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CFF7" w14:textId="005EC7B3" w:rsidR="009F6D69" w:rsidRPr="003B5089" w:rsidRDefault="00B85707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B5089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64B4CFF8" w14:textId="77777777" w:rsidR="009F6D69" w:rsidRPr="001A76E7" w:rsidRDefault="009F6D69" w:rsidP="0012487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6CC09A62" w14:textId="0C89253C" w:rsidR="00A04A66" w:rsidRPr="00C61160" w:rsidRDefault="00EE04A5" w:rsidP="007A4450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E04A5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="00300FF8" w:rsidRPr="00300FF8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="00300FF8" w:rsidRPr="00300FF8">
        <w:rPr>
          <w:rFonts w:ascii="Browallia New" w:hAnsi="Browallia New" w:cs="Browallia New"/>
          <w:sz w:val="28"/>
          <w:szCs w:val="28"/>
          <w:cs/>
        </w:rPr>
        <w:t>เมด</w:t>
      </w:r>
      <w:r w:rsidRPr="00EE04A5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74FF9" w:rsidRPr="00C61160">
        <w:rPr>
          <w:rFonts w:ascii="Browallia New" w:hAnsi="Browallia New" w:cs="Browallia New"/>
          <w:sz w:val="28"/>
          <w:szCs w:val="28"/>
          <w:cs/>
        </w:rPr>
        <w:t>จดทะเบียนในประเทศไทยและหุ้น</w:t>
      </w:r>
      <w:r w:rsidR="00635266" w:rsidRPr="00C61160">
        <w:rPr>
          <w:rFonts w:ascii="Browallia New" w:hAnsi="Browallia New" w:cs="Browallia New"/>
          <w:sz w:val="28"/>
          <w:szCs w:val="28"/>
          <w:cs/>
        </w:rPr>
        <w:t>ของบริษัทได้รับการจดทะเบียนให้</w:t>
      </w:r>
      <w:r w:rsidR="00EF5484" w:rsidRPr="00C61160">
        <w:rPr>
          <w:rFonts w:ascii="Browallia New" w:hAnsi="Browallia New" w:cs="Browallia New"/>
          <w:sz w:val="28"/>
          <w:szCs w:val="28"/>
          <w:cs/>
        </w:rPr>
        <w:t xml:space="preserve">ซื้อขายในกระดานซื้อขายหลักทรัพย์เอ็ม เอ </w:t>
      </w:r>
      <w:r w:rsidR="005A5306" w:rsidRPr="00C61160">
        <w:rPr>
          <w:rFonts w:ascii="Browallia New" w:hAnsi="Browallia New" w:cs="Browallia New"/>
          <w:sz w:val="28"/>
          <w:szCs w:val="28"/>
          <w:cs/>
        </w:rPr>
        <w:t>ไอ</w:t>
      </w:r>
      <w:r w:rsidR="0065228A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5A5306" w:rsidRPr="00C61160">
        <w:rPr>
          <w:rFonts w:ascii="Browallia New" w:hAnsi="Browallia New" w:cs="Browallia New"/>
          <w:sz w:val="28"/>
          <w:szCs w:val="28"/>
          <w:cs/>
        </w:rPr>
        <w:t>ในตลาดหลักทรัพย์แห่งประเทศไทย</w:t>
      </w:r>
      <w:r w:rsidR="00CE24DF" w:rsidRPr="00C61160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CE24DF" w:rsidRPr="00C61160">
        <w:rPr>
          <w:rFonts w:ascii="Browallia New" w:hAnsi="Browallia New" w:cs="Browallia New"/>
          <w:sz w:val="28"/>
          <w:szCs w:val="28"/>
        </w:rPr>
        <w:t xml:space="preserve">17 </w:t>
      </w:r>
      <w:r w:rsidR="00CE24DF" w:rsidRPr="00C61160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CE24DF" w:rsidRPr="00C61160">
        <w:rPr>
          <w:rFonts w:ascii="Browallia New" w:hAnsi="Browallia New" w:cs="Browallia New"/>
          <w:sz w:val="28"/>
          <w:szCs w:val="28"/>
        </w:rPr>
        <w:t>2564</w:t>
      </w:r>
      <w:r w:rsidR="00046299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BE29B2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9F6D69" w:rsidRPr="00C61160">
        <w:rPr>
          <w:rFonts w:ascii="Browallia New" w:hAnsi="Browallia New" w:cs="Browallia New"/>
          <w:sz w:val="28"/>
          <w:szCs w:val="28"/>
          <w:cs/>
        </w:rPr>
        <w:t>ดำเนินธุรกิจ</w:t>
      </w:r>
      <w:r w:rsidR="007A6477" w:rsidRPr="00C61160">
        <w:rPr>
          <w:rFonts w:ascii="Browallia New" w:hAnsi="Browallia New" w:cs="Browallia New"/>
          <w:sz w:val="28"/>
          <w:szCs w:val="28"/>
          <w:cs/>
        </w:rPr>
        <w:t>นำเข้าและจำหน่ายเครื่องมือแพทย์</w:t>
      </w:r>
      <w:r w:rsidR="009C3D2D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7C5AD7" w:rsidRPr="00C61160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9C3D2D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9C3D2D" w:rsidRPr="00C61160">
        <w:rPr>
          <w:rFonts w:ascii="Browallia New" w:hAnsi="Browallia New" w:cs="Browallia New"/>
          <w:sz w:val="28"/>
          <w:szCs w:val="28"/>
          <w:cs/>
        </w:rPr>
        <w:t>และให้บริการ</w:t>
      </w:r>
      <w:r w:rsidR="007C5AD7" w:rsidRPr="00C61160">
        <w:rPr>
          <w:rFonts w:ascii="Browallia New" w:hAnsi="Browallia New" w:cs="Browallia New"/>
          <w:sz w:val="28"/>
          <w:szCs w:val="28"/>
          <w:cs/>
        </w:rPr>
        <w:t>เ</w:t>
      </w:r>
      <w:r w:rsidR="007C5C15" w:rsidRPr="00C61160">
        <w:rPr>
          <w:rFonts w:ascii="Browallia New" w:hAnsi="Browallia New" w:cs="Browallia New"/>
          <w:sz w:val="28"/>
          <w:szCs w:val="28"/>
          <w:cs/>
        </w:rPr>
        <w:t>ครื่องมือ</w:t>
      </w:r>
      <w:r w:rsidR="00F37FBB" w:rsidRPr="00C61160">
        <w:rPr>
          <w:rFonts w:ascii="Browallia New" w:hAnsi="Browallia New" w:cs="Browallia New"/>
          <w:sz w:val="28"/>
          <w:szCs w:val="28"/>
          <w:cs/>
        </w:rPr>
        <w:t>แพทย์</w:t>
      </w:r>
      <w:r w:rsidR="001C3A70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47C7A" w:rsidRPr="00C61160">
        <w:rPr>
          <w:rFonts w:ascii="Browallia New" w:hAnsi="Browallia New" w:cs="Browallia New"/>
          <w:spacing w:val="-6"/>
          <w:sz w:val="28"/>
          <w:szCs w:val="28"/>
          <w:cs/>
        </w:rPr>
        <w:t>ที่อยู่ของบริษัทตั้งอยู่</w:t>
      </w:r>
      <w:r w:rsidR="00B77D98" w:rsidRPr="00C61160">
        <w:rPr>
          <w:rFonts w:ascii="Browallia New" w:hAnsi="Browallia New" w:cs="Browallia New"/>
          <w:spacing w:val="-6"/>
          <w:sz w:val="28"/>
          <w:szCs w:val="28"/>
          <w:cs/>
        </w:rPr>
        <w:t>เลขที่</w:t>
      </w:r>
      <w:r w:rsidR="009F6D69" w:rsidRPr="00C6116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</w:rPr>
        <w:t>222,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</w:rPr>
        <w:t xml:space="preserve">222/1-2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อาคาร</w:t>
      </w:r>
      <w:proofErr w:type="spellStart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เว</w:t>
      </w:r>
      <w:proofErr w:type="spellEnd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สต์อิน คอมเพล</w:t>
      </w:r>
      <w:proofErr w:type="spellStart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็กซ์</w:t>
      </w:r>
      <w:proofErr w:type="spellEnd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 xml:space="preserve"> ชั้นที่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</w:rPr>
        <w:t xml:space="preserve">10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 xml:space="preserve">หมู่ที่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</w:rPr>
        <w:t xml:space="preserve">1 </w:t>
      </w:r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ถนนรัตนา</w:t>
      </w:r>
      <w:proofErr w:type="spellStart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ธิเบ</w:t>
      </w:r>
      <w:proofErr w:type="spellEnd"/>
      <w:r w:rsidR="00BA0499" w:rsidRPr="00C61160">
        <w:rPr>
          <w:rFonts w:ascii="Browallia New" w:hAnsi="Browallia New" w:cs="Browallia New"/>
          <w:spacing w:val="-6"/>
          <w:sz w:val="28"/>
          <w:szCs w:val="28"/>
          <w:cs/>
        </w:rPr>
        <w:t>ศร์ ตำบลบางรักใหญ่</w:t>
      </w:r>
      <w:r w:rsidR="00BA0499" w:rsidRPr="00C61160">
        <w:rPr>
          <w:rFonts w:ascii="Browallia New" w:hAnsi="Browallia New" w:cs="Browallia New"/>
          <w:sz w:val="28"/>
          <w:szCs w:val="28"/>
          <w:cs/>
        </w:rPr>
        <w:t xml:space="preserve"> อำเภอบางบัวทอง จังหวัดนนทบุรี</w:t>
      </w:r>
      <w:r w:rsidR="001C3A70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79E55F0" w14:textId="77777777" w:rsidR="00A04A66" w:rsidRPr="00C61160" w:rsidRDefault="00A04A66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2A65276" w14:textId="5FB9CFE9" w:rsidR="00E31140" w:rsidRDefault="00CE35DF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1D7EEC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1C3A70" w:rsidRPr="00C61160">
        <w:rPr>
          <w:rFonts w:ascii="Browallia New" w:hAnsi="Browallia New" w:cs="Browallia New"/>
          <w:sz w:val="28"/>
          <w:szCs w:val="28"/>
          <w:cs/>
        </w:rPr>
        <w:t>ครอบครัว</w:t>
      </w:r>
      <w:r w:rsidR="008537A2" w:rsidRPr="00C61160">
        <w:rPr>
          <w:rFonts w:ascii="Browallia New" w:hAnsi="Browallia New" w:cs="Browallia New"/>
          <w:sz w:val="28"/>
          <w:szCs w:val="28"/>
          <w:cs/>
        </w:rPr>
        <w:t>บุญประสิทธิ์และครอบครัว</w:t>
      </w:r>
      <w:r w:rsidR="008D75B5" w:rsidRPr="00C61160">
        <w:rPr>
          <w:rFonts w:ascii="Browallia New" w:hAnsi="Browallia New" w:cs="Browallia New"/>
          <w:sz w:val="28"/>
          <w:szCs w:val="28"/>
          <w:cs/>
        </w:rPr>
        <w:t>ว</w:t>
      </w:r>
      <w:r w:rsidR="008537A2" w:rsidRPr="00C61160">
        <w:rPr>
          <w:rFonts w:ascii="Browallia New" w:hAnsi="Browallia New" w:cs="Browallia New"/>
          <w:sz w:val="28"/>
          <w:szCs w:val="28"/>
          <w:cs/>
        </w:rPr>
        <w:t>สุศุทธิกุลกานต์ เป็นผู้ถือหุ้นรายใหญ่ โดยถือหุ้น</w:t>
      </w:r>
      <w:r w:rsidR="00075C6A" w:rsidRPr="00C61160">
        <w:rPr>
          <w:rFonts w:ascii="Browallia New" w:hAnsi="Browallia New" w:cs="Browallia New"/>
          <w:sz w:val="28"/>
          <w:szCs w:val="28"/>
          <w:cs/>
        </w:rPr>
        <w:br/>
      </w:r>
      <w:r w:rsidR="008537A2" w:rsidRPr="00C61160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15</w:t>
      </w:r>
      <w:r w:rsidR="00EB7807" w:rsidRPr="00564831">
        <w:rPr>
          <w:rFonts w:ascii="Browallia New" w:hAnsi="Browallia New" w:cs="Browallia New" w:hint="cs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70</w:t>
      </w:r>
      <w:r w:rsidR="008537A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8537A2" w:rsidRPr="00C61160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16</w:t>
      </w:r>
      <w:r w:rsidR="00EB7807" w:rsidRPr="00564831">
        <w:rPr>
          <w:rFonts w:ascii="Browallia New" w:hAnsi="Browallia New" w:cs="Browallia New" w:hint="cs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96</w:t>
      </w:r>
      <w:r w:rsidR="008537A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8537A2" w:rsidRPr="00C61160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F13EBD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A04A66" w:rsidRPr="00C61160">
        <w:rPr>
          <w:rFonts w:ascii="Browallia New" w:hAnsi="Browallia New" w:cs="Browallia New"/>
          <w:sz w:val="28"/>
          <w:szCs w:val="28"/>
        </w:rPr>
        <w:t>(2</w:t>
      </w:r>
      <w:r w:rsidR="00700F5F" w:rsidRPr="00C61160">
        <w:rPr>
          <w:rFonts w:ascii="Browallia New" w:hAnsi="Browallia New" w:cs="Browallia New"/>
          <w:sz w:val="28"/>
          <w:szCs w:val="28"/>
        </w:rPr>
        <w:t>56</w:t>
      </w:r>
      <w:r w:rsidR="001D7EEC">
        <w:rPr>
          <w:rFonts w:ascii="Browallia New" w:hAnsi="Browallia New" w:cs="Browallia New"/>
          <w:sz w:val="28"/>
          <w:szCs w:val="28"/>
        </w:rPr>
        <w:t>6</w:t>
      </w:r>
      <w:r w:rsidR="00700F5F" w:rsidRPr="00C61160">
        <w:rPr>
          <w:rFonts w:ascii="Browallia New" w:hAnsi="Browallia New" w:cs="Browallia New"/>
          <w:sz w:val="28"/>
          <w:szCs w:val="28"/>
        </w:rPr>
        <w:t xml:space="preserve"> : </w:t>
      </w:r>
      <w:r w:rsidR="00700F5F" w:rsidRPr="00C61160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1D7EEC" w:rsidRPr="00C61160">
        <w:rPr>
          <w:rFonts w:ascii="Browallia New" w:hAnsi="Browallia New" w:cs="Browallia New"/>
          <w:sz w:val="28"/>
          <w:szCs w:val="28"/>
        </w:rPr>
        <w:t xml:space="preserve">15.56 </w:t>
      </w:r>
      <w:r w:rsidR="001D7EEC" w:rsidRPr="00C61160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1D7EEC" w:rsidRPr="00C61160">
        <w:rPr>
          <w:rFonts w:ascii="Browallia New" w:hAnsi="Browallia New" w:cs="Browallia New"/>
          <w:sz w:val="28"/>
          <w:szCs w:val="28"/>
        </w:rPr>
        <w:t>16.96</w:t>
      </w:r>
      <w:r w:rsidR="00700F5F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700F5F" w:rsidRPr="00C61160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A04A66" w:rsidRPr="00C61160">
        <w:rPr>
          <w:rFonts w:ascii="Browallia New" w:hAnsi="Browallia New" w:cs="Browallia New"/>
          <w:sz w:val="28"/>
          <w:szCs w:val="28"/>
        </w:rPr>
        <w:t>)</w:t>
      </w:r>
    </w:p>
    <w:p w14:paraId="062AA652" w14:textId="77777777" w:rsidR="00921AD7" w:rsidRDefault="00921AD7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8726DFA" w14:textId="7C2BC520" w:rsidR="00921AD7" w:rsidRPr="00C61160" w:rsidRDefault="00921AD7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  <w:lang w:val="en-AU"/>
        </w:rPr>
      </w:pPr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เมื่อ</w:t>
      </w:r>
      <w:r w:rsidRPr="002254A8">
        <w:rPr>
          <w:rFonts w:ascii="Browallia New" w:hAnsi="Browallia New" w:cs="Browallia New"/>
          <w:sz w:val="28"/>
          <w:szCs w:val="28"/>
          <w:cs/>
          <w:lang w:val="en-AU"/>
        </w:rPr>
        <w:t xml:space="preserve">วันที่ </w:t>
      </w:r>
      <w:r w:rsidR="002254A8" w:rsidRPr="002254A8">
        <w:rPr>
          <w:rFonts w:ascii="Browallia New" w:hAnsi="Browallia New" w:cs="Browallia New"/>
          <w:sz w:val="28"/>
          <w:szCs w:val="28"/>
          <w:lang w:val="en-AU"/>
        </w:rPr>
        <w:t>21</w:t>
      </w:r>
      <w:r w:rsidRPr="002254A8">
        <w:rPr>
          <w:rFonts w:ascii="Browallia New" w:hAnsi="Browallia New" w:cs="Browallia New"/>
          <w:sz w:val="28"/>
          <w:szCs w:val="28"/>
          <w:lang w:val="en-AU"/>
        </w:rPr>
        <w:t xml:space="preserve"> </w:t>
      </w:r>
      <w:r w:rsidRPr="002254A8">
        <w:rPr>
          <w:rFonts w:ascii="Browallia New" w:hAnsi="Browallia New" w:cs="Browallia New"/>
          <w:sz w:val="28"/>
          <w:szCs w:val="28"/>
          <w:cs/>
          <w:lang w:val="en-AU"/>
        </w:rPr>
        <w:t xml:space="preserve">มกราคม </w:t>
      </w:r>
      <w:r w:rsidRPr="002254A8">
        <w:rPr>
          <w:rFonts w:ascii="Browallia New" w:hAnsi="Browallia New" w:cs="Browallia New"/>
          <w:sz w:val="28"/>
          <w:szCs w:val="28"/>
          <w:lang w:val="en-AU"/>
        </w:rPr>
        <w:t>256</w:t>
      </w:r>
      <w:r w:rsidR="002254A8" w:rsidRPr="002254A8">
        <w:rPr>
          <w:rFonts w:ascii="Browallia New" w:hAnsi="Browallia New" w:cs="Browallia New"/>
          <w:sz w:val="28"/>
          <w:szCs w:val="28"/>
          <w:lang w:val="en-AU"/>
        </w:rPr>
        <w:t>8</w:t>
      </w:r>
      <w:r w:rsidRPr="00921AD7">
        <w:rPr>
          <w:rFonts w:ascii="Browallia New" w:hAnsi="Browallia New" w:cs="Browallia New"/>
          <w:sz w:val="28"/>
          <w:szCs w:val="28"/>
          <w:lang w:val="en-AU"/>
        </w:rPr>
        <w:t xml:space="preserve"> </w:t>
      </w:r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 xml:space="preserve">บริษัทได้จดทะเบียนเปลี่ยนชื่อบริษัทกับกระทรวงพาณิชย์ จาก “บริษัท </w:t>
      </w:r>
      <w:proofErr w:type="spellStart"/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เซนต์</w:t>
      </w:r>
      <w:proofErr w:type="spellEnd"/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เมด จำกัด (มหาชน)” เป็น “บริษัท</w:t>
      </w:r>
      <w:r w:rsidR="00632692">
        <w:rPr>
          <w:rFonts w:ascii="Browallia New" w:hAnsi="Browallia New" w:cs="Browallia New"/>
          <w:sz w:val="28"/>
          <w:szCs w:val="28"/>
          <w:lang w:val="en-AU"/>
        </w:rPr>
        <w:t xml:space="preserve"> </w:t>
      </w:r>
      <w:r w:rsidR="00632692">
        <w:rPr>
          <w:rFonts w:ascii="Browallia New" w:hAnsi="Browallia New" w:cs="Browallia New" w:hint="cs"/>
          <w:sz w:val="28"/>
          <w:szCs w:val="28"/>
          <w:cs/>
          <w:lang w:val="en-AU"/>
        </w:rPr>
        <w:t xml:space="preserve">เอสเอ็มดี ไรส์ </w:t>
      </w:r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จำกัด (มหาชน)” และเปลี่ยนชื่อย่อหลักทรัพย์จาก</w:t>
      </w:r>
      <w:r w:rsidRPr="008B3ADE">
        <w:rPr>
          <w:rFonts w:ascii="Browallia New" w:hAnsi="Browallia New" w:cs="Browallia New"/>
          <w:sz w:val="28"/>
          <w:szCs w:val="28"/>
          <w:cs/>
          <w:lang w:val="en-AU"/>
        </w:rPr>
        <w:t>เดิม “</w:t>
      </w:r>
      <w:r w:rsidRPr="008B3ADE">
        <w:rPr>
          <w:rFonts w:ascii="Browallia New" w:hAnsi="Browallia New" w:cs="Browallia New"/>
          <w:sz w:val="28"/>
          <w:szCs w:val="28"/>
          <w:lang w:val="en-AU"/>
        </w:rPr>
        <w:t>S</w:t>
      </w:r>
      <w:r w:rsidR="00D716F5" w:rsidRPr="008B3ADE">
        <w:rPr>
          <w:rFonts w:ascii="Browallia New" w:hAnsi="Browallia New" w:cs="Browallia New"/>
          <w:sz w:val="28"/>
          <w:szCs w:val="28"/>
        </w:rPr>
        <w:t>MD</w:t>
      </w:r>
      <w:r w:rsidRPr="008B3ADE">
        <w:rPr>
          <w:rFonts w:ascii="Browallia New" w:hAnsi="Browallia New" w:cs="Browallia New"/>
          <w:sz w:val="28"/>
          <w:szCs w:val="28"/>
          <w:lang w:val="en-AU"/>
        </w:rPr>
        <w:t xml:space="preserve">” </w:t>
      </w:r>
      <w:r w:rsidRPr="008B3ADE">
        <w:rPr>
          <w:rFonts w:ascii="Browallia New" w:hAnsi="Browallia New" w:cs="Browallia New"/>
          <w:sz w:val="28"/>
          <w:szCs w:val="28"/>
          <w:cs/>
          <w:lang w:val="en-AU"/>
        </w:rPr>
        <w:t>เป็น “</w:t>
      </w:r>
      <w:r w:rsidR="008B3ADE" w:rsidRPr="008B3ADE">
        <w:rPr>
          <w:rFonts w:ascii="Browallia New" w:hAnsi="Browallia New" w:cs="Browallia New"/>
          <w:sz w:val="28"/>
          <w:szCs w:val="28"/>
          <w:lang w:val="en-AU"/>
        </w:rPr>
        <w:t>SMD100</w:t>
      </w:r>
      <w:r w:rsidRPr="008B3ADE">
        <w:rPr>
          <w:rFonts w:ascii="Browallia New" w:hAnsi="Browallia New" w:cs="Browallia New"/>
          <w:sz w:val="28"/>
          <w:szCs w:val="28"/>
          <w:lang w:val="en-AU"/>
        </w:rPr>
        <w:t>”</w:t>
      </w:r>
    </w:p>
    <w:p w14:paraId="64B4D00F" w14:textId="77777777" w:rsidR="00B70EA8" w:rsidRPr="00C61160" w:rsidRDefault="00B70EA8" w:rsidP="00493195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10" w14:textId="752CCFEB" w:rsidR="00E73858" w:rsidRPr="00C61160" w:rsidRDefault="00E73858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เกณฑ์การจัดทำ</w:t>
      </w:r>
      <w:r w:rsidR="00D1181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งบ</w:t>
      </w:r>
      <w:r w:rsidR="00324547" w:rsidRPr="0032454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การเงิน</w:t>
      </w:r>
    </w:p>
    <w:p w14:paraId="64B4D011" w14:textId="77777777" w:rsidR="00F1106B" w:rsidRPr="00C61160" w:rsidRDefault="00F1106B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12" w14:textId="3B352B44" w:rsidR="00F1106B" w:rsidRPr="005F2386" w:rsidRDefault="00DF4B10" w:rsidP="009361B8">
      <w:pPr>
        <w:pStyle w:val="CordiaNew"/>
        <w:numPr>
          <w:ilvl w:val="1"/>
          <w:numId w:val="16"/>
        </w:numPr>
        <w:tabs>
          <w:tab w:val="clear" w:pos="4153"/>
          <w:tab w:val="left" w:pos="441"/>
        </w:tabs>
        <w:ind w:left="873" w:hanging="441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</w:t>
      </w:r>
      <w:r w:rsidR="00E73858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ในการถือปฏิบัติ</w:t>
      </w:r>
    </w:p>
    <w:p w14:paraId="01C9A0EE" w14:textId="77777777" w:rsidR="006429B2" w:rsidRPr="00B777A8" w:rsidRDefault="006429B2" w:rsidP="00B777A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782E33A3" w14:textId="69016142" w:rsidR="00552944" w:rsidRPr="005F2386" w:rsidRDefault="00D1181A" w:rsidP="009361B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เงิน</w:t>
      </w:r>
      <w:r w:rsidR="00552944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</w:t>
      </w:r>
      <w:r w:rsidR="00552944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ฉบับนี้เป็นภาษาอื่นให้ยึดถือ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</w:t>
      </w:r>
      <w:r w:rsidR="00552944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ที่จัดทำขึ้นเป็นภาษาไทย</w:t>
      </w:r>
      <w:r w:rsidR="009361B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="00552944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เป็นเกณฑ์</w:t>
      </w:r>
    </w:p>
    <w:p w14:paraId="1F7FFA90" w14:textId="77777777" w:rsidR="00552944" w:rsidRPr="005F2386" w:rsidRDefault="00552944" w:rsidP="009361B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BBC3404" w14:textId="0B7B3A01" w:rsidR="00552944" w:rsidRPr="005F2386" w:rsidRDefault="00D1181A" w:rsidP="009361B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เงิน</w:t>
      </w:r>
      <w:r w:rsidR="00113F4C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ฉบับนี้</w:t>
      </w:r>
      <w:r w:rsidR="00552944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ได้จัดทำขึ้นโดยใช้เกณฑ์ราคาทุนเดิม เว้นแต่จะเปิดเผยเป็นอย่างอื่นเป็นการเฉพาะ</w:t>
      </w:r>
    </w:p>
    <w:p w14:paraId="4E243ECA" w14:textId="77777777" w:rsidR="00552944" w:rsidRPr="005F2386" w:rsidRDefault="00552944" w:rsidP="009361B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5A5A02B1" w14:textId="258CBDD1" w:rsidR="0099544B" w:rsidRDefault="00552944" w:rsidP="009361B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="00D1181A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213959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กลุ่ม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="00D1181A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ได้เปิดเผยในหมายเหตุประกอบ</w:t>
      </w:r>
      <w:r w:rsidR="00D1181A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</w:t>
      </w:r>
      <w:r w:rsidR="00324547"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</w:t>
      </w: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ข้อ </w:t>
      </w:r>
      <w:r w:rsidR="005F051B" w:rsidRPr="005F2386">
        <w:rPr>
          <w:rFonts w:ascii="Browallia New" w:hAnsi="Browallia New" w:cs="Browallia New"/>
          <w:color w:val="auto"/>
          <w:sz w:val="28"/>
          <w:szCs w:val="28"/>
          <w:lang w:val="th-TH"/>
        </w:rPr>
        <w:t>5</w:t>
      </w:r>
    </w:p>
    <w:p w14:paraId="1EE314FE" w14:textId="0A1FA0C5" w:rsidR="005F2386" w:rsidRDefault="00625351" w:rsidP="00625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51B365D" w14:textId="2B47FC8E" w:rsidR="005F2386" w:rsidRDefault="005F2386" w:rsidP="00CF2DA8">
      <w:pPr>
        <w:pStyle w:val="CordiaNew"/>
        <w:numPr>
          <w:ilvl w:val="1"/>
          <w:numId w:val="16"/>
        </w:numPr>
        <w:tabs>
          <w:tab w:val="clear" w:pos="4153"/>
          <w:tab w:val="left" w:pos="441"/>
        </w:tabs>
        <w:ind w:left="873" w:hanging="441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เกณฑ์ในการ</w:t>
      </w:r>
      <w:r w:rsidR="0072265E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จัดทำงบการเงินรวม</w:t>
      </w:r>
    </w:p>
    <w:p w14:paraId="3B0A8CC7" w14:textId="77777777" w:rsidR="00B703F6" w:rsidRDefault="00B703F6" w:rsidP="00B703F6">
      <w:pPr>
        <w:pStyle w:val="CordiaNew"/>
        <w:tabs>
          <w:tab w:val="clear" w:pos="4153"/>
          <w:tab w:val="left" w:pos="441"/>
        </w:tabs>
        <w:ind w:left="78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12D385C1" w14:textId="195BD10D" w:rsidR="00B703F6" w:rsidRDefault="00B703F6" w:rsidP="00CF2DA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sz w:val="28"/>
          <w:szCs w:val="28"/>
        </w:rPr>
      </w:pPr>
      <w:r w:rsidRPr="005F238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รวมนี้ได้รวมงบการเงินของ</w:t>
      </w:r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บริษัท</w:t>
      </w:r>
      <w:r>
        <w:rPr>
          <w:rFonts w:ascii="Browallia New" w:hAnsi="Browallia New" w:cs="Browallia New"/>
          <w:sz w:val="28"/>
          <w:szCs w:val="28"/>
          <w:lang w:val="en-AU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AU"/>
        </w:rPr>
        <w:t xml:space="preserve">เอสเอ็มดี ไรส์ </w:t>
      </w:r>
      <w:r w:rsidRPr="00921AD7">
        <w:rPr>
          <w:rFonts w:ascii="Browallia New" w:hAnsi="Browallia New" w:cs="Browallia New"/>
          <w:sz w:val="28"/>
          <w:szCs w:val="28"/>
          <w:cs/>
          <w:lang w:val="en-AU"/>
        </w:rPr>
        <w:t>จำกัด (มหาชน)</w:t>
      </w:r>
      <w:r>
        <w:rPr>
          <w:rFonts w:ascii="Browallia New" w:hAnsi="Browallia New" w:cs="Browallia New" w:hint="cs"/>
          <w:sz w:val="28"/>
          <w:szCs w:val="28"/>
          <w:cs/>
          <w:lang w:val="en-AU"/>
        </w:rPr>
        <w:t xml:space="preserve"> และบริษัทย่อยที่</w:t>
      </w:r>
      <w:r w:rsidR="00292F5C">
        <w:rPr>
          <w:rFonts w:ascii="Browallia New" w:hAnsi="Browallia New" w:cs="Browallia New" w:hint="cs"/>
          <w:sz w:val="28"/>
          <w:szCs w:val="28"/>
          <w:cs/>
          <w:lang w:val="en-AU"/>
        </w:rPr>
        <w:t>บริษัทม</w:t>
      </w:r>
      <w:r w:rsidR="0072265E">
        <w:rPr>
          <w:rFonts w:ascii="Browallia New" w:hAnsi="Browallia New" w:cs="Browallia New" w:hint="cs"/>
          <w:sz w:val="28"/>
          <w:szCs w:val="28"/>
          <w:cs/>
          <w:lang w:val="en-AU"/>
        </w:rPr>
        <w:t>ี</w:t>
      </w:r>
      <w:r w:rsidR="00292F5C">
        <w:rPr>
          <w:rFonts w:ascii="Browallia New" w:hAnsi="Browallia New" w:cs="Browallia New" w:hint="cs"/>
          <w:sz w:val="28"/>
          <w:szCs w:val="28"/>
          <w:cs/>
          <w:lang w:val="en-AU"/>
        </w:rPr>
        <w:t xml:space="preserve">อำนาจควบคุมตามที่กล่าวไว้ในหมายเหตุประกอบงบการเงินข้อ </w:t>
      </w:r>
      <w:r w:rsidR="00292F5C">
        <w:rPr>
          <w:rFonts w:ascii="Browallia New" w:hAnsi="Browallia New" w:cs="Browallia New"/>
          <w:sz w:val="28"/>
          <w:szCs w:val="28"/>
        </w:rPr>
        <w:t>11</w:t>
      </w:r>
    </w:p>
    <w:p w14:paraId="18E8DCE1" w14:textId="77777777" w:rsidR="00292F5C" w:rsidRDefault="00292F5C" w:rsidP="00CF2DA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sz w:val="28"/>
          <w:szCs w:val="28"/>
        </w:rPr>
      </w:pPr>
    </w:p>
    <w:p w14:paraId="7F5C04E3" w14:textId="0D6A2F6E" w:rsidR="00292F5C" w:rsidRPr="00292F5C" w:rsidRDefault="00292F5C" w:rsidP="00CF2DA8">
      <w:pPr>
        <w:pStyle w:val="CordiaNew"/>
        <w:tabs>
          <w:tab w:val="clear" w:pos="4153"/>
          <w:tab w:val="left" w:pos="441"/>
        </w:tabs>
        <w:ind w:left="873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รายการบัญชีระหว่างบริษัทกับบริษัทย่อยที่มีสาระสำคัญได้ถูกตัดออกจากงบการเงิน</w:t>
      </w:r>
      <w:r w:rsidR="0072265E">
        <w:rPr>
          <w:rFonts w:ascii="Browallia New" w:hAnsi="Browallia New" w:cs="Browallia New" w:hint="cs"/>
          <w:sz w:val="28"/>
          <w:szCs w:val="28"/>
          <w:cs/>
        </w:rPr>
        <w:t>รวมแล้ว</w:t>
      </w:r>
    </w:p>
    <w:p w14:paraId="637FC633" w14:textId="65A87515" w:rsidR="00DF3AB6" w:rsidRPr="00B777A8" w:rsidRDefault="00DF3AB6" w:rsidP="00D54176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09A7AA82" w14:textId="77777777" w:rsidR="007C3CDC" w:rsidRPr="001B2456" w:rsidRDefault="00BE3D47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bookmarkStart w:id="0" w:name="_Hlk94015121"/>
      <w:r w:rsidRPr="00033910">
        <w:rPr>
          <w:rFonts w:ascii="Browallia New" w:hAnsi="Browallia New" w:cs="Browallia New"/>
          <w:b/>
          <w:bCs/>
          <w:sz w:val="28"/>
          <w:szCs w:val="28"/>
          <w:cs/>
        </w:rPr>
        <w:t>มาตรฐานการรายงาน</w:t>
      </w:r>
      <w:r w:rsidR="007D5199">
        <w:rPr>
          <w:rFonts w:ascii="Browallia New" w:hAnsi="Browallia New" w:cs="Browallia New" w:hint="cs"/>
          <w:b/>
          <w:bCs/>
          <w:sz w:val="28"/>
          <w:szCs w:val="28"/>
          <w:cs/>
        </w:rPr>
        <w:t>ทางการเงินที่มีการเปลี่ยนแปลง</w:t>
      </w:r>
      <w:bookmarkEnd w:id="0"/>
    </w:p>
    <w:p w14:paraId="4AA517B1" w14:textId="77777777" w:rsidR="001B2456" w:rsidRPr="00144004" w:rsidRDefault="001B2456" w:rsidP="001B2456">
      <w:pPr>
        <w:pStyle w:val="CordiaNew"/>
        <w:tabs>
          <w:tab w:val="clear" w:pos="4153"/>
          <w:tab w:val="left" w:pos="441"/>
        </w:tabs>
        <w:ind w:left="423"/>
        <w:jc w:val="thaiDistribute"/>
        <w:rPr>
          <w:rFonts w:ascii="Browallia New" w:hAnsi="Browallia New" w:cs="Browallia New"/>
          <w:b/>
          <w:bCs/>
          <w:spacing w:val="18"/>
          <w:sz w:val="28"/>
          <w:szCs w:val="28"/>
          <w:lang w:val="th-TH"/>
        </w:rPr>
      </w:pPr>
    </w:p>
    <w:p w14:paraId="48A92424" w14:textId="489EB3DB" w:rsidR="00A85541" w:rsidRPr="00144004" w:rsidRDefault="00A908CC" w:rsidP="00CF2DA8">
      <w:pPr>
        <w:pStyle w:val="CordiaNew"/>
        <w:numPr>
          <w:ilvl w:val="0"/>
          <w:numId w:val="37"/>
        </w:numPr>
        <w:tabs>
          <w:tab w:val="left" w:pos="360"/>
        </w:tabs>
        <w:ind w:left="850" w:hanging="418"/>
        <w:jc w:val="thaiDistribute"/>
        <w:outlineLvl w:val="0"/>
        <w:rPr>
          <w:rFonts w:ascii="Browallia New" w:hAnsi="Browallia New" w:cs="Browallia New"/>
          <w:color w:val="auto"/>
          <w:spacing w:val="6"/>
          <w:sz w:val="28"/>
          <w:szCs w:val="28"/>
        </w:rPr>
      </w:pP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 xml:space="preserve">เริ่มตั้งแต่วันที่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</w:rPr>
        <w:t xml:space="preserve">1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 xml:space="preserve">มกราคม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</w:rPr>
        <w:t xml:space="preserve">2567 </w:t>
      </w:r>
      <w:r w:rsidR="00FD3383" w:rsidRPr="00144004">
        <w:rPr>
          <w:rFonts w:ascii="Browallia New" w:hAnsi="Browallia New" w:cs="Browallia New" w:hint="cs"/>
          <w:color w:val="auto"/>
          <w:spacing w:val="6"/>
          <w:sz w:val="28"/>
          <w:szCs w:val="28"/>
          <w:cs/>
        </w:rPr>
        <w:t>กลุ่ม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 xml:space="preserve">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</w:rPr>
        <w:t xml:space="preserve">1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 xml:space="preserve">มกราคม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</w:rPr>
        <w:t xml:space="preserve">2567 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>และเกี่ยวข้องกับ</w:t>
      </w:r>
      <w:r w:rsidR="00E12E5F" w:rsidRPr="00144004">
        <w:rPr>
          <w:rFonts w:ascii="Browallia New" w:hAnsi="Browallia New" w:cs="Browallia New" w:hint="cs"/>
          <w:color w:val="auto"/>
          <w:spacing w:val="6"/>
          <w:sz w:val="28"/>
          <w:szCs w:val="28"/>
          <w:cs/>
        </w:rPr>
        <w:t>กลุ่ม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>บริษัท โดยการปฏิบัติตามมาตรฐานการรายงานทางการเงินฉบับปรับปรุงดังกล่าวไม่มีผลกระทบอย่างมีสาระสำคัญต่อ</w:t>
      </w:r>
      <w:r w:rsidR="00B51832" w:rsidRPr="00144004">
        <w:rPr>
          <w:rFonts w:ascii="Browallia New" w:hAnsi="Browallia New" w:cs="Browallia New" w:hint="cs"/>
          <w:color w:val="auto"/>
          <w:spacing w:val="6"/>
          <w:sz w:val="28"/>
          <w:szCs w:val="28"/>
          <w:cs/>
        </w:rPr>
        <w:t>กลุ่ม</w:t>
      </w:r>
      <w:r w:rsidRPr="00144004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>บริษัท</w:t>
      </w:r>
    </w:p>
    <w:p w14:paraId="63303718" w14:textId="77777777" w:rsidR="00486C93" w:rsidRPr="00F174F4" w:rsidRDefault="00486C93" w:rsidP="00A908CC">
      <w:pPr>
        <w:pStyle w:val="CordiaNew"/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FABDDA" w14:textId="1778574D" w:rsidR="006A57B2" w:rsidRDefault="00486C93" w:rsidP="00CF2DA8">
      <w:pPr>
        <w:pStyle w:val="CordiaNew"/>
        <w:numPr>
          <w:ilvl w:val="0"/>
          <w:numId w:val="37"/>
        </w:numPr>
        <w:tabs>
          <w:tab w:val="left" w:pos="360"/>
        </w:tabs>
        <w:ind w:left="850" w:hanging="418"/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</w:rPr>
      </w:pPr>
      <w:r w:rsidRPr="00486C93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</w:t>
      </w:r>
      <w:r w:rsidRPr="00486C93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2568</w:t>
      </w:r>
      <w:r w:rsidR="00AA3D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A3D8C">
        <w:rPr>
          <w:rFonts w:ascii="Browallia New" w:hAnsi="Browallia New" w:cs="Browallia New" w:hint="cs"/>
          <w:color w:val="auto"/>
          <w:sz w:val="28"/>
          <w:szCs w:val="28"/>
          <w:cs/>
        </w:rPr>
        <w:t>มีดังนี้</w:t>
      </w:r>
    </w:p>
    <w:p w14:paraId="7ECF8AE7" w14:textId="77777777" w:rsidR="00450239" w:rsidRPr="00486C93" w:rsidRDefault="00450239" w:rsidP="00E170F3">
      <w:pPr>
        <w:pStyle w:val="CordiaNew"/>
        <w:tabs>
          <w:tab w:val="left" w:pos="360"/>
        </w:tabs>
        <w:ind w:left="85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674731E" w14:textId="2A4591B5" w:rsidR="00450239" w:rsidRDefault="006A51B5" w:rsidP="00CF2DA8">
      <w:pPr>
        <w:pStyle w:val="CordiaNew"/>
        <w:numPr>
          <w:ilvl w:val="0"/>
          <w:numId w:val="38"/>
        </w:numPr>
        <w:tabs>
          <w:tab w:val="clear" w:pos="4153"/>
          <w:tab w:val="clear" w:pos="8306"/>
        </w:tabs>
        <w:ind w:left="1431" w:hanging="5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มาตรฐานการรายงานทางการเงินฉบับที่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17</w:t>
      </w: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สัญญาประกันภัย </w:t>
      </w:r>
    </w:p>
    <w:p w14:paraId="3417DC2E" w14:textId="77777777" w:rsidR="003D3CC4" w:rsidRPr="00450239" w:rsidRDefault="003D3CC4" w:rsidP="00E170F3">
      <w:pPr>
        <w:pStyle w:val="CordiaNew"/>
        <w:tabs>
          <w:tab w:val="left" w:pos="360"/>
        </w:tabs>
        <w:ind w:left="85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B38963" w14:textId="5A8A3EBE" w:rsidR="006A51B5" w:rsidRPr="005E526A" w:rsidRDefault="006A51B5" w:rsidP="00E170F3">
      <w:pPr>
        <w:pStyle w:val="CordiaNew"/>
        <w:tabs>
          <w:tab w:val="left" w:pos="360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>ได้ประกาศในราชกิจจา</w:t>
      </w:r>
      <w:proofErr w:type="spellStart"/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>นุเ</w:t>
      </w:r>
      <w:proofErr w:type="spellEnd"/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บกษาแล้วเมื่อวันที่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 สิงหาคม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โดยจะมีผลบังคับใช้สำหรับงบการเงินที่มีรอบระยะเวลาบัญชีที่เริ่มในหรือหลังวันที่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</w:t>
      </w: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2568</w:t>
      </w:r>
      <w:r w:rsidRPr="0045023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เป็นต้นไป</w:t>
      </w:r>
    </w:p>
    <w:p w14:paraId="3CF7CF05" w14:textId="77777777" w:rsidR="00450239" w:rsidRPr="006A51B5" w:rsidRDefault="00450239" w:rsidP="00E170F3">
      <w:pPr>
        <w:pStyle w:val="CordiaNew"/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6828E3CC" w14:textId="57883867" w:rsidR="003D3CC4" w:rsidRDefault="006A51B5" w:rsidP="00CF2DA8">
      <w:pPr>
        <w:pStyle w:val="CordiaNew"/>
        <w:numPr>
          <w:ilvl w:val="0"/>
          <w:numId w:val="38"/>
        </w:numPr>
        <w:tabs>
          <w:tab w:val="clear" w:pos="4153"/>
          <w:tab w:val="clear" w:pos="8306"/>
        </w:tabs>
        <w:ind w:left="1431" w:hanging="5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D3CC4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มาตรฐานการบัญชีฉบับที่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</w:t>
      </w:r>
      <w:r w:rsidRPr="003D3CC4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เรื่องการนำเสนองบการเงิน </w:t>
      </w:r>
    </w:p>
    <w:p w14:paraId="70947560" w14:textId="77777777" w:rsidR="005E526A" w:rsidRPr="003D3CC4" w:rsidRDefault="005E526A" w:rsidP="00E170F3">
      <w:pPr>
        <w:pStyle w:val="CordiaNew"/>
        <w:tabs>
          <w:tab w:val="clear" w:pos="4153"/>
          <w:tab w:val="clear" w:pos="8306"/>
        </w:tabs>
        <w:ind w:left="12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D329346" w14:textId="1901E2A7" w:rsidR="006A51B5" w:rsidRPr="00697ABD" w:rsidRDefault="006A51B5" w:rsidP="00697ABD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D3CC4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ระบุเพิ่มเติมว่าหนี้สินจะถูกจัดประเภทเป็นหนี้สินหมุนเวียนหรือไม่หมุนเวียน ขึ้นอยู่กับสิทธิที่มีอยู่ </w:t>
      </w:r>
      <w:r w:rsidR="00740FE2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3D3CC4">
        <w:rPr>
          <w:rFonts w:ascii="Browallia New" w:hAnsi="Browallia New" w:cs="Browallia New"/>
          <w:color w:val="auto"/>
          <w:sz w:val="28"/>
          <w:szCs w:val="28"/>
          <w:cs/>
        </w:rPr>
        <w:t>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3D3CC4">
        <w:rPr>
          <w:rFonts w:ascii="Browallia New" w:hAnsi="Browallia New" w:cs="Browallia New"/>
          <w:color w:val="auto"/>
          <w:sz w:val="28"/>
          <w:szCs w:val="28"/>
        </w:rPr>
        <w:t>a breach of covenant))</w:t>
      </w:r>
    </w:p>
    <w:p w14:paraId="1AB5BB10" w14:textId="77777777" w:rsidR="009F7DDA" w:rsidRPr="00697ABD" w:rsidRDefault="009F7DDA" w:rsidP="00697ABD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848A684" w14:textId="25BAF948" w:rsidR="006A51B5" w:rsidRDefault="006A51B5" w:rsidP="00E170F3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D2378">
        <w:rPr>
          <w:rFonts w:ascii="Browallia New" w:hAnsi="Browallia New" w:cs="Browallia New"/>
          <w:color w:val="auto"/>
          <w:sz w:val="28"/>
          <w:szCs w:val="28"/>
          <w:cs/>
        </w:rPr>
        <w:t>การดำรงสถานะของข้อตกลง (</w:t>
      </w:r>
      <w:r w:rsidRPr="004D2378">
        <w:rPr>
          <w:rFonts w:ascii="Browallia New" w:hAnsi="Browallia New" w:cs="Browallia New"/>
          <w:color w:val="auto"/>
          <w:sz w:val="28"/>
          <w:szCs w:val="28"/>
        </w:rPr>
        <w:t xml:space="preserve">covenant) </w:t>
      </w:r>
      <w:r w:rsidRPr="004D2378">
        <w:rPr>
          <w:rFonts w:ascii="Browallia New" w:hAnsi="Browallia New" w:cs="Browallia New"/>
          <w:color w:val="auto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</w:t>
      </w:r>
      <w:r w:rsidR="00FB0B5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4D2378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911C2B5" w14:textId="77777777" w:rsidR="00E170F3" w:rsidRPr="004D2378" w:rsidRDefault="00E170F3" w:rsidP="00E170F3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546DB31" w14:textId="2995FBB0" w:rsidR="0077630F" w:rsidRDefault="006A51B5" w:rsidP="009520D5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318A5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12</w:t>
      </w:r>
      <w:r w:rsidRPr="00F318A5">
        <w:rPr>
          <w:rFonts w:ascii="Browallia New" w:hAnsi="Browallia New" w:cs="Browallia New"/>
          <w:color w:val="auto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46547C3B" w14:textId="77777777" w:rsidR="00096BB1" w:rsidRDefault="00096BB1" w:rsidP="009520D5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D684EF" w14:textId="77777777" w:rsidR="00E170F3" w:rsidRPr="00E170F3" w:rsidRDefault="00E170F3" w:rsidP="00FB0B50">
      <w:pPr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843"/>
        </w:tabs>
        <w:spacing w:line="240" w:lineRule="auto"/>
        <w:ind w:left="1836" w:hanging="283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th-TH" w:bidi="ar-SA"/>
        </w:rPr>
      </w:pP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มูลค่าตามบัญชีของหนี้สิน</w:t>
      </w:r>
    </w:p>
    <w:p w14:paraId="58B6B0DF" w14:textId="77777777" w:rsidR="00E170F3" w:rsidRPr="00E170F3" w:rsidRDefault="00E170F3" w:rsidP="00FB0B50">
      <w:pPr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843"/>
        </w:tabs>
        <w:spacing w:line="240" w:lineRule="auto"/>
        <w:ind w:left="1836" w:hanging="283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th-TH"/>
        </w:rPr>
      </w:pP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ข้อมูลเกี่ยวกับการดำรงสถานะ</w:t>
      </w:r>
    </w:p>
    <w:p w14:paraId="308B63D2" w14:textId="78B17A14" w:rsidR="009520D5" w:rsidRDefault="00E170F3" w:rsidP="00FB0B50">
      <w:pPr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843"/>
        </w:tabs>
        <w:spacing w:line="240" w:lineRule="auto"/>
        <w:ind w:left="1836" w:hanging="283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th-TH"/>
        </w:rPr>
      </w:pP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ข้อเท็จจริงและสถานการณ์ (ถ้ามี)</w:t>
      </w:r>
      <w:r w:rsidRPr="00E170F3">
        <w:rPr>
          <w:rFonts w:ascii="Browallia New" w:hAnsi="Browallia New" w:cs="Browallia New"/>
          <w:sz w:val="28"/>
          <w:szCs w:val="28"/>
          <w:lang w:eastAsia="th-TH"/>
        </w:rPr>
        <w:t xml:space="preserve"> </w:t>
      </w: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ที่บ่งชี้ว่ากิจการอาจจะมีความยากลำบากในการปฏิบัติตาม</w:t>
      </w:r>
      <w:r w:rsidR="00FB0B50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กา</w:t>
      </w:r>
      <w:r>
        <w:rPr>
          <w:rFonts w:ascii="Browallia New" w:hAnsi="Browallia New" w:cs="Browallia New" w:hint="cs"/>
          <w:sz w:val="28"/>
          <w:szCs w:val="28"/>
          <w:cs/>
          <w:lang w:eastAsia="th-TH"/>
        </w:rPr>
        <w:t>ร</w:t>
      </w:r>
      <w:r w:rsidRPr="00E170F3">
        <w:rPr>
          <w:rFonts w:ascii="Browallia New" w:hAnsi="Browallia New" w:cs="Browallia New"/>
          <w:sz w:val="28"/>
          <w:szCs w:val="28"/>
          <w:cs/>
          <w:lang w:eastAsia="th-TH"/>
        </w:rPr>
        <w:t>ดำรงสถานะ</w:t>
      </w:r>
    </w:p>
    <w:p w14:paraId="26C8D98C" w14:textId="77777777" w:rsidR="00B87C23" w:rsidRDefault="00B87C23" w:rsidP="00B8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th-TH"/>
        </w:rPr>
      </w:pPr>
    </w:p>
    <w:p w14:paraId="17B5F372" w14:textId="082DFEDF" w:rsidR="006A51B5" w:rsidRPr="009520D5" w:rsidRDefault="006A51B5" w:rsidP="0051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th-TH"/>
        </w:rPr>
      </w:pPr>
      <w:r w:rsidRPr="009520D5">
        <w:rPr>
          <w:rFonts w:ascii="Browallia New" w:hAnsi="Browallia New" w:cs="Browallia New"/>
          <w:sz w:val="28"/>
          <w:szCs w:val="28"/>
          <w:cs/>
        </w:rPr>
        <w:t>การปรับปรุงยังชี้แจงความหมายของ ‘การชำระ</w:t>
      </w:r>
      <w:r w:rsidRPr="009520D5">
        <w:rPr>
          <w:rFonts w:ascii="Browallia New" w:hAnsi="Browallia New" w:cs="Browallia New"/>
          <w:sz w:val="28"/>
          <w:szCs w:val="28"/>
        </w:rPr>
        <w:t xml:space="preserve">' </w:t>
      </w:r>
      <w:r w:rsidRPr="009520D5">
        <w:rPr>
          <w:rFonts w:ascii="Browallia New" w:hAnsi="Browallia New" w:cs="Browallia New"/>
          <w:sz w:val="28"/>
          <w:szCs w:val="28"/>
          <w:cs/>
        </w:rPr>
        <w:t xml:space="preserve">หนี้สินตามมาตรฐานการบัญชีฉบับที่ </w:t>
      </w:r>
      <w:r w:rsidR="00022B7C" w:rsidRPr="00022B7C">
        <w:rPr>
          <w:rFonts w:ascii="Browallia New" w:hAnsi="Browallia New" w:cs="Browallia New"/>
          <w:sz w:val="28"/>
          <w:szCs w:val="28"/>
        </w:rPr>
        <w:t>1</w:t>
      </w:r>
      <w:r w:rsidRPr="009520D5">
        <w:rPr>
          <w:rFonts w:ascii="Browallia New" w:hAnsi="Browallia New" w:cs="Browallia New"/>
          <w:sz w:val="28"/>
          <w:szCs w:val="28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A4917E8" w14:textId="77777777" w:rsidR="006A51B5" w:rsidRPr="006A51B5" w:rsidRDefault="006A51B5" w:rsidP="006A51B5">
      <w:pPr>
        <w:pStyle w:val="CordiaNew"/>
        <w:tabs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12701AA" w14:textId="4BA55BE2" w:rsidR="006A51B5" w:rsidRPr="00ED1374" w:rsidRDefault="006A51B5" w:rsidP="00ED1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D1374">
        <w:rPr>
          <w:rFonts w:ascii="Browallia New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22B7C" w:rsidRPr="00022B7C">
        <w:rPr>
          <w:rFonts w:ascii="Browallia New" w:hAnsi="Browallia New" w:cs="Browallia New"/>
          <w:sz w:val="28"/>
          <w:szCs w:val="28"/>
        </w:rPr>
        <w:t>8</w:t>
      </w:r>
      <w:r w:rsidRPr="00ED13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B0B50">
        <w:rPr>
          <w:rFonts w:ascii="Browallia New" w:hAnsi="Browallia New" w:cs="Browallia New"/>
          <w:sz w:val="28"/>
          <w:szCs w:val="28"/>
          <w:cs/>
        </w:rPr>
        <w:br/>
      </w:r>
      <w:r w:rsidRPr="00ED1374">
        <w:rPr>
          <w:rFonts w:ascii="Browallia New" w:hAnsi="Browallia New" w:cs="Browallia New"/>
          <w:sz w:val="28"/>
          <w:szCs w:val="28"/>
          <w:cs/>
        </w:rPr>
        <w:t xml:space="preserve">เรื่องนโยบายการบัญชีการเปลี่ยนแปลงประมาณการทางบัญชีและข้อผิดพลาด </w:t>
      </w:r>
    </w:p>
    <w:p w14:paraId="70779D30" w14:textId="77777777" w:rsidR="006A51B5" w:rsidRPr="006A51B5" w:rsidRDefault="006A51B5" w:rsidP="006A51B5">
      <w:pPr>
        <w:pStyle w:val="CordiaNew"/>
        <w:tabs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6708547" w14:textId="2760C713" w:rsidR="005A4E01" w:rsidRDefault="006A51B5" w:rsidP="00FB0B50">
      <w:pPr>
        <w:pStyle w:val="CordiaNew"/>
        <w:numPr>
          <w:ilvl w:val="0"/>
          <w:numId w:val="38"/>
        </w:numPr>
        <w:tabs>
          <w:tab w:val="clear" w:pos="4153"/>
          <w:tab w:val="clear" w:pos="8306"/>
        </w:tabs>
        <w:ind w:left="1431" w:hanging="5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A4E01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มาตรฐานการรายงานทางการเงินฉบับที่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5A4E01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เรื่องสัญญาเช่า </w:t>
      </w:r>
    </w:p>
    <w:p w14:paraId="5AE81D08" w14:textId="77777777" w:rsidR="000D05DA" w:rsidRPr="005A4E01" w:rsidRDefault="000D05DA" w:rsidP="000D05DA">
      <w:pPr>
        <w:pStyle w:val="CordiaNew"/>
        <w:tabs>
          <w:tab w:val="clear" w:pos="4153"/>
          <w:tab w:val="clear" w:pos="8306"/>
        </w:tabs>
        <w:ind w:left="127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D630C0" w14:textId="118A6C7C" w:rsidR="006A51B5" w:rsidRPr="005A4E01" w:rsidRDefault="006A51B5" w:rsidP="005A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A4E01">
        <w:rPr>
          <w:rFonts w:ascii="Browallia New" w:hAnsi="Browallia New" w:cs="Browallia New"/>
          <w:sz w:val="28"/>
          <w:szCs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F190866" w14:textId="77777777" w:rsidR="006A51B5" w:rsidRPr="006A51B5" w:rsidRDefault="006A51B5" w:rsidP="000D05DA">
      <w:pPr>
        <w:pStyle w:val="CordiaNew"/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6E63F1F1" w14:textId="77777777" w:rsidR="006A51B5" w:rsidRPr="000D05DA" w:rsidRDefault="006A51B5" w:rsidP="000D0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D05DA">
        <w:rPr>
          <w:rFonts w:ascii="Browallia New" w:hAnsi="Browallia New" w:cs="Browallia New"/>
          <w:sz w:val="28"/>
          <w:szCs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DC4EF68" w14:textId="77777777" w:rsidR="00F552AC" w:rsidRPr="000D05DA" w:rsidRDefault="00F552AC" w:rsidP="000D0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188A24D5" w14:textId="49738D69" w:rsidR="007106A2" w:rsidRDefault="006A51B5" w:rsidP="00F326B2">
      <w:pPr>
        <w:pStyle w:val="CordiaNew"/>
        <w:numPr>
          <w:ilvl w:val="0"/>
          <w:numId w:val="38"/>
        </w:numPr>
        <w:tabs>
          <w:tab w:val="clear" w:pos="4153"/>
          <w:tab w:val="clear" w:pos="8306"/>
        </w:tabs>
        <w:ind w:left="1418" w:right="-23" w:hanging="502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106A2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มาตรฐานการบัญชีฉบับที่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7106A2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เรื่องงบกระแสเงินสด และมาตรฐานการรายงานทางการเงินฉบับที่ </w:t>
      </w:r>
      <w:r w:rsidR="00022B7C" w:rsidRPr="00022B7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7106A2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AF12B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106A2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เรื่องการเปิดเผยข้อมูลเครื่องมือทางการเงิน </w:t>
      </w:r>
    </w:p>
    <w:p w14:paraId="7D032DB4" w14:textId="77777777" w:rsidR="007106A2" w:rsidRPr="007106A2" w:rsidRDefault="007106A2" w:rsidP="007106A2">
      <w:pPr>
        <w:pStyle w:val="CordiaNew"/>
        <w:tabs>
          <w:tab w:val="clear" w:pos="4153"/>
          <w:tab w:val="clear" w:pos="8306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36ECB9" w14:textId="77777777" w:rsidR="007106A2" w:rsidRDefault="006A51B5" w:rsidP="0071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106A2">
        <w:rPr>
          <w:rFonts w:ascii="Browallia New" w:hAnsi="Browallia New" w:cs="Browallia New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7106A2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7106A2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7106A2">
        <w:rPr>
          <w:rFonts w:ascii="Browallia New" w:hAnsi="Browallia New" w:cs="Browallia New"/>
          <w:sz w:val="28"/>
          <w:szCs w:val="28"/>
        </w:rPr>
        <w:t xml:space="preserve">SFAs) </w:t>
      </w:r>
      <w:r w:rsidRPr="007106A2">
        <w:rPr>
          <w:rFonts w:ascii="Browallia New" w:hAnsi="Browallia New" w:cs="Browallia New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106A2">
        <w:rPr>
          <w:rFonts w:ascii="Browallia New" w:hAnsi="Browallia New" w:cs="Browallia New"/>
          <w:sz w:val="28"/>
          <w:szCs w:val="28"/>
        </w:rPr>
        <w:t xml:space="preserve">SFAs </w:t>
      </w:r>
      <w:r w:rsidRPr="007106A2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09B6FBA" w14:textId="5C7FAB03" w:rsidR="009321E8" w:rsidRDefault="00F552AC" w:rsidP="00F5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80FC0C8" w14:textId="77777777" w:rsidR="005A04B6" w:rsidRDefault="006A51B5" w:rsidP="0039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106A2">
        <w:rPr>
          <w:rFonts w:ascii="Browallia New" w:hAnsi="Browallia New" w:cs="Browallia New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6AE77F5D" w14:textId="61B94A12" w:rsidR="006A51B5" w:rsidRPr="005A04B6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A04B6">
        <w:rPr>
          <w:rFonts w:ascii="Browallia New" w:hAnsi="Browallia New" w:cs="Browallia New"/>
          <w:sz w:val="28"/>
          <w:szCs w:val="28"/>
          <w:cs/>
        </w:rPr>
        <w:t>ข้อกำหนดแล</w:t>
      </w:r>
      <w:r w:rsidR="005A04B6" w:rsidRPr="005A04B6">
        <w:rPr>
          <w:rFonts w:ascii="Browallia New" w:hAnsi="Browallia New" w:cs="Browallia New" w:hint="cs"/>
          <w:sz w:val="28"/>
          <w:szCs w:val="28"/>
          <w:cs/>
        </w:rPr>
        <w:t>ะ</w:t>
      </w:r>
      <w:r w:rsidRPr="005A04B6">
        <w:rPr>
          <w:rFonts w:ascii="Browallia New" w:hAnsi="Browallia New" w:cs="Browallia New"/>
          <w:sz w:val="28"/>
          <w:szCs w:val="28"/>
          <w:cs/>
        </w:rPr>
        <w:t xml:space="preserve">เงื่อนไขของ </w:t>
      </w:r>
      <w:r w:rsidRPr="005A04B6">
        <w:rPr>
          <w:rFonts w:ascii="Browallia New" w:hAnsi="Browallia New" w:cs="Browallia New"/>
          <w:sz w:val="28"/>
          <w:szCs w:val="28"/>
        </w:rPr>
        <w:t>SFAs</w:t>
      </w:r>
    </w:p>
    <w:p w14:paraId="4E0E0C8B" w14:textId="2E0CAF8E" w:rsidR="006A51B5" w:rsidRPr="009E27BF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E27BF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9E27BF">
        <w:rPr>
          <w:rFonts w:ascii="Browallia New" w:hAnsi="Browallia New" w:cs="Browallia New"/>
          <w:sz w:val="28"/>
          <w:szCs w:val="28"/>
        </w:rPr>
        <w:t xml:space="preserve">SFAs </w:t>
      </w:r>
      <w:r w:rsidRPr="009E27BF">
        <w:rPr>
          <w:rFonts w:ascii="Browallia New" w:hAnsi="Browallia New" w:cs="Browallia New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C0410C8" w14:textId="0A93204E" w:rsidR="006A51B5" w:rsidRPr="009E27BF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E27BF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022B7C" w:rsidRPr="00022B7C">
        <w:rPr>
          <w:rFonts w:ascii="Browallia New" w:hAnsi="Browallia New" w:cs="Browallia New"/>
          <w:sz w:val="28"/>
          <w:szCs w:val="28"/>
        </w:rPr>
        <w:t>2</w:t>
      </w:r>
      <w:r w:rsidRPr="009E27BF">
        <w:rPr>
          <w:rFonts w:ascii="Browallia New" w:hAnsi="Browallia New" w:cs="Browallia New"/>
          <w:sz w:val="28"/>
          <w:szCs w:val="28"/>
          <w:cs/>
        </w:rPr>
        <w:t>) ที่ผู้ขายได้รับการชำระเงินเรียบร้อยแล้วจากผู้ให้เงินทุน</w:t>
      </w:r>
    </w:p>
    <w:p w14:paraId="13048BCC" w14:textId="69B37466" w:rsidR="006A51B5" w:rsidRPr="009E27BF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E27BF">
        <w:rPr>
          <w:rFonts w:ascii="Browallia New" w:hAnsi="Browallia New" w:cs="Browallia New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E27BF">
        <w:rPr>
          <w:rFonts w:ascii="Browallia New" w:hAnsi="Browallia New" w:cs="Browallia New"/>
          <w:sz w:val="28"/>
          <w:szCs w:val="28"/>
        </w:rPr>
        <w:t xml:space="preserve">SFAs </w:t>
      </w:r>
      <w:r w:rsidRPr="009E27BF">
        <w:rPr>
          <w:rFonts w:ascii="Browallia New" w:hAnsi="Browallia New" w:cs="Browallia New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073BAFF" w14:textId="1B83884F" w:rsidR="006A51B5" w:rsidRPr="009E27BF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E27BF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22B7C" w:rsidRPr="00022B7C">
        <w:rPr>
          <w:rFonts w:ascii="Browallia New" w:hAnsi="Browallia New" w:cs="Browallia New"/>
          <w:sz w:val="28"/>
          <w:szCs w:val="28"/>
        </w:rPr>
        <w:t>2</w:t>
      </w:r>
      <w:r w:rsidRPr="009E27BF">
        <w:rPr>
          <w:rFonts w:ascii="Browallia New" w:hAnsi="Browallia New" w:cs="Browallia New"/>
          <w:sz w:val="28"/>
          <w:szCs w:val="28"/>
          <w:cs/>
        </w:rPr>
        <w:t>)</w:t>
      </w:r>
    </w:p>
    <w:p w14:paraId="62D990B7" w14:textId="60164774" w:rsidR="006A51B5" w:rsidRPr="009E27BF" w:rsidRDefault="006A51B5" w:rsidP="005A04B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0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9E27BF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9E27BF">
        <w:rPr>
          <w:rFonts w:ascii="Browallia New" w:hAnsi="Browallia New" w:cs="Browallia New"/>
          <w:sz w:val="28"/>
          <w:szCs w:val="28"/>
        </w:rPr>
        <w:t xml:space="preserve">SFAs </w:t>
      </w:r>
      <w:r w:rsidRPr="009E27BF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4F91B2A4" w14:textId="77777777" w:rsidR="006A51B5" w:rsidRPr="006A51B5" w:rsidRDefault="006A51B5" w:rsidP="006A51B5">
      <w:pPr>
        <w:pStyle w:val="CordiaNew"/>
        <w:tabs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8D17CEC" w14:textId="237F2894" w:rsidR="00CF41B3" w:rsidRDefault="006A51B5" w:rsidP="005A04B6">
      <w:pPr>
        <w:pStyle w:val="CordiaNew"/>
        <w:tabs>
          <w:tab w:val="clear" w:pos="4153"/>
          <w:tab w:val="left" w:pos="990"/>
        </w:tabs>
        <w:ind w:left="936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A51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ทั้งนี้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39AE72DD" w14:textId="77777777" w:rsidR="00486C93" w:rsidRPr="00C61160" w:rsidRDefault="00486C93" w:rsidP="00C16D92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64B4D055" w14:textId="1D7861CA" w:rsidR="00C33656" w:rsidRPr="00C61160" w:rsidRDefault="009F6D69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</w:p>
    <w:p w14:paraId="64B4D056" w14:textId="77777777" w:rsidR="00910C3C" w:rsidRPr="00C61160" w:rsidRDefault="00910C3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64B4D057" w14:textId="77777777" w:rsidR="00910C3C" w:rsidRPr="00C61160" w:rsidRDefault="00910C3C" w:rsidP="00F326B2">
      <w:pPr>
        <w:pStyle w:val="BodyText2"/>
        <w:numPr>
          <w:ilvl w:val="1"/>
          <w:numId w:val="26"/>
        </w:numPr>
        <w:tabs>
          <w:tab w:val="num" w:pos="993"/>
        </w:tabs>
        <w:ind w:left="851" w:right="-23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64B4D058" w14:textId="68E7C0E1" w:rsidR="00910C3C" w:rsidRPr="00C61160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72CADA5" w14:textId="6948E39A" w:rsidR="001D4FEB" w:rsidRPr="00C61160" w:rsidRDefault="00725A5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D20C7C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บริษัทคาดว่าจะมีสิทธิได้รับที่ไม่รวมจำนวนเงินที่เก็บแทนบุคคลที่สาม ภาษีมูลค่าเพิ่ม 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</w:t>
      </w:r>
      <w:r w:rsidR="00E93B5D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 ดังต่อไปนี้</w:t>
      </w:r>
    </w:p>
    <w:p w14:paraId="069C96BE" w14:textId="77777777" w:rsidR="000658E6" w:rsidRPr="00C61160" w:rsidRDefault="000658E6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08D8166" w14:textId="226CBF28" w:rsidR="00A308DC" w:rsidRPr="00C61160" w:rsidRDefault="00E84647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รายได้จาก</w:t>
      </w:r>
      <w:r w:rsidR="00A308DC" w:rsidRPr="00C61160">
        <w:rPr>
          <w:rFonts w:ascii="Browallia New" w:hAnsi="Browallia New" w:cs="Browallia New"/>
          <w:sz w:val="28"/>
          <w:szCs w:val="28"/>
          <w:u w:val="single"/>
          <w:cs/>
        </w:rPr>
        <w:t>การ</w:t>
      </w:r>
      <w:r w:rsidR="001D3790" w:rsidRPr="00C61160">
        <w:rPr>
          <w:rFonts w:ascii="Browallia New" w:hAnsi="Browallia New" w:cs="Browallia New"/>
          <w:sz w:val="28"/>
          <w:szCs w:val="28"/>
          <w:u w:val="single"/>
          <w:cs/>
        </w:rPr>
        <w:t>จำหน่าย</w:t>
      </w:r>
      <w:r w:rsidR="00A308DC" w:rsidRPr="00C61160">
        <w:rPr>
          <w:rFonts w:ascii="Browallia New" w:hAnsi="Browallia New" w:cs="Browallia New"/>
          <w:sz w:val="28"/>
          <w:szCs w:val="28"/>
          <w:u w:val="single"/>
          <w:cs/>
        </w:rPr>
        <w:t>เครื่องมือแพทย์</w:t>
      </w:r>
    </w:p>
    <w:p w14:paraId="4B0D5CE1" w14:textId="3941CA11" w:rsidR="00725A5D" w:rsidRPr="00C61160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รายได้จากการขายเครื่องมือแพทย์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690CC500" w14:textId="77777777" w:rsidR="00DB7E8A" w:rsidRPr="00C61160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9CF3125" w14:textId="01744E0B" w:rsidR="004E7971" w:rsidRPr="00C6116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รายได้จากการให้</w:t>
      </w:r>
      <w:r w:rsidR="00B3321D" w:rsidRPr="00C61160">
        <w:rPr>
          <w:rFonts w:ascii="Browallia New" w:hAnsi="Browallia New" w:cs="Browallia New"/>
          <w:sz w:val="28"/>
          <w:szCs w:val="28"/>
          <w:u w:val="single"/>
          <w:cs/>
        </w:rPr>
        <w:t>เช่า</w:t>
      </w:r>
      <w:r w:rsidR="001D3790" w:rsidRPr="00C61160">
        <w:rPr>
          <w:rFonts w:ascii="Browallia New" w:hAnsi="Browallia New" w:cs="Browallia New"/>
          <w:sz w:val="28"/>
          <w:szCs w:val="28"/>
          <w:u w:val="single"/>
          <w:cs/>
        </w:rPr>
        <w:t>เครื่องมือ</w:t>
      </w: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แพทย์</w:t>
      </w:r>
    </w:p>
    <w:p w14:paraId="0E31DA2A" w14:textId="4A8CFCE4" w:rsidR="00724BAD" w:rsidRPr="00C61160" w:rsidRDefault="00E35ECD" w:rsidP="0067482C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รายได้จากการให้</w:t>
      </w:r>
      <w:r w:rsidR="00B3321D" w:rsidRPr="00C61160">
        <w:rPr>
          <w:rFonts w:ascii="Browallia New" w:hAnsi="Browallia New" w:cs="Browallia New"/>
          <w:sz w:val="28"/>
          <w:szCs w:val="28"/>
          <w:cs/>
        </w:rPr>
        <w:t>เช่า</w:t>
      </w:r>
      <w:r w:rsidRPr="00C61160">
        <w:rPr>
          <w:rFonts w:ascii="Browallia New" w:hAnsi="Browallia New" w:cs="Browallia New"/>
          <w:sz w:val="28"/>
          <w:szCs w:val="28"/>
          <w:cs/>
        </w:rPr>
        <w:t>เครื่องมือแพทย์ รับรู้ตลอดช่วงเวลาหนึ่งเมื่อได้ให้บริการแล้ว</w:t>
      </w:r>
    </w:p>
    <w:p w14:paraId="37798A85" w14:textId="77777777" w:rsidR="00735DF5" w:rsidRPr="00C61160" w:rsidRDefault="00735DF5" w:rsidP="0067482C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49FE4" w14:textId="3011159C" w:rsidR="002B4FF9" w:rsidRPr="00C61160" w:rsidRDefault="002E4E02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รายได้จากการให้บริการตรวจการนอนหลับ</w:t>
      </w:r>
    </w:p>
    <w:p w14:paraId="2BB7B1EB" w14:textId="55EBC5D0" w:rsidR="00724BAD" w:rsidRPr="00C61160" w:rsidRDefault="00724BAD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รายได้จากการให้บริการตรวจการนอนหลับ</w:t>
      </w:r>
      <w:r w:rsidR="00A83E78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A83E78" w:rsidRPr="00C61160">
        <w:rPr>
          <w:rFonts w:ascii="Browallia New" w:hAnsi="Browallia New" w:cs="Browallia New"/>
          <w:sz w:val="28"/>
          <w:szCs w:val="28"/>
          <w:cs/>
        </w:rPr>
        <w:t>รับรู้</w:t>
      </w:r>
      <w:r w:rsidR="00191016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191016" w:rsidRPr="00C61160">
        <w:rPr>
          <w:rFonts w:ascii="Browallia New" w:hAnsi="Browallia New" w:cs="Browallia New"/>
          <w:sz w:val="28"/>
          <w:szCs w:val="28"/>
          <w:cs/>
        </w:rPr>
        <w:t>ณ เวลาใด</w:t>
      </w:r>
      <w:r w:rsidR="00FC0FB3" w:rsidRPr="00C61160">
        <w:rPr>
          <w:rFonts w:ascii="Browallia New" w:hAnsi="Browallia New" w:cs="Browallia New"/>
          <w:sz w:val="28"/>
          <w:szCs w:val="28"/>
          <w:cs/>
        </w:rPr>
        <w:t>เวลาหนึ่ง</w:t>
      </w:r>
      <w:r w:rsidR="00A83E78" w:rsidRPr="00C61160">
        <w:rPr>
          <w:rFonts w:ascii="Browallia New" w:hAnsi="Browallia New" w:cs="Browallia New"/>
          <w:sz w:val="28"/>
          <w:szCs w:val="28"/>
          <w:cs/>
        </w:rPr>
        <w:t>เมื่อได้ให้บริการแล้ว</w:t>
      </w:r>
    </w:p>
    <w:p w14:paraId="614EF479" w14:textId="77777777" w:rsidR="002678A8" w:rsidRDefault="002678A8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CBB26A4" w14:textId="77777777" w:rsidR="00FD4871" w:rsidRPr="00C61160" w:rsidRDefault="00FD4871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B8D64CB" w14:textId="2840584A" w:rsidR="00733263" w:rsidRPr="00733263" w:rsidRDefault="00C62F62" w:rsidP="0073326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C3706">
        <w:rPr>
          <w:rFonts w:ascii="Browallia New" w:hAnsi="Browallia New" w:cs="Browallia New"/>
          <w:sz w:val="28"/>
          <w:szCs w:val="28"/>
          <w:u w:val="single"/>
          <w:cs/>
        </w:rPr>
        <w:t>รายได้จาก</w:t>
      </w:r>
      <w:r w:rsidR="00733263" w:rsidRPr="00FC3706">
        <w:rPr>
          <w:rFonts w:ascii="Browallia New" w:hAnsi="Browallia New" w:cs="Browallia New"/>
          <w:sz w:val="28"/>
          <w:szCs w:val="28"/>
          <w:u w:val="single"/>
          <w:cs/>
        </w:rPr>
        <w:t>ส่วนแบ่งรายได้จากการบริการเครื่องมือแพทย์ ณ ศูนย์ดูแลสุขภาพ</w:t>
      </w:r>
      <w:r w:rsidR="00733263" w:rsidRPr="00733263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5F889468" w14:textId="77777777" w:rsidR="00322A1C" w:rsidRDefault="00946908" w:rsidP="004F19C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946908">
        <w:rPr>
          <w:rFonts w:ascii="Browallia New" w:hAnsi="Browallia New" w:cs="Browallia New"/>
          <w:sz w:val="28"/>
          <w:szCs w:val="28"/>
          <w:cs/>
        </w:rPr>
        <w:t>รายได้จากส่วนแบ่งรายได้จากการบริการ</w:t>
      </w:r>
      <w:r w:rsidR="004B03C2" w:rsidRPr="004B03C2">
        <w:rPr>
          <w:rFonts w:ascii="Browallia New" w:hAnsi="Browallia New" w:cs="Browallia New"/>
          <w:sz w:val="28"/>
          <w:szCs w:val="28"/>
          <w:cs/>
        </w:rPr>
        <w:t>เครื่องมือแพทย์รับรู้เมื่อมีการให้บริการทางการแพทย์เสร็จสิ้น ณ เวลาใดเวลาหนึ่งเมื่อให้บริการแล้ว</w:t>
      </w:r>
    </w:p>
    <w:p w14:paraId="67B7A32A" w14:textId="15B235F2" w:rsidR="007538AF" w:rsidRPr="004B03C2" w:rsidRDefault="007538AF" w:rsidP="004F19C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8DBB909" w14:textId="70879B4C" w:rsidR="003419F0" w:rsidRPr="00C6116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รายได้จากการ</w:t>
      </w:r>
      <w:r w:rsidR="00F36A18" w:rsidRPr="00C61160">
        <w:rPr>
          <w:rFonts w:ascii="Browallia New" w:hAnsi="Browallia New" w:cs="Browallia New"/>
          <w:sz w:val="28"/>
          <w:szCs w:val="28"/>
          <w:u w:val="single"/>
          <w:cs/>
        </w:rPr>
        <w:t>ขยายระยะเวลา</w:t>
      </w: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ให้บริการบำรุงรักษาเครื่องมือแพทย์</w:t>
      </w:r>
    </w:p>
    <w:p w14:paraId="37130DAC" w14:textId="2E181629" w:rsidR="00740B5A" w:rsidRPr="00C6116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รายได้จากการให้บริการบำรุงรักษาเครื่องมือแพทย์</w:t>
      </w:r>
      <w:r w:rsidR="00B5698F" w:rsidRPr="00C61160">
        <w:rPr>
          <w:rFonts w:ascii="Browallia New" w:hAnsi="Browallia New" w:cs="Browallia New"/>
          <w:sz w:val="28"/>
          <w:szCs w:val="28"/>
          <w:cs/>
        </w:rPr>
        <w:t>ซึ่งเกินกว่า</w:t>
      </w:r>
      <w:r w:rsidRPr="00C61160">
        <w:rPr>
          <w:rFonts w:ascii="Browallia New" w:hAnsi="Browallia New" w:cs="Browallia New"/>
          <w:sz w:val="28"/>
          <w:szCs w:val="28"/>
          <w:cs/>
        </w:rPr>
        <w:t>ระยะเวลารับประกันสินค้าตามปกติธุรกิจ</w:t>
      </w:r>
      <w:r w:rsidR="001D3790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รับรู้ตลอดช่วงเวลาหนึ่ง การปันส่วนราคาสำหรับการให้บริการรับรู้เป็นหนี้สิน</w:t>
      </w:r>
      <w:r w:rsidR="00977418" w:rsidRPr="00C61160">
        <w:rPr>
          <w:rFonts w:ascii="Browallia New" w:hAnsi="Browallia New" w:cs="Browallia New"/>
          <w:sz w:val="28"/>
          <w:szCs w:val="28"/>
          <w:cs/>
        </w:rPr>
        <w:t>ภายใต</w:t>
      </w:r>
      <w:r w:rsidR="001B0593" w:rsidRPr="00C61160">
        <w:rPr>
          <w:rFonts w:ascii="Browallia New" w:hAnsi="Browallia New" w:cs="Browallia New"/>
          <w:sz w:val="28"/>
          <w:szCs w:val="28"/>
          <w:cs/>
        </w:rPr>
        <w:t>้ “รายได้รอการรับรู้ที่มีภาระที่ต้องปฏิบัติ”</w:t>
      </w:r>
      <w:r w:rsidR="001D3790" w:rsidRPr="00C61160">
        <w:rPr>
          <w:rFonts w:ascii="Browallia New" w:hAnsi="Browallia New" w:cs="Browallia New"/>
          <w:sz w:val="28"/>
          <w:szCs w:val="28"/>
          <w:cs/>
        </w:rPr>
        <w:t xml:space="preserve"> ณ วัน</w:t>
      </w:r>
      <w:r w:rsidRPr="00C61160">
        <w:rPr>
          <w:rFonts w:ascii="Browallia New" w:hAnsi="Browallia New" w:cs="Browallia New"/>
          <w:sz w:val="28"/>
          <w:szCs w:val="28"/>
          <w:cs/>
        </w:rPr>
        <w:t>ที่</w:t>
      </w:r>
      <w:r w:rsidR="001D3790" w:rsidRPr="00C61160">
        <w:rPr>
          <w:rFonts w:ascii="Browallia New" w:hAnsi="Browallia New" w:cs="Browallia New"/>
          <w:sz w:val="28"/>
          <w:szCs w:val="28"/>
          <w:cs/>
        </w:rPr>
        <w:t>เกิด</w:t>
      </w:r>
      <w:r w:rsidRPr="00C61160">
        <w:rPr>
          <w:rFonts w:ascii="Browallia New" w:hAnsi="Browallia New" w:cs="Browallia New"/>
          <w:sz w:val="28"/>
          <w:szCs w:val="28"/>
          <w:cs/>
        </w:rPr>
        <w:t>รายการเริ่มแรกและจะรับรู้เป็นรายได้ตามวิธีเส้นตรงตลอดระยะเวลาการให้บริการ</w:t>
      </w:r>
    </w:p>
    <w:p w14:paraId="30E81077" w14:textId="77777777" w:rsidR="00BA6D53" w:rsidRDefault="00BA6D53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3DB48" w14:textId="08F4C2F6" w:rsidR="00FC4E6A" w:rsidRPr="00C6116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 </w:t>
      </w:r>
      <w:r w:rsidR="00D20C7C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ซึ่งได้ระบุไว้ในรายงานการกำหนดราคาสินค้า หรือบริการที่</w:t>
      </w:r>
      <w:r w:rsidR="00D20C7C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บริษัทขายสินค้าและบริการเป็นเอกเทศแยกต่างหาก</w:t>
      </w:r>
    </w:p>
    <w:p w14:paraId="1E0C8ECB" w14:textId="77777777" w:rsidR="002D351B" w:rsidRPr="00C61160" w:rsidRDefault="002D351B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44AAAFB" w14:textId="6E42AEEB" w:rsidR="00A3727D" w:rsidRPr="00C6116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ดอกเบี้ยรับรู้ตามเกณฑ์คงค้างตามสัดส่วนของเวลา</w:t>
      </w:r>
    </w:p>
    <w:p w14:paraId="67F0ED40" w14:textId="77777777" w:rsidR="001A7FF3" w:rsidRPr="00C61160" w:rsidRDefault="001A7FF3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3" w14:textId="0C45AC55" w:rsidR="00FB133C" w:rsidRPr="00C6116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รายได้อื่นรับรู้ตามเกณฑ์คงค้าง</w:t>
      </w:r>
    </w:p>
    <w:p w14:paraId="55F229DE" w14:textId="77777777" w:rsidR="0094164B" w:rsidRPr="00C61160" w:rsidRDefault="0094164B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4B4D064" w14:textId="50AF5A26" w:rsidR="009F6D69" w:rsidRPr="00C61160" w:rsidRDefault="009F6D69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2813B4C4" w14:textId="77777777" w:rsidR="00743F36" w:rsidRPr="00C61160" w:rsidRDefault="00743F36" w:rsidP="00743F36">
      <w:pPr>
        <w:pStyle w:val="BodyText2"/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4C69DF6" w14:textId="10EF0564" w:rsidR="003D72A2" w:rsidRPr="00C6116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3CAE8334" w14:textId="77777777" w:rsidR="00A11931" w:rsidRPr="00C61160" w:rsidRDefault="00A1193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9" w14:textId="0DB5FB0A" w:rsidR="006337CF" w:rsidRPr="00C61160" w:rsidRDefault="00DE2FC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35923" w:rsidRPr="00C61160">
        <w:rPr>
          <w:rFonts w:ascii="Browallia New" w:hAnsi="Browallia New" w:cs="Browallia New"/>
          <w:sz w:val="28"/>
          <w:szCs w:val="28"/>
          <w:cs/>
        </w:rPr>
        <w:t>และ</w:t>
      </w:r>
      <w:r w:rsidR="00144250" w:rsidRPr="00C61160">
        <w:rPr>
          <w:rFonts w:ascii="Browallia New" w:hAnsi="Browallia New" w:cs="Browallia New"/>
          <w:sz w:val="28"/>
          <w:szCs w:val="28"/>
          <w:cs/>
        </w:rPr>
        <w:t>ลูกหนี้อื่น</w:t>
      </w:r>
    </w:p>
    <w:p w14:paraId="65704596" w14:textId="77777777" w:rsidR="00145FA3" w:rsidRPr="00C61160" w:rsidRDefault="00145FA3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2516801" w14:textId="051C6418" w:rsidR="00E85085" w:rsidRPr="00C6116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ลูกหนี้รับรู้เมื่อ</w:t>
      </w:r>
      <w:r w:rsidR="008050F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962449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มีสิทธิที่ได้รับจำนวนเงินของสิ่งตอบแทนตามสัญญาโดยไม่</w:t>
      </w:r>
      <w:r w:rsidR="00EE6E51" w:rsidRPr="00C61160">
        <w:rPr>
          <w:rFonts w:ascii="Browallia New" w:hAnsi="Browallia New" w:cs="Browallia New"/>
          <w:sz w:val="28"/>
          <w:szCs w:val="28"/>
          <w:cs/>
        </w:rPr>
        <w:t>มี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เงื่อนไข </w:t>
      </w:r>
    </w:p>
    <w:p w14:paraId="680FCD85" w14:textId="77777777" w:rsidR="00E85085" w:rsidRPr="00C6116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6E36EF4" w14:textId="70C61559" w:rsidR="001A64D2" w:rsidRPr="00C61160" w:rsidRDefault="00E85085" w:rsidP="006203A0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ลูกหนี้การค้าและลูกหนี้อื่น วัดมูลค่าด้วยราคาของรายการหักค่าเผื่อผลขาดทุน</w:t>
      </w:r>
      <w:r w:rsidR="00912351" w:rsidRPr="00C61160">
        <w:rPr>
          <w:rFonts w:ascii="Browallia New" w:hAnsi="Browallia New" w:cs="Browallia New"/>
          <w:sz w:val="28"/>
          <w:szCs w:val="28"/>
          <w:cs/>
        </w:rPr>
        <w:t>ด</w:t>
      </w:r>
      <w:r w:rsidR="00B01F83" w:rsidRPr="00C61160">
        <w:rPr>
          <w:rFonts w:ascii="Browallia New" w:hAnsi="Browallia New" w:cs="Browallia New"/>
          <w:sz w:val="28"/>
          <w:szCs w:val="28"/>
          <w:cs/>
        </w:rPr>
        <w:t>้</w:t>
      </w:r>
      <w:r w:rsidR="00912351" w:rsidRPr="00C61160">
        <w:rPr>
          <w:rFonts w:ascii="Browallia New" w:hAnsi="Browallia New" w:cs="Browallia New"/>
          <w:sz w:val="28"/>
          <w:szCs w:val="28"/>
          <w:cs/>
        </w:rPr>
        <w:t>านเครดิ</w:t>
      </w:r>
      <w:r w:rsidR="00B01F83" w:rsidRPr="00C61160">
        <w:rPr>
          <w:rFonts w:ascii="Browallia New" w:hAnsi="Browallia New" w:cs="Browallia New"/>
          <w:sz w:val="28"/>
          <w:szCs w:val="28"/>
          <w:cs/>
        </w:rPr>
        <w:t>ต</w:t>
      </w:r>
      <w:r w:rsidR="00C67AD1" w:rsidRPr="00C61160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</w:p>
    <w:p w14:paraId="5067158D" w14:textId="77777777" w:rsidR="006203A0" w:rsidRPr="00C61160" w:rsidRDefault="006203A0" w:rsidP="006203A0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FEB0304" w14:textId="29CF8E45" w:rsidR="00E85085" w:rsidRDefault="008050F4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E85085" w:rsidRPr="00C61160">
        <w:rPr>
          <w:rFonts w:ascii="Browallia New" w:hAnsi="Browallia New" w:cs="Browallia New"/>
          <w:sz w:val="28"/>
          <w:szCs w:val="28"/>
          <w:cs/>
        </w:rPr>
        <w:t>บริษัทใช้วิธีการอย่างง่าย (</w:t>
      </w:r>
      <w:r w:rsidR="00E85085" w:rsidRPr="00C61160">
        <w:rPr>
          <w:rFonts w:ascii="Browallia New" w:hAnsi="Browallia New" w:cs="Browallia New"/>
          <w:sz w:val="28"/>
          <w:szCs w:val="28"/>
        </w:rPr>
        <w:t xml:space="preserve">Simplified </w:t>
      </w:r>
      <w:r w:rsidR="00BA6D53">
        <w:rPr>
          <w:rFonts w:ascii="Browallia New" w:hAnsi="Browallia New" w:cs="Browallia New"/>
          <w:sz w:val="28"/>
          <w:szCs w:val="28"/>
        </w:rPr>
        <w:t>a</w:t>
      </w:r>
      <w:r w:rsidR="00E85085" w:rsidRPr="00C61160">
        <w:rPr>
          <w:rFonts w:ascii="Browallia New" w:hAnsi="Browallia New" w:cs="Browallia New"/>
          <w:sz w:val="28"/>
          <w:szCs w:val="28"/>
        </w:rPr>
        <w:t xml:space="preserve">pproach) </w:t>
      </w:r>
      <w:r w:rsidR="00E85085" w:rsidRPr="00C61160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สำรองผลขาดทุนด้านเครดิตที่คาดว่าจะเกิดขึ้นคำนวณจากประวัติการชำระเงินสำหรับลูกหนี้แต่ละกลุ่ม</w:t>
      </w:r>
      <w:r w:rsidR="004641F1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36993" w:rsidRPr="00C61160">
        <w:rPr>
          <w:rFonts w:ascii="Browallia New" w:hAnsi="Browallia New" w:cs="Browallia New"/>
          <w:sz w:val="28"/>
          <w:szCs w:val="28"/>
          <w:cs/>
        </w:rPr>
        <w:t>วิเคราะห์</w:t>
      </w:r>
      <w:r w:rsidR="00AB283D" w:rsidRPr="00C61160">
        <w:rPr>
          <w:rFonts w:ascii="Browallia New" w:hAnsi="Browallia New" w:cs="Browallia New"/>
          <w:sz w:val="28"/>
          <w:szCs w:val="28"/>
          <w:cs/>
        </w:rPr>
        <w:t>การเลื่อนชั้นของลูกหนี้ค้างชำระ</w:t>
      </w:r>
      <w:r w:rsidR="00E85085" w:rsidRPr="00C61160">
        <w:rPr>
          <w:rFonts w:ascii="Browallia New" w:hAnsi="Browallia New" w:cs="Browallia New"/>
          <w:sz w:val="28"/>
          <w:szCs w:val="28"/>
          <w:cs/>
        </w:rPr>
        <w:t xml:space="preserve"> ปรับปรุงด้วยปัจจัยเฉพาะของลูกหนี้ และความสามารถในการชำระหนี้ของลูกหนี้ ณ วันสิ้นปี ผลขาดทุน</w:t>
      </w:r>
      <w:r w:rsidR="00B01F83" w:rsidRPr="00C61160">
        <w:rPr>
          <w:rFonts w:ascii="Browallia New" w:hAnsi="Browallia New" w:cs="Browallia New"/>
          <w:sz w:val="28"/>
          <w:szCs w:val="28"/>
          <w:cs/>
        </w:rPr>
        <w:t>ด้านเครดิต</w:t>
      </w:r>
      <w:r w:rsidR="001D5A71" w:rsidRPr="00C61160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="00E85085" w:rsidRPr="00C61160">
        <w:rPr>
          <w:rFonts w:ascii="Browallia New" w:hAnsi="Browallia New" w:cs="Browallia New"/>
          <w:sz w:val="28"/>
          <w:szCs w:val="28"/>
          <w:cs/>
        </w:rPr>
        <w:t>รับรู้ในงบกำไรขาดทุน</w:t>
      </w:r>
    </w:p>
    <w:p w14:paraId="64B4D06C" w14:textId="77777777" w:rsidR="009E4F23" w:rsidRPr="00C61160" w:rsidRDefault="009E4F2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</w:p>
    <w:p w14:paraId="64B4D06D" w14:textId="77777777" w:rsidR="00910C3C" w:rsidRPr="00C61160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E" w14:textId="687B2251" w:rsidR="002B79DA" w:rsidRPr="00C61160" w:rsidRDefault="008050F4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910C3C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2B79DA" w:rsidRPr="00C61160">
        <w:rPr>
          <w:rFonts w:ascii="Browallia New" w:hAnsi="Browallia New" w:cs="Browallia New"/>
          <w:sz w:val="28"/>
          <w:szCs w:val="28"/>
          <w:cs/>
        </w:rPr>
        <w:t xml:space="preserve"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ราคาทุนคำนวณโดยวิธีเฉพาะเจาะจง สำหรับสินค้าประเภทเครื่องมือแพทย์ และวิธีเข้าก่อน </w:t>
      </w:r>
      <w:r w:rsidR="00386FE6" w:rsidRPr="00C61160">
        <w:rPr>
          <w:rFonts w:ascii="Browallia New" w:hAnsi="Browallia New" w:cs="Browallia New"/>
          <w:sz w:val="28"/>
          <w:szCs w:val="28"/>
        </w:rPr>
        <w:t xml:space="preserve">- </w:t>
      </w:r>
      <w:r w:rsidR="002B79DA" w:rsidRPr="00C61160">
        <w:rPr>
          <w:rFonts w:ascii="Browallia New" w:hAnsi="Browallia New" w:cs="Browallia New"/>
          <w:sz w:val="28"/>
          <w:szCs w:val="28"/>
          <w:cs/>
        </w:rPr>
        <w:t xml:space="preserve">ออกก่อนสำหรับอุปกรณ์เสริม และอะไหล่ ต้นทุนของการซื้อประกอบด้วยราคาซื้อ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="00CC574D" w:rsidRPr="00C61160">
        <w:rPr>
          <w:rFonts w:ascii="Browallia New" w:hAnsi="Browallia New" w:cs="Browallia New"/>
          <w:sz w:val="28"/>
          <w:szCs w:val="28"/>
        </w:rPr>
        <w:br/>
      </w:r>
      <w:r w:rsidR="002B79DA" w:rsidRPr="00C61160">
        <w:rPr>
          <w:rFonts w:ascii="Browallia New" w:hAnsi="Browallia New" w:cs="Browallia New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 ประมาณจากราคาที่คาดว่า</w:t>
      </w:r>
      <w:r w:rsidR="00CC574D" w:rsidRPr="00C61160">
        <w:rPr>
          <w:rFonts w:ascii="Browallia New" w:hAnsi="Browallia New" w:cs="Browallia New"/>
          <w:sz w:val="28"/>
          <w:szCs w:val="28"/>
        </w:rPr>
        <w:br/>
      </w:r>
      <w:r w:rsidR="002B79DA" w:rsidRPr="00C61160">
        <w:rPr>
          <w:rFonts w:ascii="Browallia New" w:hAnsi="Browallia New" w:cs="Browallia New"/>
          <w:sz w:val="28"/>
          <w:szCs w:val="28"/>
          <w:cs/>
        </w:rPr>
        <w:t>จะขายได้ตามปกติของธุรกิจหักด้วยค่าใช้จ่ายที่จำเป็นในการขาย</w:t>
      </w:r>
    </w:p>
    <w:p w14:paraId="64B4D06F" w14:textId="77777777" w:rsidR="00DF24A6" w:rsidRPr="00C61160" w:rsidRDefault="00DF24A6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1CD00FA" w14:textId="00A30755" w:rsidR="00CD6F75" w:rsidRPr="00C61160" w:rsidRDefault="00B4330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910C3C" w:rsidRPr="00C61160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บริษัทบันทึกค่าเผื่อสินค้าเคลื่อนไหวช้าและ</w:t>
      </w:r>
      <w:r w:rsidR="004F5537" w:rsidRPr="00C61160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910C3C" w:rsidRPr="00C61160">
        <w:rPr>
          <w:rFonts w:ascii="Browallia New" w:hAnsi="Browallia New" w:cs="Browallia New"/>
          <w:sz w:val="28"/>
          <w:szCs w:val="28"/>
          <w:cs/>
        </w:rPr>
        <w:t>โดยพิจารณาจากประสบการณ์ที่ผ่านมาในอดีตและข้อมูลที่มีอยู่ในปัจจุบัน</w:t>
      </w:r>
      <w:r w:rsidR="00972CBC" w:rsidRPr="00C61160">
        <w:rPr>
          <w:rFonts w:ascii="Browallia New" w:hAnsi="Browallia New" w:cs="Browallia New"/>
          <w:sz w:val="28"/>
          <w:szCs w:val="28"/>
          <w:cs/>
        </w:rPr>
        <w:t>โดยพิจารณา</w:t>
      </w:r>
      <w:r w:rsidR="004774D2" w:rsidRPr="00C61160">
        <w:rPr>
          <w:rFonts w:ascii="Browallia New" w:hAnsi="Browallia New" w:cs="Browallia New"/>
          <w:sz w:val="28"/>
          <w:szCs w:val="28"/>
          <w:cs/>
        </w:rPr>
        <w:t>จาก</w:t>
      </w:r>
      <w:r w:rsidR="002D7B9B" w:rsidRPr="00C61160">
        <w:rPr>
          <w:rFonts w:ascii="Browallia New" w:hAnsi="Browallia New" w:cs="Browallia New"/>
          <w:sz w:val="28"/>
          <w:szCs w:val="28"/>
          <w:cs/>
        </w:rPr>
        <w:t>ประเภทของ</w:t>
      </w:r>
      <w:r w:rsidR="00211DC2" w:rsidRPr="00C61160">
        <w:rPr>
          <w:rFonts w:ascii="Browallia New" w:hAnsi="Browallia New" w:cs="Browallia New"/>
          <w:sz w:val="28"/>
          <w:szCs w:val="28"/>
          <w:cs/>
        </w:rPr>
        <w:t>สินค้า</w:t>
      </w:r>
      <w:r w:rsidR="00972CBC" w:rsidRPr="00C61160">
        <w:rPr>
          <w:rFonts w:ascii="Browallia New" w:hAnsi="Browallia New" w:cs="Browallia New"/>
          <w:sz w:val="28"/>
          <w:szCs w:val="28"/>
          <w:cs/>
        </w:rPr>
        <w:t>ที่จะเกิด</w:t>
      </w:r>
      <w:r w:rsidR="00E21962" w:rsidRPr="00C61160">
        <w:rPr>
          <w:rFonts w:ascii="Browallia New" w:hAnsi="Browallia New" w:cs="Browallia New"/>
          <w:sz w:val="28"/>
          <w:szCs w:val="28"/>
          <w:cs/>
        </w:rPr>
        <w:t>การ</w:t>
      </w:r>
      <w:r w:rsidR="00972CBC" w:rsidRPr="00C61160">
        <w:rPr>
          <w:rFonts w:ascii="Browallia New" w:hAnsi="Browallia New" w:cs="Browallia New"/>
          <w:sz w:val="28"/>
          <w:szCs w:val="28"/>
          <w:cs/>
        </w:rPr>
        <w:t>เสื่อมทางกายภาพและคุณภาพ</w:t>
      </w:r>
      <w:r w:rsidR="00E21962" w:rsidRPr="00C61160">
        <w:rPr>
          <w:rFonts w:ascii="Browallia New" w:hAnsi="Browallia New" w:cs="Browallia New"/>
          <w:sz w:val="28"/>
          <w:szCs w:val="28"/>
          <w:cs/>
        </w:rPr>
        <w:t>การเก็บรักษา</w:t>
      </w:r>
      <w:r w:rsidR="00972CBC" w:rsidRPr="00C61160">
        <w:rPr>
          <w:rFonts w:ascii="Browallia New" w:hAnsi="Browallia New" w:cs="Browallia New"/>
          <w:sz w:val="28"/>
          <w:szCs w:val="28"/>
          <w:cs/>
        </w:rPr>
        <w:t>สินค้า</w:t>
      </w:r>
      <w:r w:rsidR="00FF7CDC" w:rsidRPr="00C61160">
        <w:rPr>
          <w:rFonts w:ascii="Browallia New" w:hAnsi="Browallia New" w:cs="Browallia New"/>
          <w:sz w:val="28"/>
          <w:szCs w:val="28"/>
          <w:cs/>
        </w:rPr>
        <w:t>เป็น</w:t>
      </w:r>
      <w:r w:rsidR="00E21962" w:rsidRPr="00C61160">
        <w:rPr>
          <w:rFonts w:ascii="Browallia New" w:hAnsi="Browallia New" w:cs="Browallia New"/>
          <w:sz w:val="28"/>
          <w:szCs w:val="28"/>
          <w:cs/>
        </w:rPr>
        <w:t>สำคัญ</w:t>
      </w:r>
    </w:p>
    <w:p w14:paraId="5787DE37" w14:textId="77777777" w:rsidR="000400CA" w:rsidRPr="00C61160" w:rsidRDefault="000400C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72" w14:textId="77777777" w:rsidR="004562FE" w:rsidRPr="00C61160" w:rsidRDefault="000A4B71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กิจการ</w:t>
      </w:r>
      <w:r w:rsidR="008C237F" w:rsidRPr="00C61160">
        <w:rPr>
          <w:rFonts w:ascii="Browallia New" w:hAnsi="Browallia New" w:cs="Browallia New"/>
          <w:sz w:val="28"/>
          <w:szCs w:val="28"/>
          <w:cs/>
        </w:rPr>
        <w:t>และบุคคล</w:t>
      </w:r>
      <w:r w:rsidR="004562FE" w:rsidRPr="00C61160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</w:p>
    <w:p w14:paraId="64B4D073" w14:textId="77777777" w:rsidR="00910C3C" w:rsidRPr="00C61160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74" w14:textId="13C59D79" w:rsidR="00910C3C" w:rsidRPr="00C6116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กิจการหรือบุคคลที่เกี่ยวข้องกันกับบริษัท หมายถึง กิจการหรือบุคคลที่มีอำนาจควบคุมบริษัทหรือถูกควบคุมโดยบริษัท</w:t>
      </w:r>
      <w:r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  <w:r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4B4D075" w14:textId="77777777" w:rsidR="00910C3C" w:rsidRPr="00C6116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B85CE55" w14:textId="5F8146B3" w:rsidR="00681631" w:rsidRPr="00C61160" w:rsidRDefault="00910C3C" w:rsidP="001B0E7E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นอกจากนี้ กิจการหรือบุคคลที่เกี่ยวข้องกัน</w:t>
      </w:r>
      <w:r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06B1635" w14:textId="77777777" w:rsidR="004058C7" w:rsidRPr="00C61160" w:rsidRDefault="004058C7" w:rsidP="001B0E7E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48CB0F4" w14:textId="6A702E3E" w:rsidR="00DD7CFC" w:rsidRPr="00322A1C" w:rsidRDefault="00DD7CF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เครื่องมือทางการเงิน</w:t>
      </w:r>
    </w:p>
    <w:p w14:paraId="546D669E" w14:textId="77777777" w:rsidR="00DD7CFC" w:rsidRPr="00322A1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FF"/>
          <w:sz w:val="28"/>
          <w:szCs w:val="28"/>
          <w:lang w:val="en-GB"/>
        </w:rPr>
      </w:pPr>
    </w:p>
    <w:p w14:paraId="04069D7C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22A1C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</w:t>
      </w:r>
    </w:p>
    <w:p w14:paraId="0CD4489C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6F242BE" w14:textId="06C873C4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สินทรัพย์ทางการเงินจะรับรู้เมื่อ</w:t>
      </w:r>
      <w:r w:rsidR="00B4330A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Pr="00322A1C">
        <w:rPr>
          <w:rFonts w:ascii="Browallia New" w:hAnsi="Browallia New" w:cs="Browallia New"/>
          <w:sz w:val="28"/>
          <w:szCs w:val="28"/>
          <w:cs/>
        </w:rPr>
        <w:t>บริษัทเป็นคู่สัญญาตามข้อกำหนดของสัญญาของเครื่องมือทางการเงินนั้น</w:t>
      </w:r>
    </w:p>
    <w:p w14:paraId="56F74418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6FC3B16" w14:textId="243EA5F6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 xml:space="preserve">สำหรับสินทรัพย์ทางการเงินที่ไม่ได้วัดมูลค่าด้วยมูลค่ายุติธรรมผ่านกำไรหรือขาดทุน </w:t>
      </w:r>
      <w:r w:rsidR="00616BB6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2817BC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22A1C">
        <w:rPr>
          <w:rFonts w:ascii="Browallia New" w:hAnsi="Browallia New" w:cs="Browallia New"/>
          <w:sz w:val="28"/>
          <w:szCs w:val="28"/>
          <w:cs/>
        </w:rPr>
        <w:t>จะรับรู้รายการ</w:t>
      </w:r>
      <w:r w:rsidR="00435FF9" w:rsidRPr="00322A1C">
        <w:rPr>
          <w:rFonts w:ascii="Browallia New" w:hAnsi="Browallia New" w:cs="Browallia New"/>
          <w:sz w:val="28"/>
          <w:szCs w:val="28"/>
        </w:rPr>
        <w:br/>
      </w:r>
      <w:r w:rsidRPr="00322A1C">
        <w:rPr>
          <w:rFonts w:ascii="Browallia New" w:hAnsi="Browallia New" w:cs="Browallia New"/>
          <w:sz w:val="28"/>
          <w:szCs w:val="28"/>
          <w:cs/>
        </w:rPr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</w:t>
      </w:r>
      <w:r w:rsidR="00B12A45" w:rsidRPr="00322A1C">
        <w:rPr>
          <w:rFonts w:ascii="Browallia New" w:hAnsi="Browallia New" w:cs="Browallia New"/>
          <w:sz w:val="28"/>
          <w:szCs w:val="28"/>
        </w:rPr>
        <w:br/>
      </w:r>
      <w:r w:rsidRPr="00322A1C">
        <w:rPr>
          <w:rFonts w:ascii="Browallia New" w:hAnsi="Browallia New" w:cs="Browallia New"/>
          <w:sz w:val="28"/>
          <w:szCs w:val="28"/>
          <w:cs/>
        </w:rPr>
        <w:t xml:space="preserve">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616BB6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2817BC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22A1C">
        <w:rPr>
          <w:rFonts w:ascii="Browallia New" w:hAnsi="Browallia New" w:cs="Browallia New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7573AA2F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154BC31" w14:textId="45847B24" w:rsidR="00DD7CFC" w:rsidRPr="00C6116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สินทรัพย์ทางการเงิน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จะถูกตัดรายการเมื่อสิทธิตามสัญญาที่จะได้รับกระแสเงินสดจากสินทรัพย์ทางการเงินหมดอายุ หรือเมื่อ</w:t>
      </w:r>
      <w:r w:rsidR="00F060C2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2817BC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6D9F31E" w14:textId="77777777" w:rsidR="0082327A" w:rsidRPr="00C61160" w:rsidRDefault="0082327A" w:rsidP="0082327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13CB57F" w14:textId="20C1AB17" w:rsidR="00DD7CFC" w:rsidRPr="00C61160" w:rsidRDefault="00F060C2" w:rsidP="0082327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08227F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7CFC" w:rsidRPr="00C61160">
        <w:rPr>
          <w:rFonts w:ascii="Browallia New" w:hAnsi="Browallia New" w:cs="Browallia New"/>
          <w:sz w:val="28"/>
          <w:szCs w:val="28"/>
          <w:cs/>
        </w:rPr>
        <w:t>จัดประเภทสินทรัพย์ทางการเงินตามลักษณะการวัดมูลค่าในภายหลัง</w:t>
      </w:r>
      <w:r w:rsidR="0082327A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7CFC" w:rsidRPr="00C61160">
        <w:rPr>
          <w:rFonts w:ascii="Browallia New" w:hAnsi="Browallia New" w:cs="Browallia New"/>
          <w:sz w:val="28"/>
          <w:szCs w:val="28"/>
          <w:cs/>
        </w:rPr>
        <w:t>โดยพิจารณาจาก</w:t>
      </w:r>
      <w:r w:rsidR="00C92E98">
        <w:rPr>
          <w:rFonts w:ascii="Browallia New" w:hAnsi="Browallia New" w:cs="Browallia New" w:hint="cs"/>
          <w:sz w:val="28"/>
          <w:szCs w:val="28"/>
          <w:cs/>
        </w:rPr>
        <w:t>แผนการดำเนิน</w:t>
      </w:r>
      <w:r w:rsidR="00DD7CFC" w:rsidRPr="00C61160">
        <w:rPr>
          <w:rFonts w:ascii="Browallia New" w:hAnsi="Browallia New" w:cs="Browallia New"/>
          <w:sz w:val="28"/>
          <w:szCs w:val="28"/>
          <w:cs/>
        </w:rPr>
        <w:t>ธุรกิจของ</w:t>
      </w: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08227F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7CFC" w:rsidRPr="00C61160">
        <w:rPr>
          <w:rFonts w:ascii="Browallia New" w:hAnsi="Browallia New" w:cs="Browallia New"/>
          <w:sz w:val="28"/>
          <w:szCs w:val="28"/>
          <w:cs/>
        </w:rPr>
        <w:t>ในการบริหารจัดการสินทรัพย์ทางการเงินและลักษณะของกระแสเงินสดตามสัญญาขอ</w:t>
      </w:r>
      <w:r w:rsidR="00F112E8" w:rsidRPr="00C61160">
        <w:rPr>
          <w:rFonts w:ascii="Browallia New" w:hAnsi="Browallia New" w:cs="Browallia New"/>
          <w:sz w:val="28"/>
          <w:szCs w:val="28"/>
          <w:cs/>
        </w:rPr>
        <w:t>ง</w:t>
      </w:r>
      <w:r w:rsidR="00DD7CFC" w:rsidRPr="00C61160">
        <w:rPr>
          <w:rFonts w:ascii="Browallia New" w:hAnsi="Browallia New" w:cs="Browallia New"/>
          <w:sz w:val="28"/>
          <w:szCs w:val="28"/>
          <w:cs/>
        </w:rPr>
        <w:t>สินทรัพย์ทางการเงิน ดังนี้</w:t>
      </w:r>
    </w:p>
    <w:p w14:paraId="510B9184" w14:textId="77777777" w:rsidR="00DD7CFC" w:rsidRPr="00C6116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3DA60A0" w14:textId="77777777" w:rsidR="00DD7CFC" w:rsidRPr="00C6116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61160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วิธีราคาทุนตัดจำหน่าย</w:t>
      </w:r>
    </w:p>
    <w:p w14:paraId="2BB9B4A4" w14:textId="77777777" w:rsidR="00DD7CFC" w:rsidRPr="00C6116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6116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0E53BB3E" w14:textId="77777777" w:rsidR="00DD7CFC" w:rsidRPr="00C6116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6116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3D42EDD3" w14:textId="77777777" w:rsidR="00DD7CFC" w:rsidRPr="007F011B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A3C0CC1" w14:textId="7636F20D" w:rsidR="00DD7CFC" w:rsidRPr="00C6116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ในรอบระยะเวลารายงาน</w:t>
      </w:r>
      <w:r w:rsidR="00D7597E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327A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08227F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2F297DA9" w14:textId="77777777" w:rsidR="00865010" w:rsidRPr="007F011B" w:rsidRDefault="00865010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72D06F04" w14:textId="77777777" w:rsidR="00DD7CFC" w:rsidRPr="00C6116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413FEC81" w14:textId="77777777" w:rsidR="00DD7CFC" w:rsidRPr="008255B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C60FB09" w14:textId="157E703B" w:rsidR="00DD7CFC" w:rsidRPr="00C61160" w:rsidRDefault="00DD7CFC" w:rsidP="00303951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</w:t>
      </w:r>
      <w:r w:rsidR="00CF573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962449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ถือครองสินทรัพย์ทางการเงินนั้นตาม</w:t>
      </w:r>
      <w:r w:rsidR="008974E5">
        <w:rPr>
          <w:rFonts w:ascii="Browallia New" w:hAnsi="Browallia New" w:cs="Browallia New" w:hint="cs"/>
          <w:sz w:val="28"/>
          <w:szCs w:val="28"/>
          <w:cs/>
        </w:rPr>
        <w:t>แผนการดำเนิน</w:t>
      </w:r>
      <w:r w:rsidRPr="00C61160">
        <w:rPr>
          <w:rFonts w:ascii="Browallia New" w:hAnsi="Browallia New" w:cs="Browallia New"/>
          <w:sz w:val="28"/>
          <w:szCs w:val="28"/>
          <w:cs/>
        </w:rPr>
        <w:t>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ทั้งนี้ ผลกำไรและขาดทุนที่เกิดขึ้นจากการตัดรายการการเปลี่ยนแปลง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และการด้อยค่าของสินทรัพย์ดังกล่าวจะรับรู้ในส่วนของกำไรหรือขาดทุน   </w:t>
      </w:r>
    </w:p>
    <w:p w14:paraId="0A4CE0EA" w14:textId="77777777" w:rsidR="008C455E" w:rsidRPr="00C61160" w:rsidRDefault="008C455E" w:rsidP="00303951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CC6BD52" w14:textId="6CA23303" w:rsidR="00DD7CFC" w:rsidRPr="00C61160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C61160">
        <w:rPr>
          <w:rFonts w:ascii="Browallia New" w:hAnsi="Browallia New" w:cs="Browallia New"/>
          <w:i/>
          <w:iCs/>
          <w:sz w:val="28"/>
          <w:szCs w:val="28"/>
        </w:rPr>
        <w:t>FVTPL)</w:t>
      </w:r>
    </w:p>
    <w:p w14:paraId="416A6FD0" w14:textId="77777777" w:rsidR="00DB3785" w:rsidRPr="00C61160" w:rsidRDefault="00DB3785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2F59BE18" w14:textId="2AB6C929" w:rsidR="00DD7CFC" w:rsidRPr="00C61160" w:rsidRDefault="00DD7CFC" w:rsidP="00ED66E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 (</w:t>
      </w:r>
      <w:r w:rsidRPr="00C61160">
        <w:rPr>
          <w:rFonts w:ascii="Browallia New" w:hAnsi="Browallia New" w:cs="Browallia New"/>
          <w:sz w:val="28"/>
          <w:szCs w:val="28"/>
        </w:rPr>
        <w:t xml:space="preserve">FVTPL) </w:t>
      </w:r>
      <w:r w:rsidRPr="00C61160">
        <w:rPr>
          <w:rFonts w:ascii="Browallia New" w:hAnsi="Browallia New" w:cs="Browallia New"/>
          <w:sz w:val="28"/>
          <w:szCs w:val="28"/>
          <w:cs/>
        </w:rPr>
        <w:t>นอกจากนี้หากไม่คำนึงตาม</w:t>
      </w:r>
      <w:r w:rsidR="008974E5">
        <w:rPr>
          <w:rFonts w:ascii="Browallia New" w:hAnsi="Browallia New" w:cs="Browallia New" w:hint="cs"/>
          <w:sz w:val="28"/>
          <w:szCs w:val="28"/>
          <w:cs/>
        </w:rPr>
        <w:t>แ</w:t>
      </w:r>
      <w:r w:rsidR="003372C2">
        <w:rPr>
          <w:rFonts w:ascii="Browallia New" w:hAnsi="Browallia New" w:cs="Browallia New" w:hint="cs"/>
          <w:sz w:val="28"/>
          <w:szCs w:val="28"/>
          <w:cs/>
        </w:rPr>
        <w:t>ผ</w:t>
      </w:r>
      <w:r w:rsidR="008974E5">
        <w:rPr>
          <w:rFonts w:ascii="Browallia New" w:hAnsi="Browallia New" w:cs="Browallia New" w:hint="cs"/>
          <w:sz w:val="28"/>
          <w:szCs w:val="28"/>
          <w:cs/>
        </w:rPr>
        <w:t>น</w:t>
      </w:r>
      <w:r w:rsidR="003372C2">
        <w:rPr>
          <w:rFonts w:ascii="Browallia New" w:hAnsi="Browallia New" w:cs="Browallia New" w:hint="cs"/>
          <w:sz w:val="28"/>
          <w:szCs w:val="28"/>
          <w:cs/>
        </w:rPr>
        <w:t>การดำเนิน</w:t>
      </w:r>
      <w:r w:rsidRPr="00C61160">
        <w:rPr>
          <w:rFonts w:ascii="Browallia New" w:hAnsi="Browallia New" w:cs="Browallia New"/>
          <w:sz w:val="28"/>
          <w:szCs w:val="28"/>
          <w:cs/>
        </w:rPr>
        <w:t>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C61160">
        <w:rPr>
          <w:rFonts w:ascii="Browallia New" w:hAnsi="Browallia New" w:cs="Browallia New"/>
          <w:sz w:val="28"/>
          <w:szCs w:val="28"/>
        </w:rPr>
        <w:t xml:space="preserve">SPPI) </w:t>
      </w:r>
      <w:r w:rsidRPr="00C61160">
        <w:rPr>
          <w:rFonts w:ascii="Browallia New" w:hAnsi="Browallia New" w:cs="Browallia New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</w:t>
      </w:r>
      <w:r w:rsidR="00B75CA8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ความเสี่ยง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</w:t>
      </w:r>
      <w:r w:rsidR="00EB2E19">
        <w:rPr>
          <w:rFonts w:ascii="Browallia New" w:hAnsi="Browallia New" w:cs="Browallia New"/>
          <w:sz w:val="28"/>
          <w:szCs w:val="28"/>
          <w:cs/>
        </w:rPr>
        <w:t>งบฐานะการเงิน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C38DB9B" w14:textId="77777777" w:rsidR="0043715F" w:rsidRPr="00C61160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0F2BD580" w14:textId="018074AC" w:rsidR="00DD7CFC" w:rsidRPr="00C6116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FAA3B69" w14:textId="77777777" w:rsidR="00DD7CFC" w:rsidRPr="00C6116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2C136EB" w14:textId="77777777" w:rsidR="00C51BFF" w:rsidRDefault="00C51BFF" w:rsidP="00C51BFF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9E57F7">
        <w:rPr>
          <w:rFonts w:ascii="Browallia New" w:hAnsi="Browallia New" w:cs="Browallia New"/>
          <w:sz w:val="28"/>
          <w:szCs w:val="28"/>
          <w:cs/>
        </w:rPr>
        <w:t xml:space="preserve"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9E57F7">
        <w:rPr>
          <w:rFonts w:ascii="Browallia New" w:hAnsi="Browallia New" w:cs="Browallia New"/>
          <w:sz w:val="28"/>
          <w:szCs w:val="28"/>
        </w:rPr>
        <w:t>FVOCI (</w:t>
      </w:r>
      <w:r w:rsidRPr="009E57F7">
        <w:rPr>
          <w:rFonts w:ascii="Browallia New" w:hAnsi="Browallia New" w:cs="Browallia New"/>
          <w:sz w:val="28"/>
          <w:szCs w:val="28"/>
          <w:cs/>
        </w:rPr>
        <w:t xml:space="preserve">ถ้ามี) วิธีการประเมินการด้อยค่าที่เลือกใช้ขึ้นอยู่กับความเป็นสาระสำคัญของความเสี่ยงด้านเครดิต </w:t>
      </w:r>
    </w:p>
    <w:p w14:paraId="08E62AE3" w14:textId="65C2DC09" w:rsidR="00BC5039" w:rsidRDefault="008C455E" w:rsidP="008C4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</w:rPr>
        <w:br w:type="page"/>
      </w:r>
    </w:p>
    <w:p w14:paraId="26BF28E7" w14:textId="10D278BC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22A1C">
        <w:rPr>
          <w:rFonts w:ascii="Browallia New" w:hAnsi="Browallia New" w:cs="Browallia New"/>
          <w:sz w:val="28"/>
          <w:szCs w:val="28"/>
          <w:u w:val="single"/>
          <w:cs/>
        </w:rPr>
        <w:t>หนี้สินทางการเงิน</w:t>
      </w:r>
    </w:p>
    <w:p w14:paraId="0E90E310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76398AE" w14:textId="0DBBF38A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หนี้สินทางการเงินของ</w:t>
      </w:r>
      <w:r w:rsidR="0082327A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163EF4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22A1C">
        <w:rPr>
          <w:rFonts w:ascii="Browallia New" w:hAnsi="Browallia New" w:cs="Browallia New"/>
          <w:sz w:val="28"/>
          <w:szCs w:val="28"/>
          <w:cs/>
        </w:rPr>
        <w:t>ได้รวมถึงเงินกู้ยืม เจ้าหนี้การค้า</w:t>
      </w:r>
      <w:r w:rsidR="00754258" w:rsidRPr="00322A1C">
        <w:rPr>
          <w:rFonts w:ascii="Browallia New" w:hAnsi="Browallia New" w:cs="Browallia New"/>
          <w:sz w:val="28"/>
          <w:szCs w:val="28"/>
          <w:cs/>
        </w:rPr>
        <w:t>และ</w:t>
      </w:r>
      <w:r w:rsidRPr="00322A1C">
        <w:rPr>
          <w:rFonts w:ascii="Browallia New" w:hAnsi="Browallia New" w:cs="Browallia New"/>
          <w:sz w:val="28"/>
          <w:szCs w:val="28"/>
          <w:cs/>
        </w:rPr>
        <w:t>เจ้าหนี้อื่น และตราสารอนุพันธ์</w:t>
      </w:r>
      <w:r w:rsidR="00C97B1E" w:rsidRPr="00322A1C">
        <w:rPr>
          <w:rFonts w:ascii="Browallia New" w:hAnsi="Browallia New" w:cs="Browallia New"/>
          <w:sz w:val="28"/>
          <w:szCs w:val="28"/>
        </w:rPr>
        <w:br/>
      </w:r>
      <w:r w:rsidRPr="00322A1C">
        <w:rPr>
          <w:rFonts w:ascii="Browallia New" w:hAnsi="Browallia New" w:cs="Browallia New"/>
          <w:sz w:val="28"/>
          <w:szCs w:val="28"/>
          <w:cs/>
        </w:rPr>
        <w:t>ทางการเงิน</w:t>
      </w:r>
    </w:p>
    <w:p w14:paraId="72E52A11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C8BCCBA" w14:textId="42787A54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หนี้สินทางการเงินจะรับรู้เมื่อ</w:t>
      </w:r>
      <w:r w:rsidR="0082327A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163EF4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22A1C">
        <w:rPr>
          <w:rFonts w:ascii="Browallia New" w:hAnsi="Browallia New" w:cs="Browallia New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29CE90ED" w14:textId="77777777" w:rsidR="00DD7CFC" w:rsidRPr="00322A1C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49AA0F9" w14:textId="7E7AACE0" w:rsidR="00DD7CFC" w:rsidRPr="00322A1C" w:rsidRDefault="0082327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7CFC" w:rsidRPr="00322A1C">
        <w:rPr>
          <w:rFonts w:ascii="Browallia New" w:hAnsi="Browallia New" w:cs="Browallia New"/>
          <w:sz w:val="28"/>
          <w:szCs w:val="28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="00C97B1E" w:rsidRPr="00322A1C">
        <w:rPr>
          <w:rFonts w:ascii="Browallia New" w:hAnsi="Browallia New" w:cs="Browallia New"/>
          <w:sz w:val="28"/>
          <w:szCs w:val="28"/>
        </w:rPr>
        <w:br/>
      </w:r>
      <w:r w:rsidR="00DD7CFC" w:rsidRPr="00322A1C">
        <w:rPr>
          <w:rFonts w:ascii="Browallia New" w:hAnsi="Browallia New" w:cs="Browallia New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="00DD3337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322A1C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7CFC" w:rsidRPr="00322A1C">
        <w:rPr>
          <w:rFonts w:ascii="Browallia New" w:hAnsi="Browallia New" w:cs="Browallia New"/>
          <w:sz w:val="28"/>
          <w:szCs w:val="28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="00DD7CFC" w:rsidRPr="00322A1C">
        <w:rPr>
          <w:rFonts w:ascii="Browallia New" w:hAnsi="Browallia New" w:cs="Browallia New"/>
          <w:sz w:val="28"/>
          <w:szCs w:val="28"/>
        </w:rPr>
        <w:t>FVTPL)</w:t>
      </w:r>
    </w:p>
    <w:p w14:paraId="0806743C" w14:textId="77777777" w:rsidR="001E2E07" w:rsidRPr="00322A1C" w:rsidRDefault="001E2E07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E2040C5" w14:textId="609D8EFC" w:rsidR="00934DD0" w:rsidRPr="00322A1C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0610674" w14:textId="77777777" w:rsidR="007F011B" w:rsidRPr="00322A1C" w:rsidRDefault="007F011B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7C35B7E" w14:textId="77777777" w:rsidR="00E9145C" w:rsidRPr="00322A1C" w:rsidRDefault="00E9145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</w:p>
    <w:p w14:paraId="152D4C56" w14:textId="40FC5258" w:rsidR="002E1586" w:rsidRPr="00322A1C" w:rsidRDefault="002E1586" w:rsidP="0077281B">
      <w:pPr>
        <w:pStyle w:val="BodyText2"/>
        <w:tabs>
          <w:tab w:val="left" w:pos="993"/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E48D82B" w14:textId="7B2E673B" w:rsidR="005D10D5" w:rsidRPr="00322A1C" w:rsidRDefault="00263409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อสังหาริมทรัพย์เพื่อการลงทุนประกอบด้วยที่ดินและอาคารที่ไม่ได้ใช้ในการดำเนินงานของ</w:t>
      </w:r>
      <w:r w:rsidR="00DD3337" w:rsidRPr="00322A1C">
        <w:rPr>
          <w:rFonts w:ascii="Browallia New" w:hAnsi="Browallia New" w:cs="Browallia New"/>
          <w:sz w:val="28"/>
          <w:szCs w:val="28"/>
          <w:cs/>
        </w:rPr>
        <w:t>กลุ่ม</w:t>
      </w:r>
      <w:r w:rsidRPr="00322A1C">
        <w:rPr>
          <w:rFonts w:ascii="Browallia New" w:hAnsi="Browallia New" w:cs="Browallia New"/>
          <w:sz w:val="28"/>
          <w:szCs w:val="28"/>
          <w:cs/>
        </w:rPr>
        <w:t>บริษัท โดยวัดมูลค่าเริ่มแรกด้วยราคาทุนซึ่งรวมถึงต้นทุนในการทำรายการ และแสดงด้วยราคาทุนหักค่าเสื่อมราคาสะสมและค่าเผื่อการด้อยค่าของสินทรัพย์ (ถ้ามี)</w:t>
      </w:r>
    </w:p>
    <w:p w14:paraId="24513E76" w14:textId="77777777" w:rsidR="00F47475" w:rsidRPr="00322A1C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EFEC3F5" w14:textId="02BEBEB8" w:rsidR="00DE5F67" w:rsidRPr="00322A1C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ค่าเสื่อมราคาสำหรับอาคารคำนวณโดยใช้วิธีเส้นตรงตลอดอายุการให้ประโยชน์ที่ประมาณการไว้เป็นเวลา</w:t>
      </w:r>
      <w:r w:rsidR="00D102A7" w:rsidRPr="00322A1C">
        <w:rPr>
          <w:rFonts w:ascii="Browallia New" w:hAnsi="Browallia New" w:cs="Browallia New"/>
          <w:sz w:val="28"/>
          <w:szCs w:val="28"/>
        </w:rPr>
        <w:t xml:space="preserve"> </w:t>
      </w:r>
      <w:r w:rsidR="00001A0E" w:rsidRPr="00322A1C">
        <w:rPr>
          <w:rFonts w:ascii="Browallia New" w:hAnsi="Browallia New" w:cs="Browallia New"/>
          <w:sz w:val="28"/>
          <w:szCs w:val="28"/>
        </w:rPr>
        <w:br/>
      </w:r>
      <w:r w:rsidRPr="00322A1C">
        <w:rPr>
          <w:rFonts w:ascii="Browallia New" w:hAnsi="Browallia New" w:cs="Browallia New"/>
          <w:sz w:val="28"/>
          <w:szCs w:val="28"/>
        </w:rPr>
        <w:t xml:space="preserve">20 </w:t>
      </w:r>
      <w:r w:rsidRPr="00322A1C">
        <w:rPr>
          <w:rFonts w:ascii="Browallia New" w:hAnsi="Browallia New" w:cs="Browallia New"/>
          <w:sz w:val="28"/>
          <w:szCs w:val="28"/>
          <w:cs/>
        </w:rPr>
        <w:t>ปี ที่ดินไม่มีการหักค่าเสื่อมราคา</w:t>
      </w:r>
    </w:p>
    <w:p w14:paraId="6ABB5947" w14:textId="77777777" w:rsidR="00263409" w:rsidRPr="00322A1C" w:rsidRDefault="00263409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D855269" w14:textId="1BBBF3B6" w:rsidR="00E9145C" w:rsidRPr="00322A1C" w:rsidRDefault="00E9145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ที่ดิน อาคาร</w:t>
      </w:r>
      <w:r w:rsidRPr="00322A1C">
        <w:rPr>
          <w:rFonts w:ascii="Browallia New" w:hAnsi="Browallia New" w:cs="Browallia New"/>
          <w:sz w:val="28"/>
          <w:szCs w:val="28"/>
        </w:rPr>
        <w:t xml:space="preserve"> </w:t>
      </w:r>
      <w:r w:rsidRPr="00322A1C">
        <w:rPr>
          <w:rFonts w:ascii="Browallia New" w:hAnsi="Browallia New" w:cs="Browallia New"/>
          <w:sz w:val="28"/>
          <w:szCs w:val="28"/>
          <w:cs/>
        </w:rPr>
        <w:t>และอุปกรณ์</w:t>
      </w:r>
    </w:p>
    <w:p w14:paraId="3EB75DAA" w14:textId="77777777" w:rsidR="00E9145C" w:rsidRPr="00322A1C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B91133C" w14:textId="2170E712" w:rsidR="00E9145C" w:rsidRPr="00322A1C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22A1C">
        <w:rPr>
          <w:rFonts w:ascii="Browallia New" w:hAnsi="Browallia New" w:cs="Browallia New"/>
          <w:sz w:val="28"/>
          <w:szCs w:val="28"/>
          <w:cs/>
        </w:rPr>
        <w:t>ที่ดิน อาคาร</w:t>
      </w:r>
      <w:r w:rsidRPr="00322A1C">
        <w:rPr>
          <w:rFonts w:ascii="Browallia New" w:hAnsi="Browallia New" w:cs="Browallia New"/>
          <w:sz w:val="28"/>
          <w:szCs w:val="28"/>
        </w:rPr>
        <w:t xml:space="preserve"> </w:t>
      </w:r>
      <w:r w:rsidRPr="00322A1C">
        <w:rPr>
          <w:rFonts w:ascii="Browallia New" w:hAnsi="Browallia New" w:cs="Browallia New"/>
          <w:sz w:val="28"/>
          <w:szCs w:val="28"/>
          <w:cs/>
        </w:rPr>
        <w:t xml:space="preserve">และอุปกรณ์ แสดงด้วยราคาทุนหักค่าเสื่อมราคาสะสมและค่าเผื่อการด้อยค่าของสินทรัพย์ (ถ้ามี)ราคาทุนซึ่งคำนวณจากราคาซื้อสินทรัพย์ ทั้งที่เป็นเงินสดและจำนวนเทียบเท่าเงินสด ในการทำให้สินทรัพย์นั้นอยู่ในสถานที่หรือสภาพที่พร้อมที่จะใช้งานได้ตามวัตถุประสงค์ </w:t>
      </w:r>
    </w:p>
    <w:p w14:paraId="049288EE" w14:textId="2DBCDBD1" w:rsidR="00680D70" w:rsidRPr="00322A1C" w:rsidRDefault="00F5788F" w:rsidP="00F57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rtl/>
          <w:cs/>
        </w:rPr>
      </w:pPr>
      <w:r w:rsidRPr="00322A1C">
        <w:rPr>
          <w:rFonts w:ascii="Browallia New" w:hAnsi="Browallia New" w:cs="Browallia New"/>
          <w:sz w:val="28"/>
          <w:szCs w:val="28"/>
        </w:rPr>
        <w:br w:type="page"/>
      </w:r>
    </w:p>
    <w:p w14:paraId="17A641AC" w14:textId="7880E354" w:rsidR="00E9145C" w:rsidRPr="00C61160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ค่าเสื่อมราคาของอาคาร และอุปกรณ์ คำนวณโดยวิธีเส้นตรงตามอายุการใช้งานโดยประมาณของสินทรัพย์ ดังต่อไปนี้</w:t>
      </w:r>
    </w:p>
    <w:p w14:paraId="6032293E" w14:textId="77777777" w:rsidR="00E9145C" w:rsidRPr="004F4D98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6924" w:type="dxa"/>
        <w:tblInd w:w="1440" w:type="dxa"/>
        <w:tblLook w:val="01E0" w:firstRow="1" w:lastRow="1" w:firstColumn="1" w:lastColumn="1" w:noHBand="0" w:noVBand="0"/>
      </w:tblPr>
      <w:tblGrid>
        <w:gridCol w:w="5502"/>
        <w:gridCol w:w="1422"/>
      </w:tblGrid>
      <w:tr w:rsidR="00E9145C" w:rsidRPr="00C61160" w14:paraId="0C409C2A" w14:textId="77777777" w:rsidTr="00E57534">
        <w:tc>
          <w:tcPr>
            <w:tcW w:w="5502" w:type="dxa"/>
            <w:shd w:val="clear" w:color="auto" w:fill="auto"/>
          </w:tcPr>
          <w:p w14:paraId="0B862D71" w14:textId="77777777" w:rsidR="00E9145C" w:rsidRPr="00C61160" w:rsidRDefault="00E9145C" w:rsidP="00CA6ACA">
            <w:pPr>
              <w:pStyle w:val="BodyTextIndent3"/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2" w:type="dxa"/>
            <w:shd w:val="clear" w:color="auto" w:fill="auto"/>
          </w:tcPr>
          <w:p w14:paraId="358A0DCF" w14:textId="2643C704" w:rsidR="00E9145C" w:rsidRPr="00C61160" w:rsidRDefault="00FE5B49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790235"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9023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E9145C" w:rsidRPr="00C61160" w14:paraId="07DB3EF4" w14:textId="77777777" w:rsidTr="00E57534">
        <w:tc>
          <w:tcPr>
            <w:tcW w:w="5502" w:type="dxa"/>
            <w:shd w:val="clear" w:color="auto" w:fill="auto"/>
          </w:tcPr>
          <w:p w14:paraId="25B3A232" w14:textId="77777777" w:rsidR="00E9145C" w:rsidRPr="00C61160" w:rsidRDefault="00E9145C" w:rsidP="00CA6ACA">
            <w:pPr>
              <w:pStyle w:val="BodyTextIndent3"/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22" w:type="dxa"/>
            <w:shd w:val="clear" w:color="auto" w:fill="auto"/>
          </w:tcPr>
          <w:p w14:paraId="77620EB5" w14:textId="2CC53B1B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9023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E9145C" w:rsidRPr="00C61160" w14:paraId="2E97B39C" w14:textId="77777777" w:rsidTr="00E57534">
        <w:tc>
          <w:tcPr>
            <w:tcW w:w="5502" w:type="dxa"/>
            <w:shd w:val="clear" w:color="auto" w:fill="auto"/>
          </w:tcPr>
          <w:p w14:paraId="010ABA3C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2" w:type="dxa"/>
            <w:shd w:val="clear" w:color="auto" w:fill="auto"/>
          </w:tcPr>
          <w:p w14:paraId="13974DFE" w14:textId="58CD7266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69B430D4" w14:textId="77777777" w:rsidTr="00E57534">
        <w:tc>
          <w:tcPr>
            <w:tcW w:w="5502" w:type="dxa"/>
            <w:shd w:val="clear" w:color="auto" w:fill="auto"/>
          </w:tcPr>
          <w:p w14:paraId="0CD23EB4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เครื่องมือแพทย์ทดลองใช้</w:t>
            </w:r>
          </w:p>
        </w:tc>
        <w:tc>
          <w:tcPr>
            <w:tcW w:w="1422" w:type="dxa"/>
            <w:shd w:val="clear" w:color="auto" w:fill="auto"/>
          </w:tcPr>
          <w:p w14:paraId="78BC451C" w14:textId="6E4ECF49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2 - 7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0A51373D" w14:textId="77777777" w:rsidTr="00E57534">
        <w:tc>
          <w:tcPr>
            <w:tcW w:w="5502" w:type="dxa"/>
            <w:shd w:val="clear" w:color="auto" w:fill="auto"/>
          </w:tcPr>
          <w:p w14:paraId="40C21B98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22" w:type="dxa"/>
            <w:shd w:val="clear" w:color="auto" w:fill="auto"/>
          </w:tcPr>
          <w:p w14:paraId="71A9633E" w14:textId="3A3178EC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09F561BD" w14:textId="77777777" w:rsidTr="00E57534">
        <w:tc>
          <w:tcPr>
            <w:tcW w:w="5502" w:type="dxa"/>
            <w:shd w:val="clear" w:color="auto" w:fill="auto"/>
          </w:tcPr>
          <w:p w14:paraId="68C0E06C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22" w:type="dxa"/>
            <w:shd w:val="clear" w:color="auto" w:fill="auto"/>
          </w:tcPr>
          <w:p w14:paraId="4A6E7117" w14:textId="5F6D3BFC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3 - 5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09D8C0B2" w14:textId="77777777" w:rsidTr="00E57534">
        <w:tc>
          <w:tcPr>
            <w:tcW w:w="5502" w:type="dxa"/>
            <w:shd w:val="clear" w:color="auto" w:fill="auto"/>
          </w:tcPr>
          <w:p w14:paraId="25B35618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22" w:type="dxa"/>
            <w:shd w:val="clear" w:color="auto" w:fill="auto"/>
          </w:tcPr>
          <w:p w14:paraId="6BFAA6AA" w14:textId="169D7DF3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5805C384" w14:textId="77777777" w:rsidTr="00E57534">
        <w:tc>
          <w:tcPr>
            <w:tcW w:w="5502" w:type="dxa"/>
            <w:shd w:val="clear" w:color="auto" w:fill="auto"/>
          </w:tcPr>
          <w:p w14:paraId="5B6526BB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2" w:type="dxa"/>
            <w:shd w:val="clear" w:color="auto" w:fill="auto"/>
          </w:tcPr>
          <w:p w14:paraId="528BCB5E" w14:textId="11C65A33" w:rsidR="00E9145C" w:rsidRPr="00C6116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61160" w14:paraId="1D34262D" w14:textId="77777777" w:rsidTr="00E57534">
        <w:tc>
          <w:tcPr>
            <w:tcW w:w="5502" w:type="dxa"/>
            <w:shd w:val="clear" w:color="auto" w:fill="auto"/>
          </w:tcPr>
          <w:p w14:paraId="702A8E25" w14:textId="77777777" w:rsidR="00E9145C" w:rsidRPr="00C61160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อุปกรณ์เพื่อให้เช่า</w:t>
            </w:r>
          </w:p>
        </w:tc>
        <w:tc>
          <w:tcPr>
            <w:tcW w:w="1422" w:type="dxa"/>
            <w:shd w:val="clear" w:color="auto" w:fill="auto"/>
          </w:tcPr>
          <w:p w14:paraId="2B9C1090" w14:textId="4C6CDF74" w:rsidR="00E9145C" w:rsidRPr="00C61160" w:rsidRDefault="00CB1D80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C28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742BF2" w:rsidRPr="00C61160" w14:paraId="4A200BFE" w14:textId="77777777" w:rsidTr="00E57534">
        <w:tc>
          <w:tcPr>
            <w:tcW w:w="5502" w:type="dxa"/>
            <w:shd w:val="clear" w:color="auto" w:fill="auto"/>
          </w:tcPr>
          <w:p w14:paraId="1BA3725B" w14:textId="4F98EEAD" w:rsidR="00742BF2" w:rsidRPr="00C61160" w:rsidRDefault="00742BF2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เครื่องมือ</w:t>
            </w:r>
            <w:r w:rsidR="00692D4A">
              <w:rPr>
                <w:rFonts w:ascii="Browallia New" w:hAnsi="Browallia New" w:cs="Browallia New" w:hint="cs"/>
                <w:sz w:val="28"/>
                <w:szCs w:val="28"/>
                <w:cs/>
              </w:rPr>
              <w:t>แพทย์ให้บริการ</w:t>
            </w:r>
            <w:r w:rsidR="00027763">
              <w:rPr>
                <w:rFonts w:ascii="Browallia New" w:hAnsi="Browallia New" w:cs="Browalli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422" w:type="dxa"/>
            <w:shd w:val="clear" w:color="auto" w:fill="auto"/>
          </w:tcPr>
          <w:p w14:paraId="6866C853" w14:textId="1FBA9031" w:rsidR="00742BF2" w:rsidRPr="00C61160" w:rsidRDefault="00022B7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02776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14:paraId="74A95939" w14:textId="77777777" w:rsidR="00E9145C" w:rsidRPr="004F4D98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1FD0C77C" w14:textId="77777777" w:rsidR="00E9145C" w:rsidRPr="00C61160" w:rsidRDefault="00E9145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42F22C23" w14:textId="77777777" w:rsidR="008A0782" w:rsidRPr="004F4D98" w:rsidRDefault="008A0782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419D4DA" w14:textId="053D700D" w:rsidR="003F52F6" w:rsidRPr="00C61160" w:rsidRDefault="00E9145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รายจ่ายเกี่ยวกับการต่อเติม การทำขึ้นใหม่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ส่วนค่าซ่อมแซมและ</w:t>
      </w:r>
      <w:r w:rsidRPr="00C61160">
        <w:rPr>
          <w:rFonts w:ascii="Browallia New" w:hAnsi="Browallia New" w:cs="Browallia New"/>
          <w:sz w:val="28"/>
          <w:szCs w:val="28"/>
        </w:rPr>
        <w:t xml:space="preserve">           </w:t>
      </w:r>
      <w:r w:rsidRPr="00C61160">
        <w:rPr>
          <w:rFonts w:ascii="Browallia New" w:hAnsi="Browallia New" w:cs="Browallia New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6986D0AF" w14:textId="77777777" w:rsidR="0033049C" w:rsidRPr="004F4D98" w:rsidRDefault="0033049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0B15B28" w14:textId="4B60228D" w:rsidR="00445523" w:rsidRPr="00C61160" w:rsidRDefault="00E406D4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สัญญาเช่า</w:t>
      </w:r>
    </w:p>
    <w:p w14:paraId="2F02CD85" w14:textId="77777777" w:rsidR="00445523" w:rsidRPr="00406406" w:rsidRDefault="0044552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D7FC9A5" w14:textId="3E196CC0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กรณี</w:t>
      </w:r>
      <w:r w:rsidR="00947E07" w:rsidRPr="00C61160">
        <w:rPr>
          <w:rFonts w:ascii="Browallia New" w:hAnsi="Browallia New" w:cs="Browallia New"/>
          <w:i/>
          <w:iCs/>
          <w:sz w:val="28"/>
          <w:szCs w:val="28"/>
          <w:cs/>
        </w:rPr>
        <w:t>ที่</w:t>
      </w:r>
      <w:r w:rsidR="001D73B6" w:rsidRPr="00C61160">
        <w:rPr>
          <w:rFonts w:ascii="Browallia New" w:hAnsi="Browallia New" w:cs="Browallia New"/>
          <w:i/>
          <w:iCs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บริษัท</w:t>
      </w:r>
      <w:r w:rsidR="00947E07" w:rsidRPr="00C61160">
        <w:rPr>
          <w:rFonts w:ascii="Browallia New" w:hAnsi="Browallia New" w:cs="Browallia New"/>
          <w:i/>
          <w:iCs/>
          <w:sz w:val="28"/>
          <w:szCs w:val="28"/>
          <w:cs/>
        </w:rPr>
        <w:t>เป็น</w:t>
      </w: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ผู้เช่า</w:t>
      </w:r>
    </w:p>
    <w:p w14:paraId="5E7B6DC9" w14:textId="77777777" w:rsidR="00897747" w:rsidRPr="00406406" w:rsidRDefault="00897747" w:rsidP="00F34ECD">
      <w:pPr>
        <w:pStyle w:val="BodyText2"/>
        <w:tabs>
          <w:tab w:val="left" w:pos="126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E66F94E" w14:textId="51B4307A" w:rsidR="00897747" w:rsidRPr="00C61160" w:rsidRDefault="00897747" w:rsidP="00ED10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วันเริ่มต้นของสัญญาเช่า </w:t>
      </w:r>
      <w:r w:rsidR="00DD3337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สินทรัพย์สิทธิการใช้วัดมูลค่าด้วยราคาทุน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</w:t>
      </w:r>
      <w:r w:rsidR="003069D9" w:rsidRPr="00C61160">
        <w:rPr>
          <w:rFonts w:ascii="Browallia New" w:hAnsi="Browallia New" w:cs="Browallia New"/>
          <w:sz w:val="28"/>
          <w:szCs w:val="28"/>
          <w:cs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ที่ได้รับ</w:t>
      </w:r>
    </w:p>
    <w:p w14:paraId="3AC42753" w14:textId="77777777" w:rsidR="00D100C2" w:rsidRDefault="00D100C2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A8B0B59" w14:textId="326A802E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="00DD3337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บริษัทประเมินการด้อยค่าของสินทรัพย์สิทธิการใช้เมื่อมี</w:t>
      </w:r>
      <w:r w:rsidR="00C97B1E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ข้อบ่งชี้</w:t>
      </w:r>
    </w:p>
    <w:p w14:paraId="5C6CFAEA" w14:textId="4BDC27A6" w:rsidR="00897747" w:rsidRPr="00C61160" w:rsidRDefault="009A0915" w:rsidP="009A0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C54CCF0" w14:textId="206BBA28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C46D474" w14:textId="77777777" w:rsidR="00897747" w:rsidRPr="00C61160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6804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400"/>
        <w:gridCol w:w="1404"/>
      </w:tblGrid>
      <w:tr w:rsidR="00AA4314" w:rsidRPr="00C61160" w14:paraId="57AB15D3" w14:textId="77777777" w:rsidTr="007D2286">
        <w:tc>
          <w:tcPr>
            <w:tcW w:w="5400" w:type="dxa"/>
            <w:shd w:val="clear" w:color="auto" w:fill="auto"/>
          </w:tcPr>
          <w:p w14:paraId="030004A4" w14:textId="4F053B95" w:rsidR="00AA4314" w:rsidRPr="00C6116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eastAsia="SimSun" w:hAnsi="Browallia New" w:cs="Browallia New"/>
                <w:sz w:val="32"/>
                <w:szCs w:val="32"/>
              </w:rPr>
            </w:pPr>
            <w:r w:rsidRPr="00C61160">
              <w:rPr>
                <w:rFonts w:ascii="Browallia New" w:eastAsia="SimSun" w:hAnsi="Browallia New" w:cs="Browallia New"/>
                <w:sz w:val="32"/>
                <w:szCs w:val="32"/>
              </w:rPr>
              <w:br w:type="page"/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404" w:type="dxa"/>
            <w:shd w:val="clear" w:color="auto" w:fill="auto"/>
          </w:tcPr>
          <w:p w14:paraId="32BEAACC" w14:textId="0C92C13D" w:rsidR="00AA4314" w:rsidRPr="00C61160" w:rsidRDefault="00E91B92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32FCA"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D32FCA"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868" w:rsidRPr="00C611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A4314"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 </w:t>
            </w:r>
            <w:r w:rsidR="00AA431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61160" w14:paraId="2562AB45" w14:textId="77777777" w:rsidTr="007D2286">
        <w:tc>
          <w:tcPr>
            <w:tcW w:w="5400" w:type="dxa"/>
            <w:shd w:val="clear" w:color="auto" w:fill="auto"/>
          </w:tcPr>
          <w:p w14:paraId="1DE5B162" w14:textId="3DEF027A" w:rsidR="00AA4314" w:rsidRPr="00C6116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04" w:type="dxa"/>
            <w:shd w:val="clear" w:color="auto" w:fill="auto"/>
          </w:tcPr>
          <w:p w14:paraId="0FD2CF2D" w14:textId="3AB6F56E" w:rsidR="00AA4314" w:rsidRPr="00C61160" w:rsidRDefault="00A74B7F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61160" w14:paraId="7B6B3D28" w14:textId="77777777" w:rsidTr="007D2286">
        <w:tc>
          <w:tcPr>
            <w:tcW w:w="5400" w:type="dxa"/>
            <w:shd w:val="clear" w:color="auto" w:fill="auto"/>
          </w:tcPr>
          <w:p w14:paraId="55513934" w14:textId="77777777" w:rsidR="00AA4314" w:rsidRPr="00C6116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404" w:type="dxa"/>
            <w:shd w:val="clear" w:color="auto" w:fill="auto"/>
          </w:tcPr>
          <w:p w14:paraId="280C5024" w14:textId="77777777" w:rsidR="00AA4314" w:rsidRPr="00C6116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FA5EF73" w14:textId="77777777" w:rsidR="00A25643" w:rsidRDefault="00A25643" w:rsidP="00800334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77F7764" w14:textId="302D29B6" w:rsidR="00307005" w:rsidRPr="00C61160" w:rsidRDefault="00897747" w:rsidP="00800334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ณ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วันเริ่มต้นของสัญญาเช่า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3337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หากอัตราดอกเบี้ยตามนัยของหนี้สินสัญญาเช่านั้นไม่สามารถกำหนดได</w:t>
      </w:r>
      <w:r w:rsidR="00800334" w:rsidRPr="00C61160">
        <w:rPr>
          <w:rFonts w:ascii="Browallia New" w:hAnsi="Browallia New" w:cs="Browallia New"/>
          <w:sz w:val="28"/>
          <w:szCs w:val="28"/>
          <w:cs/>
        </w:rPr>
        <w:t>้</w:t>
      </w:r>
      <w:r w:rsidR="00CB590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80033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ทั้งนี้อัตราดอกเบี้ยการกู้ยืมส่วนเพิ่มอ้างอิงจาก</w:t>
      </w:r>
      <w:r w:rsidR="00307005" w:rsidRPr="00C61160">
        <w:rPr>
          <w:rFonts w:ascii="Browallia New" w:hAnsi="Browallia New" w:cs="Browallia New"/>
          <w:sz w:val="28"/>
          <w:szCs w:val="28"/>
          <w:cs/>
        </w:rPr>
        <w:t>อัตรา</w:t>
      </w:r>
      <w:r w:rsidR="0066509E" w:rsidRPr="00C61160">
        <w:rPr>
          <w:rFonts w:ascii="Browallia New" w:hAnsi="Browallia New" w:cs="Browallia New"/>
          <w:sz w:val="28"/>
          <w:szCs w:val="28"/>
          <w:cs/>
        </w:rPr>
        <w:t>ดอกเบี้ยเงินกู้ยืม</w:t>
      </w:r>
      <w:r w:rsidR="00307005" w:rsidRPr="00C61160">
        <w:rPr>
          <w:rFonts w:ascii="Browallia New" w:hAnsi="Browallia New" w:cs="Browallia New"/>
          <w:sz w:val="28"/>
          <w:szCs w:val="28"/>
          <w:cs/>
        </w:rPr>
        <w:t>ปรับ</w:t>
      </w:r>
      <w:r w:rsidR="0066509E" w:rsidRPr="00C61160">
        <w:rPr>
          <w:rFonts w:ascii="Browallia New" w:hAnsi="Browallia New" w:cs="Browallia New"/>
          <w:sz w:val="28"/>
          <w:szCs w:val="28"/>
          <w:cs/>
        </w:rPr>
        <w:t>ปรุง</w:t>
      </w:r>
      <w:r w:rsidR="00307005" w:rsidRPr="00C61160">
        <w:rPr>
          <w:rFonts w:ascii="Browallia New" w:hAnsi="Browallia New" w:cs="Browallia New"/>
          <w:sz w:val="28"/>
          <w:szCs w:val="28"/>
          <w:cs/>
        </w:rPr>
        <w:t>ด้วยค่าความเสี่ยงที่เหมาะสม</w:t>
      </w:r>
      <w:r w:rsidR="00305534" w:rsidRPr="00C61160">
        <w:rPr>
          <w:rFonts w:ascii="Browallia New" w:hAnsi="Browallia New" w:cs="Browallia New"/>
          <w:sz w:val="28"/>
          <w:szCs w:val="28"/>
        </w:rPr>
        <w:br/>
      </w:r>
      <w:r w:rsidR="00307005" w:rsidRPr="00C61160">
        <w:rPr>
          <w:rFonts w:ascii="Browallia New" w:hAnsi="Browallia New" w:cs="Browallia New"/>
          <w:sz w:val="28"/>
          <w:szCs w:val="28"/>
          <w:cs/>
        </w:rPr>
        <w:t>ตามระยะเวลาของสัญญาเช่านั้น</w:t>
      </w:r>
    </w:p>
    <w:p w14:paraId="76823C5B" w14:textId="77777777" w:rsidR="001F7AD3" w:rsidRPr="00C61160" w:rsidRDefault="001F7AD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5EF50FE" w14:textId="5DFBD5C6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จะใช้สิทธินั้น และการจ่ายค่าปรับเพื่อการยกเลิกสัญญาเช่า</w:t>
      </w:r>
      <w:r w:rsidR="00E0694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หากข้อกำหนดของสัญญาเช่าแสดงให้เห็นว่า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บริษัทจะใช้สิทธิในการยกเลิกสัญญาเช่า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</w:p>
    <w:p w14:paraId="3902F7F1" w14:textId="77777777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1EE9FF5" w14:textId="77777777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หลังจากวันที่สัญญาเช่าเริ่มมีผล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52EF9B74" w14:textId="1AFDD9C0" w:rsidR="005D4978" w:rsidRPr="00C61160" w:rsidRDefault="005D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8E4B049" w14:textId="7A5967CA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ผลกระทบดังกล่าวจะรับรู้เข้ากำไรหรือขาดทุน</w:t>
      </w:r>
    </w:p>
    <w:p w14:paraId="284BC5C0" w14:textId="77777777" w:rsidR="00897747" w:rsidRPr="00C6116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DEE196F" w14:textId="2B3DE496" w:rsidR="00897747" w:rsidRDefault="00F755E8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897747" w:rsidRPr="00C61160">
        <w:rPr>
          <w:rFonts w:ascii="Browallia New" w:hAnsi="Browallia New" w:cs="Browalli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="00897747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897747" w:rsidRPr="00C61160">
        <w:rPr>
          <w:rFonts w:ascii="Browallia New" w:hAnsi="Browallia New" w:cs="Browallia New"/>
          <w:sz w:val="28"/>
          <w:szCs w:val="28"/>
          <w:cs/>
        </w:rPr>
        <w:t xml:space="preserve">เว้นแต่สัญญาเช่าที่มีอายุสัญญาเช่า </w:t>
      </w:r>
      <w:r w:rsidR="00897747" w:rsidRPr="00C61160">
        <w:rPr>
          <w:rFonts w:ascii="Browallia New" w:hAnsi="Browallia New" w:cs="Browallia New"/>
          <w:sz w:val="28"/>
          <w:szCs w:val="28"/>
        </w:rPr>
        <w:t xml:space="preserve">12 </w:t>
      </w:r>
      <w:r w:rsidR="00897747" w:rsidRPr="00C61160">
        <w:rPr>
          <w:rFonts w:ascii="Browallia New" w:hAnsi="Browallia New" w:cs="Browalli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</w:t>
      </w:r>
      <w:r w:rsidR="00897747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897747" w:rsidRPr="00C61160">
        <w:rPr>
          <w:rFonts w:ascii="Browallia New" w:hAnsi="Browallia New" w:cs="Browallia New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5C688257" w14:textId="295AAB66" w:rsidR="00092B87" w:rsidRPr="00C61160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8635E4B" w14:textId="0B3F7520" w:rsidR="00897747" w:rsidRPr="00C61160" w:rsidRDefault="00A838F0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กรณี</w:t>
      </w:r>
      <w:r w:rsidR="00D6462F" w:rsidRPr="00C61160">
        <w:rPr>
          <w:rFonts w:ascii="Browallia New" w:hAnsi="Browallia New" w:cs="Browallia New"/>
          <w:i/>
          <w:iCs/>
          <w:sz w:val="28"/>
          <w:szCs w:val="28"/>
          <w:cs/>
        </w:rPr>
        <w:t>ที่</w:t>
      </w:r>
      <w:r w:rsidR="00D330CF" w:rsidRPr="00C61160">
        <w:rPr>
          <w:rFonts w:ascii="Browallia New" w:hAnsi="Browallia New" w:cs="Browallia New"/>
          <w:i/>
          <w:iCs/>
          <w:sz w:val="28"/>
          <w:szCs w:val="28"/>
          <w:cs/>
        </w:rPr>
        <w:t>กลุ่ม</w:t>
      </w:r>
      <w:r w:rsidR="00897747" w:rsidRPr="00C61160">
        <w:rPr>
          <w:rFonts w:ascii="Browallia New" w:hAnsi="Browallia New" w:cs="Browallia New"/>
          <w:i/>
          <w:iCs/>
          <w:sz w:val="28"/>
          <w:szCs w:val="28"/>
          <w:cs/>
        </w:rPr>
        <w:t>บริษัท</w:t>
      </w:r>
      <w:r w:rsidR="00D6462F" w:rsidRPr="00C61160">
        <w:rPr>
          <w:rFonts w:ascii="Browallia New" w:hAnsi="Browallia New" w:cs="Browallia New"/>
          <w:i/>
          <w:iCs/>
          <w:sz w:val="28"/>
          <w:szCs w:val="28"/>
          <w:cs/>
        </w:rPr>
        <w:t>เป็น</w:t>
      </w:r>
      <w:r w:rsidR="00897747" w:rsidRPr="00C61160">
        <w:rPr>
          <w:rFonts w:ascii="Browallia New" w:hAnsi="Browallia New" w:cs="Browallia New"/>
          <w:i/>
          <w:iCs/>
          <w:sz w:val="28"/>
          <w:szCs w:val="28"/>
          <w:cs/>
        </w:rPr>
        <w:t>ผู้ให้เช่า</w:t>
      </w:r>
    </w:p>
    <w:p w14:paraId="361DE37B" w14:textId="77777777" w:rsidR="00D46994" w:rsidRPr="00C61160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B5F7828" w14:textId="2649EE95" w:rsidR="00D46994" w:rsidRPr="00C6116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บันทึกสินทรัพย์ภายใต้สัญญาเช่าเงินทุนเป็นลูกหนี้ตาม</w:t>
      </w:r>
      <w:r w:rsidR="007F011B">
        <w:rPr>
          <w:rFonts w:ascii="Browallia New" w:hAnsi="Browallia New" w:cs="Browallia New"/>
          <w:sz w:val="28"/>
          <w:szCs w:val="28"/>
          <w:cs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8915925" w14:textId="77777777" w:rsidR="00D46994" w:rsidRPr="00C6116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ab/>
      </w:r>
    </w:p>
    <w:p w14:paraId="4B15A646" w14:textId="6A548BEB" w:rsidR="00D46994" w:rsidRPr="00C6116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="00DF1E20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สัญญาเช่าดำเนินงาน 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91B477A" w14:textId="77777777" w:rsidR="00865010" w:rsidRPr="00C61160" w:rsidRDefault="00865010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AA" w14:textId="09A6003C" w:rsidR="005D5F1C" w:rsidRPr="00C61160" w:rsidRDefault="005D5F1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โปรแกรมคอมพิวเตอร์</w:t>
      </w:r>
    </w:p>
    <w:p w14:paraId="64B4D0AB" w14:textId="77777777" w:rsidR="0086444C" w:rsidRPr="00C61160" w:rsidRDefault="0086444C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AE" w14:textId="391FC739" w:rsidR="003C19B4" w:rsidRPr="00C61160" w:rsidRDefault="00AF7A4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โปรแกรมคอมพิวเตอร์แสดงตามราคาทุนหักค่าตัดจำหน่ายสะสม ค่าตัดจำหน่า</w:t>
      </w:r>
      <w:r w:rsidR="00B36A6F" w:rsidRPr="00C61160">
        <w:rPr>
          <w:rFonts w:ascii="Browallia New" w:hAnsi="Browallia New" w:cs="Browallia New"/>
          <w:sz w:val="28"/>
          <w:szCs w:val="28"/>
          <w:cs/>
        </w:rPr>
        <w:t>ยคำนวณจากราคาทุน โดยวิธีเส้นตรง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Pr="00C61160">
        <w:rPr>
          <w:rFonts w:ascii="Browallia New" w:hAnsi="Browallia New" w:cs="Browallia New"/>
          <w:sz w:val="28"/>
          <w:szCs w:val="28"/>
        </w:rPr>
        <w:t>5</w:t>
      </w:r>
      <w:r w:rsidR="000C1441" w:rsidRPr="00C61160">
        <w:rPr>
          <w:rFonts w:ascii="Browallia New" w:hAnsi="Browallia New" w:cs="Browallia New"/>
          <w:sz w:val="28"/>
          <w:szCs w:val="28"/>
        </w:rPr>
        <w:t xml:space="preserve"> - 10</w:t>
      </w:r>
      <w:r w:rsidR="005048DB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ปี</w:t>
      </w:r>
    </w:p>
    <w:p w14:paraId="663B34D5" w14:textId="77777777" w:rsidR="007F011B" w:rsidRPr="00C61160" w:rsidRDefault="007F011B" w:rsidP="003E0196">
      <w:pPr>
        <w:pStyle w:val="BodyText2"/>
        <w:tabs>
          <w:tab w:val="left" w:pos="126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B5" w14:textId="13CA74A9" w:rsidR="00931683" w:rsidRPr="00C61160" w:rsidRDefault="0093168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การด้อยค่า</w:t>
      </w:r>
      <w:bookmarkStart w:id="1" w:name="_Hlk30962616"/>
      <w:r w:rsidRPr="00C61160">
        <w:rPr>
          <w:rFonts w:ascii="Browallia New" w:hAnsi="Browallia New" w:cs="Browallia New"/>
          <w:sz w:val="28"/>
          <w:szCs w:val="28"/>
          <w:cs/>
        </w:rPr>
        <w:t>ของสินทรัพย์</w:t>
      </w:r>
      <w:bookmarkEnd w:id="1"/>
    </w:p>
    <w:p w14:paraId="64B4D0B6" w14:textId="77777777" w:rsidR="00EE1BC6" w:rsidRPr="00C61160" w:rsidRDefault="00EE1BC6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E1F202B" w14:textId="3C843591" w:rsidR="00212936" w:rsidRPr="00C61160" w:rsidRDefault="00F755E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C4175F" w:rsidRPr="00C61160">
        <w:rPr>
          <w:rFonts w:ascii="Browallia New" w:hAnsi="Browallia New" w:cs="Browallia New"/>
          <w:sz w:val="28"/>
          <w:szCs w:val="28"/>
          <w:cs/>
        </w:rPr>
        <w:t>บริษัทจะทบทวนมูลค่าของสินทรัพย์คงเหลือตามบัญชี ณ ทุกวันสิ้นปีว่ามีข้อบ่งชี้เรื่องการด้อยค่าหรือไม่</w:t>
      </w:r>
      <w:r w:rsidR="00BB17DC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71474" w:rsidRPr="00C61160">
        <w:rPr>
          <w:rFonts w:ascii="Browallia New" w:hAnsi="Browallia New" w:cs="Browallia New"/>
          <w:sz w:val="28"/>
          <w:szCs w:val="28"/>
        </w:rPr>
        <w:br/>
      </w:r>
      <w:r w:rsidR="00C4175F" w:rsidRPr="00C61160">
        <w:rPr>
          <w:rFonts w:ascii="Browallia New" w:hAnsi="Browallia New" w:cs="Browallia New"/>
          <w:sz w:val="28"/>
          <w:szCs w:val="28"/>
          <w:cs/>
        </w:rPr>
        <w:t>ในกรณีที่มีข้อบ่งชี้ว่ามีการด้อยค่า ผู้บริหารจะทำการประมาณมูลค่าที่คาดว่าจะได้รับคืนเมื่อมูลค่าตามบัญชีของสินทรัพย์สูงกว่ามูลค่าที่</w:t>
      </w:r>
      <w:r w:rsidR="00BB17DC" w:rsidRPr="00C61160">
        <w:rPr>
          <w:rFonts w:ascii="Browallia New" w:hAnsi="Browallia New" w:cs="Browallia New"/>
          <w:sz w:val="28"/>
          <w:szCs w:val="28"/>
          <w:cs/>
        </w:rPr>
        <w:t>คาดว่า</w:t>
      </w:r>
      <w:r w:rsidR="00C4175F" w:rsidRPr="00C61160">
        <w:rPr>
          <w:rFonts w:ascii="Browallia New" w:hAnsi="Browallia New" w:cs="Browallia New"/>
          <w:sz w:val="28"/>
          <w:szCs w:val="28"/>
          <w:cs/>
        </w:rPr>
        <w:t xml:space="preserve">จะได้รับคืน </w:t>
      </w: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C4175F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BB17DC" w:rsidRPr="00C61160">
        <w:rPr>
          <w:rFonts w:ascii="Browallia New" w:hAnsi="Browallia New" w:cs="Browallia New"/>
          <w:sz w:val="28"/>
          <w:szCs w:val="28"/>
          <w:cs/>
        </w:rPr>
        <w:t>จะ</w:t>
      </w:r>
      <w:r w:rsidR="00C4175F" w:rsidRPr="00C61160">
        <w:rPr>
          <w:rFonts w:ascii="Browallia New" w:hAnsi="Browallia New" w:cs="Browallia New"/>
          <w:sz w:val="28"/>
          <w:szCs w:val="28"/>
          <w:cs/>
        </w:rPr>
        <w:t>รับรู้ขาดทุนจากการด้อยค่าโดยบันทึกในงบกำไรขาดทุน</w:t>
      </w:r>
    </w:p>
    <w:p w14:paraId="2C9F80EF" w14:textId="709F7DF7" w:rsidR="002D08D5" w:rsidRPr="00C61160" w:rsidRDefault="002D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4B4D0B9" w14:textId="7D9DDFCC" w:rsidR="005F1063" w:rsidRPr="00C61160" w:rsidRDefault="005F106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64B4D0BA" w14:textId="77777777" w:rsidR="00EE1BC6" w:rsidRPr="00C61160" w:rsidRDefault="00EE1BC6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BB" w14:textId="77777777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578E00C" w14:textId="744C1C7B" w:rsidR="008F4EB9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</w:t>
      </w:r>
    </w:p>
    <w:p w14:paraId="62F6530A" w14:textId="668E6FC4" w:rsidR="00F514A6" w:rsidRDefault="00F51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</w:p>
    <w:p w14:paraId="64B4D0BE" w14:textId="77777777" w:rsidR="009A6D44" w:rsidRPr="00C61160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ผล</w:t>
      </w:r>
      <w:r w:rsidR="00C91EF6" w:rsidRPr="00C61160">
        <w:rPr>
          <w:rFonts w:ascii="Browallia New" w:hAnsi="Browallia New" w:cs="Browallia New"/>
          <w:i/>
          <w:iCs/>
          <w:sz w:val="28"/>
          <w:szCs w:val="28"/>
          <w:cs/>
        </w:rPr>
        <w:t>ประโยชน์หลังออกจากงาน</w:t>
      </w:r>
      <w:r w:rsidR="009A6D44" w:rsidRPr="00C61160">
        <w:rPr>
          <w:rFonts w:ascii="Browallia New" w:hAnsi="Browallia New" w:cs="Browallia New"/>
          <w:i/>
          <w:iCs/>
          <w:sz w:val="28"/>
          <w:szCs w:val="28"/>
          <w:cs/>
        </w:rPr>
        <w:t>และผลประโยชน์</w:t>
      </w:r>
      <w:r w:rsidR="00316791" w:rsidRPr="00C61160">
        <w:rPr>
          <w:rFonts w:ascii="Browallia New" w:hAnsi="Browallia New" w:cs="Browallia New"/>
          <w:i/>
          <w:iCs/>
          <w:sz w:val="28"/>
          <w:szCs w:val="28"/>
          <w:cs/>
        </w:rPr>
        <w:t>ระยะยาวอื่นของ</w:t>
      </w:r>
      <w:r w:rsidR="009A6D44" w:rsidRPr="00C61160">
        <w:rPr>
          <w:rFonts w:ascii="Browallia New" w:hAnsi="Browallia New" w:cs="Browallia New"/>
          <w:i/>
          <w:iCs/>
          <w:sz w:val="28"/>
          <w:szCs w:val="28"/>
          <w:cs/>
        </w:rPr>
        <w:t xml:space="preserve">พนักงาน </w:t>
      </w:r>
    </w:p>
    <w:p w14:paraId="64DEDC25" w14:textId="7A82C03F" w:rsidR="00DB661C" w:rsidRPr="00C61160" w:rsidRDefault="00F755E8" w:rsidP="002D08D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>บริษัทมีภาระต้องจ่ายเงินชดเชยให้แก่พนักงานเมื่อออกจากงานตามกฎหมายแรงงาน</w:t>
      </w:r>
      <w:r w:rsidR="00B16D15" w:rsidRPr="00C61160">
        <w:rPr>
          <w:rFonts w:ascii="Browallia New" w:hAnsi="Browallia New" w:cs="Browallia New"/>
          <w:sz w:val="28"/>
          <w:szCs w:val="28"/>
          <w:cs/>
        </w:rPr>
        <w:t>และตามโครงการผลตอบแทน</w:t>
      </w:r>
      <w:r w:rsidR="00EF7C4A" w:rsidRPr="00C61160">
        <w:rPr>
          <w:rFonts w:ascii="Browallia New" w:hAnsi="Browallia New" w:cs="Browallia New"/>
          <w:sz w:val="28"/>
          <w:szCs w:val="28"/>
          <w:cs/>
        </w:rPr>
        <w:t>พนัก</w:t>
      </w:r>
      <w:r w:rsidR="00B16D15" w:rsidRPr="00C61160">
        <w:rPr>
          <w:rFonts w:ascii="Browallia New" w:hAnsi="Browallia New" w:cs="Browallia New"/>
          <w:sz w:val="28"/>
          <w:szCs w:val="28"/>
          <w:cs/>
        </w:rPr>
        <w:t>งานอื่นๆ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8B1105"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>หนี้สินตามโครงการผลประโยชน์หลังออกจากงาน</w:t>
      </w:r>
      <w:r w:rsidR="00B16D15" w:rsidRPr="00C61160">
        <w:rPr>
          <w:rFonts w:ascii="Browallia New" w:hAnsi="Browallia New" w:cs="Browallia New"/>
          <w:sz w:val="28"/>
          <w:szCs w:val="28"/>
          <w:cs/>
        </w:rPr>
        <w:t>และผลประโยชน์ระยะยาวอื่น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>ของพนักงานคำนวณโดยใช้วิธีคิดลดแต่ละหน่วยที่ประมาณการไว้ (</w:t>
      </w:r>
      <w:proofErr w:type="spellStart"/>
      <w:r w:rsidR="008B1105" w:rsidRPr="00C61160">
        <w:rPr>
          <w:rFonts w:ascii="Browallia New" w:hAnsi="Browallia New" w:cs="Browallia New"/>
          <w:sz w:val="28"/>
          <w:szCs w:val="28"/>
          <w:cs/>
        </w:rPr>
        <w:t>Projected</w:t>
      </w:r>
      <w:proofErr w:type="spellEnd"/>
      <w:r w:rsidR="008B1105"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8B1105" w:rsidRPr="00C61160">
        <w:rPr>
          <w:rFonts w:ascii="Browallia New" w:hAnsi="Browallia New" w:cs="Browallia New"/>
          <w:sz w:val="28"/>
          <w:szCs w:val="28"/>
          <w:cs/>
        </w:rPr>
        <w:t>Unit</w:t>
      </w:r>
      <w:r w:rsidR="008B1105"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proofErr w:type="spellStart"/>
      <w:r w:rsidR="008B1105" w:rsidRPr="00C61160">
        <w:rPr>
          <w:rFonts w:ascii="Browallia New" w:hAnsi="Browallia New" w:cs="Browallia New"/>
          <w:sz w:val="28"/>
          <w:szCs w:val="28"/>
          <w:cs/>
        </w:rPr>
        <w:t>Credit</w:t>
      </w:r>
      <w:proofErr w:type="spellEnd"/>
      <w:r w:rsidR="008B1105" w:rsidRPr="00C61160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proofErr w:type="spellStart"/>
      <w:r w:rsidR="008B1105" w:rsidRPr="00C61160">
        <w:rPr>
          <w:rFonts w:ascii="Browallia New" w:hAnsi="Browallia New" w:cs="Browallia New"/>
          <w:sz w:val="28"/>
          <w:szCs w:val="28"/>
          <w:cs/>
        </w:rPr>
        <w:t>Method</w:t>
      </w:r>
      <w:proofErr w:type="spellEnd"/>
      <w:r w:rsidR="008B1105" w:rsidRPr="00C61160">
        <w:rPr>
          <w:rFonts w:ascii="Browallia New" w:hAnsi="Browallia New" w:cs="Browallia New"/>
          <w:sz w:val="28"/>
          <w:szCs w:val="28"/>
          <w:cs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64B4D0C2" w14:textId="6C051269" w:rsidR="00421798" w:rsidRPr="00C61160" w:rsidRDefault="0080477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กำไร </w:t>
      </w:r>
      <w:r w:rsidRPr="00C61160">
        <w:rPr>
          <w:rFonts w:ascii="Browallia New" w:hAnsi="Browallia New" w:cs="Browallia New"/>
          <w:sz w:val="28"/>
          <w:szCs w:val="28"/>
        </w:rPr>
        <w:t>(</w:t>
      </w:r>
      <w:r w:rsidRPr="00C61160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C61160">
        <w:rPr>
          <w:rFonts w:ascii="Browallia New" w:hAnsi="Browallia New" w:cs="Browallia New"/>
          <w:sz w:val="28"/>
          <w:szCs w:val="28"/>
        </w:rPr>
        <w:t xml:space="preserve">) </w:t>
      </w:r>
      <w:r w:rsidR="00421798" w:rsidRPr="00C61160">
        <w:rPr>
          <w:rFonts w:ascii="Browallia New" w:hAnsi="Browallia New" w:cs="Browallia New"/>
          <w:sz w:val="28"/>
          <w:szCs w:val="28"/>
          <w:cs/>
        </w:rPr>
        <w:t>จากการประมาณการตามหลักคณิตศาสตร์ประกันภัย (</w:t>
      </w:r>
      <w:r w:rsidR="00421798" w:rsidRPr="00C61160">
        <w:rPr>
          <w:rFonts w:ascii="Browallia New" w:hAnsi="Browallia New" w:cs="Browallia New"/>
          <w:sz w:val="28"/>
          <w:szCs w:val="28"/>
        </w:rPr>
        <w:t>Actuarial gains or losses</w:t>
      </w:r>
      <w:r w:rsidR="00421798" w:rsidRPr="00C61160">
        <w:rPr>
          <w:rFonts w:ascii="Browallia New" w:hAnsi="Browallia New" w:cs="Browallia New"/>
          <w:sz w:val="28"/>
          <w:szCs w:val="28"/>
          <w:cs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="00B4654E" w:rsidRPr="00C61160">
        <w:rPr>
          <w:rFonts w:ascii="Browallia New" w:hAnsi="Browallia New" w:cs="Browallia New"/>
          <w:sz w:val="28"/>
          <w:szCs w:val="28"/>
          <w:cs/>
        </w:rPr>
        <w:t xml:space="preserve"> กำไร</w:t>
      </w:r>
      <w:r w:rsidR="003726A6" w:rsidRPr="00C61160">
        <w:rPr>
          <w:rFonts w:ascii="Browallia New" w:hAnsi="Browallia New" w:cs="Browallia New"/>
          <w:sz w:val="28"/>
          <w:szCs w:val="28"/>
          <w:cs/>
        </w:rPr>
        <w:t>หรือ</w:t>
      </w:r>
      <w:r w:rsidR="00B4654E" w:rsidRPr="00C61160">
        <w:rPr>
          <w:rFonts w:ascii="Browallia New" w:hAnsi="Browallia New" w:cs="Browallia New"/>
          <w:sz w:val="28"/>
          <w:szCs w:val="28"/>
          <w:cs/>
        </w:rPr>
        <w:t>ขาดทุนจากการ</w:t>
      </w:r>
      <w:r w:rsidR="00186C06" w:rsidRPr="00C61160">
        <w:rPr>
          <w:rFonts w:ascii="Browallia New" w:hAnsi="Browallia New" w:cs="Browallia New"/>
          <w:sz w:val="28"/>
          <w:szCs w:val="28"/>
          <w:cs/>
        </w:rPr>
        <w:t>ประมาณการตามหลักคณิตศาสตร์ประกันภัย</w:t>
      </w:r>
      <w:r w:rsidR="003726A6" w:rsidRPr="00C61160">
        <w:rPr>
          <w:rFonts w:ascii="Browallia New" w:hAnsi="Browallia New" w:cs="Browallia New"/>
          <w:sz w:val="28"/>
          <w:szCs w:val="28"/>
          <w:cs/>
        </w:rPr>
        <w:t>ของผลประโยชน์ระยะยาวอื่นของพนักงาน</w:t>
      </w:r>
      <w:r w:rsidR="00B4654E" w:rsidRPr="00C61160">
        <w:rPr>
          <w:rFonts w:ascii="Browallia New" w:hAnsi="Browallia New" w:cs="Browallia New"/>
          <w:sz w:val="28"/>
          <w:szCs w:val="28"/>
          <w:cs/>
        </w:rPr>
        <w:t>จะรับรู้ในกำไรขาดทุน</w:t>
      </w:r>
    </w:p>
    <w:p w14:paraId="64B4D0C3" w14:textId="77777777" w:rsidR="0003237C" w:rsidRPr="00C6116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C5" w14:textId="2E490AAA" w:rsidR="003C19B4" w:rsidRPr="00C6116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</w:t>
      </w:r>
      <w:r w:rsidRPr="00C61160">
        <w:rPr>
          <w:rFonts w:ascii="Browallia New" w:hAnsi="Browallia New" w:cs="Browallia New"/>
          <w:sz w:val="28"/>
          <w:szCs w:val="28"/>
        </w:rPr>
        <w:t>(</w:t>
      </w:r>
      <w:r w:rsidRPr="00C61160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C61160">
        <w:rPr>
          <w:rFonts w:ascii="Browallia New" w:hAnsi="Browallia New" w:cs="Browallia New"/>
          <w:sz w:val="28"/>
          <w:szCs w:val="28"/>
        </w:rPr>
        <w:t xml:space="preserve">) </w:t>
      </w:r>
      <w:r w:rsidRPr="00C61160">
        <w:rPr>
          <w:rFonts w:ascii="Browallia New" w:hAnsi="Browallia New" w:cs="Browallia New"/>
          <w:sz w:val="28"/>
          <w:szCs w:val="28"/>
          <w:cs/>
        </w:rPr>
        <w:t>จากการประมาณการตามหลักคณิตศาสตร์ประกันภัย</w:t>
      </w:r>
    </w:p>
    <w:p w14:paraId="501DA2BA" w14:textId="77777777" w:rsidR="007A42E7" w:rsidRPr="00C61160" w:rsidRDefault="007A42E7" w:rsidP="00983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C6" w14:textId="47DEC0D8" w:rsidR="0017655D" w:rsidRPr="00C61160" w:rsidRDefault="0017655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30963625"/>
      <w:r w:rsidRPr="00C61160">
        <w:rPr>
          <w:rFonts w:ascii="Browallia New" w:hAnsi="Browallia New" w:cs="Browallia New"/>
          <w:sz w:val="28"/>
          <w:szCs w:val="28"/>
          <w:cs/>
        </w:rPr>
        <w:t>การแปลงค่าเงินตราต่างประเทศ</w:t>
      </w:r>
    </w:p>
    <w:p w14:paraId="64B4D0C7" w14:textId="77777777" w:rsidR="005F1063" w:rsidRPr="00C6116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61FC44C" w14:textId="6474736B" w:rsidR="007F011B" w:rsidRPr="00C61160" w:rsidRDefault="005F1063" w:rsidP="0009348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</w:t>
      </w:r>
      <w:r w:rsidR="00EB2E19">
        <w:rPr>
          <w:rFonts w:ascii="Browallia New" w:hAnsi="Browallia New" w:cs="Browallia New"/>
          <w:sz w:val="28"/>
          <w:szCs w:val="28"/>
          <w:cs/>
        </w:rPr>
        <w:t>งบฐานะการเงิน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  <w:bookmarkEnd w:id="2"/>
    </w:p>
    <w:p w14:paraId="0F1BAE5E" w14:textId="77777777" w:rsidR="006B1642" w:rsidRPr="00C61160" w:rsidRDefault="006B1642" w:rsidP="0009348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CA" w14:textId="6C61A24A" w:rsidR="00E614FD" w:rsidRPr="00C61160" w:rsidRDefault="00E614F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30963569"/>
      <w:r w:rsidRPr="00C61160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64B4D0CB" w14:textId="77777777" w:rsidR="005F1063" w:rsidRPr="00C6116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CC" w14:textId="77777777" w:rsidR="006F7A1C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882A424" w14:textId="77777777" w:rsidR="006A3008" w:rsidRPr="00C61160" w:rsidRDefault="006A300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CE" w14:textId="1B19DA4B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ภาษีเงินได้ปัจจุบัน</w:t>
      </w:r>
    </w:p>
    <w:p w14:paraId="64B4D0CF" w14:textId="3764E9CB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25B8723F" w14:textId="714C9667" w:rsidR="008F7F07" w:rsidRPr="00C61160" w:rsidRDefault="008F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</w:p>
    <w:p w14:paraId="64B4D0D1" w14:textId="7874C621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61160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ภาษีเงินได้รอการตัดบัญชี</w:t>
      </w:r>
    </w:p>
    <w:p w14:paraId="6630D40E" w14:textId="4825E4E9" w:rsidR="00510C70" w:rsidRPr="00C61160" w:rsidRDefault="005F1063" w:rsidP="00A640B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FE2FD0" w:rsidRPr="00C61160">
        <w:rPr>
          <w:rFonts w:ascii="Browallia New" w:hAnsi="Browallia New" w:cs="Browallia New"/>
          <w:sz w:val="28"/>
          <w:szCs w:val="28"/>
        </w:rPr>
        <w:t xml:space="preserve">           </w:t>
      </w:r>
      <w:r w:rsidRPr="00C61160">
        <w:rPr>
          <w:rFonts w:ascii="Browallia New" w:hAnsi="Browallia New" w:cs="Browallia New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0EF406B6" w14:textId="2948E59A" w:rsidR="000C1B7B" w:rsidRDefault="00B3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EF32134" w14:textId="6CFF5D01" w:rsidR="0045321C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5C9C5F0" w14:textId="77777777" w:rsidR="00963024" w:rsidRPr="0054160F" w:rsidRDefault="00963024" w:rsidP="0014436B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</w:rPr>
      </w:pPr>
    </w:p>
    <w:p w14:paraId="43DECC06" w14:textId="2B9C86FB" w:rsidR="008D5BD5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436DB8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FB380F" w:rsidRPr="00C61160">
        <w:rPr>
          <w:rFonts w:ascii="Browallia New" w:hAnsi="Browallia New" w:cs="Browallia New"/>
          <w:sz w:val="28"/>
          <w:szCs w:val="28"/>
          <w:cs/>
        </w:rPr>
        <w:t xml:space="preserve">           </w:t>
      </w:r>
      <w:r w:rsidRPr="00C61160">
        <w:rPr>
          <w:rFonts w:ascii="Browallia New" w:hAnsi="Browallia New" w:cs="Browallia New"/>
          <w:sz w:val="28"/>
          <w:szCs w:val="28"/>
          <w:cs/>
        </w:rPr>
        <w:t>รอการตัดบัญชีจะถูกทบทวน ณ ทุกวันสิ้นรอบระยะเวลารายงานและจะถูกปรับลดลงเท่าที่ประโยชน์ทางภาษี</w:t>
      </w:r>
      <w:r w:rsidR="00436DB8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จะมีโอกาสถูกใช้จริง</w:t>
      </w:r>
      <w:bookmarkEnd w:id="3"/>
    </w:p>
    <w:p w14:paraId="135B46D5" w14:textId="77777777" w:rsidR="001D5A0A" w:rsidRPr="0054160F" w:rsidRDefault="001D5A0A" w:rsidP="00F1652E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 New" w:hAnsi="Browallia New" w:cs="Browallia New"/>
        </w:rPr>
      </w:pPr>
    </w:p>
    <w:p w14:paraId="562C7997" w14:textId="70E416D7" w:rsidR="00480342" w:rsidRPr="00C61160" w:rsidRDefault="00FE31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หุ้นทุนซื้อคืน</w:t>
      </w:r>
    </w:p>
    <w:p w14:paraId="59B6372D" w14:textId="77777777" w:rsidR="00A832C2" w:rsidRPr="0054160F" w:rsidRDefault="00A832C2" w:rsidP="00A832C2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 New" w:hAnsi="Browallia New" w:cs="Browallia New"/>
        </w:rPr>
      </w:pPr>
    </w:p>
    <w:p w14:paraId="13072A39" w14:textId="38C2B373" w:rsidR="007F011B" w:rsidRDefault="00A832C2" w:rsidP="00A832C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หุ้นทุนซื้อคืน</w:t>
      </w:r>
      <w:r w:rsidR="00310748">
        <w:rPr>
          <w:rFonts w:ascii="Browallia New" w:hAnsi="Browallia New" w:cs="Browallia New"/>
          <w:sz w:val="28"/>
          <w:szCs w:val="28"/>
        </w:rPr>
        <w:t xml:space="preserve"> (Treas</w:t>
      </w:r>
      <w:r w:rsidR="00861A81">
        <w:rPr>
          <w:rFonts w:ascii="Browallia New" w:hAnsi="Browallia New" w:cs="Browallia New"/>
          <w:sz w:val="28"/>
          <w:szCs w:val="28"/>
        </w:rPr>
        <w:t xml:space="preserve">ury Stock) </w:t>
      </w:r>
      <w:r w:rsidRPr="00C61160">
        <w:rPr>
          <w:rFonts w:ascii="Browallia New" w:hAnsi="Browallia New" w:cs="Browallia New"/>
          <w:sz w:val="28"/>
          <w:szCs w:val="28"/>
          <w:cs/>
        </w:rPr>
        <w:t>คือ</w:t>
      </w:r>
      <w:r w:rsidR="00861A81">
        <w:rPr>
          <w:rFonts w:ascii="Browallia New" w:hAnsi="Browallia New" w:cs="Browallia New"/>
          <w:sz w:val="28"/>
          <w:szCs w:val="28"/>
        </w:rPr>
        <w:t xml:space="preserve"> </w:t>
      </w:r>
      <w:r w:rsidR="00861A81">
        <w:rPr>
          <w:rFonts w:ascii="Browallia New" w:hAnsi="Browallia New" w:cs="Browallia New" w:hint="cs"/>
          <w:sz w:val="28"/>
          <w:szCs w:val="28"/>
          <w:cs/>
        </w:rPr>
        <w:t>หุ้นของบริษัท</w:t>
      </w:r>
      <w:r w:rsidR="009C4525">
        <w:rPr>
          <w:rFonts w:ascii="Browallia New" w:hAnsi="Browallia New" w:cs="Browallia New" w:hint="cs"/>
          <w:sz w:val="28"/>
          <w:szCs w:val="28"/>
          <w:cs/>
        </w:rPr>
        <w:t>ที่ถูกซื้อคืนกลับมาภายหลังจากออกจำหน่าย และจ่าย</w:t>
      </w:r>
      <w:r w:rsidR="00981317">
        <w:rPr>
          <w:rFonts w:ascii="Browallia New" w:hAnsi="Browallia New" w:cs="Browallia New" w:hint="cs"/>
          <w:sz w:val="28"/>
          <w:szCs w:val="28"/>
          <w:cs/>
        </w:rPr>
        <w:t xml:space="preserve">ชำระค่าหุ้นเต็มจำนวนแล้ว </w:t>
      </w:r>
      <w:r w:rsidR="004C0BD6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C61160">
        <w:rPr>
          <w:rFonts w:ascii="Browallia New" w:hAnsi="Browallia New" w:cs="Browallia New"/>
          <w:sz w:val="28"/>
          <w:szCs w:val="28"/>
          <w:cs/>
        </w:rPr>
        <w:t>บันทึกด้วยราคาทุนเฉลี่ย ณ วันที่ซื้อ และแสดงเป็นรายการหักในส่วนของผู้ถือหุ้นใน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รวมและ</w:t>
      </w:r>
      <w:r w:rsidR="0041479B">
        <w:rPr>
          <w:rFonts w:ascii="Browallia New" w:hAnsi="Browallia New" w:cs="Browallia New"/>
          <w:sz w:val="28"/>
          <w:szCs w:val="28"/>
          <w:cs/>
        </w:rPr>
        <w:t>เฉพาะบริษัท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ในกรณีที่มีการจำหน่ายหุ้นสามัญ 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p w14:paraId="5E0CEC58" w14:textId="77777777" w:rsidR="0014436B" w:rsidRPr="005E3D8F" w:rsidRDefault="0014436B" w:rsidP="00A832C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</w:rPr>
      </w:pPr>
    </w:p>
    <w:p w14:paraId="64B4D0DC" w14:textId="379A7C0A" w:rsidR="00813B27" w:rsidRPr="00C61160" w:rsidRDefault="00813B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การจ่ายเงินปันผล</w:t>
      </w:r>
    </w:p>
    <w:p w14:paraId="64B4D0DD" w14:textId="77777777" w:rsidR="005F1063" w:rsidRPr="005E3D8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</w:rPr>
      </w:pPr>
    </w:p>
    <w:p w14:paraId="64B4D0DE" w14:textId="40C2737F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ในรอบระยะเวลาบัญชีซึ่งที่ประชุมผู้ถือหุ้นหรือคณะกรรมการ ได้อนุมัติการจ่ายเงินปันผล</w:t>
      </w:r>
    </w:p>
    <w:p w14:paraId="64B4D0DF" w14:textId="77777777" w:rsidR="005F1063" w:rsidRPr="005E3D8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</w:rPr>
      </w:pPr>
    </w:p>
    <w:p w14:paraId="64B4D0E0" w14:textId="478E4538" w:rsidR="00813B27" w:rsidRPr="00C61160" w:rsidRDefault="00813B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64B4D0E1" w14:textId="77777777" w:rsidR="005F1063" w:rsidRPr="005E3D8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u w:val="single"/>
        </w:rPr>
      </w:pPr>
    </w:p>
    <w:p w14:paraId="64B4D0E2" w14:textId="46017701" w:rsidR="005F1063" w:rsidRPr="00C6116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  <w:r w:rsidR="000A573F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C02CD" w:rsidRPr="00C61160">
        <w:rPr>
          <w:rFonts w:ascii="Browallia New" w:hAnsi="Browallia New" w:cs="Browallia New"/>
          <w:sz w:val="28"/>
          <w:szCs w:val="28"/>
          <w:cs/>
        </w:rPr>
        <w:t>คำนวณโดยการหารกำไร</w:t>
      </w:r>
      <w:r w:rsidRPr="00C61160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</w:t>
      </w:r>
      <w:r w:rsidR="000A573F" w:rsidRPr="00C61160">
        <w:rPr>
          <w:rFonts w:ascii="Browallia New" w:hAnsi="Browallia New" w:cs="Browallia New"/>
          <w:sz w:val="28"/>
          <w:szCs w:val="28"/>
          <w:cs/>
        </w:rPr>
        <w:t>ี่ยถ่วงน้ำหนักที่ออกจำหน่ายและชำระแล้วในระหว่างปี</w:t>
      </w:r>
    </w:p>
    <w:p w14:paraId="050D2EFF" w14:textId="77777777" w:rsidR="00FA5966" w:rsidRPr="005E3D8F" w:rsidRDefault="00FA5966" w:rsidP="00333DA8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64B4D0E4" w14:textId="0F6E5DAE" w:rsidR="00E614FD" w:rsidRPr="00C61160" w:rsidRDefault="00E614F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ส่วนงานดำเนินงาน</w:t>
      </w:r>
    </w:p>
    <w:p w14:paraId="64B4D0E5" w14:textId="77777777" w:rsidR="00CB1620" w:rsidRPr="005E3D8F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</w:rPr>
      </w:pPr>
    </w:p>
    <w:p w14:paraId="0DBCFF4B" w14:textId="172C0D8E" w:rsidR="00E95310" w:rsidRPr="00C61160" w:rsidRDefault="00CB1620" w:rsidP="00AD409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ผลการดำเนินงานของส่วนงานที่รายงานต่อผู้มีอ</w:t>
      </w:r>
      <w:r w:rsidR="00697FAE" w:rsidRPr="00C61160">
        <w:rPr>
          <w:rFonts w:ascii="Browallia New" w:hAnsi="Browallia New" w:cs="Browallia New"/>
          <w:sz w:val="28"/>
          <w:szCs w:val="28"/>
          <w:cs/>
        </w:rPr>
        <w:t>ำนาจตัดสินใจสูงสุดด้านการดำเนิน</w:t>
      </w:r>
      <w:r w:rsidRPr="00C61160">
        <w:rPr>
          <w:rFonts w:ascii="Browallia New" w:hAnsi="Browallia New" w:cs="Browallia New"/>
          <w:sz w:val="28"/>
          <w:szCs w:val="28"/>
          <w:cs/>
        </w:rPr>
        <w:t>งานจะแสดงถึงรายการที่เกิดขึ้นจากส่วนงานดำเนินงานนั้นโดยตรงรวมถึงรายกา</w:t>
      </w:r>
      <w:r w:rsidR="002C02CD" w:rsidRPr="00C61160">
        <w:rPr>
          <w:rFonts w:ascii="Browallia New" w:hAnsi="Browallia New" w:cs="Browallia New"/>
          <w:sz w:val="28"/>
          <w:szCs w:val="28"/>
          <w:cs/>
        </w:rPr>
        <w:t>รที่ได้รับการปันส่วนอย่างสมเหตุ</w:t>
      </w:r>
      <w:r w:rsidRPr="00C61160">
        <w:rPr>
          <w:rFonts w:ascii="Browallia New" w:hAnsi="Browallia New" w:cs="Browallia New"/>
          <w:sz w:val="28"/>
          <w:szCs w:val="28"/>
          <w:cs/>
        </w:rPr>
        <w:t>สมผล</w:t>
      </w:r>
    </w:p>
    <w:p w14:paraId="6DB8A5E2" w14:textId="53563E62" w:rsidR="00DC0E1A" w:rsidRPr="005E3D8F" w:rsidRDefault="00AD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2"/>
          <w:szCs w:val="22"/>
          <w:cs/>
          <w:lang w:val="en-GB"/>
        </w:rPr>
      </w:pPr>
      <w:r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64B4D0E8" w14:textId="60821C56" w:rsidR="008C3B32" w:rsidRPr="00C61160" w:rsidRDefault="008C3B32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ประมาณการ</w:t>
      </w:r>
      <w:r w:rsidRPr="00C61160">
        <w:rPr>
          <w:rFonts w:ascii="Browallia New" w:hAnsi="Browallia New" w:cs="Browallia New"/>
          <w:sz w:val="28"/>
          <w:szCs w:val="28"/>
          <w:cs/>
        </w:rPr>
        <w:t>หนี้สิน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และค่าใช้จ่าย</w:t>
      </w:r>
      <w:r w:rsidRPr="00C61160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และสินทรัพย์ที่อาจ</w:t>
      </w:r>
      <w:r w:rsidR="00BD2553" w:rsidRPr="00C61160">
        <w:rPr>
          <w:rFonts w:ascii="Browallia New" w:hAnsi="Browallia New" w:cs="Browallia New"/>
          <w:sz w:val="28"/>
          <w:szCs w:val="28"/>
          <w:cs/>
          <w:lang w:val="en-GB"/>
        </w:rPr>
        <w:t>จะ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เกิดขึ้น</w:t>
      </w:r>
    </w:p>
    <w:p w14:paraId="64B4D0E9" w14:textId="77777777" w:rsidR="00CB1620" w:rsidRPr="00CE475B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5B2B7807" w14:textId="77777777" w:rsidR="00EC4B51" w:rsidRDefault="00F755E8" w:rsidP="00B63331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CB1620" w:rsidRPr="00C61160">
        <w:rPr>
          <w:rFonts w:ascii="Browallia New" w:hAnsi="Browallia New" w:cs="Browallia New"/>
          <w:sz w:val="28"/>
          <w:szCs w:val="28"/>
          <w:cs/>
        </w:rPr>
        <w:t>บริษัทจะบันทึกประมาณการหนี้สินและค่าใช้จ่ายไว้ใน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CB1620" w:rsidRPr="00C61160">
        <w:rPr>
          <w:rFonts w:ascii="Browallia New" w:hAnsi="Browallia New" w:cs="Browallia New"/>
          <w:sz w:val="28"/>
          <w:szCs w:val="28"/>
          <w:cs/>
        </w:rPr>
        <w:t xml:space="preserve"> เมื่อ</w:t>
      </w: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CB1620" w:rsidRPr="00C61160">
        <w:rPr>
          <w:rFonts w:ascii="Browallia New" w:hAnsi="Browallia New" w:cs="Browallia New"/>
          <w:sz w:val="28"/>
          <w:szCs w:val="28"/>
          <w:cs/>
        </w:rPr>
        <w:t>บริษัทมีภาระผูกพันตามกฎหมายหรือเป็นภาระผูกพันที่ค่อนข้างแน่นอนที่มีผลสืบเนื่องจากเหตุกา</w:t>
      </w:r>
      <w:r w:rsidR="008F6DF4" w:rsidRPr="00C61160">
        <w:rPr>
          <w:rFonts w:ascii="Browallia New" w:hAnsi="Browallia New" w:cs="Browallia New"/>
          <w:sz w:val="28"/>
          <w:szCs w:val="28"/>
          <w:cs/>
        </w:rPr>
        <w:t>รณ์ในอดีต ซึ่งอาจทำให้</w:t>
      </w:r>
      <w:r w:rsidR="00CB1620" w:rsidRPr="00C61160">
        <w:rPr>
          <w:rFonts w:ascii="Browallia New" w:hAnsi="Browallia New" w:cs="Browallia New"/>
          <w:sz w:val="28"/>
          <w:szCs w:val="28"/>
          <w:cs/>
        </w:rPr>
        <w:t>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  <w:bookmarkStart w:id="4" w:name="_Hlk30963048"/>
    </w:p>
    <w:p w14:paraId="64505CFF" w14:textId="77777777" w:rsidR="00E93A5C" w:rsidRDefault="00E93A5C" w:rsidP="00EC4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8A69BC7" w14:textId="77777777" w:rsidR="00C27DF0" w:rsidRPr="00C27DF0" w:rsidRDefault="00C27DF0" w:rsidP="00C27DF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vanish/>
          <w:sz w:val="28"/>
          <w:szCs w:val="28"/>
          <w:cs/>
        </w:rPr>
      </w:pPr>
    </w:p>
    <w:p w14:paraId="48E16384" w14:textId="77777777" w:rsidR="00C27DF0" w:rsidRPr="00C27DF0" w:rsidRDefault="00C27DF0" w:rsidP="00C27DF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vanish/>
          <w:sz w:val="28"/>
          <w:szCs w:val="28"/>
          <w:cs/>
        </w:rPr>
      </w:pPr>
    </w:p>
    <w:p w14:paraId="49303E78" w14:textId="77777777" w:rsidR="00C27DF0" w:rsidRPr="00C27DF0" w:rsidRDefault="00C27DF0" w:rsidP="00C27DF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vanish/>
          <w:sz w:val="28"/>
          <w:szCs w:val="28"/>
          <w:cs/>
        </w:rPr>
      </w:pPr>
    </w:p>
    <w:p w14:paraId="6280E15F" w14:textId="77777777" w:rsidR="00C27DF0" w:rsidRPr="00C27DF0" w:rsidRDefault="00C27DF0" w:rsidP="00C27DF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vanish/>
          <w:sz w:val="28"/>
          <w:szCs w:val="28"/>
          <w:cs/>
        </w:rPr>
      </w:pPr>
    </w:p>
    <w:p w14:paraId="64B4D0ED" w14:textId="5AD96EEA" w:rsidR="00931683" w:rsidRPr="00C27DF0" w:rsidRDefault="00931683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7DF0">
        <w:rPr>
          <w:rFonts w:ascii="Browallia New" w:hAnsi="Browallia New" w:cs="Browallia New"/>
          <w:b/>
          <w:bCs/>
          <w:sz w:val="28"/>
          <w:szCs w:val="28"/>
          <w:cs/>
        </w:rPr>
        <w:t>ประมาณการทางบัญชีที่สำคัญ ข้อสมมติฐาน และ</w:t>
      </w:r>
      <w:r w:rsidR="00CB1620" w:rsidRPr="00C27DF0">
        <w:rPr>
          <w:rFonts w:ascii="Browallia New" w:hAnsi="Browallia New" w:cs="Browallia New"/>
          <w:b/>
          <w:bCs/>
          <w:sz w:val="28"/>
          <w:szCs w:val="28"/>
          <w:cs/>
        </w:rPr>
        <w:t>การใช้ดุลยพินิจ</w:t>
      </w:r>
    </w:p>
    <w:p w14:paraId="64B4D0EE" w14:textId="77777777" w:rsidR="00CB1620" w:rsidRPr="00CE475B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4"/>
          <w:szCs w:val="24"/>
        </w:rPr>
      </w:pPr>
    </w:p>
    <w:p w14:paraId="68C43E42" w14:textId="5F65E258" w:rsidR="007F011B" w:rsidRDefault="00CB1620" w:rsidP="00D0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ในการจัดทำ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และการเปิดเผยข้อมูลเกี่ยวกับสินทรัพย์และหนี้สินที่อาจจะเกิดขึ้น</w:t>
      </w:r>
      <w:r w:rsidR="00DF24A6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03A61">
        <w:rPr>
          <w:rFonts w:ascii="Browallia New" w:hAnsi="Browallia New" w:cs="Browallia New"/>
          <w:sz w:val="28"/>
          <w:szCs w:val="28"/>
          <w:cs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ซึ่งผลที่เกิดขึ้นจริงอาจแตกต่างจากจำนวนที่ได้ประมาณการไว้</w:t>
      </w:r>
    </w:p>
    <w:p w14:paraId="3DFA79AD" w14:textId="77777777" w:rsidR="007F011B" w:rsidRPr="00CE475B" w:rsidRDefault="007F011B" w:rsidP="00D0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441"/>
        <w:jc w:val="thaiDistribute"/>
        <w:rPr>
          <w:rFonts w:ascii="Browallia New" w:hAnsi="Browallia New" w:cs="Browallia New"/>
          <w:sz w:val="24"/>
          <w:szCs w:val="24"/>
        </w:rPr>
      </w:pPr>
    </w:p>
    <w:p w14:paraId="64B4D0F2" w14:textId="77777777" w:rsidR="007F203A" w:rsidRPr="00C61160" w:rsidRDefault="00CB1620" w:rsidP="00D0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ประมาณการทางบัญชีที่สำคัญ ข้อสมมติฐาน และการใช้ดุลยพินิจ มีดังนี้</w:t>
      </w:r>
    </w:p>
    <w:p w14:paraId="2A322C13" w14:textId="77777777" w:rsidR="008F4EB9" w:rsidRPr="007F011B" w:rsidRDefault="008F4EB9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4"/>
          <w:szCs w:val="24"/>
        </w:rPr>
      </w:pPr>
    </w:p>
    <w:p w14:paraId="230C7A7E" w14:textId="77777777" w:rsidR="002A58B9" w:rsidRPr="00C61160" w:rsidRDefault="002A58B9" w:rsidP="005A5BE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63418351" w14:textId="7EA535C3" w:rsidR="003C4EE9" w:rsidRPr="00C61160" w:rsidRDefault="003C4EE9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6357AB31" w14:textId="77777777" w:rsidR="003C4EE9" w:rsidRPr="007F011B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22D9ED14" w14:textId="68CD1B83" w:rsidR="0072636F" w:rsidRPr="00CE475B" w:rsidRDefault="003C4EE9" w:rsidP="00CE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การรับรู้รายได้ของ</w:t>
      </w:r>
      <w:r w:rsidR="00A74016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บริษัทมีความซับซ้อนเนื่องจาก</w:t>
      </w:r>
      <w:r w:rsidR="00A74016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</w:t>
      </w:r>
      <w:r w:rsidR="00F03969" w:rsidRPr="00C61160">
        <w:rPr>
          <w:rFonts w:ascii="Browallia New" w:hAnsi="Browallia New" w:cs="Browallia New"/>
          <w:sz w:val="28"/>
          <w:szCs w:val="28"/>
          <w:cs/>
        </w:rPr>
        <w:t>รวมถึงการพิจารณาการกำหนดราคาของรายการและการปันส่วนราคาของรายการในแต่ละ</w:t>
      </w:r>
      <w:r w:rsidR="00F24785" w:rsidRPr="00C61160">
        <w:rPr>
          <w:rFonts w:ascii="Browallia New" w:hAnsi="Browallia New" w:cs="Browallia New"/>
          <w:sz w:val="28"/>
          <w:szCs w:val="28"/>
          <w:cs/>
        </w:rPr>
        <w:t>ภาระที่ต้องปฏิบัติ</w:t>
      </w:r>
      <w:r w:rsidR="00A56FCC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บริษัทแยกรับรู้รายได้จากการ</w:t>
      </w:r>
      <w:r w:rsidR="003E5C6A" w:rsidRPr="00C61160">
        <w:rPr>
          <w:rFonts w:ascii="Browallia New" w:hAnsi="Browallia New" w:cs="Browallia New"/>
          <w:sz w:val="28"/>
          <w:szCs w:val="28"/>
          <w:cs/>
        </w:rPr>
        <w:t>ขายเครื่องมือแพทย์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รับรู้รายได้ </w:t>
      </w:r>
      <w:r w:rsidR="00436DB8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ณ เวลาใดเวลาหนึ่ง และรายได้จากการให้บริการ</w:t>
      </w:r>
      <w:r w:rsidR="008E138A" w:rsidRPr="00C61160">
        <w:rPr>
          <w:rFonts w:ascii="Browallia New" w:hAnsi="Browallia New" w:cs="Browallia New"/>
          <w:sz w:val="28"/>
          <w:szCs w:val="28"/>
          <w:cs/>
        </w:rPr>
        <w:t>บำรุงรักษา</w:t>
      </w:r>
      <w:r w:rsidR="009E5DEE" w:rsidRPr="00C61160">
        <w:rPr>
          <w:rFonts w:ascii="Browallia New" w:hAnsi="Browallia New" w:cs="Browallia New"/>
          <w:sz w:val="28"/>
          <w:szCs w:val="28"/>
          <w:cs/>
        </w:rPr>
        <w:t>เครื่องมือแพทย์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รับรู้ตลอดช่วงเวลาหนึ่งเมื่อได้ให้บริการแล้ว</w:t>
      </w:r>
    </w:p>
    <w:p w14:paraId="33CF9DCC" w14:textId="77777777" w:rsidR="00D77D3C" w:rsidRPr="00D77D3C" w:rsidRDefault="00D77D3C" w:rsidP="00CE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64B4D0F4" w14:textId="2F5A7366" w:rsidR="00931683" w:rsidRPr="00C61160" w:rsidRDefault="00B422BE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ค่าเผื่อผลขาดทุนจาก</w:t>
      </w:r>
      <w:r w:rsidR="00D356D7" w:rsidRPr="00C61160">
        <w:rPr>
          <w:rFonts w:ascii="Browallia New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Pr="00C61160">
        <w:rPr>
          <w:rFonts w:ascii="Browallia New" w:hAnsi="Browallia New" w:cs="Browallia New"/>
          <w:sz w:val="28"/>
          <w:szCs w:val="28"/>
          <w:cs/>
        </w:rPr>
        <w:t>ของลูกหนี้การค้า</w:t>
      </w:r>
    </w:p>
    <w:p w14:paraId="64B4D0F5" w14:textId="77777777" w:rsidR="00CB1620" w:rsidRPr="007F011B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7CCDD0AD" w14:textId="531FBDD8" w:rsidR="00F11CC2" w:rsidRPr="00C61160" w:rsidRDefault="0072636F" w:rsidP="000A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ในการประมาณค่าเผื่อผลขาดทุน</w:t>
      </w:r>
      <w:r w:rsidR="006F0244" w:rsidRPr="00C61160">
        <w:rPr>
          <w:rFonts w:ascii="Browallia New" w:hAnsi="Browallia New" w:cs="Browallia New"/>
          <w:sz w:val="28"/>
          <w:szCs w:val="28"/>
          <w:cs/>
        </w:rPr>
        <w:t>ด้า</w:t>
      </w:r>
      <w:r w:rsidR="001C07EC">
        <w:rPr>
          <w:rFonts w:ascii="Browallia New" w:hAnsi="Browallia New" w:cs="Browallia New" w:hint="cs"/>
          <w:sz w:val="28"/>
          <w:szCs w:val="28"/>
          <w:cs/>
        </w:rPr>
        <w:t>น</w:t>
      </w:r>
      <w:r w:rsidR="006F0244" w:rsidRPr="00C61160">
        <w:rPr>
          <w:rFonts w:ascii="Browallia New" w:hAnsi="Browallia New" w:cs="Browallia New"/>
          <w:sz w:val="28"/>
          <w:szCs w:val="28"/>
          <w:cs/>
        </w:rPr>
        <w:t>เครดิตที่คาดว่าจะเกิดขึ้น</w:t>
      </w:r>
      <w:r w:rsidRPr="00C61160">
        <w:rPr>
          <w:rFonts w:ascii="Browallia New" w:hAnsi="Browallia New" w:cs="Browallia New"/>
          <w:sz w:val="28"/>
          <w:szCs w:val="28"/>
          <w:cs/>
        </w:rPr>
        <w:t>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โดยคำนึงถึงประวัติการชำระเงินสำหรับลูกหนี้แต่ละกลุ่ม ปัจจัยเฉพาะของลูกหนี้ และความสามารถในการชำระหนี้ เป็นต้น เพื่อให้สะท้อนถึงการด้อยค่าของลูกหนี้อันเกิดมาจากการที่ไม่มีความสามารถในการชำระหนี้ ทั้งนี้ ข้อมูลผลขาดทุนด้านเครดิตจากประสบการณ์ในอดีตของ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อาจไม่ได้บ่งบอกถึงการผิดนัดชำระของลูกหนี้ที่เกิดขึ้นจริงในอนาคต</w:t>
      </w:r>
    </w:p>
    <w:p w14:paraId="3CEBB6B8" w14:textId="77777777" w:rsidR="00D03A61" w:rsidRPr="007F011B" w:rsidRDefault="00D03A61" w:rsidP="000A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64B4D0F8" w14:textId="77777777" w:rsidR="00931683" w:rsidRPr="00D03A61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การด้อยค่าเงินลงทุน</w:t>
      </w:r>
    </w:p>
    <w:p w14:paraId="64B4D0F9" w14:textId="77777777" w:rsidR="00CB1620" w:rsidRPr="00D03A61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BC44297" w14:textId="4DD939A5" w:rsidR="0076502C" w:rsidRPr="00D03A61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4B4D0FC" w14:textId="71646BE6" w:rsidR="00931683" w:rsidRPr="00D03A61" w:rsidRDefault="001155C6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ค่าเผื่อสำหรับสินค้า</w:t>
      </w:r>
      <w:r w:rsidR="00AF4A9C" w:rsidRPr="00D03A61">
        <w:rPr>
          <w:rFonts w:ascii="Browallia New" w:hAnsi="Browallia New" w:cs="Browallia New"/>
          <w:sz w:val="28"/>
          <w:szCs w:val="28"/>
          <w:cs/>
        </w:rPr>
        <w:t>เคลื่อนไหวช้า</w:t>
      </w:r>
      <w:r w:rsidR="00931683" w:rsidRPr="00D03A61">
        <w:rPr>
          <w:rFonts w:ascii="Browallia New" w:hAnsi="Browallia New" w:cs="Browallia New"/>
          <w:sz w:val="28"/>
          <w:szCs w:val="28"/>
          <w:cs/>
        </w:rPr>
        <w:t xml:space="preserve"> และเสื่อมคุณภาพ</w:t>
      </w:r>
    </w:p>
    <w:p w14:paraId="64B4D0FD" w14:textId="77777777" w:rsidR="00CB1620" w:rsidRPr="00D03A61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620D23E" w14:textId="5B7FF7B5" w:rsidR="004132B0" w:rsidRPr="00D03A61" w:rsidRDefault="00A74016" w:rsidP="009F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="00CB1620" w:rsidRPr="00D03A61">
        <w:rPr>
          <w:rFonts w:ascii="Browallia New" w:hAnsi="Browallia New" w:cs="Browallia New"/>
          <w:sz w:val="28"/>
          <w:szCs w:val="28"/>
          <w:cs/>
        </w:rPr>
        <w:t>บริษัทได้ประมาณการค่าเผื่อสำหรับสินค้าเ</w:t>
      </w:r>
      <w:r w:rsidR="00AF4A9C" w:rsidRPr="00D03A61">
        <w:rPr>
          <w:rFonts w:ascii="Browallia New" w:hAnsi="Browallia New" w:cs="Browallia New"/>
          <w:sz w:val="28"/>
          <w:szCs w:val="28"/>
          <w:cs/>
        </w:rPr>
        <w:t>คลื่อนไหวช้า</w:t>
      </w:r>
      <w:r w:rsidR="00CB1620" w:rsidRPr="00D03A61">
        <w:rPr>
          <w:rFonts w:ascii="Browallia New" w:hAnsi="Browallia New" w:cs="Browallia New"/>
          <w:sz w:val="28"/>
          <w:szCs w:val="28"/>
          <w:cs/>
        </w:rPr>
        <w:t xml:space="preserve">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38255E78" w14:textId="0552D59A" w:rsidR="009F0BA8" w:rsidRPr="00D03A61" w:rsidRDefault="009F0BA8" w:rsidP="00E06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098C3DA" w14:textId="77777777" w:rsidR="000B6DD5" w:rsidRPr="00D03A61" w:rsidRDefault="00931683" w:rsidP="000B6DD5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อาคาร</w:t>
      </w:r>
      <w:r w:rsidR="001C257C" w:rsidRPr="00D03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03A61">
        <w:rPr>
          <w:rFonts w:ascii="Browallia New" w:hAnsi="Browallia New" w:cs="Browallia New"/>
          <w:sz w:val="28"/>
          <w:szCs w:val="28"/>
          <w:cs/>
        </w:rPr>
        <w:t>อุปกรณ์</w:t>
      </w:r>
      <w:r w:rsidR="001C257C" w:rsidRPr="00D03A61">
        <w:rPr>
          <w:rFonts w:ascii="Browallia New" w:hAnsi="Browallia New" w:cs="Browallia New"/>
          <w:sz w:val="28"/>
          <w:szCs w:val="28"/>
          <w:cs/>
        </w:rPr>
        <w:t xml:space="preserve"> โปรแกรมคอมพิวเตอร์</w:t>
      </w:r>
      <w:r w:rsidR="00822736" w:rsidRPr="00D03A61">
        <w:rPr>
          <w:rFonts w:ascii="Browallia New" w:hAnsi="Browallia New" w:cs="Browallia New"/>
          <w:sz w:val="28"/>
          <w:szCs w:val="28"/>
          <w:cs/>
        </w:rPr>
        <w:t xml:space="preserve"> และอสังหาริมทรัพย์เพื่อการลงทุน</w:t>
      </w:r>
    </w:p>
    <w:p w14:paraId="5CE6ACC8" w14:textId="77777777" w:rsidR="000B6DD5" w:rsidRPr="00D03A61" w:rsidRDefault="000B6DD5" w:rsidP="000B6DD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3B21213" w14:textId="5CBCD9EB" w:rsidR="0014496B" w:rsidRPr="00D03A61" w:rsidRDefault="00CB1620" w:rsidP="00154B0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</w:t>
      </w:r>
      <w:r w:rsidR="00E04EB3" w:rsidRPr="00D03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03A61">
        <w:rPr>
          <w:rFonts w:ascii="Browallia New" w:hAnsi="Browallia New" w:cs="Browallia New"/>
          <w:sz w:val="28"/>
          <w:szCs w:val="28"/>
          <w:cs/>
        </w:rPr>
        <w:t>อุปกรณ์</w:t>
      </w:r>
      <w:r w:rsidR="00E04EB3" w:rsidRPr="00D03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A5436" w:rsidRPr="00D03A61">
        <w:rPr>
          <w:rFonts w:ascii="Browallia New" w:hAnsi="Browallia New" w:cs="Browallia New"/>
          <w:sz w:val="28"/>
          <w:szCs w:val="28"/>
          <w:cs/>
        </w:rPr>
        <w:t xml:space="preserve">โปรแกรมคอมพิวเตอร์ </w:t>
      </w:r>
      <w:r w:rsidR="00C86726" w:rsidRPr="00D03A61">
        <w:rPr>
          <w:rFonts w:ascii="Browallia New" w:hAnsi="Browallia New" w:cs="Browallia New"/>
          <w:sz w:val="28"/>
          <w:szCs w:val="28"/>
        </w:rPr>
        <w:t xml:space="preserve">  </w:t>
      </w:r>
      <w:r w:rsidR="00EA5436" w:rsidRPr="00D03A61">
        <w:rPr>
          <w:rFonts w:ascii="Browallia New" w:hAnsi="Browallia New" w:cs="Browallia New"/>
          <w:sz w:val="28"/>
          <w:szCs w:val="28"/>
          <w:cs/>
        </w:rPr>
        <w:t>และอสังหาริมทรัพย์เพื่อการลงทุน</w:t>
      </w:r>
      <w:r w:rsidRPr="00D03A61">
        <w:rPr>
          <w:rFonts w:ascii="Browallia New" w:hAnsi="Browallia New" w:cs="Browallia New"/>
          <w:sz w:val="28"/>
          <w:szCs w:val="28"/>
          <w:cs/>
        </w:rPr>
        <w:t>ของ</w:t>
      </w:r>
      <w:r w:rsidR="00A74016"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Pr="00D03A61">
        <w:rPr>
          <w:rFonts w:ascii="Browallia New" w:hAnsi="Browallia New" w:cs="Browallia New"/>
          <w:sz w:val="28"/>
          <w:szCs w:val="28"/>
          <w:cs/>
        </w:rPr>
        <w:t>บริษัท โดยจะทบทวนค่าเสื่อมราคา</w:t>
      </w:r>
      <w:r w:rsidR="00E04EB3" w:rsidRPr="00D03A61">
        <w:rPr>
          <w:rFonts w:ascii="Browallia New" w:hAnsi="Browallia New" w:cs="Browallia New"/>
          <w:sz w:val="28"/>
          <w:szCs w:val="28"/>
          <w:cs/>
        </w:rPr>
        <w:t xml:space="preserve">และค่าตัดจำหน่าย </w:t>
      </w:r>
      <w:r w:rsidRPr="00D03A61">
        <w:rPr>
          <w:rFonts w:ascii="Browallia New" w:hAnsi="Browallia New" w:cs="Browallia New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0CF2731C" w14:textId="0386B6B2" w:rsidR="0014496B" w:rsidRPr="00D03A61" w:rsidRDefault="0014496B" w:rsidP="00836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olor w:val="0070C0"/>
          <w:sz w:val="28"/>
          <w:szCs w:val="28"/>
        </w:rPr>
      </w:pPr>
    </w:p>
    <w:p w14:paraId="64B4D104" w14:textId="77777777" w:rsidR="00931683" w:rsidRPr="00D03A61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64B4D105" w14:textId="77777777" w:rsidR="00CB1620" w:rsidRPr="00D03A61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106" w14:textId="668FC2EF" w:rsidR="00CB1620" w:rsidRPr="00D03A61" w:rsidRDefault="00A74016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="00CB1620" w:rsidRPr="00D03A61">
        <w:rPr>
          <w:rFonts w:ascii="Browallia New" w:hAnsi="Browallia New" w:cs="Browallia New"/>
          <w:sz w:val="28"/>
          <w:szCs w:val="28"/>
          <w:cs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="00CB1620" w:rsidRPr="00D03A61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="00CB1620" w:rsidRPr="00D03A61">
        <w:rPr>
          <w:rFonts w:ascii="Browallia New" w:hAnsi="Browallia New" w:cs="Browallia New"/>
          <w:sz w:val="28"/>
          <w:szCs w:val="28"/>
          <w:cs/>
        </w:rPr>
        <w:t>ดังกล่าวลดลงต่ำกว่าทุนอย่างมีสาระสำคัญ หรือเป็นระยะเวลานาน ซึ่งความมีสาระสำคัญและระยะเวลานั้นขึ้นอยู่กับดุลยพินิจของ</w:t>
      </w:r>
      <w:r w:rsidR="00BE6A9D" w:rsidRPr="00D03A61">
        <w:rPr>
          <w:rFonts w:ascii="Browallia New" w:hAnsi="Browallia New" w:cs="Browallia New"/>
          <w:sz w:val="28"/>
          <w:szCs w:val="28"/>
        </w:rPr>
        <w:br/>
      </w:r>
      <w:r w:rsidR="00CB1620" w:rsidRPr="00D03A61">
        <w:rPr>
          <w:rFonts w:ascii="Browallia New" w:hAnsi="Browallia New" w:cs="Browallia New"/>
          <w:sz w:val="28"/>
          <w:szCs w:val="28"/>
          <w:cs/>
        </w:rPr>
        <w:t>ฝ่ายบริหาร</w:t>
      </w:r>
    </w:p>
    <w:p w14:paraId="361FD295" w14:textId="77777777" w:rsidR="00CC613C" w:rsidRPr="00D03A61" w:rsidRDefault="00CC613C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2C48B2F" w14:textId="4E82782B" w:rsidR="003A37D7" w:rsidRPr="00D03A61" w:rsidRDefault="00477EAB" w:rsidP="007872E0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การกำหนดอายุสัญญาเช่า</w:t>
      </w:r>
    </w:p>
    <w:p w14:paraId="509251C6" w14:textId="77777777" w:rsidR="007872E0" w:rsidRPr="00D03A61" w:rsidRDefault="007872E0" w:rsidP="007872E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F6098E8" w14:textId="6DF6C1DC" w:rsidR="0041191E" w:rsidRPr="00D03A61" w:rsidRDefault="003A37D7" w:rsidP="00B71E1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03A61">
        <w:rPr>
          <w:rFonts w:ascii="Browallia New" w:hAnsi="Browallia New" w:cs="Browallia New"/>
          <w:sz w:val="28"/>
          <w:szCs w:val="28"/>
          <w:cs/>
        </w:rPr>
        <w:t>ฝ่ายบริหารจำเป็นต้องใช้ดุลยพินิจในการประเมินว่า</w:t>
      </w:r>
      <w:r w:rsidR="00A74016"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Pr="00D03A61">
        <w:rPr>
          <w:rFonts w:ascii="Browallia New" w:hAnsi="Browallia New" w:cs="Browallia New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F755E8"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D03A6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03A61">
        <w:rPr>
          <w:rFonts w:ascii="Browallia New" w:hAnsi="Browallia New" w:cs="Browallia New"/>
          <w:sz w:val="28"/>
          <w:szCs w:val="28"/>
          <w:cs/>
        </w:rPr>
        <w:t xml:space="preserve">ในการใช้หรือไม่ใช้สิทธิเลือกนั้น ภายหลังจากวันที่สัญญาเช่ามีผล </w:t>
      </w:r>
      <w:r w:rsidR="00F755E8" w:rsidRPr="00D03A61">
        <w:rPr>
          <w:rFonts w:ascii="Browallia New" w:hAnsi="Browallia New" w:cs="Browallia New"/>
          <w:sz w:val="28"/>
          <w:szCs w:val="28"/>
          <w:cs/>
        </w:rPr>
        <w:t>กลุ่ม</w:t>
      </w:r>
      <w:r w:rsidRPr="00D03A61">
        <w:rPr>
          <w:rFonts w:ascii="Browallia New" w:hAnsi="Browallia New" w:cs="Browallia New"/>
          <w:sz w:val="28"/>
          <w:szCs w:val="28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23EAC72" w14:textId="77777777" w:rsidR="00D03A61" w:rsidRPr="00D03A61" w:rsidRDefault="00D03A61" w:rsidP="00B71E1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AE38641" w14:textId="3E65704F" w:rsidR="00F10512" w:rsidRPr="00C61160" w:rsidRDefault="008C27FF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54924F27" w14:textId="77777777" w:rsidR="00B26B5E" w:rsidRPr="00C61160" w:rsidRDefault="00B26B5E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C337B71" w14:textId="6D8CD18A" w:rsidR="00B8302D" w:rsidRPr="00C61160" w:rsidRDefault="00B26B5E" w:rsidP="001A7FC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ในกรณีที่</w:t>
      </w:r>
      <w:r w:rsidR="00A74016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</w:t>
      </w:r>
      <w:r w:rsidR="00E11882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  <w:r w:rsidR="00412A3F" w:rsidRPr="00C61160">
        <w:rPr>
          <w:rFonts w:ascii="Browallia New" w:hAnsi="Browallia New" w:cs="Browallia New"/>
          <w:sz w:val="28"/>
          <w:szCs w:val="28"/>
          <w:cs/>
        </w:rPr>
        <w:t>และ</w:t>
      </w:r>
      <w:r w:rsidR="0094590B" w:rsidRPr="00C61160">
        <w:rPr>
          <w:rFonts w:ascii="Browallia New" w:hAnsi="Browallia New" w:cs="Browallia New"/>
          <w:sz w:val="28"/>
          <w:szCs w:val="28"/>
          <w:cs/>
        </w:rPr>
        <w:t>ปรับปรุงด้วยค่าความเสี่ยงของ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94590B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04E68F39" w14:textId="083BB064" w:rsidR="00DE59CD" w:rsidRPr="00C61160" w:rsidRDefault="0083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4B4D109" w14:textId="662C09AD" w:rsidR="0070366C" w:rsidRPr="00C6116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ผลประโยชน์หลังออกจากงาน</w:t>
      </w:r>
      <w:r w:rsidR="0070366C" w:rsidRPr="00C61160">
        <w:rPr>
          <w:rFonts w:ascii="Browallia New" w:hAnsi="Browallia New" w:cs="Browallia New"/>
          <w:sz w:val="28"/>
          <w:szCs w:val="28"/>
          <w:cs/>
        </w:rPr>
        <w:t xml:space="preserve">และผลประโยชน์ระยะยาวอื่นของพนักงาน </w:t>
      </w:r>
    </w:p>
    <w:p w14:paraId="64B4D10A" w14:textId="77777777" w:rsidR="00931683" w:rsidRPr="007A305A" w:rsidRDefault="0093168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 New" w:hAnsi="Browallia New" w:cs="Browallia New"/>
          <w:sz w:val="16"/>
          <w:szCs w:val="16"/>
        </w:rPr>
      </w:pPr>
    </w:p>
    <w:p w14:paraId="2C86E5C9" w14:textId="63ABE9E8" w:rsidR="006161FC" w:rsidRDefault="00CB1620" w:rsidP="002E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หนี้สินตามโครงการผลประโยชน์หลังออกจากงาน</w:t>
      </w:r>
      <w:r w:rsidR="0070366C" w:rsidRPr="00C61160">
        <w:rPr>
          <w:rFonts w:ascii="Browallia New" w:hAnsi="Browallia New" w:cs="Browallia New"/>
          <w:sz w:val="28"/>
          <w:szCs w:val="28"/>
          <w:cs/>
        </w:rPr>
        <w:t xml:space="preserve">และผลประโยชน์ระยะยาวอื่นของพนักงาน </w:t>
      </w:r>
      <w:r w:rsidRPr="00C61160">
        <w:rPr>
          <w:rFonts w:ascii="Browallia New" w:hAnsi="Browallia New" w:cs="Browallia New"/>
          <w:sz w:val="28"/>
          <w:szCs w:val="28"/>
          <w:cs/>
        </w:rPr>
        <w:t>ประมาณการ</w:t>
      </w:r>
      <w:r w:rsidR="00C86726" w:rsidRPr="00C61160">
        <w:rPr>
          <w:rFonts w:ascii="Browallia New" w:hAnsi="Browallia New" w:cs="Browallia New"/>
          <w:sz w:val="28"/>
          <w:szCs w:val="28"/>
        </w:rPr>
        <w:t xml:space="preserve">          </w:t>
      </w:r>
      <w:r w:rsidRPr="00C61160">
        <w:rPr>
          <w:rFonts w:ascii="Browallia New" w:hAnsi="Browallia New" w:cs="Browallia New"/>
          <w:sz w:val="28"/>
          <w:szCs w:val="28"/>
          <w:cs/>
        </w:rPr>
        <w:t>ตามหลักคณิตศาสตร์ประกันภัย</w:t>
      </w:r>
      <w:r w:rsidR="00553939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ข้อสมมติฐานในการประมาณการดังกล่าว</w:t>
      </w:r>
      <w:r w:rsidR="0070366C" w:rsidRPr="00C61160">
        <w:rPr>
          <w:rFonts w:ascii="Browallia New" w:hAnsi="Browallia New" w:cs="Browallia New"/>
          <w:sz w:val="28"/>
          <w:szCs w:val="28"/>
          <w:cs/>
        </w:rPr>
        <w:t>รวม</w:t>
      </w:r>
      <w:r w:rsidR="00B37B43" w:rsidRPr="00C61160">
        <w:rPr>
          <w:rFonts w:ascii="Browallia New" w:hAnsi="Browallia New" w:cs="Browallia New"/>
          <w:sz w:val="28"/>
          <w:szCs w:val="28"/>
          <w:cs/>
        </w:rPr>
        <w:t>ถึง</w:t>
      </w:r>
      <w:r w:rsidR="00033263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</w:p>
    <w:p w14:paraId="240BB0F5" w14:textId="1AB91BC5" w:rsidR="007F011B" w:rsidRPr="007A305A" w:rsidRDefault="007F011B" w:rsidP="003E0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64B4D10D" w14:textId="77777777" w:rsidR="00931683" w:rsidRPr="00C6116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</w:t>
      </w:r>
    </w:p>
    <w:p w14:paraId="64B4D10E" w14:textId="77777777" w:rsidR="00CB1620" w:rsidRPr="0074008D" w:rsidRDefault="00CB1620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 New" w:hAnsi="Browallia New" w:cs="Browallia New"/>
          <w:sz w:val="24"/>
          <w:szCs w:val="24"/>
        </w:rPr>
      </w:pPr>
    </w:p>
    <w:p w14:paraId="7A92647E" w14:textId="7064E0FA" w:rsidR="007F011B" w:rsidRDefault="00931683" w:rsidP="003E0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</w:t>
      </w:r>
      <w:r w:rsidR="00C86726" w:rsidRPr="00C61160">
        <w:rPr>
          <w:rFonts w:ascii="Browallia New" w:hAnsi="Browallia New" w:cs="Browallia New"/>
          <w:sz w:val="28"/>
          <w:szCs w:val="28"/>
          <w:cs/>
        </w:rPr>
        <w:t xml:space="preserve">        </w:t>
      </w:r>
      <w:r w:rsidRPr="00C61160">
        <w:rPr>
          <w:rFonts w:ascii="Browallia New" w:hAnsi="Browallia New" w:cs="Browallia New"/>
          <w:sz w:val="28"/>
          <w:szCs w:val="28"/>
          <w:cs/>
        </w:rPr>
        <w:t>ทางภาษีในอนาคตของ</w:t>
      </w:r>
      <w:r w:rsidR="00F755E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  <w:r w:rsidR="00B11F7E" w:rsidRPr="00C61160">
        <w:rPr>
          <w:rFonts w:ascii="Browallia New" w:hAnsi="Browallia New" w:cs="Browallia New"/>
          <w:sz w:val="28"/>
          <w:szCs w:val="28"/>
          <w:cs/>
        </w:rPr>
        <w:t>ของไทย</w:t>
      </w:r>
      <w:bookmarkEnd w:id="4"/>
    </w:p>
    <w:p w14:paraId="3E43F1B7" w14:textId="77777777" w:rsidR="003B5089" w:rsidRDefault="003B5089" w:rsidP="003E0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19E0608" w14:textId="781B6D3D" w:rsidR="003B5089" w:rsidRDefault="003B5089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3B5089">
        <w:rPr>
          <w:rFonts w:ascii="Browallia New" w:hAnsi="Browallia New" w:cs="Browallia New"/>
          <w:b/>
          <w:bCs/>
          <w:sz w:val="28"/>
          <w:szCs w:val="28"/>
          <w:cs/>
        </w:rPr>
        <w:t>รายการระหว่างบริษัทและบุคคลที่เกี่ยวข้องกัน</w:t>
      </w:r>
    </w:p>
    <w:p w14:paraId="539DBB3A" w14:textId="77777777" w:rsidR="008354C5" w:rsidRPr="008354C5" w:rsidRDefault="008354C5" w:rsidP="0066482A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contextualSpacing w:val="0"/>
        <w:jc w:val="thaiDistribute"/>
        <w:rPr>
          <w:rFonts w:ascii="Browallia New" w:hAnsi="Browallia New" w:cs="Browallia New"/>
          <w:b/>
          <w:bCs/>
          <w:vanish/>
          <w:sz w:val="28"/>
          <w:szCs w:val="28"/>
          <w:cs/>
        </w:rPr>
      </w:pPr>
    </w:p>
    <w:p w14:paraId="55207E6D" w14:textId="77777777" w:rsidR="00471020" w:rsidRPr="0074008D" w:rsidRDefault="00471020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4"/>
          <w:szCs w:val="24"/>
          <w:u w:val="single"/>
          <w:cs/>
        </w:rPr>
      </w:pPr>
    </w:p>
    <w:p w14:paraId="1DA37E56" w14:textId="68B592F2" w:rsidR="005F2AA2" w:rsidRDefault="00E10F44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30964373"/>
      <w:r w:rsidRPr="00C61160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>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36C3ADC9" w14:textId="77777777" w:rsidR="007A305A" w:rsidRPr="0074008D" w:rsidRDefault="007A305A" w:rsidP="007A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50"/>
        <w:gridCol w:w="2995"/>
        <w:gridCol w:w="2655"/>
      </w:tblGrid>
      <w:tr w:rsidR="00997991" w:rsidRPr="00C61160" w14:paraId="6BB0FFA2" w14:textId="77777777" w:rsidTr="00173F4A">
        <w:trPr>
          <w:tblHeader/>
        </w:trPr>
        <w:tc>
          <w:tcPr>
            <w:tcW w:w="3350" w:type="dxa"/>
            <w:vAlign w:val="bottom"/>
          </w:tcPr>
          <w:p w14:paraId="060D69D3" w14:textId="77777777" w:rsidR="00997991" w:rsidRPr="00C6116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ชื่อ</w:t>
            </w:r>
          </w:p>
        </w:tc>
        <w:tc>
          <w:tcPr>
            <w:tcW w:w="2995" w:type="dxa"/>
            <w:vAlign w:val="bottom"/>
          </w:tcPr>
          <w:p w14:paraId="4BA16778" w14:textId="77777777" w:rsidR="00997991" w:rsidRPr="00C6116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5" w:type="dxa"/>
            <w:vAlign w:val="bottom"/>
          </w:tcPr>
          <w:p w14:paraId="0A0B39B1" w14:textId="77777777" w:rsidR="00997991" w:rsidRPr="00C6116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7991" w:rsidRPr="00C61160" w14:paraId="61DD1276" w14:textId="77777777" w:rsidTr="00173F4A">
        <w:tc>
          <w:tcPr>
            <w:tcW w:w="3350" w:type="dxa"/>
          </w:tcPr>
          <w:p w14:paraId="004BDCDF" w14:textId="77777777" w:rsidR="00997991" w:rsidRPr="00C61160" w:rsidRDefault="00997991" w:rsidP="0066482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</w:tcPr>
          <w:p w14:paraId="79650397" w14:textId="77777777" w:rsidR="00997991" w:rsidRPr="00C6116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55" w:type="dxa"/>
          </w:tcPr>
          <w:p w14:paraId="3347BAFC" w14:textId="77777777" w:rsidR="00997991" w:rsidRPr="00C6116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00936" w:rsidRPr="00C61160" w14:paraId="7CFE84C5" w14:textId="77777777" w:rsidTr="00173F4A">
        <w:tc>
          <w:tcPr>
            <w:tcW w:w="3350" w:type="dxa"/>
          </w:tcPr>
          <w:p w14:paraId="4EA71ED8" w14:textId="210020FA" w:rsidR="00B51DE4" w:rsidRPr="00D75EE9" w:rsidRDefault="00B51DE4" w:rsidP="00B51DE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เอสเอ็มดี</w:t>
            </w:r>
            <w:r w:rsidR="00DC7CD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proofErr w:type="spellStart"/>
            <w:r w:rsidR="002026D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สัป</w:t>
            </w:r>
            <w:proofErr w:type="spellEnd"/>
            <w:r w:rsidR="002026D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ปายะ </w:t>
            </w:r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  <w:p w14:paraId="3629C340" w14:textId="490C6168" w:rsidR="00B51DE4" w:rsidRPr="00D75EE9" w:rsidRDefault="00B51DE4" w:rsidP="00B51DE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04C7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07280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(เดิมชื่อ “บริษัท เสิร์ฟเฮ</w:t>
            </w:r>
            <w:proofErr w:type="spellStart"/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ลธ์</w:t>
            </w:r>
            <w:proofErr w:type="spellEnd"/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จำกัด”)</w:t>
            </w:r>
          </w:p>
          <w:p w14:paraId="08E82E08" w14:textId="52096CFE" w:rsidR="00600936" w:rsidRPr="00D75EE9" w:rsidRDefault="00600936" w:rsidP="0066482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</w:tcPr>
          <w:p w14:paraId="4E3A9A5C" w14:textId="1A461054" w:rsidR="00600936" w:rsidRPr="00D75EE9" w:rsidRDefault="001D09D1" w:rsidP="00173F4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8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5EE9">
              <w:rPr>
                <w:rFonts w:ascii="Browallia New" w:hAnsi="Browallia New" w:cs="Browallia New"/>
                <w:sz w:val="28"/>
                <w:szCs w:val="28"/>
                <w:cs/>
              </w:rPr>
              <w:t>ให้เช่า เช่าซื้อเครื่องมือแพทย์ และให้บริการดูแลเครื่องมือเกี่ยวกับสุขภาพ</w:t>
            </w:r>
          </w:p>
        </w:tc>
        <w:tc>
          <w:tcPr>
            <w:tcW w:w="2655" w:type="dxa"/>
          </w:tcPr>
          <w:p w14:paraId="394090C4" w14:textId="4D5A91FF" w:rsidR="00600936" w:rsidRPr="00C61160" w:rsidRDefault="00600936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1D09D1" w:rsidRPr="00C61160" w14:paraId="6CC9C6E2" w14:textId="77777777" w:rsidTr="000E63FC">
        <w:tc>
          <w:tcPr>
            <w:tcW w:w="3350" w:type="dxa"/>
          </w:tcPr>
          <w:p w14:paraId="0A6893B9" w14:textId="0ABF7FDD" w:rsidR="001D09D1" w:rsidRPr="00D75EE9" w:rsidRDefault="00EA51B9" w:rsidP="00B51DE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5E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เอสเอ็มดีไอ จำกัด</w:t>
            </w:r>
          </w:p>
        </w:tc>
        <w:tc>
          <w:tcPr>
            <w:tcW w:w="2995" w:type="dxa"/>
            <w:shd w:val="clear" w:color="auto" w:fill="auto"/>
          </w:tcPr>
          <w:p w14:paraId="68F7D601" w14:textId="1735FC8C" w:rsidR="001D09D1" w:rsidRPr="00D75EE9" w:rsidRDefault="002023F7" w:rsidP="00173F4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8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E63FC">
              <w:rPr>
                <w:rFonts w:ascii="Browallia New" w:hAnsi="Browallia New" w:cs="Browallia New" w:hint="cs"/>
                <w:sz w:val="28"/>
                <w:szCs w:val="28"/>
                <w:cs/>
              </w:rPr>
              <w:t>นำเข้าและจัดจำหน่ายผลิตภัณฑ์ที่เกี่ยวข้องกับ</w:t>
            </w:r>
            <w:r w:rsidR="00AD4248" w:rsidRPr="000E63FC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ด้านรังสีวิทยาและผลิตภัณฑ์ทางการแพทย์อื่นๆ ที่ใกล้เคียง</w:t>
            </w:r>
          </w:p>
        </w:tc>
        <w:tc>
          <w:tcPr>
            <w:tcW w:w="2655" w:type="dxa"/>
          </w:tcPr>
          <w:p w14:paraId="06D9CE3E" w14:textId="4A2A5861" w:rsidR="001D09D1" w:rsidRPr="00C61160" w:rsidRDefault="001C05E3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05E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219FB" w:rsidRPr="00C61160" w14:paraId="25DE0C46" w14:textId="77777777" w:rsidTr="00173F4A">
        <w:tc>
          <w:tcPr>
            <w:tcW w:w="3350" w:type="dxa"/>
            <w:shd w:val="clear" w:color="auto" w:fill="auto"/>
          </w:tcPr>
          <w:p w14:paraId="4FA51789" w14:textId="24B0D48E" w:rsidR="002219FB" w:rsidRPr="00C61160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2995" w:type="dxa"/>
            <w:shd w:val="clear" w:color="auto" w:fill="auto"/>
          </w:tcPr>
          <w:p w14:paraId="0B84C887" w14:textId="2ED70F2C" w:rsidR="002219FB" w:rsidRPr="00FC2510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ให้บริการด้านสุขภาพ</w:t>
            </w:r>
          </w:p>
        </w:tc>
        <w:tc>
          <w:tcPr>
            <w:tcW w:w="2655" w:type="dxa"/>
            <w:shd w:val="clear" w:color="auto" w:fill="auto"/>
          </w:tcPr>
          <w:p w14:paraId="000DA0CA" w14:textId="54614B2E" w:rsidR="002219FB" w:rsidRPr="00C61160" w:rsidRDefault="00F65A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20322" w:rsidRPr="00C61160" w14:paraId="329A9F64" w14:textId="77777777" w:rsidTr="00173F4A">
        <w:tc>
          <w:tcPr>
            <w:tcW w:w="3350" w:type="dxa"/>
            <w:shd w:val="clear" w:color="auto" w:fill="auto"/>
          </w:tcPr>
          <w:p w14:paraId="13E5905D" w14:textId="71825943" w:rsidR="00520322" w:rsidRPr="00C61160" w:rsidRDefault="00520322" w:rsidP="00520322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อา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ศา</w:t>
            </w:r>
            <w:proofErr w:type="spellEnd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เฟอร์นิเจอร์ จำกัด</w:t>
            </w:r>
          </w:p>
        </w:tc>
        <w:tc>
          <w:tcPr>
            <w:tcW w:w="2995" w:type="dxa"/>
            <w:shd w:val="clear" w:color="auto" w:fill="auto"/>
          </w:tcPr>
          <w:p w14:paraId="68DFF8CE" w14:textId="415BAC8B" w:rsidR="00520322" w:rsidRPr="00C61160" w:rsidRDefault="00070C0C" w:rsidP="00070C0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2655" w:type="dxa"/>
            <w:shd w:val="clear" w:color="auto" w:fill="auto"/>
          </w:tcPr>
          <w:p w14:paraId="7358D970" w14:textId="21B0D246" w:rsidR="00520322" w:rsidRPr="00C61160" w:rsidRDefault="00520322" w:rsidP="005203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4744" w:rsidRPr="00C61160" w14:paraId="7917D362" w14:textId="77777777" w:rsidTr="00173F4A">
        <w:tc>
          <w:tcPr>
            <w:tcW w:w="3350" w:type="dxa"/>
            <w:shd w:val="clear" w:color="auto" w:fill="auto"/>
          </w:tcPr>
          <w:p w14:paraId="4F7EEA53" w14:textId="77777777" w:rsidR="00074744" w:rsidRPr="00C61160" w:rsidRDefault="00074744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คุณนุชนาถ ธนาพงศ์วงศ์เลิศ</w:t>
            </w:r>
          </w:p>
        </w:tc>
        <w:tc>
          <w:tcPr>
            <w:tcW w:w="2995" w:type="dxa"/>
            <w:shd w:val="clear" w:color="auto" w:fill="auto"/>
          </w:tcPr>
          <w:p w14:paraId="52F05428" w14:textId="77777777" w:rsidR="00074744" w:rsidRPr="00C61160" w:rsidRDefault="00074744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68D972D9" w14:textId="77777777" w:rsidR="00074744" w:rsidRPr="00C61160" w:rsidRDefault="0007474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</w:t>
            </w:r>
          </w:p>
        </w:tc>
      </w:tr>
      <w:tr w:rsidR="001320AD" w:rsidRPr="00C61160" w14:paraId="5DD3B08B" w14:textId="77777777" w:rsidTr="00173F4A">
        <w:tc>
          <w:tcPr>
            <w:tcW w:w="3350" w:type="dxa"/>
            <w:shd w:val="clear" w:color="auto" w:fill="auto"/>
          </w:tcPr>
          <w:p w14:paraId="46485BB4" w14:textId="77777777" w:rsidR="001320AD" w:rsidRPr="00C61160" w:rsidRDefault="001320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คุณกฤตธรรม ง่วน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สำอางค์</w:t>
            </w:r>
            <w:proofErr w:type="spellEnd"/>
          </w:p>
        </w:tc>
        <w:tc>
          <w:tcPr>
            <w:tcW w:w="2995" w:type="dxa"/>
            <w:shd w:val="clear" w:color="auto" w:fill="auto"/>
          </w:tcPr>
          <w:p w14:paraId="60F2E779" w14:textId="77777777" w:rsidR="001320AD" w:rsidRPr="00C6116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61A6FA0D" w14:textId="77777777" w:rsidR="001320AD" w:rsidRPr="00C6116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1320AD" w:rsidRPr="00C61160" w14:paraId="2FAE9AD2" w14:textId="77777777" w:rsidTr="00173F4A">
        <w:tc>
          <w:tcPr>
            <w:tcW w:w="3350" w:type="dxa"/>
            <w:shd w:val="clear" w:color="auto" w:fill="auto"/>
          </w:tcPr>
          <w:p w14:paraId="1D28ACF3" w14:textId="38C46D2E" w:rsidR="001320AD" w:rsidRPr="00C61160" w:rsidRDefault="00A01B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</w:t>
            </w:r>
            <w:r w:rsidR="001320AD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โสร</w:t>
            </w:r>
            <w:proofErr w:type="spellStart"/>
            <w:r w:rsidR="001320AD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ัจ</w:t>
            </w:r>
            <w:proofErr w:type="spellEnd"/>
            <w:r w:rsidR="001320AD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จา บุญประสิทธิ์</w:t>
            </w:r>
          </w:p>
        </w:tc>
        <w:tc>
          <w:tcPr>
            <w:tcW w:w="2995" w:type="dxa"/>
            <w:shd w:val="clear" w:color="auto" w:fill="auto"/>
          </w:tcPr>
          <w:p w14:paraId="3C7FA1B2" w14:textId="77777777" w:rsidR="001320AD" w:rsidRPr="00C6116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076B0515" w14:textId="77777777" w:rsidR="001320AD" w:rsidRPr="00C6116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A55FD6" w:rsidRPr="00C61160" w14:paraId="6CA05DEA" w14:textId="77777777" w:rsidTr="00173F4A">
        <w:tc>
          <w:tcPr>
            <w:tcW w:w="3350" w:type="dxa"/>
            <w:shd w:val="clear" w:color="auto" w:fill="auto"/>
          </w:tcPr>
          <w:p w14:paraId="6C85B860" w14:textId="6275A8BC" w:rsidR="00A55FD6" w:rsidRPr="00C61160" w:rsidRDefault="00A55FD6" w:rsidP="00A55FD6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คุณพง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ษ์</w:t>
            </w:r>
            <w:proofErr w:type="spellEnd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เทพ เทศประทีป</w:t>
            </w:r>
          </w:p>
        </w:tc>
        <w:tc>
          <w:tcPr>
            <w:tcW w:w="2995" w:type="dxa"/>
            <w:shd w:val="clear" w:color="auto" w:fill="auto"/>
          </w:tcPr>
          <w:p w14:paraId="60FF3C20" w14:textId="6A4AB116" w:rsidR="00A55FD6" w:rsidRPr="00C61160" w:rsidRDefault="00A55FD6" w:rsidP="00A55FD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3AB27E34" w14:textId="1035D951" w:rsidR="00A55FD6" w:rsidRPr="00C61160" w:rsidRDefault="00A55FD6" w:rsidP="00A55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</w:tr>
      <w:tr w:rsidR="00071930" w:rsidRPr="00C61160" w14:paraId="629279C4" w14:textId="77777777" w:rsidTr="00173F4A">
        <w:tc>
          <w:tcPr>
            <w:tcW w:w="3350" w:type="dxa"/>
            <w:shd w:val="clear" w:color="auto" w:fill="auto"/>
          </w:tcPr>
          <w:p w14:paraId="5442314B" w14:textId="64D74077" w:rsidR="00071930" w:rsidRPr="00C61160" w:rsidRDefault="00FB3B6F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คุณสุนิสา ธนาพงศ์วงศ์เลิศ</w:t>
            </w:r>
          </w:p>
        </w:tc>
        <w:tc>
          <w:tcPr>
            <w:tcW w:w="2995" w:type="dxa"/>
            <w:shd w:val="clear" w:color="auto" w:fill="auto"/>
          </w:tcPr>
          <w:p w14:paraId="0A69DD7F" w14:textId="73E82CAD" w:rsidR="00071930" w:rsidRPr="00C61160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1A62FD0C" w14:textId="6B0D0445" w:rsidR="00071930" w:rsidRPr="00C61160" w:rsidRDefault="00FB3B6F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มารดาของผู้ถือหุ้น</w:t>
            </w:r>
          </w:p>
        </w:tc>
      </w:tr>
      <w:tr w:rsidR="00D2676D" w:rsidRPr="00C61160" w14:paraId="64EAEE99" w14:textId="77777777" w:rsidTr="00173F4A">
        <w:tc>
          <w:tcPr>
            <w:tcW w:w="3350" w:type="dxa"/>
            <w:shd w:val="clear" w:color="auto" w:fill="auto"/>
          </w:tcPr>
          <w:p w14:paraId="40303AB3" w14:textId="243D4B3B" w:rsidR="00D2676D" w:rsidRPr="00C61160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คุณ</w:t>
            </w:r>
            <w:r w:rsidR="00FB3B6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จรุงพัน</w:t>
            </w:r>
            <w:proofErr w:type="spellStart"/>
            <w:r w:rsidR="00FB3B6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ฑ์</w:t>
            </w:r>
            <w:proofErr w:type="spellEnd"/>
            <w:r w:rsidR="00FB3B6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เชนยะวณิช</w:t>
            </w:r>
          </w:p>
        </w:tc>
        <w:tc>
          <w:tcPr>
            <w:tcW w:w="2995" w:type="dxa"/>
            <w:shd w:val="clear" w:color="auto" w:fill="auto"/>
          </w:tcPr>
          <w:p w14:paraId="1548BDE5" w14:textId="61228C4B" w:rsidR="00D2676D" w:rsidRPr="00C61160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22A9BE01" w14:textId="278F213A" w:rsidR="00D2676D" w:rsidRPr="00C61160" w:rsidRDefault="00FB3B6F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พี่น้องของผู้ถือหุ้น</w:t>
            </w:r>
          </w:p>
        </w:tc>
      </w:tr>
    </w:tbl>
    <w:p w14:paraId="6197AA7A" w14:textId="2679905F" w:rsidR="007F7558" w:rsidRDefault="007F7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1D63C311" w14:textId="759FE735" w:rsidR="00D8353F" w:rsidRDefault="00E10F44" w:rsidP="0064721D">
      <w:pPr>
        <w:tabs>
          <w:tab w:val="clear" w:pos="454"/>
          <w:tab w:val="left" w:pos="72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รายการบัญชีที่มีสาระสำคัญกับบุคคลและบริษัทที่เกี่ยวข้องกัน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สำหรับปีสิ้นสุดวันที่ </w:t>
      </w:r>
      <w:r w:rsidR="00642891" w:rsidRPr="00C61160">
        <w:rPr>
          <w:rFonts w:ascii="Browallia New" w:hAnsi="Browallia New" w:cs="Browallia New"/>
          <w:sz w:val="28"/>
          <w:szCs w:val="28"/>
        </w:rPr>
        <w:t>31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42891" w:rsidRPr="00C61160">
        <w:rPr>
          <w:rFonts w:ascii="Browallia New" w:hAnsi="Browallia New" w:cs="Browallia New"/>
          <w:sz w:val="28"/>
          <w:szCs w:val="28"/>
        </w:rPr>
        <w:t>25</w:t>
      </w:r>
      <w:r w:rsidR="00BC6F01" w:rsidRPr="00C61160">
        <w:rPr>
          <w:rFonts w:ascii="Browallia New" w:hAnsi="Browallia New" w:cs="Browallia New"/>
          <w:sz w:val="28"/>
          <w:szCs w:val="28"/>
        </w:rPr>
        <w:t>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642891" w:rsidRPr="00C61160">
        <w:rPr>
          <w:rFonts w:ascii="Browallia New" w:hAnsi="Browallia New" w:cs="Browallia New"/>
          <w:sz w:val="28"/>
          <w:szCs w:val="28"/>
        </w:rPr>
        <w:t>25</w:t>
      </w:r>
      <w:r w:rsidR="000B7AF3" w:rsidRPr="00C61160">
        <w:rPr>
          <w:rFonts w:ascii="Browallia New" w:hAnsi="Browallia New" w:cs="Browallia New"/>
          <w:sz w:val="28"/>
          <w:szCs w:val="28"/>
        </w:rPr>
        <w:t>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6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ประกอบด้วย</w:t>
      </w:r>
      <w:bookmarkEnd w:id="5"/>
    </w:p>
    <w:p w14:paraId="23E2089C" w14:textId="77777777" w:rsidR="00252326" w:rsidRPr="005707FD" w:rsidRDefault="00252326" w:rsidP="00D8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9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1350"/>
        <w:gridCol w:w="236"/>
        <w:gridCol w:w="1141"/>
        <w:gridCol w:w="236"/>
        <w:gridCol w:w="1092"/>
        <w:gridCol w:w="236"/>
        <w:gridCol w:w="1114"/>
        <w:gridCol w:w="236"/>
        <w:gridCol w:w="1145"/>
      </w:tblGrid>
      <w:tr w:rsidR="00475180" w:rsidRPr="00C61160" w14:paraId="64B4D171" w14:textId="77777777" w:rsidTr="005423D4">
        <w:trPr>
          <w:tblHeader/>
        </w:trPr>
        <w:tc>
          <w:tcPr>
            <w:tcW w:w="2205" w:type="dxa"/>
          </w:tcPr>
          <w:p w14:paraId="64B4D16E" w14:textId="77777777" w:rsidR="00475180" w:rsidRPr="002D7217" w:rsidRDefault="00475180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4B4D16F" w14:textId="461F1477" w:rsidR="00475180" w:rsidRPr="002D7217" w:rsidRDefault="00475180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5D28445" w14:textId="77777777" w:rsidR="00475180" w:rsidRPr="002D7217" w:rsidRDefault="00475180" w:rsidP="00D22BF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200" w:type="dxa"/>
            <w:gridSpan w:val="7"/>
          </w:tcPr>
          <w:p w14:paraId="379412DA" w14:textId="5BA463DD" w:rsidR="00475180" w:rsidRPr="002D7217" w:rsidRDefault="00475180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</w:tr>
      <w:tr w:rsidR="00475180" w:rsidRPr="00C61160" w14:paraId="60C8C09C" w14:textId="77777777" w:rsidTr="005423D4">
        <w:trPr>
          <w:tblHeader/>
        </w:trPr>
        <w:tc>
          <w:tcPr>
            <w:tcW w:w="2205" w:type="dxa"/>
          </w:tcPr>
          <w:p w14:paraId="3FE72588" w14:textId="77777777" w:rsidR="00475180" w:rsidRPr="002D7217" w:rsidRDefault="00475180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197A641" w14:textId="6489249A" w:rsidR="00475180" w:rsidRPr="002D7217" w:rsidRDefault="00475180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นโยบาย</w:t>
            </w:r>
          </w:p>
        </w:tc>
        <w:tc>
          <w:tcPr>
            <w:tcW w:w="236" w:type="dxa"/>
          </w:tcPr>
          <w:p w14:paraId="17B36B45" w14:textId="77777777" w:rsidR="00475180" w:rsidRPr="002D7217" w:rsidRDefault="00475180" w:rsidP="00D22BF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469" w:type="dxa"/>
            <w:gridSpan w:val="3"/>
          </w:tcPr>
          <w:p w14:paraId="7806EB7A" w14:textId="4C70C4D2" w:rsidR="00475180" w:rsidRPr="002D7217" w:rsidRDefault="00D1181A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งบการ</w:t>
            </w:r>
            <w:r w:rsidR="00324547"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</w:t>
            </w:r>
            <w:r w:rsidR="00475180"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A9894B0" w14:textId="77777777" w:rsidR="00475180" w:rsidRPr="002D7217" w:rsidRDefault="00475180" w:rsidP="00DD545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</w:tcPr>
          <w:p w14:paraId="78153615" w14:textId="128F2F64" w:rsidR="00475180" w:rsidRPr="002D7217" w:rsidRDefault="00D1181A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งบการ</w:t>
            </w:r>
            <w:r w:rsidR="0041479B" w:rsidRPr="002D72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เงินเฉพาะบริษัท</w:t>
            </w:r>
          </w:p>
        </w:tc>
      </w:tr>
      <w:tr w:rsidR="00475180" w:rsidRPr="00C61160" w14:paraId="64B4D178" w14:textId="77777777" w:rsidTr="005423D4">
        <w:trPr>
          <w:tblHeader/>
        </w:trPr>
        <w:tc>
          <w:tcPr>
            <w:tcW w:w="2205" w:type="dxa"/>
          </w:tcPr>
          <w:p w14:paraId="64B4D172" w14:textId="77777777" w:rsidR="00475180" w:rsidRPr="002D7217" w:rsidRDefault="00475180" w:rsidP="00475180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64B4D173" w14:textId="77777777" w:rsidR="00475180" w:rsidRPr="002D7217" w:rsidRDefault="00475180" w:rsidP="00475180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14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36" w:type="dxa"/>
          </w:tcPr>
          <w:p w14:paraId="1E30F529" w14:textId="77777777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E610FEB" w14:textId="7C8B49D4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67CE280" w14:textId="574D5FCD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60BC38C" w14:textId="17691BD6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236" w:type="dxa"/>
          </w:tcPr>
          <w:p w14:paraId="17F31F61" w14:textId="77777777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B4D174" w14:textId="6E6CC6BB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7E96178" w14:textId="77777777" w:rsidR="00475180" w:rsidRPr="002D7217" w:rsidRDefault="00475180" w:rsidP="00475180">
            <w:pPr>
              <w:tabs>
                <w:tab w:val="clear" w:pos="1644"/>
                <w:tab w:val="left" w:pos="1542"/>
              </w:tabs>
              <w:spacing w:line="240" w:lineRule="auto"/>
              <w:ind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4B4D175" w14:textId="4936AE1F" w:rsidR="00475180" w:rsidRPr="002D7217" w:rsidRDefault="00475180" w:rsidP="0047518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475180" w:rsidRPr="00C61160" w14:paraId="49CD1EF0" w14:textId="77777777" w:rsidTr="005423D4">
        <w:trPr>
          <w:trHeight w:val="351"/>
          <w:tblHeader/>
        </w:trPr>
        <w:tc>
          <w:tcPr>
            <w:tcW w:w="2205" w:type="dxa"/>
          </w:tcPr>
          <w:p w14:paraId="3AF3EF5A" w14:textId="77777777" w:rsidR="00475180" w:rsidRPr="002D7217" w:rsidRDefault="00475180" w:rsidP="0057280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3B322BDC" w14:textId="77777777" w:rsidR="00475180" w:rsidRPr="002D7217" w:rsidRDefault="00475180" w:rsidP="0057280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16AC0C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21F03264" w14:textId="66B9D469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C0B42DA" w14:textId="1A3297A4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715DAAB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02CFD8C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EC95A70" w14:textId="35ACC5CC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CC5AB87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5D9F210D" w14:textId="3829F5C0" w:rsidR="00475180" w:rsidRPr="002D7217" w:rsidRDefault="00475180" w:rsidP="00572804">
            <w:pPr>
              <w:spacing w:line="240" w:lineRule="auto"/>
              <w:ind w:left="-255" w:firstLine="25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5180" w:rsidRPr="00C61160" w14:paraId="06773289" w14:textId="77777777" w:rsidTr="005423D4">
        <w:trPr>
          <w:tblHeader/>
        </w:trPr>
        <w:tc>
          <w:tcPr>
            <w:tcW w:w="2205" w:type="dxa"/>
          </w:tcPr>
          <w:p w14:paraId="459211F5" w14:textId="3A53EAEE" w:rsidR="00475180" w:rsidRPr="002D7217" w:rsidRDefault="00475180" w:rsidP="0057280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0FC7BC6C" w14:textId="77777777" w:rsidR="00475180" w:rsidRPr="002D7217" w:rsidRDefault="00475180" w:rsidP="0057280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19A1A9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</w:tcPr>
          <w:p w14:paraId="30CB2492" w14:textId="5E76B564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DAFE1B5" w14:textId="22FF2214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2" w:type="dxa"/>
          </w:tcPr>
          <w:p w14:paraId="0B936153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3BB510A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C943B98" w14:textId="375785F8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F63FEDA" w14:textId="77777777" w:rsidR="00475180" w:rsidRPr="002D7217" w:rsidRDefault="00475180" w:rsidP="0057280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5DBF378B" w14:textId="3D7A1427" w:rsidR="00475180" w:rsidRPr="002D7217" w:rsidRDefault="00475180" w:rsidP="00572804">
            <w:pPr>
              <w:spacing w:line="240" w:lineRule="auto"/>
              <w:ind w:left="-255" w:firstLine="25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F1B" w:rsidRPr="00C61160" w14:paraId="0B9BE15A" w14:textId="77777777" w:rsidTr="005423D4">
        <w:trPr>
          <w:trHeight w:val="227"/>
          <w:tblHeader/>
        </w:trPr>
        <w:tc>
          <w:tcPr>
            <w:tcW w:w="2205" w:type="dxa"/>
          </w:tcPr>
          <w:p w14:paraId="144316B5" w14:textId="60ADD041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CACCCE" w14:textId="3FADC829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236" w:type="dxa"/>
          </w:tcPr>
          <w:p w14:paraId="1EE3AD56" w14:textId="77777777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AC88F07" w14:textId="5748B489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236" w:type="dxa"/>
          </w:tcPr>
          <w:p w14:paraId="522540D0" w14:textId="6D7E8BDD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5E2B8F5F" w14:textId="1B42D0DA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B30A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36" w:type="dxa"/>
          </w:tcPr>
          <w:p w14:paraId="60250FA1" w14:textId="77777777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B1FFDBC" w14:textId="37AD6E77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48,651,047</w:t>
            </w:r>
          </w:p>
        </w:tc>
        <w:tc>
          <w:tcPr>
            <w:tcW w:w="236" w:type="dxa"/>
          </w:tcPr>
          <w:p w14:paraId="684E39D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vAlign w:val="bottom"/>
          </w:tcPr>
          <w:p w14:paraId="5555FBB9" w14:textId="71C9C07A" w:rsidR="009A5F1B" w:rsidRPr="002D7217" w:rsidRDefault="009A5F1B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6,308,411</w:t>
            </w:r>
          </w:p>
        </w:tc>
      </w:tr>
      <w:tr w:rsidR="009A5F1B" w:rsidRPr="00C61160" w14:paraId="66D79A4C" w14:textId="77777777" w:rsidTr="005423D4">
        <w:trPr>
          <w:trHeight w:val="227"/>
          <w:tblHeader/>
        </w:trPr>
        <w:tc>
          <w:tcPr>
            <w:tcW w:w="2205" w:type="dxa"/>
          </w:tcPr>
          <w:p w14:paraId="45E2E535" w14:textId="75CD39FA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C8007B6" w14:textId="5D362C05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236" w:type="dxa"/>
          </w:tcPr>
          <w:p w14:paraId="5ED60D11" w14:textId="77777777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2F62EAD" w14:textId="47240DE3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1,022,664</w:t>
            </w:r>
          </w:p>
        </w:tc>
        <w:tc>
          <w:tcPr>
            <w:tcW w:w="236" w:type="dxa"/>
          </w:tcPr>
          <w:p w14:paraId="46B48DCF" w14:textId="712D53D6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7B11CFC" w14:textId="0243B3EE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505,439</w:t>
            </w:r>
          </w:p>
        </w:tc>
        <w:tc>
          <w:tcPr>
            <w:tcW w:w="236" w:type="dxa"/>
          </w:tcPr>
          <w:p w14:paraId="00B1C0C6" w14:textId="77777777" w:rsidR="009A5F1B" w:rsidRPr="002D7217" w:rsidRDefault="009A5F1B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3D1B82" w14:textId="2F8AA548" w:rsidR="009A5F1B" w:rsidRPr="002D7217" w:rsidRDefault="00022B7C" w:rsidP="009A5F1B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A5F1B" w:rsidRPr="002D72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6"/>
                <w:szCs w:val="26"/>
              </w:rPr>
              <w:t>022</w:t>
            </w:r>
            <w:r w:rsidR="009A5F1B" w:rsidRPr="002D72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236" w:type="dxa"/>
          </w:tcPr>
          <w:p w14:paraId="4955312E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vAlign w:val="bottom"/>
          </w:tcPr>
          <w:p w14:paraId="644C86AD" w14:textId="63E9F424" w:rsidR="009A5F1B" w:rsidRPr="002D7217" w:rsidRDefault="009A5F1B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505,439</w:t>
            </w:r>
          </w:p>
        </w:tc>
      </w:tr>
      <w:tr w:rsidR="009A5F1B" w:rsidRPr="00C61160" w14:paraId="379CB0F6" w14:textId="77777777" w:rsidTr="005423D4">
        <w:trPr>
          <w:tblHeader/>
        </w:trPr>
        <w:tc>
          <w:tcPr>
            <w:tcW w:w="2205" w:type="dxa"/>
          </w:tcPr>
          <w:p w14:paraId="7620F543" w14:textId="4740870A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696DF4B0" w14:textId="5C98C1E1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236" w:type="dxa"/>
          </w:tcPr>
          <w:p w14:paraId="673C4E59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2" w:space="0" w:color="auto"/>
            </w:tcBorders>
          </w:tcPr>
          <w:p w14:paraId="3C4DF303" w14:textId="3720B22E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35,079</w:t>
            </w:r>
          </w:p>
        </w:tc>
        <w:tc>
          <w:tcPr>
            <w:tcW w:w="236" w:type="dxa"/>
          </w:tcPr>
          <w:p w14:paraId="3280E0AD" w14:textId="51A83033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2" w:space="0" w:color="auto"/>
            </w:tcBorders>
          </w:tcPr>
          <w:p w14:paraId="73E6B99A" w14:textId="629220CD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288,477</w:t>
            </w:r>
          </w:p>
        </w:tc>
        <w:tc>
          <w:tcPr>
            <w:tcW w:w="236" w:type="dxa"/>
          </w:tcPr>
          <w:p w14:paraId="0BBD2940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2" w:space="0" w:color="auto"/>
            </w:tcBorders>
            <w:vAlign w:val="bottom"/>
          </w:tcPr>
          <w:p w14:paraId="3A50ECC3" w14:textId="06AA058F" w:rsidR="009A5F1B" w:rsidRPr="002D7217" w:rsidRDefault="00022B7C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9A5F1B" w:rsidRPr="002D72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6"/>
                <w:szCs w:val="26"/>
              </w:rPr>
              <w:t>079</w:t>
            </w:r>
          </w:p>
        </w:tc>
        <w:tc>
          <w:tcPr>
            <w:tcW w:w="236" w:type="dxa"/>
          </w:tcPr>
          <w:p w14:paraId="72FE17D3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bottom w:val="single" w:sz="2" w:space="0" w:color="auto"/>
            </w:tcBorders>
            <w:vAlign w:val="bottom"/>
          </w:tcPr>
          <w:p w14:paraId="4D97D319" w14:textId="3BFEDEB7" w:rsidR="009A5F1B" w:rsidRPr="002D7217" w:rsidRDefault="00022B7C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B7C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9A5F1B" w:rsidRPr="002D7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2B7C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9A5F1B" w:rsidRPr="00C61160" w14:paraId="181794D1" w14:textId="77777777" w:rsidTr="005423D4">
        <w:trPr>
          <w:tblHeader/>
        </w:trPr>
        <w:tc>
          <w:tcPr>
            <w:tcW w:w="2205" w:type="dxa"/>
          </w:tcPr>
          <w:p w14:paraId="6C561F6B" w14:textId="539F9EEF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F002B41" w14:textId="2EACC09C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599AE2" w14:textId="77777777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2" w:space="0" w:color="auto"/>
              <w:bottom w:val="single" w:sz="12" w:space="0" w:color="auto"/>
            </w:tcBorders>
          </w:tcPr>
          <w:p w14:paraId="1C8FE452" w14:textId="3AB5D6E8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1,057,743</w:t>
            </w:r>
          </w:p>
        </w:tc>
        <w:tc>
          <w:tcPr>
            <w:tcW w:w="236" w:type="dxa"/>
          </w:tcPr>
          <w:p w14:paraId="628A9F10" w14:textId="11E1C003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2" w:space="0" w:color="auto"/>
              <w:bottom w:val="single" w:sz="12" w:space="0" w:color="auto"/>
            </w:tcBorders>
          </w:tcPr>
          <w:p w14:paraId="0862FABF" w14:textId="47F8F180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793,916</w:t>
            </w:r>
          </w:p>
        </w:tc>
        <w:tc>
          <w:tcPr>
            <w:tcW w:w="236" w:type="dxa"/>
          </w:tcPr>
          <w:p w14:paraId="5584D02B" w14:textId="77777777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04883F4C" w14:textId="4A184ED2" w:rsidR="009A5F1B" w:rsidRPr="002D7217" w:rsidRDefault="009A5F1B" w:rsidP="009A5F1B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49,708,790</w:t>
            </w:r>
          </w:p>
        </w:tc>
        <w:tc>
          <w:tcPr>
            <w:tcW w:w="236" w:type="dxa"/>
          </w:tcPr>
          <w:p w14:paraId="1C69C910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79F1028C" w14:textId="26136584" w:rsidR="009A5F1B" w:rsidRPr="002D7217" w:rsidRDefault="00022B7C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2B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5F1B" w:rsidRPr="002D72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A5F1B" w:rsidRPr="002D72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9A5F1B" w:rsidRPr="00C61160" w14:paraId="5F4C5559" w14:textId="77777777" w:rsidTr="005423D4">
        <w:trPr>
          <w:trHeight w:val="333"/>
          <w:tblHeader/>
        </w:trPr>
        <w:tc>
          <w:tcPr>
            <w:tcW w:w="2205" w:type="dxa"/>
          </w:tcPr>
          <w:p w14:paraId="099A573F" w14:textId="77777777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0111B1A8" w14:textId="77777777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ED91C20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12" w:space="0" w:color="auto"/>
            </w:tcBorders>
          </w:tcPr>
          <w:p w14:paraId="0A18C3E8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32056C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3AAF3C3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FA7147A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12" w:space="0" w:color="auto"/>
            </w:tcBorders>
            <w:vAlign w:val="bottom"/>
          </w:tcPr>
          <w:p w14:paraId="77C9731E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6524E32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tcBorders>
              <w:top w:val="single" w:sz="12" w:space="0" w:color="auto"/>
            </w:tcBorders>
            <w:vAlign w:val="bottom"/>
          </w:tcPr>
          <w:p w14:paraId="1E8E973A" w14:textId="77777777" w:rsidR="009A5F1B" w:rsidRPr="002D7217" w:rsidRDefault="009A5F1B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F1B" w:rsidRPr="00C61160" w14:paraId="162EA79D" w14:textId="77777777" w:rsidTr="005423D4">
        <w:trPr>
          <w:trHeight w:val="333"/>
          <w:tblHeader/>
        </w:trPr>
        <w:tc>
          <w:tcPr>
            <w:tcW w:w="2205" w:type="dxa"/>
          </w:tcPr>
          <w:p w14:paraId="3FFD85E5" w14:textId="73646F63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ขาย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ทรัพย์สิน</w:t>
            </w:r>
          </w:p>
        </w:tc>
        <w:tc>
          <w:tcPr>
            <w:tcW w:w="1350" w:type="dxa"/>
          </w:tcPr>
          <w:p w14:paraId="7C06786E" w14:textId="77777777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F4716CA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</w:tcPr>
          <w:p w14:paraId="0541FC8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F829DC4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2" w:type="dxa"/>
          </w:tcPr>
          <w:p w14:paraId="60EB3B4C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B4EBD4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6C14C5A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09AEB91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24BEF78" w14:textId="77777777" w:rsidR="009A5F1B" w:rsidRPr="002D7217" w:rsidRDefault="009A5F1B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3D4" w:rsidRPr="00C61160" w14:paraId="214A438B" w14:textId="77777777" w:rsidTr="005423D4">
        <w:trPr>
          <w:trHeight w:val="333"/>
          <w:tblHeader/>
        </w:trPr>
        <w:tc>
          <w:tcPr>
            <w:tcW w:w="2205" w:type="dxa"/>
          </w:tcPr>
          <w:p w14:paraId="6EDEC192" w14:textId="6F120FD7" w:rsidR="005423D4" w:rsidRPr="002D7217" w:rsidRDefault="005423D4" w:rsidP="005423D4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765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</w:tcPr>
          <w:p w14:paraId="72B4E643" w14:textId="22F69415" w:rsidR="005423D4" w:rsidRPr="002D7217" w:rsidRDefault="005423D4" w:rsidP="005423D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236" w:type="dxa"/>
          </w:tcPr>
          <w:p w14:paraId="20F28BA8" w14:textId="77777777" w:rsidR="005423D4" w:rsidRPr="002D7217" w:rsidRDefault="005423D4" w:rsidP="005423D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</w:tcPr>
          <w:p w14:paraId="13E4747D" w14:textId="2DDA882F" w:rsidR="005423D4" w:rsidRPr="005423D4" w:rsidRDefault="005423D4" w:rsidP="005423D4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236" w:type="dxa"/>
          </w:tcPr>
          <w:p w14:paraId="3E55ABB0" w14:textId="77777777" w:rsidR="005423D4" w:rsidRPr="005423D4" w:rsidRDefault="005423D4" w:rsidP="005423D4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14:paraId="77A85554" w14:textId="33080CA6" w:rsidR="005423D4" w:rsidRPr="005423D4" w:rsidRDefault="005423D4" w:rsidP="005423D4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236" w:type="dxa"/>
          </w:tcPr>
          <w:p w14:paraId="0FDE61EB" w14:textId="77777777" w:rsidR="005423D4" w:rsidRPr="002D7217" w:rsidRDefault="005423D4" w:rsidP="005423D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15F2526" w14:textId="6D702006" w:rsidR="005423D4" w:rsidRPr="002D7217" w:rsidRDefault="005423D4" w:rsidP="005423D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</w:rPr>
              <w:t>682</w:t>
            </w:r>
            <w:r w:rsidRPr="002D7217">
              <w:rPr>
                <w:rFonts w:ascii="Browallia New" w:hAnsi="Browallia New" w:cs="Browallia New"/>
                <w:sz w:val="26"/>
                <w:szCs w:val="26"/>
              </w:rPr>
              <w:t>,243</w:t>
            </w:r>
          </w:p>
        </w:tc>
        <w:tc>
          <w:tcPr>
            <w:tcW w:w="236" w:type="dxa"/>
          </w:tcPr>
          <w:p w14:paraId="1A21062A" w14:textId="77777777" w:rsidR="005423D4" w:rsidRPr="002D7217" w:rsidRDefault="005423D4" w:rsidP="005423D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</w:tcPr>
          <w:p w14:paraId="7FF6272F" w14:textId="3166D6AB" w:rsidR="005423D4" w:rsidRPr="002D7217" w:rsidRDefault="005423D4" w:rsidP="005423D4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D72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-</w:t>
            </w:r>
          </w:p>
        </w:tc>
      </w:tr>
      <w:tr w:rsidR="009A5F1B" w:rsidRPr="00C61160" w14:paraId="7F5C365E" w14:textId="77777777" w:rsidTr="005423D4">
        <w:trPr>
          <w:trHeight w:val="333"/>
          <w:tblHeader/>
        </w:trPr>
        <w:tc>
          <w:tcPr>
            <w:tcW w:w="2205" w:type="dxa"/>
          </w:tcPr>
          <w:p w14:paraId="6A7E2E2B" w14:textId="77777777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05BE1A31" w14:textId="77777777" w:rsidR="009A5F1B" w:rsidRPr="002D7217" w:rsidRDefault="009A5F1B" w:rsidP="009A5F1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A959A7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12" w:space="0" w:color="auto"/>
            </w:tcBorders>
          </w:tcPr>
          <w:p w14:paraId="435AA528" w14:textId="34F6AF21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2186B13" w14:textId="43AF9E59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1003C131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6AC2B35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12" w:space="0" w:color="auto"/>
            </w:tcBorders>
            <w:vAlign w:val="bottom"/>
          </w:tcPr>
          <w:p w14:paraId="68FF72DC" w14:textId="32147A7F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F42FD0F" w14:textId="77777777" w:rsidR="009A5F1B" w:rsidRPr="002D7217" w:rsidRDefault="009A5F1B" w:rsidP="009A5F1B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  <w:tcBorders>
              <w:top w:val="single" w:sz="12" w:space="0" w:color="auto"/>
            </w:tcBorders>
            <w:vAlign w:val="bottom"/>
          </w:tcPr>
          <w:p w14:paraId="2AE65071" w14:textId="230EF112" w:rsidR="009A5F1B" w:rsidRPr="002D7217" w:rsidRDefault="009A5F1B" w:rsidP="009A5F1B">
            <w:pPr>
              <w:spacing w:line="240" w:lineRule="auto"/>
              <w:ind w:left="-255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F1B" w:rsidRPr="00C61160" w14:paraId="64B4D1D9" w14:textId="77777777" w:rsidTr="005423D4">
        <w:trPr>
          <w:trHeight w:val="74"/>
        </w:trPr>
        <w:tc>
          <w:tcPr>
            <w:tcW w:w="2205" w:type="dxa"/>
          </w:tcPr>
          <w:p w14:paraId="64B4D1D3" w14:textId="77777777" w:rsidR="009A5F1B" w:rsidRPr="002D7217" w:rsidRDefault="009A5F1B" w:rsidP="009A5F1B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50" w:type="dxa"/>
          </w:tcPr>
          <w:p w14:paraId="64B4D1D4" w14:textId="77777777" w:rsidR="009A5F1B" w:rsidRPr="002D7217" w:rsidRDefault="009A5F1B" w:rsidP="009A5F1B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2E6334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38DCDE6B" w14:textId="2EBEF79F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01427F6" w14:textId="56273303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2" w:type="dxa"/>
          </w:tcPr>
          <w:p w14:paraId="7B2CF688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091E5A1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</w:tcPr>
          <w:p w14:paraId="64B4D1D5" w14:textId="1D52E7C3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0740C69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</w:tcPr>
          <w:p w14:paraId="64B4D1D6" w14:textId="269515DA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5F1B" w:rsidRPr="00C61160" w14:paraId="64B4D1E0" w14:textId="77777777" w:rsidTr="005423D4">
        <w:tc>
          <w:tcPr>
            <w:tcW w:w="2205" w:type="dxa"/>
          </w:tcPr>
          <w:p w14:paraId="64B4D1DA" w14:textId="32C5DF6F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4B4D1DB" w14:textId="77777777" w:rsidR="009A5F1B" w:rsidRPr="002D7217" w:rsidRDefault="009A5F1B" w:rsidP="009A5F1B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DDEBC9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12" w:space="0" w:color="auto"/>
            </w:tcBorders>
          </w:tcPr>
          <w:p w14:paraId="4A97DDA9" w14:textId="6705DC5B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29,084,022</w:t>
            </w:r>
          </w:p>
        </w:tc>
        <w:tc>
          <w:tcPr>
            <w:tcW w:w="236" w:type="dxa"/>
          </w:tcPr>
          <w:p w14:paraId="7D1FFAFE" w14:textId="1AF52BA3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7AC1EA6E" w14:textId="1E0F80DB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21,026,508</w:t>
            </w:r>
          </w:p>
        </w:tc>
        <w:tc>
          <w:tcPr>
            <w:tcW w:w="236" w:type="dxa"/>
          </w:tcPr>
          <w:p w14:paraId="71A75E4D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12" w:space="0" w:color="auto"/>
            </w:tcBorders>
          </w:tcPr>
          <w:p w14:paraId="64B4D1DC" w14:textId="6CD11605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29,084,022</w:t>
            </w:r>
          </w:p>
        </w:tc>
        <w:tc>
          <w:tcPr>
            <w:tcW w:w="236" w:type="dxa"/>
          </w:tcPr>
          <w:p w14:paraId="3D354300" w14:textId="77777777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tcBorders>
              <w:bottom w:val="single" w:sz="12" w:space="0" w:color="auto"/>
            </w:tcBorders>
          </w:tcPr>
          <w:p w14:paraId="64B4D1DD" w14:textId="5C0B48F4" w:rsidR="009A5F1B" w:rsidRPr="002D7217" w:rsidRDefault="009A5F1B" w:rsidP="009A5F1B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7217">
              <w:rPr>
                <w:rFonts w:ascii="Browallia New" w:hAnsi="Browallia New" w:cs="Browallia New"/>
                <w:sz w:val="26"/>
                <w:szCs w:val="26"/>
              </w:rPr>
              <w:t>21,026,508</w:t>
            </w:r>
          </w:p>
        </w:tc>
      </w:tr>
    </w:tbl>
    <w:p w14:paraId="32829528" w14:textId="157858E6" w:rsidR="00B805E4" w:rsidRDefault="00B805E4" w:rsidP="00D94EE8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1E2" w14:textId="04D8296D" w:rsidR="00642891" w:rsidRPr="00C61160" w:rsidRDefault="00E10F44" w:rsidP="00D20D6F">
      <w:pPr>
        <w:tabs>
          <w:tab w:val="clear" w:pos="454"/>
          <w:tab w:val="left" w:pos="72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70BBD" w:rsidRPr="00C61160">
        <w:rPr>
          <w:rFonts w:ascii="Browallia New" w:hAnsi="Browallia New" w:cs="Browallia New"/>
          <w:sz w:val="28"/>
          <w:szCs w:val="28"/>
        </w:rPr>
        <w:t>31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42891" w:rsidRPr="00C61160">
        <w:rPr>
          <w:rFonts w:ascii="Browallia New" w:hAnsi="Browallia New" w:cs="Browallia New"/>
          <w:sz w:val="28"/>
          <w:szCs w:val="28"/>
        </w:rPr>
        <w:t>25</w:t>
      </w:r>
      <w:r w:rsidR="00BC6F01" w:rsidRPr="00C61160">
        <w:rPr>
          <w:rFonts w:ascii="Browallia New" w:hAnsi="Browallia New" w:cs="Browallia New"/>
          <w:sz w:val="28"/>
          <w:szCs w:val="28"/>
        </w:rPr>
        <w:t>6</w:t>
      </w:r>
      <w:r w:rsidR="005D4E60">
        <w:rPr>
          <w:rFonts w:ascii="Browallia New" w:hAnsi="Browallia New" w:cs="Browallia New"/>
          <w:sz w:val="28"/>
          <w:szCs w:val="28"/>
        </w:rPr>
        <w:t>7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642891" w:rsidRPr="00C61160">
        <w:rPr>
          <w:rFonts w:ascii="Browallia New" w:hAnsi="Browallia New" w:cs="Browallia New"/>
          <w:sz w:val="28"/>
          <w:szCs w:val="28"/>
        </w:rPr>
        <w:t xml:space="preserve"> 25</w:t>
      </w:r>
      <w:r w:rsidR="000B7AF3" w:rsidRPr="00C61160">
        <w:rPr>
          <w:rFonts w:ascii="Browallia New" w:hAnsi="Browallia New" w:cs="Browallia New"/>
          <w:sz w:val="28"/>
          <w:szCs w:val="28"/>
        </w:rPr>
        <w:t>6</w:t>
      </w:r>
      <w:r w:rsidR="005D4E60">
        <w:rPr>
          <w:rFonts w:ascii="Browallia New" w:hAnsi="Browallia New" w:cs="Browallia New"/>
          <w:sz w:val="28"/>
          <w:szCs w:val="28"/>
        </w:rPr>
        <w:t>6</w:t>
      </w:r>
      <w:r w:rsidR="00642891" w:rsidRPr="00C61160">
        <w:rPr>
          <w:rFonts w:ascii="Browallia New" w:hAnsi="Browallia New" w:cs="Browallia New"/>
          <w:sz w:val="28"/>
          <w:szCs w:val="28"/>
          <w:cs/>
        </w:rPr>
        <w:t xml:space="preserve"> ประกอบด้วย</w:t>
      </w:r>
    </w:p>
    <w:p w14:paraId="64B4D1E3" w14:textId="77777777" w:rsidR="00344453" w:rsidRPr="00C61160" w:rsidRDefault="00344453" w:rsidP="001943C5">
      <w:pPr>
        <w:spacing w:line="240" w:lineRule="auto"/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029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147"/>
        <w:gridCol w:w="1295"/>
        <w:gridCol w:w="270"/>
        <w:gridCol w:w="1317"/>
        <w:gridCol w:w="236"/>
        <w:gridCol w:w="1267"/>
        <w:gridCol w:w="236"/>
        <w:gridCol w:w="1261"/>
      </w:tblGrid>
      <w:tr w:rsidR="005D4E60" w:rsidRPr="00C61160" w14:paraId="6539D6AE" w14:textId="77777777" w:rsidTr="002E4A46">
        <w:trPr>
          <w:cantSplit/>
        </w:trPr>
        <w:tc>
          <w:tcPr>
            <w:tcW w:w="3147" w:type="dxa"/>
          </w:tcPr>
          <w:p w14:paraId="2E6A09DC" w14:textId="77777777" w:rsidR="005D4E60" w:rsidRPr="00C61160" w:rsidRDefault="005D4E60" w:rsidP="009028A3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2" w:type="dxa"/>
            <w:gridSpan w:val="7"/>
            <w:tcBorders>
              <w:bottom w:val="single" w:sz="4" w:space="0" w:color="auto"/>
            </w:tcBorders>
          </w:tcPr>
          <w:p w14:paraId="23754737" w14:textId="191B5FC3" w:rsidR="005D4E60" w:rsidRPr="00C61160" w:rsidRDefault="005D4E60" w:rsidP="009028A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D4E60" w:rsidRPr="00C61160" w14:paraId="008197DA" w14:textId="77777777" w:rsidTr="002E4A46">
        <w:trPr>
          <w:cantSplit/>
        </w:trPr>
        <w:tc>
          <w:tcPr>
            <w:tcW w:w="3147" w:type="dxa"/>
          </w:tcPr>
          <w:p w14:paraId="16DBFE7C" w14:textId="77777777" w:rsidR="005D4E60" w:rsidRPr="00C61160" w:rsidRDefault="005D4E60" w:rsidP="00C2505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E89F5" w14:textId="6C52A7FA" w:rsidR="005D4E60" w:rsidRPr="00C61160" w:rsidRDefault="00D1181A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5D4E60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8BF243D" w14:textId="77777777" w:rsidR="005D4E60" w:rsidRPr="00C61160" w:rsidRDefault="005D4E60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DE26C1" w14:textId="21409FC4" w:rsidR="005D4E60" w:rsidRPr="00C61160" w:rsidRDefault="00D1181A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5D4E60" w:rsidRPr="00C61160" w14:paraId="24101BDF" w14:textId="77777777" w:rsidTr="002E4A46">
        <w:trPr>
          <w:cantSplit/>
        </w:trPr>
        <w:tc>
          <w:tcPr>
            <w:tcW w:w="3147" w:type="dxa"/>
          </w:tcPr>
          <w:p w14:paraId="061ABA20" w14:textId="77777777" w:rsidR="005D4E60" w:rsidRPr="00C61160" w:rsidRDefault="005D4E60" w:rsidP="005D4E6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1792324" w14:textId="596EF761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44093907" w14:textId="71847493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63185E" w14:textId="1423FF63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AB792" w14:textId="77777777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514BAE" w14:textId="27842E5D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D144C7" w14:textId="77777777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855CA" w14:textId="5815C11A" w:rsidR="005D4E60" w:rsidRPr="00C61160" w:rsidRDefault="005D4E60" w:rsidP="005D4E6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5D4E60" w:rsidRPr="00C61160" w14:paraId="3090CE3F" w14:textId="77777777" w:rsidTr="002E4A46">
        <w:trPr>
          <w:cantSplit/>
          <w:trHeight w:val="329"/>
        </w:trPr>
        <w:tc>
          <w:tcPr>
            <w:tcW w:w="3147" w:type="dxa"/>
          </w:tcPr>
          <w:p w14:paraId="63290A57" w14:textId="77777777" w:rsidR="005D4E60" w:rsidRPr="00C61160" w:rsidRDefault="005D4E60" w:rsidP="00C2505D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8FF1122" w14:textId="77777777" w:rsidR="005D4E60" w:rsidRPr="00C61160" w:rsidRDefault="005D4E60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4E063F2" w14:textId="243AA600" w:rsidR="005D4E60" w:rsidRPr="00C61160" w:rsidRDefault="005D4E60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</w:tcBorders>
          </w:tcPr>
          <w:p w14:paraId="387E93C2" w14:textId="6C4B03DF" w:rsidR="005D4E60" w:rsidRPr="00C61160" w:rsidRDefault="005D4E60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551FD6" w14:textId="77777777" w:rsidR="005D4E60" w:rsidRPr="00C61160" w:rsidRDefault="005D4E60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</w:tcBorders>
          </w:tcPr>
          <w:p w14:paraId="6AF73F62" w14:textId="19037967" w:rsidR="005D4E60" w:rsidRPr="00C61160" w:rsidRDefault="005D4E60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A477E80" w14:textId="77777777" w:rsidR="005D4E60" w:rsidRPr="00C61160" w:rsidRDefault="005D4E60" w:rsidP="00C2505D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1" w:type="dxa"/>
            <w:vAlign w:val="center"/>
          </w:tcPr>
          <w:p w14:paraId="13CCBD8F" w14:textId="77777777" w:rsidR="005D4E60" w:rsidRPr="00C61160" w:rsidRDefault="005D4E60" w:rsidP="00C2505D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5D4E60" w:rsidRPr="00C61160" w14:paraId="087925AA" w14:textId="77777777" w:rsidTr="002E4A46">
        <w:trPr>
          <w:cantSplit/>
        </w:trPr>
        <w:tc>
          <w:tcPr>
            <w:tcW w:w="3147" w:type="dxa"/>
            <w:vAlign w:val="bottom"/>
          </w:tcPr>
          <w:p w14:paraId="3E4522AD" w14:textId="77777777" w:rsidR="005D4E60" w:rsidRPr="00C61160" w:rsidRDefault="005D4E60" w:rsidP="00C2505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95" w:type="dxa"/>
          </w:tcPr>
          <w:p w14:paraId="35F5B72F" w14:textId="77777777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7E0ED79" w14:textId="0D2DED4F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nil"/>
            </w:tcBorders>
          </w:tcPr>
          <w:p w14:paraId="7D500DE0" w14:textId="457796CC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320EC" w14:textId="77777777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</w:tcBorders>
          </w:tcPr>
          <w:p w14:paraId="03315213" w14:textId="26D9D091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65495" w14:textId="77777777" w:rsidR="005D4E60" w:rsidRPr="00C61160" w:rsidRDefault="005D4E60" w:rsidP="00C2505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</w:tcPr>
          <w:p w14:paraId="57879C04" w14:textId="77777777" w:rsidR="005D4E60" w:rsidRPr="00C61160" w:rsidRDefault="005D4E6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010" w:rsidRPr="00C61160" w14:paraId="60097E67" w14:textId="77777777" w:rsidTr="002E4A46">
        <w:trPr>
          <w:cantSplit/>
        </w:trPr>
        <w:tc>
          <w:tcPr>
            <w:tcW w:w="3147" w:type="dxa"/>
            <w:vAlign w:val="bottom"/>
          </w:tcPr>
          <w:p w14:paraId="18994B3E" w14:textId="070384DC" w:rsidR="00B96010" w:rsidRPr="008F0570" w:rsidRDefault="00B96010" w:rsidP="00B96010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8F057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</w:tcPr>
          <w:p w14:paraId="4BE83728" w14:textId="4CE62FC5" w:rsidR="00B96010" w:rsidRPr="005423D4" w:rsidRDefault="00B96010" w:rsidP="00B96010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23D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270" w:type="dxa"/>
            <w:tcBorders>
              <w:right w:val="nil"/>
            </w:tcBorders>
          </w:tcPr>
          <w:p w14:paraId="2698C4C3" w14:textId="77777777" w:rsidR="00B96010" w:rsidRPr="005423D4" w:rsidRDefault="00B96010" w:rsidP="00B9601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nil"/>
            </w:tcBorders>
          </w:tcPr>
          <w:p w14:paraId="4DC12E67" w14:textId="60C61767" w:rsidR="00B96010" w:rsidRPr="005423D4" w:rsidRDefault="00B96010" w:rsidP="00B96010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23D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1DFCCA" w14:textId="77777777" w:rsidR="00B96010" w:rsidRPr="00C61160" w:rsidRDefault="00B96010" w:rsidP="00B9601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</w:tcBorders>
          </w:tcPr>
          <w:p w14:paraId="24777CEB" w14:textId="50B67C77" w:rsidR="00B96010" w:rsidRPr="00C61160" w:rsidRDefault="00B96010" w:rsidP="00B9601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46,210,940</w:t>
            </w:r>
          </w:p>
        </w:tc>
        <w:tc>
          <w:tcPr>
            <w:tcW w:w="236" w:type="dxa"/>
          </w:tcPr>
          <w:p w14:paraId="17000B4E" w14:textId="77777777" w:rsidR="00B96010" w:rsidRPr="00C61160" w:rsidRDefault="00B96010" w:rsidP="00B96010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</w:tcPr>
          <w:p w14:paraId="77BE7132" w14:textId="7ADA8F31" w:rsidR="00B96010" w:rsidRPr="005423D4" w:rsidRDefault="00B96010" w:rsidP="00B96010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23D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-</w:t>
            </w:r>
          </w:p>
        </w:tc>
      </w:tr>
      <w:tr w:rsidR="005D4E60" w:rsidRPr="00C61160" w14:paraId="4CEED3B3" w14:textId="77777777" w:rsidTr="002E4A46">
        <w:trPr>
          <w:cantSplit/>
        </w:trPr>
        <w:tc>
          <w:tcPr>
            <w:tcW w:w="3147" w:type="dxa"/>
            <w:shd w:val="clear" w:color="auto" w:fill="auto"/>
          </w:tcPr>
          <w:p w14:paraId="2AA6A6ED" w14:textId="77777777" w:rsidR="005D4E60" w:rsidRPr="00C61160" w:rsidRDefault="005D4E60" w:rsidP="005D4E60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06640F6" w14:textId="0FEB51CC" w:rsidR="005D4E60" w:rsidRPr="00C61160" w:rsidRDefault="00F51A81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856,050</w:t>
            </w:r>
          </w:p>
        </w:tc>
        <w:tc>
          <w:tcPr>
            <w:tcW w:w="270" w:type="dxa"/>
            <w:tcBorders>
              <w:right w:val="nil"/>
            </w:tcBorders>
          </w:tcPr>
          <w:p w14:paraId="547B9D6D" w14:textId="5623399E" w:rsidR="005D4E60" w:rsidRPr="00C61160" w:rsidRDefault="005D4E60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</w:tcBorders>
          </w:tcPr>
          <w:p w14:paraId="565EA677" w14:textId="56A35EE0" w:rsidR="005D4E60" w:rsidRPr="00C61160" w:rsidRDefault="005D4E60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0DD8C0" w14:textId="77777777" w:rsidR="005D4E60" w:rsidRPr="00C61160" w:rsidRDefault="005D4E60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</w:tcBorders>
            <w:vAlign w:val="bottom"/>
          </w:tcPr>
          <w:p w14:paraId="0825114E" w14:textId="7788529E" w:rsidR="005D4E60" w:rsidRPr="00C61160" w:rsidRDefault="00F51A81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856,050</w:t>
            </w:r>
          </w:p>
        </w:tc>
        <w:tc>
          <w:tcPr>
            <w:tcW w:w="236" w:type="dxa"/>
          </w:tcPr>
          <w:p w14:paraId="11158A4C" w14:textId="77777777" w:rsidR="005D4E60" w:rsidRPr="00C61160" w:rsidRDefault="005D4E60" w:rsidP="005D4E60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267387D" w14:textId="73468FC8" w:rsidR="005D4E60" w:rsidRPr="00C61160" w:rsidRDefault="005D4E60" w:rsidP="005D4E6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8F0570" w:rsidRPr="00C61160" w14:paraId="097DDD4A" w14:textId="77777777" w:rsidTr="002E4A46">
        <w:trPr>
          <w:cantSplit/>
        </w:trPr>
        <w:tc>
          <w:tcPr>
            <w:tcW w:w="3147" w:type="dxa"/>
            <w:shd w:val="clear" w:color="auto" w:fill="auto"/>
          </w:tcPr>
          <w:p w14:paraId="7F3B21FA" w14:textId="60B253B5" w:rsidR="008F0570" w:rsidRPr="00C61160" w:rsidRDefault="00973417" w:rsidP="008F0570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12" w:space="0" w:color="auto"/>
            </w:tcBorders>
          </w:tcPr>
          <w:p w14:paraId="1A937E84" w14:textId="571622EF" w:rsidR="008F0570" w:rsidRPr="00C61160" w:rsidRDefault="00F51A81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856,050</w:t>
            </w:r>
          </w:p>
        </w:tc>
        <w:tc>
          <w:tcPr>
            <w:tcW w:w="270" w:type="dxa"/>
            <w:tcBorders>
              <w:right w:val="nil"/>
            </w:tcBorders>
          </w:tcPr>
          <w:p w14:paraId="276949D3" w14:textId="77777777" w:rsidR="008F0570" w:rsidRPr="00C61160" w:rsidRDefault="008F0570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D41DC27" w14:textId="2D2EFF81" w:rsidR="008F0570" w:rsidRPr="00C61160" w:rsidRDefault="008F0570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A775FF" w14:textId="77777777" w:rsidR="008F0570" w:rsidRPr="00C61160" w:rsidRDefault="008F0570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D668975" w14:textId="392A940A" w:rsidR="008F0570" w:rsidRPr="00C61160" w:rsidRDefault="00F51A81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47,066,990</w:t>
            </w:r>
          </w:p>
        </w:tc>
        <w:tc>
          <w:tcPr>
            <w:tcW w:w="236" w:type="dxa"/>
          </w:tcPr>
          <w:p w14:paraId="41B434D5" w14:textId="77777777" w:rsidR="008F0570" w:rsidRPr="00C61160" w:rsidRDefault="008F0570" w:rsidP="008F0570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95B955D" w14:textId="7F0CBA3F" w:rsidR="008F0570" w:rsidRPr="00C61160" w:rsidRDefault="008F0570" w:rsidP="008F0570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</w:tbl>
    <w:p w14:paraId="0E8325A7" w14:textId="08303756" w:rsidR="00904A8D" w:rsidRPr="00C61160" w:rsidRDefault="00904A8D" w:rsidP="00206F4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B6AC21" w14:textId="69AAA968" w:rsidR="003B5089" w:rsidRPr="003B5089" w:rsidRDefault="00893CCF" w:rsidP="003B5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AAE41FB" w14:textId="6F2933D7" w:rsidR="00B9519C" w:rsidRPr="00626569" w:rsidRDefault="00E6478A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26569">
        <w:rPr>
          <w:rFonts w:ascii="Browallia New" w:hAnsi="Browallia New" w:cs="Browall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57D833F" w14:textId="77777777" w:rsidR="00206F4C" w:rsidRPr="00C61160" w:rsidRDefault="00206F4C" w:rsidP="00206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11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77"/>
        <w:gridCol w:w="1332"/>
        <w:gridCol w:w="270"/>
        <w:gridCol w:w="1305"/>
        <w:gridCol w:w="252"/>
        <w:gridCol w:w="1260"/>
        <w:gridCol w:w="236"/>
        <w:gridCol w:w="1285"/>
      </w:tblGrid>
      <w:tr w:rsidR="00521602" w:rsidRPr="00C61160" w14:paraId="785A33B9" w14:textId="77777777" w:rsidTr="00521602">
        <w:trPr>
          <w:cantSplit/>
          <w:tblHeader/>
        </w:trPr>
        <w:tc>
          <w:tcPr>
            <w:tcW w:w="3177" w:type="dxa"/>
          </w:tcPr>
          <w:p w14:paraId="0983A2E5" w14:textId="77777777" w:rsidR="00521602" w:rsidRPr="00C61160" w:rsidRDefault="0052160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A0CCE7C" w14:textId="68BFE3D0" w:rsidR="00521602" w:rsidRPr="00C61160" w:rsidRDefault="00521602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225A9" w:rsidRPr="00C61160" w14:paraId="2121D284" w14:textId="77777777" w:rsidTr="00521602">
        <w:trPr>
          <w:cantSplit/>
          <w:tblHeader/>
        </w:trPr>
        <w:tc>
          <w:tcPr>
            <w:tcW w:w="3177" w:type="dxa"/>
          </w:tcPr>
          <w:p w14:paraId="173731BE" w14:textId="77777777" w:rsidR="006225A9" w:rsidRPr="00C61160" w:rsidRDefault="006225A9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</w:tcPr>
          <w:p w14:paraId="11A58C20" w14:textId="2AF05DBD" w:rsidR="006225A9" w:rsidRPr="00C61160" w:rsidRDefault="00D1181A" w:rsidP="005B187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6225A9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tcBorders>
              <w:top w:val="single" w:sz="4" w:space="0" w:color="auto"/>
              <w:right w:val="nil"/>
            </w:tcBorders>
          </w:tcPr>
          <w:p w14:paraId="376531DA" w14:textId="786D3C0C" w:rsidR="006225A9" w:rsidRPr="00C61160" w:rsidRDefault="006225A9" w:rsidP="005B187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7C0D95" w14:textId="1F8414C6" w:rsidR="006225A9" w:rsidRPr="00C61160" w:rsidRDefault="00D1181A" w:rsidP="0041479B">
            <w:pPr>
              <w:tabs>
                <w:tab w:val="clear" w:pos="2580"/>
                <w:tab w:val="left" w:pos="2100"/>
              </w:tabs>
              <w:spacing w:line="240" w:lineRule="auto"/>
              <w:ind w:left="-96" w:right="-11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6225A9" w:rsidRPr="00C61160" w14:paraId="48A0E5C9" w14:textId="77777777" w:rsidTr="00521602">
        <w:trPr>
          <w:cantSplit/>
          <w:tblHeader/>
        </w:trPr>
        <w:tc>
          <w:tcPr>
            <w:tcW w:w="3177" w:type="dxa"/>
          </w:tcPr>
          <w:p w14:paraId="377F47C1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7CA6B70" w14:textId="5E27848A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EECE0B" w14:textId="77777777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87536" w14:textId="06354D83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52" w:type="dxa"/>
            <w:tcBorders>
              <w:right w:val="nil"/>
            </w:tcBorders>
          </w:tcPr>
          <w:p w14:paraId="2AAC6028" w14:textId="57141EA5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08138" w14:textId="54C1187C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left w:val="nil"/>
            </w:tcBorders>
          </w:tcPr>
          <w:p w14:paraId="2D9A0D79" w14:textId="77777777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03A36B" w14:textId="25F35997" w:rsidR="006225A9" w:rsidRPr="00C61160" w:rsidRDefault="006225A9" w:rsidP="006225A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6225A9" w:rsidRPr="00C61160" w14:paraId="1C434C56" w14:textId="77777777" w:rsidTr="00521602">
        <w:trPr>
          <w:cantSplit/>
          <w:trHeight w:hRule="exact" w:val="367"/>
        </w:trPr>
        <w:tc>
          <w:tcPr>
            <w:tcW w:w="3177" w:type="dxa"/>
          </w:tcPr>
          <w:p w14:paraId="5F9C2669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FC0E647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BA4E5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8CBE18C" w14:textId="4F2CB940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  <w:tcBorders>
              <w:right w:val="nil"/>
            </w:tcBorders>
          </w:tcPr>
          <w:p w14:paraId="5E6EB372" w14:textId="0D84C024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47A748C" w14:textId="3138785F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8D5CFA3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6D8B8391" w14:textId="77777777" w:rsidR="006225A9" w:rsidRPr="00C61160" w:rsidRDefault="006225A9" w:rsidP="006225A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25A9" w:rsidRPr="00C61160" w14:paraId="58CF7EBF" w14:textId="77777777" w:rsidTr="006225A9">
        <w:trPr>
          <w:cantSplit/>
        </w:trPr>
        <w:tc>
          <w:tcPr>
            <w:tcW w:w="3177" w:type="dxa"/>
          </w:tcPr>
          <w:p w14:paraId="5CD4400E" w14:textId="65A5DA1A" w:rsidR="006225A9" w:rsidRPr="00C61160" w:rsidRDefault="006225A9" w:rsidP="006225A9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</w:t>
            </w:r>
          </w:p>
        </w:tc>
        <w:tc>
          <w:tcPr>
            <w:tcW w:w="1332" w:type="dxa"/>
          </w:tcPr>
          <w:p w14:paraId="23A8884B" w14:textId="4DA6C416" w:rsidR="006225A9" w:rsidRPr="00C61160" w:rsidRDefault="00906633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262,48</w:t>
            </w:r>
            <w:r w:rsidR="00E40663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72F2ADF" w14:textId="77777777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7063C72" w14:textId="3D1985CF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249,400</w:t>
            </w:r>
          </w:p>
        </w:tc>
        <w:tc>
          <w:tcPr>
            <w:tcW w:w="252" w:type="dxa"/>
            <w:tcBorders>
              <w:right w:val="nil"/>
            </w:tcBorders>
          </w:tcPr>
          <w:p w14:paraId="6BD01144" w14:textId="6426FEB4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55AA377F" w14:textId="350EF86C" w:rsidR="006225A9" w:rsidRPr="00C61160" w:rsidRDefault="00055BC3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216,252</w:t>
            </w:r>
          </w:p>
        </w:tc>
        <w:tc>
          <w:tcPr>
            <w:tcW w:w="236" w:type="dxa"/>
            <w:tcBorders>
              <w:left w:val="nil"/>
            </w:tcBorders>
          </w:tcPr>
          <w:p w14:paraId="7E1FD7E1" w14:textId="77777777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6A9BD4A" w14:textId="71A5C5D5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247,847</w:t>
            </w:r>
          </w:p>
        </w:tc>
      </w:tr>
      <w:tr w:rsidR="006225A9" w:rsidRPr="00C61160" w14:paraId="2F610B08" w14:textId="77777777" w:rsidTr="006225A9">
        <w:trPr>
          <w:cantSplit/>
        </w:trPr>
        <w:tc>
          <w:tcPr>
            <w:tcW w:w="3177" w:type="dxa"/>
          </w:tcPr>
          <w:p w14:paraId="2B3E4E70" w14:textId="7518B810" w:rsidR="006225A9" w:rsidRPr="00C61160" w:rsidRDefault="006225A9" w:rsidP="006225A9">
            <w:pPr>
              <w:spacing w:line="240" w:lineRule="auto"/>
              <w:ind w:right="-119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2" w:type="dxa"/>
          </w:tcPr>
          <w:p w14:paraId="5BEF0B66" w14:textId="77777777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48067" w14:textId="77777777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8A10C4C" w14:textId="544D5DCE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  <w:tcBorders>
              <w:right w:val="nil"/>
            </w:tcBorders>
          </w:tcPr>
          <w:p w14:paraId="224C1F60" w14:textId="1ABE110E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053EB7E" w14:textId="36457952" w:rsidR="006225A9" w:rsidRPr="00C61160" w:rsidRDefault="006225A9" w:rsidP="006225A9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E7DFB37" w14:textId="77777777" w:rsidR="006225A9" w:rsidRPr="00C61160" w:rsidRDefault="006225A9" w:rsidP="006225A9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21B60E5" w14:textId="7B386AED" w:rsidR="006225A9" w:rsidRPr="00C61160" w:rsidRDefault="006225A9" w:rsidP="006225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6633" w:rsidRPr="00C61160" w14:paraId="05BD0B6A" w14:textId="77777777" w:rsidTr="006225A9">
        <w:trPr>
          <w:cantSplit/>
        </w:trPr>
        <w:tc>
          <w:tcPr>
            <w:tcW w:w="3177" w:type="dxa"/>
          </w:tcPr>
          <w:p w14:paraId="38F10394" w14:textId="24C76B83" w:rsidR="00906633" w:rsidRPr="00C44C3B" w:rsidRDefault="00906633" w:rsidP="004751D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44C3B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32" w:type="dxa"/>
          </w:tcPr>
          <w:p w14:paraId="1CF34FD7" w14:textId="05F975DB" w:rsidR="00906633" w:rsidRPr="00C61160" w:rsidRDefault="00E4066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300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809</w:t>
            </w:r>
          </w:p>
        </w:tc>
        <w:tc>
          <w:tcPr>
            <w:tcW w:w="270" w:type="dxa"/>
          </w:tcPr>
          <w:p w14:paraId="2BB07AAA" w14:textId="77777777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33B4F82" w14:textId="34689888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54,651,045</w:t>
            </w:r>
          </w:p>
        </w:tc>
        <w:tc>
          <w:tcPr>
            <w:tcW w:w="252" w:type="dxa"/>
            <w:tcBorders>
              <w:right w:val="nil"/>
            </w:tcBorders>
          </w:tcPr>
          <w:p w14:paraId="0F88E85A" w14:textId="6E80EE1A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1231E29" w14:textId="43CF0666" w:rsidR="00906633" w:rsidRPr="00C61160" w:rsidRDefault="00022B7C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61</w:t>
            </w:r>
            <w:r w:rsidR="00EB780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205</w:t>
            </w:r>
            <w:r w:rsidR="00EB780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827</w:t>
            </w:r>
          </w:p>
        </w:tc>
        <w:tc>
          <w:tcPr>
            <w:tcW w:w="236" w:type="dxa"/>
            <w:tcBorders>
              <w:left w:val="nil"/>
            </w:tcBorders>
          </w:tcPr>
          <w:p w14:paraId="0B48B2C3" w14:textId="77777777" w:rsidR="00906633" w:rsidRPr="00C61160" w:rsidRDefault="00906633" w:rsidP="00906633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EFE883A" w14:textId="7FA367D3" w:rsidR="00906633" w:rsidRPr="00C61160" w:rsidRDefault="00906633" w:rsidP="00906633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54,649,041</w:t>
            </w:r>
          </w:p>
        </w:tc>
      </w:tr>
      <w:tr w:rsidR="00906633" w:rsidRPr="00C61160" w14:paraId="095FA668" w14:textId="77777777" w:rsidTr="00521602">
        <w:trPr>
          <w:cantSplit/>
        </w:trPr>
        <w:tc>
          <w:tcPr>
            <w:tcW w:w="3177" w:type="dxa"/>
          </w:tcPr>
          <w:p w14:paraId="7DE3777D" w14:textId="479160B1" w:rsidR="00906633" w:rsidRPr="00C61160" w:rsidRDefault="00906633" w:rsidP="004751D8">
            <w:pPr>
              <w:tabs>
                <w:tab w:val="clear" w:pos="680"/>
                <w:tab w:val="clear" w:pos="907"/>
                <w:tab w:val="left" w:pos="74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เงินฝากระแสรายวัน</w:t>
            </w:r>
          </w:p>
        </w:tc>
        <w:tc>
          <w:tcPr>
            <w:tcW w:w="1332" w:type="dxa"/>
          </w:tcPr>
          <w:p w14:paraId="772DD29D" w14:textId="7A61E2CC" w:rsidR="00906633" w:rsidRPr="00C61160" w:rsidRDefault="00E4066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495407A9" w14:textId="77777777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EEDF1A6" w14:textId="4218B7E8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141,213,811</w:t>
            </w:r>
          </w:p>
        </w:tc>
        <w:tc>
          <w:tcPr>
            <w:tcW w:w="252" w:type="dxa"/>
            <w:tcBorders>
              <w:right w:val="nil"/>
            </w:tcBorders>
          </w:tcPr>
          <w:p w14:paraId="579C33AF" w14:textId="4FBD5EE2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A6BEFF2" w14:textId="0C73E56A" w:rsidR="00906633" w:rsidRPr="00EB7807" w:rsidRDefault="00022B7C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123</w:t>
            </w:r>
            <w:r w:rsidR="00EB7807">
              <w:rPr>
                <w:rFonts w:ascii="Browallia New" w:hAnsi="Browallia New" w:cs="Browallia New"/>
                <w:sz w:val="28"/>
                <w:szCs w:val="28"/>
              </w:rPr>
              <w:t>,911,199</w:t>
            </w:r>
          </w:p>
        </w:tc>
        <w:tc>
          <w:tcPr>
            <w:tcW w:w="236" w:type="dxa"/>
            <w:tcBorders>
              <w:left w:val="nil"/>
            </w:tcBorders>
          </w:tcPr>
          <w:p w14:paraId="39E0E25E" w14:textId="77777777" w:rsidR="00906633" w:rsidRPr="00C61160" w:rsidRDefault="00906633" w:rsidP="00906633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359069F" w14:textId="3AD2F5C6" w:rsidR="00906633" w:rsidRPr="00C61160" w:rsidRDefault="00906633" w:rsidP="00906633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132,760,348</w:t>
            </w:r>
          </w:p>
        </w:tc>
      </w:tr>
      <w:tr w:rsidR="00906633" w:rsidRPr="00C61160" w14:paraId="25F457FF" w14:textId="77777777" w:rsidTr="00521602">
        <w:trPr>
          <w:cantSplit/>
        </w:trPr>
        <w:tc>
          <w:tcPr>
            <w:tcW w:w="3177" w:type="dxa"/>
          </w:tcPr>
          <w:p w14:paraId="5EE0C3D8" w14:textId="646334EE" w:rsidR="00906633" w:rsidRPr="00C61160" w:rsidRDefault="00906633" w:rsidP="004751D8">
            <w:pPr>
              <w:tabs>
                <w:tab w:val="clear" w:pos="680"/>
                <w:tab w:val="clear" w:pos="907"/>
                <w:tab w:val="left" w:pos="74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16DB7C5" w14:textId="7E450745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924,927</w:t>
            </w:r>
          </w:p>
        </w:tc>
        <w:tc>
          <w:tcPr>
            <w:tcW w:w="270" w:type="dxa"/>
          </w:tcPr>
          <w:p w14:paraId="6714451A" w14:textId="77777777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2AFB97F" w14:textId="2089F1F7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140,849,653</w:t>
            </w:r>
          </w:p>
        </w:tc>
        <w:tc>
          <w:tcPr>
            <w:tcW w:w="252" w:type="dxa"/>
            <w:tcBorders>
              <w:right w:val="nil"/>
            </w:tcBorders>
          </w:tcPr>
          <w:p w14:paraId="623BA33F" w14:textId="33403EA3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FC629E8" w14:textId="49F0D814" w:rsidR="00906633" w:rsidRPr="00C61160" w:rsidRDefault="00022B7C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924</w:t>
            </w:r>
            <w:r w:rsidR="00EB780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927</w:t>
            </w:r>
          </w:p>
        </w:tc>
        <w:tc>
          <w:tcPr>
            <w:tcW w:w="236" w:type="dxa"/>
            <w:tcBorders>
              <w:left w:val="nil"/>
            </w:tcBorders>
          </w:tcPr>
          <w:p w14:paraId="20428D76" w14:textId="77777777" w:rsidR="00906633" w:rsidRPr="00C61160" w:rsidRDefault="00906633" w:rsidP="00906633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3439BC2A" w14:textId="4A2B8AF7" w:rsidR="00906633" w:rsidRPr="00C61160" w:rsidRDefault="00906633" w:rsidP="00906633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140,849,653</w:t>
            </w:r>
          </w:p>
        </w:tc>
      </w:tr>
      <w:tr w:rsidR="00906633" w:rsidRPr="00C61160" w14:paraId="30712185" w14:textId="77777777" w:rsidTr="00521602">
        <w:trPr>
          <w:cantSplit/>
        </w:trPr>
        <w:tc>
          <w:tcPr>
            <w:tcW w:w="3177" w:type="dxa"/>
          </w:tcPr>
          <w:p w14:paraId="56457336" w14:textId="77777777" w:rsidR="00906633" w:rsidRPr="00C61160" w:rsidRDefault="00906633" w:rsidP="00906633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</w:tcPr>
          <w:p w14:paraId="37774EFD" w14:textId="503CB959" w:rsidR="00906633" w:rsidRPr="00C61160" w:rsidRDefault="00E4066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242,656,497</w:t>
            </w:r>
          </w:p>
        </w:tc>
        <w:tc>
          <w:tcPr>
            <w:tcW w:w="270" w:type="dxa"/>
          </w:tcPr>
          <w:p w14:paraId="57FB6965" w14:textId="77777777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041FC5D3" w14:textId="0A1EBB12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336,963,909</w:t>
            </w:r>
          </w:p>
        </w:tc>
        <w:tc>
          <w:tcPr>
            <w:tcW w:w="252" w:type="dxa"/>
            <w:tcBorders>
              <w:right w:val="nil"/>
            </w:tcBorders>
          </w:tcPr>
          <w:p w14:paraId="7194F7F0" w14:textId="498B67F4" w:rsidR="00906633" w:rsidRPr="00C61160" w:rsidRDefault="00906633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61B3E3" w14:textId="6A0E0DA7" w:rsidR="00906633" w:rsidRPr="002A2483" w:rsidRDefault="00022B7C" w:rsidP="00906633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186</w:t>
            </w:r>
            <w:r w:rsidR="002A2483">
              <w:rPr>
                <w:rFonts w:ascii="Browallia New" w:hAnsi="Browallia New" w:cs="Browallia New"/>
                <w:sz w:val="28"/>
                <w:szCs w:val="28"/>
              </w:rPr>
              <w:t>,258,205</w:t>
            </w:r>
          </w:p>
        </w:tc>
        <w:tc>
          <w:tcPr>
            <w:tcW w:w="236" w:type="dxa"/>
            <w:tcBorders>
              <w:left w:val="nil"/>
            </w:tcBorders>
          </w:tcPr>
          <w:p w14:paraId="5C3EDA10" w14:textId="77777777" w:rsidR="00906633" w:rsidRPr="00C61160" w:rsidRDefault="00906633" w:rsidP="00906633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2408667" w14:textId="037EFE00" w:rsidR="00906633" w:rsidRPr="00C61160" w:rsidRDefault="00906633" w:rsidP="00906633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328,506,889</w:t>
            </w:r>
          </w:p>
        </w:tc>
      </w:tr>
    </w:tbl>
    <w:p w14:paraId="38DEFB69" w14:textId="77777777" w:rsidR="00E6478A" w:rsidRPr="00C61160" w:rsidRDefault="00E6478A" w:rsidP="00E64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C660EB" w14:textId="24CA1D57" w:rsidR="00B9519C" w:rsidRDefault="006D3E36" w:rsidP="003B50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70BBD" w:rsidRPr="00C61160">
        <w:rPr>
          <w:rFonts w:ascii="Browallia New" w:hAnsi="Browallia New" w:cs="Browallia New"/>
          <w:sz w:val="28"/>
          <w:szCs w:val="28"/>
        </w:rPr>
        <w:t>31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70BBD" w:rsidRPr="00C61160">
        <w:rPr>
          <w:rFonts w:ascii="Browallia New" w:hAnsi="Browallia New" w:cs="Browallia New"/>
          <w:sz w:val="28"/>
          <w:szCs w:val="28"/>
        </w:rPr>
        <w:t>256</w:t>
      </w:r>
      <w:r w:rsidR="00521602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C70BBD" w:rsidRPr="00C61160">
        <w:rPr>
          <w:rFonts w:ascii="Browallia New" w:hAnsi="Browallia New" w:cs="Browallia New"/>
          <w:sz w:val="28"/>
          <w:szCs w:val="28"/>
        </w:rPr>
        <w:t>256</w:t>
      </w:r>
      <w:r w:rsidR="00521602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14198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บริษัทมีเงินฝากออมทรัพย์</w:t>
      </w:r>
      <w:r w:rsidR="00D55822" w:rsidRPr="00C61160">
        <w:rPr>
          <w:rFonts w:ascii="Browallia New" w:hAnsi="Browallia New" w:cs="Browallia New"/>
          <w:sz w:val="28"/>
          <w:szCs w:val="28"/>
          <w:cs/>
        </w:rPr>
        <w:t xml:space="preserve"> ซึ่งมีอัตราดอกเบี้ยร้อยละ</w:t>
      </w:r>
      <w:r w:rsidR="0098478E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>0.15</w:t>
      </w:r>
      <w:r w:rsidR="00326583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>-</w:t>
      </w:r>
      <w:r w:rsidR="00326583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>1.40</w:t>
      </w:r>
      <w:r w:rsidR="00D55822" w:rsidRPr="00C61160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B848F1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5822" w:rsidRPr="00C61160">
        <w:rPr>
          <w:rFonts w:ascii="Browallia New" w:hAnsi="Browallia New" w:cs="Browallia New"/>
          <w:sz w:val="28"/>
          <w:szCs w:val="28"/>
          <w:cs/>
        </w:rPr>
        <w:t>และ</w:t>
      </w:r>
      <w:r w:rsidR="00A60236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D55822" w:rsidRPr="00C61160">
        <w:rPr>
          <w:rFonts w:ascii="Browallia New" w:hAnsi="Browallia New" w:cs="Browallia New"/>
          <w:sz w:val="28"/>
          <w:szCs w:val="28"/>
          <w:cs/>
        </w:rPr>
        <w:t>ร้อยละ</w:t>
      </w:r>
      <w:r w:rsidR="00D63EF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1602">
        <w:rPr>
          <w:rFonts w:ascii="Browallia New" w:hAnsi="Browallia New" w:cs="Browallia New"/>
          <w:sz w:val="28"/>
          <w:szCs w:val="28"/>
        </w:rPr>
        <w:t>0.01</w:t>
      </w:r>
      <w:r w:rsidR="0052160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1602" w:rsidRPr="00C61160">
        <w:rPr>
          <w:rFonts w:ascii="Browallia New" w:hAnsi="Browallia New" w:cs="Browallia New"/>
          <w:sz w:val="28"/>
          <w:szCs w:val="28"/>
        </w:rPr>
        <w:t>-</w:t>
      </w:r>
      <w:r w:rsidR="0052160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1602" w:rsidRPr="00C61160">
        <w:rPr>
          <w:rFonts w:ascii="Browallia New" w:hAnsi="Browallia New" w:cs="Browallia New"/>
          <w:sz w:val="28"/>
          <w:szCs w:val="28"/>
        </w:rPr>
        <w:t>1.00</w:t>
      </w:r>
      <w:r w:rsidR="00521602">
        <w:rPr>
          <w:rFonts w:ascii="Browallia New" w:hAnsi="Browallia New" w:cs="Browallia New"/>
          <w:sz w:val="28"/>
          <w:szCs w:val="28"/>
        </w:rPr>
        <w:t xml:space="preserve"> </w:t>
      </w:r>
      <w:r w:rsidR="00D63EFB" w:rsidRPr="00C61160">
        <w:rPr>
          <w:rFonts w:ascii="Browallia New" w:hAnsi="Browallia New" w:cs="Browallia New"/>
          <w:sz w:val="28"/>
          <w:szCs w:val="28"/>
          <w:cs/>
        </w:rPr>
        <w:t xml:space="preserve">ต่อปี ตามลำดับ </w:t>
      </w:r>
      <w:r w:rsidR="00C07687" w:rsidRPr="00C61160">
        <w:rPr>
          <w:rFonts w:ascii="Browallia New" w:hAnsi="Browallia New" w:cs="Browallia New"/>
          <w:sz w:val="28"/>
          <w:szCs w:val="28"/>
          <w:cs/>
        </w:rPr>
        <w:t>และเงินฝากประจำ</w:t>
      </w:r>
      <w:r w:rsidR="00DF3B34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B848F1" w:rsidRPr="00C61160">
        <w:rPr>
          <w:rFonts w:ascii="Browallia New" w:hAnsi="Browallia New" w:cs="Browallia New"/>
          <w:sz w:val="28"/>
          <w:szCs w:val="28"/>
          <w:cs/>
        </w:rPr>
        <w:t>ซึ่งมีอัตราดอกเบี้ยร้อยละ</w:t>
      </w:r>
      <w:r w:rsidR="00C06AA4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>0.20</w:t>
      </w:r>
      <w:r w:rsidR="00326583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>-</w:t>
      </w:r>
      <w:r w:rsidR="00326583">
        <w:rPr>
          <w:rFonts w:ascii="Browallia New" w:hAnsi="Browallia New" w:cs="Browallia New"/>
          <w:sz w:val="28"/>
          <w:szCs w:val="28"/>
        </w:rPr>
        <w:t xml:space="preserve"> </w:t>
      </w:r>
      <w:r w:rsidR="002A2483">
        <w:rPr>
          <w:rFonts w:ascii="Browallia New" w:hAnsi="Browallia New" w:cs="Browallia New"/>
          <w:sz w:val="28"/>
          <w:szCs w:val="28"/>
        </w:rPr>
        <w:t xml:space="preserve">2.20 </w:t>
      </w:r>
      <w:r w:rsidR="00B848F1" w:rsidRPr="00C61160">
        <w:rPr>
          <w:rFonts w:ascii="Browallia New" w:hAnsi="Browallia New" w:cs="Browallia New"/>
          <w:sz w:val="28"/>
          <w:szCs w:val="28"/>
          <w:cs/>
        </w:rPr>
        <w:t>ต่อปี</w:t>
      </w:r>
      <w:r w:rsidR="004659CE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B848F1" w:rsidRPr="00C61160">
        <w:rPr>
          <w:rFonts w:ascii="Browallia New" w:hAnsi="Browallia New" w:cs="Browallia New"/>
          <w:sz w:val="28"/>
          <w:szCs w:val="28"/>
          <w:cs/>
        </w:rPr>
        <w:t>และร้อยละ</w:t>
      </w:r>
      <w:r w:rsidR="004C4EA9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022B7C" w:rsidRPr="00022B7C">
        <w:rPr>
          <w:rFonts w:ascii="Browallia New" w:hAnsi="Browallia New" w:cs="Browallia New"/>
          <w:sz w:val="28"/>
          <w:szCs w:val="28"/>
        </w:rPr>
        <w:t>0</w:t>
      </w:r>
      <w:r w:rsidR="00521602" w:rsidRPr="00C61160">
        <w:rPr>
          <w:rFonts w:ascii="Browallia New" w:hAnsi="Browallia New" w:cs="Browallia New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/>
          <w:sz w:val="28"/>
          <w:szCs w:val="28"/>
        </w:rPr>
        <w:t>01</w:t>
      </w:r>
      <w:r w:rsidR="0052160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1602">
        <w:rPr>
          <w:rFonts w:ascii="Browallia New" w:hAnsi="Browallia New" w:cs="Browallia New"/>
          <w:sz w:val="28"/>
          <w:szCs w:val="28"/>
        </w:rPr>
        <w:t>-</w:t>
      </w:r>
      <w:r w:rsidR="0052160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1602" w:rsidRPr="00C61160">
        <w:rPr>
          <w:rFonts w:ascii="Browallia New" w:hAnsi="Browallia New" w:cs="Browallia New"/>
          <w:sz w:val="28"/>
          <w:szCs w:val="28"/>
        </w:rPr>
        <w:t>2.40</w:t>
      </w:r>
      <w:r w:rsidR="00B848F1" w:rsidRPr="00C61160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550EB8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110940" w:rsidRPr="00C61160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0F0CD43F" w14:textId="77777777" w:rsidR="00261778" w:rsidRDefault="00261778" w:rsidP="00B22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4B4D37F" w14:textId="4BC40986" w:rsidR="00CA077C" w:rsidRPr="00C61160" w:rsidRDefault="00CA077C" w:rsidP="003B508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7408AD" w:rsidRPr="00C61160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4C434078" w14:textId="77777777" w:rsidR="000C2576" w:rsidRPr="00C61160" w:rsidRDefault="000C257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B4D381" w14:textId="2D7B50ED" w:rsidR="00B358C5" w:rsidRPr="00C61160" w:rsidRDefault="00B358C5" w:rsidP="003B508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30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30160">
        <w:rPr>
          <w:rFonts w:ascii="Browallia New" w:hAnsi="Browallia New" w:cs="Browallia New"/>
          <w:sz w:val="28"/>
          <w:szCs w:val="28"/>
        </w:rPr>
        <w:t>31</w:t>
      </w:r>
      <w:r w:rsidRPr="00C30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30160">
        <w:rPr>
          <w:rFonts w:ascii="Browallia New" w:hAnsi="Browallia New" w:cs="Browallia New"/>
          <w:sz w:val="28"/>
          <w:szCs w:val="28"/>
        </w:rPr>
        <w:t>256</w:t>
      </w:r>
      <w:r w:rsidR="00521602" w:rsidRPr="00C30160">
        <w:rPr>
          <w:rFonts w:ascii="Browallia New" w:hAnsi="Browallia New" w:cs="Browallia New"/>
          <w:sz w:val="28"/>
          <w:szCs w:val="28"/>
        </w:rPr>
        <w:t>7</w:t>
      </w:r>
      <w:r w:rsidRPr="00C30160">
        <w:rPr>
          <w:rFonts w:ascii="Browallia New" w:hAnsi="Browallia New" w:cs="Browallia New"/>
          <w:sz w:val="28"/>
          <w:szCs w:val="28"/>
        </w:rPr>
        <w:t xml:space="preserve"> </w:t>
      </w:r>
      <w:r w:rsidRPr="00C30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30160">
        <w:rPr>
          <w:rFonts w:ascii="Browallia New" w:hAnsi="Browallia New" w:cs="Browallia New"/>
          <w:sz w:val="28"/>
          <w:szCs w:val="28"/>
        </w:rPr>
        <w:t>25</w:t>
      </w:r>
      <w:r w:rsidR="000B7AF3" w:rsidRPr="00C30160">
        <w:rPr>
          <w:rFonts w:ascii="Browallia New" w:hAnsi="Browallia New" w:cs="Browallia New"/>
          <w:sz w:val="28"/>
          <w:szCs w:val="28"/>
        </w:rPr>
        <w:t>6</w:t>
      </w:r>
      <w:r w:rsidR="00521602" w:rsidRPr="00C30160">
        <w:rPr>
          <w:rFonts w:ascii="Browallia New" w:hAnsi="Browallia New" w:cs="Browallia New"/>
          <w:sz w:val="28"/>
          <w:szCs w:val="28"/>
        </w:rPr>
        <w:t>6</w:t>
      </w:r>
      <w:r w:rsidRPr="00C30160">
        <w:rPr>
          <w:rFonts w:ascii="Browallia New" w:hAnsi="Browallia New" w:cs="Browallia New"/>
          <w:sz w:val="28"/>
          <w:szCs w:val="28"/>
          <w:cs/>
        </w:rPr>
        <w:t xml:space="preserve"> ยอดคงเหลือ</w:t>
      </w:r>
      <w:r w:rsidR="0036341D" w:rsidRPr="00C30160">
        <w:rPr>
          <w:rFonts w:ascii="Browallia New" w:hAnsi="Browallia New" w:cs="Browallia New"/>
          <w:sz w:val="28"/>
          <w:szCs w:val="28"/>
          <w:cs/>
        </w:rPr>
        <w:t>ของ</w:t>
      </w:r>
      <w:r w:rsidRPr="00C30160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ลูกหนี้การค้าและลูกหนี้อื่น</w:t>
      </w:r>
      <w:r w:rsidR="00AD6604" w:rsidRPr="00C30160">
        <w:rPr>
          <w:rFonts w:ascii="Browallia New" w:hAnsi="Browallia New" w:cs="Browallia New"/>
          <w:sz w:val="28"/>
          <w:szCs w:val="28"/>
        </w:rPr>
        <w:t xml:space="preserve"> </w:t>
      </w:r>
      <w:r w:rsidR="009A7C82" w:rsidRPr="00C30160">
        <w:rPr>
          <w:rFonts w:ascii="Browallia New" w:hAnsi="Browallia New" w:cs="Browallia New"/>
          <w:sz w:val="28"/>
          <w:szCs w:val="28"/>
          <w:cs/>
        </w:rPr>
        <w:t>มี</w:t>
      </w:r>
      <w:r w:rsidRPr="00C30160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4B4D382" w14:textId="77777777" w:rsidR="00B358C5" w:rsidRPr="0025772D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26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835"/>
        <w:gridCol w:w="1413"/>
        <w:gridCol w:w="270"/>
        <w:gridCol w:w="1344"/>
        <w:gridCol w:w="6"/>
        <w:gridCol w:w="230"/>
        <w:gridCol w:w="6"/>
        <w:gridCol w:w="1384"/>
        <w:gridCol w:w="236"/>
        <w:gridCol w:w="1402"/>
      </w:tblGrid>
      <w:tr w:rsidR="00521602" w:rsidRPr="00C61160" w14:paraId="64B4D38C" w14:textId="77777777" w:rsidTr="00521602">
        <w:trPr>
          <w:cantSplit/>
          <w:tblHeader/>
        </w:trPr>
        <w:tc>
          <w:tcPr>
            <w:tcW w:w="2835" w:type="dxa"/>
          </w:tcPr>
          <w:p w14:paraId="64B4D388" w14:textId="77777777" w:rsidR="00521602" w:rsidRPr="00C61160" w:rsidRDefault="00521602" w:rsidP="00673E56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91" w:type="dxa"/>
            <w:gridSpan w:val="9"/>
            <w:tcBorders>
              <w:bottom w:val="single" w:sz="4" w:space="0" w:color="auto"/>
            </w:tcBorders>
          </w:tcPr>
          <w:p w14:paraId="64B4D389" w14:textId="2ABB0438" w:rsidR="00521602" w:rsidRPr="00C61160" w:rsidRDefault="00521602" w:rsidP="00673E56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21602" w:rsidRPr="00C61160" w14:paraId="5C67DCC5" w14:textId="77777777" w:rsidTr="00521602">
        <w:trPr>
          <w:cantSplit/>
          <w:tblHeader/>
        </w:trPr>
        <w:tc>
          <w:tcPr>
            <w:tcW w:w="2835" w:type="dxa"/>
          </w:tcPr>
          <w:p w14:paraId="545E929D" w14:textId="77777777" w:rsidR="00521602" w:rsidRPr="00C61160" w:rsidRDefault="00521602" w:rsidP="009C372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244EFDB6" w14:textId="75F50632" w:rsidR="00521602" w:rsidRPr="00C61160" w:rsidRDefault="00D1181A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521602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right w:val="nil"/>
            </w:tcBorders>
          </w:tcPr>
          <w:p w14:paraId="0B2FDB5E" w14:textId="77777777" w:rsidR="00521602" w:rsidRPr="00C61160" w:rsidRDefault="00521602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2B6FAB" w14:textId="74CEF4D5" w:rsidR="00521602" w:rsidRPr="00C61160" w:rsidRDefault="00D1181A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521602" w:rsidRPr="00C61160" w14:paraId="64B4D395" w14:textId="77777777" w:rsidTr="00521602">
        <w:trPr>
          <w:cantSplit/>
          <w:tblHeader/>
        </w:trPr>
        <w:tc>
          <w:tcPr>
            <w:tcW w:w="2835" w:type="dxa"/>
          </w:tcPr>
          <w:p w14:paraId="64B4D38D" w14:textId="77777777" w:rsidR="00521602" w:rsidRPr="00C61160" w:rsidRDefault="00521602" w:rsidP="0052160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093A8B9" w14:textId="34B08B03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27B6740" w14:textId="77777777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9CE8AF" w14:textId="4FB1FBDA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4DEFC067" w14:textId="77777777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B4D38E" w14:textId="1C2F6A48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left w:val="nil"/>
            </w:tcBorders>
          </w:tcPr>
          <w:p w14:paraId="64B4D38F" w14:textId="34CB0B6C" w:rsidR="00521602" w:rsidRPr="00C61160" w:rsidRDefault="00521602" w:rsidP="00521602">
            <w:pPr>
              <w:pStyle w:val="CordiaNew"/>
              <w:ind w:left="-151" w:right="-9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B4D390" w14:textId="29C5C3DC" w:rsidR="00521602" w:rsidRPr="00C61160" w:rsidRDefault="00521602" w:rsidP="0052160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521602" w:rsidRPr="00C61160" w14:paraId="64B4D39E" w14:textId="77777777" w:rsidTr="00521602">
        <w:trPr>
          <w:cantSplit/>
          <w:trHeight w:hRule="exact" w:val="367"/>
        </w:trPr>
        <w:tc>
          <w:tcPr>
            <w:tcW w:w="2835" w:type="dxa"/>
          </w:tcPr>
          <w:p w14:paraId="64B4D396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6333645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F184E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right w:val="nil"/>
            </w:tcBorders>
          </w:tcPr>
          <w:p w14:paraId="58B03D18" w14:textId="5B12435C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69A93F11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64B4D397" w14:textId="2692D2AF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398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</w:tcPr>
          <w:p w14:paraId="64B4D399" w14:textId="77777777" w:rsidR="00521602" w:rsidRPr="00C61160" w:rsidRDefault="00521602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1602" w:rsidRPr="00C61160" w14:paraId="64B4D3A7" w14:textId="77777777" w:rsidTr="00521602">
        <w:trPr>
          <w:cantSplit/>
        </w:trPr>
        <w:tc>
          <w:tcPr>
            <w:tcW w:w="2835" w:type="dxa"/>
          </w:tcPr>
          <w:p w14:paraId="64B4D39F" w14:textId="1443A786" w:rsidR="00521602" w:rsidRPr="00C61160" w:rsidRDefault="00521602" w:rsidP="00521602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3" w:type="dxa"/>
          </w:tcPr>
          <w:p w14:paraId="6014F941" w14:textId="243CA4C1" w:rsidR="00521602" w:rsidRPr="00C61160" w:rsidRDefault="00804787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228,559,252</w:t>
            </w:r>
          </w:p>
        </w:tc>
        <w:tc>
          <w:tcPr>
            <w:tcW w:w="270" w:type="dxa"/>
          </w:tcPr>
          <w:p w14:paraId="6FB0EF5D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09450132" w14:textId="1EDF1838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158,214,954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5DFA7FCB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64B4D3A0" w14:textId="32CD4CA3" w:rsidR="00521602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271,968,293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1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</w:tcPr>
          <w:p w14:paraId="64B4D3A2" w14:textId="51823176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158,214,954</w:t>
            </w:r>
          </w:p>
        </w:tc>
      </w:tr>
      <w:tr w:rsidR="00521602" w:rsidRPr="00C61160" w14:paraId="64B4D3B0" w14:textId="77777777" w:rsidTr="00521602">
        <w:trPr>
          <w:cantSplit/>
        </w:trPr>
        <w:tc>
          <w:tcPr>
            <w:tcW w:w="2835" w:type="dxa"/>
          </w:tcPr>
          <w:p w14:paraId="64B4D3A8" w14:textId="6D7146B5" w:rsidR="00521602" w:rsidRPr="00C61160" w:rsidRDefault="00521602" w:rsidP="00521602">
            <w:pPr>
              <w:spacing w:line="240" w:lineRule="auto"/>
              <w:ind w:right="-119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30FCF2C" w14:textId="77777777" w:rsidR="00521602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B60D779" w14:textId="43A105E8" w:rsidR="00A53126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(8,760,941)</w:t>
            </w:r>
          </w:p>
        </w:tc>
        <w:tc>
          <w:tcPr>
            <w:tcW w:w="270" w:type="dxa"/>
          </w:tcPr>
          <w:p w14:paraId="5B56EF40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  <w:right w:val="nil"/>
            </w:tcBorders>
          </w:tcPr>
          <w:p w14:paraId="06B10DBA" w14:textId="35962003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1781969" w14:textId="654AEE9E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(11,993,059)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13E0C81E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2A87DCB2" w14:textId="77777777" w:rsidR="00521602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3A9" w14:textId="3F900B2D" w:rsidR="00A53126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(8,760,941)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A" w14:textId="77777777" w:rsidR="00521602" w:rsidRPr="00C61160" w:rsidRDefault="00521602" w:rsidP="00521602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0AB062E6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3AB" w14:textId="2BCEBBAA" w:rsidR="00521602" w:rsidRPr="00C61160" w:rsidRDefault="00521602" w:rsidP="005216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(11,993,059)</w:t>
            </w:r>
          </w:p>
        </w:tc>
      </w:tr>
      <w:tr w:rsidR="00521602" w:rsidRPr="00C61160" w14:paraId="64B4D3B9" w14:textId="77777777" w:rsidTr="00521602">
        <w:trPr>
          <w:cantSplit/>
        </w:trPr>
        <w:tc>
          <w:tcPr>
            <w:tcW w:w="2835" w:type="dxa"/>
          </w:tcPr>
          <w:p w14:paraId="64B4D3B1" w14:textId="628ABE49" w:rsidR="00521602" w:rsidRPr="00EB68FC" w:rsidRDefault="009201AB" w:rsidP="00EB68F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B68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0911C25" w14:textId="632A45EB" w:rsidR="00521602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219,798,311</w:t>
            </w:r>
          </w:p>
        </w:tc>
        <w:tc>
          <w:tcPr>
            <w:tcW w:w="270" w:type="dxa"/>
          </w:tcPr>
          <w:p w14:paraId="5DD99371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right w:val="nil"/>
            </w:tcBorders>
          </w:tcPr>
          <w:p w14:paraId="7FEBF99C" w14:textId="5E618288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146,221,895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3AD802C2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</w:tcPr>
          <w:p w14:paraId="64B4D3B2" w14:textId="21B621D7" w:rsidR="00521602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263,207,352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3" w14:textId="77777777" w:rsidR="00521602" w:rsidRPr="00C61160" w:rsidRDefault="00521602" w:rsidP="00521602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64B4D3B4" w14:textId="350245BF" w:rsidR="00521602" w:rsidRPr="00C61160" w:rsidRDefault="00521602" w:rsidP="00521602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146,221,895</w:t>
            </w:r>
          </w:p>
        </w:tc>
      </w:tr>
      <w:tr w:rsidR="00521602" w:rsidRPr="00C61160" w14:paraId="64B4D3C2" w14:textId="77777777" w:rsidTr="00521602">
        <w:trPr>
          <w:cantSplit/>
        </w:trPr>
        <w:tc>
          <w:tcPr>
            <w:tcW w:w="2835" w:type="dxa"/>
          </w:tcPr>
          <w:p w14:paraId="64B4D3BA" w14:textId="42D68F83" w:rsidR="00521602" w:rsidRPr="00EB68FC" w:rsidRDefault="00521602" w:rsidP="00EB68F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B68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A39E8D4" w14:textId="71D49E97" w:rsidR="00521602" w:rsidRPr="00C61160" w:rsidRDefault="00EB5CC4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6,334,48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3E32E7C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  <w:right w:val="nil"/>
            </w:tcBorders>
          </w:tcPr>
          <w:p w14:paraId="5616FD28" w14:textId="3D2447CC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10,650,142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26AA3FE7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64B4D3BB" w14:textId="62CC5677" w:rsidR="00521602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14,065,772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C" w14:textId="77777777" w:rsidR="00521602" w:rsidRPr="00C61160" w:rsidRDefault="00521602" w:rsidP="00521602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64B4D3BD" w14:textId="043DB209" w:rsidR="00521602" w:rsidRPr="00C61160" w:rsidRDefault="00022B7C" w:rsidP="00521602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21602" w:rsidRPr="00C61160">
              <w:rPr>
                <w:rFonts w:ascii="Browallia New" w:hAnsi="Browallia New" w:cs="Browallia New"/>
                <w:sz w:val="28"/>
                <w:szCs w:val="28"/>
              </w:rPr>
              <w:t>,700,142</w:t>
            </w:r>
          </w:p>
        </w:tc>
      </w:tr>
      <w:tr w:rsidR="00521602" w:rsidRPr="00C61160" w14:paraId="64B4D3D4" w14:textId="77777777" w:rsidTr="00521602">
        <w:trPr>
          <w:cantSplit/>
        </w:trPr>
        <w:tc>
          <w:tcPr>
            <w:tcW w:w="2835" w:type="dxa"/>
          </w:tcPr>
          <w:p w14:paraId="64B4D3CC" w14:textId="5D92F413" w:rsidR="00521602" w:rsidRPr="00EB68FC" w:rsidRDefault="009201AB" w:rsidP="00EB68F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B68F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12" w:space="0" w:color="auto"/>
            </w:tcBorders>
          </w:tcPr>
          <w:p w14:paraId="770BD91E" w14:textId="4090C0B0" w:rsidR="00521602" w:rsidRPr="00C61160" w:rsidRDefault="00022B7C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226</w:t>
            </w:r>
            <w:r w:rsidR="00A1649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132</w:t>
            </w:r>
            <w:r w:rsidR="00A1649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1AD0DF64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D409477" w14:textId="1624BF70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156,872,037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16AF486F" w14:textId="77777777" w:rsidR="00521602" w:rsidRPr="00C61160" w:rsidRDefault="00521602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B4D3CD" w14:textId="28900056" w:rsidR="00521602" w:rsidRPr="00C61160" w:rsidRDefault="00A53126" w:rsidP="00521602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277,273,124</w:t>
            </w:r>
          </w:p>
        </w:tc>
        <w:tc>
          <w:tcPr>
            <w:tcW w:w="236" w:type="dxa"/>
            <w:tcBorders>
              <w:left w:val="nil"/>
            </w:tcBorders>
          </w:tcPr>
          <w:p w14:paraId="64B4D3CE" w14:textId="77777777" w:rsidR="00521602" w:rsidRPr="00C61160" w:rsidRDefault="00521602" w:rsidP="00521602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3CF" w14:textId="647A2B69" w:rsidR="00521602" w:rsidRPr="00C61160" w:rsidRDefault="00521602" w:rsidP="00521602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156,922,037</w:t>
            </w:r>
          </w:p>
        </w:tc>
      </w:tr>
    </w:tbl>
    <w:p w14:paraId="544DAF4E" w14:textId="514BEC15" w:rsidR="005572FC" w:rsidRPr="00C61160" w:rsidRDefault="005572FC" w:rsidP="0080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43EABF3" w14:textId="16DF39D1" w:rsidR="005572FC" w:rsidRPr="00C61160" w:rsidRDefault="00B2282E" w:rsidP="0080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4AFFE64" w14:textId="027677EE" w:rsidR="008F2657" w:rsidRPr="00C61160" w:rsidRDefault="008F2657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137093">
        <w:rPr>
          <w:rFonts w:ascii="Browallia New" w:hAnsi="Browallia New" w:cs="Browallia New"/>
          <w:sz w:val="28"/>
          <w:szCs w:val="28"/>
          <w:cs/>
        </w:rPr>
        <w:t>ค่าเผื่อผลขาดทุน</w:t>
      </w:r>
      <w:r w:rsidR="00245764" w:rsidRPr="00137093">
        <w:rPr>
          <w:rFonts w:ascii="Browallia New" w:hAnsi="Browallia New" w:cs="Browallia New"/>
          <w:sz w:val="28"/>
          <w:szCs w:val="28"/>
          <w:cs/>
        </w:rPr>
        <w:t>ด้านเค</w:t>
      </w:r>
      <w:r w:rsidR="00D7209D" w:rsidRPr="00137093">
        <w:rPr>
          <w:rFonts w:ascii="Browallia New" w:hAnsi="Browallia New" w:cs="Browallia New"/>
          <w:sz w:val="28"/>
          <w:szCs w:val="28"/>
          <w:cs/>
        </w:rPr>
        <w:t>รดิตที่คาดว่า</w:t>
      </w:r>
      <w:r w:rsidR="004232E3" w:rsidRPr="00137093">
        <w:rPr>
          <w:rFonts w:ascii="Browallia New" w:hAnsi="Browallia New" w:cs="Browallia New"/>
          <w:sz w:val="28"/>
          <w:szCs w:val="28"/>
          <w:cs/>
        </w:rPr>
        <w:t>จะเกิดขึ้น</w:t>
      </w:r>
      <w:r w:rsidRPr="00137093">
        <w:rPr>
          <w:rFonts w:ascii="Browallia New" w:hAnsi="Browallia New" w:cs="Browallia New"/>
          <w:sz w:val="28"/>
          <w:szCs w:val="28"/>
          <w:cs/>
        </w:rPr>
        <w:t>สำหรับลูกหนี้การค้ามีดังนี้</w:t>
      </w:r>
    </w:p>
    <w:p w14:paraId="764D0351" w14:textId="77777777" w:rsidR="00AF10B3" w:rsidRPr="00814897" w:rsidRDefault="00AF10B3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3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89"/>
        <w:gridCol w:w="1155"/>
        <w:gridCol w:w="1241"/>
        <w:gridCol w:w="1159"/>
        <w:gridCol w:w="1176"/>
        <w:gridCol w:w="1316"/>
      </w:tblGrid>
      <w:tr w:rsidR="00BA7631" w:rsidRPr="00BA7631" w14:paraId="4236D52D" w14:textId="77777777" w:rsidTr="00C0458C">
        <w:tc>
          <w:tcPr>
            <w:tcW w:w="1701" w:type="dxa"/>
          </w:tcPr>
          <w:p w14:paraId="005F7B6A" w14:textId="77777777" w:rsidR="00BA7631" w:rsidRPr="00BA7631" w:rsidRDefault="00BA7631" w:rsidP="00A00FA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36" w:type="dxa"/>
            <w:gridSpan w:val="6"/>
          </w:tcPr>
          <w:p w14:paraId="6A0E5098" w14:textId="7067EF8B" w:rsidR="00BA7631" w:rsidRPr="00BA7631" w:rsidRDefault="00BA7631" w:rsidP="00A00FA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BA7631" w:rsidRPr="00BA7631" w14:paraId="696DD5A2" w14:textId="77777777" w:rsidTr="00C0458C">
        <w:tc>
          <w:tcPr>
            <w:tcW w:w="1701" w:type="dxa"/>
          </w:tcPr>
          <w:p w14:paraId="4C9CEE2C" w14:textId="77777777" w:rsidR="00BA7631" w:rsidRPr="00BA7631" w:rsidRDefault="00BA7631" w:rsidP="00A00FA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36" w:type="dxa"/>
            <w:gridSpan w:val="6"/>
          </w:tcPr>
          <w:p w14:paraId="3B69EB1F" w14:textId="30404CBD" w:rsidR="00BA7631" w:rsidRPr="00BA7631" w:rsidRDefault="00D1181A" w:rsidP="00A00FA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324547" w:rsidRPr="00137093">
              <w:rPr>
                <w:rFonts w:ascii="Browallia New" w:hAnsi="Browallia New" w:cs="Browallia New"/>
                <w:sz w:val="22"/>
                <w:szCs w:val="22"/>
                <w:cs/>
              </w:rPr>
              <w:t>เงิน</w:t>
            </w:r>
            <w:r w:rsidR="00BA7631" w:rsidRPr="00137093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BA7631" w:rsidRPr="00BA7631" w14:paraId="3AA4073B" w14:textId="77777777" w:rsidTr="00C0458C">
        <w:tc>
          <w:tcPr>
            <w:tcW w:w="1701" w:type="dxa"/>
          </w:tcPr>
          <w:p w14:paraId="35A98BBB" w14:textId="77777777" w:rsidR="00BA7631" w:rsidRPr="00BA7631" w:rsidRDefault="00BA7631" w:rsidP="00A00FA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0B6E4ED5" w14:textId="63C8CD23" w:rsidR="00BA7631" w:rsidRPr="00BA7631" w:rsidRDefault="00BA7631" w:rsidP="00A00FA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3651" w:type="dxa"/>
            <w:gridSpan w:val="3"/>
          </w:tcPr>
          <w:p w14:paraId="446263A5" w14:textId="67FDB74F" w:rsidR="00BA7631" w:rsidRPr="00BA7631" w:rsidRDefault="00BA7631" w:rsidP="00A00FA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C0458C" w:rsidRPr="00BA7631" w14:paraId="43FABC7E" w14:textId="77777777" w:rsidTr="00C0458C">
        <w:trPr>
          <w:trHeight w:val="1248"/>
        </w:trPr>
        <w:tc>
          <w:tcPr>
            <w:tcW w:w="1701" w:type="dxa"/>
            <w:vAlign w:val="bottom"/>
          </w:tcPr>
          <w:p w14:paraId="41B622A6" w14:textId="77777777" w:rsidR="00BA7631" w:rsidRPr="00BA7631" w:rsidRDefault="00BA7631" w:rsidP="00BA763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อายุลูกหนี้</w:t>
            </w:r>
          </w:p>
        </w:tc>
        <w:tc>
          <w:tcPr>
            <w:tcW w:w="1289" w:type="dxa"/>
            <w:vAlign w:val="bottom"/>
          </w:tcPr>
          <w:p w14:paraId="57C22CEC" w14:textId="77777777" w:rsidR="004B11BC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อัตราค่าเผื่อผลขาดทุนด้านเครดิตที่คาดว่า</w:t>
            </w:r>
          </w:p>
          <w:p w14:paraId="3D944C7A" w14:textId="1ADE2871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จะเกิดขึ้น</w:t>
            </w:r>
          </w:p>
          <w:p w14:paraId="5B1715A6" w14:textId="7D46B910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5" w:type="dxa"/>
            <w:vAlign w:val="bottom"/>
          </w:tcPr>
          <w:p w14:paraId="4F0770AF" w14:textId="4007C08E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41" w:type="dxa"/>
            <w:vAlign w:val="bottom"/>
          </w:tcPr>
          <w:p w14:paraId="20F69F29" w14:textId="4FA6FFA6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9" w:type="dxa"/>
            <w:vAlign w:val="bottom"/>
          </w:tcPr>
          <w:p w14:paraId="68F113DA" w14:textId="77777777" w:rsidR="002825B4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อัตราค่าเผื่อผลขาดทุนด้านเครดิตที่คาดว่า</w:t>
            </w:r>
          </w:p>
          <w:p w14:paraId="035C0756" w14:textId="4356831F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จะเกิดขึ้น</w:t>
            </w:r>
          </w:p>
          <w:p w14:paraId="7C921739" w14:textId="77777777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vAlign w:val="bottom"/>
          </w:tcPr>
          <w:p w14:paraId="0B91F3A0" w14:textId="06A5543C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16" w:type="dxa"/>
            <w:vAlign w:val="bottom"/>
          </w:tcPr>
          <w:p w14:paraId="49396C50" w14:textId="77777777" w:rsidR="00257408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</w:t>
            </w:r>
          </w:p>
          <w:p w14:paraId="793BF5CC" w14:textId="24FAEBEB" w:rsidR="00BA7631" w:rsidRPr="00BA7631" w:rsidRDefault="00BA7631" w:rsidP="00BA7631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C0458C" w:rsidRPr="00BA7631" w14:paraId="68B3699C" w14:textId="77777777" w:rsidTr="00C0458C">
        <w:trPr>
          <w:trHeight w:val="222"/>
        </w:trPr>
        <w:tc>
          <w:tcPr>
            <w:tcW w:w="1701" w:type="dxa"/>
          </w:tcPr>
          <w:p w14:paraId="051E18A0" w14:textId="77777777" w:rsidR="00BA7631" w:rsidRPr="00BA7631" w:rsidRDefault="00BA7631" w:rsidP="00BA7631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1289" w:type="dxa"/>
          </w:tcPr>
          <w:p w14:paraId="063FDE6C" w14:textId="77777777" w:rsidR="00BA7631" w:rsidRPr="00BA7631" w:rsidRDefault="00BA7631" w:rsidP="00BA7631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5" w:type="dxa"/>
          </w:tcPr>
          <w:p w14:paraId="79209670" w14:textId="77777777" w:rsidR="00BA7631" w:rsidRPr="00BA7631" w:rsidRDefault="00BA7631" w:rsidP="00BA7631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1" w:type="dxa"/>
          </w:tcPr>
          <w:p w14:paraId="3EF560FE" w14:textId="77777777" w:rsidR="00BA7631" w:rsidRPr="00BA7631" w:rsidRDefault="00BA7631" w:rsidP="00BA7631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EA36659" w14:textId="42407C82" w:rsidR="00BA7631" w:rsidRPr="00BA7631" w:rsidRDefault="00BA7631" w:rsidP="00BA7631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D9A5554" w14:textId="77777777" w:rsidR="00BA7631" w:rsidRPr="00BA7631" w:rsidRDefault="00BA7631" w:rsidP="00BA7631">
            <w:pPr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</w:tcPr>
          <w:p w14:paraId="74C827B1" w14:textId="77777777" w:rsidR="00BA7631" w:rsidRPr="00BA7631" w:rsidRDefault="00BA7631" w:rsidP="00BA7631">
            <w:pPr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57408" w:rsidRPr="00BA7631" w14:paraId="690415B1" w14:textId="77777777" w:rsidTr="002D633A">
        <w:trPr>
          <w:trHeight w:val="252"/>
        </w:trPr>
        <w:tc>
          <w:tcPr>
            <w:tcW w:w="1701" w:type="dxa"/>
          </w:tcPr>
          <w:p w14:paraId="45E76AAD" w14:textId="77777777" w:rsidR="00257408" w:rsidRPr="00BA7631" w:rsidRDefault="00257408" w:rsidP="00257408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289" w:type="dxa"/>
          </w:tcPr>
          <w:p w14:paraId="2BA44B24" w14:textId="0CDCFA87" w:rsidR="00257408" w:rsidRPr="00BA7631" w:rsidRDefault="00717933" w:rsidP="00257408">
            <w:pPr>
              <w:ind w:right="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5" w:type="dxa"/>
          </w:tcPr>
          <w:p w14:paraId="7D52D739" w14:textId="5E218D0D" w:rsidR="00257408" w:rsidRPr="00BA7631" w:rsidRDefault="00257408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107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024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412</w:t>
            </w:r>
          </w:p>
        </w:tc>
        <w:tc>
          <w:tcPr>
            <w:tcW w:w="1241" w:type="dxa"/>
          </w:tcPr>
          <w:p w14:paraId="7CB58D34" w14:textId="4A796946" w:rsidR="00257408" w:rsidRPr="00BA7631" w:rsidRDefault="00C12D78" w:rsidP="00257408">
            <w:pPr>
              <w:ind w:right="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2D63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9" w:type="dxa"/>
          </w:tcPr>
          <w:p w14:paraId="59F442FE" w14:textId="2893F9DE" w:rsidR="00257408" w:rsidRPr="00BA7631" w:rsidRDefault="00717933" w:rsidP="00257408">
            <w:pPr>
              <w:ind w:right="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6" w:type="dxa"/>
          </w:tcPr>
          <w:p w14:paraId="0ABAE371" w14:textId="209DC0C3" w:rsidR="00257408" w:rsidRPr="00BA7631" w:rsidRDefault="00257408" w:rsidP="00257408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78,811,217</w:t>
            </w:r>
          </w:p>
        </w:tc>
        <w:tc>
          <w:tcPr>
            <w:tcW w:w="1316" w:type="dxa"/>
          </w:tcPr>
          <w:p w14:paraId="3EB41F5F" w14:textId="726B4741" w:rsidR="00257408" w:rsidRPr="00BA7631" w:rsidRDefault="00257408" w:rsidP="00257408">
            <w:pPr>
              <w:tabs>
                <w:tab w:val="clear" w:pos="680"/>
              </w:tabs>
              <w:ind w:right="-25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0458C" w:rsidRPr="00BA7631" w14:paraId="7B451F73" w14:textId="77777777" w:rsidTr="00C0458C">
        <w:tc>
          <w:tcPr>
            <w:tcW w:w="1701" w:type="dxa"/>
          </w:tcPr>
          <w:p w14:paraId="5CC11DB0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น้อยกว่า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89" w:type="dxa"/>
          </w:tcPr>
          <w:p w14:paraId="1759A239" w14:textId="042F0EFD" w:rsidR="000F355F" w:rsidRPr="00BA7631" w:rsidRDefault="00257408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0.01</w:t>
            </w:r>
          </w:p>
        </w:tc>
        <w:tc>
          <w:tcPr>
            <w:tcW w:w="1155" w:type="dxa"/>
          </w:tcPr>
          <w:p w14:paraId="5467CAA5" w14:textId="798B52A4" w:rsidR="000F355F" w:rsidRPr="00BA7631" w:rsidRDefault="000F355F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155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022</w:t>
            </w:r>
          </w:p>
        </w:tc>
        <w:tc>
          <w:tcPr>
            <w:tcW w:w="1241" w:type="dxa"/>
          </w:tcPr>
          <w:p w14:paraId="3415AC36" w14:textId="0331B7C0" w:rsidR="000F355F" w:rsidRPr="00BA7631" w:rsidRDefault="000F355F" w:rsidP="00731B6C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518</w:t>
            </w:r>
          </w:p>
        </w:tc>
        <w:tc>
          <w:tcPr>
            <w:tcW w:w="1159" w:type="dxa"/>
            <w:shd w:val="clear" w:color="auto" w:fill="auto"/>
          </w:tcPr>
          <w:p w14:paraId="779CC279" w14:textId="337895C0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0.01</w:t>
            </w:r>
          </w:p>
        </w:tc>
        <w:tc>
          <w:tcPr>
            <w:tcW w:w="1176" w:type="dxa"/>
          </w:tcPr>
          <w:p w14:paraId="53DD9E7B" w14:textId="7E0CB005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50,350,322</w:t>
            </w:r>
          </w:p>
        </w:tc>
        <w:tc>
          <w:tcPr>
            <w:tcW w:w="1316" w:type="dxa"/>
            <w:shd w:val="clear" w:color="auto" w:fill="auto"/>
          </w:tcPr>
          <w:p w14:paraId="7815BEB4" w14:textId="6ECC9CC2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</w:tr>
      <w:tr w:rsidR="00C0458C" w:rsidRPr="00BA7631" w14:paraId="16C874CE" w14:textId="77777777" w:rsidTr="00C0458C">
        <w:tc>
          <w:tcPr>
            <w:tcW w:w="1701" w:type="dxa"/>
          </w:tcPr>
          <w:p w14:paraId="25D47ACE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3 - 6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89" w:type="dxa"/>
          </w:tcPr>
          <w:p w14:paraId="51869BAC" w14:textId="17503B1C" w:rsidR="000F355F" w:rsidRPr="00BA7631" w:rsidRDefault="00022B7C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19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-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26</w:t>
            </w:r>
          </w:p>
        </w:tc>
        <w:tc>
          <w:tcPr>
            <w:tcW w:w="1155" w:type="dxa"/>
          </w:tcPr>
          <w:p w14:paraId="140CBBAA" w14:textId="0385A081" w:rsidR="000F355F" w:rsidRPr="00BA7631" w:rsidRDefault="000F355F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506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306</w:t>
            </w:r>
          </w:p>
        </w:tc>
        <w:tc>
          <w:tcPr>
            <w:tcW w:w="1241" w:type="dxa"/>
          </w:tcPr>
          <w:p w14:paraId="620E769B" w14:textId="0401628E" w:rsidR="000F355F" w:rsidRPr="00BA7631" w:rsidRDefault="000F355F" w:rsidP="00731B6C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70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131</w:t>
            </w:r>
          </w:p>
        </w:tc>
        <w:tc>
          <w:tcPr>
            <w:tcW w:w="1159" w:type="dxa"/>
            <w:shd w:val="clear" w:color="auto" w:fill="auto"/>
          </w:tcPr>
          <w:p w14:paraId="6377F432" w14:textId="286FBF66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0.20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0.28</w:t>
            </w:r>
          </w:p>
        </w:tc>
        <w:tc>
          <w:tcPr>
            <w:tcW w:w="1176" w:type="dxa"/>
          </w:tcPr>
          <w:p w14:paraId="0BE00752" w14:textId="69618754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9,756,056</w:t>
            </w:r>
          </w:p>
        </w:tc>
        <w:tc>
          <w:tcPr>
            <w:tcW w:w="1316" w:type="dxa"/>
            <w:shd w:val="clear" w:color="auto" w:fill="auto"/>
          </w:tcPr>
          <w:p w14:paraId="2C859082" w14:textId="2EE680F2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20,820</w:t>
            </w:r>
          </w:p>
        </w:tc>
      </w:tr>
      <w:tr w:rsidR="00C0458C" w:rsidRPr="00BA7631" w14:paraId="2AB6A262" w14:textId="77777777" w:rsidTr="00C0458C">
        <w:tc>
          <w:tcPr>
            <w:tcW w:w="1701" w:type="dxa"/>
          </w:tcPr>
          <w:p w14:paraId="2335CBBE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6 - 12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89" w:type="dxa"/>
          </w:tcPr>
          <w:p w14:paraId="41EFF1A4" w14:textId="4A305773" w:rsidR="000F355F" w:rsidRPr="00BA7631" w:rsidRDefault="00022B7C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61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5740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27</w:t>
            </w:r>
          </w:p>
        </w:tc>
        <w:tc>
          <w:tcPr>
            <w:tcW w:w="1155" w:type="dxa"/>
          </w:tcPr>
          <w:p w14:paraId="5805EB3E" w14:textId="559DA06B" w:rsidR="000F355F" w:rsidRPr="00BA7631" w:rsidRDefault="000F355F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B0A2A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DB0A2A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DB0A2A">
              <w:rPr>
                <w:rFonts w:ascii="Browallia New" w:hAnsi="Browallia New" w:cs="Browallia New"/>
                <w:sz w:val="22"/>
                <w:szCs w:val="22"/>
              </w:rPr>
              <w:t>644</w:t>
            </w:r>
          </w:p>
        </w:tc>
        <w:tc>
          <w:tcPr>
            <w:tcW w:w="1241" w:type="dxa"/>
          </w:tcPr>
          <w:p w14:paraId="65032261" w14:textId="02D3DEF6" w:rsidR="000F355F" w:rsidRPr="00BA7631" w:rsidRDefault="00022B7C" w:rsidP="00731B6C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039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884</w:t>
            </w:r>
          </w:p>
        </w:tc>
        <w:tc>
          <w:tcPr>
            <w:tcW w:w="1159" w:type="dxa"/>
            <w:shd w:val="clear" w:color="auto" w:fill="auto"/>
          </w:tcPr>
          <w:p w14:paraId="61D607BF" w14:textId="0FFFD7B6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2.55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4.20</w:t>
            </w:r>
          </w:p>
        </w:tc>
        <w:tc>
          <w:tcPr>
            <w:tcW w:w="1176" w:type="dxa"/>
          </w:tcPr>
          <w:p w14:paraId="6AF40E6A" w14:textId="5F15AD39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11,775,875</w:t>
            </w:r>
          </w:p>
        </w:tc>
        <w:tc>
          <w:tcPr>
            <w:tcW w:w="1316" w:type="dxa"/>
            <w:shd w:val="clear" w:color="auto" w:fill="auto"/>
          </w:tcPr>
          <w:p w14:paraId="2FD9E528" w14:textId="707BE697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8,104,742</w:t>
            </w:r>
          </w:p>
        </w:tc>
      </w:tr>
      <w:tr w:rsidR="00C0458C" w:rsidRPr="00BA7631" w14:paraId="3863EAE6" w14:textId="77777777" w:rsidTr="00C0458C">
        <w:tc>
          <w:tcPr>
            <w:tcW w:w="1701" w:type="dxa"/>
          </w:tcPr>
          <w:p w14:paraId="3B8055A8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12 -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24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289" w:type="dxa"/>
          </w:tcPr>
          <w:p w14:paraId="403E76E1" w14:textId="1C0A56F1" w:rsidR="000F355F" w:rsidRPr="00BA7631" w:rsidRDefault="00022B7C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84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5740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1155" w:type="dxa"/>
          </w:tcPr>
          <w:p w14:paraId="51D83767" w14:textId="5605CC11" w:rsidR="000F355F" w:rsidRPr="00BA7631" w:rsidRDefault="000F355F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755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450</w:t>
            </w:r>
          </w:p>
        </w:tc>
        <w:tc>
          <w:tcPr>
            <w:tcW w:w="1241" w:type="dxa"/>
          </w:tcPr>
          <w:p w14:paraId="37BC12B0" w14:textId="09CD3855" w:rsidR="000F355F" w:rsidRPr="00BA7631" w:rsidRDefault="00022B7C" w:rsidP="00731B6C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862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986</w:t>
            </w:r>
          </w:p>
        </w:tc>
        <w:tc>
          <w:tcPr>
            <w:tcW w:w="1159" w:type="dxa"/>
            <w:shd w:val="clear" w:color="auto" w:fill="auto"/>
          </w:tcPr>
          <w:p w14:paraId="4562CF85" w14:textId="2F7507E1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8.41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11.44</w:t>
            </w:r>
          </w:p>
        </w:tc>
        <w:tc>
          <w:tcPr>
            <w:tcW w:w="1176" w:type="dxa"/>
          </w:tcPr>
          <w:p w14:paraId="7ABFF1B6" w14:textId="247263E5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3,127,484</w:t>
            </w:r>
          </w:p>
        </w:tc>
        <w:tc>
          <w:tcPr>
            <w:tcW w:w="1316" w:type="dxa"/>
            <w:shd w:val="clear" w:color="auto" w:fill="auto"/>
          </w:tcPr>
          <w:p w14:paraId="30A8CF80" w14:textId="1424B327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325,192</w:t>
            </w:r>
          </w:p>
        </w:tc>
      </w:tr>
      <w:tr w:rsidR="00C0458C" w:rsidRPr="00BA7631" w14:paraId="6AC91337" w14:textId="77777777" w:rsidTr="00C0458C">
        <w:tc>
          <w:tcPr>
            <w:tcW w:w="1701" w:type="dxa"/>
          </w:tcPr>
          <w:p w14:paraId="6C375B8F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24 - 36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289" w:type="dxa"/>
          </w:tcPr>
          <w:p w14:paraId="01460992" w14:textId="423FBF1A" w:rsidR="000F355F" w:rsidRPr="00BA7631" w:rsidRDefault="00022B7C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5740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23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73</w:t>
            </w:r>
          </w:p>
        </w:tc>
        <w:tc>
          <w:tcPr>
            <w:tcW w:w="1155" w:type="dxa"/>
          </w:tcPr>
          <w:p w14:paraId="4A41FB9E" w14:textId="35D8C396" w:rsidR="000F355F" w:rsidRPr="00BA7631" w:rsidRDefault="000F355F" w:rsidP="00137093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921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218</w:t>
            </w:r>
          </w:p>
        </w:tc>
        <w:tc>
          <w:tcPr>
            <w:tcW w:w="1241" w:type="dxa"/>
          </w:tcPr>
          <w:p w14:paraId="21F822D2" w14:textId="7FBAA2A1" w:rsidR="000F355F" w:rsidRPr="00BA7631" w:rsidRDefault="000F355F" w:rsidP="00731B6C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628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983</w:t>
            </w:r>
          </w:p>
        </w:tc>
        <w:tc>
          <w:tcPr>
            <w:tcW w:w="1159" w:type="dxa"/>
            <w:shd w:val="clear" w:color="auto" w:fill="auto"/>
          </w:tcPr>
          <w:p w14:paraId="22C06D45" w14:textId="2DD00FBA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24.18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25.05</w:t>
            </w:r>
          </w:p>
        </w:tc>
        <w:tc>
          <w:tcPr>
            <w:tcW w:w="1176" w:type="dxa"/>
          </w:tcPr>
          <w:p w14:paraId="4B2CAE55" w14:textId="10BD4B7C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828,500</w:t>
            </w:r>
          </w:p>
        </w:tc>
        <w:tc>
          <w:tcPr>
            <w:tcW w:w="1316" w:type="dxa"/>
            <w:shd w:val="clear" w:color="auto" w:fill="auto"/>
          </w:tcPr>
          <w:p w14:paraId="0C28CA8C" w14:textId="1F1D14F5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206,930</w:t>
            </w:r>
          </w:p>
        </w:tc>
      </w:tr>
      <w:tr w:rsidR="00C0458C" w:rsidRPr="00BA7631" w14:paraId="5D724A2C" w14:textId="77777777" w:rsidTr="00C0458C">
        <w:tc>
          <w:tcPr>
            <w:tcW w:w="1701" w:type="dxa"/>
          </w:tcPr>
          <w:p w14:paraId="3EF30736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มากกว่า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289" w:type="dxa"/>
          </w:tcPr>
          <w:p w14:paraId="1AE563E0" w14:textId="03ED014C" w:rsidR="000F355F" w:rsidRPr="00BA7631" w:rsidRDefault="00022B7C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41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57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5740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52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</w:p>
        </w:tc>
        <w:tc>
          <w:tcPr>
            <w:tcW w:w="1155" w:type="dxa"/>
          </w:tcPr>
          <w:p w14:paraId="67A894D1" w14:textId="68A46B5B" w:rsidR="000F355F" w:rsidRPr="00BA7631" w:rsidRDefault="000F355F" w:rsidP="00137093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296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200</w:t>
            </w:r>
          </w:p>
        </w:tc>
        <w:tc>
          <w:tcPr>
            <w:tcW w:w="1241" w:type="dxa"/>
          </w:tcPr>
          <w:p w14:paraId="7F03202F" w14:textId="48D0B8BA" w:rsidR="000F355F" w:rsidRPr="00BA7631" w:rsidRDefault="000F355F" w:rsidP="00731B6C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154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439</w:t>
            </w:r>
          </w:p>
        </w:tc>
        <w:tc>
          <w:tcPr>
            <w:tcW w:w="1159" w:type="dxa"/>
            <w:shd w:val="clear" w:color="auto" w:fill="auto"/>
          </w:tcPr>
          <w:p w14:paraId="0C68818E" w14:textId="431B07B2" w:rsidR="000F355F" w:rsidRPr="00BA7631" w:rsidRDefault="000F355F" w:rsidP="000F355F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45.04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51.82</w:t>
            </w:r>
          </w:p>
        </w:tc>
        <w:tc>
          <w:tcPr>
            <w:tcW w:w="1176" w:type="dxa"/>
          </w:tcPr>
          <w:p w14:paraId="203EDD62" w14:textId="411FD5F1" w:rsidR="000F355F" w:rsidRPr="00BA7631" w:rsidRDefault="000F355F" w:rsidP="000F355F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>3,565,500</w:t>
            </w:r>
          </w:p>
        </w:tc>
        <w:tc>
          <w:tcPr>
            <w:tcW w:w="1316" w:type="dxa"/>
            <w:shd w:val="clear" w:color="auto" w:fill="auto"/>
          </w:tcPr>
          <w:p w14:paraId="26BFC64E" w14:textId="05895B80" w:rsidR="000F355F" w:rsidRPr="00BA7631" w:rsidRDefault="00022B7C" w:rsidP="000F355F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F355F"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0F355F"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C0458C" w:rsidRPr="00BA7631" w14:paraId="57DD1A1B" w14:textId="77777777" w:rsidTr="00C0458C">
        <w:tc>
          <w:tcPr>
            <w:tcW w:w="1701" w:type="dxa"/>
          </w:tcPr>
          <w:p w14:paraId="04946CC7" w14:textId="77777777" w:rsidR="000F355F" w:rsidRPr="00BA7631" w:rsidRDefault="000F355F" w:rsidP="000F355F">
            <w:pPr>
              <w:ind w:left="-36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89" w:type="dxa"/>
          </w:tcPr>
          <w:p w14:paraId="1ADF2629" w14:textId="77777777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E0EB4A4" w14:textId="117D8AA7" w:rsidR="000F355F" w:rsidRPr="00BA7631" w:rsidRDefault="00022B7C" w:rsidP="0013709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228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559</w:t>
            </w:r>
            <w:r w:rsidR="000F355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252</w:t>
            </w:r>
          </w:p>
        </w:tc>
        <w:tc>
          <w:tcPr>
            <w:tcW w:w="1241" w:type="dxa"/>
          </w:tcPr>
          <w:p w14:paraId="0632381F" w14:textId="750F43FE" w:rsidR="000F355F" w:rsidRPr="00BA7631" w:rsidRDefault="00022B7C" w:rsidP="00731B6C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0F355F" w:rsidRPr="00731B6C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760</w:t>
            </w:r>
            <w:r w:rsidR="000F355F" w:rsidRPr="00731B6C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941</w:t>
            </w:r>
          </w:p>
        </w:tc>
        <w:tc>
          <w:tcPr>
            <w:tcW w:w="1159" w:type="dxa"/>
            <w:shd w:val="clear" w:color="auto" w:fill="auto"/>
          </w:tcPr>
          <w:p w14:paraId="4D1DCC42" w14:textId="36AF829B" w:rsidR="000F355F" w:rsidRPr="00BA7631" w:rsidRDefault="000F355F" w:rsidP="000F355F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B31E223" w14:textId="51AF8B62" w:rsidR="000F355F" w:rsidRPr="00BA7631" w:rsidRDefault="000F355F" w:rsidP="000F355F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158,214,954</w:t>
            </w:r>
          </w:p>
        </w:tc>
        <w:tc>
          <w:tcPr>
            <w:tcW w:w="1316" w:type="dxa"/>
            <w:shd w:val="clear" w:color="auto" w:fill="auto"/>
          </w:tcPr>
          <w:p w14:paraId="13BD0A3F" w14:textId="44F0845F" w:rsidR="000F355F" w:rsidRPr="00BA7631" w:rsidRDefault="00022B7C" w:rsidP="000F355F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F355F" w:rsidRPr="00BA763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993</w:t>
            </w:r>
            <w:r w:rsidR="000F355F" w:rsidRPr="00BA763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059</w:t>
            </w:r>
          </w:p>
        </w:tc>
      </w:tr>
    </w:tbl>
    <w:p w14:paraId="122A8AF3" w14:textId="666D93E6" w:rsidR="00F57331" w:rsidRPr="00C61160" w:rsidRDefault="00F57331" w:rsidP="00B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6"/>
          <w:szCs w:val="36"/>
        </w:rPr>
      </w:pPr>
    </w:p>
    <w:tbl>
      <w:tblPr>
        <w:tblW w:w="905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14"/>
        <w:gridCol w:w="1262"/>
        <w:gridCol w:w="1176"/>
        <w:gridCol w:w="1234"/>
        <w:gridCol w:w="1134"/>
        <w:gridCol w:w="1201"/>
        <w:gridCol w:w="1330"/>
      </w:tblGrid>
      <w:tr w:rsidR="004D2B0F" w:rsidRPr="00C61160" w14:paraId="692C8C13" w14:textId="77777777" w:rsidTr="00FF3B41">
        <w:trPr>
          <w:trHeight w:val="269"/>
        </w:trPr>
        <w:tc>
          <w:tcPr>
            <w:tcW w:w="1714" w:type="dxa"/>
          </w:tcPr>
          <w:p w14:paraId="12964267" w14:textId="77777777" w:rsidR="00F57331" w:rsidRPr="00C61160" w:rsidRDefault="00F57331" w:rsidP="008A33F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37" w:type="dxa"/>
            <w:gridSpan w:val="6"/>
          </w:tcPr>
          <w:p w14:paraId="297E310D" w14:textId="47872AB3" w:rsidR="004D2B0F" w:rsidRPr="00C61160" w:rsidRDefault="0078760F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EF2838" w:rsidRPr="00C61160" w14:paraId="0B238EFC" w14:textId="77777777" w:rsidTr="00FF3B41">
        <w:tc>
          <w:tcPr>
            <w:tcW w:w="1714" w:type="dxa"/>
          </w:tcPr>
          <w:p w14:paraId="6E4EAE4A" w14:textId="77777777" w:rsidR="00EF2838" w:rsidRPr="00C61160" w:rsidRDefault="00EF2838" w:rsidP="008A33F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37" w:type="dxa"/>
            <w:gridSpan w:val="6"/>
          </w:tcPr>
          <w:p w14:paraId="5B815194" w14:textId="22FB5645" w:rsidR="00EF2838" w:rsidRPr="00C61160" w:rsidRDefault="00D1181A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2"/>
                <w:szCs w:val="22"/>
                <w:cs/>
              </w:rPr>
              <w:t>เงิน</w:t>
            </w:r>
            <w:r w:rsidR="003D0612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เฉพาะบริษัท</w:t>
            </w:r>
          </w:p>
        </w:tc>
      </w:tr>
      <w:tr w:rsidR="000E6D3C" w:rsidRPr="00C61160" w14:paraId="1058D031" w14:textId="77777777" w:rsidTr="00FF3B41">
        <w:tc>
          <w:tcPr>
            <w:tcW w:w="1714" w:type="dxa"/>
          </w:tcPr>
          <w:p w14:paraId="50DEC293" w14:textId="77777777" w:rsidR="000E6D3C" w:rsidRPr="00C61160" w:rsidRDefault="000E6D3C" w:rsidP="000E6D3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72" w:type="dxa"/>
            <w:gridSpan w:val="3"/>
          </w:tcPr>
          <w:p w14:paraId="0CDB5088" w14:textId="76A97D83" w:rsidR="000E6D3C" w:rsidRPr="00C61160" w:rsidRDefault="000E6D3C" w:rsidP="000E6D3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3665" w:type="dxa"/>
            <w:gridSpan w:val="3"/>
          </w:tcPr>
          <w:p w14:paraId="54AD1DB0" w14:textId="5E6A325B" w:rsidR="000E6D3C" w:rsidRPr="00C61160" w:rsidRDefault="000E6D3C" w:rsidP="000E6D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7631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BA763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C0458C" w:rsidRPr="00C61160" w14:paraId="21FD4FA2" w14:textId="77777777" w:rsidTr="00FF3B41">
        <w:trPr>
          <w:trHeight w:val="1161"/>
        </w:trPr>
        <w:tc>
          <w:tcPr>
            <w:tcW w:w="1714" w:type="dxa"/>
            <w:vAlign w:val="bottom"/>
          </w:tcPr>
          <w:p w14:paraId="3A37A6D1" w14:textId="77777777" w:rsidR="00CD449F" w:rsidRPr="00C61160" w:rsidRDefault="00CD449F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อายุลูกหนี้</w:t>
            </w:r>
          </w:p>
        </w:tc>
        <w:tc>
          <w:tcPr>
            <w:tcW w:w="1262" w:type="dxa"/>
            <w:vAlign w:val="bottom"/>
          </w:tcPr>
          <w:p w14:paraId="0407708D" w14:textId="0CA0CE06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อัตราค่าเผื่อผลขาดทุน</w:t>
            </w:r>
            <w:r w:rsidR="008555FE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  <w:r w:rsidR="002B58C5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  <w:p w14:paraId="2C7595C9" w14:textId="77777777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vAlign w:val="bottom"/>
          </w:tcPr>
          <w:p w14:paraId="35FFFB37" w14:textId="089C5066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492507" w:rsidRPr="00C6116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34" w:type="dxa"/>
            <w:vAlign w:val="bottom"/>
          </w:tcPr>
          <w:p w14:paraId="3855337D" w14:textId="68BD199C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8555FE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  <w:r w:rsidR="002B58C5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37A51954" w14:textId="1708A92B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อัตราค่าเผื่อผลขาดทุน</w:t>
            </w:r>
            <w:r w:rsidR="008555FE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  <w:r w:rsidR="002B58C5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ที่คาดว่าจะเกิดขึ้น</w:t>
            </w:r>
          </w:p>
          <w:p w14:paraId="53C979F7" w14:textId="77777777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01" w:type="dxa"/>
            <w:vAlign w:val="bottom"/>
          </w:tcPr>
          <w:p w14:paraId="7358D963" w14:textId="3C61A24E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492507" w:rsidRPr="00C6116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30" w:type="dxa"/>
            <w:vAlign w:val="bottom"/>
          </w:tcPr>
          <w:p w14:paraId="329890F2" w14:textId="75E2A305" w:rsidR="00CD449F" w:rsidRPr="00C61160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="008555FE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ด้านเครดิต</w:t>
            </w:r>
            <w:r w:rsidR="002B58C5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492507" w:rsidRPr="00C6116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2B58C5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C0458C" w:rsidRPr="00C61160" w14:paraId="683FC839" w14:textId="77777777" w:rsidTr="00FF3B41">
        <w:trPr>
          <w:trHeight w:val="222"/>
        </w:trPr>
        <w:tc>
          <w:tcPr>
            <w:tcW w:w="1714" w:type="dxa"/>
          </w:tcPr>
          <w:p w14:paraId="0DE4CAC7" w14:textId="77777777" w:rsidR="00CD449F" w:rsidRPr="002A550F" w:rsidRDefault="00CD449F" w:rsidP="008A33FD">
            <w:pPr>
              <w:ind w:right="-43"/>
              <w:jc w:val="both"/>
              <w:rPr>
                <w:rFonts w:ascii="Browallia New" w:hAnsi="Browallia New" w:cs="Browallia New"/>
                <w:i/>
                <w:iCs/>
              </w:rPr>
            </w:pPr>
          </w:p>
        </w:tc>
        <w:tc>
          <w:tcPr>
            <w:tcW w:w="1262" w:type="dxa"/>
          </w:tcPr>
          <w:p w14:paraId="1D43EE5D" w14:textId="77777777" w:rsidR="00CD449F" w:rsidRPr="00C61160" w:rsidRDefault="00CD449F" w:rsidP="008A33FD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21C36DB" w14:textId="77777777" w:rsidR="00CD449F" w:rsidRPr="00C61160" w:rsidRDefault="00CD449F" w:rsidP="008A33FD">
            <w:pPr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4" w:type="dxa"/>
          </w:tcPr>
          <w:p w14:paraId="1F715DEE" w14:textId="77777777" w:rsidR="00CD449F" w:rsidRPr="00C61160" w:rsidRDefault="00CD449F" w:rsidP="008A33FD">
            <w:pPr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2D3C4A" w14:textId="77777777" w:rsidR="00CD449F" w:rsidRPr="00C61160" w:rsidRDefault="00CD449F" w:rsidP="008A33FD">
            <w:pPr>
              <w:ind w:right="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1" w:type="dxa"/>
          </w:tcPr>
          <w:p w14:paraId="716ED200" w14:textId="77777777" w:rsidR="00CD449F" w:rsidRPr="00C61160" w:rsidRDefault="00CD449F" w:rsidP="008A33FD">
            <w:pPr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437B3227" w14:textId="77777777" w:rsidR="00CD449F" w:rsidRPr="00C61160" w:rsidRDefault="00CD449F" w:rsidP="008A33FD">
            <w:pPr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D633A" w:rsidRPr="00C61160" w14:paraId="432119F6" w14:textId="77777777" w:rsidTr="002D633A">
        <w:trPr>
          <w:trHeight w:val="288"/>
        </w:trPr>
        <w:tc>
          <w:tcPr>
            <w:tcW w:w="1714" w:type="dxa"/>
          </w:tcPr>
          <w:p w14:paraId="71F12C8A" w14:textId="77777777" w:rsidR="002D633A" w:rsidRPr="00C61160" w:rsidRDefault="002D633A" w:rsidP="002D633A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4C46914F" w14:textId="31BF5916" w:rsidR="002D633A" w:rsidRPr="00C61160" w:rsidRDefault="002D633A" w:rsidP="002D633A">
            <w:pPr>
              <w:ind w:right="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</w:tcPr>
          <w:p w14:paraId="4A41622F" w14:textId="0480424A" w:rsidR="002D633A" w:rsidRPr="00C61160" w:rsidRDefault="002D633A" w:rsidP="002D633A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324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012</w:t>
            </w:r>
          </w:p>
        </w:tc>
        <w:tc>
          <w:tcPr>
            <w:tcW w:w="1234" w:type="dxa"/>
          </w:tcPr>
          <w:p w14:paraId="496080C9" w14:textId="6D02D9A8" w:rsidR="002D633A" w:rsidRPr="00C61160" w:rsidRDefault="002D633A" w:rsidP="002D633A">
            <w:pPr>
              <w:tabs>
                <w:tab w:val="clear" w:pos="907"/>
              </w:tabs>
              <w:ind w:right="-3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A763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6398573" w14:textId="267AA7A2" w:rsidR="002D633A" w:rsidRPr="00C61160" w:rsidRDefault="002D633A" w:rsidP="002D633A">
            <w:pPr>
              <w:ind w:right="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1" w:type="dxa"/>
          </w:tcPr>
          <w:p w14:paraId="37C14BDE" w14:textId="624B8779" w:rsidR="002D633A" w:rsidRPr="00C61160" w:rsidRDefault="002D633A" w:rsidP="002D633A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,811,217</w:t>
            </w:r>
          </w:p>
        </w:tc>
        <w:tc>
          <w:tcPr>
            <w:tcW w:w="1330" w:type="dxa"/>
          </w:tcPr>
          <w:p w14:paraId="0D885B3E" w14:textId="4A7DA6C0" w:rsidR="002D633A" w:rsidRPr="00C61160" w:rsidRDefault="002D633A" w:rsidP="002D633A">
            <w:pPr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F3B41" w:rsidRPr="00C61160" w14:paraId="04933C74" w14:textId="77777777" w:rsidTr="00FF3B41">
        <w:tc>
          <w:tcPr>
            <w:tcW w:w="1714" w:type="dxa"/>
          </w:tcPr>
          <w:p w14:paraId="67EDD44C" w14:textId="77777777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น้อยกว่า 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2" w:type="dxa"/>
            <w:shd w:val="clear" w:color="auto" w:fill="auto"/>
          </w:tcPr>
          <w:p w14:paraId="29F650F6" w14:textId="0D74D1D8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0.01</w:t>
            </w:r>
          </w:p>
        </w:tc>
        <w:tc>
          <w:tcPr>
            <w:tcW w:w="1176" w:type="dxa"/>
          </w:tcPr>
          <w:p w14:paraId="698CAFAD" w14:textId="284D0730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103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931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263</w:t>
            </w:r>
          </w:p>
        </w:tc>
        <w:tc>
          <w:tcPr>
            <w:tcW w:w="1234" w:type="dxa"/>
            <w:shd w:val="clear" w:color="auto" w:fill="auto"/>
          </w:tcPr>
          <w:p w14:paraId="553C7688" w14:textId="39026222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518</w:t>
            </w:r>
          </w:p>
        </w:tc>
        <w:tc>
          <w:tcPr>
            <w:tcW w:w="1134" w:type="dxa"/>
            <w:shd w:val="clear" w:color="auto" w:fill="auto"/>
          </w:tcPr>
          <w:p w14:paraId="0B9C34D3" w14:textId="5D340800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0.01</w:t>
            </w:r>
          </w:p>
        </w:tc>
        <w:tc>
          <w:tcPr>
            <w:tcW w:w="1201" w:type="dxa"/>
            <w:shd w:val="clear" w:color="auto" w:fill="auto"/>
          </w:tcPr>
          <w:p w14:paraId="02A327F9" w14:textId="3023C643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50,350,322</w:t>
            </w:r>
          </w:p>
        </w:tc>
        <w:tc>
          <w:tcPr>
            <w:tcW w:w="1330" w:type="dxa"/>
          </w:tcPr>
          <w:p w14:paraId="48411A1A" w14:textId="6779BF25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</w:tr>
      <w:tr w:rsidR="00FF3B41" w:rsidRPr="00C61160" w14:paraId="2B717A9B" w14:textId="77777777" w:rsidTr="00FF3B41">
        <w:tc>
          <w:tcPr>
            <w:tcW w:w="1714" w:type="dxa"/>
          </w:tcPr>
          <w:p w14:paraId="1F82F2ED" w14:textId="7520D2DE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3 - 6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2" w:type="dxa"/>
            <w:shd w:val="clear" w:color="auto" w:fill="auto"/>
          </w:tcPr>
          <w:p w14:paraId="7DAE3E31" w14:textId="22FAFDC2" w:rsidR="00FF3B41" w:rsidRPr="00C61160" w:rsidRDefault="00022B7C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19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-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26</w:t>
            </w:r>
          </w:p>
        </w:tc>
        <w:tc>
          <w:tcPr>
            <w:tcW w:w="1176" w:type="dxa"/>
          </w:tcPr>
          <w:p w14:paraId="2094E4AD" w14:textId="3DAFA61F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106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306</w:t>
            </w:r>
          </w:p>
        </w:tc>
        <w:tc>
          <w:tcPr>
            <w:tcW w:w="1234" w:type="dxa"/>
            <w:shd w:val="clear" w:color="auto" w:fill="auto"/>
          </w:tcPr>
          <w:p w14:paraId="0B157287" w14:textId="7FCA8D34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131</w:t>
            </w:r>
          </w:p>
        </w:tc>
        <w:tc>
          <w:tcPr>
            <w:tcW w:w="1134" w:type="dxa"/>
            <w:shd w:val="clear" w:color="auto" w:fill="auto"/>
          </w:tcPr>
          <w:p w14:paraId="50D768ED" w14:textId="44A6E13B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0.20 - 0.28</w:t>
            </w:r>
          </w:p>
        </w:tc>
        <w:tc>
          <w:tcPr>
            <w:tcW w:w="1201" w:type="dxa"/>
            <w:shd w:val="clear" w:color="auto" w:fill="auto"/>
          </w:tcPr>
          <w:p w14:paraId="72E13BAA" w14:textId="511B78C3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9,756,056</w:t>
            </w:r>
          </w:p>
        </w:tc>
        <w:tc>
          <w:tcPr>
            <w:tcW w:w="1330" w:type="dxa"/>
          </w:tcPr>
          <w:p w14:paraId="45BAD45B" w14:textId="25F4B2FF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20,820</w:t>
            </w:r>
          </w:p>
        </w:tc>
      </w:tr>
      <w:tr w:rsidR="00FF3B41" w:rsidRPr="00C61160" w14:paraId="30A97E0E" w14:textId="77777777" w:rsidTr="00FF3B41">
        <w:tc>
          <w:tcPr>
            <w:tcW w:w="1714" w:type="dxa"/>
          </w:tcPr>
          <w:p w14:paraId="3B795417" w14:textId="374AE54F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6 - 12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2" w:type="dxa"/>
            <w:shd w:val="clear" w:color="auto" w:fill="auto"/>
          </w:tcPr>
          <w:p w14:paraId="389BD0A5" w14:textId="18EDB4F9" w:rsidR="00FF3B41" w:rsidRPr="00C61160" w:rsidRDefault="00022B7C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61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FF3B4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27</w:t>
            </w:r>
          </w:p>
        </w:tc>
        <w:tc>
          <w:tcPr>
            <w:tcW w:w="1176" w:type="dxa"/>
          </w:tcPr>
          <w:p w14:paraId="4CA01F0F" w14:textId="7D02AF8A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24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633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844</w:t>
            </w:r>
          </w:p>
        </w:tc>
        <w:tc>
          <w:tcPr>
            <w:tcW w:w="1234" w:type="dxa"/>
            <w:shd w:val="clear" w:color="auto" w:fill="auto"/>
          </w:tcPr>
          <w:p w14:paraId="35D4697A" w14:textId="341F30AF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039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884</w:t>
            </w:r>
          </w:p>
        </w:tc>
        <w:tc>
          <w:tcPr>
            <w:tcW w:w="1134" w:type="dxa"/>
            <w:shd w:val="clear" w:color="auto" w:fill="auto"/>
          </w:tcPr>
          <w:p w14:paraId="30DF3DCB" w14:textId="3783B887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2.55 - 4.20</w:t>
            </w:r>
          </w:p>
        </w:tc>
        <w:tc>
          <w:tcPr>
            <w:tcW w:w="1201" w:type="dxa"/>
            <w:shd w:val="clear" w:color="auto" w:fill="auto"/>
          </w:tcPr>
          <w:p w14:paraId="7F5271BB" w14:textId="534AEF5B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11,775,875</w:t>
            </w:r>
          </w:p>
        </w:tc>
        <w:tc>
          <w:tcPr>
            <w:tcW w:w="1330" w:type="dxa"/>
          </w:tcPr>
          <w:p w14:paraId="18E1FCBC" w14:textId="7CCD4781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8,104,742</w:t>
            </w:r>
          </w:p>
        </w:tc>
      </w:tr>
      <w:tr w:rsidR="00FF3B41" w:rsidRPr="00C61160" w14:paraId="66E9D48C" w14:textId="77777777" w:rsidTr="00FF3B41">
        <w:tc>
          <w:tcPr>
            <w:tcW w:w="1714" w:type="dxa"/>
          </w:tcPr>
          <w:p w14:paraId="7155BD0B" w14:textId="29C842F5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12 -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 xml:space="preserve">24 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262" w:type="dxa"/>
            <w:shd w:val="clear" w:color="auto" w:fill="auto"/>
          </w:tcPr>
          <w:p w14:paraId="014246A9" w14:textId="060AC255" w:rsidR="00FF3B41" w:rsidRPr="00C61160" w:rsidRDefault="00022B7C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84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FF3B4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1176" w:type="dxa"/>
          </w:tcPr>
          <w:p w14:paraId="669D7804" w14:textId="768B9CBD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755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450</w:t>
            </w:r>
          </w:p>
        </w:tc>
        <w:tc>
          <w:tcPr>
            <w:tcW w:w="1234" w:type="dxa"/>
            <w:shd w:val="clear" w:color="auto" w:fill="auto"/>
          </w:tcPr>
          <w:p w14:paraId="42121B41" w14:textId="28E38861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862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986</w:t>
            </w:r>
          </w:p>
        </w:tc>
        <w:tc>
          <w:tcPr>
            <w:tcW w:w="1134" w:type="dxa"/>
            <w:shd w:val="clear" w:color="auto" w:fill="auto"/>
          </w:tcPr>
          <w:p w14:paraId="4BAC5DD6" w14:textId="6A3D0AB5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8.41 - 11.44</w:t>
            </w:r>
          </w:p>
        </w:tc>
        <w:tc>
          <w:tcPr>
            <w:tcW w:w="1201" w:type="dxa"/>
            <w:shd w:val="clear" w:color="auto" w:fill="auto"/>
          </w:tcPr>
          <w:p w14:paraId="2E98B0B0" w14:textId="42D0C2DB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3,127,484</w:t>
            </w:r>
          </w:p>
        </w:tc>
        <w:tc>
          <w:tcPr>
            <w:tcW w:w="1330" w:type="dxa"/>
          </w:tcPr>
          <w:p w14:paraId="32BF1087" w14:textId="5DD0241F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325,192</w:t>
            </w:r>
          </w:p>
        </w:tc>
      </w:tr>
      <w:tr w:rsidR="00FF3B41" w:rsidRPr="00C61160" w14:paraId="7029B323" w14:textId="77777777" w:rsidTr="00FF3B41">
        <w:tc>
          <w:tcPr>
            <w:tcW w:w="1714" w:type="dxa"/>
          </w:tcPr>
          <w:p w14:paraId="338BDFF8" w14:textId="3AAA077B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 xml:space="preserve">24 - 36 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262" w:type="dxa"/>
            <w:shd w:val="clear" w:color="auto" w:fill="auto"/>
          </w:tcPr>
          <w:p w14:paraId="181BF028" w14:textId="25657330" w:rsidR="00FF3B41" w:rsidRPr="00C61160" w:rsidRDefault="00022B7C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FF3B4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23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73</w:t>
            </w:r>
          </w:p>
        </w:tc>
        <w:tc>
          <w:tcPr>
            <w:tcW w:w="1176" w:type="dxa"/>
          </w:tcPr>
          <w:p w14:paraId="02D8F7D1" w14:textId="0D61ADE3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921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218</w:t>
            </w:r>
          </w:p>
        </w:tc>
        <w:tc>
          <w:tcPr>
            <w:tcW w:w="1234" w:type="dxa"/>
            <w:shd w:val="clear" w:color="auto" w:fill="auto"/>
          </w:tcPr>
          <w:p w14:paraId="58A7B2C3" w14:textId="1E49C1DE" w:rsidR="00FF3B41" w:rsidRPr="00C61160" w:rsidRDefault="00022B7C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628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983</w:t>
            </w:r>
          </w:p>
        </w:tc>
        <w:tc>
          <w:tcPr>
            <w:tcW w:w="1134" w:type="dxa"/>
            <w:shd w:val="clear" w:color="auto" w:fill="auto"/>
          </w:tcPr>
          <w:p w14:paraId="3481D8A1" w14:textId="1506ADEE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24.18 - 25.05</w:t>
            </w:r>
          </w:p>
        </w:tc>
        <w:tc>
          <w:tcPr>
            <w:tcW w:w="1201" w:type="dxa"/>
            <w:shd w:val="clear" w:color="auto" w:fill="auto"/>
          </w:tcPr>
          <w:p w14:paraId="746077A5" w14:textId="3C4B2FD2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828,500</w:t>
            </w:r>
          </w:p>
        </w:tc>
        <w:tc>
          <w:tcPr>
            <w:tcW w:w="1330" w:type="dxa"/>
          </w:tcPr>
          <w:p w14:paraId="33DAE902" w14:textId="2B765326" w:rsidR="00FF3B41" w:rsidRPr="00C61160" w:rsidRDefault="00FF3B41" w:rsidP="00FF3B41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206,930</w:t>
            </w:r>
          </w:p>
        </w:tc>
      </w:tr>
      <w:tr w:rsidR="00FF3B41" w:rsidRPr="00C61160" w14:paraId="26A1A552" w14:textId="77777777" w:rsidTr="00FF3B41">
        <w:tc>
          <w:tcPr>
            <w:tcW w:w="1714" w:type="dxa"/>
          </w:tcPr>
          <w:p w14:paraId="0A73965E" w14:textId="1154A430" w:rsidR="00FF3B41" w:rsidRPr="00C61160" w:rsidRDefault="00FF3B41" w:rsidP="00FF3B41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มากกว่า 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262" w:type="dxa"/>
            <w:shd w:val="clear" w:color="auto" w:fill="auto"/>
          </w:tcPr>
          <w:p w14:paraId="652894C8" w14:textId="79732C44" w:rsidR="00FF3B41" w:rsidRPr="00C61160" w:rsidRDefault="00022B7C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41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57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FF3B41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52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</w:p>
        </w:tc>
        <w:tc>
          <w:tcPr>
            <w:tcW w:w="1176" w:type="dxa"/>
          </w:tcPr>
          <w:p w14:paraId="2736070E" w14:textId="0B755636" w:rsidR="00FF3B41" w:rsidRPr="00C61160" w:rsidRDefault="00022B7C" w:rsidP="00FF3B41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296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200</w:t>
            </w:r>
          </w:p>
        </w:tc>
        <w:tc>
          <w:tcPr>
            <w:tcW w:w="1234" w:type="dxa"/>
            <w:shd w:val="clear" w:color="auto" w:fill="auto"/>
          </w:tcPr>
          <w:p w14:paraId="0A328087" w14:textId="4F92C415" w:rsidR="00FF3B41" w:rsidRPr="00C61160" w:rsidRDefault="00022B7C" w:rsidP="00FF3B41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154</w:t>
            </w:r>
            <w:r w:rsidR="00FF3B4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439</w:t>
            </w:r>
          </w:p>
        </w:tc>
        <w:tc>
          <w:tcPr>
            <w:tcW w:w="1134" w:type="dxa"/>
            <w:shd w:val="clear" w:color="auto" w:fill="auto"/>
          </w:tcPr>
          <w:p w14:paraId="23B7144F" w14:textId="756093B2" w:rsidR="00FF3B41" w:rsidRPr="00C61160" w:rsidRDefault="00FF3B41" w:rsidP="00FF3B41">
            <w:pPr>
              <w:ind w:right="-1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45.04 - 51.82</w:t>
            </w:r>
          </w:p>
        </w:tc>
        <w:tc>
          <w:tcPr>
            <w:tcW w:w="1201" w:type="dxa"/>
            <w:shd w:val="clear" w:color="auto" w:fill="auto"/>
          </w:tcPr>
          <w:p w14:paraId="3B635ED6" w14:textId="150F0B07" w:rsidR="00FF3B41" w:rsidRPr="00C61160" w:rsidRDefault="00FF3B41" w:rsidP="00FF3B41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3,565,500</w:t>
            </w:r>
          </w:p>
        </w:tc>
        <w:tc>
          <w:tcPr>
            <w:tcW w:w="1330" w:type="dxa"/>
          </w:tcPr>
          <w:p w14:paraId="418857EB" w14:textId="763A4B20" w:rsidR="00FF3B41" w:rsidRPr="00C61160" w:rsidRDefault="00022B7C" w:rsidP="00FF3B41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F3B41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FF3B41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C0458C" w:rsidRPr="00C61160" w14:paraId="4A690CFC" w14:textId="77777777" w:rsidTr="00FF3B41">
        <w:tc>
          <w:tcPr>
            <w:tcW w:w="1714" w:type="dxa"/>
          </w:tcPr>
          <w:p w14:paraId="224FF130" w14:textId="77777777" w:rsidR="00F233E6" w:rsidRPr="00C61160" w:rsidRDefault="00F233E6" w:rsidP="00F233E6">
            <w:pPr>
              <w:ind w:left="-114" w:right="-43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6FE49354" w14:textId="77777777" w:rsidR="00F233E6" w:rsidRPr="00C61160" w:rsidRDefault="00F233E6" w:rsidP="00F233E6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EF4F600" w14:textId="397D2F32" w:rsidR="00F233E6" w:rsidRPr="00C61160" w:rsidRDefault="00022B7C" w:rsidP="00F233E6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271</w:t>
            </w:r>
            <w:r w:rsidR="00B053DB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968</w:t>
            </w:r>
            <w:r w:rsidR="00B053DB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293</w:t>
            </w:r>
          </w:p>
        </w:tc>
        <w:tc>
          <w:tcPr>
            <w:tcW w:w="1234" w:type="dxa"/>
            <w:shd w:val="clear" w:color="auto" w:fill="auto"/>
          </w:tcPr>
          <w:p w14:paraId="068E3AD7" w14:textId="12E040AE" w:rsidR="00F233E6" w:rsidRPr="00C61160" w:rsidRDefault="00022B7C" w:rsidP="00F233E6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5D67C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760</w:t>
            </w:r>
            <w:r w:rsidR="005D67C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941</w:t>
            </w:r>
          </w:p>
        </w:tc>
        <w:tc>
          <w:tcPr>
            <w:tcW w:w="1134" w:type="dxa"/>
            <w:shd w:val="clear" w:color="auto" w:fill="auto"/>
          </w:tcPr>
          <w:p w14:paraId="1973FF9B" w14:textId="77777777" w:rsidR="00F233E6" w:rsidRPr="00C61160" w:rsidRDefault="00F233E6" w:rsidP="00F233E6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</w:tcPr>
          <w:p w14:paraId="1221AB50" w14:textId="54861CF3" w:rsidR="00F233E6" w:rsidRPr="00C61160" w:rsidRDefault="00F233E6" w:rsidP="00F233E6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158,214,954</w:t>
            </w:r>
          </w:p>
        </w:tc>
        <w:tc>
          <w:tcPr>
            <w:tcW w:w="1330" w:type="dxa"/>
          </w:tcPr>
          <w:p w14:paraId="30B5D2E9" w14:textId="37EEC240" w:rsidR="00F233E6" w:rsidRPr="00C61160" w:rsidRDefault="00022B7C" w:rsidP="00F233E6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F233E6" w:rsidRPr="00C6116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993</w:t>
            </w:r>
            <w:r w:rsidR="00F233E6" w:rsidRPr="00C6116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059</w:t>
            </w:r>
          </w:p>
        </w:tc>
      </w:tr>
    </w:tbl>
    <w:p w14:paraId="23CA98BF" w14:textId="6B6EBE1C" w:rsidR="00B05315" w:rsidRPr="002A550F" w:rsidRDefault="00B05315" w:rsidP="0075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</w:rPr>
      </w:pPr>
    </w:p>
    <w:p w14:paraId="03C22C85" w14:textId="77777777" w:rsidR="009C5E12" w:rsidRDefault="009C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4D446" w14:textId="2094B3CB" w:rsidR="0045291E" w:rsidRPr="00C61160" w:rsidRDefault="0045291E" w:rsidP="00492507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</w:t>
      </w:r>
      <w:r w:rsidR="005A7EFC" w:rsidRPr="00C61160">
        <w:rPr>
          <w:rFonts w:ascii="Browallia New" w:hAnsi="Browallia New" w:cs="Browallia New"/>
          <w:sz w:val="28"/>
          <w:szCs w:val="28"/>
          <w:cs/>
        </w:rPr>
        <w:t>ผลขาดทุน</w:t>
      </w:r>
      <w:r w:rsidR="008555FE" w:rsidRPr="00C61160">
        <w:rPr>
          <w:rFonts w:ascii="Browallia New" w:hAnsi="Browallia New" w:cs="Browallia New"/>
          <w:sz w:val="28"/>
          <w:szCs w:val="28"/>
          <w:cs/>
        </w:rPr>
        <w:t>ด้านเครดิต</w:t>
      </w:r>
      <w:r w:rsidR="002B58C5" w:rsidRPr="00C61160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="009E7E6C" w:rsidRPr="00C61160">
        <w:rPr>
          <w:rFonts w:ascii="Browallia New" w:hAnsi="Browallia New" w:cs="Browallia New"/>
          <w:sz w:val="28"/>
          <w:szCs w:val="28"/>
          <w:cs/>
        </w:rPr>
        <w:t>สำหรับลูกหนี้</w:t>
      </w:r>
      <w:r w:rsidR="00686F56" w:rsidRPr="00C61160">
        <w:rPr>
          <w:rFonts w:ascii="Browallia New" w:hAnsi="Browallia New" w:cs="Browallia New"/>
          <w:sz w:val="28"/>
          <w:szCs w:val="28"/>
          <w:cs/>
        </w:rPr>
        <w:t>การค้า</w:t>
      </w:r>
      <w:r w:rsidR="000F5A06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604A4" w:rsidRPr="00C61160">
        <w:rPr>
          <w:rFonts w:ascii="Browallia New" w:hAnsi="Browallia New" w:cs="Browallia New"/>
          <w:sz w:val="28"/>
          <w:szCs w:val="28"/>
          <w:cs/>
        </w:rPr>
        <w:t>สำหรับ</w:t>
      </w:r>
      <w:r w:rsidR="006F3A9C" w:rsidRPr="00C61160">
        <w:rPr>
          <w:rFonts w:ascii="Browallia New" w:hAnsi="Browallia New" w:cs="Browallia New"/>
          <w:sz w:val="28"/>
          <w:szCs w:val="28"/>
          <w:cs/>
        </w:rPr>
        <w:t>ปีสิ</w:t>
      </w:r>
      <w:r w:rsidR="00DF7D65" w:rsidRPr="00C61160">
        <w:rPr>
          <w:rFonts w:ascii="Browallia New" w:hAnsi="Browallia New" w:cs="Browallia New"/>
          <w:sz w:val="28"/>
          <w:szCs w:val="28"/>
          <w:cs/>
        </w:rPr>
        <w:t>้</w:t>
      </w:r>
      <w:r w:rsidR="006F3A9C" w:rsidRPr="00C61160">
        <w:rPr>
          <w:rFonts w:ascii="Browallia New" w:hAnsi="Browallia New" w:cs="Browallia New"/>
          <w:sz w:val="28"/>
          <w:szCs w:val="28"/>
          <w:cs/>
        </w:rPr>
        <w:t>นสุดวันที่</w:t>
      </w:r>
      <w:r w:rsidR="00DF7D65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2507" w:rsidRPr="00C61160">
        <w:rPr>
          <w:rFonts w:ascii="Browallia New" w:hAnsi="Browallia New" w:cs="Browallia New"/>
          <w:sz w:val="28"/>
          <w:szCs w:val="28"/>
        </w:rPr>
        <w:br/>
      </w:r>
      <w:r w:rsidR="00681DA7"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="00DF7D65" w:rsidRPr="00C61160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0F5A06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5A06" w:rsidRPr="00C61160">
        <w:rPr>
          <w:rFonts w:ascii="Browallia New" w:hAnsi="Browallia New" w:cs="Browallia New"/>
          <w:sz w:val="28"/>
          <w:szCs w:val="28"/>
        </w:rPr>
        <w:t>256</w:t>
      </w:r>
      <w:r w:rsidR="00F233E6">
        <w:rPr>
          <w:rFonts w:ascii="Browallia New" w:hAnsi="Browallia New" w:cs="Browallia New"/>
          <w:sz w:val="28"/>
          <w:szCs w:val="28"/>
        </w:rPr>
        <w:t>7</w:t>
      </w:r>
      <w:r w:rsidR="000F5A06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6A4968"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6A4968" w:rsidRPr="00C61160">
        <w:rPr>
          <w:rFonts w:ascii="Browallia New" w:hAnsi="Browallia New" w:cs="Browallia New"/>
          <w:sz w:val="28"/>
          <w:szCs w:val="28"/>
        </w:rPr>
        <w:t>256</w:t>
      </w:r>
      <w:r w:rsidR="00F233E6">
        <w:rPr>
          <w:rFonts w:ascii="Browallia New" w:hAnsi="Browallia New" w:cs="Browallia New"/>
          <w:sz w:val="28"/>
          <w:szCs w:val="28"/>
        </w:rPr>
        <w:t>6</w:t>
      </w:r>
      <w:r w:rsidR="006A4968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0D195B" w14:textId="77777777" w:rsidR="00866526" w:rsidRPr="00814897" w:rsidRDefault="00866526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69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085"/>
        <w:gridCol w:w="1350"/>
        <w:gridCol w:w="270"/>
        <w:gridCol w:w="1350"/>
        <w:gridCol w:w="239"/>
        <w:gridCol w:w="1327"/>
        <w:gridCol w:w="236"/>
        <w:gridCol w:w="1312"/>
      </w:tblGrid>
      <w:tr w:rsidR="00F233E6" w:rsidRPr="00C61160" w14:paraId="64B4D44F" w14:textId="77777777" w:rsidTr="00914658">
        <w:tc>
          <w:tcPr>
            <w:tcW w:w="3085" w:type="dxa"/>
          </w:tcPr>
          <w:p w14:paraId="64B4D44B" w14:textId="77777777" w:rsidR="00F233E6" w:rsidRPr="00C61160" w:rsidRDefault="00F233E6" w:rsidP="00F45E9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64B4D44C" w14:textId="4B358FEB" w:rsidR="00F233E6" w:rsidRPr="00C61160" w:rsidRDefault="00F233E6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233E6" w:rsidRPr="00C61160" w14:paraId="32BAFBA0" w14:textId="77777777" w:rsidTr="00914658">
        <w:tc>
          <w:tcPr>
            <w:tcW w:w="3085" w:type="dxa"/>
          </w:tcPr>
          <w:p w14:paraId="2ACADA53" w14:textId="77777777" w:rsidR="00F233E6" w:rsidRPr="00C61160" w:rsidRDefault="00F233E6" w:rsidP="00F45E9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C95E0C" w14:textId="11D30000" w:rsidR="00F233E6" w:rsidRPr="00C61160" w:rsidRDefault="00D1181A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F233E6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C4F4EA1" w14:textId="7B147CA5" w:rsidR="00F233E6" w:rsidRPr="00C61160" w:rsidRDefault="00F233E6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266344" w14:textId="1AA516B5" w:rsidR="00F233E6" w:rsidRPr="00C61160" w:rsidRDefault="00D1181A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F233E6" w:rsidRPr="00C61160" w14:paraId="64B4D458" w14:textId="77777777" w:rsidTr="00914658">
        <w:tc>
          <w:tcPr>
            <w:tcW w:w="3085" w:type="dxa"/>
          </w:tcPr>
          <w:p w14:paraId="64B4D450" w14:textId="77777777" w:rsidR="00F233E6" w:rsidRPr="00914658" w:rsidRDefault="00F233E6" w:rsidP="00F233E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99F902" w14:textId="3684D884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E9BE2C" w14:textId="77777777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51EEA" w14:textId="5480F725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39" w:type="dxa"/>
            <w:vAlign w:val="bottom"/>
          </w:tcPr>
          <w:p w14:paraId="601AB54B" w14:textId="5BFEB270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64B4D451" w14:textId="299121A4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52" w14:textId="55104D20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53" w14:textId="69AFA505" w:rsidR="00F233E6" w:rsidRPr="00C61160" w:rsidRDefault="00F233E6" w:rsidP="00F233E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F233E6" w:rsidRPr="00C61160" w14:paraId="64B4D461" w14:textId="77777777" w:rsidTr="00914658">
        <w:trPr>
          <w:trHeight w:hRule="exact" w:val="331"/>
        </w:trPr>
        <w:tc>
          <w:tcPr>
            <w:tcW w:w="3085" w:type="dxa"/>
          </w:tcPr>
          <w:p w14:paraId="64B4D459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DDA27C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82B5F3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D44517" w14:textId="54DBD4E2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12AAE63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4B4D45A" w14:textId="7E59AC0F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45B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64B4D45C" w14:textId="77777777" w:rsidR="00F233E6" w:rsidRPr="00C61160" w:rsidRDefault="00F233E6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771F6" w:rsidRPr="00C61160" w14:paraId="64B4D46A" w14:textId="77777777" w:rsidTr="001C3096">
        <w:tc>
          <w:tcPr>
            <w:tcW w:w="3085" w:type="dxa"/>
            <w:vAlign w:val="bottom"/>
          </w:tcPr>
          <w:p w14:paraId="64B4D462" w14:textId="77777777" w:rsidR="009771F6" w:rsidRPr="00C61160" w:rsidRDefault="009771F6" w:rsidP="009771F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370A3587" w14:textId="4475E0B3" w:rsidR="009771F6" w:rsidRPr="00C61160" w:rsidRDefault="00022B7C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11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993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059</w:t>
            </w:r>
          </w:p>
        </w:tc>
        <w:tc>
          <w:tcPr>
            <w:tcW w:w="270" w:type="dxa"/>
          </w:tcPr>
          <w:p w14:paraId="310A7366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D50A7" w14:textId="77591F15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4,802,706</w:t>
            </w:r>
          </w:p>
        </w:tc>
        <w:tc>
          <w:tcPr>
            <w:tcW w:w="239" w:type="dxa"/>
          </w:tcPr>
          <w:p w14:paraId="77812ADF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4B4D463" w14:textId="11CF1E12" w:rsidR="009771F6" w:rsidRPr="00C61160" w:rsidRDefault="00022B7C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11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993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059</w:t>
            </w:r>
          </w:p>
        </w:tc>
        <w:tc>
          <w:tcPr>
            <w:tcW w:w="236" w:type="dxa"/>
          </w:tcPr>
          <w:p w14:paraId="64B4D464" w14:textId="77777777" w:rsidR="009771F6" w:rsidRPr="00C61160" w:rsidRDefault="009771F6" w:rsidP="009771F6">
            <w:pPr>
              <w:tabs>
                <w:tab w:val="left" w:pos="115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64B4D465" w14:textId="7163DC25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4,802,706</w:t>
            </w:r>
          </w:p>
        </w:tc>
      </w:tr>
      <w:tr w:rsidR="009771F6" w:rsidRPr="00C61160" w14:paraId="152036B2" w14:textId="77777777" w:rsidTr="001C3096">
        <w:tc>
          <w:tcPr>
            <w:tcW w:w="3085" w:type="dxa"/>
            <w:vAlign w:val="bottom"/>
          </w:tcPr>
          <w:p w14:paraId="3D73251A" w14:textId="7E2B179F" w:rsidR="009771F6" w:rsidRPr="00C61160" w:rsidRDefault="009771F6" w:rsidP="009771F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A14328B" w14:textId="0D99274A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1,380,681</w:t>
            </w:r>
          </w:p>
        </w:tc>
        <w:tc>
          <w:tcPr>
            <w:tcW w:w="270" w:type="dxa"/>
          </w:tcPr>
          <w:p w14:paraId="7DBDF65C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BFC14" w14:textId="21DEDC81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8,825,648</w:t>
            </w:r>
          </w:p>
        </w:tc>
        <w:tc>
          <w:tcPr>
            <w:tcW w:w="239" w:type="dxa"/>
          </w:tcPr>
          <w:p w14:paraId="3B4617C9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563189C" w14:textId="2E5E0F02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1,380,681</w:t>
            </w:r>
          </w:p>
        </w:tc>
        <w:tc>
          <w:tcPr>
            <w:tcW w:w="236" w:type="dxa"/>
          </w:tcPr>
          <w:p w14:paraId="45B3DB0F" w14:textId="77777777" w:rsidR="009771F6" w:rsidRPr="00C61160" w:rsidRDefault="009771F6" w:rsidP="009771F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1FE7A5BE" w14:textId="1F0163DD" w:rsidR="009771F6" w:rsidRPr="00C61160" w:rsidRDefault="009771F6" w:rsidP="00977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8,825,648</w:t>
            </w:r>
          </w:p>
        </w:tc>
      </w:tr>
      <w:tr w:rsidR="009771F6" w:rsidRPr="00C61160" w14:paraId="64B4D474" w14:textId="77777777" w:rsidTr="001C3096">
        <w:tc>
          <w:tcPr>
            <w:tcW w:w="3085" w:type="dxa"/>
            <w:vAlign w:val="bottom"/>
          </w:tcPr>
          <w:p w14:paraId="64B4D46C" w14:textId="33A0F614" w:rsidR="009771F6" w:rsidRPr="00C61160" w:rsidRDefault="009771F6" w:rsidP="009771F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1CB654" w14:textId="4784E8FF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(4,612,799)</w:t>
            </w:r>
          </w:p>
        </w:tc>
        <w:tc>
          <w:tcPr>
            <w:tcW w:w="270" w:type="dxa"/>
          </w:tcPr>
          <w:p w14:paraId="3557CB86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FC5872" w14:textId="028B4EB9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(1,635,295)</w:t>
            </w:r>
          </w:p>
        </w:tc>
        <w:tc>
          <w:tcPr>
            <w:tcW w:w="239" w:type="dxa"/>
          </w:tcPr>
          <w:p w14:paraId="3F67FD4B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46D" w14:textId="20344824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(4,612,799)</w:t>
            </w:r>
          </w:p>
        </w:tc>
        <w:tc>
          <w:tcPr>
            <w:tcW w:w="236" w:type="dxa"/>
          </w:tcPr>
          <w:p w14:paraId="64B4D46E" w14:textId="77777777" w:rsidR="009771F6" w:rsidRPr="00C61160" w:rsidRDefault="009771F6" w:rsidP="009771F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4B4D46F" w14:textId="1360E8D5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(1,635,295)</w:t>
            </w:r>
          </w:p>
        </w:tc>
      </w:tr>
      <w:tr w:rsidR="009771F6" w:rsidRPr="00C61160" w14:paraId="64B4D47D" w14:textId="77777777" w:rsidTr="001C3096">
        <w:tc>
          <w:tcPr>
            <w:tcW w:w="3085" w:type="dxa"/>
            <w:vAlign w:val="bottom"/>
          </w:tcPr>
          <w:p w14:paraId="64B4D475" w14:textId="77777777" w:rsidR="009771F6" w:rsidRPr="00C61160" w:rsidRDefault="009771F6" w:rsidP="009771F6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76170CC" w14:textId="02A7636F" w:rsidR="009771F6" w:rsidRPr="00C61160" w:rsidRDefault="00022B7C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760</w:t>
            </w:r>
            <w:r w:rsidR="009771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70" w:type="dxa"/>
          </w:tcPr>
          <w:p w14:paraId="5E42EA8B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FE4B22" w14:textId="23D9313E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11,993,059</w:t>
            </w:r>
          </w:p>
        </w:tc>
        <w:tc>
          <w:tcPr>
            <w:tcW w:w="239" w:type="dxa"/>
          </w:tcPr>
          <w:p w14:paraId="3C17E7FE" w14:textId="77777777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476" w14:textId="57E94FA5" w:rsidR="009771F6" w:rsidRPr="00C61160" w:rsidRDefault="00022B7C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9771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760</w:t>
            </w:r>
            <w:r w:rsidR="009771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941</w:t>
            </w:r>
          </w:p>
        </w:tc>
        <w:tc>
          <w:tcPr>
            <w:tcW w:w="236" w:type="dxa"/>
          </w:tcPr>
          <w:p w14:paraId="64B4D477" w14:textId="77777777" w:rsidR="009771F6" w:rsidRPr="00C61160" w:rsidRDefault="009771F6" w:rsidP="009771F6">
            <w:pPr>
              <w:tabs>
                <w:tab w:val="clear" w:pos="907"/>
                <w:tab w:val="left" w:pos="115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8" w14:textId="07D0FB2A" w:rsidR="009771F6" w:rsidRPr="00C61160" w:rsidRDefault="009771F6" w:rsidP="009771F6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11,993,059</w:t>
            </w:r>
          </w:p>
        </w:tc>
      </w:tr>
    </w:tbl>
    <w:p w14:paraId="353EDD5F" w14:textId="77777777" w:rsidR="007B3B4C" w:rsidRPr="0051194A" w:rsidRDefault="007B3B4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2"/>
        </w:rPr>
      </w:pPr>
    </w:p>
    <w:p w14:paraId="64B4D47F" w14:textId="03302CCA" w:rsidR="0057191D" w:rsidRPr="00C30160" w:rsidRDefault="00593952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0160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4B4D480" w14:textId="77777777" w:rsidR="004732C9" w:rsidRPr="00814897" w:rsidRDefault="004732C9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169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085"/>
        <w:gridCol w:w="1350"/>
        <w:gridCol w:w="236"/>
        <w:gridCol w:w="1384"/>
        <w:gridCol w:w="236"/>
        <w:gridCol w:w="1330"/>
        <w:gridCol w:w="238"/>
        <w:gridCol w:w="1310"/>
      </w:tblGrid>
      <w:tr w:rsidR="007472CC" w:rsidRPr="00C61160" w14:paraId="64B4D488" w14:textId="77777777" w:rsidTr="007472CC">
        <w:trPr>
          <w:cantSplit/>
        </w:trPr>
        <w:tc>
          <w:tcPr>
            <w:tcW w:w="3085" w:type="dxa"/>
          </w:tcPr>
          <w:p w14:paraId="64B4D484" w14:textId="77777777" w:rsidR="007472CC" w:rsidRPr="00C61160" w:rsidRDefault="007472CC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4" w:type="dxa"/>
            <w:gridSpan w:val="7"/>
            <w:tcBorders>
              <w:bottom w:val="single" w:sz="4" w:space="0" w:color="auto"/>
            </w:tcBorders>
          </w:tcPr>
          <w:p w14:paraId="64B4D487" w14:textId="415621DE" w:rsidR="007472CC" w:rsidRPr="00C61160" w:rsidRDefault="007472CC" w:rsidP="00920A1E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472CC" w:rsidRPr="00C61160" w14:paraId="2FE9762C" w14:textId="77777777" w:rsidTr="007472CC">
        <w:trPr>
          <w:cantSplit/>
        </w:trPr>
        <w:tc>
          <w:tcPr>
            <w:tcW w:w="3085" w:type="dxa"/>
          </w:tcPr>
          <w:p w14:paraId="1639E689" w14:textId="77777777" w:rsidR="007472CC" w:rsidRPr="00C61160" w:rsidRDefault="007472CC" w:rsidP="00F8043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06771235" w14:textId="17EF7F4A" w:rsidR="007472CC" w:rsidRPr="00C61160" w:rsidRDefault="00D1181A" w:rsidP="00F8043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7472CC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FF12C3" w14:textId="77777777" w:rsidR="007472CC" w:rsidRPr="00C61160" w:rsidRDefault="007472CC" w:rsidP="00F8043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DC0C7" w14:textId="5B122B5B" w:rsidR="007472CC" w:rsidRPr="00C61160" w:rsidRDefault="00D1181A" w:rsidP="00F8043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7472CC" w:rsidRPr="00C61160" w14:paraId="64B4D491" w14:textId="77777777" w:rsidTr="007472CC">
        <w:trPr>
          <w:cantSplit/>
        </w:trPr>
        <w:tc>
          <w:tcPr>
            <w:tcW w:w="3085" w:type="dxa"/>
          </w:tcPr>
          <w:p w14:paraId="64B4D489" w14:textId="77777777" w:rsidR="007472CC" w:rsidRPr="002B61DD" w:rsidRDefault="007472CC" w:rsidP="007472C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F7444B" w14:textId="6CD5648C" w:rsidR="007472CC" w:rsidRPr="00C61160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F6865C" w14:textId="77777777" w:rsidR="007472CC" w:rsidRPr="002B61DD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8383" w14:textId="1B17756D" w:rsidR="007472CC" w:rsidRPr="00C61160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36" w:type="dxa"/>
          </w:tcPr>
          <w:p w14:paraId="5AE7244A" w14:textId="77777777" w:rsidR="007472CC" w:rsidRPr="00C61160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64B4D48E" w14:textId="0FD8F18D" w:rsidR="007472CC" w:rsidRPr="00C61160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8F" w14:textId="77777777" w:rsidR="007472CC" w:rsidRPr="00C61160" w:rsidRDefault="007472CC" w:rsidP="007472CC">
            <w:pPr>
              <w:spacing w:line="240" w:lineRule="auto"/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90" w14:textId="64BED21F" w:rsidR="007472CC" w:rsidRPr="00C61160" w:rsidRDefault="007472CC" w:rsidP="007472C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2B61DD" w:rsidRPr="00C61160" w14:paraId="64B4D49A" w14:textId="77777777" w:rsidTr="007472CC">
        <w:trPr>
          <w:cantSplit/>
          <w:trHeight w:val="329"/>
        </w:trPr>
        <w:tc>
          <w:tcPr>
            <w:tcW w:w="3085" w:type="dxa"/>
          </w:tcPr>
          <w:p w14:paraId="64B4D492" w14:textId="77777777" w:rsidR="002B61DD" w:rsidRPr="00C61160" w:rsidRDefault="002B61DD" w:rsidP="00F80434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95399C" w14:textId="77777777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8B73447" w14:textId="77777777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8F758BE" w14:textId="443F3A95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B3055D6" w14:textId="77777777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30" w:type="dxa"/>
          </w:tcPr>
          <w:p w14:paraId="64B4D497" w14:textId="5A97C368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64B4D498" w14:textId="77777777" w:rsidR="002B61DD" w:rsidRPr="00C61160" w:rsidRDefault="002B61DD" w:rsidP="00F804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</w:tcPr>
          <w:p w14:paraId="64B4D499" w14:textId="77777777" w:rsidR="002B61DD" w:rsidRPr="00C61160" w:rsidRDefault="002B61DD" w:rsidP="00F8043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C20FD" w:rsidRPr="00C61160" w14:paraId="64B4D4A3" w14:textId="77777777" w:rsidTr="002B61DD">
        <w:trPr>
          <w:cantSplit/>
        </w:trPr>
        <w:tc>
          <w:tcPr>
            <w:tcW w:w="3085" w:type="dxa"/>
          </w:tcPr>
          <w:p w14:paraId="64B4D49B" w14:textId="77777777" w:rsidR="00BC20FD" w:rsidRPr="00C61160" w:rsidRDefault="00BC20FD" w:rsidP="00BC20FD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EEABD1F" w14:textId="437A915C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393,683,188</w:t>
            </w:r>
          </w:p>
        </w:tc>
        <w:tc>
          <w:tcPr>
            <w:tcW w:w="236" w:type="dxa"/>
          </w:tcPr>
          <w:p w14:paraId="69A9129A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32A61F" w14:textId="42A25BD0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278,583,865</w:t>
            </w:r>
          </w:p>
        </w:tc>
        <w:tc>
          <w:tcPr>
            <w:tcW w:w="236" w:type="dxa"/>
          </w:tcPr>
          <w:p w14:paraId="7C12B769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64B4D4A0" w14:textId="386E54A1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393,683,188</w:t>
            </w:r>
          </w:p>
        </w:tc>
        <w:tc>
          <w:tcPr>
            <w:tcW w:w="238" w:type="dxa"/>
          </w:tcPr>
          <w:p w14:paraId="64B4D4A1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</w:tcPr>
          <w:p w14:paraId="64B4D4A2" w14:textId="6EC883DA" w:rsidR="00BC20FD" w:rsidRPr="00C61160" w:rsidRDefault="00BC20FD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278,583,865</w:t>
            </w:r>
          </w:p>
        </w:tc>
      </w:tr>
      <w:tr w:rsidR="00BC20FD" w:rsidRPr="00C61160" w14:paraId="64B4D4AC" w14:textId="77777777" w:rsidTr="007472CC">
        <w:trPr>
          <w:cantSplit/>
        </w:trPr>
        <w:tc>
          <w:tcPr>
            <w:tcW w:w="3085" w:type="dxa"/>
          </w:tcPr>
          <w:p w14:paraId="64B4D4A4" w14:textId="77777777" w:rsidR="00BC20FD" w:rsidRPr="00C61160" w:rsidRDefault="00BC20FD" w:rsidP="00BC20F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07FA7D" w14:textId="50275FEC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6,538,964</w:t>
            </w:r>
          </w:p>
        </w:tc>
        <w:tc>
          <w:tcPr>
            <w:tcW w:w="236" w:type="dxa"/>
          </w:tcPr>
          <w:p w14:paraId="33DF36EF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18DC5C6" w14:textId="418CDF2F" w:rsidR="00BC20FD" w:rsidRPr="00C61160" w:rsidRDefault="00022B7C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40B00E6A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4B4D4A9" w14:textId="5B7D0A0C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6,538,964</w:t>
            </w:r>
          </w:p>
        </w:tc>
        <w:tc>
          <w:tcPr>
            <w:tcW w:w="238" w:type="dxa"/>
          </w:tcPr>
          <w:p w14:paraId="64B4D4AA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4B4D4AB" w14:textId="3CAB42C3" w:rsidR="00BC20FD" w:rsidRPr="00C61160" w:rsidRDefault="00022B7C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</w:tr>
      <w:tr w:rsidR="00BC20FD" w:rsidRPr="00C61160" w14:paraId="64B4D4B5" w14:textId="77777777" w:rsidTr="007472CC">
        <w:trPr>
          <w:cantSplit/>
        </w:trPr>
        <w:tc>
          <w:tcPr>
            <w:tcW w:w="3085" w:type="dxa"/>
            <w:vAlign w:val="bottom"/>
          </w:tcPr>
          <w:p w14:paraId="64B4D4AD" w14:textId="4BB54D9F" w:rsidR="00BC20FD" w:rsidRPr="00C61160" w:rsidRDefault="00BC20FD" w:rsidP="00BC20F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9CF718" w14:textId="1197BC73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400,222,152</w:t>
            </w:r>
          </w:p>
        </w:tc>
        <w:tc>
          <w:tcPr>
            <w:tcW w:w="236" w:type="dxa"/>
          </w:tcPr>
          <w:p w14:paraId="52B0F60E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3A1FB76" w14:textId="51660ED8" w:rsidR="00BC20FD" w:rsidRPr="00C61160" w:rsidRDefault="00022B7C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  <w:tc>
          <w:tcPr>
            <w:tcW w:w="236" w:type="dxa"/>
          </w:tcPr>
          <w:p w14:paraId="440D8A62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4B4D4B2" w14:textId="271493B2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400,222,152</w:t>
            </w:r>
          </w:p>
        </w:tc>
        <w:tc>
          <w:tcPr>
            <w:tcW w:w="238" w:type="dxa"/>
          </w:tcPr>
          <w:p w14:paraId="64B4D4B3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4B4D4B4" w14:textId="36FC7DD7" w:rsidR="00BC20FD" w:rsidRPr="00C61160" w:rsidRDefault="00022B7C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</w:tr>
      <w:tr w:rsidR="00BC20FD" w:rsidRPr="00C61160" w14:paraId="64B4D4BE" w14:textId="77777777" w:rsidTr="002B61DD">
        <w:trPr>
          <w:cantSplit/>
        </w:trPr>
        <w:tc>
          <w:tcPr>
            <w:tcW w:w="3085" w:type="dxa"/>
          </w:tcPr>
          <w:p w14:paraId="64B4D4B6" w14:textId="5A123B34" w:rsidR="00BC20FD" w:rsidRPr="00C61160" w:rsidRDefault="00BC20FD" w:rsidP="00BC20F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350" w:type="dxa"/>
          </w:tcPr>
          <w:p w14:paraId="27A0AF84" w14:textId="052547D8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(30,624,370)</w:t>
            </w:r>
          </w:p>
        </w:tc>
        <w:tc>
          <w:tcPr>
            <w:tcW w:w="236" w:type="dxa"/>
          </w:tcPr>
          <w:p w14:paraId="3263BDE8" w14:textId="77777777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AB46F7" w14:textId="2D15A4E5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(23,947,144)</w:t>
            </w:r>
          </w:p>
        </w:tc>
        <w:tc>
          <w:tcPr>
            <w:tcW w:w="236" w:type="dxa"/>
          </w:tcPr>
          <w:p w14:paraId="5C80F784" w14:textId="77777777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4B4D4BB" w14:textId="643C3DA8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(30,624,370)</w:t>
            </w:r>
          </w:p>
        </w:tc>
        <w:tc>
          <w:tcPr>
            <w:tcW w:w="238" w:type="dxa"/>
          </w:tcPr>
          <w:p w14:paraId="64B4D4BC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</w:tcPr>
          <w:p w14:paraId="64B4D4BD" w14:textId="6EAF24D2" w:rsidR="00BC20FD" w:rsidRPr="00C61160" w:rsidRDefault="00BC20FD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(23,947,144)</w:t>
            </w:r>
          </w:p>
        </w:tc>
      </w:tr>
      <w:tr w:rsidR="00BC20FD" w:rsidRPr="00C61160" w14:paraId="623F7209" w14:textId="77777777" w:rsidTr="007472CC">
        <w:trPr>
          <w:cantSplit/>
        </w:trPr>
        <w:tc>
          <w:tcPr>
            <w:tcW w:w="3085" w:type="dxa"/>
          </w:tcPr>
          <w:p w14:paraId="4FB6AC02" w14:textId="3DF9BAA6" w:rsidR="00BC20FD" w:rsidRPr="00C61160" w:rsidRDefault="00BC20FD" w:rsidP="00BC20F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4DCDC2" w14:textId="0241E890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(2,877,291)</w:t>
            </w:r>
          </w:p>
        </w:tc>
        <w:tc>
          <w:tcPr>
            <w:tcW w:w="236" w:type="dxa"/>
          </w:tcPr>
          <w:p w14:paraId="2732DDB2" w14:textId="77777777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4062DAD" w14:textId="617D83B7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(4,778,398)</w:t>
            </w:r>
          </w:p>
        </w:tc>
        <w:tc>
          <w:tcPr>
            <w:tcW w:w="236" w:type="dxa"/>
          </w:tcPr>
          <w:p w14:paraId="4DA22FC0" w14:textId="77777777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2DF19D3F" w14:textId="5E018FA1" w:rsidR="00BC20FD" w:rsidRPr="00C61160" w:rsidRDefault="00BC20FD" w:rsidP="00BC20FD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(2,877,291)</w:t>
            </w:r>
          </w:p>
        </w:tc>
        <w:tc>
          <w:tcPr>
            <w:tcW w:w="238" w:type="dxa"/>
          </w:tcPr>
          <w:p w14:paraId="292A4F88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739DF7C" w14:textId="502483A6" w:rsidR="00BC20FD" w:rsidRPr="00C61160" w:rsidRDefault="00BC20FD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(4,778,398)</w:t>
            </w:r>
          </w:p>
        </w:tc>
      </w:tr>
      <w:tr w:rsidR="00BC20FD" w:rsidRPr="00C61160" w14:paraId="64B4D4C7" w14:textId="77777777" w:rsidTr="007472CC">
        <w:trPr>
          <w:cantSplit/>
        </w:trPr>
        <w:tc>
          <w:tcPr>
            <w:tcW w:w="3085" w:type="dxa"/>
          </w:tcPr>
          <w:p w14:paraId="64B4D4BF" w14:textId="77777777" w:rsidR="00BC20FD" w:rsidRPr="00C61160" w:rsidRDefault="00BC20FD" w:rsidP="00BC20F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4AC0DB5D" w14:textId="35838D8B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366,720,491</w:t>
            </w:r>
          </w:p>
        </w:tc>
        <w:tc>
          <w:tcPr>
            <w:tcW w:w="236" w:type="dxa"/>
          </w:tcPr>
          <w:p w14:paraId="3C4B317D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12" w:space="0" w:color="auto"/>
            </w:tcBorders>
          </w:tcPr>
          <w:p w14:paraId="78E0991D" w14:textId="696F2494" w:rsidR="00BC20FD" w:rsidRPr="00C61160" w:rsidRDefault="00022B7C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</w:rPr>
              <w:t>,150,331</w:t>
            </w:r>
          </w:p>
        </w:tc>
        <w:tc>
          <w:tcPr>
            <w:tcW w:w="236" w:type="dxa"/>
          </w:tcPr>
          <w:p w14:paraId="2F5DA393" w14:textId="77777777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</w:tcPr>
          <w:p w14:paraId="64B4D4C4" w14:textId="50ECD944" w:rsidR="00BC20FD" w:rsidRPr="00C61160" w:rsidRDefault="00BC20FD" w:rsidP="00BC20FD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366,720,491</w:t>
            </w:r>
          </w:p>
        </w:tc>
        <w:tc>
          <w:tcPr>
            <w:tcW w:w="238" w:type="dxa"/>
          </w:tcPr>
          <w:p w14:paraId="64B4D4C5" w14:textId="77777777" w:rsidR="00BC20FD" w:rsidRPr="00C61160" w:rsidRDefault="00BC20FD" w:rsidP="00BC20F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64B4D4C6" w14:textId="575F18DA" w:rsidR="00BC20FD" w:rsidRPr="00C61160" w:rsidRDefault="00022B7C" w:rsidP="00BC20FD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BC20FD" w:rsidRPr="00C61160">
              <w:rPr>
                <w:rFonts w:ascii="Browallia New" w:hAnsi="Browallia New" w:cs="Browallia New"/>
                <w:sz w:val="28"/>
                <w:szCs w:val="28"/>
              </w:rPr>
              <w:t>,150,331</w:t>
            </w:r>
          </w:p>
        </w:tc>
      </w:tr>
    </w:tbl>
    <w:p w14:paraId="4DE78585" w14:textId="77777777" w:rsidR="00DF7B30" w:rsidRDefault="00DF7B30" w:rsidP="00985F0F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4B4D4C9" w14:textId="1F9567AC" w:rsidR="00D578BE" w:rsidRPr="00FB3ABD" w:rsidRDefault="003F38C0" w:rsidP="00985F0F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FB3AB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747009" w:rsidRPr="00FB3ABD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7F7960" w:rsidRPr="00FB3ABD">
        <w:rPr>
          <w:rFonts w:ascii="Browallia New" w:hAnsi="Browallia New" w:cs="Browallia New"/>
          <w:sz w:val="28"/>
          <w:szCs w:val="28"/>
          <w:cs/>
        </w:rPr>
        <w:t>และการลดมูลค่าของสินค้า</w:t>
      </w:r>
      <w:r w:rsidRPr="00FB3A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6272C" w:rsidRPr="00FB3ABD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46272C" w:rsidRPr="00FB3ABD">
        <w:rPr>
          <w:rFonts w:ascii="Browallia New" w:hAnsi="Browallia New" w:cs="Browallia New"/>
          <w:sz w:val="28"/>
          <w:szCs w:val="28"/>
        </w:rPr>
        <w:t xml:space="preserve">31 </w:t>
      </w:r>
      <w:r w:rsidR="0046272C" w:rsidRPr="00FB3AB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46272C" w:rsidRPr="00FB3ABD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</w:t>
      </w:r>
      <w:r w:rsidR="00A04C4B" w:rsidRPr="00FB3AB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A04C4B" w:rsidRPr="00FB3ABD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6</w:t>
      </w:r>
      <w:r w:rsidR="00A04C4B" w:rsidRPr="00FB3ABD">
        <w:rPr>
          <w:rFonts w:ascii="Browallia New" w:hAnsi="Browallia New" w:cs="Browallia New"/>
          <w:sz w:val="28"/>
          <w:szCs w:val="28"/>
        </w:rPr>
        <w:t xml:space="preserve"> </w:t>
      </w:r>
      <w:r w:rsidRPr="00FB3AB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66AEC2D6" w14:textId="77777777" w:rsidR="00F503F0" w:rsidRPr="00C61160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9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013"/>
        <w:gridCol w:w="1350"/>
        <w:gridCol w:w="270"/>
        <w:gridCol w:w="1290"/>
        <w:gridCol w:w="6"/>
        <w:gridCol w:w="237"/>
        <w:gridCol w:w="6"/>
        <w:gridCol w:w="1287"/>
        <w:gridCol w:w="236"/>
        <w:gridCol w:w="1474"/>
      </w:tblGrid>
      <w:tr w:rsidR="00971ED5" w:rsidRPr="00C61160" w14:paraId="3E3F85B3" w14:textId="77777777" w:rsidTr="00623A3B">
        <w:tc>
          <w:tcPr>
            <w:tcW w:w="3013" w:type="dxa"/>
          </w:tcPr>
          <w:p w14:paraId="1F0A53C8" w14:textId="77777777" w:rsidR="00971ED5" w:rsidRPr="00C61160" w:rsidRDefault="00971ED5" w:rsidP="00920A1E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6" w:type="dxa"/>
            <w:gridSpan w:val="9"/>
            <w:tcBorders>
              <w:bottom w:val="single" w:sz="4" w:space="0" w:color="auto"/>
            </w:tcBorders>
          </w:tcPr>
          <w:p w14:paraId="6A3CEC3B" w14:textId="27907013" w:rsidR="00971ED5" w:rsidRPr="00C61160" w:rsidRDefault="00971ED5" w:rsidP="00920A1E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71ED5" w:rsidRPr="00C61160" w14:paraId="4EAE0AAD" w14:textId="77777777" w:rsidTr="00623A3B">
        <w:tc>
          <w:tcPr>
            <w:tcW w:w="3013" w:type="dxa"/>
          </w:tcPr>
          <w:p w14:paraId="6008DC3D" w14:textId="77777777" w:rsidR="00971ED5" w:rsidRPr="00C61160" w:rsidRDefault="00971ED5" w:rsidP="00B42E3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10" w:type="dxa"/>
            <w:gridSpan w:val="3"/>
            <w:tcBorders>
              <w:bottom w:val="single" w:sz="4" w:space="0" w:color="auto"/>
            </w:tcBorders>
          </w:tcPr>
          <w:p w14:paraId="7A9B6505" w14:textId="63166E44" w:rsidR="00971ED5" w:rsidRPr="00C61160" w:rsidRDefault="00D1181A" w:rsidP="00B42E36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971ED5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7278B5B4" w14:textId="77777777" w:rsidR="00971ED5" w:rsidRPr="00C61160" w:rsidRDefault="00971ED5" w:rsidP="00B42E36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601C0" w14:textId="4FED96B4" w:rsidR="00971ED5" w:rsidRPr="00C61160" w:rsidRDefault="00D1181A" w:rsidP="00B42E36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971ED5" w:rsidRPr="00C61160" w14:paraId="5020BA4F" w14:textId="77777777" w:rsidTr="00623A3B">
        <w:trPr>
          <w:trHeight w:val="305"/>
        </w:trPr>
        <w:tc>
          <w:tcPr>
            <w:tcW w:w="3013" w:type="dxa"/>
          </w:tcPr>
          <w:p w14:paraId="25F8FDF1" w14:textId="77777777" w:rsidR="00971ED5" w:rsidRPr="00B87850" w:rsidRDefault="00971ED5" w:rsidP="00971ED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210C93" w14:textId="506ABD8F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E00420D" w14:textId="77777777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6E0C" w14:textId="0229EAE4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43" w:type="dxa"/>
            <w:gridSpan w:val="2"/>
          </w:tcPr>
          <w:p w14:paraId="7E6F3825" w14:textId="77777777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C32DF31" w14:textId="466B6CCC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93012" w14:textId="77777777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5F124" w14:textId="1ABBB221" w:rsidR="00971ED5" w:rsidRPr="00C61160" w:rsidRDefault="00971ED5" w:rsidP="00971E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971ED5" w:rsidRPr="00C61160" w14:paraId="7056C66B" w14:textId="77777777" w:rsidTr="00623A3B">
        <w:trPr>
          <w:trHeight w:hRule="exact" w:val="370"/>
        </w:trPr>
        <w:tc>
          <w:tcPr>
            <w:tcW w:w="3013" w:type="dxa"/>
          </w:tcPr>
          <w:p w14:paraId="12984670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E26012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45C93E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A351EF0" w14:textId="1A5A8FA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3" w:type="dxa"/>
            <w:gridSpan w:val="2"/>
          </w:tcPr>
          <w:p w14:paraId="6D9870D8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6D2F314" w14:textId="2040B625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C42F8B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260A2EB" w14:textId="77777777" w:rsidR="00971ED5" w:rsidRPr="00C61160" w:rsidRDefault="00971ED5" w:rsidP="00971ED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0302" w:rsidRPr="00C61160" w14:paraId="6E6D5B23" w14:textId="77777777" w:rsidTr="00623A3B">
        <w:tc>
          <w:tcPr>
            <w:tcW w:w="3013" w:type="dxa"/>
            <w:vAlign w:val="bottom"/>
          </w:tcPr>
          <w:p w14:paraId="4C06E7CA" w14:textId="77777777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74214946" w14:textId="5D2398C6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28,725,542</w:t>
            </w:r>
          </w:p>
        </w:tc>
        <w:tc>
          <w:tcPr>
            <w:tcW w:w="270" w:type="dxa"/>
          </w:tcPr>
          <w:p w14:paraId="159C0848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8F6995A" w14:textId="2817015D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21,180,182</w:t>
            </w:r>
          </w:p>
        </w:tc>
        <w:tc>
          <w:tcPr>
            <w:tcW w:w="243" w:type="dxa"/>
            <w:gridSpan w:val="2"/>
          </w:tcPr>
          <w:p w14:paraId="651A7FB4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FF70008" w14:textId="7229FE74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28,725,542</w:t>
            </w:r>
          </w:p>
        </w:tc>
        <w:tc>
          <w:tcPr>
            <w:tcW w:w="236" w:type="dxa"/>
          </w:tcPr>
          <w:p w14:paraId="01C90FF9" w14:textId="77777777" w:rsidR="00D30302" w:rsidRPr="00C61160" w:rsidRDefault="00D30302" w:rsidP="00D303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9766780" w14:textId="01492CFE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21,180,182</w:t>
            </w:r>
          </w:p>
        </w:tc>
      </w:tr>
      <w:tr w:rsidR="00D30302" w:rsidRPr="00C61160" w14:paraId="04436638" w14:textId="77777777" w:rsidTr="00623A3B">
        <w:tc>
          <w:tcPr>
            <w:tcW w:w="3013" w:type="dxa"/>
            <w:vAlign w:val="bottom"/>
          </w:tcPr>
          <w:p w14:paraId="744E430D" w14:textId="77777777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B5F7FF5" w14:textId="1B7929BD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7,900,390</w:t>
            </w:r>
          </w:p>
        </w:tc>
        <w:tc>
          <w:tcPr>
            <w:tcW w:w="270" w:type="dxa"/>
          </w:tcPr>
          <w:p w14:paraId="3FE57EE1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6E62EF2" w14:textId="5E8C1A9A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11,257,269</w:t>
            </w:r>
          </w:p>
        </w:tc>
        <w:tc>
          <w:tcPr>
            <w:tcW w:w="243" w:type="dxa"/>
            <w:gridSpan w:val="2"/>
          </w:tcPr>
          <w:p w14:paraId="7C7D4270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96F34F1" w14:textId="60DEBB71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7,900,390</w:t>
            </w:r>
          </w:p>
        </w:tc>
        <w:tc>
          <w:tcPr>
            <w:tcW w:w="236" w:type="dxa"/>
          </w:tcPr>
          <w:p w14:paraId="3A4EFF0E" w14:textId="77777777" w:rsidR="00D30302" w:rsidRPr="00C61160" w:rsidRDefault="00D30302" w:rsidP="00D303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39B9F85" w14:textId="6F4FBB67" w:rsidR="00D30302" w:rsidRPr="00C61160" w:rsidRDefault="00D30302" w:rsidP="00D303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11,257,269</w:t>
            </w:r>
          </w:p>
        </w:tc>
      </w:tr>
      <w:tr w:rsidR="00D30302" w:rsidRPr="00C61160" w14:paraId="3A565029" w14:textId="77777777" w:rsidTr="00623A3B">
        <w:tc>
          <w:tcPr>
            <w:tcW w:w="3013" w:type="dxa"/>
            <w:vAlign w:val="bottom"/>
          </w:tcPr>
          <w:p w14:paraId="28B52EF6" w14:textId="77777777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B0A4D9" w14:textId="1242F68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(3,124,271)</w:t>
            </w:r>
          </w:p>
        </w:tc>
        <w:tc>
          <w:tcPr>
            <w:tcW w:w="270" w:type="dxa"/>
          </w:tcPr>
          <w:p w14:paraId="087E82EF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53DA595" w14:textId="7FDE26AC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(3,711,909)</w:t>
            </w:r>
          </w:p>
        </w:tc>
        <w:tc>
          <w:tcPr>
            <w:tcW w:w="243" w:type="dxa"/>
            <w:gridSpan w:val="2"/>
          </w:tcPr>
          <w:p w14:paraId="335BA5FE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9D76B2F" w14:textId="4A6E3CB2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(3,124,271)</w:t>
            </w:r>
          </w:p>
        </w:tc>
        <w:tc>
          <w:tcPr>
            <w:tcW w:w="236" w:type="dxa"/>
          </w:tcPr>
          <w:p w14:paraId="6837BF6A" w14:textId="77777777" w:rsidR="00D30302" w:rsidRPr="00C61160" w:rsidRDefault="00D30302" w:rsidP="00D303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DB74171" w14:textId="60D541EC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(3,711,909)</w:t>
            </w:r>
          </w:p>
        </w:tc>
      </w:tr>
      <w:tr w:rsidR="00D30302" w:rsidRPr="00C61160" w14:paraId="7351ADF4" w14:textId="77777777" w:rsidTr="00623A3B">
        <w:tc>
          <w:tcPr>
            <w:tcW w:w="3013" w:type="dxa"/>
            <w:vAlign w:val="bottom"/>
          </w:tcPr>
          <w:p w14:paraId="1C4E1302" w14:textId="77777777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43DC30B" w14:textId="2DF85BBB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33,501,661</w:t>
            </w:r>
          </w:p>
        </w:tc>
        <w:tc>
          <w:tcPr>
            <w:tcW w:w="270" w:type="dxa"/>
          </w:tcPr>
          <w:p w14:paraId="44851EE7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FD0C478" w14:textId="7A95164A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28,725,542</w:t>
            </w:r>
          </w:p>
        </w:tc>
        <w:tc>
          <w:tcPr>
            <w:tcW w:w="243" w:type="dxa"/>
            <w:gridSpan w:val="2"/>
          </w:tcPr>
          <w:p w14:paraId="267AE08D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A3BEC98" w14:textId="0BE91A7E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33,501,661</w:t>
            </w:r>
          </w:p>
        </w:tc>
        <w:tc>
          <w:tcPr>
            <w:tcW w:w="236" w:type="dxa"/>
          </w:tcPr>
          <w:p w14:paraId="67F07E40" w14:textId="77777777" w:rsidR="00D30302" w:rsidRPr="00C61160" w:rsidRDefault="00D30302" w:rsidP="00D303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02840FC" w14:textId="704EE880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28,725,542</w:t>
            </w:r>
          </w:p>
        </w:tc>
      </w:tr>
    </w:tbl>
    <w:p w14:paraId="4B3A2A0C" w14:textId="77777777" w:rsidR="00DF7B30" w:rsidRDefault="00DF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9DB72FD" w14:textId="239C7EF6" w:rsidR="00F503F0" w:rsidRPr="00C61160" w:rsidRDefault="00F503F0" w:rsidP="00F503F0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ต้นทุนของสินค้าที่บันทึกเป็นค่าใช้จ่ายสำหรับปีสิ้นสุดวันที่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1C8BD245" w14:textId="77777777" w:rsidR="00F503F0" w:rsidRPr="00C61160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2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235"/>
        <w:gridCol w:w="1293"/>
        <w:gridCol w:w="260"/>
        <w:gridCol w:w="1268"/>
        <w:gridCol w:w="236"/>
        <w:gridCol w:w="1253"/>
        <w:gridCol w:w="236"/>
        <w:gridCol w:w="1446"/>
      </w:tblGrid>
      <w:tr w:rsidR="006737AD" w:rsidRPr="00C61160" w14:paraId="64B4D4D2" w14:textId="77777777" w:rsidTr="00FF3B41">
        <w:tc>
          <w:tcPr>
            <w:tcW w:w="3235" w:type="dxa"/>
          </w:tcPr>
          <w:p w14:paraId="64B4D4CE" w14:textId="77777777" w:rsidR="006737AD" w:rsidRPr="00C61160" w:rsidRDefault="006737AD" w:rsidP="00B8598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90" w:type="dxa"/>
            <w:gridSpan w:val="7"/>
            <w:tcBorders>
              <w:bottom w:val="single" w:sz="4" w:space="0" w:color="auto"/>
            </w:tcBorders>
          </w:tcPr>
          <w:p w14:paraId="64B4D4D1" w14:textId="6F031D4A" w:rsidR="006737AD" w:rsidRPr="00C61160" w:rsidRDefault="006737AD" w:rsidP="00B8598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737AD" w:rsidRPr="00C61160" w14:paraId="0333F676" w14:textId="77777777" w:rsidTr="00FF3B41">
        <w:trPr>
          <w:trHeight w:val="369"/>
        </w:trPr>
        <w:tc>
          <w:tcPr>
            <w:tcW w:w="3235" w:type="dxa"/>
          </w:tcPr>
          <w:p w14:paraId="068FFEFF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21" w:type="dxa"/>
            <w:gridSpan w:val="3"/>
            <w:tcBorders>
              <w:bottom w:val="single" w:sz="4" w:space="0" w:color="auto"/>
            </w:tcBorders>
          </w:tcPr>
          <w:p w14:paraId="0EAC2218" w14:textId="7869B099" w:rsidR="006737AD" w:rsidRPr="00C61160" w:rsidRDefault="00D1181A" w:rsidP="00E87CC0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6737AD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BD14C8" w14:textId="77777777" w:rsidR="006737AD" w:rsidRPr="00C61160" w:rsidRDefault="006737AD" w:rsidP="00E87CC0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63249" w14:textId="2D5FC4A2" w:rsidR="006737AD" w:rsidRPr="00C61160" w:rsidRDefault="00D1181A" w:rsidP="00E87CC0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6737AD" w:rsidRPr="00C61160" w14:paraId="64B4D4DB" w14:textId="77777777" w:rsidTr="00FF3B41">
        <w:trPr>
          <w:trHeight w:val="215"/>
        </w:trPr>
        <w:tc>
          <w:tcPr>
            <w:tcW w:w="3235" w:type="dxa"/>
          </w:tcPr>
          <w:p w14:paraId="64B4D4D3" w14:textId="77777777" w:rsidR="006737AD" w:rsidRPr="00C61160" w:rsidRDefault="006737AD" w:rsidP="006737AD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488A840" w14:textId="5600ECA5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B0952C8" w14:textId="77777777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BA0C6" w14:textId="55397616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36" w:type="dxa"/>
          </w:tcPr>
          <w:p w14:paraId="2363D003" w14:textId="77777777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4B4D4D8" w14:textId="52A38512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D9" w14:textId="77777777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DA" w14:textId="15799FC6" w:rsidR="006737AD" w:rsidRPr="00C61160" w:rsidRDefault="006737AD" w:rsidP="006737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6737AD" w:rsidRPr="00C61160" w14:paraId="64B4D4E4" w14:textId="77777777" w:rsidTr="00FF3B41">
        <w:trPr>
          <w:trHeight w:val="369"/>
        </w:trPr>
        <w:tc>
          <w:tcPr>
            <w:tcW w:w="3235" w:type="dxa"/>
          </w:tcPr>
          <w:p w14:paraId="64B4D4DC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D30C247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0" w:type="dxa"/>
          </w:tcPr>
          <w:p w14:paraId="76156F53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0B42AE2" w14:textId="27A4BDE3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577008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4B4D4E1" w14:textId="1C65E03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B4D4E2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4B4D4E3" w14:textId="77777777" w:rsidR="006737AD" w:rsidRPr="00C61160" w:rsidRDefault="006737AD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0302" w:rsidRPr="00C61160" w14:paraId="0E651175" w14:textId="77777777" w:rsidTr="00FF3B41">
        <w:trPr>
          <w:trHeight w:val="369"/>
        </w:trPr>
        <w:tc>
          <w:tcPr>
            <w:tcW w:w="3235" w:type="dxa"/>
            <w:vAlign w:val="bottom"/>
          </w:tcPr>
          <w:p w14:paraId="20C46B8E" w14:textId="32FB1941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93" w:type="dxa"/>
          </w:tcPr>
          <w:p w14:paraId="16D50088" w14:textId="4E971375" w:rsidR="00D30302" w:rsidRPr="003F3B73" w:rsidRDefault="006018A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18A2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018A2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18A2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260" w:type="dxa"/>
          </w:tcPr>
          <w:p w14:paraId="2597C515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</w:tcPr>
          <w:p w14:paraId="1F6D8418" w14:textId="29C3E6E4" w:rsidR="00D30302" w:rsidRPr="00C61160" w:rsidRDefault="00022B7C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690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792</w:t>
            </w:r>
          </w:p>
        </w:tc>
        <w:tc>
          <w:tcPr>
            <w:tcW w:w="236" w:type="dxa"/>
          </w:tcPr>
          <w:p w14:paraId="75DB20C4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2A5EF8EF" w14:textId="55BDF74B" w:rsidR="00D30302" w:rsidRPr="00C61160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510,116,131</w:t>
            </w:r>
          </w:p>
        </w:tc>
        <w:tc>
          <w:tcPr>
            <w:tcW w:w="236" w:type="dxa"/>
          </w:tcPr>
          <w:p w14:paraId="1880B434" w14:textId="77777777" w:rsidR="00D30302" w:rsidRPr="00C61160" w:rsidRDefault="00D30302" w:rsidP="00D30302">
            <w:pPr>
              <w:tabs>
                <w:tab w:val="clear" w:pos="907"/>
                <w:tab w:val="left" w:pos="426"/>
                <w:tab w:val="left" w:pos="1158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6" w:type="dxa"/>
          </w:tcPr>
          <w:p w14:paraId="1C8DFE64" w14:textId="03CF5072" w:rsidR="00D30302" w:rsidRPr="00C61160" w:rsidRDefault="00022B7C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690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792</w:t>
            </w:r>
          </w:p>
        </w:tc>
      </w:tr>
      <w:tr w:rsidR="00D30302" w:rsidRPr="00C61160" w14:paraId="64B4D4F6" w14:textId="77777777" w:rsidTr="00FF3B41">
        <w:trPr>
          <w:trHeight w:val="369"/>
        </w:trPr>
        <w:tc>
          <w:tcPr>
            <w:tcW w:w="3235" w:type="dxa"/>
          </w:tcPr>
          <w:p w14:paraId="64B4D4EE" w14:textId="4638D0D9" w:rsidR="00D30302" w:rsidRPr="00C61160" w:rsidRDefault="00D30302" w:rsidP="00D30302">
            <w:pPr>
              <w:tabs>
                <w:tab w:val="clear" w:pos="454"/>
                <w:tab w:val="clear" w:pos="680"/>
                <w:tab w:val="clear" w:pos="3515"/>
                <w:tab w:val="left" w:pos="3408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ค่าเผื่อสินค้าเสื่อมคุณภาพและ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การลดมูลค่าของสินค้า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81EBF5F" w14:textId="77777777" w:rsidR="00D30302" w:rsidRPr="000216F5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E14616F" w14:textId="39FED2EA" w:rsidR="00D30302" w:rsidRPr="000216F5" w:rsidRDefault="00D30302" w:rsidP="009D27DC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16F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6,503,630</w:t>
            </w:r>
          </w:p>
        </w:tc>
        <w:tc>
          <w:tcPr>
            <w:tcW w:w="260" w:type="dxa"/>
          </w:tcPr>
          <w:p w14:paraId="59E6ED7B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BA21965" w14:textId="77777777" w:rsidR="00D30302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CB0634D" w14:textId="5DAE5522" w:rsidR="00D30302" w:rsidRPr="00C61160" w:rsidRDefault="00022B7C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  <w:tc>
          <w:tcPr>
            <w:tcW w:w="236" w:type="dxa"/>
          </w:tcPr>
          <w:p w14:paraId="69FAA83F" w14:textId="77777777" w:rsidR="00D30302" w:rsidRPr="00C61160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772768E4" w14:textId="3DEFE5C5" w:rsidR="00D30302" w:rsidRPr="000216F5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4B4D4F3" w14:textId="58B88631" w:rsidR="00D30302" w:rsidRPr="000216F5" w:rsidRDefault="00D30302" w:rsidP="009D27DC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16F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6,503,630</w:t>
            </w:r>
          </w:p>
        </w:tc>
        <w:tc>
          <w:tcPr>
            <w:tcW w:w="236" w:type="dxa"/>
          </w:tcPr>
          <w:p w14:paraId="64B4D4F4" w14:textId="77777777" w:rsidR="00D30302" w:rsidRPr="00C61160" w:rsidRDefault="00D30302" w:rsidP="00D30302">
            <w:pPr>
              <w:tabs>
                <w:tab w:val="left" w:pos="426"/>
                <w:tab w:val="left" w:pos="1158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6" w:type="dxa"/>
          </w:tcPr>
          <w:p w14:paraId="530DBD5A" w14:textId="77777777" w:rsidR="00D30302" w:rsidRDefault="00D30302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4B4D4F5" w14:textId="47B3D5A5" w:rsidR="00D30302" w:rsidRPr="00C61160" w:rsidRDefault="00022B7C" w:rsidP="00D30302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="00D3030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</w:tr>
      <w:tr w:rsidR="00D30302" w:rsidRPr="00C61160" w14:paraId="64B4D4FF" w14:textId="77777777" w:rsidTr="00FF3B41">
        <w:trPr>
          <w:trHeight w:val="369"/>
        </w:trPr>
        <w:tc>
          <w:tcPr>
            <w:tcW w:w="3235" w:type="dxa"/>
          </w:tcPr>
          <w:p w14:paraId="64B4D4F7" w14:textId="32E2AC19" w:rsidR="00D30302" w:rsidRPr="00C61160" w:rsidRDefault="00D30302" w:rsidP="00D303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12" w:space="0" w:color="auto"/>
            </w:tcBorders>
          </w:tcPr>
          <w:p w14:paraId="2DC4F0CC" w14:textId="1EAA4DEE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492,781,507</w:t>
            </w:r>
          </w:p>
        </w:tc>
        <w:tc>
          <w:tcPr>
            <w:tcW w:w="260" w:type="dxa"/>
          </w:tcPr>
          <w:p w14:paraId="121E9EA2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</w:tcPr>
          <w:p w14:paraId="2148B79B" w14:textId="2C2B3F0D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530,236,152</w:t>
            </w:r>
          </w:p>
        </w:tc>
        <w:tc>
          <w:tcPr>
            <w:tcW w:w="236" w:type="dxa"/>
          </w:tcPr>
          <w:p w14:paraId="101E3A4A" w14:textId="77777777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12" w:space="0" w:color="auto"/>
            </w:tcBorders>
          </w:tcPr>
          <w:p w14:paraId="64B4D4FC" w14:textId="29705B3B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516,619,761</w:t>
            </w:r>
          </w:p>
        </w:tc>
        <w:tc>
          <w:tcPr>
            <w:tcW w:w="236" w:type="dxa"/>
          </w:tcPr>
          <w:p w14:paraId="64B4D4FD" w14:textId="77777777" w:rsidR="00D30302" w:rsidRPr="00C61160" w:rsidRDefault="00D30302" w:rsidP="00D30302">
            <w:pPr>
              <w:tabs>
                <w:tab w:val="clear" w:pos="907"/>
                <w:tab w:val="left" w:pos="426"/>
                <w:tab w:val="left" w:pos="1158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12" w:space="0" w:color="auto"/>
            </w:tcBorders>
          </w:tcPr>
          <w:p w14:paraId="64B4D4FE" w14:textId="375EF782" w:rsidR="00D30302" w:rsidRPr="00C61160" w:rsidRDefault="00D30302" w:rsidP="00D30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20"/>
              </w:tabs>
              <w:spacing w:line="240" w:lineRule="auto"/>
              <w:ind w:left="-69" w:right="-4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530,236,152</w:t>
            </w:r>
          </w:p>
        </w:tc>
      </w:tr>
    </w:tbl>
    <w:p w14:paraId="18447399" w14:textId="77777777" w:rsidR="00A86DB2" w:rsidRPr="00C61160" w:rsidRDefault="00A86DB2" w:rsidP="00A86DB2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BF7655F" w14:textId="77777777" w:rsidR="0039219F" w:rsidRPr="00C30160" w:rsidRDefault="0039219F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0160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4CF8B6CB" w14:textId="4D74A5BF" w:rsidR="0039219F" w:rsidRPr="00C61160" w:rsidRDefault="009D27DC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5AE7C72A" w14:textId="1CF68F75" w:rsidR="00D7248A" w:rsidRPr="00C61160" w:rsidRDefault="0039219F" w:rsidP="000B683E">
      <w:pPr>
        <w:pStyle w:val="ListParagraph"/>
        <w:tabs>
          <w:tab w:val="clear" w:pos="454"/>
          <w:tab w:val="clear" w:pos="907"/>
          <w:tab w:val="left" w:pos="900"/>
          <w:tab w:val="left" w:pos="2160"/>
          <w:tab w:val="left" w:pos="2880"/>
        </w:tabs>
        <w:spacing w:line="240" w:lineRule="auto"/>
        <w:ind w:left="432" w:right="-4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B5AC7" w:rsidRPr="00C61160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F741E7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บริษัทมีเงินฝากประจำกับธนาคารพาณิชย์</w:t>
      </w:r>
      <w:r w:rsidR="003002D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2549" w:rsidRPr="00C6116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50</w:t>
      </w:r>
      <w:r w:rsidR="0049707F">
        <w:rPr>
          <w:rFonts w:ascii="Browallia New" w:hAnsi="Browallia New" w:cs="Browallia New" w:hint="cs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70</w:t>
      </w:r>
      <w:r w:rsidR="009D27DC">
        <w:rPr>
          <w:rFonts w:ascii="Browallia New" w:hAnsi="Browallia New" w:cs="Browallia New"/>
          <w:sz w:val="28"/>
          <w:szCs w:val="28"/>
        </w:rPr>
        <w:t xml:space="preserve"> </w:t>
      </w:r>
      <w:r w:rsidR="00CE410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39</w:t>
      </w:r>
      <w:r w:rsidR="00CE410A">
        <w:rPr>
          <w:rFonts w:ascii="Browallia New" w:hAnsi="Browallia New" w:cs="Browallia New" w:hint="cs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00</w:t>
      </w:r>
      <w:r w:rsidR="009D27DC">
        <w:rPr>
          <w:rFonts w:ascii="Browallia New" w:hAnsi="Browallia New" w:cs="Browallia New"/>
          <w:sz w:val="28"/>
          <w:szCs w:val="28"/>
        </w:rPr>
        <w:t xml:space="preserve"> </w:t>
      </w:r>
      <w:r w:rsidR="00C51AFD">
        <w:rPr>
          <w:rFonts w:ascii="Browallia New" w:hAnsi="Browallia New" w:cs="Browallia New"/>
          <w:sz w:val="28"/>
          <w:szCs w:val="28"/>
        </w:rPr>
        <w:t xml:space="preserve">  </w:t>
      </w:r>
      <w:r w:rsidR="009D2549" w:rsidRPr="00C61160">
        <w:rPr>
          <w:rFonts w:ascii="Browallia New" w:hAnsi="Browallia New" w:cs="Browallia New"/>
          <w:sz w:val="28"/>
          <w:szCs w:val="28"/>
          <w:cs/>
        </w:rPr>
        <w:t>ล้าน</w:t>
      </w:r>
      <w:r w:rsidR="00F741E7" w:rsidRPr="00C61160">
        <w:rPr>
          <w:rFonts w:ascii="Browallia New" w:hAnsi="Browallia New" w:cs="Browallia New"/>
          <w:sz w:val="28"/>
          <w:szCs w:val="28"/>
          <w:cs/>
        </w:rPr>
        <w:t>บาท</w:t>
      </w:r>
      <w:r w:rsidR="00623F81">
        <w:rPr>
          <w:rFonts w:ascii="Browallia New" w:hAnsi="Browallia New" w:cs="Browallia New"/>
          <w:sz w:val="28"/>
          <w:szCs w:val="28"/>
        </w:rPr>
        <w:t xml:space="preserve"> </w:t>
      </w:r>
      <w:r w:rsidR="00CE410A"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="007B396D">
        <w:rPr>
          <w:rFonts w:ascii="Browallia New" w:hAnsi="Browallia New" w:cs="Browallia New" w:hint="cs"/>
          <w:sz w:val="28"/>
          <w:szCs w:val="28"/>
          <w:cs/>
        </w:rPr>
        <w:t>เ</w:t>
      </w:r>
      <w:r w:rsidRPr="00C61160">
        <w:rPr>
          <w:rFonts w:ascii="Browallia New" w:hAnsi="Browallia New" w:cs="Browallia New"/>
          <w:sz w:val="28"/>
          <w:szCs w:val="28"/>
          <w:cs/>
        </w:rPr>
        <w:t>ป็นหลักทรัพย์ค้ำประกันสัญญาเลต</w:t>
      </w:r>
      <w:proofErr w:type="spellStart"/>
      <w:r w:rsidRPr="00C61160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C61160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C61160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C61160">
        <w:rPr>
          <w:rFonts w:ascii="Browallia New" w:hAnsi="Browallia New" w:cs="Browallia New"/>
          <w:sz w:val="28"/>
          <w:szCs w:val="28"/>
          <w:cs/>
        </w:rPr>
        <w:t>เครดิต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C61160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C61160">
        <w:rPr>
          <w:rFonts w:ascii="Browallia New" w:hAnsi="Browallia New" w:cs="Browallia New"/>
          <w:sz w:val="28"/>
          <w:szCs w:val="28"/>
          <w:cs/>
        </w:rPr>
        <w:t>สต์รี</w:t>
      </w:r>
      <w:proofErr w:type="spellStart"/>
      <w:r w:rsidRPr="00C61160">
        <w:rPr>
          <w:rFonts w:ascii="Browallia New" w:hAnsi="Browallia New" w:cs="Browallia New"/>
          <w:sz w:val="28"/>
          <w:szCs w:val="28"/>
          <w:cs/>
        </w:rPr>
        <w:t>ซีทส์</w:t>
      </w:r>
      <w:proofErr w:type="spellEnd"/>
      <w:r w:rsidRPr="00C61160">
        <w:rPr>
          <w:rFonts w:ascii="Browallia New" w:hAnsi="Browallia New" w:cs="Browallia New"/>
          <w:sz w:val="28"/>
          <w:szCs w:val="28"/>
          <w:cs/>
        </w:rPr>
        <w:t xml:space="preserve"> และหนังสือค้ำประกัน</w:t>
      </w:r>
    </w:p>
    <w:p w14:paraId="4CC88B90" w14:textId="77777777" w:rsidR="00B111DD" w:rsidRPr="00C51AFD" w:rsidRDefault="00B111DD" w:rsidP="00C51AFD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35A252D7" w14:textId="77777777" w:rsidR="00E62BC1" w:rsidRPr="00274E1C" w:rsidRDefault="00E62BC1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74E1C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เงินลงทุนในบริษัทย่อย</w:t>
      </w:r>
    </w:p>
    <w:p w14:paraId="2F50CCE3" w14:textId="77777777" w:rsidR="00E62BC1" w:rsidRPr="00C61160" w:rsidRDefault="00E62BC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259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0"/>
        <w:gridCol w:w="1710"/>
        <w:gridCol w:w="684"/>
        <w:gridCol w:w="666"/>
        <w:gridCol w:w="1013"/>
        <w:gridCol w:w="1010"/>
        <w:gridCol w:w="1016"/>
        <w:gridCol w:w="1010"/>
      </w:tblGrid>
      <w:tr w:rsidR="00E62BC1" w:rsidRPr="00DB1E38" w14:paraId="670A75F4" w14:textId="77777777" w:rsidTr="00041C17">
        <w:tc>
          <w:tcPr>
            <w:tcW w:w="2150" w:type="dxa"/>
            <w:vAlign w:val="bottom"/>
          </w:tcPr>
          <w:p w14:paraId="6CB5DACE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79801D5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3D8AF88F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176E57EC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49" w:type="dxa"/>
            <w:gridSpan w:val="4"/>
            <w:vAlign w:val="bottom"/>
          </w:tcPr>
          <w:p w14:paraId="7F2FC7A1" w14:textId="623AA981" w:rsidR="00E62BC1" w:rsidRPr="00DB1E38" w:rsidRDefault="00677D1D" w:rsidP="00DB1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บาท</w:t>
            </w:r>
          </w:p>
        </w:tc>
      </w:tr>
      <w:tr w:rsidR="00364735" w:rsidRPr="00DB1E38" w14:paraId="5571A00C" w14:textId="77777777" w:rsidTr="00041C17">
        <w:tc>
          <w:tcPr>
            <w:tcW w:w="2150" w:type="dxa"/>
            <w:vAlign w:val="bottom"/>
          </w:tcPr>
          <w:p w14:paraId="12A2E237" w14:textId="77777777" w:rsidR="00364735" w:rsidRPr="00DB1E38" w:rsidRDefault="00364735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CD10B4" w14:textId="77777777" w:rsidR="00364735" w:rsidRPr="00DB1E38" w:rsidRDefault="00364735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F069020" w14:textId="77777777" w:rsidR="00364735" w:rsidRPr="00DB1E38" w:rsidRDefault="00364735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09D3E116" w14:textId="77777777" w:rsidR="00364735" w:rsidRPr="00DB1E38" w:rsidRDefault="00364735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49" w:type="dxa"/>
            <w:gridSpan w:val="4"/>
            <w:vAlign w:val="bottom"/>
          </w:tcPr>
          <w:p w14:paraId="206ECB15" w14:textId="05A5B163" w:rsidR="00364735" w:rsidRPr="00DB1E38" w:rsidRDefault="00D1181A" w:rsidP="00DB1E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</w:t>
            </w:r>
            <w:r w:rsidR="0041479B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เงินเฉพาะบริษัท</w:t>
            </w:r>
          </w:p>
        </w:tc>
      </w:tr>
      <w:tr w:rsidR="00E62BC1" w:rsidRPr="00DB1E38" w14:paraId="106731B2" w14:textId="77777777" w:rsidTr="00041C17">
        <w:tc>
          <w:tcPr>
            <w:tcW w:w="2150" w:type="dxa"/>
            <w:vAlign w:val="bottom"/>
          </w:tcPr>
          <w:p w14:paraId="175C0542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04272DE" w14:textId="77777777" w:rsidR="00E62BC1" w:rsidRPr="00DB1E38" w:rsidRDefault="00E62BC1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3D89D6" w14:textId="77777777" w:rsidR="00E62BC1" w:rsidRPr="00DB1E38" w:rsidRDefault="00E62BC1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23" w:type="dxa"/>
            <w:gridSpan w:val="2"/>
            <w:vAlign w:val="bottom"/>
          </w:tcPr>
          <w:p w14:paraId="63DDB2C1" w14:textId="77777777" w:rsidR="00E62BC1" w:rsidRPr="00DB1E38" w:rsidRDefault="00E62BC1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26" w:type="dxa"/>
            <w:gridSpan w:val="2"/>
            <w:vAlign w:val="bottom"/>
          </w:tcPr>
          <w:p w14:paraId="4B1F720D" w14:textId="77777777" w:rsidR="00E62BC1" w:rsidRPr="00DB1E38" w:rsidRDefault="00E62BC1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F23D00" w:rsidRPr="00DB1E38" w14:paraId="01497167" w14:textId="77777777" w:rsidTr="00041C17">
        <w:trPr>
          <w:trHeight w:val="189"/>
        </w:trPr>
        <w:tc>
          <w:tcPr>
            <w:tcW w:w="2150" w:type="dxa"/>
            <w:vAlign w:val="bottom"/>
          </w:tcPr>
          <w:p w14:paraId="61EA2C64" w14:textId="77777777" w:rsidR="00F23D00" w:rsidRPr="00DB1E38" w:rsidRDefault="00F23D00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FB5D10A" w14:textId="77777777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684" w:type="dxa"/>
            <w:vAlign w:val="bottom"/>
          </w:tcPr>
          <w:p w14:paraId="2D216F3C" w14:textId="4C534ADD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666" w:type="dxa"/>
            <w:vAlign w:val="bottom"/>
          </w:tcPr>
          <w:p w14:paraId="76B51B59" w14:textId="6D20605E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E71B46" w14:textId="145251C3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90DFC4F" w14:textId="5F11A455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953F29" w14:textId="60A7B83B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010" w:type="dxa"/>
            <w:vAlign w:val="bottom"/>
          </w:tcPr>
          <w:p w14:paraId="70A4E747" w14:textId="2E075794" w:rsidR="00F23D00" w:rsidRPr="00DB1E38" w:rsidRDefault="00F23D00" w:rsidP="00DB1E38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1E3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42667C" w:rsidRPr="00DB1E38" w14:paraId="7DB85780" w14:textId="77777777" w:rsidTr="00041C17">
        <w:trPr>
          <w:trHeight w:val="189"/>
        </w:trPr>
        <w:tc>
          <w:tcPr>
            <w:tcW w:w="2150" w:type="dxa"/>
            <w:vAlign w:val="bottom"/>
          </w:tcPr>
          <w:p w14:paraId="5DCE3E0B" w14:textId="77777777" w:rsidR="0042667C" w:rsidRPr="00DB1E38" w:rsidRDefault="0042667C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C2F1100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44AC0125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15B4C19C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27436FE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6E8663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E26752E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46A5129" w14:textId="77777777" w:rsidR="0042667C" w:rsidRPr="00DB1E38" w:rsidRDefault="0042667C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D00" w:rsidRPr="00DB1E38" w14:paraId="5D7CA72F" w14:textId="77777777" w:rsidTr="0032461C">
        <w:trPr>
          <w:trHeight w:val="927"/>
        </w:trPr>
        <w:tc>
          <w:tcPr>
            <w:tcW w:w="2150" w:type="dxa"/>
          </w:tcPr>
          <w:p w14:paraId="3AFA8C24" w14:textId="0B075DA4" w:rsidR="00A22620" w:rsidRDefault="00F23D00" w:rsidP="0032461C">
            <w:pPr>
              <w:spacing w:line="240" w:lineRule="auto"/>
              <w:ind w:right="-61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บริษัท เอสเอ็มดี</w:t>
            </w:r>
            <w:r w:rsidR="00A22620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0B80D1B5" w14:textId="2ECF7E77" w:rsidR="00F23D00" w:rsidRPr="00662C8B" w:rsidRDefault="00A22620" w:rsidP="00DB1E38">
            <w:pPr>
              <w:spacing w:line="240" w:lineRule="auto"/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proofErr w:type="spellStart"/>
            <w:r w:rsidR="00E1731C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สัป</w:t>
            </w:r>
            <w:proofErr w:type="spellEnd"/>
            <w:r w:rsidR="00E1731C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ป</w:t>
            </w:r>
            <w:r w:rsidR="00466325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ายะ</w:t>
            </w:r>
            <w:r w:rsidR="00F23D00"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  <w:p w14:paraId="6D359705" w14:textId="77777777" w:rsidR="005B20E6" w:rsidRDefault="00F23D00" w:rsidP="00DB1E38">
            <w:pPr>
              <w:spacing w:line="240" w:lineRule="auto"/>
              <w:ind w:right="-61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(เดิมชื่อ 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“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16603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เสิร์ฟเฮ</w:t>
            </w:r>
            <w:proofErr w:type="spellStart"/>
            <w:r w:rsidR="0016603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</w:t>
            </w:r>
            <w:r w:rsidR="005B20E6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ธ์</w:t>
            </w:r>
            <w:proofErr w:type="spellEnd"/>
          </w:p>
          <w:p w14:paraId="7524F406" w14:textId="4F07814B" w:rsidR="00F23D00" w:rsidRPr="00662C8B" w:rsidRDefault="00F23D00" w:rsidP="005B20E6">
            <w:pPr>
              <w:tabs>
                <w:tab w:val="clear" w:pos="227"/>
                <w:tab w:val="clear" w:pos="454"/>
                <w:tab w:val="left" w:pos="36"/>
                <w:tab w:val="left" w:pos="319"/>
              </w:tabs>
              <w:spacing w:line="240" w:lineRule="auto"/>
              <w:ind w:right="-61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662C8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B20E6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”</w:t>
            </w:r>
            <w:r w:rsidRPr="00662C8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  <w:p w14:paraId="79903164" w14:textId="18C2FD6C" w:rsidR="0042667C" w:rsidRPr="00662C8B" w:rsidRDefault="0042667C" w:rsidP="0032461C">
            <w:pPr>
              <w:tabs>
                <w:tab w:val="clear" w:pos="227"/>
                <w:tab w:val="clear" w:pos="3515"/>
                <w:tab w:val="left" w:pos="3132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398A4B1A" w14:textId="303824CA" w:rsidR="0032461C" w:rsidRDefault="00F23D00" w:rsidP="0032461C">
            <w:pPr>
              <w:tabs>
                <w:tab w:val="clear" w:pos="227"/>
              </w:tabs>
              <w:spacing w:line="240" w:lineRule="auto"/>
              <w:ind w:left="192" w:right="-108" w:hanging="207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32461C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ให้เช่าและเช่าซื้อเครื่องมือแพทย์</w:t>
            </w:r>
          </w:p>
          <w:p w14:paraId="2BC3B348" w14:textId="1FDD13E3" w:rsidR="0042667C" w:rsidRPr="0032461C" w:rsidRDefault="0032461C" w:rsidP="0032461C">
            <w:pPr>
              <w:tabs>
                <w:tab w:val="clear" w:pos="227"/>
              </w:tabs>
              <w:spacing w:line="240" w:lineRule="auto"/>
              <w:ind w:left="192" w:right="-108" w:hanging="207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F23D00" w:rsidRPr="0032461C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และให้บริการดูแล</w:t>
            </w:r>
            <w:r w:rsidR="00A04C76" w:rsidRPr="0032461C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เครื่องมือเกี่ยวกับ</w:t>
            </w:r>
            <w:r w:rsidR="00F23D00" w:rsidRPr="0032461C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สุขภาพ</w:t>
            </w:r>
          </w:p>
        </w:tc>
        <w:tc>
          <w:tcPr>
            <w:tcW w:w="684" w:type="dxa"/>
            <w:vAlign w:val="bottom"/>
          </w:tcPr>
          <w:p w14:paraId="0DC18A08" w14:textId="0FDCAB03" w:rsidR="00F23D00" w:rsidRPr="00DB1E38" w:rsidRDefault="0032461C" w:rsidP="0032461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100</w:t>
            </w:r>
          </w:p>
        </w:tc>
        <w:tc>
          <w:tcPr>
            <w:tcW w:w="666" w:type="dxa"/>
            <w:vAlign w:val="bottom"/>
          </w:tcPr>
          <w:p w14:paraId="54D90336" w14:textId="57FFE6F9" w:rsidR="00F23D00" w:rsidRPr="00DB1E38" w:rsidRDefault="00022B7C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5D1233" w14:textId="45DF26D1" w:rsidR="00F23D00" w:rsidRPr="00DB1E38" w:rsidRDefault="00022B7C" w:rsidP="00DB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firstLine="1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8FF15E" w14:textId="00952674" w:rsidR="00F23D00" w:rsidRPr="00DB1E38" w:rsidRDefault="00022B7C" w:rsidP="00DB1E38">
            <w:pPr>
              <w:tabs>
                <w:tab w:val="clear" w:pos="680"/>
              </w:tabs>
              <w:spacing w:line="240" w:lineRule="auto"/>
              <w:ind w:left="-3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23D00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23D00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2B5786" w14:textId="57AF5DB3" w:rsidR="00F23D00" w:rsidRPr="00DB1E38" w:rsidRDefault="00022B7C" w:rsidP="00DB1E38">
            <w:pPr>
              <w:spacing w:line="240" w:lineRule="auto"/>
              <w:ind w:left="-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vAlign w:val="bottom"/>
          </w:tcPr>
          <w:p w14:paraId="5BC9883E" w14:textId="13162DAE" w:rsidR="00F23D00" w:rsidRPr="00DB1E38" w:rsidRDefault="00022B7C" w:rsidP="00DB1E38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23D00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23D00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42667C" w:rsidRPr="00DB1E38" w14:paraId="0331C6DB" w14:textId="77777777" w:rsidTr="00DA64BD">
        <w:trPr>
          <w:trHeight w:val="582"/>
        </w:trPr>
        <w:tc>
          <w:tcPr>
            <w:tcW w:w="2150" w:type="dxa"/>
          </w:tcPr>
          <w:p w14:paraId="323453BA" w14:textId="35C248E5" w:rsidR="0042667C" w:rsidRPr="00662C8B" w:rsidRDefault="0042667C" w:rsidP="0042667C">
            <w:pPr>
              <w:tabs>
                <w:tab w:val="clear" w:pos="227"/>
                <w:tab w:val="clear" w:pos="3515"/>
                <w:tab w:val="left" w:pos="3132"/>
              </w:tabs>
              <w:spacing w:line="240" w:lineRule="auto"/>
              <w:ind w:left="72" w:hanging="90"/>
              <w:rPr>
                <w:rFonts w:ascii="Browallia New" w:hAnsi="Browallia New" w:cs="Browallia New"/>
                <w:sz w:val="24"/>
                <w:szCs w:val="24"/>
              </w:rPr>
            </w:pPr>
            <w:r w:rsidRPr="00662C8B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เอสเอ็มดีไอ จำกัด</w:t>
            </w:r>
          </w:p>
        </w:tc>
        <w:tc>
          <w:tcPr>
            <w:tcW w:w="1710" w:type="dxa"/>
            <w:shd w:val="clear" w:color="auto" w:fill="auto"/>
          </w:tcPr>
          <w:p w14:paraId="1C7CDFF6" w14:textId="53688E37" w:rsidR="0042667C" w:rsidRPr="00662C8B" w:rsidRDefault="00DA64BD" w:rsidP="00041C17">
            <w:pPr>
              <w:tabs>
                <w:tab w:val="clear" w:pos="227"/>
              </w:tabs>
              <w:spacing w:line="240" w:lineRule="auto"/>
              <w:ind w:left="192" w:right="-108" w:hanging="207"/>
              <w:rPr>
                <w:rFonts w:ascii="Browallia New" w:hAnsi="Browallia New" w:cs="Browallia New"/>
                <w:sz w:val="24"/>
                <w:szCs w:val="24"/>
              </w:rPr>
            </w:pPr>
            <w:r w:rsidRPr="00DA64B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นำเข้าและจัดจำหน่ายผลิตภัณฑ์ที่เกี่ยวข้องกับด้านรังสีวิทยาและผลิตภัณฑ์ทางการแพทย์อื่นๆ ที่ใกล้เคียง</w:t>
            </w:r>
          </w:p>
        </w:tc>
        <w:tc>
          <w:tcPr>
            <w:tcW w:w="684" w:type="dxa"/>
            <w:vAlign w:val="bottom"/>
          </w:tcPr>
          <w:p w14:paraId="7DA8AE97" w14:textId="79127CFE" w:rsidR="0042667C" w:rsidRPr="00821ED5" w:rsidRDefault="00022B7C" w:rsidP="0042667C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100</w:t>
            </w:r>
          </w:p>
        </w:tc>
        <w:tc>
          <w:tcPr>
            <w:tcW w:w="666" w:type="dxa"/>
            <w:vAlign w:val="bottom"/>
          </w:tcPr>
          <w:p w14:paraId="4B3EC8F9" w14:textId="38F5B606" w:rsidR="0042667C" w:rsidRPr="00DB1E38" w:rsidRDefault="00041C17" w:rsidP="0042667C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B0C482" w14:textId="5800B95F" w:rsidR="0042667C" w:rsidRPr="00DB1E38" w:rsidRDefault="00022B7C" w:rsidP="00041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firstLine="1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24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26F9715" w14:textId="7F9AB061" w:rsidR="0042667C" w:rsidRPr="00DB1E38" w:rsidRDefault="00041C17" w:rsidP="00041C17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="00FF3B4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03AAAA" w14:textId="25523FB8" w:rsidR="0042667C" w:rsidRPr="00DB1E38" w:rsidRDefault="00022B7C" w:rsidP="00041C17">
            <w:pPr>
              <w:pBdr>
                <w:bottom w:val="single" w:sz="4" w:space="1" w:color="auto"/>
              </w:pBdr>
              <w:spacing w:line="240" w:lineRule="auto"/>
              <w:ind w:left="-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24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vAlign w:val="bottom"/>
          </w:tcPr>
          <w:p w14:paraId="4DB711C6" w14:textId="30DD104A" w:rsidR="0042667C" w:rsidRPr="00DB1E38" w:rsidRDefault="00041C17" w:rsidP="00041C1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="00FF3B4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41C17" w:rsidRPr="00DB1E38" w14:paraId="5E238412" w14:textId="77777777" w:rsidTr="00041C17">
        <w:trPr>
          <w:trHeight w:val="297"/>
        </w:trPr>
        <w:tc>
          <w:tcPr>
            <w:tcW w:w="2150" w:type="dxa"/>
          </w:tcPr>
          <w:p w14:paraId="57F1A0DD" w14:textId="2CF4B660" w:rsidR="00041C17" w:rsidRPr="00DB1E38" w:rsidRDefault="00041C17" w:rsidP="00041C17">
            <w:pPr>
              <w:tabs>
                <w:tab w:val="clear" w:pos="227"/>
                <w:tab w:val="clear" w:pos="3515"/>
                <w:tab w:val="left" w:pos="3132"/>
              </w:tabs>
              <w:spacing w:line="240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BB51221" w14:textId="77777777" w:rsidR="00041C17" w:rsidRPr="00DB1E38" w:rsidRDefault="00041C17" w:rsidP="00041C17">
            <w:pPr>
              <w:tabs>
                <w:tab w:val="clear" w:pos="227"/>
              </w:tabs>
              <w:spacing w:line="240" w:lineRule="auto"/>
              <w:ind w:left="72" w:right="-108" w:hanging="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4" w:type="dxa"/>
            <w:vAlign w:val="bottom"/>
          </w:tcPr>
          <w:p w14:paraId="1C855FA5" w14:textId="77777777" w:rsidR="00041C17" w:rsidRPr="00DB1E38" w:rsidRDefault="00041C17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43B306E5" w14:textId="77777777" w:rsidR="00041C17" w:rsidRPr="00DB1E38" w:rsidRDefault="00041C17" w:rsidP="00041C17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61C63BF" w14:textId="628E9A80" w:rsidR="00041C17" w:rsidRPr="00DB1E38" w:rsidRDefault="00022B7C" w:rsidP="00041C1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firstLine="1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A2B6716" w14:textId="2A8DDA3A" w:rsidR="00041C17" w:rsidRPr="00DB1E38" w:rsidRDefault="00022B7C" w:rsidP="00041C17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41C17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41C17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E1E8284" w14:textId="48619896" w:rsidR="00041C17" w:rsidRPr="00DB1E38" w:rsidRDefault="00022B7C" w:rsidP="00041C17">
            <w:pPr>
              <w:pBdr>
                <w:bottom w:val="single" w:sz="12" w:space="1" w:color="auto"/>
              </w:pBdr>
              <w:spacing w:line="240" w:lineRule="auto"/>
              <w:ind w:lef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 w:rsidR="009117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10" w:type="dxa"/>
            <w:vAlign w:val="bottom"/>
          </w:tcPr>
          <w:p w14:paraId="738205C0" w14:textId="6E3E4366" w:rsidR="00041C17" w:rsidRPr="00DB1E38" w:rsidRDefault="00022B7C" w:rsidP="00041C17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41C17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41C17" w:rsidRPr="00DB1E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</w:tbl>
    <w:p w14:paraId="21DB5369" w14:textId="2C62511C" w:rsidR="00EF6DC5" w:rsidRPr="00C61160" w:rsidRDefault="00EF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bookmarkStart w:id="6" w:name="_Hlk94797980"/>
    </w:p>
    <w:bookmarkEnd w:id="6"/>
    <w:p w14:paraId="101ED1D4" w14:textId="77777777" w:rsidR="00A1592C" w:rsidRDefault="00A15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11372468" w14:textId="425348DB" w:rsidR="00954C93" w:rsidRPr="00954C93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54C93">
        <w:rPr>
          <w:rFonts w:ascii="Browallia New" w:hAnsi="Browallia New" w:cs="Browallia New"/>
          <w:sz w:val="28"/>
          <w:szCs w:val="28"/>
          <w:u w:val="single"/>
          <w:cs/>
        </w:rPr>
        <w:t>บริษัท เอสเอ็มดี</w:t>
      </w:r>
      <w:r w:rsidR="00AD08E1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proofErr w:type="spellStart"/>
      <w:r w:rsidR="00E0060F">
        <w:rPr>
          <w:rFonts w:ascii="Browallia New" w:hAnsi="Browallia New" w:cs="Browallia New" w:hint="cs"/>
          <w:sz w:val="28"/>
          <w:szCs w:val="28"/>
          <w:u w:val="single"/>
          <w:cs/>
        </w:rPr>
        <w:t>สัป</w:t>
      </w:r>
      <w:proofErr w:type="spellEnd"/>
      <w:r w:rsidR="00E0060F">
        <w:rPr>
          <w:rFonts w:ascii="Browallia New" w:hAnsi="Browallia New" w:cs="Browallia New" w:hint="cs"/>
          <w:sz w:val="28"/>
          <w:szCs w:val="28"/>
          <w:u w:val="single"/>
          <w:cs/>
        </w:rPr>
        <w:t>ป</w:t>
      </w:r>
      <w:r w:rsidR="008F7078">
        <w:rPr>
          <w:rFonts w:ascii="Browallia New" w:hAnsi="Browallia New" w:cs="Browallia New" w:hint="cs"/>
          <w:sz w:val="28"/>
          <w:szCs w:val="28"/>
          <w:u w:val="single"/>
          <w:cs/>
        </w:rPr>
        <w:t>า</w:t>
      </w:r>
      <w:r w:rsidR="00E0060F">
        <w:rPr>
          <w:rFonts w:ascii="Browallia New" w:hAnsi="Browallia New" w:cs="Browallia New" w:hint="cs"/>
          <w:sz w:val="28"/>
          <w:szCs w:val="28"/>
          <w:u w:val="single"/>
          <w:cs/>
        </w:rPr>
        <w:t>ยะ</w:t>
      </w:r>
      <w:r w:rsidRPr="00954C93">
        <w:rPr>
          <w:rFonts w:ascii="Browallia New" w:hAnsi="Browallia New" w:cs="Browallia New"/>
          <w:sz w:val="28"/>
          <w:szCs w:val="28"/>
          <w:u w:val="single"/>
          <w:cs/>
        </w:rPr>
        <w:t xml:space="preserve"> จำกัด</w:t>
      </w:r>
    </w:p>
    <w:p w14:paraId="1C8CB00E" w14:textId="62225C6F" w:rsidR="00903778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954C93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954C93">
        <w:rPr>
          <w:rFonts w:ascii="Browallia New" w:hAnsi="Browallia New" w:cs="Browallia New"/>
          <w:sz w:val="28"/>
          <w:szCs w:val="28"/>
        </w:rPr>
        <w:t>1</w:t>
      </w:r>
      <w:r w:rsidRPr="00954C93">
        <w:rPr>
          <w:rFonts w:ascii="Browallia New" w:hAnsi="Browallia New" w:cs="Browallia New"/>
          <w:sz w:val="28"/>
          <w:szCs w:val="28"/>
          <w:cs/>
        </w:rPr>
        <w:t>/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14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</w:t>
      </w:r>
      <w:r w:rsidR="00B635E1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เปลี่ยนชื่อจาก </w:t>
      </w:r>
      <w:r w:rsidRPr="00954C93">
        <w:rPr>
          <w:rFonts w:ascii="Browallia New" w:hAnsi="Browallia New" w:cs="Browallia New"/>
          <w:sz w:val="28"/>
          <w:szCs w:val="28"/>
        </w:rPr>
        <w:t xml:space="preserve">       </w:t>
      </w:r>
      <w:r w:rsidRPr="00954C93">
        <w:rPr>
          <w:rFonts w:ascii="Browallia New" w:hAnsi="Browallia New" w:cs="Browallia New"/>
          <w:sz w:val="28"/>
          <w:szCs w:val="28"/>
          <w:cs/>
        </w:rPr>
        <w:t>“บริษัท เสิร์ฟเฮ</w:t>
      </w:r>
      <w:proofErr w:type="spellStart"/>
      <w:r w:rsidRPr="00954C93">
        <w:rPr>
          <w:rFonts w:ascii="Browallia New" w:hAnsi="Browallia New" w:cs="Browallia New"/>
          <w:sz w:val="28"/>
          <w:szCs w:val="28"/>
          <w:cs/>
        </w:rPr>
        <w:t>ลธ์</w:t>
      </w:r>
      <w:proofErr w:type="spellEnd"/>
      <w:r w:rsidRPr="00954C93">
        <w:rPr>
          <w:rFonts w:ascii="Browallia New" w:hAnsi="Browallia New" w:cs="Browallia New"/>
          <w:sz w:val="28"/>
          <w:szCs w:val="28"/>
          <w:cs/>
        </w:rPr>
        <w:t xml:space="preserve"> จำกัด” เป็น “บริษัท เอสเอ็มดีเอก</w:t>
      </w:r>
      <w:proofErr w:type="spellStart"/>
      <w:r w:rsidRPr="00954C93">
        <w:rPr>
          <w:rFonts w:ascii="Browallia New" w:hAnsi="Browallia New" w:cs="Browallia New"/>
          <w:sz w:val="28"/>
          <w:szCs w:val="28"/>
          <w:cs/>
        </w:rPr>
        <w:t>ซ์</w:t>
      </w:r>
      <w:proofErr w:type="spellEnd"/>
      <w:r w:rsidRPr="00954C93">
        <w:rPr>
          <w:rFonts w:ascii="Browallia New" w:hAnsi="Browallia New" w:cs="Browallia New"/>
          <w:sz w:val="28"/>
          <w:szCs w:val="28"/>
          <w:cs/>
        </w:rPr>
        <w:t xml:space="preserve"> จำกัด” ทั้งนี้บริษัทย่อยได้จดทะเบียนเปลี่ยนชื่อบริษัทกับกระทรวงพาณิชย์เมื่อวันที่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28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และเมื่อวันที่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24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บริษัทจ่ายชำระค่าหุ้นส่วนที่เหลือให้กับ</w:t>
      </w:r>
      <w:r w:rsidRPr="00954C93">
        <w:rPr>
          <w:rFonts w:ascii="Browallia New" w:hAnsi="Browallia New" w:cs="Browallia New" w:hint="cs"/>
          <w:sz w:val="28"/>
          <w:szCs w:val="28"/>
          <w:cs/>
        </w:rPr>
        <w:t xml:space="preserve">       </w:t>
      </w:r>
      <w:r w:rsidRPr="00954C93">
        <w:rPr>
          <w:rFonts w:ascii="Browallia New" w:hAnsi="Browallia New" w:cs="Browallia New"/>
          <w:sz w:val="28"/>
          <w:szCs w:val="28"/>
          <w:cs/>
        </w:rPr>
        <w:t>บริษัท เอสเอ็มดีเอก</w:t>
      </w:r>
      <w:proofErr w:type="spellStart"/>
      <w:r w:rsidRPr="00954C93">
        <w:rPr>
          <w:rFonts w:ascii="Browallia New" w:hAnsi="Browallia New" w:cs="Browallia New"/>
          <w:sz w:val="28"/>
          <w:szCs w:val="28"/>
          <w:cs/>
        </w:rPr>
        <w:t>ซ์</w:t>
      </w:r>
      <w:proofErr w:type="spellEnd"/>
      <w:r w:rsidRPr="00954C93">
        <w:rPr>
          <w:rFonts w:ascii="Browallia New" w:hAnsi="Browallia New" w:cs="Browallia New"/>
          <w:sz w:val="28"/>
          <w:szCs w:val="28"/>
          <w:cs/>
        </w:rPr>
        <w:t xml:space="preserve"> จำกัด จำนวน </w:t>
      </w:r>
      <w:r w:rsidRPr="00954C93">
        <w:rPr>
          <w:rFonts w:ascii="Browallia New" w:hAnsi="Browallia New" w:cs="Browallia New"/>
          <w:sz w:val="28"/>
          <w:szCs w:val="28"/>
        </w:rPr>
        <w:t>5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มูลค่าหุ้นละ </w:t>
      </w:r>
      <w:r w:rsidRPr="00954C93">
        <w:rPr>
          <w:rFonts w:ascii="Browallia New" w:hAnsi="Browallia New" w:cs="Browallia New"/>
          <w:sz w:val="28"/>
          <w:szCs w:val="28"/>
        </w:rPr>
        <w:t>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บาท รวมเป็นเงิน </w:t>
      </w:r>
      <w:r w:rsidRPr="00954C93">
        <w:rPr>
          <w:rFonts w:ascii="Browallia New" w:hAnsi="Browallia New" w:cs="Browallia New"/>
          <w:sz w:val="28"/>
          <w:szCs w:val="28"/>
        </w:rPr>
        <w:t>35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764DBF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2D1BF62A" w14:textId="77777777" w:rsidR="000B7D0D" w:rsidRDefault="000B7D0D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80FB83A" w14:textId="7F560D58" w:rsidR="00364182" w:rsidRDefault="00364182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6A4C6A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022B7C" w:rsidRPr="00022B7C">
        <w:rPr>
          <w:rFonts w:ascii="Browallia New" w:hAnsi="Browallia New" w:cs="Browallia New"/>
          <w:sz w:val="28"/>
          <w:szCs w:val="28"/>
        </w:rPr>
        <w:t>10</w:t>
      </w:r>
      <w:r w:rsidRPr="006A4C6A">
        <w:rPr>
          <w:rFonts w:ascii="Browallia New" w:hAnsi="Browallia New" w:cs="Browallia New"/>
          <w:sz w:val="28"/>
          <w:szCs w:val="28"/>
          <w:cs/>
        </w:rPr>
        <w:t>/</w:t>
      </w:r>
      <w:r w:rsidR="00022B7C" w:rsidRPr="00022B7C">
        <w:rPr>
          <w:rFonts w:ascii="Browallia New" w:hAnsi="Browallia New" w:cs="Browallia New"/>
          <w:sz w:val="28"/>
          <w:szCs w:val="28"/>
        </w:rPr>
        <w:t>2567</w:t>
      </w:r>
      <w:r w:rsidRPr="006A4C6A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022B7C" w:rsidRPr="00022B7C">
        <w:rPr>
          <w:rFonts w:ascii="Browallia New" w:hAnsi="Browallia New" w:cs="Browallia New"/>
          <w:sz w:val="28"/>
          <w:szCs w:val="28"/>
        </w:rPr>
        <w:t>11</w:t>
      </w:r>
      <w:r w:rsidRPr="006A4C6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022B7C" w:rsidRPr="00022B7C">
        <w:rPr>
          <w:rFonts w:ascii="Browallia New" w:hAnsi="Browallia New" w:cs="Browallia New"/>
          <w:sz w:val="28"/>
          <w:szCs w:val="28"/>
        </w:rPr>
        <w:t>2567</w:t>
      </w:r>
      <w:r w:rsidRPr="006A4C6A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ที่ประชุมมีมติอนุมัติให้เปลี่ยนชื่อจาก “บริษัท เอสเอ็มดีเอ็กซ์ จำกัด” เป็น “บริษัท เอสเอ็มดี </w:t>
      </w:r>
      <w:proofErr w:type="spellStart"/>
      <w:r w:rsidRPr="006A4C6A">
        <w:rPr>
          <w:rFonts w:ascii="Browallia New" w:hAnsi="Browallia New" w:cs="Browallia New"/>
          <w:sz w:val="28"/>
          <w:szCs w:val="28"/>
          <w:cs/>
        </w:rPr>
        <w:t>สัป</w:t>
      </w:r>
      <w:proofErr w:type="spellEnd"/>
      <w:r w:rsidRPr="006A4C6A">
        <w:rPr>
          <w:rFonts w:ascii="Browallia New" w:hAnsi="Browallia New" w:cs="Browallia New"/>
          <w:sz w:val="28"/>
          <w:szCs w:val="28"/>
          <w:cs/>
        </w:rPr>
        <w:t>ปายะ จำกัด” ทั้งนี้บริษัท</w:t>
      </w:r>
      <w:r w:rsidR="009563C0">
        <w:rPr>
          <w:rFonts w:ascii="Browallia New" w:hAnsi="Browallia New" w:cs="Browallia New" w:hint="cs"/>
          <w:sz w:val="28"/>
          <w:szCs w:val="28"/>
          <w:cs/>
        </w:rPr>
        <w:t>ย่อยดังกล่าว</w:t>
      </w:r>
      <w:r w:rsidRPr="006A4C6A">
        <w:rPr>
          <w:rFonts w:ascii="Browallia New" w:hAnsi="Browallia New" w:cs="Browallia New"/>
          <w:sz w:val="28"/>
          <w:szCs w:val="28"/>
          <w:cs/>
        </w:rPr>
        <w:t xml:space="preserve">ได้จดทะเบียนเปลี่ยนชื่อบริษัทกับกระทรวงพาณิชย์เมื่อวันที่ </w:t>
      </w:r>
      <w:r w:rsidR="000B7D0D" w:rsidRPr="006A4C6A">
        <w:rPr>
          <w:rFonts w:ascii="Browallia New" w:hAnsi="Browallia New" w:cs="Browallia New"/>
          <w:sz w:val="28"/>
          <w:szCs w:val="28"/>
        </w:rPr>
        <w:t xml:space="preserve">30 </w:t>
      </w:r>
      <w:r w:rsidR="000B7D0D" w:rsidRPr="006A4C6A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="00022B7C" w:rsidRPr="00022B7C">
        <w:rPr>
          <w:rFonts w:ascii="Browallia New" w:hAnsi="Browallia New" w:cs="Browallia New"/>
          <w:sz w:val="28"/>
          <w:szCs w:val="28"/>
        </w:rPr>
        <w:t>2568</w:t>
      </w:r>
    </w:p>
    <w:p w14:paraId="3C8B64BA" w14:textId="77777777" w:rsidR="00954C93" w:rsidRPr="00954C93" w:rsidRDefault="00954C93" w:rsidP="0050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4AA40ED5" w14:textId="77777777" w:rsidR="00954C93" w:rsidRPr="00954C93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54C93">
        <w:rPr>
          <w:rFonts w:ascii="Browallia New" w:hAnsi="Browallia New" w:cs="Browallia New"/>
          <w:sz w:val="28"/>
          <w:szCs w:val="28"/>
          <w:u w:val="single"/>
          <w:cs/>
        </w:rPr>
        <w:t>บริษัท เอสเอ็มดีไอ จำกัด</w:t>
      </w:r>
    </w:p>
    <w:p w14:paraId="12D9E45D" w14:textId="74918148" w:rsidR="00954C93" w:rsidRPr="00954C93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954C93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954C93">
        <w:rPr>
          <w:rFonts w:ascii="Browallia New" w:hAnsi="Browallia New" w:cs="Browallia New"/>
          <w:sz w:val="28"/>
          <w:szCs w:val="28"/>
        </w:rPr>
        <w:t>1</w:t>
      </w:r>
      <w:r w:rsidRPr="00954C93">
        <w:rPr>
          <w:rFonts w:ascii="Browallia New" w:hAnsi="Browallia New" w:cs="Browallia New"/>
          <w:sz w:val="28"/>
          <w:szCs w:val="28"/>
          <w:cs/>
        </w:rPr>
        <w:t>/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14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ที่ประชุมมีมติอนุมัติจัดตั้งบริษัทย่อย ชื่อบริษัท เอสเอ็มดีไอ </w:t>
      </w:r>
      <w:r w:rsidRPr="00EE16B2">
        <w:rPr>
          <w:rFonts w:ascii="Browallia New" w:hAnsi="Browallia New" w:cs="Browallia New"/>
          <w:sz w:val="28"/>
          <w:szCs w:val="28"/>
          <w:cs/>
        </w:rPr>
        <w:t>จำกัด สำหรับ</w:t>
      </w:r>
      <w:r w:rsidR="00EE16B2" w:rsidRPr="00EE16B2">
        <w:rPr>
          <w:rFonts w:ascii="Browallia New" w:hAnsi="Browallia New" w:cs="Browallia New"/>
          <w:sz w:val="28"/>
          <w:szCs w:val="28"/>
          <w:cs/>
        </w:rPr>
        <w:t>นำเข้าและจัดจำหน่ายผลิตภัณฑ์ที่เกี่ยวข้องกับด้านรังสีวิทยาและผลิตภัณฑ์ทางการแพทย์อื่นๆ ที่ใกล้เคียง</w:t>
      </w:r>
      <w:r w:rsidRPr="00EE16B2">
        <w:rPr>
          <w:rFonts w:ascii="Browallia New" w:hAnsi="Browallia New" w:cs="Browallia New"/>
          <w:sz w:val="28"/>
          <w:szCs w:val="28"/>
          <w:cs/>
        </w:rPr>
        <w:t xml:space="preserve"> ทุนจ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ดทะเบียน </w:t>
      </w:r>
      <w:r w:rsidRPr="00954C93">
        <w:rPr>
          <w:rFonts w:ascii="Browallia New" w:hAnsi="Browallia New" w:cs="Browallia New"/>
          <w:sz w:val="28"/>
          <w:szCs w:val="28"/>
        </w:rPr>
        <w:t>80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ล้านบาท แบ่งเป็นหุ้นสามัญ </w:t>
      </w:r>
      <w:r w:rsidRPr="00954C93">
        <w:rPr>
          <w:rFonts w:ascii="Browallia New" w:hAnsi="Browallia New" w:cs="Browallia New"/>
          <w:sz w:val="28"/>
          <w:szCs w:val="28"/>
        </w:rPr>
        <w:t>8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ล้านหุ้น หุ้นละ </w:t>
      </w:r>
      <w:r w:rsidRPr="00954C93">
        <w:rPr>
          <w:rFonts w:ascii="Browallia New" w:hAnsi="Browallia New" w:cs="Browallia New"/>
          <w:sz w:val="28"/>
          <w:szCs w:val="28"/>
        </w:rPr>
        <w:t>10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บาท โดยบริษัทจะถือหุ้นร้อยละ </w:t>
      </w:r>
      <w:r w:rsidRPr="00954C93">
        <w:rPr>
          <w:rFonts w:ascii="Browallia New" w:hAnsi="Browallia New" w:cs="Browallia New"/>
          <w:sz w:val="28"/>
          <w:szCs w:val="28"/>
        </w:rPr>
        <w:t>100</w:t>
      </w:r>
    </w:p>
    <w:p w14:paraId="4C1A753D" w14:textId="77777777" w:rsidR="00954C93" w:rsidRPr="00954C93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2E107A81" w14:textId="1FEA7B47" w:rsidR="00954C93" w:rsidRDefault="00954C93" w:rsidP="00954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954C93">
        <w:rPr>
          <w:rFonts w:ascii="Browallia New" w:hAnsi="Browallia New" w:cs="Browallia New"/>
          <w:sz w:val="28"/>
          <w:szCs w:val="28"/>
          <w:cs/>
        </w:rPr>
        <w:t xml:space="preserve">ทั้งนี้ บริษัทย่อยดังกล่าวได้จดทะเบียนเป็นนิติบุคคลตามประมวลกฎหมายแพ่งและพาณิชย์กับกรมพัฒนาธุรกิจการค้า 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28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และเมื่อวันที่ </w:t>
      </w:r>
      <w:r w:rsidRPr="00954C93">
        <w:rPr>
          <w:rFonts w:ascii="Browallia New" w:hAnsi="Browallia New" w:cs="Browallia New"/>
          <w:sz w:val="28"/>
          <w:szCs w:val="28"/>
        </w:rPr>
        <w:t>19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954C93">
        <w:rPr>
          <w:rFonts w:ascii="Browallia New" w:hAnsi="Browallia New" w:cs="Browallia New"/>
          <w:sz w:val="28"/>
          <w:szCs w:val="28"/>
        </w:rPr>
        <w:t>2567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บริษัทจ่ายชำระค่าหุ้นจำนวน </w:t>
      </w:r>
      <w:r w:rsidRPr="00954C93">
        <w:rPr>
          <w:rFonts w:ascii="Browallia New" w:hAnsi="Browallia New" w:cs="Browallia New"/>
          <w:sz w:val="28"/>
          <w:szCs w:val="28"/>
        </w:rPr>
        <w:t>8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="009C1EF5">
        <w:rPr>
          <w:rFonts w:ascii="Browallia New" w:hAnsi="Browallia New" w:cs="Browallia New"/>
          <w:sz w:val="28"/>
          <w:szCs w:val="28"/>
        </w:rPr>
        <w:t xml:space="preserve"> </w:t>
      </w:r>
      <w:r w:rsidRPr="00954C93">
        <w:rPr>
          <w:rFonts w:ascii="Browallia New" w:hAnsi="Browallia New" w:cs="Browallia New"/>
          <w:sz w:val="28"/>
          <w:szCs w:val="28"/>
          <w:cs/>
        </w:rPr>
        <w:t>หุ้นละ</w:t>
      </w:r>
      <w:r w:rsidRPr="00954C93">
        <w:rPr>
          <w:rFonts w:ascii="Browallia New" w:hAnsi="Browallia New" w:cs="Browallia New"/>
          <w:sz w:val="28"/>
          <w:szCs w:val="28"/>
        </w:rPr>
        <w:t xml:space="preserve"> </w:t>
      </w:r>
      <w:r w:rsidR="009C1EF5">
        <w:rPr>
          <w:rFonts w:ascii="Browallia New" w:hAnsi="Browallia New" w:cs="Browallia New"/>
          <w:sz w:val="28"/>
          <w:szCs w:val="28"/>
        </w:rPr>
        <w:t xml:space="preserve">   </w:t>
      </w:r>
      <w:r w:rsidRPr="00954C93">
        <w:rPr>
          <w:rFonts w:ascii="Browallia New" w:hAnsi="Browallia New" w:cs="Browallia New"/>
          <w:sz w:val="28"/>
          <w:szCs w:val="28"/>
        </w:rPr>
        <w:t>3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บาท รวมเป็นเงิน </w:t>
      </w:r>
      <w:r w:rsidRPr="00954C93">
        <w:rPr>
          <w:rFonts w:ascii="Browallia New" w:hAnsi="Browallia New" w:cs="Browallia New"/>
          <w:sz w:val="28"/>
          <w:szCs w:val="28"/>
        </w:rPr>
        <w:t>24</w:t>
      </w:r>
      <w:r w:rsidRPr="00954C93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3B3EA1C9" w14:textId="100941A2" w:rsidR="00596018" w:rsidRDefault="00BB5557" w:rsidP="0098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4B4D563" w14:textId="6EA0F8A1" w:rsidR="009921C3" w:rsidRPr="00387B86" w:rsidRDefault="009921C3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7B86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A6CA01A" w14:textId="02F0A646" w:rsidR="00A83A26" w:rsidRPr="00C61160" w:rsidRDefault="00A83A26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8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324"/>
        <w:gridCol w:w="1530"/>
        <w:gridCol w:w="1620"/>
        <w:gridCol w:w="1709"/>
      </w:tblGrid>
      <w:tr w:rsidR="009A7AE2" w:rsidRPr="00C61160" w14:paraId="2834426E" w14:textId="77777777" w:rsidTr="008D35FE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3A15E71F" w14:textId="77777777" w:rsidR="009A7AE2" w:rsidRPr="00C61160" w:rsidRDefault="009A7AE2" w:rsidP="00A00F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859" w:type="dxa"/>
            <w:gridSpan w:val="3"/>
            <w:vAlign w:val="bottom"/>
          </w:tcPr>
          <w:p w14:paraId="755064B4" w14:textId="77777777" w:rsidR="009A7AE2" w:rsidRPr="00C61160" w:rsidRDefault="009A7AE2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A7AE2" w:rsidRPr="00C61160" w14:paraId="013BA54B" w14:textId="77777777" w:rsidTr="008D35FE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77E5454F" w14:textId="77777777" w:rsidR="009A7AE2" w:rsidRPr="00C61160" w:rsidRDefault="009A7AE2" w:rsidP="00A00F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859" w:type="dxa"/>
            <w:gridSpan w:val="3"/>
            <w:vAlign w:val="bottom"/>
          </w:tcPr>
          <w:p w14:paraId="31A0CF40" w14:textId="4C956271" w:rsidR="009A7AE2" w:rsidRPr="00C61160" w:rsidRDefault="00D1181A" w:rsidP="00DF5B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B15517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  <w:r w:rsidR="00940E1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="001D09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9A7AE2" w:rsidRPr="00C61160" w14:paraId="1B2F3A13" w14:textId="77777777" w:rsidTr="008D35FE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6840D5F5" w14:textId="77777777" w:rsidR="009A7AE2" w:rsidRPr="00C61160" w:rsidRDefault="009A7AE2" w:rsidP="00A00F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A5CFC30" w14:textId="77777777" w:rsidR="009A7AE2" w:rsidRPr="00C61160" w:rsidRDefault="009A7AE2" w:rsidP="00DF5B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7C4376C1" w14:textId="77777777" w:rsidR="009A7AE2" w:rsidRPr="00C61160" w:rsidRDefault="009A7AE2" w:rsidP="00DF5B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709" w:type="dxa"/>
            <w:vAlign w:val="bottom"/>
          </w:tcPr>
          <w:p w14:paraId="432FC898" w14:textId="77777777" w:rsidR="009A7AE2" w:rsidRPr="00C61160" w:rsidRDefault="009A7AE2" w:rsidP="00DF5B84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7AE2" w:rsidRPr="00C61160" w14:paraId="175DC07F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DD3AFFC" w14:textId="77777777" w:rsidR="009A7AE2" w:rsidRPr="00C6116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D134285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6EBB86B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3C0E9B04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7AE2" w:rsidRPr="00C61160" w14:paraId="2DB0FADA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02AE8C07" w14:textId="77777777" w:rsidR="009A7AE2" w:rsidRPr="00C6116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7D3E8B62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3761A33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44D80126" w14:textId="77777777" w:rsidR="009A7AE2" w:rsidRPr="00C61160" w:rsidRDefault="009A7AE2" w:rsidP="00DF5B8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7AE2" w:rsidRPr="00C61160" w14:paraId="53340406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994542F" w14:textId="385C5173" w:rsidR="009A7AE2" w:rsidRPr="00C6116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C1E05" w:rsidRPr="00C61160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4A6E8ADB" w14:textId="40550D22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620" w:type="dxa"/>
            <w:vAlign w:val="bottom"/>
          </w:tcPr>
          <w:p w14:paraId="0DD1D019" w14:textId="6CB0CFF5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709" w:type="dxa"/>
            <w:vAlign w:val="bottom"/>
          </w:tcPr>
          <w:p w14:paraId="45290F12" w14:textId="2E416196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</w:tr>
      <w:tr w:rsidR="009A7AE2" w:rsidRPr="00C61160" w14:paraId="17CDEDE9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53D4322A" w14:textId="77777777" w:rsidR="009A7AE2" w:rsidRPr="00C6116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E955A7D" w14:textId="5AE3177B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620" w:type="dxa"/>
            <w:vAlign w:val="bottom"/>
          </w:tcPr>
          <w:p w14:paraId="12BD3019" w14:textId="27317FE5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709" w:type="dxa"/>
            <w:vAlign w:val="bottom"/>
          </w:tcPr>
          <w:p w14:paraId="7EEAFBE1" w14:textId="08727149" w:rsidR="009A7AE2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="00261E5E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</w:tr>
      <w:tr w:rsidR="00C951F1" w:rsidRPr="00C61160" w14:paraId="27F2C377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1CC50360" w14:textId="16F09F7E" w:rsidR="00C951F1" w:rsidRPr="00C61160" w:rsidRDefault="00C951F1" w:rsidP="00C951F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D1F3B10" w14:textId="3F6AB6D1" w:rsidR="00C951F1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620" w:type="dxa"/>
            <w:vAlign w:val="bottom"/>
          </w:tcPr>
          <w:p w14:paraId="4229AFB3" w14:textId="65B87BFC" w:rsidR="00C951F1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709" w:type="dxa"/>
            <w:vAlign w:val="bottom"/>
          </w:tcPr>
          <w:p w14:paraId="54464C87" w14:textId="581D84FC" w:rsidR="00C951F1" w:rsidRPr="00C61160" w:rsidRDefault="00022B7C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="00C951F1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</w:tr>
      <w:tr w:rsidR="00865474" w:rsidRPr="00C61160" w14:paraId="12880C6C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522CD132" w14:textId="77777777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C6244EE" w14:textId="77777777" w:rsidR="00865474" w:rsidRPr="00C61160" w:rsidRDefault="00865474" w:rsidP="00DF5B84">
            <w:pPr>
              <w:tabs>
                <w:tab w:val="left" w:pos="2160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0FB292B" w14:textId="77777777" w:rsidR="00865474" w:rsidRPr="00C61160" w:rsidRDefault="00865474" w:rsidP="00DF5B84">
            <w:pPr>
              <w:tabs>
                <w:tab w:val="left" w:pos="2160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E670DC5" w14:textId="77777777" w:rsidR="00865474" w:rsidRPr="00C61160" w:rsidRDefault="00865474" w:rsidP="00DF5B84">
            <w:pPr>
              <w:tabs>
                <w:tab w:val="left" w:pos="2160"/>
              </w:tabs>
              <w:spacing w:line="240" w:lineRule="auto"/>
              <w:ind w:left="3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65474" w:rsidRPr="00C61160" w14:paraId="2C2DD3B7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08513F9D" w14:textId="77777777" w:rsidR="00865474" w:rsidRPr="00C61160" w:rsidRDefault="00865474" w:rsidP="00865474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0021C3D" w14:textId="77777777" w:rsidR="00865474" w:rsidRPr="00C61160" w:rsidRDefault="00865474" w:rsidP="00DF5B8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5C021E75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9" w:type="dxa"/>
            <w:vAlign w:val="bottom"/>
          </w:tcPr>
          <w:p w14:paraId="58576796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865474" w:rsidRPr="00C61160" w14:paraId="57EC0323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51FCE5F" w14:textId="3FF221AE" w:rsidR="00865474" w:rsidRPr="00C61160" w:rsidRDefault="00865474" w:rsidP="0086547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603D09DF" w14:textId="2ADF629C" w:rsidR="00865474" w:rsidRPr="00C61160" w:rsidRDefault="00DF5B8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="0086547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20B0977D" w14:textId="787B3175" w:rsidR="00865474" w:rsidRPr="00C61160" w:rsidRDefault="00022B7C" w:rsidP="00DF5B84">
            <w:pPr>
              <w:tabs>
                <w:tab w:val="clear" w:pos="907"/>
                <w:tab w:val="left" w:pos="853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6547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="0086547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  <w:tc>
          <w:tcPr>
            <w:tcW w:w="1709" w:type="dxa"/>
            <w:vAlign w:val="bottom"/>
          </w:tcPr>
          <w:p w14:paraId="31B06A55" w14:textId="7F76CAB0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2,722,097</w:t>
            </w:r>
          </w:p>
        </w:tc>
      </w:tr>
      <w:tr w:rsidR="00DF5B84" w:rsidRPr="00C61160" w14:paraId="29767BA8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F911291" w14:textId="77777777" w:rsidR="00DF5B84" w:rsidRPr="00C61160" w:rsidRDefault="00DF5B84" w:rsidP="00DF5B8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7B824CF8" w14:textId="7B99E749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50CFAF84" w14:textId="1467678A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,264</w:t>
            </w:r>
          </w:p>
        </w:tc>
        <w:tc>
          <w:tcPr>
            <w:tcW w:w="1709" w:type="dxa"/>
            <w:vAlign w:val="bottom"/>
          </w:tcPr>
          <w:p w14:paraId="4A8D4AAC" w14:textId="6EA33E4A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448,264</w:t>
            </w:r>
          </w:p>
        </w:tc>
      </w:tr>
      <w:tr w:rsidR="00DF5B84" w:rsidRPr="00C61160" w14:paraId="43A44D2C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4172A756" w14:textId="77777777" w:rsidR="00DF5B84" w:rsidRPr="00C61160" w:rsidRDefault="00DF5B84" w:rsidP="00DF5B8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668A56C5" w14:textId="0571933C" w:rsidR="00DF5B84" w:rsidRPr="00C61160" w:rsidRDefault="00DF5B84" w:rsidP="00DF5B84">
            <w:pPr>
              <w:tabs>
                <w:tab w:val="clear" w:pos="680"/>
                <w:tab w:val="left" w:pos="85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642FBD2C" w14:textId="772027D9" w:rsidR="00DF5B84" w:rsidRPr="00C61160" w:rsidRDefault="00DF5B8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3,170,361</w:t>
            </w:r>
          </w:p>
        </w:tc>
        <w:tc>
          <w:tcPr>
            <w:tcW w:w="1709" w:type="dxa"/>
            <w:vAlign w:val="bottom"/>
          </w:tcPr>
          <w:p w14:paraId="1679399F" w14:textId="3573E610" w:rsidR="00DF5B84" w:rsidRPr="00C61160" w:rsidRDefault="00DF5B8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3,170,361</w:t>
            </w:r>
          </w:p>
        </w:tc>
      </w:tr>
      <w:tr w:rsidR="00DF5B84" w:rsidRPr="00C61160" w14:paraId="09F5B446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66E535E3" w14:textId="378BB92D" w:rsidR="00DF5B84" w:rsidRPr="00C61160" w:rsidRDefault="00DF5B84" w:rsidP="00DF5B8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0251212E" w14:textId="748DC2A5" w:rsidR="00DF5B84" w:rsidRPr="00C61160" w:rsidRDefault="00DF5B84" w:rsidP="00DF5B84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D72A1C5" w14:textId="5E302B80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709" w:type="dxa"/>
            <w:vAlign w:val="bottom"/>
          </w:tcPr>
          <w:p w14:paraId="31B50E63" w14:textId="520CE8CA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DF5B84" w:rsidRPr="00C61160" w14:paraId="311313E3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1927E822" w14:textId="40991538" w:rsidR="00DF5B84" w:rsidRPr="00C61160" w:rsidRDefault="00DF5B84" w:rsidP="00DF5B8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B012D61" w14:textId="7A2C89B8" w:rsidR="00DF5B84" w:rsidRPr="00C61160" w:rsidRDefault="00DF5B84" w:rsidP="00DF5B84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6736B196" w14:textId="5CF20AAD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709" w:type="dxa"/>
            <w:vAlign w:val="bottom"/>
          </w:tcPr>
          <w:p w14:paraId="3847AF0B" w14:textId="5DF5781D" w:rsidR="00DF5B84" w:rsidRPr="00C61160" w:rsidRDefault="00DF5B84" w:rsidP="00DF5B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865474" w:rsidRPr="00C61160" w14:paraId="71619655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1131649C" w14:textId="77777777" w:rsidR="00252326" w:rsidRPr="00C61160" w:rsidRDefault="00252326" w:rsidP="00252326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ED5D0F" w14:textId="77777777" w:rsidR="00865474" w:rsidRPr="00C61160" w:rsidRDefault="00865474" w:rsidP="00DF5B84">
            <w:pPr>
              <w:tabs>
                <w:tab w:val="clear" w:pos="680"/>
                <w:tab w:val="left" w:pos="85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317DE9D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25C428E5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65474" w:rsidRPr="00C61160" w14:paraId="7E06CA72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47D11D1C" w14:textId="77777777" w:rsidR="00865474" w:rsidRPr="00C61160" w:rsidRDefault="00865474" w:rsidP="00865474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3C569A1B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162DCF7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28C3E3CC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65474" w:rsidRPr="00C61160" w14:paraId="6E7E1213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6E4306D6" w14:textId="77777777" w:rsidR="00865474" w:rsidRPr="00C61160" w:rsidRDefault="00865474" w:rsidP="0086547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C6A2965" w14:textId="0708CA85" w:rsidR="00865474" w:rsidRPr="00C61160" w:rsidRDefault="00022B7C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86547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865474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620" w:type="dxa"/>
            <w:vAlign w:val="bottom"/>
          </w:tcPr>
          <w:p w14:paraId="2FC2BFAA" w14:textId="0BFFA374" w:rsidR="00865474" w:rsidRPr="00C61160" w:rsidRDefault="00865474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5,801,645</w:t>
            </w:r>
          </w:p>
        </w:tc>
        <w:tc>
          <w:tcPr>
            <w:tcW w:w="1709" w:type="dxa"/>
            <w:vAlign w:val="bottom"/>
          </w:tcPr>
          <w:p w14:paraId="5D3FAA88" w14:textId="7C49F9C9" w:rsidR="00865474" w:rsidRPr="00C61160" w:rsidRDefault="00865474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69,478,148</w:t>
            </w:r>
          </w:p>
        </w:tc>
      </w:tr>
      <w:tr w:rsidR="00865474" w:rsidRPr="00C61160" w14:paraId="144C3DF9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0C0716E4" w14:textId="4BF24715" w:rsidR="00865474" w:rsidRPr="00C61160" w:rsidRDefault="00865474" w:rsidP="0086547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705D830" w14:textId="0619DE40" w:rsidR="00865474" w:rsidRPr="00C61160" w:rsidRDefault="00022B7C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63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676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503</w:t>
            </w:r>
          </w:p>
        </w:tc>
        <w:tc>
          <w:tcPr>
            <w:tcW w:w="1620" w:type="dxa"/>
            <w:vAlign w:val="bottom"/>
          </w:tcPr>
          <w:p w14:paraId="06435520" w14:textId="1A996ACD" w:rsidR="00865474" w:rsidRPr="00C61160" w:rsidRDefault="00022B7C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136C5B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136C5B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709" w:type="dxa"/>
            <w:vAlign w:val="bottom"/>
          </w:tcPr>
          <w:p w14:paraId="60255C21" w14:textId="17086181" w:rsidR="00865474" w:rsidRPr="00C61160" w:rsidRDefault="00022B7C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69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767231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="0086547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767231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865474" w:rsidRPr="00C61160" w14:paraId="5B1EBE35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588479A" w14:textId="77777777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2FE3F2" w14:textId="77777777" w:rsidR="00865474" w:rsidRPr="00C61160" w:rsidRDefault="00865474" w:rsidP="00DF5B84">
            <w:pPr>
              <w:tabs>
                <w:tab w:val="decimal" w:pos="79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1620" w:type="dxa"/>
            <w:vAlign w:val="bottom"/>
          </w:tcPr>
          <w:p w14:paraId="30487E47" w14:textId="77777777" w:rsidR="00865474" w:rsidRPr="00C61160" w:rsidRDefault="00865474" w:rsidP="00DF5B84">
            <w:pPr>
              <w:tabs>
                <w:tab w:val="decimal" w:pos="79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1709" w:type="dxa"/>
            <w:vAlign w:val="bottom"/>
          </w:tcPr>
          <w:p w14:paraId="68212895" w14:textId="77777777" w:rsidR="00865474" w:rsidRPr="00C61160" w:rsidRDefault="00865474" w:rsidP="00DF5B84">
            <w:pPr>
              <w:tabs>
                <w:tab w:val="decimal" w:pos="79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865474" w:rsidRPr="00C61160" w14:paraId="4FB1E41A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2FB8430A" w14:textId="77777777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AF0A3F5" w14:textId="77777777" w:rsidR="00865474" w:rsidRPr="00C61160" w:rsidRDefault="0086547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CCED93B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76705D22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65474" w:rsidRPr="00C61160" w14:paraId="476AA786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68891EF" w14:textId="77777777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70536B84" w14:textId="77777777" w:rsidR="00865474" w:rsidRPr="00C61160" w:rsidRDefault="0086547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B50A428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6FB68073" w14:textId="7FE11A13" w:rsidR="00865474" w:rsidRPr="00C61160" w:rsidRDefault="00865474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448,264</w:t>
            </w:r>
          </w:p>
        </w:tc>
      </w:tr>
      <w:tr w:rsidR="00865474" w:rsidRPr="00C61160" w14:paraId="3566CDE3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6C84742B" w14:textId="77777777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69869E" w14:textId="77777777" w:rsidR="00865474" w:rsidRPr="00C61160" w:rsidRDefault="0086547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B5E22A7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56456E8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65474" w:rsidRPr="00C61160" w14:paraId="3E884CED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13200DED" w14:textId="66FE4E74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FC2E722" w14:textId="77777777" w:rsidR="00865474" w:rsidRPr="00C61160" w:rsidRDefault="0086547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329D960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7784D911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65474" w:rsidRPr="00C61160" w14:paraId="25C6A2F2" w14:textId="77777777" w:rsidTr="008D35FE">
        <w:trPr>
          <w:cantSplit/>
          <w:trHeight w:val="20"/>
        </w:trPr>
        <w:tc>
          <w:tcPr>
            <w:tcW w:w="4324" w:type="dxa"/>
            <w:vAlign w:val="bottom"/>
          </w:tcPr>
          <w:p w14:paraId="726A489D" w14:textId="730160F5" w:rsidR="00865474" w:rsidRPr="00C61160" w:rsidRDefault="00865474" w:rsidP="0086547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7270917D" w14:textId="77777777" w:rsidR="00865474" w:rsidRPr="00C61160" w:rsidRDefault="00865474" w:rsidP="00DF5B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38A5C53" w14:textId="77777777" w:rsidR="00865474" w:rsidRPr="00C61160" w:rsidRDefault="00865474" w:rsidP="00DF5B8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4E04B5FE" w14:textId="6EA3A645" w:rsidR="00865474" w:rsidRPr="00C61160" w:rsidRDefault="00022B7C" w:rsidP="00DF5B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7559A8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2B67B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7559A8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</w:tr>
    </w:tbl>
    <w:p w14:paraId="0C4C396A" w14:textId="14B3FA36" w:rsidR="00252326" w:rsidRDefault="00252326" w:rsidP="00675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F9CE77D" w14:textId="6764FD5A" w:rsidR="0074518F" w:rsidRDefault="00FD660C" w:rsidP="00185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อสังหาริมทรัพย์เพื่อการลงทุนเป็นที่ดินและอาคาร ซึ่งแสดงใน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ด้วยวิธีราคาทุนหักค่าเสื่อมราคาสะสม </w:t>
      </w:r>
      <w:r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โดยมีมูลค่ายุติธรรมจำนวน </w:t>
      </w:r>
      <w:r w:rsidR="00865474">
        <w:rPr>
          <w:rFonts w:ascii="Browallia New" w:hAnsi="Browallia New" w:cs="Browallia New"/>
          <w:sz w:val="28"/>
          <w:szCs w:val="28"/>
        </w:rPr>
        <w:t>104.38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ล้านบาท ตามรายงานการประเมินของผู้ประเมินราคาอิสระ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E504A2" w:rsidRPr="00C61160">
        <w:rPr>
          <w:rFonts w:ascii="Browallia New" w:hAnsi="Browallia New" w:cs="Browallia New"/>
          <w:sz w:val="28"/>
          <w:szCs w:val="28"/>
        </w:rPr>
        <w:t>(</w:t>
      </w:r>
      <w:r w:rsidR="00E504A2" w:rsidRPr="00C61160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E504A2" w:rsidRPr="00C61160">
        <w:rPr>
          <w:rFonts w:ascii="Browallia New" w:hAnsi="Browallia New" w:cs="Browallia New"/>
          <w:sz w:val="28"/>
          <w:szCs w:val="28"/>
        </w:rPr>
        <w:t>2)</w:t>
      </w:r>
    </w:p>
    <w:p w14:paraId="3CA9B076" w14:textId="77777777" w:rsidR="00C278C2" w:rsidRDefault="00C278C2" w:rsidP="00185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4B4D569" w14:textId="35BD3E02" w:rsidR="00A0796B" w:rsidRPr="002A63D2" w:rsidRDefault="00E232F6" w:rsidP="00185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lang w:val="en-AU"/>
        </w:rPr>
        <w:sectPr w:rsidR="00A0796B" w:rsidRPr="002A63D2" w:rsidSect="00F326B2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9" w:h="16834" w:code="9"/>
          <w:pgMar w:top="2088" w:right="1136" w:bottom="1276" w:left="1440" w:header="482" w:footer="302" w:gutter="0"/>
          <w:pgNumType w:start="10"/>
          <w:cols w:space="720"/>
          <w:titlePg/>
          <w:docGrid w:linePitch="245"/>
        </w:sectPr>
      </w:pPr>
      <w:r w:rsidRPr="00E232F6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อสังหาริมทรัพย์เพื่อการลงทุนดังกล่าวได้ถูกจดจำนองเพื่อใช้เป็นหลักประกันสำหรับ</w:t>
      </w:r>
      <w:r w:rsidR="00B82206" w:rsidRPr="00B82206">
        <w:rPr>
          <w:rFonts w:ascii="Browallia New" w:hAnsi="Browallia New" w:cs="Browallia New"/>
          <w:sz w:val="28"/>
          <w:szCs w:val="28"/>
          <w:cs/>
        </w:rPr>
        <w:t xml:space="preserve">วงเงินสินเชื่อกับสถาบันการเงิน </w:t>
      </w:r>
      <w:r w:rsidR="00B8220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63E04">
        <w:rPr>
          <w:rFonts w:ascii="Browallia New" w:hAnsi="Browallia New" w:cs="Browallia New" w:hint="cs"/>
          <w:sz w:val="28"/>
          <w:szCs w:val="28"/>
          <w:cs/>
        </w:rPr>
        <w:t>ตามที่กล่าวในหมายเหตุ</w:t>
      </w:r>
      <w:r w:rsidR="00CC6C5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C6C51">
        <w:rPr>
          <w:rFonts w:ascii="Browallia New" w:hAnsi="Browallia New" w:cs="Browallia New"/>
          <w:sz w:val="28"/>
          <w:szCs w:val="28"/>
        </w:rPr>
        <w:t>16</w:t>
      </w:r>
    </w:p>
    <w:p w14:paraId="64B4D56A" w14:textId="43495655" w:rsidR="009F6D69" w:rsidRPr="00792F8A" w:rsidRDefault="00014478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2F8A">
        <w:rPr>
          <w:rFonts w:ascii="Browallia New" w:hAnsi="Browallia New" w:cs="Browallia New"/>
          <w:b/>
          <w:bCs/>
          <w:sz w:val="28"/>
          <w:szCs w:val="28"/>
          <w:cs/>
        </w:rPr>
        <w:t xml:space="preserve">ที่ดิน </w:t>
      </w:r>
      <w:r w:rsidR="00520FCE" w:rsidRPr="00792F8A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6F7A1C" w:rsidRPr="00792F8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792F8A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792F8A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6F81D1B8" w14:textId="77777777" w:rsidR="00A52412" w:rsidRPr="00C61160" w:rsidRDefault="00A52412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14724" w:type="dxa"/>
        <w:tblLook w:val="0000" w:firstRow="0" w:lastRow="0" w:firstColumn="0" w:lastColumn="0" w:noHBand="0" w:noVBand="0"/>
      </w:tblPr>
      <w:tblGrid>
        <w:gridCol w:w="2250"/>
        <w:gridCol w:w="1134"/>
        <w:gridCol w:w="993"/>
        <w:gridCol w:w="1134"/>
        <w:gridCol w:w="1134"/>
        <w:gridCol w:w="1134"/>
        <w:gridCol w:w="1134"/>
        <w:gridCol w:w="1275"/>
        <w:gridCol w:w="1276"/>
        <w:gridCol w:w="1134"/>
        <w:gridCol w:w="1063"/>
        <w:gridCol w:w="1063"/>
      </w:tblGrid>
      <w:tr w:rsidR="006A5B56" w:rsidRPr="00847D5E" w14:paraId="2D8F4538" w14:textId="77777777" w:rsidTr="00890F68">
        <w:trPr>
          <w:cantSplit/>
          <w:trHeight w:val="312"/>
          <w:tblHeader/>
        </w:trPr>
        <w:tc>
          <w:tcPr>
            <w:tcW w:w="2250" w:type="dxa"/>
            <w:shd w:val="clear" w:color="auto" w:fill="auto"/>
          </w:tcPr>
          <w:p w14:paraId="2F056868" w14:textId="77777777" w:rsidR="006A5B56" w:rsidRPr="00847D5E" w:rsidRDefault="006A5B56" w:rsidP="00A00F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4" w:type="dxa"/>
            <w:gridSpan w:val="11"/>
            <w:shd w:val="clear" w:color="auto" w:fill="auto"/>
          </w:tcPr>
          <w:p w14:paraId="7D8334D8" w14:textId="3861C356" w:rsidR="006A5B56" w:rsidRPr="00847D5E" w:rsidRDefault="006A5B56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6A5B56" w:rsidRPr="00847D5E" w14:paraId="083CF9BF" w14:textId="77777777" w:rsidTr="00890F68">
        <w:trPr>
          <w:cantSplit/>
          <w:trHeight w:val="312"/>
          <w:tblHeader/>
        </w:trPr>
        <w:tc>
          <w:tcPr>
            <w:tcW w:w="2250" w:type="dxa"/>
            <w:shd w:val="clear" w:color="auto" w:fill="auto"/>
          </w:tcPr>
          <w:p w14:paraId="6C5F4DD5" w14:textId="77777777" w:rsidR="006A5B56" w:rsidRPr="00847D5E" w:rsidRDefault="006A5B56" w:rsidP="00A00F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4" w:type="dxa"/>
            <w:gridSpan w:val="11"/>
            <w:shd w:val="clear" w:color="auto" w:fill="auto"/>
          </w:tcPr>
          <w:p w14:paraId="1F39D214" w14:textId="59BDE6C1" w:rsidR="006A5B56" w:rsidRPr="00847D5E" w:rsidRDefault="00D1181A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</w:t>
            </w:r>
            <w:r w:rsidR="006A5B5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</w:t>
            </w:r>
            <w:r w:rsidR="006A5B56"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D64B8" w:rsidRPr="00847D5E" w14:paraId="79E55E2D" w14:textId="77777777" w:rsidTr="00890F68">
        <w:trPr>
          <w:cantSplit/>
          <w:trHeight w:val="500"/>
          <w:tblHeader/>
        </w:trPr>
        <w:tc>
          <w:tcPr>
            <w:tcW w:w="2250" w:type="dxa"/>
            <w:shd w:val="clear" w:color="auto" w:fill="auto"/>
          </w:tcPr>
          <w:p w14:paraId="2645DBDF" w14:textId="77777777" w:rsidR="00BD64B8" w:rsidRPr="00847D5E" w:rsidRDefault="00BD64B8" w:rsidP="00BD64B8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10B86D" w14:textId="17BD386B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ส่ว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801333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D710F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704A4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9A10A0" w14:textId="77777777" w:rsidR="00BD64B8" w:rsidRPr="00847D5E" w:rsidRDefault="00BD64B8" w:rsidP="00BD64B8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C8624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  <w:p w14:paraId="2332FFE1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8F1B66" w14:textId="7777777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1B0EE3" w14:textId="16B624BE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เพื่อให้เช่า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EEA31" w14:textId="4CD5CB95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</w:t>
            </w:r>
            <w:r w:rsidR="00D14A82">
              <w:rPr>
                <w:rFonts w:ascii="Browallia New" w:hAnsi="Browallia New" w:cs="Browallia New" w:hint="cs"/>
                <w:sz w:val="22"/>
                <w:szCs w:val="22"/>
                <w:cs/>
              </w:rPr>
              <w:t>ให้บริการร่วม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A83F45C" w14:textId="5CA8876F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8171DF8" w14:textId="12D3983C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BD64B8" w:rsidRPr="00847D5E" w14:paraId="0A7F47AC" w14:textId="77777777" w:rsidTr="00890F68">
        <w:trPr>
          <w:cantSplit/>
          <w:trHeight w:val="261"/>
        </w:trPr>
        <w:tc>
          <w:tcPr>
            <w:tcW w:w="2250" w:type="dxa"/>
            <w:shd w:val="clear" w:color="auto" w:fill="auto"/>
          </w:tcPr>
          <w:p w14:paraId="6F5ACF31" w14:textId="77777777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CB8BE8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0C2F58E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534438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6CE6F2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E49A25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FFA5B2E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288B01B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D8BEB9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1691B6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748E9AA6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36197A8D" w14:textId="134260F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D64B8" w:rsidRPr="00847D5E" w14:paraId="46DDB1DC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4FED39CC" w14:textId="77777777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5ACF164F" w14:textId="77777777" w:rsidR="00BD64B8" w:rsidRPr="00A340A8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597AE50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071632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EB3B8E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5883B0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C0CD40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18F1A0B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E6F355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CF55D7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499D6D75" w14:textId="77777777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2C11EDD4" w14:textId="1DCFD7FB" w:rsidR="00BD64B8" w:rsidRPr="00847D5E" w:rsidRDefault="00BD64B8" w:rsidP="00BD64B8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D64B8" w:rsidRPr="00847D5E" w14:paraId="69B68D9F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41FD2894" w14:textId="71CF04EC" w:rsidR="00BD64B8" w:rsidRPr="00847D5E" w:rsidRDefault="00BD64B8" w:rsidP="00BD64B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229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2566</w:t>
            </w: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280A7F92" w14:textId="7138DB39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12,111,018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5CCDAA8" w14:textId="65D253D8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7,153,359 </w:t>
            </w:r>
          </w:p>
        </w:tc>
        <w:tc>
          <w:tcPr>
            <w:tcW w:w="1134" w:type="dxa"/>
            <w:shd w:val="clear" w:color="auto" w:fill="auto"/>
          </w:tcPr>
          <w:p w14:paraId="0EED37F9" w14:textId="5B1A1F03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109,527,690 </w:t>
            </w:r>
          </w:p>
        </w:tc>
        <w:tc>
          <w:tcPr>
            <w:tcW w:w="1134" w:type="dxa"/>
            <w:shd w:val="clear" w:color="auto" w:fill="auto"/>
          </w:tcPr>
          <w:p w14:paraId="3D89163C" w14:textId="5A8445B1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3,286,835 </w:t>
            </w:r>
          </w:p>
        </w:tc>
        <w:tc>
          <w:tcPr>
            <w:tcW w:w="1134" w:type="dxa"/>
            <w:shd w:val="clear" w:color="auto" w:fill="auto"/>
          </w:tcPr>
          <w:p w14:paraId="4F26E046" w14:textId="0542DA0E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2,252,674 </w:t>
            </w:r>
          </w:p>
        </w:tc>
        <w:tc>
          <w:tcPr>
            <w:tcW w:w="1134" w:type="dxa"/>
            <w:shd w:val="clear" w:color="auto" w:fill="auto"/>
          </w:tcPr>
          <w:p w14:paraId="2176CD86" w14:textId="43D51083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8,925,483 </w:t>
            </w:r>
          </w:p>
        </w:tc>
        <w:tc>
          <w:tcPr>
            <w:tcW w:w="1275" w:type="dxa"/>
            <w:shd w:val="clear" w:color="auto" w:fill="auto"/>
          </w:tcPr>
          <w:p w14:paraId="65B75D54" w14:textId="45D59D30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3,942,893 </w:t>
            </w:r>
          </w:p>
        </w:tc>
        <w:tc>
          <w:tcPr>
            <w:tcW w:w="1276" w:type="dxa"/>
            <w:shd w:val="clear" w:color="auto" w:fill="auto"/>
          </w:tcPr>
          <w:p w14:paraId="46843C94" w14:textId="16218ACC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16,217,812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875D06" w14:textId="26A78AAA" w:rsidR="00BD64B8" w:rsidRPr="006920C5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19AC6F1" w14:textId="396D9098" w:rsidR="00BD64B8" w:rsidRPr="006920C5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</w:tcPr>
          <w:p w14:paraId="5A14C42B" w14:textId="0E0A5356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163,417,764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35DFE" w:rsidRPr="00847D5E" w14:paraId="1C80768F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55E5CFB8" w14:textId="77777777" w:rsidR="00935DFE" w:rsidRPr="00847D5E" w:rsidRDefault="00935DFE" w:rsidP="00935DF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34" w:type="dxa"/>
            <w:shd w:val="clear" w:color="auto" w:fill="auto"/>
          </w:tcPr>
          <w:p w14:paraId="6C5EAC91" w14:textId="4E2DBFCB" w:rsidR="00935DFE" w:rsidRPr="006920C5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22B7C" w:rsidRPr="00022B7C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,000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70F3801" w14:textId="38E308C0" w:rsidR="00935DFE" w:rsidRPr="00847D5E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887,890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DE4459E" w14:textId="621A4AA9" w:rsidR="00935DFE" w:rsidRPr="00847D5E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9,413,165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94FB4A2" w14:textId="4AAB62A7" w:rsidR="00935DFE" w:rsidRPr="006920C5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440,288 </w:t>
            </w:r>
          </w:p>
        </w:tc>
        <w:tc>
          <w:tcPr>
            <w:tcW w:w="1134" w:type="dxa"/>
            <w:shd w:val="clear" w:color="auto" w:fill="auto"/>
          </w:tcPr>
          <w:p w14:paraId="31D19CF8" w14:textId="604879A7" w:rsidR="00935DFE" w:rsidRPr="00847D5E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59,617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17FA212" w14:textId="78A96A88" w:rsidR="00935DFE" w:rsidRPr="006920C5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1,144,278 </w:t>
            </w:r>
          </w:p>
        </w:tc>
        <w:tc>
          <w:tcPr>
            <w:tcW w:w="1275" w:type="dxa"/>
            <w:shd w:val="clear" w:color="auto" w:fill="auto"/>
          </w:tcPr>
          <w:p w14:paraId="28796D6C" w14:textId="52101C7C" w:rsidR="00935DFE" w:rsidRPr="006920C5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249,981 </w:t>
            </w:r>
          </w:p>
        </w:tc>
        <w:tc>
          <w:tcPr>
            <w:tcW w:w="1276" w:type="dxa"/>
            <w:shd w:val="clear" w:color="auto" w:fill="auto"/>
          </w:tcPr>
          <w:p w14:paraId="55679CC1" w14:textId="59B54BD0" w:rsidR="00935DFE" w:rsidRPr="006920C5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6,530,334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7A80A" w14:textId="6BE4A5A0" w:rsidR="00935DFE" w:rsidRPr="006920C5" w:rsidRDefault="00935DFE" w:rsidP="00935DF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</w:tcPr>
          <w:p w14:paraId="50DE6387" w14:textId="167D8633" w:rsidR="00935DFE" w:rsidRPr="006920C5" w:rsidRDefault="00935DFE" w:rsidP="004E6CA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22B7C" w:rsidRPr="00022B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,996,841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02F56DC3" w14:textId="547B7219" w:rsidR="00935DFE" w:rsidRPr="00847D5E" w:rsidRDefault="00935DFE" w:rsidP="00935DF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20,912,394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D64B8" w:rsidRPr="00847D5E" w14:paraId="0EACE7C2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0750FF95" w14:textId="77777777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A103" w14:textId="030E145F" w:rsidR="00BD64B8" w:rsidRPr="00847D5E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</w:tcPr>
          <w:p w14:paraId="7452DE88" w14:textId="0C3088C7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>31,779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A2FFD92" w14:textId="6DB65898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(13,070,289)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E1F8EC0" w14:textId="73999E58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>24,963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BB424E1" w14:textId="3A341829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(27,819)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8F7B05D" w14:textId="55696348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>578,006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135DDE4" w14:textId="283E6DB3" w:rsidR="00BD64B8" w:rsidRPr="006920C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>55,669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A8E4248" w14:textId="1CE51653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(2,440,076)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4D2F0F" w14:textId="5F994EE2" w:rsidR="00BD64B8" w:rsidRPr="006920C5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86ADF74" w14:textId="57C46C28" w:rsidR="00BD64B8" w:rsidRPr="006920C5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</w:tcPr>
          <w:p w14:paraId="5E917E73" w14:textId="23CF8634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(16,228,601)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D64B8" w:rsidRPr="00847D5E" w14:paraId="1B26794A" w14:textId="77777777" w:rsidTr="00890F68">
        <w:trPr>
          <w:cantSplit/>
          <w:trHeight w:val="310"/>
        </w:trPr>
        <w:tc>
          <w:tcPr>
            <w:tcW w:w="2250" w:type="dxa"/>
            <w:shd w:val="clear" w:color="auto" w:fill="auto"/>
          </w:tcPr>
          <w:p w14:paraId="1A43B91F" w14:textId="77777777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1A438" w14:textId="2B443735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A5B689" w14:textId="43894CFF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</w:tcPr>
          <w:p w14:paraId="6C587677" w14:textId="2B62328E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 xml:space="preserve"> 4,290,853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5A520" w14:textId="0E230A84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C73B2" w14:textId="343F2B96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F60EA" w14:textId="6F3DFDE6" w:rsidR="00BD64B8" w:rsidRPr="006920C5" w:rsidRDefault="00BD64B8" w:rsidP="00BD64B8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right="-5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C59E30" w14:textId="0D7900B5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890F6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528597" w14:textId="35325860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1,010,084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F631EE" w14:textId="5E5DF925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A5B7CBB" w14:textId="3D76F801" w:rsidR="00BD64B8" w:rsidRPr="006920C5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</w:tcPr>
          <w:p w14:paraId="78DB966B" w14:textId="3DED2097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 xml:space="preserve"> 5,300,937</w:t>
            </w: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367E" w:rsidRPr="00847D5E" w14:paraId="74BDF72F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2E07DBD5" w14:textId="77777777" w:rsidR="00ED367E" w:rsidRPr="00847D5E" w:rsidRDefault="00ED367E" w:rsidP="00ED367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94CF2" w14:textId="4810D0F8" w:rsidR="00ED367E" w:rsidRPr="00C83BA6" w:rsidRDefault="00022B7C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D367E" w:rsidRPr="00C83BA6">
              <w:rPr>
                <w:rFonts w:ascii="Browallia New" w:hAnsi="Browallia New" w:cs="Browallia New"/>
                <w:sz w:val="22"/>
                <w:szCs w:val="22"/>
              </w:rPr>
              <w:t>2,301,018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59E68F" w14:textId="14D6C484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8,009,470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EEE586" w14:textId="6E57CDF3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110,161,419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E81CF8" w14:textId="1EA010DB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3,702,16</w:t>
            </w:r>
            <w:r w:rsidR="00022B7C" w:rsidRPr="00022B7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C4762" w14:textId="3F780E42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2,284,472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B6D04" w14:textId="3D159F17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9,491,755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D21A60" w14:textId="655D6899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4,137,205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AD29C" w14:textId="6CD027D5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21,318,154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6581D" w14:textId="72885AEB" w:rsidR="00ED367E" w:rsidRPr="00847D5E" w:rsidRDefault="00686D8F" w:rsidP="00686D8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6DA8680" w14:textId="7B48C054" w:rsidR="00ED367E" w:rsidRPr="00847D5E" w:rsidRDefault="00ED367E" w:rsidP="004E6CA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1,996,841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77E5634" w14:textId="7CCA546A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173,402,494</w:t>
            </w:r>
          </w:p>
        </w:tc>
      </w:tr>
      <w:tr w:rsidR="00BD64B8" w:rsidRPr="00847D5E" w14:paraId="78C3AB4D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6A89A69A" w14:textId="0009766B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9484C" w14:textId="7E8CEDF2" w:rsidR="00BD64B8" w:rsidRPr="00C83BA6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3BA6">
              <w:rPr>
                <w:rFonts w:ascii="Browallia New" w:hAnsi="Browallia New" w:cs="Browallia New"/>
                <w:sz w:val="22"/>
                <w:szCs w:val="22"/>
              </w:rPr>
              <w:t>1,580,383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E76A17" w14:textId="0C6BE07A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2,229,729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DF66E" w14:textId="42A2E988" w:rsidR="00BD64B8" w:rsidRPr="00ED7B31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23744C">
              <w:rPr>
                <w:rFonts w:ascii="Browallia New" w:hAnsi="Browallia New" w:cs="Browallia New"/>
                <w:sz w:val="22"/>
                <w:szCs w:val="22"/>
              </w:rPr>
              <w:t>35,</w:t>
            </w:r>
            <w:r w:rsidRPr="008945F9">
              <w:rPr>
                <w:rFonts w:ascii="Browallia New" w:hAnsi="Browallia New" w:cs="Browallia New"/>
                <w:sz w:val="22"/>
                <w:szCs w:val="22"/>
              </w:rPr>
              <w:t>859,539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3C064" w14:textId="0EED7555" w:rsidR="00BD64B8" w:rsidRPr="00847D5E" w:rsidRDefault="00022B7C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BD64B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032</w:t>
            </w:r>
            <w:r w:rsidR="00BD64B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87B6C" w14:textId="6E722FE4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689,830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38F76" w14:textId="0CE1B937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3,216,514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0388AB" w14:textId="566652A6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1,006,470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9EEA0E" w14:textId="243A0377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3,572,737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5DE13" w14:textId="347CF8EB" w:rsidR="00BD64B8" w:rsidRPr="00C3124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15,326,853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BFD04C5" w14:textId="338698EB" w:rsidR="00BD64B8" w:rsidRDefault="00686D8F" w:rsidP="00686D8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2A54136" w14:textId="24AC14D3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5F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5,514,514</w:t>
            </w:r>
          </w:p>
        </w:tc>
      </w:tr>
      <w:tr w:rsidR="00890F68" w:rsidRPr="00847D5E" w14:paraId="79AE8AD9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10EFD26A" w14:textId="3D3E9BC0" w:rsidR="00890F68" w:rsidRPr="00847D5E" w:rsidRDefault="00890F68" w:rsidP="00890F6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โอนเข้า </w:t>
            </w:r>
            <w:r>
              <w:rPr>
                <w:rFonts w:ascii="Browallia New" w:hAnsi="Browallia New" w:cs="Browallia New"/>
                <w:sz w:val="22"/>
                <w:szCs w:val="22"/>
              </w:rPr>
              <w:t>/ 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ออก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7EC0C" w14:textId="02669BB5" w:rsidR="00890F68" w:rsidRPr="00C83BA6" w:rsidRDefault="00890F68" w:rsidP="00890F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3BA6">
              <w:rPr>
                <w:rFonts w:ascii="Browallia New" w:hAnsi="Browallia New" w:cs="Browallia New"/>
                <w:sz w:val="22"/>
                <w:szCs w:val="22"/>
              </w:rPr>
              <w:t>1,996,841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D76366" w14:textId="0779A299" w:rsidR="00890F68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D0E22" w14:textId="605F87A5" w:rsidR="00890F68" w:rsidRPr="00FB1E92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3EC2B" w14:textId="4BE3AA65" w:rsidR="00890F68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801D7" w14:textId="780CBC48" w:rsidR="00890F68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B753E" w14:textId="1B9FFCF6" w:rsidR="00890F68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ED80BA" w14:textId="431F9F7D" w:rsidR="00890F68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011B2" w14:textId="5EDDFDB4" w:rsidR="00890F68" w:rsidRPr="00FB1E92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3C75C" w14:textId="091549C3" w:rsidR="00890F68" w:rsidRPr="0023744C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2E3EB44" w14:textId="6E349871" w:rsidR="00890F68" w:rsidRPr="0023744C" w:rsidRDefault="00890F68" w:rsidP="00890F6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E92">
              <w:rPr>
                <w:rFonts w:ascii="Browallia New" w:hAnsi="Browallia New" w:cs="Browallia New"/>
                <w:sz w:val="22"/>
                <w:szCs w:val="22"/>
                <w:lang w:val="en-GB"/>
              </w:rPr>
              <w:t>(1,996,841)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C5572F" w14:textId="3D329B8D" w:rsidR="00890F68" w:rsidRPr="008945F9" w:rsidRDefault="00890F68" w:rsidP="00890F6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-</w:t>
            </w:r>
          </w:p>
        </w:tc>
      </w:tr>
      <w:tr w:rsidR="00BD64B8" w:rsidRPr="00847D5E" w14:paraId="7D532A8B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333B8FB9" w14:textId="58C7D202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579E9" w14:textId="4EE7581B" w:rsidR="00BD64B8" w:rsidRPr="00C83BA6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3BA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22A0FB" w14:textId="58E5B596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(139,510)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6A603" w14:textId="2288B962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(10,486,500)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9B78FC" w14:textId="1A88FE98" w:rsidR="00BD64B8" w:rsidRPr="00542A35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(13,060)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D48B7" w14:textId="32A53B63" w:rsidR="00BD64B8" w:rsidRPr="00A420B8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B8746" w14:textId="3748F871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(873,763)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614665" w14:textId="2F8962B5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(133,063)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672D9" w14:textId="46ABB652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(2,434,427)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0C6E0" w14:textId="77A14916" w:rsidR="00BD64B8" w:rsidRPr="00C3124E" w:rsidRDefault="00332822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75EF5A0" w14:textId="72C90622" w:rsidR="00BD64B8" w:rsidRPr="00C3124E" w:rsidRDefault="00BD64B8" w:rsidP="00BD64B8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1DA4343" w14:textId="57301529" w:rsidR="00BD64B8" w:rsidRPr="00847D5E" w:rsidRDefault="00BD64B8" w:rsidP="00BD64B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5F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</w:rPr>
              <w:t>14,080,323</w:t>
            </w:r>
            <w:r w:rsidRPr="008945F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90F68" w:rsidRPr="00847D5E" w14:paraId="3526CC65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0127A367" w14:textId="430FDBC2" w:rsidR="00890F68" w:rsidRPr="00847D5E" w:rsidRDefault="00890F68" w:rsidP="00890F6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444E9" w14:textId="59EB9A96" w:rsidR="00890F68" w:rsidRPr="00C83BA6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3BA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C49C13" w14:textId="7761D6F7" w:rsidR="00890F68" w:rsidRPr="008B5D16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A46CC1" w14:textId="0C87E4B5" w:rsidR="00890F68" w:rsidRPr="00847D5E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212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CF884" w14:textId="19E40791" w:rsidR="00890F68" w:rsidRPr="00A420B8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068F9B" w14:textId="547ED067" w:rsidR="00890F68" w:rsidRPr="00A420B8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01B3B" w14:textId="04556717" w:rsidR="00890F68" w:rsidRPr="00A420B8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E182D1" w14:textId="7256DCE3" w:rsidR="00890F68" w:rsidRPr="00A420B8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48AB4" w14:textId="1073FBC8" w:rsidR="00890F68" w:rsidRPr="00847D5E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554,608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A021F" w14:textId="2964F628" w:rsidR="00890F68" w:rsidRPr="00C3124E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AAAC390" w14:textId="20AE682F" w:rsidR="00890F68" w:rsidRPr="00C3124E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1A013DD" w14:textId="4F44B554" w:rsidR="00890F68" w:rsidRPr="00847D5E" w:rsidRDefault="00890F68" w:rsidP="00890F6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9,766,848</w:t>
            </w:r>
          </w:p>
        </w:tc>
      </w:tr>
      <w:tr w:rsidR="00BD64B8" w:rsidRPr="00847D5E" w14:paraId="0856166E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1A4CF8FA" w14:textId="0D61F898" w:rsidR="00BD64B8" w:rsidRPr="00847D5E" w:rsidRDefault="00BD64B8" w:rsidP="00BD64B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856D4" w14:textId="3CC1B3C4" w:rsidR="00BD64B8" w:rsidRPr="00C83BA6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3BA6">
              <w:rPr>
                <w:rFonts w:ascii="Browallia New" w:hAnsi="Browallia New" w:cs="Browallia New"/>
                <w:sz w:val="22"/>
                <w:szCs w:val="22"/>
              </w:rPr>
              <w:t>15,878,242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27CBD8" w14:textId="7C912046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10,099,689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40C96" w14:textId="13E2415B" w:rsidR="00BD64B8" w:rsidRPr="00ED7B31" w:rsidRDefault="00022B7C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BD64B8">
              <w:rPr>
                <w:rFonts w:ascii="Browallia New" w:hAnsi="Browallia New" w:cs="Browallia New"/>
                <w:sz w:val="22"/>
                <w:szCs w:val="22"/>
              </w:rPr>
              <w:t>44,746,698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23BEB7" w14:textId="0603AC76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5,721,559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865B9" w14:textId="39C19C52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2,974,302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432BC5" w14:textId="5A80127B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11,834,506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F2FBEF" w14:textId="2453CCDD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5,010,612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B7D1B8" w14:textId="5FC05D90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23,011,072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56E23" w14:textId="48343213" w:rsidR="00BD64B8" w:rsidRPr="00C3124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15,326,853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1FE3A53" w14:textId="5D10871B" w:rsidR="00BD64B8" w:rsidRDefault="004E74C3" w:rsidP="004E74C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78F1CF1" w14:textId="152B75E6" w:rsidR="00BD64B8" w:rsidRPr="00847D5E" w:rsidRDefault="00BD64B8" w:rsidP="00BD64B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</w:rPr>
              <w:t>234,</w:t>
            </w:r>
            <w:r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Pr="002374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533</w:t>
            </w:r>
          </w:p>
        </w:tc>
      </w:tr>
      <w:tr w:rsidR="00FB1E92" w:rsidRPr="00847D5E" w14:paraId="6D9A8EFE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2B1926A9" w14:textId="77777777" w:rsidR="00E10D77" w:rsidRPr="00847D5E" w:rsidRDefault="00E10D77" w:rsidP="00E10D77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CF323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388C6F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706EF2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CED9D" w14:textId="77777777" w:rsidR="00E10D77" w:rsidRPr="00282ED9" w:rsidRDefault="00E10D77" w:rsidP="00E10D7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4869D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7D0222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7CF09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5E4955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27033F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0458A9D1" w14:textId="77777777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3304382" w14:textId="4DEFD203" w:rsidR="00E10D77" w:rsidRPr="00282ED9" w:rsidRDefault="00E10D77" w:rsidP="00E10D7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u w:val="single"/>
                <w:cs/>
              </w:rPr>
            </w:pPr>
          </w:p>
        </w:tc>
      </w:tr>
      <w:tr w:rsidR="00D14A82" w:rsidRPr="00847D5E" w14:paraId="7DA41706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5D6C8C07" w14:textId="78586E94" w:rsidR="00D14A82" w:rsidRPr="00847D5E" w:rsidRDefault="00D14A82" w:rsidP="00D14A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4CCB9" w14:textId="09F3E5A2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9,652,519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6EA96C" w14:textId="3167995A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2,356,536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69ABC" w14:textId="46DD19CF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58,855,788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4AD392" w14:textId="017108F7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1,568,948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3677F" w14:textId="6BC730F9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1,366,114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C65CDD" w14:textId="71784CB2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6,384,723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E54913" w14:textId="73CF8B16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2,724,638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13FFC" w14:textId="3479D5EA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5,142,983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84BCA" w14:textId="30D58F54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5B3002F" w14:textId="6782D3DB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8707779" w14:textId="77B9B7F1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88,052,249</w:t>
            </w:r>
          </w:p>
        </w:tc>
      </w:tr>
      <w:tr w:rsidR="00D14A82" w:rsidRPr="00847D5E" w14:paraId="6371C72A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301FABF5" w14:textId="77777777" w:rsidR="00D14A82" w:rsidRPr="00847D5E" w:rsidRDefault="00D14A82" w:rsidP="00D14A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490F9" w14:textId="69A8B38C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1,841,366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0A786D" w14:textId="0FFD14B9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1,320,741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AAA84" w14:textId="4876F0D8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11,086,748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C5748" w14:textId="7500F506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647,327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D2A03" w14:textId="5C18B5EB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313,7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E1B284" w14:textId="36C78B67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1,630,483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8A74B5" w14:textId="2D3FA306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534,211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BF5E2" w14:textId="190B2A4B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5,458,725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BAC98" w14:textId="6ABD284F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C7549FC" w14:textId="0E093CE6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E04A670" w14:textId="35D0D16B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22,833,320</w:t>
            </w:r>
          </w:p>
        </w:tc>
      </w:tr>
      <w:tr w:rsidR="00D14A82" w:rsidRPr="00847D5E" w14:paraId="7EE0D4BA" w14:textId="77777777" w:rsidTr="00890F68">
        <w:trPr>
          <w:cantSplit/>
          <w:trHeight w:hRule="exact" w:val="471"/>
        </w:trPr>
        <w:tc>
          <w:tcPr>
            <w:tcW w:w="2250" w:type="dxa"/>
            <w:shd w:val="clear" w:color="auto" w:fill="auto"/>
          </w:tcPr>
          <w:p w14:paraId="1EF2841B" w14:textId="77777777" w:rsidR="00D14A82" w:rsidRPr="00847D5E" w:rsidRDefault="00D14A82" w:rsidP="00D14A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2BE39" w14:textId="73F4AC1E" w:rsidR="00D14A82" w:rsidRPr="004C03AD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08764F" w14:textId="38E34F3A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(19,532)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F9A3A" w14:textId="0D7C7129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(9,652,179)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C81A1" w14:textId="0478446B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(21,638)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5E02C" w14:textId="3FA9A84D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(27,810)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5B3EE" w14:textId="24397BCB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(563,409)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4470EE" w14:textId="076F6531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(48,587)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D082A" w14:textId="5A36BF65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(115,760)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BAA2B" w14:textId="6E760790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D312C5B" w14:textId="6239D992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81F2BD2" w14:textId="3926E9DD" w:rsidR="00D14A82" w:rsidRPr="00847D5E" w:rsidRDefault="00D14A82" w:rsidP="00D14A8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(10,448,915)</w:t>
            </w:r>
          </w:p>
        </w:tc>
      </w:tr>
      <w:tr w:rsidR="00D14A82" w:rsidRPr="00847D5E" w14:paraId="6AAD7981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124DE1AE" w14:textId="77777777" w:rsidR="00D14A82" w:rsidRPr="00847D5E" w:rsidRDefault="00D14A82" w:rsidP="00D14A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7784C" w14:textId="3E9F60DE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11,493,885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2EDC44" w14:textId="455475BE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3,657,745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502AF" w14:textId="2EC5FCB4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60,290,357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04AF4B" w14:textId="7BFD55DF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2,194,637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5A12B" w14:textId="2D58BF6C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1,652,023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4CF0E" w14:textId="626F7FEC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7,451,797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481D29" w14:textId="7F5DC83A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3,210,262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375E6" w14:textId="1D60BD02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10,485,948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EC0B7" w14:textId="2F0BE1E0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0DD6F41" w14:textId="44A459F3" w:rsidR="00D14A82" w:rsidRPr="00847D5E" w:rsidRDefault="00D14A82" w:rsidP="00D14A8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20C5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1EE7C1" w14:textId="7CF56445" w:rsidR="00D14A82" w:rsidRPr="00847D5E" w:rsidRDefault="00D14A82" w:rsidP="00D14A8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100,436,654</w:t>
            </w:r>
          </w:p>
        </w:tc>
      </w:tr>
      <w:tr w:rsidR="00ED367E" w:rsidRPr="00847D5E" w14:paraId="44D833D6" w14:textId="77777777" w:rsidTr="00890F68">
        <w:trPr>
          <w:cantSplit/>
          <w:trHeight w:val="262"/>
        </w:trPr>
        <w:tc>
          <w:tcPr>
            <w:tcW w:w="2250" w:type="dxa"/>
            <w:shd w:val="clear" w:color="auto" w:fill="auto"/>
          </w:tcPr>
          <w:p w14:paraId="1C1B3204" w14:textId="7B9BF52F" w:rsidR="00ED367E" w:rsidRPr="00847D5E" w:rsidRDefault="00ED367E" w:rsidP="00ED367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A895C" w14:textId="54347295" w:rsidR="00ED367E" w:rsidRPr="00847D5E" w:rsidRDefault="00022B7C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D367E"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365</w:t>
            </w:r>
            <w:r w:rsidR="00ED367E"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D367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547A51" w14:textId="7358E88E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1,561,329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564D8" w14:textId="6E652CB4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621A">
              <w:rPr>
                <w:rFonts w:ascii="Browallia New" w:hAnsi="Browallia New" w:cs="Browallia New"/>
                <w:sz w:val="22"/>
                <w:szCs w:val="22"/>
              </w:rPr>
              <w:t>12,</w:t>
            </w:r>
            <w:r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Pr="00ED62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A9022" w14:textId="0E23DF3F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889,903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81DC6" w14:textId="3586C736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402,</w:t>
            </w:r>
            <w:r w:rsidRPr="00ED62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B2253" w14:textId="0E87E2D1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1,791,755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E0AB7C" w14:textId="51DDC215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555,913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1F8C03" w14:textId="0FDD22B7" w:rsidR="00ED367E" w:rsidRPr="00847D5E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5,589,669</w:t>
            </w:r>
          </w:p>
        </w:tc>
        <w:tc>
          <w:tcPr>
            <w:tcW w:w="1134" w:type="dxa"/>
            <w:shd w:val="clear" w:color="auto" w:fill="auto"/>
          </w:tcPr>
          <w:p w14:paraId="5EB2CD23" w14:textId="4060C064" w:rsidR="00ED367E" w:rsidRPr="00847D5E" w:rsidRDefault="00ED367E" w:rsidP="00200C3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>1,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>08,595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122B425" w14:textId="72E5CB36" w:rsidR="00ED367E" w:rsidRPr="00847D5E" w:rsidRDefault="004E74C3" w:rsidP="00ED367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94B325F" w14:textId="5C81F728" w:rsidR="00ED367E" w:rsidRPr="0007017D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017D">
              <w:rPr>
                <w:rFonts w:ascii="Browallia New" w:hAnsi="Browallia New" w:cs="Browallia New"/>
                <w:sz w:val="22"/>
                <w:szCs w:val="22"/>
                <w:lang w:val="en-GB"/>
              </w:rPr>
              <w:t>26,213,72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ED367E" w:rsidRPr="00847D5E" w14:paraId="6D974FF0" w14:textId="77777777" w:rsidTr="00890F68">
        <w:trPr>
          <w:cantSplit/>
          <w:trHeight w:val="262"/>
        </w:trPr>
        <w:tc>
          <w:tcPr>
            <w:tcW w:w="2250" w:type="dxa"/>
            <w:shd w:val="clear" w:color="auto" w:fill="auto"/>
          </w:tcPr>
          <w:p w14:paraId="57C332B2" w14:textId="4C97CF8B" w:rsidR="00ED367E" w:rsidRPr="00847D5E" w:rsidRDefault="00ED367E" w:rsidP="00ED367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CB226" w14:textId="52943195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CB53B1" w14:textId="19FAB74C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(132,890)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678C2" w14:textId="5D0955BD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(6,849,421)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35A94" w14:textId="30D4F5D4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(10,347)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6D123" w14:textId="7934E7B6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E1D860" w14:textId="4812263C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(864,682)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36983F" w14:textId="044C86E9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(123,104)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B5ECC" w14:textId="66760BB0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(2,434,327)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09941" w14:textId="60085543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F4E6E21" w14:textId="21CA7DA6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5342C60" w14:textId="7AE67C07" w:rsidR="00ED367E" w:rsidRPr="0007017D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7017D">
              <w:rPr>
                <w:rFonts w:ascii="Browallia New" w:hAnsi="Browallia New" w:cs="Browallia New"/>
                <w:sz w:val="22"/>
                <w:szCs w:val="22"/>
                <w:lang w:val="en-GB"/>
              </w:rPr>
              <w:t>(10,414,77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7017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D367E" w:rsidRPr="00847D5E" w14:paraId="5F10C969" w14:textId="77777777" w:rsidTr="00890F68">
        <w:trPr>
          <w:cantSplit/>
          <w:trHeight w:val="262"/>
        </w:trPr>
        <w:tc>
          <w:tcPr>
            <w:tcW w:w="2250" w:type="dxa"/>
            <w:shd w:val="clear" w:color="auto" w:fill="auto"/>
          </w:tcPr>
          <w:p w14:paraId="7CF9039D" w14:textId="675645E5" w:rsidR="00ED367E" w:rsidRPr="00847D5E" w:rsidRDefault="00ED367E" w:rsidP="00ED367E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0C8BF4" w14:textId="2A88D5B7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>12,8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61FB77" w14:textId="4024F17B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5,086,184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F8C665" w14:textId="71BDDD49" w:rsidR="00ED367E" w:rsidRPr="00905E0D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05E0D">
              <w:rPr>
                <w:rFonts w:ascii="Browallia New" w:hAnsi="Browallia New" w:cs="Browallia New"/>
                <w:sz w:val="22"/>
                <w:szCs w:val="22"/>
                <w:lang w:val="en-GB"/>
              </w:rPr>
              <w:t>66,3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89,958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FD315" w14:textId="5E1E6DCE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74A7">
              <w:rPr>
                <w:rFonts w:ascii="Browallia New" w:hAnsi="Browallia New" w:cs="Browallia New"/>
                <w:sz w:val="22"/>
                <w:szCs w:val="22"/>
                <w:lang w:val="en-GB"/>
              </w:rPr>
              <w:t>3,0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74,193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17D8E" w14:textId="12B881CC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2,054,</w:t>
            </w:r>
            <w:r w:rsidRPr="000E74A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2AA1E0" w14:textId="513BEA5B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8,378,870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9100CA" w14:textId="08D67DEE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3,643,071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82D3C" w14:textId="366180F3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13,641,290</w:t>
            </w:r>
          </w:p>
        </w:tc>
        <w:tc>
          <w:tcPr>
            <w:tcW w:w="1134" w:type="dxa"/>
            <w:shd w:val="clear" w:color="auto" w:fill="auto"/>
          </w:tcPr>
          <w:p w14:paraId="074C2759" w14:textId="47563767" w:rsidR="00ED367E" w:rsidRPr="00847D5E" w:rsidRDefault="00022B7C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D367E"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108</w:t>
            </w:r>
            <w:r w:rsidR="00ED367E"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595</w:t>
            </w:r>
          </w:p>
        </w:tc>
        <w:tc>
          <w:tcPr>
            <w:tcW w:w="1063" w:type="dxa"/>
            <w:shd w:val="clear" w:color="auto" w:fill="auto"/>
          </w:tcPr>
          <w:p w14:paraId="679D397D" w14:textId="03472377" w:rsidR="00ED367E" w:rsidRPr="00847D5E" w:rsidRDefault="004E74C3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F8E3EED" w14:textId="14AB2380" w:rsidR="00ED367E" w:rsidRPr="00847D5E" w:rsidRDefault="00ED367E" w:rsidP="00B523F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22B7C" w:rsidRPr="00022B7C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235,606</w:t>
            </w:r>
          </w:p>
        </w:tc>
      </w:tr>
      <w:tr w:rsidR="00ED367E" w:rsidRPr="00847D5E" w14:paraId="5883CD41" w14:textId="77777777" w:rsidTr="00890F68">
        <w:trPr>
          <w:cantSplit/>
          <w:trHeight w:val="243"/>
        </w:trPr>
        <w:tc>
          <w:tcPr>
            <w:tcW w:w="2250" w:type="dxa"/>
            <w:shd w:val="clear" w:color="auto" w:fill="auto"/>
          </w:tcPr>
          <w:p w14:paraId="71ACF95A" w14:textId="12C7B98B" w:rsidR="00ED367E" w:rsidRPr="009B3E20" w:rsidRDefault="00ED367E" w:rsidP="00ED367E">
            <w:pPr>
              <w:pStyle w:val="Heading6"/>
              <w:ind w:left="162" w:hanging="16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E6DCD9" w14:textId="3566DCF7" w:rsidR="00ED367E" w:rsidRPr="009B3E20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B3261C" w14:textId="604E42D5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9B944" w14:textId="6160F971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D54F48" w14:textId="2BCFE3C0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F2E03" w14:textId="35201B9B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4ED0D" w14:textId="7FA341CC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26DBE6" w14:textId="15ABECAC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EC7AB" w14:textId="22905224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B54F0BD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4E67B22B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ACEBF0B" w14:textId="667C6CD2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14"/>
                <w:szCs w:val="14"/>
                <w:highlight w:val="yellow"/>
                <w:cs/>
                <w:lang w:val="en-GB"/>
              </w:rPr>
            </w:pPr>
          </w:p>
        </w:tc>
      </w:tr>
      <w:tr w:rsidR="00ED367E" w:rsidRPr="00847D5E" w14:paraId="200A190B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6F53BF4B" w14:textId="0E9CC87B" w:rsidR="00ED367E" w:rsidRPr="00847D5E" w:rsidRDefault="00ED367E" w:rsidP="00890F68">
            <w:pPr>
              <w:pStyle w:val="Heading6"/>
              <w:ind w:left="162" w:right="-19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DEA3F7" w14:textId="77777777" w:rsidR="00ED367E" w:rsidRPr="00282ED9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454785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59ED8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BA307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A2639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C93B04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E9C7EB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A75671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AABFF3F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3AFD7732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36BF7B1" w14:textId="7B2AFB73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890F68" w:rsidRPr="00847D5E" w14:paraId="59BBA2E8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536622A9" w14:textId="6681D345" w:rsidR="00890F68" w:rsidRPr="00847D5E" w:rsidRDefault="00890F68" w:rsidP="00890F68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C8464" w14:textId="428F1CB9" w:rsidR="00890F68" w:rsidRPr="00847D5E" w:rsidRDefault="00890F68" w:rsidP="00890F68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7F9F62" w14:textId="3F63E791" w:rsidR="00890F68" w:rsidRPr="00847D5E" w:rsidRDefault="00890F68" w:rsidP="00890F68">
            <w:pP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24F23" w14:textId="5165908C" w:rsidR="00890F68" w:rsidRPr="00847D5E" w:rsidRDefault="00890F68" w:rsidP="00890F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2D811" w14:textId="2878E8D7" w:rsidR="00890F68" w:rsidRPr="00847D5E" w:rsidRDefault="00890F68" w:rsidP="00890F68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7E2A9" w14:textId="1C07A113" w:rsidR="00890F68" w:rsidRPr="00847D5E" w:rsidRDefault="00890F68" w:rsidP="00890F68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F491C" w14:textId="0515555E" w:rsidR="00890F68" w:rsidRPr="00847D5E" w:rsidRDefault="00890F68" w:rsidP="00890F68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44773C" w14:textId="14312514" w:rsidR="00890F68" w:rsidRPr="00847D5E" w:rsidRDefault="00890F68" w:rsidP="00890F68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F1E3F" w14:textId="040D2C3B" w:rsidR="00890F68" w:rsidRPr="00847D5E" w:rsidRDefault="00890F68" w:rsidP="00890F68">
            <w:pPr>
              <w:tabs>
                <w:tab w:val="clear" w:pos="454"/>
                <w:tab w:val="clear" w:pos="680"/>
                <w:tab w:val="clear" w:pos="1871"/>
                <w:tab w:val="left" w:pos="583"/>
                <w:tab w:val="left" w:pos="1065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B7843" w14:textId="61385FF8" w:rsidR="00890F68" w:rsidRPr="00847D5E" w:rsidRDefault="00890F68" w:rsidP="00890F68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DE906DE" w14:textId="3B7A26AF" w:rsidR="00890F68" w:rsidRPr="00C04455" w:rsidRDefault="00890F68" w:rsidP="00890F68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A5854D7" w14:textId="4F9A5A86" w:rsidR="00890F68" w:rsidRPr="00847D5E" w:rsidRDefault="00890F68" w:rsidP="00890F68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</w:tr>
      <w:tr w:rsidR="00890F68" w:rsidRPr="00847D5E" w14:paraId="564821C9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4F199B29" w14:textId="17B0159A" w:rsidR="00890F68" w:rsidRPr="00847D5E" w:rsidRDefault="00890F68" w:rsidP="00890F68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250F5" w14:textId="074DC32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C89168" w14:textId="76EBF069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F2AC9" w14:textId="5FC7B461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(98,756)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918FE" w14:textId="4ABA2834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0960D" w14:textId="3F77F65F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93906" w14:textId="6AACDF3A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BDA63E" w14:textId="6866EF1B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F9D85" w14:textId="3F5412E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3D2C0" w14:textId="23ECFD39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325642A" w14:textId="7EEB7EA0" w:rsidR="00890F68" w:rsidRPr="00C04455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36AE10B" w14:textId="5FB94F55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(98,756)</w:t>
            </w:r>
          </w:p>
        </w:tc>
      </w:tr>
      <w:tr w:rsidR="00890F68" w:rsidRPr="00847D5E" w14:paraId="09527A2E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626160E8" w14:textId="77777777" w:rsidR="00890F68" w:rsidRPr="00847D5E" w:rsidRDefault="00890F68" w:rsidP="00890F68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CF993E" w14:textId="4D43A9F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36CE1E" w14:textId="5494CA1A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E32A1" w14:textId="7660E537" w:rsidR="00890F68" w:rsidRPr="00C77999" w:rsidRDefault="00890F68" w:rsidP="00890F68">
            <w:pPr>
              <w:pBdr>
                <w:bottom w:val="single" w:sz="4" w:space="1" w:color="auto"/>
              </w:pBdr>
              <w:tabs>
                <w:tab w:val="left" w:pos="737"/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C779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9539C" w14:textId="73534EE4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94ABB" w14:textId="0AE324D5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4D794" w14:textId="33AB4E44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F2C0B" w14:textId="1932504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995AF" w14:textId="6C6A467F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CB752C" w14:textId="04DB0711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CE849BF" w14:textId="7A7BDDA8" w:rsidR="00890F68" w:rsidRPr="00C04455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61045CD" w14:textId="6DBA001D" w:rsidR="00890F68" w:rsidRPr="00C77999" w:rsidRDefault="00890F68" w:rsidP="00890F68">
            <w:pPr>
              <w:pBdr>
                <w:bottom w:val="single" w:sz="4" w:space="1" w:color="auto"/>
              </w:pBdr>
              <w:tabs>
                <w:tab w:val="left" w:pos="737"/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C7799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</w:tr>
      <w:tr w:rsidR="00890F68" w:rsidRPr="00847D5E" w14:paraId="142F110D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00164A85" w14:textId="144319D4" w:rsidR="00890F68" w:rsidRPr="00847D5E" w:rsidRDefault="00890F68" w:rsidP="00890F68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358523" w14:textId="103F1743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452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</w:t>
            </w:r>
            <w:r w:rsidRPr="0094521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419218" w14:textId="630EAF9D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8E6615" w14:textId="7AE0EFCD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EF26B" w14:textId="3894189F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6D4F5" w14:textId="6DA0B7B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4658F" w14:textId="1BCF8AFC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A925BE" w14:textId="03ADB5A2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9E188" w14:textId="2257AF4D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E13D1" w14:textId="5286A09C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A91B1BD" w14:textId="1F5FB7C3" w:rsidR="00890F68" w:rsidRPr="00A206DC" w:rsidRDefault="00890F68" w:rsidP="00890F68">
            <w:pPr>
              <w:pBdr>
                <w:bottom w:val="single" w:sz="4" w:space="1" w:color="auto"/>
              </w:pBdr>
              <w:tabs>
                <w:tab w:val="left" w:pos="753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47B2B0A" w14:textId="55080AC4" w:rsidR="00890F68" w:rsidRPr="00847D5E" w:rsidRDefault="00890F68" w:rsidP="00890F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074</w:t>
            </w:r>
          </w:p>
        </w:tc>
      </w:tr>
      <w:tr w:rsidR="00ED367E" w:rsidRPr="00847D5E" w14:paraId="764E08E6" w14:textId="77777777" w:rsidTr="00890F68">
        <w:trPr>
          <w:cantSplit/>
          <w:trHeight w:val="112"/>
        </w:trPr>
        <w:tc>
          <w:tcPr>
            <w:tcW w:w="2250" w:type="dxa"/>
            <w:shd w:val="clear" w:color="auto" w:fill="auto"/>
          </w:tcPr>
          <w:p w14:paraId="7391270E" w14:textId="77777777" w:rsidR="00ED367E" w:rsidRPr="009B3E20" w:rsidRDefault="00ED367E" w:rsidP="00ED367E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94311C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2CBDBD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77C8D7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09707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8EC6DB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F74D6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E1EED7" w14:textId="77777777" w:rsidR="00ED367E" w:rsidRPr="009B3E20" w:rsidRDefault="00ED367E" w:rsidP="00ED367E">
            <w:pP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47151" w14:textId="77777777" w:rsidR="00ED367E" w:rsidRPr="009B3E20" w:rsidRDefault="00ED367E" w:rsidP="00ED367E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9DAD363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3FC23FC7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8CC07A4" w14:textId="525C735B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ED367E" w:rsidRPr="00847D5E" w14:paraId="6D818913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15F7C0B7" w14:textId="77777777" w:rsidR="00ED367E" w:rsidRPr="00847D5E" w:rsidRDefault="00ED367E" w:rsidP="00ED367E">
            <w:pPr>
              <w:pStyle w:val="Heading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8ECD8" w14:textId="77777777" w:rsidR="00ED367E" w:rsidRPr="00282ED9" w:rsidRDefault="00ED367E" w:rsidP="00ED367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92F56E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E6A6F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A5E642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7F6C30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662ABB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8211BD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EF5647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0930AD2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46F5EA79" w14:textId="77777777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6CDBABC" w14:textId="1A158758" w:rsidR="00ED367E" w:rsidRPr="00282ED9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890F68" w:rsidRPr="00847D5E" w14:paraId="7ED881C7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3EED4FDF" w14:textId="77777777" w:rsidR="00890F68" w:rsidRPr="00847D5E" w:rsidRDefault="00890F68" w:rsidP="00890F6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DEBCA" w14:textId="426AD69C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807,133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6CB0" w14:textId="054BB7D2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4,351,725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B580A4" w14:textId="1ECC8E65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49,687,988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4F237" w14:textId="40730519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1,507,523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9CEB43" w14:textId="24C1EBB0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632,449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A6DE4" w14:textId="22BE48B7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2,039,958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5683BD" w14:textId="68D34954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926,943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8E78A" w14:textId="7E0BDB58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10,832,206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7D1FA" w14:textId="0E9FB57F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A71022D" w14:textId="14C852B7" w:rsidR="00890F68" w:rsidRPr="00176B84" w:rsidRDefault="00890F68" w:rsidP="00890F68">
            <w:pPr>
              <w:pBdr>
                <w:bottom w:val="single" w:sz="12" w:space="1" w:color="auto"/>
              </w:pBdr>
              <w:tabs>
                <w:tab w:val="left" w:pos="753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1,996,841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7A778F7" w14:textId="5FD8BB6D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2,782,766</w:t>
            </w:r>
          </w:p>
        </w:tc>
      </w:tr>
      <w:tr w:rsidR="00890F68" w:rsidRPr="00847D5E" w14:paraId="6C392892" w14:textId="77777777" w:rsidTr="007030A2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47E42C86" w14:textId="1C8D8B53" w:rsidR="00890F68" w:rsidRPr="00847D5E" w:rsidRDefault="00890F68" w:rsidP="00890F68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847D5E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A960BF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8CE1E8" w14:textId="59D885A3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019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C330DD" w14:textId="4F6A4D48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013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64EDF" w14:textId="68EB8B61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78</w:t>
            </w:r>
            <w:r w:rsidRPr="00621BD9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173,666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7CB0E1" w14:textId="100BA840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23744C">
              <w:rPr>
                <w:rFonts w:ascii="Browallia New" w:hAnsi="Browallia New" w:cs="Browallia New"/>
                <w:sz w:val="22"/>
                <w:szCs w:val="22"/>
                <w:lang w:val="en-GB"/>
              </w:rPr>
              <w:t>647,36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A88D9" w14:textId="5264156F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919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0AFE4" w14:textId="3FD006DC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455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E8AD78" w14:textId="51C8EA89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367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3C729" w14:textId="14020FBA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369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782</w:t>
            </w:r>
          </w:p>
        </w:tc>
        <w:tc>
          <w:tcPr>
            <w:tcW w:w="1134" w:type="dxa"/>
            <w:shd w:val="clear" w:color="auto" w:fill="auto"/>
          </w:tcPr>
          <w:p w14:paraId="550C3F64" w14:textId="025D8962" w:rsidR="00890F68" w:rsidRPr="00176B84" w:rsidRDefault="00890F68" w:rsidP="00890F68">
            <w:pPr>
              <w:pBdr>
                <w:bottom w:val="single" w:sz="12" w:space="1" w:color="auto"/>
              </w:pBdr>
              <w:tabs>
                <w:tab w:val="left" w:pos="753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218</w:t>
            </w:r>
            <w:r w:rsidRPr="0023744C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258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9FF4136" w14:textId="6707C31A" w:rsidR="00890F68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1E8D4D1" w14:textId="239C3EAA" w:rsidR="00890F68" w:rsidRPr="00847D5E" w:rsidRDefault="00890F68" w:rsidP="00890F68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118,184,853</w:t>
            </w:r>
          </w:p>
        </w:tc>
      </w:tr>
      <w:tr w:rsidR="00ED367E" w:rsidRPr="00847D5E" w14:paraId="0E97DAA6" w14:textId="77777777" w:rsidTr="00890F68">
        <w:trPr>
          <w:cantSplit/>
          <w:trHeight w:val="196"/>
        </w:trPr>
        <w:tc>
          <w:tcPr>
            <w:tcW w:w="2250" w:type="dxa"/>
            <w:shd w:val="clear" w:color="auto" w:fill="auto"/>
          </w:tcPr>
          <w:p w14:paraId="52F7BEA1" w14:textId="77777777" w:rsidR="00ED367E" w:rsidRPr="009B3E20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5912C3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5318860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4993EF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BCEF1F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2E540D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5B3DC1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35CF671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674B62" w14:textId="77777777" w:rsidR="00ED367E" w:rsidRPr="009B3E20" w:rsidRDefault="00ED367E" w:rsidP="00ED367E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8B3950" w14:textId="77777777" w:rsidR="00ED367E" w:rsidRPr="009B3E20" w:rsidRDefault="00ED367E" w:rsidP="00ED367E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29822932" w14:textId="77777777" w:rsidR="00ED367E" w:rsidRPr="009B3E20" w:rsidRDefault="00ED367E" w:rsidP="00ED367E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15C3AB85" w14:textId="45E043DF" w:rsidR="00ED367E" w:rsidRPr="009B3E20" w:rsidRDefault="00ED367E" w:rsidP="00ED367E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D367E" w:rsidRPr="00847D5E" w14:paraId="59031A81" w14:textId="77777777" w:rsidTr="00890F68">
        <w:trPr>
          <w:cantSplit/>
          <w:trHeight w:val="278"/>
        </w:trPr>
        <w:tc>
          <w:tcPr>
            <w:tcW w:w="5511" w:type="dxa"/>
            <w:gridSpan w:val="4"/>
            <w:shd w:val="clear" w:color="auto" w:fill="auto"/>
          </w:tcPr>
          <w:p w14:paraId="402CB973" w14:textId="0EB04D16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0ED33F61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333478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70BD55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C1C2246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5B9A57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A95E72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384C56D6" w14:textId="45CD9E4A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B3CDD50" w14:textId="4798A3B8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D367E" w:rsidRPr="00847D5E" w14:paraId="421B1B42" w14:textId="77777777" w:rsidTr="00890F68">
        <w:trPr>
          <w:cantSplit/>
          <w:trHeight w:val="278"/>
        </w:trPr>
        <w:tc>
          <w:tcPr>
            <w:tcW w:w="5511" w:type="dxa"/>
            <w:gridSpan w:val="4"/>
            <w:shd w:val="clear" w:color="auto" w:fill="auto"/>
          </w:tcPr>
          <w:p w14:paraId="671CBBE6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</w:tcPr>
          <w:p w14:paraId="54615C1E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17C483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DAB8B8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9ED509A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39CAAE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14A03DC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5CE6EBBB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42171E4" w14:textId="3A498CF1" w:rsidR="00ED367E" w:rsidRPr="00847D5E" w:rsidRDefault="00022B7C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D367E" w:rsidRPr="00847D5E">
              <w:rPr>
                <w:rFonts w:ascii="Browallia New" w:hAnsi="Browallia New" w:cs="Browallia New"/>
                <w:sz w:val="22"/>
                <w:szCs w:val="22"/>
              </w:rPr>
              <w:t>,468,295</w:t>
            </w:r>
          </w:p>
        </w:tc>
      </w:tr>
      <w:tr w:rsidR="00ED367E" w:rsidRPr="00847D5E" w14:paraId="2AEEBC04" w14:textId="77777777" w:rsidTr="00890F68">
        <w:trPr>
          <w:cantSplit/>
          <w:trHeight w:val="278"/>
        </w:trPr>
        <w:tc>
          <w:tcPr>
            <w:tcW w:w="5511" w:type="dxa"/>
            <w:gridSpan w:val="4"/>
            <w:shd w:val="clear" w:color="auto" w:fill="auto"/>
          </w:tcPr>
          <w:p w14:paraId="24F18E51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</w:tcPr>
          <w:p w14:paraId="61ED7D02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E1AFC8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2187BC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8612FB6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70089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D5ABF0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4F6EBB1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C079BBE" w14:textId="21EE563A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11,279,338</w:t>
            </w:r>
          </w:p>
        </w:tc>
      </w:tr>
      <w:tr w:rsidR="00ED367E" w:rsidRPr="00847D5E" w14:paraId="062B4FDC" w14:textId="77777777" w:rsidTr="00890F68">
        <w:trPr>
          <w:cantSplit/>
          <w:trHeight w:val="278"/>
        </w:trPr>
        <w:tc>
          <w:tcPr>
            <w:tcW w:w="5511" w:type="dxa"/>
            <w:gridSpan w:val="4"/>
            <w:shd w:val="clear" w:color="auto" w:fill="auto"/>
          </w:tcPr>
          <w:p w14:paraId="23AF9FD3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2393283D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7B63AE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ABFAE8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FC550F4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BF5CBC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CB17F88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E5F34E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B5565B3" w14:textId="660D7C1C" w:rsidR="00ED367E" w:rsidRPr="00847D5E" w:rsidRDefault="00ED367E" w:rsidP="00ED367E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</w:rPr>
              <w:t>6,085,687</w:t>
            </w:r>
          </w:p>
        </w:tc>
      </w:tr>
      <w:tr w:rsidR="00ED367E" w:rsidRPr="00847D5E" w14:paraId="485BD81B" w14:textId="77777777" w:rsidTr="00890F68">
        <w:trPr>
          <w:cantSplit/>
          <w:trHeight w:val="64"/>
        </w:trPr>
        <w:tc>
          <w:tcPr>
            <w:tcW w:w="2250" w:type="dxa"/>
            <w:shd w:val="clear" w:color="auto" w:fill="auto"/>
          </w:tcPr>
          <w:p w14:paraId="46A35781" w14:textId="77777777" w:rsidR="00ED367E" w:rsidRPr="0019002D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0360CCA1" w14:textId="77777777" w:rsidR="00ED367E" w:rsidRPr="0019002D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396EB05" w14:textId="77777777" w:rsidR="00ED367E" w:rsidRPr="0019002D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C2F0F0" w14:textId="77777777" w:rsidR="00ED367E" w:rsidRPr="0019002D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4A20406" w14:textId="77777777" w:rsidR="00ED367E" w:rsidRPr="0019002D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81360B" w14:textId="77777777" w:rsidR="00ED367E" w:rsidRPr="0019002D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0311FF" w14:textId="77777777" w:rsidR="00ED367E" w:rsidRPr="0019002D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D640DA" w14:textId="77777777" w:rsidR="00ED367E" w:rsidRPr="0019002D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829D2D" w14:textId="77777777" w:rsidR="00ED367E" w:rsidRPr="0019002D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2AD318" w14:textId="77777777" w:rsidR="00ED367E" w:rsidRPr="0019002D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32A14807" w14:textId="77777777" w:rsidR="00ED367E" w:rsidRPr="0019002D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9D480BE" w14:textId="157E8AD8" w:rsidR="00ED367E" w:rsidRPr="00847D5E" w:rsidRDefault="00ED367E" w:rsidP="00ED367E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22,833,320</w:t>
            </w:r>
          </w:p>
        </w:tc>
      </w:tr>
      <w:tr w:rsidR="00ED367E" w:rsidRPr="00847D5E" w14:paraId="425B12C3" w14:textId="77777777" w:rsidTr="00890F68">
        <w:trPr>
          <w:cantSplit/>
          <w:trHeight w:val="99"/>
        </w:trPr>
        <w:tc>
          <w:tcPr>
            <w:tcW w:w="2250" w:type="dxa"/>
            <w:shd w:val="clear" w:color="auto" w:fill="auto"/>
          </w:tcPr>
          <w:p w14:paraId="76CD727C" w14:textId="77777777" w:rsidR="00ED367E" w:rsidRPr="009B3E20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ADEDCB" w14:textId="77777777" w:rsidR="00ED367E" w:rsidRPr="009B3E20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5884A35" w14:textId="77777777" w:rsidR="00ED367E" w:rsidRPr="009B3E20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939556" w14:textId="77777777" w:rsidR="00ED367E" w:rsidRPr="009B3E20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D50C63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16"/>
                <w:szCs w:val="16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490D74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16"/>
                <w:szCs w:val="16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95ECAA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16"/>
                <w:szCs w:val="16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3A50136" w14:textId="77777777" w:rsidR="00ED367E" w:rsidRPr="009B3E20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16"/>
                <w:szCs w:val="16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2C4B17" w14:textId="77777777" w:rsidR="00ED367E" w:rsidRPr="009B3E20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A4955FF" w14:textId="77777777" w:rsidR="00ED367E" w:rsidRPr="009B3E20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0704DA95" w14:textId="77777777" w:rsidR="00ED367E" w:rsidRPr="009B3E20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A74EAA9" w14:textId="7054F9ED" w:rsidR="00ED367E" w:rsidRPr="009B3E20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D367E" w:rsidRPr="00847D5E" w14:paraId="52CEC8F0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0F7DB076" w14:textId="2EFDFB8D" w:rsidR="00ED367E" w:rsidRPr="00847D5E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3E74FF1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BF2CFC8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19EF77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0490D5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3504BC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037377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5718DE5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5D7929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CFDF41C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697A6C07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58AA453" w14:textId="11251BF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D367E" w:rsidRPr="00847D5E" w14:paraId="155ADD0D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470F86CC" w14:textId="1A21DF65" w:rsidR="00ED367E" w:rsidRPr="00847D5E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</w:tcPr>
          <w:p w14:paraId="39B32CC2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9C8D07D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F3263A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0E383D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906CB4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1A7087D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FFD67BF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781D70A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236D81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4985347A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92CC3A9" w14:textId="30961977" w:rsidR="00ED367E" w:rsidRPr="00383E6D" w:rsidRDefault="00022B7C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707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224</w:t>
            </w:r>
          </w:p>
        </w:tc>
      </w:tr>
      <w:tr w:rsidR="00ED367E" w:rsidRPr="00847D5E" w14:paraId="750562F1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205842C3" w14:textId="2083D905" w:rsidR="00ED367E" w:rsidRPr="00847D5E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</w:tcPr>
          <w:p w14:paraId="7505E9AF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EE2DD46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4FCCA0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69FC40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FF1332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902706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536046B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45464A6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4A5FDBB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70097457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F03EF70" w14:textId="6DD8434B" w:rsidR="00ED367E" w:rsidRPr="00383E6D" w:rsidRDefault="00022B7C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129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331</w:t>
            </w:r>
          </w:p>
        </w:tc>
      </w:tr>
      <w:tr w:rsidR="00ED367E" w:rsidRPr="00847D5E" w14:paraId="52C1E09E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368CD805" w14:textId="7D29588C" w:rsidR="00ED367E" w:rsidRPr="00847D5E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54480C8F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B16B47F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175137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693862B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8EFBA1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5851CA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346876D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C640A8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AB419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4F9129BD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00173BE" w14:textId="5731F856" w:rsidR="00ED367E" w:rsidRPr="00383E6D" w:rsidRDefault="00022B7C" w:rsidP="00ED367E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D367E" w:rsidRPr="00383E6D">
              <w:rPr>
                <w:rFonts w:ascii="Browallia New" w:hAnsi="Browallia New" w:cs="Browallia New"/>
                <w:sz w:val="22"/>
                <w:szCs w:val="22"/>
                <w:lang w:val="en-GB"/>
              </w:rPr>
              <w:t>77,16</w:t>
            </w:r>
            <w:r w:rsidR="00ED367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ED367E" w:rsidRPr="00847D5E" w14:paraId="4BDD5CFD" w14:textId="77777777" w:rsidTr="00890F68">
        <w:trPr>
          <w:cantSplit/>
          <w:trHeight w:val="278"/>
        </w:trPr>
        <w:tc>
          <w:tcPr>
            <w:tcW w:w="2250" w:type="dxa"/>
            <w:shd w:val="clear" w:color="auto" w:fill="auto"/>
          </w:tcPr>
          <w:p w14:paraId="3F05D6B4" w14:textId="0645445C" w:rsidR="00ED367E" w:rsidRPr="00847D5E" w:rsidRDefault="00ED367E" w:rsidP="00ED367E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7D5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E0A8E75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607FAE4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30D53F" w14:textId="77777777" w:rsidR="00ED367E" w:rsidRPr="00847D5E" w:rsidRDefault="00ED367E" w:rsidP="00ED367E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71923F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047C36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1E113C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88211C" w14:textId="77777777" w:rsidR="00ED367E" w:rsidRPr="00847D5E" w:rsidRDefault="00ED367E" w:rsidP="00ED367E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6B01BE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2EB64F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50EF4C44" w14:textId="77777777" w:rsidR="00ED367E" w:rsidRPr="00847D5E" w:rsidRDefault="00ED367E" w:rsidP="00ED367E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E14B7D7" w14:textId="299183DE" w:rsidR="00ED367E" w:rsidRPr="00383E6D" w:rsidRDefault="00022B7C" w:rsidP="00ED367E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2"/>
                <w:szCs w:val="22"/>
              </w:rPr>
              <w:t>26</w:t>
            </w:r>
            <w:r w:rsidR="00ED367E" w:rsidRPr="00383E6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ED367E" w:rsidRPr="00383E6D">
              <w:rPr>
                <w:rFonts w:ascii="Browallia New" w:hAnsi="Browallia New" w:cs="Browallia New"/>
                <w:sz w:val="22"/>
                <w:szCs w:val="22"/>
                <w:lang w:val="en-GB"/>
              </w:rPr>
              <w:t>213,72</w:t>
            </w:r>
            <w:r w:rsidR="00ED367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</w:tbl>
    <w:p w14:paraId="56D97FEE" w14:textId="77777777" w:rsidR="0019002D" w:rsidRDefault="0019002D">
      <w:bookmarkStart w:id="7" w:name="_Hlk158281301"/>
      <w:r>
        <w:br w:type="page"/>
      </w:r>
    </w:p>
    <w:tbl>
      <w:tblPr>
        <w:tblW w:w="14642" w:type="dxa"/>
        <w:tblInd w:w="-45" w:type="dxa"/>
        <w:tblLook w:val="0000" w:firstRow="0" w:lastRow="0" w:firstColumn="0" w:lastColumn="0" w:noHBand="0" w:noVBand="0"/>
      </w:tblPr>
      <w:tblGrid>
        <w:gridCol w:w="2835"/>
        <w:gridCol w:w="1130"/>
        <w:gridCol w:w="1210"/>
        <w:gridCol w:w="1260"/>
        <w:gridCol w:w="1134"/>
        <w:gridCol w:w="1116"/>
        <w:gridCol w:w="1134"/>
        <w:gridCol w:w="1296"/>
        <w:gridCol w:w="1233"/>
        <w:gridCol w:w="1156"/>
        <w:gridCol w:w="1138"/>
      </w:tblGrid>
      <w:tr w:rsidR="00286D06" w:rsidRPr="009306F5" w14:paraId="0B3536CA" w14:textId="77777777" w:rsidTr="009306F5">
        <w:trPr>
          <w:cantSplit/>
          <w:trHeight w:val="198"/>
          <w:tblHeader/>
        </w:trPr>
        <w:tc>
          <w:tcPr>
            <w:tcW w:w="2835" w:type="dxa"/>
          </w:tcPr>
          <w:p w14:paraId="78E1B0D8" w14:textId="58412947" w:rsidR="00286D06" w:rsidRPr="009306F5" w:rsidRDefault="00286D06" w:rsidP="0019002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07" w:type="dxa"/>
            <w:gridSpan w:val="10"/>
          </w:tcPr>
          <w:p w14:paraId="054A3739" w14:textId="71FE5AAB" w:rsidR="00286D06" w:rsidRPr="009306F5" w:rsidRDefault="00286D06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86D06" w:rsidRPr="009306F5" w14:paraId="01D90C3E" w14:textId="77777777" w:rsidTr="009306F5">
        <w:trPr>
          <w:cantSplit/>
          <w:trHeight w:val="243"/>
          <w:tblHeader/>
        </w:trPr>
        <w:tc>
          <w:tcPr>
            <w:tcW w:w="2835" w:type="dxa"/>
          </w:tcPr>
          <w:p w14:paraId="04ED1BB8" w14:textId="77777777" w:rsidR="00286D06" w:rsidRPr="009306F5" w:rsidRDefault="00286D0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07" w:type="dxa"/>
            <w:gridSpan w:val="10"/>
          </w:tcPr>
          <w:p w14:paraId="174D0C2E" w14:textId="7426B3E6" w:rsidR="00286D06" w:rsidRPr="009306F5" w:rsidRDefault="00D1181A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</w:t>
            </w:r>
            <w:r w:rsidR="0041479B"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เงินเฉพาะบริษัท</w:t>
            </w:r>
          </w:p>
        </w:tc>
      </w:tr>
      <w:tr w:rsidR="00286D06" w:rsidRPr="009306F5" w14:paraId="6A798858" w14:textId="77777777" w:rsidTr="009306F5">
        <w:trPr>
          <w:cantSplit/>
          <w:trHeight w:val="500"/>
          <w:tblHeader/>
        </w:trPr>
        <w:tc>
          <w:tcPr>
            <w:tcW w:w="2835" w:type="dxa"/>
          </w:tcPr>
          <w:p w14:paraId="138395E3" w14:textId="77777777" w:rsidR="00286D06" w:rsidRPr="009306F5" w:rsidRDefault="00286D06" w:rsidP="007B11D2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0" w:type="dxa"/>
            <w:vAlign w:val="bottom"/>
          </w:tcPr>
          <w:p w14:paraId="020EFB44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210" w:type="dxa"/>
            <w:vAlign w:val="bottom"/>
          </w:tcPr>
          <w:p w14:paraId="13CA0C83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vAlign w:val="bottom"/>
          </w:tcPr>
          <w:p w14:paraId="494EC8E5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เครื่องมือแพทย์ทดลองใช้</w:t>
            </w:r>
          </w:p>
        </w:tc>
        <w:tc>
          <w:tcPr>
            <w:tcW w:w="1134" w:type="dxa"/>
            <w:vAlign w:val="bottom"/>
          </w:tcPr>
          <w:p w14:paraId="6E7DD8B9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1116" w:type="dxa"/>
            <w:vAlign w:val="bottom"/>
          </w:tcPr>
          <w:p w14:paraId="6CF021BF" w14:textId="77777777" w:rsidR="00286D06" w:rsidRPr="009306F5" w:rsidRDefault="00286D06" w:rsidP="00081717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534B95FF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</w:t>
            </w:r>
          </w:p>
          <w:p w14:paraId="15C629FC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6E4573EC" w14:textId="77777777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33" w:type="dxa"/>
          </w:tcPr>
          <w:p w14:paraId="797D1A98" w14:textId="70FE71FF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>เพื่อให้เช่า</w:t>
            </w:r>
          </w:p>
        </w:tc>
        <w:tc>
          <w:tcPr>
            <w:tcW w:w="1156" w:type="dxa"/>
          </w:tcPr>
          <w:p w14:paraId="32D549E0" w14:textId="68295B42" w:rsidR="00286D06" w:rsidRPr="009306F5" w:rsidRDefault="008A1C1A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138" w:type="dxa"/>
            <w:vAlign w:val="bottom"/>
          </w:tcPr>
          <w:p w14:paraId="4F722EC8" w14:textId="763A3A23" w:rsidR="00286D06" w:rsidRPr="009306F5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86D06" w:rsidRPr="009306F5" w14:paraId="11C28F01" w14:textId="77777777" w:rsidTr="009306F5">
        <w:trPr>
          <w:cantSplit/>
          <w:trHeight w:val="278"/>
        </w:trPr>
        <w:tc>
          <w:tcPr>
            <w:tcW w:w="2835" w:type="dxa"/>
          </w:tcPr>
          <w:p w14:paraId="404FBBC2" w14:textId="0EBABF3F" w:rsidR="00286D06" w:rsidRPr="009306F5" w:rsidRDefault="00286D0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30" w:type="dxa"/>
          </w:tcPr>
          <w:p w14:paraId="0E5BD5DB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7427E1FC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9157FED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8D978D9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19FDD6D4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A274D1F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10C66A64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3" w:type="dxa"/>
          </w:tcPr>
          <w:p w14:paraId="26EC46C9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23272713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5164594C" w14:textId="69815F05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86D06" w:rsidRPr="009306F5" w14:paraId="532E5670" w14:textId="77777777" w:rsidTr="009306F5">
        <w:trPr>
          <w:cantSplit/>
          <w:trHeight w:val="278"/>
        </w:trPr>
        <w:tc>
          <w:tcPr>
            <w:tcW w:w="2835" w:type="dxa"/>
          </w:tcPr>
          <w:p w14:paraId="6EAB4437" w14:textId="2D477D2C" w:rsidR="00286D06" w:rsidRPr="009306F5" w:rsidRDefault="00286D0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30" w:type="dxa"/>
          </w:tcPr>
          <w:p w14:paraId="3B64F52E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2B1EC1A6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5F7D246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F4AA086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0CFCE709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D37FA24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78427EC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3" w:type="dxa"/>
          </w:tcPr>
          <w:p w14:paraId="33FC5157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521F3C25" w14:textId="77777777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71C950D1" w14:textId="5D3B9711" w:rsidR="00286D06" w:rsidRPr="009306F5" w:rsidRDefault="00286D0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8541C" w:rsidRPr="009306F5" w14:paraId="56AD4811" w14:textId="77777777" w:rsidTr="009306F5">
        <w:trPr>
          <w:cantSplit/>
          <w:trHeight w:val="278"/>
        </w:trPr>
        <w:tc>
          <w:tcPr>
            <w:tcW w:w="2835" w:type="dxa"/>
          </w:tcPr>
          <w:p w14:paraId="251A36B2" w14:textId="443D892D" w:rsidR="0038541C" w:rsidRPr="009306F5" w:rsidRDefault="0038541C" w:rsidP="0038541C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1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130" w:type="dxa"/>
            <w:vAlign w:val="bottom"/>
          </w:tcPr>
          <w:p w14:paraId="0ECDD9BF" w14:textId="16974B95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12,111,018</w:t>
            </w:r>
          </w:p>
        </w:tc>
        <w:tc>
          <w:tcPr>
            <w:tcW w:w="1210" w:type="dxa"/>
            <w:vAlign w:val="bottom"/>
          </w:tcPr>
          <w:p w14:paraId="0A271F19" w14:textId="453B5D15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7,153,359</w:t>
            </w:r>
          </w:p>
        </w:tc>
        <w:tc>
          <w:tcPr>
            <w:tcW w:w="1260" w:type="dxa"/>
            <w:vAlign w:val="bottom"/>
          </w:tcPr>
          <w:p w14:paraId="19E0CA17" w14:textId="116ED330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109,527,690</w:t>
            </w:r>
          </w:p>
        </w:tc>
        <w:tc>
          <w:tcPr>
            <w:tcW w:w="1134" w:type="dxa"/>
            <w:vAlign w:val="bottom"/>
          </w:tcPr>
          <w:p w14:paraId="5FB59D2F" w14:textId="63A882C5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3,286,835</w:t>
            </w:r>
          </w:p>
        </w:tc>
        <w:tc>
          <w:tcPr>
            <w:tcW w:w="1116" w:type="dxa"/>
            <w:vAlign w:val="bottom"/>
          </w:tcPr>
          <w:p w14:paraId="555C0331" w14:textId="52ADB175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2,252,674</w:t>
            </w:r>
          </w:p>
        </w:tc>
        <w:tc>
          <w:tcPr>
            <w:tcW w:w="1134" w:type="dxa"/>
            <w:vAlign w:val="bottom"/>
          </w:tcPr>
          <w:p w14:paraId="45F356F3" w14:textId="6C7DB2F0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8,925,483</w:t>
            </w:r>
          </w:p>
        </w:tc>
        <w:tc>
          <w:tcPr>
            <w:tcW w:w="1296" w:type="dxa"/>
            <w:vAlign w:val="bottom"/>
          </w:tcPr>
          <w:p w14:paraId="235B948D" w14:textId="2D468E6F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3,942,893</w:t>
            </w:r>
          </w:p>
        </w:tc>
        <w:tc>
          <w:tcPr>
            <w:tcW w:w="1233" w:type="dxa"/>
            <w:vAlign w:val="bottom"/>
          </w:tcPr>
          <w:p w14:paraId="0B5EAAC2" w14:textId="06D30BE0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16,217,812</w:t>
            </w:r>
          </w:p>
        </w:tc>
        <w:tc>
          <w:tcPr>
            <w:tcW w:w="1156" w:type="dxa"/>
          </w:tcPr>
          <w:p w14:paraId="12AA500F" w14:textId="697B31CA" w:rsidR="0038541C" w:rsidRPr="009306F5" w:rsidRDefault="0038541C" w:rsidP="0038541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49C99D88" w14:textId="36321309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163,417,764</w:t>
            </w:r>
          </w:p>
        </w:tc>
      </w:tr>
      <w:tr w:rsidR="0038541C" w:rsidRPr="009306F5" w14:paraId="274F7C73" w14:textId="77777777" w:rsidTr="009306F5">
        <w:trPr>
          <w:cantSplit/>
          <w:trHeight w:val="278"/>
        </w:trPr>
        <w:tc>
          <w:tcPr>
            <w:tcW w:w="2835" w:type="dxa"/>
          </w:tcPr>
          <w:p w14:paraId="6D8C902E" w14:textId="77777777" w:rsidR="0038541C" w:rsidRPr="009306F5" w:rsidRDefault="0038541C" w:rsidP="0038541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0" w:type="dxa"/>
            <w:vAlign w:val="bottom"/>
          </w:tcPr>
          <w:p w14:paraId="77568119" w14:textId="6C5B69B4" w:rsidR="0038541C" w:rsidRPr="009306F5" w:rsidRDefault="00022B7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190</w:t>
            </w:r>
            <w:r w:rsidR="0038541C" w:rsidRPr="009306F5">
              <w:rPr>
                <w:rFonts w:ascii="Browallia New" w:hAnsi="Browallia New" w:cs="Browallia New"/>
                <w:sz w:val="20"/>
                <w:szCs w:val="20"/>
              </w:rPr>
              <w:t>,000</w:t>
            </w:r>
          </w:p>
        </w:tc>
        <w:tc>
          <w:tcPr>
            <w:tcW w:w="1210" w:type="dxa"/>
            <w:vAlign w:val="bottom"/>
          </w:tcPr>
          <w:p w14:paraId="4CA391A5" w14:textId="3C6E5DFE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887,890</w:t>
            </w:r>
          </w:p>
        </w:tc>
        <w:tc>
          <w:tcPr>
            <w:tcW w:w="1260" w:type="dxa"/>
            <w:vAlign w:val="bottom"/>
          </w:tcPr>
          <w:p w14:paraId="3A1740A2" w14:textId="7118A9BE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9,413,165</w:t>
            </w:r>
          </w:p>
        </w:tc>
        <w:tc>
          <w:tcPr>
            <w:tcW w:w="1134" w:type="dxa"/>
            <w:vAlign w:val="bottom"/>
          </w:tcPr>
          <w:p w14:paraId="29174A97" w14:textId="5A34E15F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440,288</w:t>
            </w:r>
          </w:p>
        </w:tc>
        <w:tc>
          <w:tcPr>
            <w:tcW w:w="1116" w:type="dxa"/>
            <w:vAlign w:val="bottom"/>
          </w:tcPr>
          <w:p w14:paraId="7D953E1F" w14:textId="39B6E363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59,617</w:t>
            </w:r>
          </w:p>
        </w:tc>
        <w:tc>
          <w:tcPr>
            <w:tcW w:w="1134" w:type="dxa"/>
            <w:vAlign w:val="bottom"/>
          </w:tcPr>
          <w:p w14:paraId="617D1F19" w14:textId="383E19B1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1,144,278</w:t>
            </w:r>
          </w:p>
        </w:tc>
        <w:tc>
          <w:tcPr>
            <w:tcW w:w="1296" w:type="dxa"/>
            <w:vAlign w:val="bottom"/>
          </w:tcPr>
          <w:p w14:paraId="181EFB65" w14:textId="416C7524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249,981</w:t>
            </w:r>
          </w:p>
        </w:tc>
        <w:tc>
          <w:tcPr>
            <w:tcW w:w="1233" w:type="dxa"/>
            <w:vAlign w:val="bottom"/>
          </w:tcPr>
          <w:p w14:paraId="779F0816" w14:textId="78D6B7BF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6,530,334</w:t>
            </w:r>
          </w:p>
        </w:tc>
        <w:tc>
          <w:tcPr>
            <w:tcW w:w="1156" w:type="dxa"/>
            <w:vAlign w:val="bottom"/>
          </w:tcPr>
          <w:p w14:paraId="5FFC8673" w14:textId="455E9646" w:rsidR="0038541C" w:rsidRPr="009306F5" w:rsidRDefault="00022B7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38541C" w:rsidRPr="009306F5">
              <w:rPr>
                <w:rFonts w:ascii="Browallia New" w:hAnsi="Browallia New" w:cs="Browallia New"/>
                <w:sz w:val="20"/>
                <w:szCs w:val="20"/>
              </w:rPr>
              <w:t>,996,841</w:t>
            </w:r>
            <w:r w:rsidR="0038541C"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</w:p>
        </w:tc>
        <w:tc>
          <w:tcPr>
            <w:tcW w:w="1138" w:type="dxa"/>
            <w:vAlign w:val="bottom"/>
          </w:tcPr>
          <w:p w14:paraId="2B062F40" w14:textId="157BA562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20,912,394</w:t>
            </w:r>
          </w:p>
        </w:tc>
      </w:tr>
      <w:tr w:rsidR="009306F5" w:rsidRPr="009306F5" w14:paraId="5FB8065D" w14:textId="77777777" w:rsidTr="009306F5">
        <w:trPr>
          <w:cantSplit/>
          <w:trHeight w:val="278"/>
        </w:trPr>
        <w:tc>
          <w:tcPr>
            <w:tcW w:w="2835" w:type="dxa"/>
          </w:tcPr>
          <w:p w14:paraId="2F660538" w14:textId="77777777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30" w:type="dxa"/>
            <w:vAlign w:val="bottom"/>
          </w:tcPr>
          <w:p w14:paraId="48AE96FD" w14:textId="6E49E94A" w:rsidR="009306F5" w:rsidRPr="009306F5" w:rsidRDefault="009306F5" w:rsidP="009306F5">
            <w:pPr>
              <w:tabs>
                <w:tab w:val="clear" w:pos="680"/>
                <w:tab w:val="left" w:pos="738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6CE33994" w14:textId="45894139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(31,779)</w:t>
            </w:r>
          </w:p>
        </w:tc>
        <w:tc>
          <w:tcPr>
            <w:tcW w:w="1260" w:type="dxa"/>
            <w:vAlign w:val="bottom"/>
          </w:tcPr>
          <w:p w14:paraId="6424E284" w14:textId="3D9808F7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(13,070,289)</w:t>
            </w:r>
          </w:p>
        </w:tc>
        <w:tc>
          <w:tcPr>
            <w:tcW w:w="1134" w:type="dxa"/>
            <w:vAlign w:val="bottom"/>
          </w:tcPr>
          <w:p w14:paraId="7612D69D" w14:textId="0C9CBCBB" w:rsidR="009306F5" w:rsidRPr="009306F5" w:rsidRDefault="009306F5" w:rsidP="009306F5">
            <w:pPr>
              <w:tabs>
                <w:tab w:val="clear" w:pos="680"/>
                <w:tab w:val="left" w:pos="574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(24,963)</w:t>
            </w:r>
          </w:p>
        </w:tc>
        <w:tc>
          <w:tcPr>
            <w:tcW w:w="1116" w:type="dxa"/>
            <w:vAlign w:val="bottom"/>
          </w:tcPr>
          <w:p w14:paraId="4BC03E1E" w14:textId="740112F8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(27,819)</w:t>
            </w:r>
          </w:p>
        </w:tc>
        <w:tc>
          <w:tcPr>
            <w:tcW w:w="1134" w:type="dxa"/>
            <w:vAlign w:val="bottom"/>
          </w:tcPr>
          <w:p w14:paraId="291BF31F" w14:textId="6841A768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(578,006)</w:t>
            </w:r>
          </w:p>
        </w:tc>
        <w:tc>
          <w:tcPr>
            <w:tcW w:w="1296" w:type="dxa"/>
            <w:vAlign w:val="bottom"/>
          </w:tcPr>
          <w:p w14:paraId="304AA728" w14:textId="39C02F9A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(55,669)</w:t>
            </w:r>
          </w:p>
        </w:tc>
        <w:tc>
          <w:tcPr>
            <w:tcW w:w="1233" w:type="dxa"/>
            <w:vAlign w:val="bottom"/>
          </w:tcPr>
          <w:p w14:paraId="3AFB7A88" w14:textId="1CEEF33A" w:rsidR="009306F5" w:rsidRPr="009306F5" w:rsidRDefault="009306F5" w:rsidP="009306F5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(2,440,076)</w:t>
            </w:r>
          </w:p>
        </w:tc>
        <w:tc>
          <w:tcPr>
            <w:tcW w:w="1156" w:type="dxa"/>
          </w:tcPr>
          <w:p w14:paraId="2FDCE341" w14:textId="15F5A81A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5C987471" w14:textId="0C3EB17C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(16,228,601)</w:t>
            </w:r>
          </w:p>
        </w:tc>
      </w:tr>
      <w:tr w:rsidR="009306F5" w:rsidRPr="009306F5" w14:paraId="1CD5BD99" w14:textId="77777777" w:rsidTr="009306F5">
        <w:trPr>
          <w:cantSplit/>
          <w:trHeight w:val="144"/>
        </w:trPr>
        <w:tc>
          <w:tcPr>
            <w:tcW w:w="2835" w:type="dxa"/>
          </w:tcPr>
          <w:p w14:paraId="7BD9D072" w14:textId="48C15786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โอนสินค้าคงเหลือเป็นสินทรัพย์</w:t>
            </w:r>
          </w:p>
        </w:tc>
        <w:tc>
          <w:tcPr>
            <w:tcW w:w="1130" w:type="dxa"/>
            <w:vAlign w:val="bottom"/>
          </w:tcPr>
          <w:p w14:paraId="0CDDFB42" w14:textId="3AA51607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0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AFCD045" w14:textId="5826CBA8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1260" w:type="dxa"/>
            <w:vAlign w:val="bottom"/>
          </w:tcPr>
          <w:p w14:paraId="0FCEB0E0" w14:textId="0C83FD06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      4,290,853</w:t>
            </w:r>
          </w:p>
        </w:tc>
        <w:tc>
          <w:tcPr>
            <w:tcW w:w="1134" w:type="dxa"/>
            <w:vAlign w:val="bottom"/>
          </w:tcPr>
          <w:p w14:paraId="076431A2" w14:textId="3E8E8FEB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16" w:type="dxa"/>
            <w:vAlign w:val="bottom"/>
          </w:tcPr>
          <w:p w14:paraId="29D0C66E" w14:textId="47E7738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495934BD" w14:textId="6C6BF7D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7E491B23" w14:textId="3D447CEC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 -</w:t>
            </w:r>
          </w:p>
        </w:tc>
        <w:tc>
          <w:tcPr>
            <w:tcW w:w="1233" w:type="dxa"/>
            <w:vAlign w:val="bottom"/>
          </w:tcPr>
          <w:p w14:paraId="68EFBDD9" w14:textId="077939E9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1,010,084           </w:t>
            </w:r>
          </w:p>
        </w:tc>
        <w:tc>
          <w:tcPr>
            <w:tcW w:w="1156" w:type="dxa"/>
          </w:tcPr>
          <w:p w14:paraId="25E7850C" w14:textId="50AF60C2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50530AE4" w14:textId="731FC66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      5,300,937</w:t>
            </w:r>
          </w:p>
        </w:tc>
      </w:tr>
      <w:tr w:rsidR="0038541C" w:rsidRPr="009306F5" w14:paraId="26A1442E" w14:textId="77777777" w:rsidTr="009306F5">
        <w:trPr>
          <w:cantSplit/>
          <w:trHeight w:val="278"/>
        </w:trPr>
        <w:tc>
          <w:tcPr>
            <w:tcW w:w="2835" w:type="dxa"/>
          </w:tcPr>
          <w:p w14:paraId="4ED75838" w14:textId="15A4B02E" w:rsidR="0038541C" w:rsidRPr="009306F5" w:rsidRDefault="0038541C" w:rsidP="0038541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130" w:type="dxa"/>
            <w:vAlign w:val="bottom"/>
          </w:tcPr>
          <w:p w14:paraId="3FF19C37" w14:textId="21FE8CE7" w:rsidR="0038541C" w:rsidRPr="009306F5" w:rsidRDefault="00022B7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38541C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2,301,018</w:t>
            </w:r>
          </w:p>
        </w:tc>
        <w:tc>
          <w:tcPr>
            <w:tcW w:w="1210" w:type="dxa"/>
            <w:vAlign w:val="bottom"/>
          </w:tcPr>
          <w:p w14:paraId="3302CEAF" w14:textId="1E631297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8,009,470</w:t>
            </w:r>
          </w:p>
        </w:tc>
        <w:tc>
          <w:tcPr>
            <w:tcW w:w="1260" w:type="dxa"/>
            <w:vAlign w:val="bottom"/>
          </w:tcPr>
          <w:p w14:paraId="0DBFEE36" w14:textId="25FB37B7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110,161,419</w:t>
            </w:r>
          </w:p>
        </w:tc>
        <w:tc>
          <w:tcPr>
            <w:tcW w:w="1134" w:type="dxa"/>
            <w:vAlign w:val="bottom"/>
          </w:tcPr>
          <w:p w14:paraId="172250E8" w14:textId="64EC6DFE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3,702,16</w:t>
            </w:r>
            <w:r w:rsidR="00022B7C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16" w:type="dxa"/>
            <w:vAlign w:val="bottom"/>
          </w:tcPr>
          <w:p w14:paraId="1A868C1B" w14:textId="37267DD5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2,284,472</w:t>
            </w:r>
          </w:p>
        </w:tc>
        <w:tc>
          <w:tcPr>
            <w:tcW w:w="1134" w:type="dxa"/>
            <w:vAlign w:val="bottom"/>
          </w:tcPr>
          <w:p w14:paraId="36B9A7A6" w14:textId="1A82473C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9,491,755</w:t>
            </w:r>
          </w:p>
        </w:tc>
        <w:tc>
          <w:tcPr>
            <w:tcW w:w="1296" w:type="dxa"/>
            <w:vAlign w:val="bottom"/>
          </w:tcPr>
          <w:p w14:paraId="0B615BDB" w14:textId="22077A33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4,137,205</w:t>
            </w:r>
          </w:p>
        </w:tc>
        <w:tc>
          <w:tcPr>
            <w:tcW w:w="1233" w:type="dxa"/>
            <w:vAlign w:val="bottom"/>
          </w:tcPr>
          <w:p w14:paraId="310D9E27" w14:textId="3ACD8A63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21,318,154</w:t>
            </w:r>
          </w:p>
        </w:tc>
        <w:tc>
          <w:tcPr>
            <w:tcW w:w="1156" w:type="dxa"/>
            <w:vAlign w:val="bottom"/>
          </w:tcPr>
          <w:p w14:paraId="2CAB7C9C" w14:textId="70693E27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1,996,841</w:t>
            </w:r>
          </w:p>
        </w:tc>
        <w:tc>
          <w:tcPr>
            <w:tcW w:w="1138" w:type="dxa"/>
            <w:vAlign w:val="bottom"/>
          </w:tcPr>
          <w:p w14:paraId="7278FD7B" w14:textId="71B3938D" w:rsidR="0038541C" w:rsidRPr="009306F5" w:rsidRDefault="0038541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173,402,494</w:t>
            </w:r>
          </w:p>
        </w:tc>
      </w:tr>
      <w:tr w:rsidR="0038541C" w:rsidRPr="009306F5" w14:paraId="6D951631" w14:textId="77777777" w:rsidTr="009306F5">
        <w:trPr>
          <w:cantSplit/>
          <w:trHeight w:val="278"/>
        </w:trPr>
        <w:tc>
          <w:tcPr>
            <w:tcW w:w="2835" w:type="dxa"/>
          </w:tcPr>
          <w:p w14:paraId="13B1B503" w14:textId="77777777" w:rsidR="0038541C" w:rsidRPr="009306F5" w:rsidRDefault="0038541C" w:rsidP="0038541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0" w:type="dxa"/>
            <w:vAlign w:val="bottom"/>
          </w:tcPr>
          <w:p w14:paraId="073A8318" w14:textId="04BB1B8A" w:rsidR="0038541C" w:rsidRPr="009306F5" w:rsidRDefault="00C4692B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1,419,603</w:t>
            </w:r>
          </w:p>
        </w:tc>
        <w:tc>
          <w:tcPr>
            <w:tcW w:w="1210" w:type="dxa"/>
            <w:vAlign w:val="bottom"/>
          </w:tcPr>
          <w:p w14:paraId="6AC3F061" w14:textId="4D6EFAF3" w:rsidR="0038541C" w:rsidRPr="009306F5" w:rsidRDefault="00022B7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B3015F"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097</w:t>
            </w:r>
            <w:r w:rsidR="00B3015F"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987</w:t>
            </w:r>
          </w:p>
        </w:tc>
        <w:tc>
          <w:tcPr>
            <w:tcW w:w="1260" w:type="dxa"/>
            <w:vAlign w:val="bottom"/>
          </w:tcPr>
          <w:p w14:paraId="79E9B012" w14:textId="10B9A4E2" w:rsidR="0038541C" w:rsidRPr="009306F5" w:rsidRDefault="00476B67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21,</w:t>
            </w:r>
            <w:r w:rsidR="00CC53C1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275,408</w:t>
            </w:r>
          </w:p>
        </w:tc>
        <w:tc>
          <w:tcPr>
            <w:tcW w:w="1134" w:type="dxa"/>
            <w:vAlign w:val="bottom"/>
          </w:tcPr>
          <w:p w14:paraId="1514A5E4" w14:textId="614F0FF4" w:rsidR="0038541C" w:rsidRPr="009306F5" w:rsidRDefault="002F3FCB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1,593,456</w:t>
            </w:r>
          </w:p>
        </w:tc>
        <w:tc>
          <w:tcPr>
            <w:tcW w:w="1116" w:type="dxa"/>
            <w:vAlign w:val="bottom"/>
          </w:tcPr>
          <w:p w14:paraId="542CDF56" w14:textId="31240126" w:rsidR="0038541C" w:rsidRPr="009306F5" w:rsidRDefault="0078380F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689,830</w:t>
            </w:r>
          </w:p>
        </w:tc>
        <w:tc>
          <w:tcPr>
            <w:tcW w:w="1134" w:type="dxa"/>
            <w:vAlign w:val="bottom"/>
          </w:tcPr>
          <w:p w14:paraId="5880D955" w14:textId="4D4CCBCC" w:rsidR="0038541C" w:rsidRPr="009306F5" w:rsidRDefault="002F3FCB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2,948,680</w:t>
            </w:r>
          </w:p>
        </w:tc>
        <w:tc>
          <w:tcPr>
            <w:tcW w:w="1296" w:type="dxa"/>
            <w:vAlign w:val="bottom"/>
          </w:tcPr>
          <w:p w14:paraId="621E6BB7" w14:textId="16332568" w:rsidR="0038541C" w:rsidRPr="009306F5" w:rsidRDefault="002F3FCB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840,365</w:t>
            </w:r>
          </w:p>
        </w:tc>
        <w:tc>
          <w:tcPr>
            <w:tcW w:w="1233" w:type="dxa"/>
            <w:vAlign w:val="bottom"/>
          </w:tcPr>
          <w:p w14:paraId="44174384" w14:textId="432EC785" w:rsidR="0038541C" w:rsidRPr="009306F5" w:rsidRDefault="009021B7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3,572,737</w:t>
            </w:r>
          </w:p>
        </w:tc>
        <w:tc>
          <w:tcPr>
            <w:tcW w:w="1156" w:type="dxa"/>
          </w:tcPr>
          <w:p w14:paraId="1EC4FDE5" w14:textId="0BF55303" w:rsidR="0038541C" w:rsidRPr="009306F5" w:rsidRDefault="00476B67" w:rsidP="00476B67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4B85F858" w14:textId="5AD52331" w:rsidR="0038541C" w:rsidRPr="009306F5" w:rsidRDefault="00022B7C" w:rsidP="0038541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3</w:t>
            </w:r>
            <w:r w:rsidR="00501369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4,438,066</w:t>
            </w:r>
          </w:p>
        </w:tc>
      </w:tr>
      <w:tr w:rsidR="009306F5" w:rsidRPr="009306F5" w14:paraId="566278CB" w14:textId="77777777" w:rsidTr="00E30E74">
        <w:trPr>
          <w:cantSplit/>
          <w:trHeight w:val="278"/>
        </w:trPr>
        <w:tc>
          <w:tcPr>
            <w:tcW w:w="2835" w:type="dxa"/>
          </w:tcPr>
          <w:p w14:paraId="5C5E1F1B" w14:textId="3B5452B4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โอนเข้า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/ (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ออก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0" w:type="dxa"/>
            <w:vAlign w:val="bottom"/>
          </w:tcPr>
          <w:p w14:paraId="21DC48A5" w14:textId="19598799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1,996,841</w:t>
            </w:r>
          </w:p>
        </w:tc>
        <w:tc>
          <w:tcPr>
            <w:tcW w:w="1210" w:type="dxa"/>
          </w:tcPr>
          <w:p w14:paraId="1ADBA2C2" w14:textId="1CB39BC9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</w:tcPr>
          <w:p w14:paraId="76FFA485" w14:textId="32FEC153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48577D6C" w14:textId="65E5774F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16" w:type="dxa"/>
            <w:vAlign w:val="bottom"/>
          </w:tcPr>
          <w:p w14:paraId="5F7382DB" w14:textId="6EA4BB22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6D6FF79A" w14:textId="2C1C1FB5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7B7ACC4C" w14:textId="3E110CC9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 -</w:t>
            </w:r>
          </w:p>
        </w:tc>
        <w:tc>
          <w:tcPr>
            <w:tcW w:w="1233" w:type="dxa"/>
          </w:tcPr>
          <w:p w14:paraId="30FC7B78" w14:textId="519E3B61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11967CF" w14:textId="779AB781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(1,996,841)</w:t>
            </w:r>
          </w:p>
        </w:tc>
        <w:tc>
          <w:tcPr>
            <w:tcW w:w="1138" w:type="dxa"/>
          </w:tcPr>
          <w:p w14:paraId="26B05967" w14:textId="11B5A181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</w:tr>
      <w:tr w:rsidR="009306F5" w:rsidRPr="009306F5" w14:paraId="52A26FBA" w14:textId="77777777" w:rsidTr="00173CBC">
        <w:trPr>
          <w:cantSplit/>
          <w:trHeight w:val="278"/>
        </w:trPr>
        <w:tc>
          <w:tcPr>
            <w:tcW w:w="2835" w:type="dxa"/>
          </w:tcPr>
          <w:p w14:paraId="0B8147EC" w14:textId="6223CCEC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 / 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30" w:type="dxa"/>
            <w:vAlign w:val="bottom"/>
          </w:tcPr>
          <w:p w14:paraId="0BF3358B" w14:textId="09D93AA7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0C59D317" w14:textId="74E594A2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(139,510)</w:t>
            </w:r>
          </w:p>
        </w:tc>
        <w:tc>
          <w:tcPr>
            <w:tcW w:w="1260" w:type="dxa"/>
            <w:vAlign w:val="bottom"/>
          </w:tcPr>
          <w:p w14:paraId="6D03D8AB" w14:textId="2683F254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(10,486,500)</w:t>
            </w:r>
          </w:p>
        </w:tc>
        <w:tc>
          <w:tcPr>
            <w:tcW w:w="1134" w:type="dxa"/>
            <w:vAlign w:val="bottom"/>
          </w:tcPr>
          <w:p w14:paraId="479C049E" w14:textId="2EF45483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(13,060)</w:t>
            </w:r>
          </w:p>
        </w:tc>
        <w:tc>
          <w:tcPr>
            <w:tcW w:w="1116" w:type="dxa"/>
            <w:vAlign w:val="bottom"/>
          </w:tcPr>
          <w:p w14:paraId="4769FBD6" w14:textId="21D8CDDA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47EF23CC" w14:textId="31D569DA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(873,763)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D27E5" w14:textId="634AA7A3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(133,063)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304D6B" w14:textId="420DF114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(2,434,427)</w:t>
            </w:r>
          </w:p>
        </w:tc>
        <w:tc>
          <w:tcPr>
            <w:tcW w:w="1156" w:type="dxa"/>
          </w:tcPr>
          <w:p w14:paraId="4578368E" w14:textId="661C69C2" w:rsidR="009306F5" w:rsidRPr="009306F5" w:rsidRDefault="009306F5" w:rsidP="009306F5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0516B174" w14:textId="13BB2B2B" w:rsidR="009306F5" w:rsidRPr="009306F5" w:rsidRDefault="009306F5" w:rsidP="009306F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14,080,323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9306F5" w:rsidRPr="009306F5" w14:paraId="56E3DAF3" w14:textId="77777777" w:rsidTr="00D378D9">
        <w:trPr>
          <w:cantSplit/>
          <w:trHeight w:val="278"/>
        </w:trPr>
        <w:tc>
          <w:tcPr>
            <w:tcW w:w="2835" w:type="dxa"/>
          </w:tcPr>
          <w:p w14:paraId="3CA52270" w14:textId="77777777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โอนสินค้าคงเหลือเป็นสินทรัพย์</w:t>
            </w:r>
          </w:p>
        </w:tc>
        <w:tc>
          <w:tcPr>
            <w:tcW w:w="1130" w:type="dxa"/>
            <w:vAlign w:val="bottom"/>
          </w:tcPr>
          <w:p w14:paraId="67479D43" w14:textId="75FC73F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</w:tcPr>
          <w:p w14:paraId="416905E8" w14:textId="6B17856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751464B4" w14:textId="4DB2D7EF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9,212,239</w:t>
            </w:r>
          </w:p>
        </w:tc>
        <w:tc>
          <w:tcPr>
            <w:tcW w:w="1134" w:type="dxa"/>
            <w:vAlign w:val="bottom"/>
          </w:tcPr>
          <w:p w14:paraId="2A683BE9" w14:textId="2C90FCE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16" w:type="dxa"/>
            <w:vAlign w:val="bottom"/>
          </w:tcPr>
          <w:p w14:paraId="7BCF307C" w14:textId="4D44465A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5683F2E4" w14:textId="45C6FDB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1F09F9C2" w14:textId="300D1990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 -</w:t>
            </w:r>
          </w:p>
        </w:tc>
        <w:tc>
          <w:tcPr>
            <w:tcW w:w="1233" w:type="dxa"/>
            <w:vAlign w:val="bottom"/>
          </w:tcPr>
          <w:p w14:paraId="5CBF54A7" w14:textId="74742EDD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554,608</w:t>
            </w:r>
          </w:p>
        </w:tc>
        <w:tc>
          <w:tcPr>
            <w:tcW w:w="1156" w:type="dxa"/>
          </w:tcPr>
          <w:p w14:paraId="4F0475C3" w14:textId="70FA2163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331F67F4" w14:textId="63C8054C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9,766,847</w:t>
            </w:r>
          </w:p>
        </w:tc>
      </w:tr>
      <w:tr w:rsidR="00E3177D" w:rsidRPr="009306F5" w14:paraId="26CC6BBA" w14:textId="77777777" w:rsidTr="009306F5">
        <w:trPr>
          <w:cantSplit/>
          <w:trHeight w:val="278"/>
        </w:trPr>
        <w:tc>
          <w:tcPr>
            <w:tcW w:w="2835" w:type="dxa"/>
          </w:tcPr>
          <w:p w14:paraId="7E5377E9" w14:textId="3CC43956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130" w:type="dxa"/>
            <w:vAlign w:val="bottom"/>
          </w:tcPr>
          <w:p w14:paraId="13FD3ECC" w14:textId="65FE34A6" w:rsidR="00E3177D" w:rsidRPr="009306F5" w:rsidRDefault="00022B7C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15</w:t>
            </w:r>
            <w:r w:rsidR="00E3177D"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717</w:t>
            </w:r>
            <w:r w:rsidR="00E3177D"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462</w:t>
            </w:r>
          </w:p>
        </w:tc>
        <w:tc>
          <w:tcPr>
            <w:tcW w:w="1210" w:type="dxa"/>
            <w:vAlign w:val="bottom"/>
          </w:tcPr>
          <w:p w14:paraId="755ED3D3" w14:textId="0B62A62F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9,967,947</w:t>
            </w:r>
          </w:p>
        </w:tc>
        <w:tc>
          <w:tcPr>
            <w:tcW w:w="1260" w:type="dxa"/>
            <w:vAlign w:val="bottom"/>
          </w:tcPr>
          <w:p w14:paraId="51F13CF0" w14:textId="5DB08D88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130,</w:t>
            </w:r>
            <w:r w:rsidR="00022B7C"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1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566</w:t>
            </w:r>
          </w:p>
        </w:tc>
        <w:tc>
          <w:tcPr>
            <w:tcW w:w="1134" w:type="dxa"/>
            <w:vAlign w:val="bottom"/>
          </w:tcPr>
          <w:p w14:paraId="2EBBA39F" w14:textId="00B4D5AE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5,282,556</w:t>
            </w:r>
          </w:p>
        </w:tc>
        <w:tc>
          <w:tcPr>
            <w:tcW w:w="1116" w:type="dxa"/>
            <w:vAlign w:val="bottom"/>
          </w:tcPr>
          <w:p w14:paraId="6F80DBD5" w14:textId="34762943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2,974,302</w:t>
            </w:r>
          </w:p>
        </w:tc>
        <w:tc>
          <w:tcPr>
            <w:tcW w:w="1134" w:type="dxa"/>
            <w:vAlign w:val="bottom"/>
          </w:tcPr>
          <w:p w14:paraId="3D7E68C0" w14:textId="3419B9E5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11,566,672</w:t>
            </w:r>
          </w:p>
        </w:tc>
        <w:tc>
          <w:tcPr>
            <w:tcW w:w="1296" w:type="dxa"/>
            <w:vAlign w:val="bottom"/>
          </w:tcPr>
          <w:p w14:paraId="358556A8" w14:textId="59FD6144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4,844,507</w:t>
            </w:r>
          </w:p>
        </w:tc>
        <w:tc>
          <w:tcPr>
            <w:tcW w:w="1233" w:type="dxa"/>
            <w:vAlign w:val="bottom"/>
          </w:tcPr>
          <w:p w14:paraId="575A3AC1" w14:textId="68895271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23,011,072</w:t>
            </w:r>
          </w:p>
        </w:tc>
        <w:tc>
          <w:tcPr>
            <w:tcW w:w="1156" w:type="dxa"/>
          </w:tcPr>
          <w:p w14:paraId="2C958D72" w14:textId="0B7CDE90" w:rsidR="00E3177D" w:rsidRPr="009306F5" w:rsidRDefault="00E3177D" w:rsidP="00E3177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3B8CE225" w14:textId="4E5CCDE5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203,527,084</w:t>
            </w:r>
          </w:p>
        </w:tc>
      </w:tr>
      <w:tr w:rsidR="00E3177D" w:rsidRPr="009306F5" w14:paraId="015D477A" w14:textId="77777777" w:rsidTr="009306F5">
        <w:trPr>
          <w:cantSplit/>
          <w:trHeight w:val="278"/>
        </w:trPr>
        <w:tc>
          <w:tcPr>
            <w:tcW w:w="2835" w:type="dxa"/>
          </w:tcPr>
          <w:p w14:paraId="0B4D8096" w14:textId="77777777" w:rsidR="00E3177D" w:rsidRPr="009306F5" w:rsidRDefault="00E3177D" w:rsidP="00E3177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1F829D2C" w14:textId="77777777" w:rsidR="00E3177D" w:rsidRPr="009306F5" w:rsidRDefault="00E3177D" w:rsidP="00E3177D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D47414" w14:textId="77777777" w:rsidR="00E3177D" w:rsidRPr="009306F5" w:rsidRDefault="00E3177D" w:rsidP="00E3177D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1760DF7" w14:textId="77777777" w:rsidR="00E3177D" w:rsidRPr="009306F5" w:rsidRDefault="00E3177D" w:rsidP="00E3177D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9D5F308" w14:textId="77777777" w:rsidR="00E3177D" w:rsidRPr="009306F5" w:rsidRDefault="00E3177D" w:rsidP="00E3177D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73" w:type="dxa"/>
            <w:gridSpan w:val="6"/>
            <w:vAlign w:val="bottom"/>
          </w:tcPr>
          <w:p w14:paraId="49028962" w14:textId="178BD0CC" w:rsidR="00E3177D" w:rsidRPr="009306F5" w:rsidRDefault="00E3177D" w:rsidP="00E3177D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58E6706C" w14:textId="77777777" w:rsidTr="009306F5">
        <w:trPr>
          <w:cantSplit/>
          <w:trHeight w:val="278"/>
        </w:trPr>
        <w:tc>
          <w:tcPr>
            <w:tcW w:w="2835" w:type="dxa"/>
          </w:tcPr>
          <w:p w14:paraId="728BC2BF" w14:textId="77777777" w:rsidR="00E3177D" w:rsidRPr="009306F5" w:rsidRDefault="00E3177D" w:rsidP="00E3177D">
            <w:pPr>
              <w:pStyle w:val="Heading6"/>
              <w:ind w:left="162" w:hanging="162"/>
              <w:rPr>
                <w:rFonts w:ascii="Browallia New" w:hAnsi="Browallia New" w:cs="Browallia New"/>
                <w:lang w:val="en-GB"/>
              </w:rPr>
            </w:pPr>
            <w:r w:rsidRPr="009306F5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30" w:type="dxa"/>
            <w:vAlign w:val="bottom"/>
          </w:tcPr>
          <w:p w14:paraId="7FFD3ECA" w14:textId="093D6EB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315ED45B" w14:textId="2D3C9C1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E05731D" w14:textId="62B0A1D0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21DE106" w14:textId="0646BC40" w:rsidR="00E3177D" w:rsidRPr="009306F5" w:rsidRDefault="00E3177D" w:rsidP="00E3177D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16" w:type="dxa"/>
            <w:vAlign w:val="bottom"/>
          </w:tcPr>
          <w:p w14:paraId="5F4E7393" w14:textId="76326482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FB4CAC8" w14:textId="7490E872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35D44894" w14:textId="3308D2EF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33" w:type="dxa"/>
            <w:vAlign w:val="bottom"/>
          </w:tcPr>
          <w:p w14:paraId="2BF11B27" w14:textId="456E498F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6" w:type="dxa"/>
          </w:tcPr>
          <w:p w14:paraId="4B81A82C" w14:textId="41B48565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38" w:type="dxa"/>
            <w:vAlign w:val="bottom"/>
          </w:tcPr>
          <w:p w14:paraId="5BAB6249" w14:textId="408B792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E3177D" w:rsidRPr="009306F5" w14:paraId="6158F0B0" w14:textId="77777777" w:rsidTr="009306F5">
        <w:trPr>
          <w:cantSplit/>
          <w:trHeight w:val="278"/>
        </w:trPr>
        <w:tc>
          <w:tcPr>
            <w:tcW w:w="2835" w:type="dxa"/>
          </w:tcPr>
          <w:p w14:paraId="1CB2C6E6" w14:textId="14A6F514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1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มกราคม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130" w:type="dxa"/>
            <w:vAlign w:val="bottom"/>
          </w:tcPr>
          <w:p w14:paraId="5C7F827A" w14:textId="6F6DA45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9,652,519</w:t>
            </w:r>
          </w:p>
        </w:tc>
        <w:tc>
          <w:tcPr>
            <w:tcW w:w="1210" w:type="dxa"/>
            <w:vAlign w:val="bottom"/>
          </w:tcPr>
          <w:p w14:paraId="22BD7736" w14:textId="5C4757D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2,356,536</w:t>
            </w:r>
          </w:p>
        </w:tc>
        <w:tc>
          <w:tcPr>
            <w:tcW w:w="1260" w:type="dxa"/>
            <w:vAlign w:val="bottom"/>
          </w:tcPr>
          <w:p w14:paraId="599313E1" w14:textId="38023EE8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58,855,788</w:t>
            </w:r>
          </w:p>
        </w:tc>
        <w:tc>
          <w:tcPr>
            <w:tcW w:w="1134" w:type="dxa"/>
            <w:vAlign w:val="bottom"/>
          </w:tcPr>
          <w:p w14:paraId="7A6E8097" w14:textId="493415A9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1,568,948</w:t>
            </w:r>
          </w:p>
        </w:tc>
        <w:tc>
          <w:tcPr>
            <w:tcW w:w="1116" w:type="dxa"/>
            <w:vAlign w:val="bottom"/>
          </w:tcPr>
          <w:p w14:paraId="7C482999" w14:textId="6E2FC3E4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1,366,114</w:t>
            </w:r>
          </w:p>
        </w:tc>
        <w:tc>
          <w:tcPr>
            <w:tcW w:w="1134" w:type="dxa"/>
            <w:vAlign w:val="bottom"/>
          </w:tcPr>
          <w:p w14:paraId="7770BF73" w14:textId="397AF751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6,384,723</w:t>
            </w:r>
          </w:p>
        </w:tc>
        <w:tc>
          <w:tcPr>
            <w:tcW w:w="1296" w:type="dxa"/>
            <w:vAlign w:val="bottom"/>
          </w:tcPr>
          <w:p w14:paraId="3B6D9C22" w14:textId="3D6EB112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2,724,638</w:t>
            </w:r>
          </w:p>
        </w:tc>
        <w:tc>
          <w:tcPr>
            <w:tcW w:w="1233" w:type="dxa"/>
            <w:vAlign w:val="bottom"/>
          </w:tcPr>
          <w:p w14:paraId="770B99D7" w14:textId="5A8BE6C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5,142,983</w:t>
            </w:r>
          </w:p>
        </w:tc>
        <w:tc>
          <w:tcPr>
            <w:tcW w:w="1156" w:type="dxa"/>
          </w:tcPr>
          <w:p w14:paraId="3B7F6E4F" w14:textId="05E9C11D" w:rsidR="00E3177D" w:rsidRPr="009306F5" w:rsidRDefault="00E3177D" w:rsidP="00E3177D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1319D6FA" w14:textId="5CB9E176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88,052,249</w:t>
            </w:r>
          </w:p>
        </w:tc>
      </w:tr>
      <w:tr w:rsidR="00E3177D" w:rsidRPr="009306F5" w14:paraId="019693CE" w14:textId="77777777" w:rsidTr="009306F5">
        <w:trPr>
          <w:cantSplit/>
          <w:trHeight w:val="278"/>
        </w:trPr>
        <w:tc>
          <w:tcPr>
            <w:tcW w:w="2835" w:type="dxa"/>
          </w:tcPr>
          <w:p w14:paraId="745B24DE" w14:textId="77777777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30" w:type="dxa"/>
            <w:vAlign w:val="bottom"/>
          </w:tcPr>
          <w:p w14:paraId="16D975B8" w14:textId="620B56C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1,841,366</w:t>
            </w:r>
          </w:p>
        </w:tc>
        <w:tc>
          <w:tcPr>
            <w:tcW w:w="1210" w:type="dxa"/>
            <w:vAlign w:val="bottom"/>
          </w:tcPr>
          <w:p w14:paraId="2F85DBDA" w14:textId="680D64F0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1,320,741</w:t>
            </w:r>
          </w:p>
        </w:tc>
        <w:tc>
          <w:tcPr>
            <w:tcW w:w="1260" w:type="dxa"/>
            <w:vAlign w:val="bottom"/>
          </w:tcPr>
          <w:p w14:paraId="3D500307" w14:textId="64E6380E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11,086,748</w:t>
            </w:r>
          </w:p>
        </w:tc>
        <w:tc>
          <w:tcPr>
            <w:tcW w:w="1134" w:type="dxa"/>
            <w:vAlign w:val="bottom"/>
          </w:tcPr>
          <w:p w14:paraId="4190EC4C" w14:textId="6F016E5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647,327</w:t>
            </w:r>
          </w:p>
        </w:tc>
        <w:tc>
          <w:tcPr>
            <w:tcW w:w="1116" w:type="dxa"/>
            <w:vAlign w:val="bottom"/>
          </w:tcPr>
          <w:p w14:paraId="6FC607C2" w14:textId="24F3DA9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313,719</w:t>
            </w:r>
          </w:p>
        </w:tc>
        <w:tc>
          <w:tcPr>
            <w:tcW w:w="1134" w:type="dxa"/>
            <w:vAlign w:val="bottom"/>
          </w:tcPr>
          <w:p w14:paraId="1B2489C0" w14:textId="3A160051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1,630,483</w:t>
            </w:r>
          </w:p>
        </w:tc>
        <w:tc>
          <w:tcPr>
            <w:tcW w:w="1296" w:type="dxa"/>
            <w:vAlign w:val="bottom"/>
          </w:tcPr>
          <w:p w14:paraId="63C5505B" w14:textId="7916EA01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534,211</w:t>
            </w:r>
          </w:p>
        </w:tc>
        <w:tc>
          <w:tcPr>
            <w:tcW w:w="1233" w:type="dxa"/>
            <w:vAlign w:val="bottom"/>
          </w:tcPr>
          <w:p w14:paraId="23A8A973" w14:textId="7F1C2C9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5,458,725</w:t>
            </w:r>
          </w:p>
        </w:tc>
        <w:tc>
          <w:tcPr>
            <w:tcW w:w="1156" w:type="dxa"/>
          </w:tcPr>
          <w:p w14:paraId="56D71EF3" w14:textId="2E349376" w:rsidR="00E3177D" w:rsidRPr="009306F5" w:rsidRDefault="00E3177D" w:rsidP="00E3177D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187953F5" w14:textId="48EFA9C3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22,833,320</w:t>
            </w:r>
          </w:p>
        </w:tc>
      </w:tr>
      <w:tr w:rsidR="009306F5" w:rsidRPr="009306F5" w14:paraId="6B345764" w14:textId="77777777" w:rsidTr="009306F5">
        <w:trPr>
          <w:cantSplit/>
          <w:trHeight w:val="108"/>
        </w:trPr>
        <w:tc>
          <w:tcPr>
            <w:tcW w:w="2835" w:type="dxa"/>
          </w:tcPr>
          <w:p w14:paraId="6C123C3B" w14:textId="0E8F77F8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30" w:type="dxa"/>
            <w:vAlign w:val="bottom"/>
          </w:tcPr>
          <w:p w14:paraId="42C6A780" w14:textId="19DAC566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5A14A926" w14:textId="04C6CBF8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(19,532)</w:t>
            </w:r>
          </w:p>
        </w:tc>
        <w:tc>
          <w:tcPr>
            <w:tcW w:w="1260" w:type="dxa"/>
            <w:vAlign w:val="bottom"/>
          </w:tcPr>
          <w:p w14:paraId="65A9F3DD" w14:textId="598BADA7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(9,652,179)</w:t>
            </w:r>
          </w:p>
        </w:tc>
        <w:tc>
          <w:tcPr>
            <w:tcW w:w="1134" w:type="dxa"/>
            <w:vAlign w:val="bottom"/>
          </w:tcPr>
          <w:p w14:paraId="43FD560D" w14:textId="5E91C139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(21,638)</w:t>
            </w:r>
          </w:p>
        </w:tc>
        <w:tc>
          <w:tcPr>
            <w:tcW w:w="1116" w:type="dxa"/>
            <w:vAlign w:val="bottom"/>
          </w:tcPr>
          <w:p w14:paraId="68DB18B9" w14:textId="18AE949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(27,810)</w:t>
            </w:r>
          </w:p>
        </w:tc>
        <w:tc>
          <w:tcPr>
            <w:tcW w:w="1134" w:type="dxa"/>
            <w:vAlign w:val="bottom"/>
          </w:tcPr>
          <w:p w14:paraId="38504F8B" w14:textId="7C86C8A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(563,409)</w:t>
            </w:r>
          </w:p>
        </w:tc>
        <w:tc>
          <w:tcPr>
            <w:tcW w:w="1296" w:type="dxa"/>
            <w:vAlign w:val="bottom"/>
          </w:tcPr>
          <w:p w14:paraId="7C085545" w14:textId="59CDB006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(48,587)</w:t>
            </w:r>
          </w:p>
        </w:tc>
        <w:tc>
          <w:tcPr>
            <w:tcW w:w="1233" w:type="dxa"/>
            <w:vAlign w:val="bottom"/>
          </w:tcPr>
          <w:p w14:paraId="5B26DF13" w14:textId="42E6B6EA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(115,760)</w:t>
            </w:r>
          </w:p>
        </w:tc>
        <w:tc>
          <w:tcPr>
            <w:tcW w:w="1156" w:type="dxa"/>
          </w:tcPr>
          <w:p w14:paraId="174EF553" w14:textId="4282C152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7D48C180" w14:textId="3AF17FBE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(10,448,915)</w:t>
            </w:r>
          </w:p>
        </w:tc>
      </w:tr>
      <w:tr w:rsidR="00E3177D" w:rsidRPr="009306F5" w14:paraId="2DFDC0A4" w14:textId="77777777" w:rsidTr="009306F5">
        <w:trPr>
          <w:cantSplit/>
          <w:trHeight w:val="278"/>
        </w:trPr>
        <w:tc>
          <w:tcPr>
            <w:tcW w:w="2835" w:type="dxa"/>
          </w:tcPr>
          <w:p w14:paraId="520975F6" w14:textId="0B7F37D5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130" w:type="dxa"/>
            <w:vAlign w:val="bottom"/>
          </w:tcPr>
          <w:p w14:paraId="5C91804E" w14:textId="13C710EB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11,493,885</w:t>
            </w:r>
          </w:p>
        </w:tc>
        <w:tc>
          <w:tcPr>
            <w:tcW w:w="1210" w:type="dxa"/>
            <w:vAlign w:val="bottom"/>
          </w:tcPr>
          <w:p w14:paraId="54F4279F" w14:textId="0581331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3,657,745</w:t>
            </w:r>
          </w:p>
        </w:tc>
        <w:tc>
          <w:tcPr>
            <w:tcW w:w="1260" w:type="dxa"/>
            <w:vAlign w:val="bottom"/>
          </w:tcPr>
          <w:p w14:paraId="35A0DF32" w14:textId="38F3B936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60,290,357</w:t>
            </w:r>
          </w:p>
        </w:tc>
        <w:tc>
          <w:tcPr>
            <w:tcW w:w="1134" w:type="dxa"/>
            <w:vAlign w:val="bottom"/>
          </w:tcPr>
          <w:p w14:paraId="779F523C" w14:textId="3C5CDD92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2,194,637</w:t>
            </w:r>
          </w:p>
        </w:tc>
        <w:tc>
          <w:tcPr>
            <w:tcW w:w="1116" w:type="dxa"/>
            <w:vAlign w:val="bottom"/>
          </w:tcPr>
          <w:p w14:paraId="3622B62B" w14:textId="76831482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1,652,023</w:t>
            </w:r>
          </w:p>
        </w:tc>
        <w:tc>
          <w:tcPr>
            <w:tcW w:w="1134" w:type="dxa"/>
            <w:vAlign w:val="bottom"/>
          </w:tcPr>
          <w:p w14:paraId="6CB35886" w14:textId="0775E9B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7,451,797</w:t>
            </w:r>
          </w:p>
        </w:tc>
        <w:tc>
          <w:tcPr>
            <w:tcW w:w="1296" w:type="dxa"/>
            <w:vAlign w:val="bottom"/>
          </w:tcPr>
          <w:p w14:paraId="375802C4" w14:textId="40563D9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3,210,262</w:t>
            </w:r>
          </w:p>
        </w:tc>
        <w:tc>
          <w:tcPr>
            <w:tcW w:w="1233" w:type="dxa"/>
            <w:vAlign w:val="bottom"/>
          </w:tcPr>
          <w:p w14:paraId="466EFD3B" w14:textId="6B16EA28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10,485,948</w:t>
            </w:r>
          </w:p>
        </w:tc>
        <w:tc>
          <w:tcPr>
            <w:tcW w:w="1156" w:type="dxa"/>
          </w:tcPr>
          <w:p w14:paraId="496B4207" w14:textId="70FAD700" w:rsidR="00E3177D" w:rsidRPr="009306F5" w:rsidRDefault="00E3177D" w:rsidP="00E3177D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2AF5AD15" w14:textId="24F724D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100,436,654</w:t>
            </w:r>
          </w:p>
        </w:tc>
      </w:tr>
      <w:tr w:rsidR="00E3177D" w:rsidRPr="009306F5" w14:paraId="19DFB75F" w14:textId="77777777" w:rsidTr="009306F5">
        <w:trPr>
          <w:cantSplit/>
          <w:trHeight w:val="278"/>
        </w:trPr>
        <w:tc>
          <w:tcPr>
            <w:tcW w:w="2835" w:type="dxa"/>
          </w:tcPr>
          <w:p w14:paraId="77DEF1DA" w14:textId="77777777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30" w:type="dxa"/>
            <w:vAlign w:val="bottom"/>
          </w:tcPr>
          <w:p w14:paraId="4C57C00A" w14:textId="1B8EC864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1,332,138</w:t>
            </w:r>
          </w:p>
        </w:tc>
        <w:tc>
          <w:tcPr>
            <w:tcW w:w="1210" w:type="dxa"/>
            <w:vAlign w:val="bottom"/>
          </w:tcPr>
          <w:p w14:paraId="5D6F1EB7" w14:textId="567B5A0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1,556,280</w:t>
            </w:r>
          </w:p>
        </w:tc>
        <w:tc>
          <w:tcPr>
            <w:tcW w:w="1260" w:type="dxa"/>
            <w:vAlign w:val="bottom"/>
          </w:tcPr>
          <w:p w14:paraId="0AFA3F94" w14:textId="5112B7D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12,</w:t>
            </w:r>
            <w:r w:rsidR="00022B7C" w:rsidRPr="009306F5">
              <w:rPr>
                <w:rFonts w:ascii="Browallia New" w:hAnsi="Browallia New" w:cs="Browallia New" w:hint="cs"/>
                <w:sz w:val="20"/>
                <w:szCs w:val="20"/>
              </w:rPr>
              <w:t>8</w:t>
            </w: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42,119</w:t>
            </w:r>
          </w:p>
        </w:tc>
        <w:tc>
          <w:tcPr>
            <w:tcW w:w="1134" w:type="dxa"/>
            <w:vAlign w:val="bottom"/>
          </w:tcPr>
          <w:p w14:paraId="3D65D63A" w14:textId="607BCF15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860,812</w:t>
            </w:r>
          </w:p>
        </w:tc>
        <w:tc>
          <w:tcPr>
            <w:tcW w:w="1116" w:type="dxa"/>
            <w:vAlign w:val="bottom"/>
          </w:tcPr>
          <w:p w14:paraId="06D83129" w14:textId="6E4623E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402,317</w:t>
            </w:r>
          </w:p>
        </w:tc>
        <w:tc>
          <w:tcPr>
            <w:tcW w:w="1134" w:type="dxa"/>
            <w:vAlign w:val="bottom"/>
          </w:tcPr>
          <w:p w14:paraId="2EE2AD50" w14:textId="1FB05898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1,770,163</w:t>
            </w:r>
          </w:p>
        </w:tc>
        <w:tc>
          <w:tcPr>
            <w:tcW w:w="1296" w:type="dxa"/>
            <w:vAlign w:val="bottom"/>
          </w:tcPr>
          <w:p w14:paraId="491FB17A" w14:textId="51CDFC4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547,27</w:t>
            </w:r>
            <w:r w:rsidR="00F468E7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33" w:type="dxa"/>
            <w:vAlign w:val="bottom"/>
          </w:tcPr>
          <w:p w14:paraId="5FE85FDF" w14:textId="062C32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5,589,669</w:t>
            </w:r>
          </w:p>
        </w:tc>
        <w:tc>
          <w:tcPr>
            <w:tcW w:w="1156" w:type="dxa"/>
          </w:tcPr>
          <w:p w14:paraId="4A89221F" w14:textId="28341167" w:rsidR="00E3177D" w:rsidRPr="009306F5" w:rsidRDefault="00E3177D" w:rsidP="00E3177D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0B2E3F2" w14:textId="7FFE0EC6" w:rsidR="00E3177D" w:rsidRPr="009306F5" w:rsidRDefault="00022B7C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24</w:t>
            </w:r>
            <w:r w:rsidR="00E3177D"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="00E3177D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900,771</w:t>
            </w:r>
          </w:p>
        </w:tc>
      </w:tr>
      <w:tr w:rsidR="009306F5" w:rsidRPr="009306F5" w14:paraId="4FB6C824" w14:textId="77777777" w:rsidTr="00D31596">
        <w:trPr>
          <w:cantSplit/>
          <w:trHeight w:val="278"/>
        </w:trPr>
        <w:tc>
          <w:tcPr>
            <w:tcW w:w="2835" w:type="dxa"/>
          </w:tcPr>
          <w:p w14:paraId="368A861D" w14:textId="250D0FE5" w:rsidR="009306F5" w:rsidRPr="009306F5" w:rsidRDefault="009306F5" w:rsidP="009306F5">
            <w:pPr>
              <w:tabs>
                <w:tab w:val="clear" w:pos="2580"/>
                <w:tab w:val="left" w:pos="2447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ค่าเสื่อมราคาสะสมสำหรับส่วนที่จำหน่าย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 / 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30" w:type="dxa"/>
            <w:vAlign w:val="bottom"/>
          </w:tcPr>
          <w:p w14:paraId="3EE76405" w14:textId="61520A5C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4DF4DDB2" w14:textId="7F4621DC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(132,890)</w:t>
            </w:r>
          </w:p>
        </w:tc>
        <w:tc>
          <w:tcPr>
            <w:tcW w:w="1260" w:type="dxa"/>
            <w:vAlign w:val="bottom"/>
          </w:tcPr>
          <w:p w14:paraId="45E9D340" w14:textId="0C8F90E7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(6,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849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42</w:t>
            </w: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1)</w:t>
            </w:r>
          </w:p>
        </w:tc>
        <w:tc>
          <w:tcPr>
            <w:tcW w:w="1134" w:type="dxa"/>
            <w:vAlign w:val="bottom"/>
          </w:tcPr>
          <w:p w14:paraId="365A1312" w14:textId="03E00774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(10,347)</w:t>
            </w:r>
          </w:p>
        </w:tc>
        <w:tc>
          <w:tcPr>
            <w:tcW w:w="1116" w:type="dxa"/>
            <w:vAlign w:val="bottom"/>
          </w:tcPr>
          <w:p w14:paraId="389A64B1" w14:textId="23248F12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1615BB43" w14:textId="4EA7F7F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(864,682)</w:t>
            </w:r>
          </w:p>
        </w:tc>
        <w:tc>
          <w:tcPr>
            <w:tcW w:w="1296" w:type="dxa"/>
            <w:vAlign w:val="bottom"/>
          </w:tcPr>
          <w:p w14:paraId="5ABDAE76" w14:textId="64BEC425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(123,104)</w:t>
            </w:r>
          </w:p>
        </w:tc>
        <w:tc>
          <w:tcPr>
            <w:tcW w:w="1233" w:type="dxa"/>
            <w:vAlign w:val="bottom"/>
          </w:tcPr>
          <w:p w14:paraId="39DADCC1" w14:textId="234BAA57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(2,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434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327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6" w:type="dxa"/>
          </w:tcPr>
          <w:p w14:paraId="4A76EBBA" w14:textId="77777777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E3645E7" w14:textId="014B8D43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C53A392" w14:textId="288B24DA" w:rsidR="009306F5" w:rsidRPr="009306F5" w:rsidRDefault="009306F5" w:rsidP="009306F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(10,414,771)</w:t>
            </w:r>
          </w:p>
        </w:tc>
      </w:tr>
      <w:tr w:rsidR="00E3177D" w:rsidRPr="009306F5" w14:paraId="4C7B8FF9" w14:textId="77777777" w:rsidTr="009306F5">
        <w:trPr>
          <w:cantSplit/>
          <w:trHeight w:val="278"/>
        </w:trPr>
        <w:tc>
          <w:tcPr>
            <w:tcW w:w="2835" w:type="dxa"/>
          </w:tcPr>
          <w:p w14:paraId="3228FE72" w14:textId="1839D6DE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130" w:type="dxa"/>
            <w:vAlign w:val="bottom"/>
          </w:tcPr>
          <w:p w14:paraId="28ACB5DC" w14:textId="18EE818F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12,826,023</w:t>
            </w:r>
          </w:p>
        </w:tc>
        <w:tc>
          <w:tcPr>
            <w:tcW w:w="1210" w:type="dxa"/>
            <w:vAlign w:val="bottom"/>
          </w:tcPr>
          <w:p w14:paraId="04C98B6C" w14:textId="6E8D7168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5,081,135</w:t>
            </w:r>
          </w:p>
        </w:tc>
        <w:tc>
          <w:tcPr>
            <w:tcW w:w="1260" w:type="dxa"/>
            <w:vAlign w:val="bottom"/>
          </w:tcPr>
          <w:p w14:paraId="42F66130" w14:textId="773FDCFA" w:rsidR="00E3177D" w:rsidRPr="009306F5" w:rsidRDefault="00022B7C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66</w:t>
            </w:r>
            <w:r w:rsidR="00E3177D"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E3177D" w:rsidRPr="009306F5">
              <w:rPr>
                <w:rFonts w:ascii="Browallia New" w:hAnsi="Browallia New" w:cs="Browallia New"/>
                <w:sz w:val="20"/>
                <w:szCs w:val="20"/>
              </w:rPr>
              <w:t>83,055</w:t>
            </w:r>
          </w:p>
        </w:tc>
        <w:tc>
          <w:tcPr>
            <w:tcW w:w="1134" w:type="dxa"/>
            <w:vAlign w:val="bottom"/>
          </w:tcPr>
          <w:p w14:paraId="00FB35B3" w14:textId="102F98CD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3,045,102</w:t>
            </w:r>
          </w:p>
        </w:tc>
        <w:tc>
          <w:tcPr>
            <w:tcW w:w="1116" w:type="dxa"/>
            <w:vAlign w:val="bottom"/>
          </w:tcPr>
          <w:p w14:paraId="4047BD8A" w14:textId="300FE92E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2,054,340</w:t>
            </w:r>
          </w:p>
        </w:tc>
        <w:tc>
          <w:tcPr>
            <w:tcW w:w="1134" w:type="dxa"/>
            <w:vAlign w:val="bottom"/>
          </w:tcPr>
          <w:p w14:paraId="1B3F22BD" w14:textId="2DF178D7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8,357,278</w:t>
            </w:r>
          </w:p>
        </w:tc>
        <w:tc>
          <w:tcPr>
            <w:tcW w:w="1296" w:type="dxa"/>
            <w:vAlign w:val="bottom"/>
          </w:tcPr>
          <w:p w14:paraId="6024762A" w14:textId="0B2E7BA0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3,634,430</w:t>
            </w:r>
          </w:p>
        </w:tc>
        <w:tc>
          <w:tcPr>
            <w:tcW w:w="1233" w:type="dxa"/>
            <w:vAlign w:val="bottom"/>
          </w:tcPr>
          <w:p w14:paraId="71D60A5D" w14:textId="4AE77689" w:rsidR="00E3177D" w:rsidRPr="009306F5" w:rsidRDefault="00022B7C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13</w:t>
            </w:r>
            <w:r w:rsidR="00E3177D"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641</w:t>
            </w:r>
            <w:r w:rsidR="00E3177D"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290</w:t>
            </w:r>
          </w:p>
        </w:tc>
        <w:tc>
          <w:tcPr>
            <w:tcW w:w="1156" w:type="dxa"/>
          </w:tcPr>
          <w:p w14:paraId="3938ED9F" w14:textId="4811BAB4" w:rsidR="00E3177D" w:rsidRPr="009306F5" w:rsidRDefault="00E3177D" w:rsidP="00E3177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38" w:type="dxa"/>
            <w:vAlign w:val="bottom"/>
          </w:tcPr>
          <w:p w14:paraId="3B587B36" w14:textId="2985C0A6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114,922,65</w:t>
            </w:r>
            <w:r w:rsidR="00EB08A6"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E3177D" w:rsidRPr="009306F5" w14:paraId="517F979B" w14:textId="77777777" w:rsidTr="009306F5">
        <w:trPr>
          <w:cantSplit/>
          <w:trHeight w:val="278"/>
        </w:trPr>
        <w:tc>
          <w:tcPr>
            <w:tcW w:w="2835" w:type="dxa"/>
          </w:tcPr>
          <w:p w14:paraId="60AEC5AA" w14:textId="77777777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0" w:type="dxa"/>
            <w:vAlign w:val="bottom"/>
          </w:tcPr>
          <w:p w14:paraId="06A2B816" w14:textId="75D3B8DF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B7CCFC0" w14:textId="4C9E73F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E3AD595" w14:textId="2AC7C35C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220B75A" w14:textId="3576D4A0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C26EC36" w14:textId="0D634C6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409867" w14:textId="68AE9A53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37783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CACE375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151EBD92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3F9EFDE9" w14:textId="40263728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3089AB59" w14:textId="77777777" w:rsidTr="009306F5">
        <w:trPr>
          <w:cantSplit/>
          <w:trHeight w:val="243"/>
        </w:trPr>
        <w:tc>
          <w:tcPr>
            <w:tcW w:w="2835" w:type="dxa"/>
          </w:tcPr>
          <w:p w14:paraId="36C1E09B" w14:textId="77777777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0" w:type="dxa"/>
            <w:vAlign w:val="bottom"/>
          </w:tcPr>
          <w:p w14:paraId="46D2653D" w14:textId="4CA9DBAD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082A137" w14:textId="73EFAC1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6F7C77" w14:textId="771ECEC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1606D7FF" w14:textId="76034945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F99015E" w14:textId="78F8A5F3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D641AC" w14:textId="566843AA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A24B1B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E285307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401547E1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C061614" w14:textId="40776973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3B9D424A" w14:textId="77777777" w:rsidTr="009306F5">
        <w:trPr>
          <w:cantSplit/>
          <w:trHeight w:val="126"/>
        </w:trPr>
        <w:tc>
          <w:tcPr>
            <w:tcW w:w="2835" w:type="dxa"/>
          </w:tcPr>
          <w:p w14:paraId="4A9845E4" w14:textId="4CD514F0" w:rsidR="00E3177D" w:rsidRPr="009306F5" w:rsidRDefault="00E3177D" w:rsidP="00E3177D">
            <w:pPr>
              <w:pStyle w:val="Heading6"/>
              <w:ind w:left="162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0" w:type="dxa"/>
            <w:vAlign w:val="bottom"/>
          </w:tcPr>
          <w:p w14:paraId="35F3AE92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07CF23A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465771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3963C91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59E5BA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2EA20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0AE59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3" w:type="dxa"/>
          </w:tcPr>
          <w:p w14:paraId="3417E100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002D403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31F877B" w14:textId="2B9B4DC2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9306F5" w:rsidRPr="009306F5" w14:paraId="340C648F" w14:textId="77777777" w:rsidTr="009306F5">
        <w:trPr>
          <w:cantSplit/>
          <w:trHeight w:val="58"/>
        </w:trPr>
        <w:tc>
          <w:tcPr>
            <w:tcW w:w="2835" w:type="dxa"/>
          </w:tcPr>
          <w:p w14:paraId="6A02AC6B" w14:textId="259114A7" w:rsidR="009306F5" w:rsidRPr="009306F5" w:rsidRDefault="009306F5" w:rsidP="00E3177D">
            <w:pPr>
              <w:pStyle w:val="Heading6"/>
              <w:ind w:left="162" w:hanging="162"/>
              <w:rPr>
                <w:rFonts w:ascii="Browallia New" w:hAnsi="Browallia New" w:cs="Browallia New"/>
                <w:cs/>
              </w:rPr>
            </w:pPr>
            <w:r w:rsidRPr="009306F5">
              <w:rPr>
                <w:rFonts w:ascii="Browallia New" w:hAnsi="Browallia New" w:cs="Browall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0" w:type="dxa"/>
            <w:vAlign w:val="bottom"/>
          </w:tcPr>
          <w:p w14:paraId="039D6BC0" w14:textId="77777777" w:rsidR="009306F5" w:rsidRPr="009306F5" w:rsidRDefault="009306F5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93B6749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F640C0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01EC870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27FC3D7E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CFC538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CDC2E5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3" w:type="dxa"/>
          </w:tcPr>
          <w:p w14:paraId="3BBAA4F5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25715B6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61E89E43" w14:textId="77777777" w:rsidR="009306F5" w:rsidRPr="009306F5" w:rsidRDefault="009306F5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9306F5" w:rsidRPr="009306F5" w14:paraId="671C8FC7" w14:textId="77777777" w:rsidTr="00D53DBF">
        <w:trPr>
          <w:cantSplit/>
          <w:trHeight w:val="278"/>
        </w:trPr>
        <w:tc>
          <w:tcPr>
            <w:tcW w:w="2835" w:type="dxa"/>
          </w:tcPr>
          <w:p w14:paraId="3E2BFD17" w14:textId="16C098C6" w:rsidR="009306F5" w:rsidRPr="009306F5" w:rsidRDefault="009306F5" w:rsidP="009306F5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306F5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1 </w:t>
            </w:r>
            <w:r w:rsidRPr="009306F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มกราคม </w:t>
            </w:r>
            <w:r w:rsidRPr="009306F5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9306F5">
              <w:rPr>
                <w:rFonts w:ascii="Browallia New" w:hAnsi="Browallia New" w:cs="Browallia New"/>
                <w:b w:val="0"/>
                <w:bCs w:val="0"/>
              </w:rPr>
              <w:t>66</w:t>
            </w:r>
          </w:p>
        </w:tc>
        <w:tc>
          <w:tcPr>
            <w:tcW w:w="1130" w:type="dxa"/>
            <w:vAlign w:val="bottom"/>
          </w:tcPr>
          <w:p w14:paraId="0AAD39F7" w14:textId="2DEFB512" w:rsidR="009306F5" w:rsidRPr="009306F5" w:rsidRDefault="009306F5" w:rsidP="009306F5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</w:tcPr>
          <w:p w14:paraId="32956B75" w14:textId="4F3AA3A1" w:rsidR="009306F5" w:rsidRPr="009306F5" w:rsidRDefault="009306F5" w:rsidP="009306F5">
            <w:pP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29484039" w14:textId="210E9A58" w:rsidR="009306F5" w:rsidRPr="009306F5" w:rsidRDefault="009306F5" w:rsidP="009306F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281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830</w:t>
            </w:r>
          </w:p>
        </w:tc>
        <w:tc>
          <w:tcPr>
            <w:tcW w:w="1134" w:type="dxa"/>
            <w:vAlign w:val="bottom"/>
          </w:tcPr>
          <w:p w14:paraId="53D48094" w14:textId="214AB558" w:rsidR="009306F5" w:rsidRPr="009306F5" w:rsidRDefault="009306F5" w:rsidP="009306F5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16" w:type="dxa"/>
            <w:vAlign w:val="bottom"/>
          </w:tcPr>
          <w:p w14:paraId="1A559E9C" w14:textId="5121F6EE" w:rsidR="009306F5" w:rsidRPr="009306F5" w:rsidRDefault="009306F5" w:rsidP="009306F5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61B28F47" w14:textId="04B3B651" w:rsidR="009306F5" w:rsidRPr="009306F5" w:rsidRDefault="009306F5" w:rsidP="009306F5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1A2F7102" w14:textId="56693017" w:rsidR="009306F5" w:rsidRPr="009306F5" w:rsidRDefault="009306F5" w:rsidP="009306F5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90F27E1" w14:textId="43F61878" w:rsidR="009306F5" w:rsidRPr="009306F5" w:rsidRDefault="009306F5" w:rsidP="009306F5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3E857AB4" w14:textId="35533315" w:rsidR="009306F5" w:rsidRPr="009306F5" w:rsidRDefault="009306F5" w:rsidP="009306F5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4579A786" w14:textId="53EE06F3" w:rsidR="009306F5" w:rsidRPr="009306F5" w:rsidRDefault="009306F5" w:rsidP="009306F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281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830</w:t>
            </w:r>
          </w:p>
        </w:tc>
      </w:tr>
      <w:tr w:rsidR="009306F5" w:rsidRPr="009306F5" w14:paraId="797C42B1" w14:textId="77777777" w:rsidTr="00D53DBF">
        <w:trPr>
          <w:cantSplit/>
          <w:trHeight w:val="278"/>
        </w:trPr>
        <w:tc>
          <w:tcPr>
            <w:tcW w:w="2835" w:type="dxa"/>
          </w:tcPr>
          <w:p w14:paraId="06D7D389" w14:textId="501E7F19" w:rsidR="009306F5" w:rsidRPr="009306F5" w:rsidRDefault="009306F5" w:rsidP="009306F5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306F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ลดลง</w:t>
            </w:r>
          </w:p>
        </w:tc>
        <w:tc>
          <w:tcPr>
            <w:tcW w:w="1130" w:type="dxa"/>
            <w:vAlign w:val="bottom"/>
          </w:tcPr>
          <w:p w14:paraId="20DAD642" w14:textId="149FEBAD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</w:tcPr>
          <w:p w14:paraId="065A7141" w14:textId="4DD86354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56B784D5" w14:textId="2AAD24D7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(98,756)</w:t>
            </w:r>
          </w:p>
        </w:tc>
        <w:tc>
          <w:tcPr>
            <w:tcW w:w="1134" w:type="dxa"/>
            <w:vAlign w:val="bottom"/>
          </w:tcPr>
          <w:p w14:paraId="596FBE63" w14:textId="23522623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16" w:type="dxa"/>
            <w:vAlign w:val="bottom"/>
          </w:tcPr>
          <w:p w14:paraId="2EE7C218" w14:textId="7E25A653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0C0DDC4D" w14:textId="4AFE18C3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0AC937B0" w14:textId="1C66D7EC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646A19E0" w14:textId="53159CA4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556F9664" w14:textId="26722A66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34E9695F" w14:textId="2CC34789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(98,756)</w:t>
            </w:r>
          </w:p>
        </w:tc>
      </w:tr>
      <w:tr w:rsidR="009306F5" w:rsidRPr="009306F5" w14:paraId="7D02A1CB" w14:textId="77777777" w:rsidTr="00D53DBF">
        <w:trPr>
          <w:cantSplit/>
          <w:trHeight w:val="278"/>
        </w:trPr>
        <w:tc>
          <w:tcPr>
            <w:tcW w:w="2835" w:type="dxa"/>
          </w:tcPr>
          <w:p w14:paraId="018A35BC" w14:textId="3D3A7237" w:rsidR="009306F5" w:rsidRPr="009306F5" w:rsidRDefault="009306F5" w:rsidP="009306F5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</w:rPr>
            </w:pPr>
            <w:r w:rsidRPr="009306F5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31 </w:t>
            </w:r>
            <w:r w:rsidRPr="009306F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ธันวาคม </w:t>
            </w:r>
            <w:r w:rsidRPr="009306F5">
              <w:rPr>
                <w:rFonts w:ascii="Browallia New" w:hAnsi="Browallia New" w:cs="Browallia New"/>
                <w:b w:val="0"/>
                <w:bCs w:val="0"/>
                <w:lang w:val="en-GB"/>
              </w:rPr>
              <w:t>2566</w:t>
            </w:r>
          </w:p>
        </w:tc>
        <w:tc>
          <w:tcPr>
            <w:tcW w:w="1130" w:type="dxa"/>
            <w:vAlign w:val="bottom"/>
          </w:tcPr>
          <w:p w14:paraId="0A1741D4" w14:textId="77E934BC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</w:tcPr>
          <w:p w14:paraId="394506BB" w14:textId="32490527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28200DED" w14:textId="6CCB1DA6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183,074</w:t>
            </w:r>
          </w:p>
        </w:tc>
        <w:tc>
          <w:tcPr>
            <w:tcW w:w="1134" w:type="dxa"/>
            <w:vAlign w:val="bottom"/>
          </w:tcPr>
          <w:p w14:paraId="70C2F657" w14:textId="597142AC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16" w:type="dxa"/>
            <w:vAlign w:val="bottom"/>
          </w:tcPr>
          <w:p w14:paraId="02715F1F" w14:textId="6A3264F2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525AD0F2" w14:textId="1AFDB3BF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010EC5F6" w14:textId="30762BFD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33" w:type="dxa"/>
            <w:vAlign w:val="bottom"/>
          </w:tcPr>
          <w:p w14:paraId="2ECD2404" w14:textId="7F2732BD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156" w:type="dxa"/>
            <w:vAlign w:val="bottom"/>
          </w:tcPr>
          <w:p w14:paraId="6A337F27" w14:textId="6D8BF438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0EEB8965" w14:textId="2C08FCEB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183,074</w:t>
            </w:r>
          </w:p>
        </w:tc>
      </w:tr>
      <w:tr w:rsidR="009306F5" w:rsidRPr="009306F5" w14:paraId="232EBFC3" w14:textId="77777777" w:rsidTr="00D53DBF">
        <w:trPr>
          <w:cantSplit/>
          <w:trHeight w:val="278"/>
        </w:trPr>
        <w:tc>
          <w:tcPr>
            <w:tcW w:w="2835" w:type="dxa"/>
          </w:tcPr>
          <w:p w14:paraId="5C0AF91E" w14:textId="59DA2C22" w:rsidR="009306F5" w:rsidRPr="009306F5" w:rsidRDefault="009306F5" w:rsidP="009306F5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</w:rPr>
            </w:pPr>
            <w:r w:rsidRPr="009306F5">
              <w:rPr>
                <w:rFonts w:ascii="Browallia New" w:hAnsi="Browallia New" w:cs="Browallia New"/>
                <w:b w:val="0"/>
                <w:bCs w:val="0"/>
              </w:rPr>
              <w:t>31</w:t>
            </w:r>
            <w:r w:rsidRPr="009306F5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b w:val="0"/>
                <w:bCs w:val="0"/>
              </w:rPr>
              <w:t>2567</w:t>
            </w:r>
          </w:p>
        </w:tc>
        <w:tc>
          <w:tcPr>
            <w:tcW w:w="1130" w:type="dxa"/>
            <w:vAlign w:val="bottom"/>
          </w:tcPr>
          <w:p w14:paraId="5E2A2754" w14:textId="55276276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10" w:type="dxa"/>
          </w:tcPr>
          <w:p w14:paraId="12339EA8" w14:textId="09C6B62A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615A3E0A" w14:textId="0123BCDF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183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074</w:t>
            </w:r>
          </w:p>
        </w:tc>
        <w:tc>
          <w:tcPr>
            <w:tcW w:w="1134" w:type="dxa"/>
            <w:vAlign w:val="bottom"/>
          </w:tcPr>
          <w:p w14:paraId="5E0AE983" w14:textId="70DF464C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63AD254C" w14:textId="7A6E4B5B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047CC53B" w14:textId="27397F03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296" w:type="dxa"/>
            <w:vAlign w:val="bottom"/>
          </w:tcPr>
          <w:p w14:paraId="41A71C22" w14:textId="60B7E399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42EF2AEE" w14:textId="30184FEE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6A8A0708" w14:textId="7D2AFE31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6C4EB97C" w14:textId="5C26C67D" w:rsidR="009306F5" w:rsidRPr="009306F5" w:rsidRDefault="009306F5" w:rsidP="00930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183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074</w:t>
            </w:r>
          </w:p>
        </w:tc>
      </w:tr>
      <w:tr w:rsidR="00E3177D" w:rsidRPr="009306F5" w14:paraId="5823E67C" w14:textId="77777777" w:rsidTr="009306F5">
        <w:trPr>
          <w:cantSplit/>
          <w:trHeight w:hRule="exact" w:val="162"/>
        </w:trPr>
        <w:tc>
          <w:tcPr>
            <w:tcW w:w="2835" w:type="dxa"/>
          </w:tcPr>
          <w:p w14:paraId="5823904D" w14:textId="621BD4E8" w:rsidR="00E3177D" w:rsidRPr="009306F5" w:rsidRDefault="00E3177D" w:rsidP="00E3177D">
            <w:pPr>
              <w:pStyle w:val="Heading6"/>
              <w:ind w:left="162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0" w:type="dxa"/>
            <w:vAlign w:val="bottom"/>
          </w:tcPr>
          <w:p w14:paraId="726872B8" w14:textId="77777777" w:rsidR="00E3177D" w:rsidRPr="009306F5" w:rsidRDefault="00E3177D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C05F5DB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BB5938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941A9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3288E369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890617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BB7D1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2BBBCCA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31405FC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274689DF" w14:textId="1443AB6C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6D30F6" w:rsidRPr="009306F5" w14:paraId="5303B80F" w14:textId="77777777" w:rsidTr="009306F5">
        <w:trPr>
          <w:cantSplit/>
          <w:trHeight w:val="278"/>
        </w:trPr>
        <w:tc>
          <w:tcPr>
            <w:tcW w:w="2835" w:type="dxa"/>
          </w:tcPr>
          <w:p w14:paraId="3EDF61E4" w14:textId="60C3B36D" w:rsidR="006D30F6" w:rsidRPr="009306F5" w:rsidRDefault="006D30F6" w:rsidP="00E3177D">
            <w:pPr>
              <w:pStyle w:val="Heading6"/>
              <w:ind w:left="162" w:hanging="162"/>
              <w:rPr>
                <w:rFonts w:ascii="Browallia New" w:hAnsi="Browallia New" w:cs="Browallia New"/>
                <w:cs/>
              </w:rPr>
            </w:pPr>
            <w:r w:rsidRPr="009306F5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130" w:type="dxa"/>
            <w:vAlign w:val="bottom"/>
          </w:tcPr>
          <w:p w14:paraId="1ABB3202" w14:textId="77777777" w:rsidR="006D30F6" w:rsidRPr="009306F5" w:rsidRDefault="006D30F6" w:rsidP="00E3177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A7A49D3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6EE7FC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C6A191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430E42E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AEB4DF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5D81BD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5470860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5119271C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4CFE4E03" w14:textId="77777777" w:rsidR="006D30F6" w:rsidRPr="009306F5" w:rsidRDefault="006D30F6" w:rsidP="00E3177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4C2DE3B4" w14:textId="77777777" w:rsidTr="009306F5">
        <w:trPr>
          <w:cantSplit/>
          <w:trHeight w:val="278"/>
        </w:trPr>
        <w:tc>
          <w:tcPr>
            <w:tcW w:w="2835" w:type="dxa"/>
          </w:tcPr>
          <w:p w14:paraId="744DFEE8" w14:textId="4D76E5B3" w:rsidR="00E3177D" w:rsidRPr="009306F5" w:rsidRDefault="00E3177D" w:rsidP="00E3177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130" w:type="dxa"/>
            <w:vAlign w:val="bottom"/>
          </w:tcPr>
          <w:p w14:paraId="756CD973" w14:textId="32DD7286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807,133</w:t>
            </w:r>
          </w:p>
        </w:tc>
        <w:tc>
          <w:tcPr>
            <w:tcW w:w="1210" w:type="dxa"/>
            <w:vAlign w:val="bottom"/>
          </w:tcPr>
          <w:p w14:paraId="6BDF19D2" w14:textId="50158A4C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4,351,725</w:t>
            </w:r>
          </w:p>
        </w:tc>
        <w:tc>
          <w:tcPr>
            <w:tcW w:w="1260" w:type="dxa"/>
            <w:vAlign w:val="bottom"/>
          </w:tcPr>
          <w:p w14:paraId="68EE6FAB" w14:textId="487DDF31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49,687,988</w:t>
            </w:r>
          </w:p>
        </w:tc>
        <w:tc>
          <w:tcPr>
            <w:tcW w:w="1134" w:type="dxa"/>
            <w:vAlign w:val="bottom"/>
          </w:tcPr>
          <w:p w14:paraId="1E3EDFFF" w14:textId="2B9139BC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1,507,523</w:t>
            </w:r>
          </w:p>
        </w:tc>
        <w:tc>
          <w:tcPr>
            <w:tcW w:w="1116" w:type="dxa"/>
            <w:vAlign w:val="bottom"/>
          </w:tcPr>
          <w:p w14:paraId="6D23EA30" w14:textId="7DC7FB22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632,449</w:t>
            </w:r>
          </w:p>
        </w:tc>
        <w:tc>
          <w:tcPr>
            <w:tcW w:w="1134" w:type="dxa"/>
            <w:vAlign w:val="bottom"/>
          </w:tcPr>
          <w:p w14:paraId="15DC2841" w14:textId="49647DAE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2,039,958</w:t>
            </w:r>
          </w:p>
        </w:tc>
        <w:tc>
          <w:tcPr>
            <w:tcW w:w="1296" w:type="dxa"/>
            <w:vAlign w:val="bottom"/>
          </w:tcPr>
          <w:p w14:paraId="3A00FFFC" w14:textId="53DD7364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926,943</w:t>
            </w:r>
          </w:p>
        </w:tc>
        <w:tc>
          <w:tcPr>
            <w:tcW w:w="1233" w:type="dxa"/>
            <w:vAlign w:val="bottom"/>
          </w:tcPr>
          <w:p w14:paraId="53692D21" w14:textId="3CC26960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10,832,206</w:t>
            </w:r>
          </w:p>
        </w:tc>
        <w:tc>
          <w:tcPr>
            <w:tcW w:w="1156" w:type="dxa"/>
          </w:tcPr>
          <w:p w14:paraId="4F5C5A9D" w14:textId="12077C31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 xml:space="preserve">1,996,841          </w:t>
            </w:r>
          </w:p>
        </w:tc>
        <w:tc>
          <w:tcPr>
            <w:tcW w:w="1138" w:type="dxa"/>
            <w:vAlign w:val="bottom"/>
          </w:tcPr>
          <w:p w14:paraId="04F528E1" w14:textId="1C8D9A8E" w:rsidR="00E3177D" w:rsidRPr="009306F5" w:rsidRDefault="00E3177D" w:rsidP="00E3177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72,782,766</w:t>
            </w:r>
          </w:p>
        </w:tc>
      </w:tr>
      <w:tr w:rsidR="009306F5" w:rsidRPr="009306F5" w14:paraId="7F7D310E" w14:textId="77777777" w:rsidTr="00FD4B95">
        <w:trPr>
          <w:cantSplit/>
          <w:trHeight w:val="278"/>
        </w:trPr>
        <w:tc>
          <w:tcPr>
            <w:tcW w:w="2835" w:type="dxa"/>
          </w:tcPr>
          <w:p w14:paraId="1785516D" w14:textId="4EDE1297" w:rsidR="009306F5" w:rsidRPr="009306F5" w:rsidRDefault="009306F5" w:rsidP="009306F5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</w:t>
            </w:r>
            <w:r w:rsidRPr="009306F5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  <w:tc>
          <w:tcPr>
            <w:tcW w:w="1130" w:type="dxa"/>
            <w:vAlign w:val="bottom"/>
          </w:tcPr>
          <w:p w14:paraId="1D04DA4C" w14:textId="5FA5B82B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2,891,439</w:t>
            </w:r>
          </w:p>
        </w:tc>
        <w:tc>
          <w:tcPr>
            <w:tcW w:w="1210" w:type="dxa"/>
            <w:vAlign w:val="bottom"/>
          </w:tcPr>
          <w:p w14:paraId="5E374929" w14:textId="0CCD02C7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4,886,812</w:t>
            </w:r>
          </w:p>
        </w:tc>
        <w:tc>
          <w:tcPr>
            <w:tcW w:w="1260" w:type="dxa"/>
            <w:vAlign w:val="bottom"/>
          </w:tcPr>
          <w:p w14:paraId="09FE828A" w14:textId="4BF2CFFA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63,696,437</w:t>
            </w:r>
          </w:p>
        </w:tc>
        <w:tc>
          <w:tcPr>
            <w:tcW w:w="1134" w:type="dxa"/>
            <w:vAlign w:val="bottom"/>
          </w:tcPr>
          <w:p w14:paraId="03E2970B" w14:textId="5819B37B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2,237,454</w:t>
            </w:r>
          </w:p>
        </w:tc>
        <w:tc>
          <w:tcPr>
            <w:tcW w:w="1116" w:type="dxa"/>
            <w:vAlign w:val="bottom"/>
          </w:tcPr>
          <w:p w14:paraId="26C9293C" w14:textId="2539B7A9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19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>,</w:t>
            </w:r>
            <w:r w:rsidRPr="009306F5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96</w:t>
            </w: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0E3FAB08" w14:textId="6EBD4F54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3,209,394</w:t>
            </w:r>
          </w:p>
        </w:tc>
        <w:tc>
          <w:tcPr>
            <w:tcW w:w="1296" w:type="dxa"/>
            <w:vAlign w:val="bottom"/>
          </w:tcPr>
          <w:p w14:paraId="3B910947" w14:textId="61737A04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1,210,076</w:t>
            </w:r>
          </w:p>
        </w:tc>
        <w:tc>
          <w:tcPr>
            <w:tcW w:w="1233" w:type="dxa"/>
            <w:vAlign w:val="bottom"/>
          </w:tcPr>
          <w:p w14:paraId="461DCB8C" w14:textId="0AB3F82E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9,369,782</w:t>
            </w:r>
          </w:p>
        </w:tc>
        <w:tc>
          <w:tcPr>
            <w:tcW w:w="1156" w:type="dxa"/>
            <w:vAlign w:val="bottom"/>
          </w:tcPr>
          <w:p w14:paraId="20A8CEA5" w14:textId="3E11CD68" w:rsidR="009306F5" w:rsidRPr="009306F5" w:rsidRDefault="009306F5" w:rsidP="009306F5">
            <w:pPr>
              <w:pBdr>
                <w:bottom w:val="single" w:sz="12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0016A323" w14:textId="74F3F7AF" w:rsidR="009306F5" w:rsidRPr="009306F5" w:rsidRDefault="009306F5" w:rsidP="009306F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88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421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356</w:t>
            </w:r>
          </w:p>
        </w:tc>
      </w:tr>
      <w:tr w:rsidR="00E3177D" w:rsidRPr="009306F5" w14:paraId="3AFF9BFF" w14:textId="77777777" w:rsidTr="009306F5">
        <w:trPr>
          <w:cantSplit/>
          <w:trHeight w:hRule="exact" w:val="144"/>
        </w:trPr>
        <w:tc>
          <w:tcPr>
            <w:tcW w:w="2835" w:type="dxa"/>
          </w:tcPr>
          <w:p w14:paraId="00CFE0E6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7403B9E6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10" w:type="dxa"/>
          </w:tcPr>
          <w:p w14:paraId="4DFFA5DD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60" w:type="dxa"/>
          </w:tcPr>
          <w:p w14:paraId="638AEC1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63913D1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55E2C2A0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7751515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05AA2896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6BE3BBF6" w14:textId="77777777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6FC29155" w14:textId="77777777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1AAEB26C" w14:textId="051E201C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3177D" w:rsidRPr="009306F5" w14:paraId="500F5DA9" w14:textId="77777777" w:rsidTr="009306F5">
        <w:trPr>
          <w:cantSplit/>
          <w:trHeight w:val="278"/>
        </w:trPr>
        <w:tc>
          <w:tcPr>
            <w:tcW w:w="6435" w:type="dxa"/>
            <w:gridSpan w:val="4"/>
          </w:tcPr>
          <w:p w14:paraId="7B105967" w14:textId="1260588E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ค่าเสื่อมราคาสำหรับปี </w:t>
            </w: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34" w:type="dxa"/>
          </w:tcPr>
          <w:p w14:paraId="6681E86D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20BE9C4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4B7F15BB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65718604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4F2F348C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20394691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60FFCAAE" w14:textId="6FBC2736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1BBC1E9B" w14:textId="77777777" w:rsidTr="009306F5">
        <w:trPr>
          <w:cantSplit/>
          <w:trHeight w:val="278"/>
        </w:trPr>
        <w:tc>
          <w:tcPr>
            <w:tcW w:w="6435" w:type="dxa"/>
            <w:gridSpan w:val="4"/>
            <w:vAlign w:val="center"/>
          </w:tcPr>
          <w:p w14:paraId="494BB9E0" w14:textId="2BFDB76E" w:rsidR="00E3177D" w:rsidRPr="009306F5" w:rsidRDefault="00E3177D" w:rsidP="003040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13930F2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0BB8CD1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4BA1C719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185FE3B3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31AF06CC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3AECBACC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2A47F80" w14:textId="1CE5C0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5,468,295</w:t>
            </w:r>
          </w:p>
        </w:tc>
      </w:tr>
      <w:tr w:rsidR="00E3177D" w:rsidRPr="009306F5" w14:paraId="444A8545" w14:textId="77777777" w:rsidTr="009306F5">
        <w:trPr>
          <w:cantSplit/>
          <w:trHeight w:val="278"/>
        </w:trPr>
        <w:tc>
          <w:tcPr>
            <w:tcW w:w="6435" w:type="dxa"/>
            <w:gridSpan w:val="4"/>
            <w:vAlign w:val="center"/>
          </w:tcPr>
          <w:p w14:paraId="0B24118E" w14:textId="77507401" w:rsidR="00E3177D" w:rsidRPr="009306F5" w:rsidRDefault="00E3177D" w:rsidP="003040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3CB7CDED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7263DC8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7C111D2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37988530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713A4D70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38A5894F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64B9BB12" w14:textId="35156315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11,279,338</w:t>
            </w:r>
          </w:p>
        </w:tc>
      </w:tr>
      <w:tr w:rsidR="00E3177D" w:rsidRPr="009306F5" w14:paraId="3F0609D2" w14:textId="77777777" w:rsidTr="009306F5">
        <w:trPr>
          <w:cantSplit/>
          <w:trHeight w:val="278"/>
        </w:trPr>
        <w:tc>
          <w:tcPr>
            <w:tcW w:w="6435" w:type="dxa"/>
            <w:gridSpan w:val="4"/>
            <w:vAlign w:val="center"/>
          </w:tcPr>
          <w:p w14:paraId="7639F4EC" w14:textId="647F2FBD" w:rsidR="00E3177D" w:rsidRPr="009306F5" w:rsidRDefault="00E3177D" w:rsidP="003040E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D2ECE6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27B2187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76618A82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170B920B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31EE6A5E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174457E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22735EBC" w14:textId="1086EBE8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6,085,687</w:t>
            </w:r>
          </w:p>
        </w:tc>
      </w:tr>
      <w:tr w:rsidR="00E3177D" w:rsidRPr="009306F5" w14:paraId="621B1AB0" w14:textId="77777777" w:rsidTr="009306F5">
        <w:trPr>
          <w:cantSplit/>
          <w:trHeight w:val="164"/>
        </w:trPr>
        <w:tc>
          <w:tcPr>
            <w:tcW w:w="2835" w:type="dxa"/>
          </w:tcPr>
          <w:p w14:paraId="7888FE2C" w14:textId="788CF0BB" w:rsidR="00E3177D" w:rsidRPr="009306F5" w:rsidRDefault="00E3177D" w:rsidP="00E3177D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30" w:type="dxa"/>
          </w:tcPr>
          <w:p w14:paraId="3A8BDFC3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23140665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2462044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D07647A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1116" w:type="dxa"/>
          </w:tcPr>
          <w:p w14:paraId="4FA67E2D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  <w:vAlign w:val="bottom"/>
          </w:tcPr>
          <w:p w14:paraId="414366E1" w14:textId="5E05ADB0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  <w:vAlign w:val="bottom"/>
          </w:tcPr>
          <w:p w14:paraId="51CE9A1B" w14:textId="7DB0E2E9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7DFAEBE0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6" w:type="dxa"/>
          </w:tcPr>
          <w:p w14:paraId="05257C8F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E37EA10" w14:textId="78386C20" w:rsidR="00E3177D" w:rsidRPr="009306F5" w:rsidRDefault="00022B7C" w:rsidP="00E3177D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E3177D"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2,833,320</w:t>
            </w:r>
          </w:p>
        </w:tc>
      </w:tr>
      <w:tr w:rsidR="00E3177D" w:rsidRPr="009306F5" w14:paraId="25B99655" w14:textId="77777777" w:rsidTr="009306F5">
        <w:trPr>
          <w:cantSplit/>
          <w:trHeight w:val="135"/>
        </w:trPr>
        <w:tc>
          <w:tcPr>
            <w:tcW w:w="2835" w:type="dxa"/>
          </w:tcPr>
          <w:p w14:paraId="44DBB897" w14:textId="77777777" w:rsidR="00E3177D" w:rsidRPr="009306F5" w:rsidRDefault="00E3177D" w:rsidP="0019002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0" w:type="dxa"/>
          </w:tcPr>
          <w:p w14:paraId="3C454CDA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10" w:type="dxa"/>
          </w:tcPr>
          <w:p w14:paraId="49A2126C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60" w:type="dxa"/>
          </w:tcPr>
          <w:p w14:paraId="69A9A12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6A17D917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2FF02F9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2C5E3402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34FDF224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0D3F1883" w14:textId="77777777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10D57765" w14:textId="77777777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8" w:type="dxa"/>
            <w:vAlign w:val="bottom"/>
          </w:tcPr>
          <w:p w14:paraId="489C0D5D" w14:textId="603FF637" w:rsidR="00E3177D" w:rsidRPr="009306F5" w:rsidRDefault="00E3177D" w:rsidP="00E3177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3177D" w:rsidRPr="009306F5" w14:paraId="21782F27" w14:textId="77777777" w:rsidTr="009306F5">
        <w:trPr>
          <w:cantSplit/>
          <w:trHeight w:val="278"/>
        </w:trPr>
        <w:tc>
          <w:tcPr>
            <w:tcW w:w="6435" w:type="dxa"/>
            <w:gridSpan w:val="4"/>
          </w:tcPr>
          <w:p w14:paraId="5BC903C8" w14:textId="07861BB0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ค่าเสื่อมราคาสำหรับปี </w:t>
            </w: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34" w:type="dxa"/>
          </w:tcPr>
          <w:p w14:paraId="0393955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4FD61F86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6484327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3E91EB4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7EFCFFE0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1F72A7E5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4AF12DD5" w14:textId="27BD2CF6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3177D" w:rsidRPr="009306F5" w14:paraId="0A1EBA65" w14:textId="77777777" w:rsidTr="009306F5">
        <w:trPr>
          <w:cantSplit/>
          <w:trHeight w:val="278"/>
        </w:trPr>
        <w:tc>
          <w:tcPr>
            <w:tcW w:w="6435" w:type="dxa"/>
            <w:gridSpan w:val="4"/>
            <w:vAlign w:val="center"/>
          </w:tcPr>
          <w:p w14:paraId="06E9CE63" w14:textId="5047B7FB" w:rsidR="00E3177D" w:rsidRPr="009306F5" w:rsidRDefault="00E3177D" w:rsidP="0019002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54A1B66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5ADF97E2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4ED2ACB7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0338CCBD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3513237C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353E741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A452810" w14:textId="467736FC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5,598,629</w:t>
            </w:r>
          </w:p>
        </w:tc>
      </w:tr>
      <w:tr w:rsidR="00E3177D" w:rsidRPr="009306F5" w14:paraId="2BD5A6D9" w14:textId="77777777" w:rsidTr="009306F5">
        <w:trPr>
          <w:cantSplit/>
          <w:trHeight w:val="295"/>
        </w:trPr>
        <w:tc>
          <w:tcPr>
            <w:tcW w:w="6435" w:type="dxa"/>
            <w:gridSpan w:val="4"/>
            <w:vAlign w:val="center"/>
          </w:tcPr>
          <w:p w14:paraId="4E610AE7" w14:textId="2BAF8077" w:rsidR="00E3177D" w:rsidRPr="009306F5" w:rsidRDefault="00E3177D" w:rsidP="0019002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67113388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19F2D50E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13E43C1A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35E265E5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496BE1BA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59761D94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4ABF66C0" w14:textId="4A6EECF3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13,022,428</w:t>
            </w:r>
          </w:p>
        </w:tc>
      </w:tr>
      <w:tr w:rsidR="00E3177D" w:rsidRPr="009306F5" w14:paraId="00507DC6" w14:textId="77777777" w:rsidTr="009306F5">
        <w:trPr>
          <w:cantSplit/>
          <w:trHeight w:val="278"/>
        </w:trPr>
        <w:tc>
          <w:tcPr>
            <w:tcW w:w="6435" w:type="dxa"/>
            <w:gridSpan w:val="4"/>
            <w:vAlign w:val="center"/>
          </w:tcPr>
          <w:p w14:paraId="5252FD1E" w14:textId="06E03238" w:rsidR="00E3177D" w:rsidRPr="009306F5" w:rsidRDefault="00E3177D" w:rsidP="0019002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C7977E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5AFB0FEC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6C9EB390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1F5B8B8F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1605A453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6" w:type="dxa"/>
          </w:tcPr>
          <w:p w14:paraId="0A66E6B9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717DC08B" w14:textId="3A2DEB59" w:rsidR="00E3177D" w:rsidRPr="009306F5" w:rsidRDefault="00E3177D" w:rsidP="00E3177D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/>
                <w:sz w:val="20"/>
                <w:szCs w:val="20"/>
              </w:rPr>
              <w:t>6,2</w:t>
            </w:r>
            <w:r w:rsidR="00C104DB" w:rsidRPr="009306F5">
              <w:rPr>
                <w:rFonts w:ascii="Browallia New" w:hAnsi="Browallia New" w:cs="Browallia New"/>
                <w:sz w:val="20"/>
                <w:szCs w:val="20"/>
              </w:rPr>
              <w:t>79,714</w:t>
            </w:r>
          </w:p>
        </w:tc>
      </w:tr>
      <w:tr w:rsidR="00E3177D" w:rsidRPr="009306F5" w14:paraId="0323DEAB" w14:textId="77777777" w:rsidTr="009306F5">
        <w:trPr>
          <w:cantSplit/>
          <w:trHeight w:val="68"/>
        </w:trPr>
        <w:tc>
          <w:tcPr>
            <w:tcW w:w="2835" w:type="dxa"/>
          </w:tcPr>
          <w:p w14:paraId="1AB5BECA" w14:textId="4E952B6A" w:rsidR="00E3177D" w:rsidRPr="009306F5" w:rsidRDefault="00E3177D" w:rsidP="00E3177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306F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30" w:type="dxa"/>
          </w:tcPr>
          <w:p w14:paraId="49651A22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</w:tcPr>
          <w:p w14:paraId="46A86085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48BA3CF" w14:textId="77777777" w:rsidR="00E3177D" w:rsidRPr="009306F5" w:rsidRDefault="00E3177D" w:rsidP="00E3177D">
            <w:pPr>
              <w:spacing w:line="240" w:lineRule="auto"/>
              <w:ind w:right="-3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1F498A0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16" w:type="dxa"/>
          </w:tcPr>
          <w:p w14:paraId="1F8FE3F4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134" w:type="dxa"/>
          </w:tcPr>
          <w:p w14:paraId="6E28D976" w14:textId="39DD4AB4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96" w:type="dxa"/>
          </w:tcPr>
          <w:p w14:paraId="302B8233" w14:textId="77777777" w:rsidR="00E3177D" w:rsidRPr="009306F5" w:rsidRDefault="00E3177D" w:rsidP="00E3177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u w:val="double"/>
                <w:cs/>
              </w:rPr>
            </w:pPr>
          </w:p>
        </w:tc>
        <w:tc>
          <w:tcPr>
            <w:tcW w:w="1233" w:type="dxa"/>
          </w:tcPr>
          <w:p w14:paraId="102E9B99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6" w:type="dxa"/>
          </w:tcPr>
          <w:p w14:paraId="5598AFBF" w14:textId="77777777" w:rsidR="00E3177D" w:rsidRPr="009306F5" w:rsidRDefault="00E3177D" w:rsidP="00E3177D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6713F17B" w14:textId="061ECE2D" w:rsidR="00E3177D" w:rsidRPr="009306F5" w:rsidRDefault="00022B7C" w:rsidP="00E3177D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306F5">
              <w:rPr>
                <w:rFonts w:ascii="Browallia New" w:hAnsi="Browallia New" w:cs="Browallia New" w:hint="cs"/>
                <w:sz w:val="20"/>
                <w:szCs w:val="20"/>
              </w:rPr>
              <w:t>24</w:t>
            </w:r>
            <w:r w:rsidR="00E3177D" w:rsidRPr="009306F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="00C104DB" w:rsidRPr="009306F5">
              <w:rPr>
                <w:rFonts w:ascii="Browallia New" w:hAnsi="Browallia New" w:cs="Browallia New"/>
                <w:sz w:val="20"/>
                <w:szCs w:val="20"/>
                <w:lang w:val="en-GB"/>
              </w:rPr>
              <w:t>900,771</w:t>
            </w:r>
          </w:p>
        </w:tc>
      </w:tr>
    </w:tbl>
    <w:p w14:paraId="05848346" w14:textId="77777777" w:rsidR="009306F5" w:rsidRPr="009306F5" w:rsidRDefault="009306F5" w:rsidP="009306F5">
      <w:pPr>
        <w:tabs>
          <w:tab w:val="clear" w:pos="227"/>
          <w:tab w:val="clear" w:pos="454"/>
          <w:tab w:val="clear" w:pos="680"/>
          <w:tab w:val="left" w:pos="810"/>
        </w:tabs>
        <w:ind w:left="549"/>
        <w:rPr>
          <w:rFonts w:ascii="Browallia New" w:hAnsi="Browallia New" w:cs="Browallia New"/>
          <w:sz w:val="10"/>
          <w:szCs w:val="10"/>
        </w:rPr>
      </w:pPr>
      <w:bookmarkStart w:id="8" w:name="_Hlk513065309"/>
      <w:bookmarkEnd w:id="7"/>
    </w:p>
    <w:p w14:paraId="273617B6" w14:textId="18440BC7" w:rsidR="009306F5" w:rsidRPr="002A63D2" w:rsidRDefault="009306F5" w:rsidP="009306F5">
      <w:pPr>
        <w:tabs>
          <w:tab w:val="clear" w:pos="227"/>
          <w:tab w:val="clear" w:pos="454"/>
          <w:tab w:val="clear" w:pos="680"/>
          <w:tab w:val="left" w:pos="810"/>
        </w:tabs>
        <w:ind w:left="549"/>
        <w:jc w:val="thaiDistribute"/>
        <w:rPr>
          <w:rFonts w:ascii="Browallia New" w:hAnsi="Browallia New" w:cs="Browallia New"/>
          <w:sz w:val="28"/>
          <w:szCs w:val="28"/>
          <w:cs/>
          <w:lang w:val="en-AU"/>
        </w:rPr>
        <w:sectPr w:rsidR="009306F5" w:rsidRPr="002A63D2" w:rsidSect="009306F5"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2430" w:right="1241" w:bottom="1136" w:left="1260" w:header="810" w:footer="134" w:gutter="0"/>
          <w:cols w:space="720"/>
          <w:titlePg/>
          <w:docGrid w:linePitch="245"/>
        </w:sectPr>
      </w:pPr>
      <w:r w:rsidRPr="00A420D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A420DE">
        <w:rPr>
          <w:rFonts w:ascii="Browallia New" w:hAnsi="Browallia New" w:cs="Browallia New"/>
          <w:sz w:val="28"/>
          <w:szCs w:val="28"/>
        </w:rPr>
        <w:t xml:space="preserve">31 </w:t>
      </w:r>
      <w:r w:rsidRPr="00A420D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A420DE">
        <w:rPr>
          <w:rFonts w:ascii="Browallia New" w:hAnsi="Browallia New" w:cs="Browallia New"/>
          <w:sz w:val="28"/>
          <w:szCs w:val="28"/>
        </w:rPr>
        <w:t xml:space="preserve">2567 </w:t>
      </w:r>
      <w:r w:rsidRPr="00A420DE">
        <w:rPr>
          <w:rFonts w:ascii="Browallia New" w:hAnsi="Browallia New" w:cs="Browallia New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  <w:lang w:val="en-AU"/>
        </w:rPr>
        <w:t xml:space="preserve">2566 </w:t>
      </w:r>
      <w:r w:rsidRPr="00A420DE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>
        <w:rPr>
          <w:rFonts w:ascii="Browallia New" w:hAnsi="Browallia New" w:cs="Browallia New" w:hint="cs"/>
          <w:sz w:val="28"/>
          <w:szCs w:val="28"/>
          <w:cs/>
        </w:rPr>
        <w:t>และบริษัท</w:t>
      </w:r>
      <w:r w:rsidRPr="00A420DE">
        <w:rPr>
          <w:rFonts w:ascii="Browallia New" w:hAnsi="Browallia New" w:cs="Browallia New"/>
          <w:sz w:val="28"/>
          <w:szCs w:val="28"/>
          <w:cs/>
        </w:rPr>
        <w:t xml:space="preserve">มีสินทรัพย์ซึ่งตัดค่าเสื่อมราคาหมดแล้วแต่ยังใช้งานอยู่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Pr="00022B7C">
        <w:rPr>
          <w:rFonts w:ascii="Browallia New" w:hAnsi="Browallia New" w:cs="Browallia New" w:hint="cs"/>
          <w:sz w:val="28"/>
          <w:szCs w:val="28"/>
        </w:rPr>
        <w:t>71</w:t>
      </w:r>
      <w:r w:rsidRPr="00A420DE">
        <w:rPr>
          <w:rFonts w:ascii="Browallia New" w:hAnsi="Browallia New" w:cs="Browallia New" w:hint="cs"/>
          <w:sz w:val="28"/>
          <w:szCs w:val="28"/>
          <w:cs/>
        </w:rPr>
        <w:t>.</w:t>
      </w:r>
      <w:r w:rsidRPr="00022B7C">
        <w:rPr>
          <w:rFonts w:ascii="Browallia New" w:hAnsi="Browallia New" w:cs="Browallia New" w:hint="cs"/>
          <w:sz w:val="28"/>
          <w:szCs w:val="28"/>
        </w:rPr>
        <w:t>06</w:t>
      </w:r>
      <w:r w:rsidRPr="00A420DE">
        <w:rPr>
          <w:rFonts w:ascii="Browallia New" w:hAnsi="Browallia New" w:cs="Browallia New"/>
          <w:sz w:val="28"/>
          <w:szCs w:val="28"/>
        </w:rPr>
        <w:t xml:space="preserve"> </w:t>
      </w:r>
      <w:r w:rsidRPr="00A420DE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A420DE">
        <w:rPr>
          <w:rFonts w:ascii="Browallia New" w:hAnsi="Browallia New" w:cs="Browallia New"/>
          <w:sz w:val="28"/>
          <w:szCs w:val="28"/>
        </w:rPr>
        <w:t xml:space="preserve">54.86 </w:t>
      </w:r>
      <w:r w:rsidRPr="00A420DE">
        <w:rPr>
          <w:rFonts w:ascii="Browallia New" w:hAnsi="Browallia New" w:cs="Browallia New"/>
          <w:sz w:val="28"/>
          <w:szCs w:val="28"/>
          <w:cs/>
        </w:rPr>
        <w:t>ล้านบาท ตามลำดั</w:t>
      </w:r>
      <w:r>
        <w:rPr>
          <w:rFonts w:ascii="Browallia New" w:hAnsi="Browallia New" w:cs="Browallia New" w:hint="cs"/>
          <w:sz w:val="28"/>
          <w:szCs w:val="28"/>
          <w:cs/>
        </w:rPr>
        <w:t>บ</w:t>
      </w:r>
    </w:p>
    <w:bookmarkEnd w:id="8"/>
    <w:p w14:paraId="363935B7" w14:textId="62F55E36" w:rsidR="00A33B82" w:rsidRPr="00C3160D" w:rsidRDefault="00061736" w:rsidP="008C2E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160D">
        <w:rPr>
          <w:rFonts w:ascii="Browallia New" w:hAnsi="Browallia New" w:cs="Browallia New"/>
          <w:b/>
          <w:bCs/>
          <w:sz w:val="28"/>
          <w:szCs w:val="28"/>
          <w:cs/>
        </w:rPr>
        <w:t>สัญญาเช่า</w:t>
      </w:r>
    </w:p>
    <w:p w14:paraId="5527DDCD" w14:textId="77777777" w:rsidR="00675271" w:rsidRPr="00C75B79" w:rsidRDefault="00675271" w:rsidP="0067527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2"/>
        </w:rPr>
      </w:pPr>
    </w:p>
    <w:p w14:paraId="2E94CECE" w14:textId="243B61A6" w:rsidR="00061736" w:rsidRPr="000C66B0" w:rsidRDefault="00415C07" w:rsidP="00E100A8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426"/>
          <w:tab w:val="left" w:pos="851"/>
          <w:tab w:val="left" w:pos="993"/>
        </w:tabs>
        <w:ind w:left="709" w:right="-45" w:hanging="340"/>
        <w:jc w:val="both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061736" w:rsidRPr="000C66B0">
        <w:rPr>
          <w:rFonts w:ascii="Browallia New" w:hAnsi="Browallia New" w:cs="Browallia New"/>
          <w:sz w:val="28"/>
          <w:szCs w:val="28"/>
          <w:cs/>
        </w:rPr>
        <w:t>สินทรัพย์สิทธิการใช้</w:t>
      </w:r>
    </w:p>
    <w:p w14:paraId="1DCE74AD" w14:textId="77777777" w:rsidR="00061736" w:rsidRPr="00D0420A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4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167"/>
        <w:gridCol w:w="1369"/>
        <w:gridCol w:w="1370"/>
        <w:gridCol w:w="1293"/>
        <w:gridCol w:w="1343"/>
      </w:tblGrid>
      <w:tr w:rsidR="001819D5" w:rsidRPr="00C61160" w14:paraId="3C99D010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3CEFBB02" w14:textId="77777777" w:rsidR="001819D5" w:rsidRPr="00C61160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75" w:type="dxa"/>
            <w:gridSpan w:val="4"/>
            <w:hideMark/>
          </w:tcPr>
          <w:p w14:paraId="53E613FE" w14:textId="77777777" w:rsidR="001819D5" w:rsidRPr="00C61160" w:rsidRDefault="001819D5" w:rsidP="00BB57E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819D5" w:rsidRPr="00C61160" w14:paraId="39479667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73CFD904" w14:textId="77777777" w:rsidR="001819D5" w:rsidRPr="00C61160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75" w:type="dxa"/>
            <w:gridSpan w:val="4"/>
          </w:tcPr>
          <w:p w14:paraId="07C55B2E" w14:textId="4C7D0467" w:rsidR="001819D5" w:rsidRPr="00C61160" w:rsidRDefault="00D1181A" w:rsidP="00BB57E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1819D5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819D5" w:rsidRPr="00C61160" w14:paraId="43B165A5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0A61CB15" w14:textId="77777777" w:rsidR="001819D5" w:rsidRPr="00C61160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9" w:type="dxa"/>
          </w:tcPr>
          <w:p w14:paraId="64B89A0D" w14:textId="77777777" w:rsidR="001819D5" w:rsidRPr="00C61160" w:rsidRDefault="001819D5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FAD21F" w14:textId="77777777" w:rsidR="001819D5" w:rsidRPr="00C61160" w:rsidRDefault="001819D5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370" w:type="dxa"/>
            <w:vAlign w:val="bottom"/>
          </w:tcPr>
          <w:p w14:paraId="695BAA3A" w14:textId="77777777" w:rsidR="001819D5" w:rsidRPr="00C61160" w:rsidRDefault="001819D5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93" w:type="dxa"/>
            <w:vAlign w:val="bottom"/>
            <w:hideMark/>
          </w:tcPr>
          <w:p w14:paraId="7C9E7165" w14:textId="77777777" w:rsidR="001819D5" w:rsidRPr="00C61160" w:rsidRDefault="001819D5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43" w:type="dxa"/>
            <w:vAlign w:val="bottom"/>
            <w:hideMark/>
          </w:tcPr>
          <w:p w14:paraId="65713955" w14:textId="77777777" w:rsidR="001819D5" w:rsidRPr="00C61160" w:rsidRDefault="001819D5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</w:tr>
      <w:tr w:rsidR="001819D5" w:rsidRPr="00C61160" w14:paraId="29BF1AF5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079536C6" w14:textId="77777777" w:rsidR="001819D5" w:rsidRPr="00D0420A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</w:tcPr>
          <w:p w14:paraId="0262F684" w14:textId="77777777" w:rsidR="001819D5" w:rsidRPr="00D0420A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vAlign w:val="bottom"/>
          </w:tcPr>
          <w:p w14:paraId="2997DC5A" w14:textId="77777777" w:rsidR="001819D5" w:rsidRPr="00D0420A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bottom"/>
          </w:tcPr>
          <w:p w14:paraId="41ED3D97" w14:textId="77777777" w:rsidR="001819D5" w:rsidRPr="00D0420A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3" w:type="dxa"/>
            <w:vAlign w:val="bottom"/>
          </w:tcPr>
          <w:p w14:paraId="4560B2FB" w14:textId="77777777" w:rsidR="001819D5" w:rsidRPr="00D0420A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819D5" w:rsidRPr="00C61160" w14:paraId="08E51511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2379DF54" w14:textId="77777777" w:rsidR="001819D5" w:rsidRPr="00C61160" w:rsidRDefault="001819D5" w:rsidP="00BB57E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9" w:type="dxa"/>
          </w:tcPr>
          <w:p w14:paraId="15796772" w14:textId="77777777" w:rsidR="001819D5" w:rsidRPr="00C61160" w:rsidRDefault="001819D5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6D82304A" w14:textId="77777777" w:rsidR="001819D5" w:rsidRPr="00C61160" w:rsidRDefault="001819D5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368389B5" w14:textId="77777777" w:rsidR="001819D5" w:rsidRPr="00C61160" w:rsidRDefault="001819D5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6F46C449" w14:textId="77777777" w:rsidR="001819D5" w:rsidRPr="00C61160" w:rsidRDefault="001819D5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64FAF" w:rsidRPr="00C61160" w14:paraId="3B48FDBC" w14:textId="77777777" w:rsidTr="0064233F">
        <w:trPr>
          <w:cantSplit/>
        </w:trPr>
        <w:tc>
          <w:tcPr>
            <w:tcW w:w="3167" w:type="dxa"/>
          </w:tcPr>
          <w:p w14:paraId="5765DA0F" w14:textId="266CADB4" w:rsidR="00464FAF" w:rsidRPr="00C61160" w:rsidRDefault="00464FAF" w:rsidP="00FC660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796B43B8" w14:textId="1DD5C74F" w:rsidR="00464FAF" w:rsidRPr="00C61160" w:rsidRDefault="00464FAF" w:rsidP="00464FA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57,260,435</w:t>
            </w:r>
          </w:p>
        </w:tc>
        <w:tc>
          <w:tcPr>
            <w:tcW w:w="1370" w:type="dxa"/>
            <w:vAlign w:val="bottom"/>
          </w:tcPr>
          <w:p w14:paraId="2311D49E" w14:textId="512F91AA" w:rsidR="00464FAF" w:rsidRPr="00C61160" w:rsidRDefault="00464FAF" w:rsidP="00464FA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3,847,475</w:t>
            </w:r>
          </w:p>
        </w:tc>
        <w:tc>
          <w:tcPr>
            <w:tcW w:w="1293" w:type="dxa"/>
            <w:vAlign w:val="bottom"/>
          </w:tcPr>
          <w:p w14:paraId="7E168517" w14:textId="36CCFC77" w:rsidR="00464FAF" w:rsidRPr="00C61160" w:rsidRDefault="00464FAF" w:rsidP="00464FA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343" w:type="dxa"/>
            <w:vAlign w:val="bottom"/>
          </w:tcPr>
          <w:p w14:paraId="40FCBF70" w14:textId="64B40D21" w:rsidR="00464FAF" w:rsidRPr="00C61160" w:rsidRDefault="00464FAF" w:rsidP="00464FA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75,397,957</w:t>
            </w:r>
          </w:p>
        </w:tc>
      </w:tr>
      <w:tr w:rsidR="00464FAF" w:rsidRPr="00C61160" w14:paraId="36ABCEFE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3669EB93" w14:textId="5CD2D7C0" w:rsidR="00464FAF" w:rsidRPr="00C61160" w:rsidRDefault="00464FAF" w:rsidP="00464FA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เพิ่มขึ้นจากการประเมินสัญญาเช่าใหม่</w:t>
            </w:r>
          </w:p>
        </w:tc>
        <w:tc>
          <w:tcPr>
            <w:tcW w:w="1369" w:type="dxa"/>
            <w:vAlign w:val="bottom"/>
          </w:tcPr>
          <w:p w14:paraId="187F318F" w14:textId="4C260C5A" w:rsidR="00464FAF" w:rsidRPr="00C61160" w:rsidRDefault="00464FAF" w:rsidP="00464FA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  <w:tc>
          <w:tcPr>
            <w:tcW w:w="1370" w:type="dxa"/>
            <w:vAlign w:val="bottom"/>
          </w:tcPr>
          <w:p w14:paraId="629CF58B" w14:textId="3268757A" w:rsidR="00464FAF" w:rsidRPr="00C61160" w:rsidRDefault="00464FAF" w:rsidP="00464FA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right="-36" w:firstLine="1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        -</w:t>
            </w:r>
          </w:p>
        </w:tc>
        <w:tc>
          <w:tcPr>
            <w:tcW w:w="1293" w:type="dxa"/>
            <w:vAlign w:val="bottom"/>
          </w:tcPr>
          <w:p w14:paraId="3A84B0FC" w14:textId="0E4C962E" w:rsidR="00464FAF" w:rsidRPr="00C61160" w:rsidRDefault="00464FAF" w:rsidP="00464FA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343" w:type="dxa"/>
            <w:vAlign w:val="bottom"/>
          </w:tcPr>
          <w:p w14:paraId="0F868512" w14:textId="070413BC" w:rsidR="00464FAF" w:rsidRPr="00C61160" w:rsidRDefault="00464FAF" w:rsidP="00464FA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</w:tr>
      <w:tr w:rsidR="00464FAF" w:rsidRPr="00C61160" w14:paraId="089ECBE3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3BCEB4D8" w14:textId="5A9054C1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1369" w:type="dxa"/>
            <w:vAlign w:val="bottom"/>
          </w:tcPr>
          <w:p w14:paraId="03FC8F0D" w14:textId="3DF80D5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57,643,286</w:t>
            </w:r>
          </w:p>
        </w:tc>
        <w:tc>
          <w:tcPr>
            <w:tcW w:w="1370" w:type="dxa"/>
            <w:vAlign w:val="bottom"/>
          </w:tcPr>
          <w:p w14:paraId="0B088B44" w14:textId="053779C1" w:rsidR="00464FAF" w:rsidRPr="00C61160" w:rsidRDefault="00022B7C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64FAF" w:rsidRPr="00C61160">
              <w:rPr>
                <w:rFonts w:ascii="Browallia New" w:hAnsi="Browallia New" w:cs="Browallia New"/>
                <w:sz w:val="28"/>
                <w:szCs w:val="28"/>
              </w:rPr>
              <w:t>,847,475</w:t>
            </w:r>
          </w:p>
        </w:tc>
        <w:tc>
          <w:tcPr>
            <w:tcW w:w="1293" w:type="dxa"/>
            <w:vAlign w:val="bottom"/>
          </w:tcPr>
          <w:p w14:paraId="61D36341" w14:textId="70714A28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343" w:type="dxa"/>
            <w:vAlign w:val="bottom"/>
          </w:tcPr>
          <w:p w14:paraId="05938D42" w14:textId="61DD4622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75,780,808</w:t>
            </w:r>
          </w:p>
        </w:tc>
      </w:tr>
      <w:tr w:rsidR="00FF3B41" w:rsidRPr="00C61160" w14:paraId="00CFEDC5" w14:textId="77777777" w:rsidTr="0064233F">
        <w:trPr>
          <w:cantSplit/>
        </w:trPr>
        <w:tc>
          <w:tcPr>
            <w:tcW w:w="3167" w:type="dxa"/>
            <w:vAlign w:val="bottom"/>
          </w:tcPr>
          <w:p w14:paraId="7189AF73" w14:textId="0D3C0E32" w:rsidR="00FF3B41" w:rsidRPr="00C61160" w:rsidRDefault="00FF3B41" w:rsidP="00FF3B4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="0095569E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ระหว่าง</w:t>
            </w:r>
            <w:r w:rsidR="00D557AB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69" w:type="dxa"/>
            <w:vAlign w:val="bottom"/>
          </w:tcPr>
          <w:p w14:paraId="4A1CB488" w14:textId="0AA3CA4F" w:rsidR="00FF3B41" w:rsidRPr="00C61160" w:rsidRDefault="00FF3B41" w:rsidP="00FF3B41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28,948,825</w:t>
            </w:r>
          </w:p>
        </w:tc>
        <w:tc>
          <w:tcPr>
            <w:tcW w:w="1370" w:type="dxa"/>
            <w:vAlign w:val="bottom"/>
          </w:tcPr>
          <w:p w14:paraId="4A4692A8" w14:textId="7C95B093" w:rsidR="00FF3B41" w:rsidRPr="00C61160" w:rsidRDefault="00FF3B41" w:rsidP="00FF3B41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        -</w:t>
            </w:r>
          </w:p>
        </w:tc>
        <w:tc>
          <w:tcPr>
            <w:tcW w:w="1293" w:type="dxa"/>
            <w:vAlign w:val="bottom"/>
          </w:tcPr>
          <w:p w14:paraId="10751B4A" w14:textId="261DE8F9" w:rsidR="00FF3B41" w:rsidRPr="00C61160" w:rsidRDefault="00FF3B41" w:rsidP="00FF3B41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5,401,822</w:t>
            </w:r>
          </w:p>
        </w:tc>
        <w:tc>
          <w:tcPr>
            <w:tcW w:w="1343" w:type="dxa"/>
            <w:vAlign w:val="bottom"/>
          </w:tcPr>
          <w:p w14:paraId="77A49AB4" w14:textId="07B84624" w:rsidR="00FF3B41" w:rsidRPr="00C61160" w:rsidRDefault="00FF3B41" w:rsidP="00FF3B41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34,350,647</w:t>
            </w:r>
          </w:p>
        </w:tc>
      </w:tr>
      <w:tr w:rsidR="00464FAF" w:rsidRPr="00C61160" w14:paraId="475B624A" w14:textId="77777777" w:rsidTr="0064233F">
        <w:trPr>
          <w:cantSplit/>
        </w:trPr>
        <w:tc>
          <w:tcPr>
            <w:tcW w:w="3167" w:type="dxa"/>
            <w:vAlign w:val="bottom"/>
          </w:tcPr>
          <w:p w14:paraId="5CA995D1" w14:textId="3D8CFD47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70E567E3" w14:textId="73CD3C56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86,592,111</w:t>
            </w:r>
          </w:p>
        </w:tc>
        <w:tc>
          <w:tcPr>
            <w:tcW w:w="1370" w:type="dxa"/>
            <w:vAlign w:val="bottom"/>
          </w:tcPr>
          <w:p w14:paraId="2BCF5E10" w14:textId="7DC4BB78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3,847,475</w:t>
            </w:r>
          </w:p>
        </w:tc>
        <w:tc>
          <w:tcPr>
            <w:tcW w:w="1293" w:type="dxa"/>
            <w:vAlign w:val="bottom"/>
          </w:tcPr>
          <w:p w14:paraId="4D58432F" w14:textId="10F808A6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19,691,869</w:t>
            </w:r>
          </w:p>
        </w:tc>
        <w:tc>
          <w:tcPr>
            <w:tcW w:w="1343" w:type="dxa"/>
            <w:vAlign w:val="bottom"/>
          </w:tcPr>
          <w:p w14:paraId="4E1644D4" w14:textId="77CA50FA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110,131,455</w:t>
            </w:r>
          </w:p>
        </w:tc>
      </w:tr>
      <w:tr w:rsidR="00464FAF" w:rsidRPr="00C61160" w14:paraId="7505DA26" w14:textId="77777777" w:rsidTr="0064233F">
        <w:trPr>
          <w:cantSplit/>
        </w:trPr>
        <w:tc>
          <w:tcPr>
            <w:tcW w:w="3167" w:type="dxa"/>
            <w:vAlign w:val="bottom"/>
          </w:tcPr>
          <w:p w14:paraId="4F006BB3" w14:textId="77777777" w:rsidR="00464FAF" w:rsidRPr="00D0420A" w:rsidRDefault="00464FAF" w:rsidP="00464FAF">
            <w:pPr>
              <w:pStyle w:val="Heading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vAlign w:val="bottom"/>
          </w:tcPr>
          <w:p w14:paraId="5E30A09F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vAlign w:val="bottom"/>
          </w:tcPr>
          <w:p w14:paraId="0A8ED180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bottom"/>
          </w:tcPr>
          <w:p w14:paraId="2407D7E5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3" w:type="dxa"/>
            <w:vAlign w:val="bottom"/>
          </w:tcPr>
          <w:p w14:paraId="5BF22F1A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64FAF" w:rsidRPr="00C61160" w14:paraId="459CD93D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7C8EDE9C" w14:textId="77777777" w:rsidR="00464FAF" w:rsidRPr="00C61160" w:rsidRDefault="00464FAF" w:rsidP="00464FAF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69" w:type="dxa"/>
            <w:vAlign w:val="bottom"/>
          </w:tcPr>
          <w:p w14:paraId="0FFEFBCA" w14:textId="7777777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440E2443" w14:textId="7777777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6D91FACD" w14:textId="7777777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144F69DC" w14:textId="7777777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64FAF" w:rsidRPr="00C61160" w14:paraId="2A04D46F" w14:textId="77777777" w:rsidTr="0064233F">
        <w:trPr>
          <w:cantSplit/>
        </w:trPr>
        <w:tc>
          <w:tcPr>
            <w:tcW w:w="3167" w:type="dxa"/>
          </w:tcPr>
          <w:p w14:paraId="2D46DB78" w14:textId="01DDC839" w:rsidR="00464FAF" w:rsidRPr="00C61160" w:rsidRDefault="00464FAF" w:rsidP="00464FA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125E4A10" w14:textId="11EDA5D9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13,790,591</w:t>
            </w:r>
          </w:p>
        </w:tc>
        <w:tc>
          <w:tcPr>
            <w:tcW w:w="1370" w:type="dxa"/>
            <w:vAlign w:val="bottom"/>
          </w:tcPr>
          <w:p w14:paraId="464BF585" w14:textId="533D61DC" w:rsidR="00464FAF" w:rsidRPr="00C61160" w:rsidRDefault="00464FAF" w:rsidP="00464FA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1,002,030</w:t>
            </w:r>
          </w:p>
        </w:tc>
        <w:tc>
          <w:tcPr>
            <w:tcW w:w="1293" w:type="dxa"/>
            <w:vAlign w:val="bottom"/>
          </w:tcPr>
          <w:p w14:paraId="6B16C183" w14:textId="5518A430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7,352,349</w:t>
            </w:r>
          </w:p>
        </w:tc>
        <w:tc>
          <w:tcPr>
            <w:tcW w:w="1343" w:type="dxa"/>
            <w:vAlign w:val="bottom"/>
          </w:tcPr>
          <w:p w14:paraId="630AA264" w14:textId="4B1A59AF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22,144,970</w:t>
            </w:r>
          </w:p>
        </w:tc>
      </w:tr>
      <w:tr w:rsidR="00464FAF" w:rsidRPr="00C61160" w14:paraId="357F9A87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5F8ED4A6" w14:textId="25FA7A2A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9" w:type="dxa"/>
            <w:vAlign w:val="bottom"/>
          </w:tcPr>
          <w:p w14:paraId="0580BCA6" w14:textId="19F2603F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4,873,244</w:t>
            </w:r>
          </w:p>
        </w:tc>
        <w:tc>
          <w:tcPr>
            <w:tcW w:w="1370" w:type="dxa"/>
            <w:vAlign w:val="bottom"/>
          </w:tcPr>
          <w:p w14:paraId="36D1E5B3" w14:textId="302EC178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480,605</w:t>
            </w:r>
          </w:p>
        </w:tc>
        <w:tc>
          <w:tcPr>
            <w:tcW w:w="1293" w:type="dxa"/>
            <w:vAlign w:val="bottom"/>
          </w:tcPr>
          <w:p w14:paraId="2D65E31D" w14:textId="600201EE" w:rsidR="00464FAF" w:rsidRPr="00C61160" w:rsidRDefault="00464FAF" w:rsidP="00464FAF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1,943,114</w:t>
            </w:r>
          </w:p>
        </w:tc>
        <w:tc>
          <w:tcPr>
            <w:tcW w:w="1343" w:type="dxa"/>
            <w:vAlign w:val="bottom"/>
          </w:tcPr>
          <w:p w14:paraId="38C69645" w14:textId="4D7757ED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  <w:tr w:rsidR="00464FAF" w:rsidRPr="00C61160" w14:paraId="0D762CFD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7B57EF20" w14:textId="034DFBD3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1369" w:type="dxa"/>
            <w:vAlign w:val="bottom"/>
          </w:tcPr>
          <w:p w14:paraId="777DA6C4" w14:textId="7F680D67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18,663,835</w:t>
            </w:r>
          </w:p>
        </w:tc>
        <w:tc>
          <w:tcPr>
            <w:tcW w:w="1370" w:type="dxa"/>
            <w:vAlign w:val="bottom"/>
          </w:tcPr>
          <w:p w14:paraId="2A73AF0E" w14:textId="36DA1491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1,482,635</w:t>
            </w:r>
          </w:p>
        </w:tc>
        <w:tc>
          <w:tcPr>
            <w:tcW w:w="1293" w:type="dxa"/>
            <w:vAlign w:val="bottom"/>
          </w:tcPr>
          <w:p w14:paraId="330F7DAF" w14:textId="146A0B5D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9,295,463</w:t>
            </w:r>
          </w:p>
        </w:tc>
        <w:tc>
          <w:tcPr>
            <w:tcW w:w="1343" w:type="dxa"/>
            <w:vAlign w:val="bottom"/>
          </w:tcPr>
          <w:p w14:paraId="745574FE" w14:textId="70713DD3" w:rsidR="00464FAF" w:rsidRPr="00C61160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29,441,933</w:t>
            </w:r>
          </w:p>
        </w:tc>
      </w:tr>
      <w:tr w:rsidR="00464FAF" w:rsidRPr="00C61160" w14:paraId="72FD1D1A" w14:textId="77777777" w:rsidTr="0064233F">
        <w:trPr>
          <w:cantSplit/>
        </w:trPr>
        <w:tc>
          <w:tcPr>
            <w:tcW w:w="3167" w:type="dxa"/>
            <w:vAlign w:val="bottom"/>
          </w:tcPr>
          <w:p w14:paraId="793EC7B9" w14:textId="3C67A94F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9" w:type="dxa"/>
            <w:vAlign w:val="bottom"/>
          </w:tcPr>
          <w:p w14:paraId="7880EA55" w14:textId="7F3654D3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5,304,085</w:t>
            </w:r>
          </w:p>
        </w:tc>
        <w:tc>
          <w:tcPr>
            <w:tcW w:w="1370" w:type="dxa"/>
            <w:vAlign w:val="bottom"/>
          </w:tcPr>
          <w:p w14:paraId="04AAAEE7" w14:textId="407240B0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481,922</w:t>
            </w:r>
          </w:p>
        </w:tc>
        <w:tc>
          <w:tcPr>
            <w:tcW w:w="1293" w:type="dxa"/>
            <w:vAlign w:val="bottom"/>
          </w:tcPr>
          <w:p w14:paraId="23047650" w14:textId="7BFA4E4D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2,159,871</w:t>
            </w:r>
          </w:p>
        </w:tc>
        <w:tc>
          <w:tcPr>
            <w:tcW w:w="1343" w:type="dxa"/>
            <w:vAlign w:val="bottom"/>
          </w:tcPr>
          <w:p w14:paraId="7D3B9CD9" w14:textId="6AF342F9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7,945,878</w:t>
            </w:r>
          </w:p>
        </w:tc>
      </w:tr>
      <w:tr w:rsidR="00464FAF" w:rsidRPr="00C61160" w14:paraId="49B95698" w14:textId="77777777" w:rsidTr="0064233F">
        <w:trPr>
          <w:cantSplit/>
        </w:trPr>
        <w:tc>
          <w:tcPr>
            <w:tcW w:w="3167" w:type="dxa"/>
            <w:vAlign w:val="bottom"/>
          </w:tcPr>
          <w:p w14:paraId="691E59E1" w14:textId="7AFCDA08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4C6AE8D3" w14:textId="422E70C4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23,967,920</w:t>
            </w:r>
          </w:p>
        </w:tc>
        <w:tc>
          <w:tcPr>
            <w:tcW w:w="1370" w:type="dxa"/>
            <w:vAlign w:val="bottom"/>
          </w:tcPr>
          <w:p w14:paraId="3C72C98F" w14:textId="0D4339B2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1,964,557</w:t>
            </w:r>
          </w:p>
        </w:tc>
        <w:tc>
          <w:tcPr>
            <w:tcW w:w="1293" w:type="dxa"/>
            <w:vAlign w:val="bottom"/>
          </w:tcPr>
          <w:p w14:paraId="1AAB43CD" w14:textId="6576957A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11,455,334</w:t>
            </w:r>
          </w:p>
        </w:tc>
        <w:tc>
          <w:tcPr>
            <w:tcW w:w="1343" w:type="dxa"/>
            <w:vAlign w:val="bottom"/>
          </w:tcPr>
          <w:p w14:paraId="3754C293" w14:textId="7889CB09" w:rsidR="00464FAF" w:rsidRPr="00C61160" w:rsidRDefault="00464FAF" w:rsidP="00464FA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37,387,811</w:t>
            </w:r>
          </w:p>
        </w:tc>
      </w:tr>
      <w:tr w:rsidR="00464FAF" w:rsidRPr="00C61160" w14:paraId="36AE7B9F" w14:textId="77777777" w:rsidTr="0064233F">
        <w:trPr>
          <w:cantSplit/>
        </w:trPr>
        <w:tc>
          <w:tcPr>
            <w:tcW w:w="3167" w:type="dxa"/>
            <w:vAlign w:val="bottom"/>
          </w:tcPr>
          <w:p w14:paraId="09A88B01" w14:textId="77777777" w:rsidR="00464FAF" w:rsidRPr="00D0420A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369" w:type="dxa"/>
            <w:vAlign w:val="bottom"/>
          </w:tcPr>
          <w:p w14:paraId="21E95578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vAlign w:val="bottom"/>
          </w:tcPr>
          <w:p w14:paraId="0F80A79A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bottom"/>
          </w:tcPr>
          <w:p w14:paraId="55AA6B9A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3" w:type="dxa"/>
            <w:vAlign w:val="bottom"/>
          </w:tcPr>
          <w:p w14:paraId="05EED6AE" w14:textId="77777777" w:rsidR="00464FAF" w:rsidRPr="00D0420A" w:rsidRDefault="00464FAF" w:rsidP="00464FA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64FAF" w:rsidRPr="00C61160" w14:paraId="3F9494A3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5EC95542" w14:textId="77777777" w:rsidR="00464FAF" w:rsidRPr="00C61160" w:rsidRDefault="00464FAF" w:rsidP="00464FAF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69" w:type="dxa"/>
            <w:vAlign w:val="bottom"/>
          </w:tcPr>
          <w:p w14:paraId="6CD89E4A" w14:textId="77777777" w:rsidR="00464FAF" w:rsidRPr="00C61160" w:rsidRDefault="00464FAF" w:rsidP="00464FA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4D3D6A81" w14:textId="77777777" w:rsidR="00464FAF" w:rsidRPr="00C61160" w:rsidRDefault="00464FAF" w:rsidP="00464FA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vAlign w:val="bottom"/>
          </w:tcPr>
          <w:p w14:paraId="482BA6D0" w14:textId="77777777" w:rsidR="00464FAF" w:rsidRPr="00C61160" w:rsidRDefault="00464FAF" w:rsidP="00464FA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4DAB4C22" w14:textId="77777777" w:rsidR="00464FAF" w:rsidRPr="00C61160" w:rsidRDefault="00464FAF" w:rsidP="00464FA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64FAF" w:rsidRPr="00C61160" w14:paraId="2B6D973E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11C50DD1" w14:textId="7C8A900D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4FAFBBDA" w14:textId="2AAA1221" w:rsidR="00464FAF" w:rsidRPr="00C61160" w:rsidRDefault="00022B7C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464FA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464FA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451</w:t>
            </w:r>
          </w:p>
        </w:tc>
        <w:tc>
          <w:tcPr>
            <w:tcW w:w="1370" w:type="dxa"/>
            <w:vAlign w:val="bottom"/>
          </w:tcPr>
          <w:p w14:paraId="23C68B7D" w14:textId="3D30E19E" w:rsidR="00464FAF" w:rsidRPr="00C61160" w:rsidRDefault="00022B7C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64FAF" w:rsidRPr="00C61160">
              <w:rPr>
                <w:rFonts w:ascii="Browallia New" w:hAnsi="Browallia New" w:cs="Browallia New"/>
                <w:sz w:val="28"/>
                <w:szCs w:val="28"/>
              </w:rPr>
              <w:t>,364,840</w:t>
            </w:r>
          </w:p>
        </w:tc>
        <w:tc>
          <w:tcPr>
            <w:tcW w:w="1293" w:type="dxa"/>
            <w:vAlign w:val="bottom"/>
          </w:tcPr>
          <w:p w14:paraId="12E20677" w14:textId="482DB13D" w:rsidR="00464FAF" w:rsidRPr="00C61160" w:rsidRDefault="00464FAF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4,994,584</w:t>
            </w:r>
          </w:p>
        </w:tc>
        <w:tc>
          <w:tcPr>
            <w:tcW w:w="1343" w:type="dxa"/>
            <w:vAlign w:val="bottom"/>
          </w:tcPr>
          <w:p w14:paraId="041EC4B9" w14:textId="2B6DBAA2" w:rsidR="00464FAF" w:rsidRPr="00C61160" w:rsidRDefault="00464FAF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46,338,875</w:t>
            </w:r>
          </w:p>
        </w:tc>
      </w:tr>
      <w:tr w:rsidR="00464FAF" w:rsidRPr="00C61160" w14:paraId="37F00575" w14:textId="77777777" w:rsidTr="0064233F">
        <w:trPr>
          <w:cantSplit/>
        </w:trPr>
        <w:tc>
          <w:tcPr>
            <w:tcW w:w="3167" w:type="dxa"/>
            <w:vAlign w:val="bottom"/>
          </w:tcPr>
          <w:p w14:paraId="5C3D5696" w14:textId="4B393DE6" w:rsidR="00464FAF" w:rsidRPr="00C61160" w:rsidRDefault="00464FAF" w:rsidP="00464FA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382F92C8" w14:textId="579B92FC" w:rsidR="00464FAF" w:rsidRPr="00C61160" w:rsidRDefault="00464FAF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62,624,191</w:t>
            </w:r>
          </w:p>
        </w:tc>
        <w:tc>
          <w:tcPr>
            <w:tcW w:w="1370" w:type="dxa"/>
            <w:vAlign w:val="bottom"/>
          </w:tcPr>
          <w:p w14:paraId="141ED7C7" w14:textId="15C44436" w:rsidR="00464FAF" w:rsidRPr="00C61160" w:rsidRDefault="00464FAF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1,882,918</w:t>
            </w:r>
          </w:p>
        </w:tc>
        <w:tc>
          <w:tcPr>
            <w:tcW w:w="1293" w:type="dxa"/>
            <w:vAlign w:val="bottom"/>
          </w:tcPr>
          <w:p w14:paraId="7E48ADF4" w14:textId="437D5154" w:rsidR="00464FAF" w:rsidRPr="00C61160" w:rsidRDefault="00464FAF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8,236,535</w:t>
            </w:r>
          </w:p>
        </w:tc>
        <w:tc>
          <w:tcPr>
            <w:tcW w:w="1343" w:type="dxa"/>
            <w:vAlign w:val="bottom"/>
          </w:tcPr>
          <w:p w14:paraId="4546607A" w14:textId="0D5EE11C" w:rsidR="00464FAF" w:rsidRPr="00C61160" w:rsidRDefault="00022B7C" w:rsidP="00464FA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72</w:t>
            </w:r>
            <w:r w:rsidR="00464FA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743</w:t>
            </w:r>
            <w:r w:rsidR="00464FA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644</w:t>
            </w:r>
          </w:p>
        </w:tc>
      </w:tr>
    </w:tbl>
    <w:p w14:paraId="0DC0903F" w14:textId="4FA289F2" w:rsidR="00BE10A9" w:rsidRPr="003B3E72" w:rsidRDefault="00BE10A9">
      <w:pPr>
        <w:rPr>
          <w:sz w:val="2"/>
          <w:szCs w:val="2"/>
        </w:rPr>
      </w:pPr>
    </w:p>
    <w:tbl>
      <w:tblPr>
        <w:tblW w:w="861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167"/>
        <w:gridCol w:w="1369"/>
        <w:gridCol w:w="95"/>
        <w:gridCol w:w="1275"/>
        <w:gridCol w:w="71"/>
        <w:gridCol w:w="1222"/>
        <w:gridCol w:w="62"/>
        <w:gridCol w:w="1309"/>
        <w:gridCol w:w="42"/>
      </w:tblGrid>
      <w:tr w:rsidR="00B464F4" w:rsidRPr="00C61160" w14:paraId="34F0ECAB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35A96396" w14:textId="6A490019" w:rsidR="00B464F4" w:rsidRPr="00C61160" w:rsidRDefault="00B464F4" w:rsidP="00BB57E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9" w:type="dxa"/>
          </w:tcPr>
          <w:p w14:paraId="3E5E3620" w14:textId="77777777" w:rsidR="00B464F4" w:rsidRPr="00C61160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F4F5226" w14:textId="77777777" w:rsidR="00B464F4" w:rsidRPr="00C61160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10F648E" w14:textId="77777777" w:rsidR="00B464F4" w:rsidRPr="00C61160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269172E1" w14:textId="77777777" w:rsidR="00B464F4" w:rsidRPr="00C61160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64F4" w:rsidRPr="00C61160" w14:paraId="513A6865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74AE8DAD" w14:textId="72C404DA" w:rsidR="00B464F4" w:rsidRPr="00C61160" w:rsidRDefault="00B464F4" w:rsidP="00B464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69" w:type="dxa"/>
          </w:tcPr>
          <w:p w14:paraId="677E2466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D475550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4A0CC5B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</w:tcPr>
          <w:p w14:paraId="07CCA74A" w14:textId="64FB4139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64F4">
              <w:rPr>
                <w:rFonts w:ascii="Browallia New" w:hAnsi="Browallia New" w:cs="Browallia New"/>
                <w:sz w:val="28"/>
                <w:szCs w:val="28"/>
              </w:rPr>
              <w:t>864,348</w:t>
            </w:r>
          </w:p>
        </w:tc>
      </w:tr>
      <w:tr w:rsidR="00B464F4" w:rsidRPr="00C61160" w14:paraId="36B9441C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6AC691C5" w14:textId="2D6AEBFF" w:rsidR="00B464F4" w:rsidRPr="00C61160" w:rsidRDefault="00B464F4" w:rsidP="00B464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69" w:type="dxa"/>
          </w:tcPr>
          <w:p w14:paraId="5ED31745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33090B3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592C0CAD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</w:tcPr>
          <w:p w14:paraId="09EF2709" w14:textId="14FF5AF9" w:rsidR="00B464F4" w:rsidRPr="00C61160" w:rsidRDefault="008D5EE2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1,003,595</w:t>
            </w:r>
          </w:p>
        </w:tc>
      </w:tr>
      <w:tr w:rsidR="00B464F4" w:rsidRPr="00C61160" w14:paraId="5ADE98B4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2675EF92" w14:textId="611ABA29" w:rsidR="00B464F4" w:rsidRPr="00C61160" w:rsidRDefault="00B464F4" w:rsidP="00B464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</w:tcPr>
          <w:p w14:paraId="15747288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2F5A919E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0911571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</w:tcPr>
          <w:p w14:paraId="18F06EFD" w14:textId="3D66BA5A" w:rsidR="00B464F4" w:rsidRPr="00C61160" w:rsidRDefault="00B464F4" w:rsidP="00806E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64F4">
              <w:rPr>
                <w:rFonts w:ascii="Browallia New" w:hAnsi="Browallia New" w:cs="Browallia New"/>
                <w:sz w:val="28"/>
                <w:szCs w:val="28"/>
              </w:rPr>
              <w:t>5,</w:t>
            </w:r>
            <w:r w:rsidR="004B0C53">
              <w:rPr>
                <w:rFonts w:ascii="Browallia New" w:hAnsi="Browallia New" w:cs="Browallia New"/>
                <w:sz w:val="28"/>
                <w:szCs w:val="28"/>
              </w:rPr>
              <w:t>429,</w:t>
            </w:r>
            <w:r w:rsidR="0091321F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</w:tr>
      <w:tr w:rsidR="00B464F4" w:rsidRPr="00C61160" w14:paraId="19A95ECF" w14:textId="77777777" w:rsidTr="00D0420A">
        <w:trPr>
          <w:gridAfter w:val="1"/>
          <w:wAfter w:w="42" w:type="dxa"/>
          <w:cantSplit/>
          <w:trHeight w:val="57"/>
        </w:trPr>
        <w:tc>
          <w:tcPr>
            <w:tcW w:w="3167" w:type="dxa"/>
          </w:tcPr>
          <w:p w14:paraId="3C30C107" w14:textId="5C98D838" w:rsidR="00B464F4" w:rsidRPr="00C61160" w:rsidRDefault="00B464F4" w:rsidP="00DD6929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9" w:type="dxa"/>
          </w:tcPr>
          <w:p w14:paraId="3569FBE4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3DF12535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72D31C0" w14:textId="77777777" w:rsidR="00B464F4" w:rsidRPr="00C61160" w:rsidRDefault="00B464F4" w:rsidP="00B464F4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</w:tcPr>
          <w:p w14:paraId="4BDA883D" w14:textId="36C27136" w:rsidR="00B464F4" w:rsidRPr="00C61160" w:rsidRDefault="00B464F4" w:rsidP="00806E36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64F4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  <w:tr w:rsidR="00B464F4" w:rsidRPr="00C61160" w14:paraId="1061434E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0357C283" w14:textId="77777777" w:rsidR="00B464F4" w:rsidRPr="00D0420A" w:rsidRDefault="00B464F4" w:rsidP="00BB57E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9" w:type="dxa"/>
          </w:tcPr>
          <w:p w14:paraId="58CDD0DD" w14:textId="77777777" w:rsidR="00B464F4" w:rsidRPr="00D0420A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AD28DBE" w14:textId="77777777" w:rsidR="00B464F4" w:rsidRPr="00D0420A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2A949B99" w14:textId="77777777" w:rsidR="00B464F4" w:rsidRPr="00D0420A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222213E0" w14:textId="77777777" w:rsidR="00B464F4" w:rsidRPr="00D0420A" w:rsidRDefault="00B464F4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B57EC" w:rsidRPr="00C61160" w14:paraId="6DA1E20F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2403E8EA" w14:textId="0ADAD760" w:rsidR="00BB57EC" w:rsidRPr="00C61160" w:rsidRDefault="00BB57EC" w:rsidP="00BB57E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9" w:type="dxa"/>
          </w:tcPr>
          <w:p w14:paraId="450B0F8E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4609D6A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1983DBC1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72923255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305EE" w:rsidRPr="00C61160" w14:paraId="2E08D101" w14:textId="77777777" w:rsidTr="0064233F">
        <w:trPr>
          <w:gridAfter w:val="1"/>
          <w:wAfter w:w="42" w:type="dxa"/>
          <w:cantSplit/>
        </w:trPr>
        <w:tc>
          <w:tcPr>
            <w:tcW w:w="3167" w:type="dxa"/>
            <w:vAlign w:val="bottom"/>
          </w:tcPr>
          <w:p w14:paraId="11CA6743" w14:textId="34AC9CE8" w:rsidR="00B305EE" w:rsidRPr="00C61160" w:rsidRDefault="00B305EE" w:rsidP="00B305EE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69" w:type="dxa"/>
          </w:tcPr>
          <w:p w14:paraId="1CE82E70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24A41E7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5CEEBC5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2E37CEE4" w14:textId="5C127E7D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941,517</w:t>
            </w:r>
          </w:p>
        </w:tc>
      </w:tr>
      <w:tr w:rsidR="00B305EE" w:rsidRPr="00C61160" w14:paraId="52BC5380" w14:textId="77777777" w:rsidTr="0064233F">
        <w:trPr>
          <w:gridAfter w:val="1"/>
          <w:wAfter w:w="42" w:type="dxa"/>
          <w:cantSplit/>
        </w:trPr>
        <w:tc>
          <w:tcPr>
            <w:tcW w:w="3167" w:type="dxa"/>
          </w:tcPr>
          <w:p w14:paraId="4D814165" w14:textId="5D0C3F7B" w:rsidR="00B305EE" w:rsidRPr="00C61160" w:rsidRDefault="00B305EE" w:rsidP="00B305EE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69" w:type="dxa"/>
          </w:tcPr>
          <w:p w14:paraId="72B6ABF6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4EFE843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62AE41C2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521D8D23" w14:textId="07CF3CA2" w:rsidR="00B305EE" w:rsidRPr="00944A53" w:rsidRDefault="00022B7C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691929">
              <w:rPr>
                <w:rFonts w:ascii="Browallia New" w:hAnsi="Browallia New" w:cs="Browallia New"/>
                <w:sz w:val="28"/>
                <w:szCs w:val="28"/>
              </w:rPr>
              <w:t>,004</w:t>
            </w:r>
            <w:r w:rsidR="00B305EE">
              <w:rPr>
                <w:rFonts w:ascii="Browallia New" w:hAnsi="Browallia New" w:cs="Browallia New"/>
                <w:sz w:val="28"/>
                <w:szCs w:val="28"/>
              </w:rPr>
              <w:t>,9</w:t>
            </w:r>
            <w:r w:rsidR="00691929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B305EE" w:rsidRPr="00C61160" w14:paraId="366C2267" w14:textId="77777777" w:rsidTr="0064233F">
        <w:trPr>
          <w:gridAfter w:val="1"/>
          <w:wAfter w:w="42" w:type="dxa"/>
          <w:cantSplit/>
        </w:trPr>
        <w:tc>
          <w:tcPr>
            <w:tcW w:w="3167" w:type="dxa"/>
          </w:tcPr>
          <w:p w14:paraId="09CB8686" w14:textId="39EC2B4C" w:rsidR="00B305EE" w:rsidRPr="00C61160" w:rsidRDefault="00B305EE" w:rsidP="00B305EE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</w:tcPr>
          <w:p w14:paraId="5FF4758E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04EAF3D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25A58B28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5AD848C2" w14:textId="06FDC684" w:rsidR="00B305EE" w:rsidRPr="00944A53" w:rsidRDefault="00691929" w:rsidP="00B305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305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999</w:t>
            </w:r>
            <w:r w:rsidR="00B305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449</w:t>
            </w:r>
          </w:p>
        </w:tc>
      </w:tr>
      <w:tr w:rsidR="00B305EE" w:rsidRPr="00C61160" w14:paraId="605F3271" w14:textId="77777777" w:rsidTr="0064233F">
        <w:trPr>
          <w:gridAfter w:val="1"/>
          <w:wAfter w:w="42" w:type="dxa"/>
          <w:cantSplit/>
          <w:trHeight w:val="64"/>
        </w:trPr>
        <w:tc>
          <w:tcPr>
            <w:tcW w:w="3167" w:type="dxa"/>
          </w:tcPr>
          <w:p w14:paraId="54269747" w14:textId="3445E5BE" w:rsidR="00B305EE" w:rsidRPr="00C61160" w:rsidRDefault="00B305EE" w:rsidP="00DD6929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9" w:type="dxa"/>
          </w:tcPr>
          <w:p w14:paraId="67865A5A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28452D8D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0F1418F" w14:textId="77777777" w:rsidR="00B305EE" w:rsidRPr="00C61160" w:rsidRDefault="00B305EE" w:rsidP="00B305EE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426CBB6E" w14:textId="4318456A" w:rsidR="00B305EE" w:rsidRPr="00944A53" w:rsidRDefault="00B305EE" w:rsidP="00B305EE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7,945,878</w:t>
            </w:r>
          </w:p>
        </w:tc>
      </w:tr>
      <w:tr w:rsidR="00AA6644" w:rsidRPr="00C61160" w14:paraId="0FAC119F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797A77E4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8"/>
            <w:hideMark/>
          </w:tcPr>
          <w:p w14:paraId="6A5666A1" w14:textId="1FA42EC3" w:rsidR="00AA6644" w:rsidRPr="00C61160" w:rsidRDefault="0028272A" w:rsidP="00BB57E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819D5" w:rsidRPr="00C61160" w14:paraId="0A381176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3EC8BCF2" w14:textId="77777777" w:rsidR="001819D5" w:rsidRPr="00C61160" w:rsidRDefault="001819D5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8"/>
          </w:tcPr>
          <w:p w14:paraId="360573CB" w14:textId="7B809377" w:rsidR="001819D5" w:rsidRPr="00C61160" w:rsidRDefault="00D1181A" w:rsidP="00BB57E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AA6644" w:rsidRPr="00C61160" w14:paraId="333945B1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217FD486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4" w:type="dxa"/>
            <w:gridSpan w:val="2"/>
          </w:tcPr>
          <w:p w14:paraId="6F6A0787" w14:textId="77777777" w:rsidR="00AA6644" w:rsidRPr="00C61160" w:rsidRDefault="00AA6644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E85908A" w14:textId="310D89BE" w:rsidR="00AA6644" w:rsidRPr="00C61160" w:rsidRDefault="00AA6644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346" w:type="dxa"/>
            <w:gridSpan w:val="2"/>
            <w:vAlign w:val="bottom"/>
          </w:tcPr>
          <w:p w14:paraId="31107837" w14:textId="52B5AB5A" w:rsidR="00AA6644" w:rsidRPr="00C61160" w:rsidRDefault="00AA6644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FE0A853" w14:textId="77777777" w:rsidR="00AA6644" w:rsidRPr="00C61160" w:rsidRDefault="00AA6644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1" w:type="dxa"/>
            <w:gridSpan w:val="2"/>
            <w:vAlign w:val="bottom"/>
            <w:hideMark/>
          </w:tcPr>
          <w:p w14:paraId="48A669E5" w14:textId="77777777" w:rsidR="00AA6644" w:rsidRPr="00C61160" w:rsidRDefault="00AA6644" w:rsidP="00BB57E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</w:tr>
      <w:tr w:rsidR="00AA6644" w:rsidRPr="00C61160" w14:paraId="586AC3B6" w14:textId="77777777" w:rsidTr="0064233F">
        <w:trPr>
          <w:cantSplit/>
          <w:tblHeader/>
        </w:trPr>
        <w:tc>
          <w:tcPr>
            <w:tcW w:w="3167" w:type="dxa"/>
            <w:vAlign w:val="bottom"/>
          </w:tcPr>
          <w:p w14:paraId="3733666D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4" w:type="dxa"/>
            <w:gridSpan w:val="2"/>
          </w:tcPr>
          <w:p w14:paraId="7EA8A742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C46CFC7" w14:textId="20D74CC3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39DC44F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4680DB52" w14:textId="77777777" w:rsidR="00AA6644" w:rsidRPr="00C61160" w:rsidRDefault="00AA6644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A6644" w:rsidRPr="00C61160" w14:paraId="37816D2F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12E2FEAD" w14:textId="77777777" w:rsidR="00AA6644" w:rsidRPr="00C61160" w:rsidRDefault="00AA6644" w:rsidP="00BB57EC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4" w:type="dxa"/>
            <w:gridSpan w:val="2"/>
          </w:tcPr>
          <w:p w14:paraId="41260D1D" w14:textId="77777777" w:rsidR="00AA6644" w:rsidRPr="00C61160" w:rsidRDefault="00AA6644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27AEEFA" w14:textId="72DA70CB" w:rsidR="00AA6644" w:rsidRPr="00C61160" w:rsidRDefault="00AA6644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12EBB45" w14:textId="77777777" w:rsidR="00AA6644" w:rsidRPr="00C61160" w:rsidRDefault="00AA6644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58D326B9" w14:textId="77777777" w:rsidR="00AA6644" w:rsidRPr="00C61160" w:rsidRDefault="00AA6644" w:rsidP="00BB57EC">
            <w:pPr>
              <w:spacing w:line="240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B57EC" w:rsidRPr="00C61160" w14:paraId="0087C78B" w14:textId="77777777" w:rsidTr="0064233F">
        <w:trPr>
          <w:cantSplit/>
        </w:trPr>
        <w:tc>
          <w:tcPr>
            <w:tcW w:w="3167" w:type="dxa"/>
          </w:tcPr>
          <w:p w14:paraId="264B2125" w14:textId="438B5B35" w:rsidR="00BB57EC" w:rsidRPr="00C61160" w:rsidRDefault="00BB57EC" w:rsidP="00BB57EC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64" w:type="dxa"/>
            <w:gridSpan w:val="2"/>
            <w:vAlign w:val="bottom"/>
          </w:tcPr>
          <w:p w14:paraId="2B434ECD" w14:textId="6F8A79EE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57,260,435</w:t>
            </w:r>
          </w:p>
        </w:tc>
        <w:tc>
          <w:tcPr>
            <w:tcW w:w="1346" w:type="dxa"/>
            <w:gridSpan w:val="2"/>
            <w:vAlign w:val="bottom"/>
          </w:tcPr>
          <w:p w14:paraId="5032D774" w14:textId="2E748A4F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3,847,475</w:t>
            </w:r>
          </w:p>
        </w:tc>
        <w:tc>
          <w:tcPr>
            <w:tcW w:w="1284" w:type="dxa"/>
            <w:gridSpan w:val="2"/>
            <w:vAlign w:val="bottom"/>
          </w:tcPr>
          <w:p w14:paraId="498053D5" w14:textId="47EAD370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351" w:type="dxa"/>
            <w:gridSpan w:val="2"/>
            <w:vAlign w:val="bottom"/>
          </w:tcPr>
          <w:p w14:paraId="5B1CF249" w14:textId="16BE4841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75,397,957</w:t>
            </w:r>
          </w:p>
        </w:tc>
      </w:tr>
      <w:tr w:rsidR="00BB57EC" w:rsidRPr="00C61160" w14:paraId="307F64D0" w14:textId="77777777" w:rsidTr="0064233F">
        <w:trPr>
          <w:cantSplit/>
        </w:trPr>
        <w:tc>
          <w:tcPr>
            <w:tcW w:w="3167" w:type="dxa"/>
            <w:vAlign w:val="bottom"/>
          </w:tcPr>
          <w:p w14:paraId="313C2C7C" w14:textId="3FA525F8" w:rsidR="00BB57EC" w:rsidRPr="00C61160" w:rsidRDefault="00BB57EC" w:rsidP="00BB57EC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เพิ่มขึ้นจากการประเมินสัญญาเช่าใหม่</w:t>
            </w:r>
          </w:p>
        </w:tc>
        <w:tc>
          <w:tcPr>
            <w:tcW w:w="1464" w:type="dxa"/>
            <w:gridSpan w:val="2"/>
            <w:vAlign w:val="bottom"/>
          </w:tcPr>
          <w:p w14:paraId="6C835E4C" w14:textId="1CE6B3EA" w:rsidR="00BB57EC" w:rsidRPr="00C61160" w:rsidRDefault="00BB57EC" w:rsidP="00BB57EC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  <w:tc>
          <w:tcPr>
            <w:tcW w:w="1346" w:type="dxa"/>
            <w:gridSpan w:val="2"/>
            <w:vAlign w:val="bottom"/>
          </w:tcPr>
          <w:p w14:paraId="06C56DDE" w14:textId="1C5B72E3" w:rsidR="00BB57EC" w:rsidRPr="00C61160" w:rsidRDefault="00BB57EC" w:rsidP="00BB57EC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    -</w:t>
            </w:r>
          </w:p>
        </w:tc>
        <w:tc>
          <w:tcPr>
            <w:tcW w:w="1284" w:type="dxa"/>
            <w:gridSpan w:val="2"/>
            <w:vAlign w:val="bottom"/>
          </w:tcPr>
          <w:p w14:paraId="5F14929F" w14:textId="2789CFCB" w:rsidR="00BB57EC" w:rsidRPr="00C61160" w:rsidRDefault="00BB57EC" w:rsidP="00BB57EC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351" w:type="dxa"/>
            <w:gridSpan w:val="2"/>
            <w:vAlign w:val="bottom"/>
          </w:tcPr>
          <w:p w14:paraId="3349C7B6" w14:textId="6CF559A3" w:rsidR="00BB57EC" w:rsidRPr="00C61160" w:rsidRDefault="00BB57EC" w:rsidP="00BB57EC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</w:tr>
      <w:tr w:rsidR="00BB57EC" w:rsidRPr="00C61160" w14:paraId="17F92BB8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7B468614" w14:textId="58F1CA06" w:rsidR="00BB57EC" w:rsidRPr="00C61160" w:rsidRDefault="00BB57EC" w:rsidP="00BB57EC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64" w:type="dxa"/>
            <w:gridSpan w:val="2"/>
            <w:vAlign w:val="bottom"/>
          </w:tcPr>
          <w:p w14:paraId="4875A24D" w14:textId="1B7CB994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57,643,286</w:t>
            </w:r>
          </w:p>
        </w:tc>
        <w:tc>
          <w:tcPr>
            <w:tcW w:w="1346" w:type="dxa"/>
            <w:gridSpan w:val="2"/>
            <w:vAlign w:val="bottom"/>
          </w:tcPr>
          <w:p w14:paraId="22B441C2" w14:textId="26CB3DD8" w:rsidR="00BB57EC" w:rsidRPr="00C61160" w:rsidRDefault="00022B7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B57EC" w:rsidRPr="00C61160">
              <w:rPr>
                <w:rFonts w:ascii="Browallia New" w:hAnsi="Browallia New" w:cs="Browallia New"/>
                <w:sz w:val="28"/>
                <w:szCs w:val="28"/>
              </w:rPr>
              <w:t>,847,475</w:t>
            </w:r>
          </w:p>
        </w:tc>
        <w:tc>
          <w:tcPr>
            <w:tcW w:w="1284" w:type="dxa"/>
            <w:gridSpan w:val="2"/>
            <w:vAlign w:val="bottom"/>
          </w:tcPr>
          <w:p w14:paraId="784B8724" w14:textId="56B542A8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351" w:type="dxa"/>
            <w:gridSpan w:val="2"/>
            <w:vAlign w:val="bottom"/>
          </w:tcPr>
          <w:p w14:paraId="048C5DDA" w14:textId="02CB11A9" w:rsidR="00BB57EC" w:rsidRPr="00C61160" w:rsidRDefault="00BB57EC" w:rsidP="00BB57EC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75,780,808</w:t>
            </w:r>
          </w:p>
        </w:tc>
      </w:tr>
      <w:tr w:rsidR="00B55823" w:rsidRPr="00C61160" w14:paraId="6BECFC6F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4D0EFC2C" w14:textId="051520A8" w:rsidR="00B55823" w:rsidRPr="00C61160" w:rsidRDefault="00B55823" w:rsidP="00B55823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="005B0EA3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ระหว่าง</w:t>
            </w:r>
            <w:r w:rsidR="00D557AB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64" w:type="dxa"/>
            <w:gridSpan w:val="2"/>
            <w:vAlign w:val="bottom"/>
          </w:tcPr>
          <w:p w14:paraId="2CE92892" w14:textId="41A3F61F" w:rsidR="00B55823" w:rsidRPr="00C61160" w:rsidRDefault="00B55823" w:rsidP="00B5582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12,005,809</w:t>
            </w:r>
          </w:p>
        </w:tc>
        <w:tc>
          <w:tcPr>
            <w:tcW w:w="1346" w:type="dxa"/>
            <w:gridSpan w:val="2"/>
            <w:vAlign w:val="bottom"/>
          </w:tcPr>
          <w:p w14:paraId="4321540C" w14:textId="119EA4C4" w:rsidR="00B55823" w:rsidRPr="00C61160" w:rsidRDefault="00CC4442" w:rsidP="00B5582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right="-36" w:firstLine="1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          -</w:t>
            </w:r>
          </w:p>
        </w:tc>
        <w:tc>
          <w:tcPr>
            <w:tcW w:w="1284" w:type="dxa"/>
            <w:gridSpan w:val="2"/>
            <w:vAlign w:val="bottom"/>
          </w:tcPr>
          <w:p w14:paraId="70A21C2F" w14:textId="684E7B11" w:rsidR="00B55823" w:rsidRPr="00C61160" w:rsidRDefault="00CC4442" w:rsidP="00B5582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B55823">
              <w:rPr>
                <w:rFonts w:ascii="Browallia New" w:hAnsi="Browallia New" w:cs="Browallia New"/>
                <w:sz w:val="28"/>
                <w:szCs w:val="28"/>
              </w:rPr>
              <w:t>5,401,822</w:t>
            </w:r>
          </w:p>
        </w:tc>
        <w:tc>
          <w:tcPr>
            <w:tcW w:w="1351" w:type="dxa"/>
            <w:gridSpan w:val="2"/>
            <w:vAlign w:val="bottom"/>
          </w:tcPr>
          <w:p w14:paraId="16203063" w14:textId="660090CE" w:rsidR="00B55823" w:rsidRPr="00C61160" w:rsidRDefault="00022B7C" w:rsidP="00B5582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17</w:t>
            </w:r>
            <w:r w:rsidR="00CC4442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407</w:t>
            </w:r>
            <w:r w:rsidR="00CC4442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631</w:t>
            </w:r>
          </w:p>
        </w:tc>
      </w:tr>
      <w:tr w:rsidR="00B55823" w:rsidRPr="00C61160" w14:paraId="3029F938" w14:textId="77777777" w:rsidTr="0064233F">
        <w:trPr>
          <w:cantSplit/>
        </w:trPr>
        <w:tc>
          <w:tcPr>
            <w:tcW w:w="3167" w:type="dxa"/>
            <w:vAlign w:val="bottom"/>
            <w:hideMark/>
          </w:tcPr>
          <w:p w14:paraId="7D9D308C" w14:textId="0BBEBADE" w:rsidR="00B55823" w:rsidRPr="00C61160" w:rsidRDefault="00B55823" w:rsidP="00B55823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64" w:type="dxa"/>
            <w:gridSpan w:val="2"/>
            <w:vAlign w:val="bottom"/>
          </w:tcPr>
          <w:p w14:paraId="65CBC778" w14:textId="5ACBC0D0" w:rsidR="00B55823" w:rsidRPr="00C61160" w:rsidRDefault="00022B7C" w:rsidP="00B55823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69</w:t>
            </w:r>
            <w:r w:rsidR="00B55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649</w:t>
            </w:r>
            <w:r w:rsidR="00B55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095</w:t>
            </w:r>
          </w:p>
        </w:tc>
        <w:tc>
          <w:tcPr>
            <w:tcW w:w="1346" w:type="dxa"/>
            <w:gridSpan w:val="2"/>
            <w:vAlign w:val="bottom"/>
          </w:tcPr>
          <w:p w14:paraId="7CC3AABB" w14:textId="7BFEF4F8" w:rsidR="00B55823" w:rsidRPr="00C61160" w:rsidRDefault="00022B7C" w:rsidP="00B55823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CC4442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847</w:t>
            </w:r>
            <w:r w:rsidR="00CC4442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475</w:t>
            </w:r>
          </w:p>
        </w:tc>
        <w:tc>
          <w:tcPr>
            <w:tcW w:w="1284" w:type="dxa"/>
            <w:gridSpan w:val="2"/>
            <w:vAlign w:val="bottom"/>
          </w:tcPr>
          <w:p w14:paraId="7979C55C" w14:textId="5FAFAEAA" w:rsidR="00B55823" w:rsidRPr="00C61160" w:rsidRDefault="00CC4442" w:rsidP="00B55823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19,691,869</w:t>
            </w:r>
          </w:p>
        </w:tc>
        <w:tc>
          <w:tcPr>
            <w:tcW w:w="1351" w:type="dxa"/>
            <w:gridSpan w:val="2"/>
            <w:vAlign w:val="bottom"/>
          </w:tcPr>
          <w:p w14:paraId="4F955D52" w14:textId="46ABC398" w:rsidR="00B55823" w:rsidRPr="00C61160" w:rsidRDefault="00CC4442" w:rsidP="00B55823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93,188,439</w:t>
            </w:r>
          </w:p>
        </w:tc>
      </w:tr>
    </w:tbl>
    <w:p w14:paraId="6B02FB72" w14:textId="77777777" w:rsidR="00BB57EC" w:rsidRDefault="00BB57EC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1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152"/>
        <w:gridCol w:w="1490"/>
        <w:gridCol w:w="1352"/>
        <w:gridCol w:w="1274"/>
        <w:gridCol w:w="1344"/>
      </w:tblGrid>
      <w:tr w:rsidR="00BB57EC" w:rsidRPr="00C61160" w14:paraId="4E2E7728" w14:textId="77777777" w:rsidTr="0064233F">
        <w:trPr>
          <w:cantSplit/>
        </w:trPr>
        <w:tc>
          <w:tcPr>
            <w:tcW w:w="3152" w:type="dxa"/>
            <w:vAlign w:val="bottom"/>
            <w:hideMark/>
          </w:tcPr>
          <w:p w14:paraId="2992B765" w14:textId="77777777" w:rsidR="00BB57EC" w:rsidRPr="00C61160" w:rsidRDefault="00BB57EC" w:rsidP="001C3096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90" w:type="dxa"/>
            <w:vAlign w:val="bottom"/>
          </w:tcPr>
          <w:p w14:paraId="7C92585B" w14:textId="77777777" w:rsidR="00BB57EC" w:rsidRPr="00C61160" w:rsidRDefault="00BB57EC" w:rsidP="001C3096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554A3E1" w14:textId="77777777" w:rsidR="00BB57EC" w:rsidRPr="00C61160" w:rsidRDefault="00BB57EC" w:rsidP="001C3096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B1FBC49" w14:textId="77777777" w:rsidR="00BB57EC" w:rsidRPr="00C61160" w:rsidRDefault="00BB57EC" w:rsidP="001C3096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B873CA6" w14:textId="77777777" w:rsidR="00BB57EC" w:rsidRPr="00C61160" w:rsidRDefault="00BB57EC" w:rsidP="001C3096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7346F" w:rsidRPr="00C61160" w14:paraId="2061F2D7" w14:textId="77777777" w:rsidTr="0064233F">
        <w:trPr>
          <w:cantSplit/>
        </w:trPr>
        <w:tc>
          <w:tcPr>
            <w:tcW w:w="3152" w:type="dxa"/>
          </w:tcPr>
          <w:p w14:paraId="679E24FA" w14:textId="7E89B4DD" w:rsidR="00C7346F" w:rsidRPr="00C61160" w:rsidRDefault="00C7346F" w:rsidP="00C7346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90" w:type="dxa"/>
            <w:vAlign w:val="bottom"/>
          </w:tcPr>
          <w:p w14:paraId="38FD76CB" w14:textId="7E94B220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13,790,591</w:t>
            </w:r>
          </w:p>
        </w:tc>
        <w:tc>
          <w:tcPr>
            <w:tcW w:w="1352" w:type="dxa"/>
            <w:vAlign w:val="bottom"/>
          </w:tcPr>
          <w:p w14:paraId="6EC319C4" w14:textId="0EACA3CC" w:rsidR="00C7346F" w:rsidRPr="00C61160" w:rsidRDefault="00C7346F" w:rsidP="00C7346F">
            <w:pP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1,002,030</w:t>
            </w:r>
          </w:p>
        </w:tc>
        <w:tc>
          <w:tcPr>
            <w:tcW w:w="1274" w:type="dxa"/>
            <w:vAlign w:val="bottom"/>
          </w:tcPr>
          <w:p w14:paraId="4DC0741B" w14:textId="7B448BF3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7,352,349</w:t>
            </w:r>
          </w:p>
        </w:tc>
        <w:tc>
          <w:tcPr>
            <w:tcW w:w="1344" w:type="dxa"/>
            <w:vAlign w:val="bottom"/>
          </w:tcPr>
          <w:p w14:paraId="6B330C0B" w14:textId="66EEEB81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22,144,970</w:t>
            </w:r>
          </w:p>
        </w:tc>
      </w:tr>
      <w:tr w:rsidR="00C7346F" w:rsidRPr="00C61160" w14:paraId="2F259F23" w14:textId="77777777" w:rsidTr="0064233F">
        <w:trPr>
          <w:cantSplit/>
        </w:trPr>
        <w:tc>
          <w:tcPr>
            <w:tcW w:w="3152" w:type="dxa"/>
          </w:tcPr>
          <w:p w14:paraId="68ADEADC" w14:textId="77777777" w:rsidR="00C7346F" w:rsidRPr="00C61160" w:rsidRDefault="00C7346F" w:rsidP="00C7346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90" w:type="dxa"/>
            <w:vAlign w:val="bottom"/>
          </w:tcPr>
          <w:p w14:paraId="7317E212" w14:textId="4AA77730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4,873,244</w:t>
            </w:r>
          </w:p>
        </w:tc>
        <w:tc>
          <w:tcPr>
            <w:tcW w:w="1352" w:type="dxa"/>
            <w:vAlign w:val="bottom"/>
          </w:tcPr>
          <w:p w14:paraId="7648B8CF" w14:textId="72B53658" w:rsidR="00C7346F" w:rsidRPr="00C61160" w:rsidRDefault="00C7346F" w:rsidP="00C7346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480,605</w:t>
            </w:r>
          </w:p>
        </w:tc>
        <w:tc>
          <w:tcPr>
            <w:tcW w:w="1274" w:type="dxa"/>
            <w:vAlign w:val="bottom"/>
          </w:tcPr>
          <w:p w14:paraId="5EE6C92B" w14:textId="77F95574" w:rsidR="00C7346F" w:rsidRPr="00C61160" w:rsidRDefault="00C7346F" w:rsidP="00C7346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1,943,114</w:t>
            </w:r>
          </w:p>
        </w:tc>
        <w:tc>
          <w:tcPr>
            <w:tcW w:w="1344" w:type="dxa"/>
            <w:vAlign w:val="bottom"/>
          </w:tcPr>
          <w:p w14:paraId="56C06D15" w14:textId="2A736A70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  <w:tr w:rsidR="00C7346F" w:rsidRPr="00C61160" w14:paraId="72EF39B5" w14:textId="77777777" w:rsidTr="0064233F">
        <w:trPr>
          <w:cantSplit/>
        </w:trPr>
        <w:tc>
          <w:tcPr>
            <w:tcW w:w="3152" w:type="dxa"/>
            <w:hideMark/>
          </w:tcPr>
          <w:p w14:paraId="5156D9C1" w14:textId="254DD09A" w:rsidR="00C7346F" w:rsidRPr="00C61160" w:rsidRDefault="00C7346F" w:rsidP="00C7346F">
            <w:pPr>
              <w:spacing w:line="240" w:lineRule="auto"/>
              <w:ind w:left="317" w:right="-36" w:hanging="31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90" w:type="dxa"/>
            <w:vAlign w:val="bottom"/>
          </w:tcPr>
          <w:p w14:paraId="0BECAB5D" w14:textId="7786E69B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18,663,835</w:t>
            </w:r>
          </w:p>
        </w:tc>
        <w:tc>
          <w:tcPr>
            <w:tcW w:w="1352" w:type="dxa"/>
            <w:vAlign w:val="bottom"/>
          </w:tcPr>
          <w:p w14:paraId="1176D7FE" w14:textId="5F879ED3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1,482,635</w:t>
            </w:r>
          </w:p>
        </w:tc>
        <w:tc>
          <w:tcPr>
            <w:tcW w:w="1274" w:type="dxa"/>
            <w:vAlign w:val="bottom"/>
          </w:tcPr>
          <w:p w14:paraId="1748F083" w14:textId="1A435667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9,295,463</w:t>
            </w:r>
          </w:p>
        </w:tc>
        <w:tc>
          <w:tcPr>
            <w:tcW w:w="1344" w:type="dxa"/>
            <w:vAlign w:val="bottom"/>
          </w:tcPr>
          <w:p w14:paraId="643F7EC5" w14:textId="201DCAE2" w:rsidR="00C7346F" w:rsidRPr="00C61160" w:rsidRDefault="00C7346F" w:rsidP="00C7346F">
            <w:pP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29,441,933</w:t>
            </w:r>
          </w:p>
        </w:tc>
      </w:tr>
      <w:tr w:rsidR="00C7346F" w:rsidRPr="00C61160" w14:paraId="543270A1" w14:textId="77777777" w:rsidTr="0064233F">
        <w:trPr>
          <w:cantSplit/>
        </w:trPr>
        <w:tc>
          <w:tcPr>
            <w:tcW w:w="3152" w:type="dxa"/>
            <w:vAlign w:val="bottom"/>
            <w:hideMark/>
          </w:tcPr>
          <w:p w14:paraId="5E85D567" w14:textId="77777777" w:rsidR="00C7346F" w:rsidRPr="00C61160" w:rsidRDefault="00C7346F" w:rsidP="00C7346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90" w:type="dxa"/>
            <w:vAlign w:val="bottom"/>
          </w:tcPr>
          <w:p w14:paraId="4F58CBF9" w14:textId="53D39B80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5,198,132</w:t>
            </w:r>
          </w:p>
        </w:tc>
        <w:tc>
          <w:tcPr>
            <w:tcW w:w="1352" w:type="dxa"/>
            <w:vAlign w:val="bottom"/>
          </w:tcPr>
          <w:p w14:paraId="1C95FD74" w14:textId="685DA0CF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481,923</w:t>
            </w:r>
          </w:p>
        </w:tc>
        <w:tc>
          <w:tcPr>
            <w:tcW w:w="1274" w:type="dxa"/>
            <w:vAlign w:val="bottom"/>
          </w:tcPr>
          <w:p w14:paraId="4129177E" w14:textId="6EA0E9F5" w:rsidR="00C7346F" w:rsidRPr="00C61160" w:rsidRDefault="00C7346F" w:rsidP="00C7346F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2,159,871</w:t>
            </w:r>
          </w:p>
        </w:tc>
        <w:tc>
          <w:tcPr>
            <w:tcW w:w="1344" w:type="dxa"/>
            <w:vAlign w:val="bottom"/>
          </w:tcPr>
          <w:p w14:paraId="60771A22" w14:textId="5934D6D5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7,839,926</w:t>
            </w:r>
          </w:p>
        </w:tc>
      </w:tr>
      <w:tr w:rsidR="00C7346F" w:rsidRPr="00C61160" w14:paraId="3F103AAC" w14:textId="77777777" w:rsidTr="0064233F">
        <w:trPr>
          <w:cantSplit/>
        </w:trPr>
        <w:tc>
          <w:tcPr>
            <w:tcW w:w="3152" w:type="dxa"/>
            <w:vAlign w:val="bottom"/>
            <w:hideMark/>
          </w:tcPr>
          <w:p w14:paraId="2E17A802" w14:textId="367C174F" w:rsidR="00C7346F" w:rsidRPr="00C61160" w:rsidRDefault="00C7346F" w:rsidP="00C7346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90" w:type="dxa"/>
            <w:vAlign w:val="bottom"/>
          </w:tcPr>
          <w:p w14:paraId="5C950E32" w14:textId="57895C13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23,861,967</w:t>
            </w:r>
          </w:p>
        </w:tc>
        <w:tc>
          <w:tcPr>
            <w:tcW w:w="1352" w:type="dxa"/>
            <w:vAlign w:val="bottom"/>
          </w:tcPr>
          <w:p w14:paraId="5D4E7A37" w14:textId="0B929643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1,964,558</w:t>
            </w:r>
          </w:p>
        </w:tc>
        <w:tc>
          <w:tcPr>
            <w:tcW w:w="1274" w:type="dxa"/>
            <w:vAlign w:val="bottom"/>
          </w:tcPr>
          <w:p w14:paraId="26B378F5" w14:textId="0910CC99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11,455,334</w:t>
            </w:r>
          </w:p>
        </w:tc>
        <w:tc>
          <w:tcPr>
            <w:tcW w:w="1344" w:type="dxa"/>
            <w:vAlign w:val="bottom"/>
          </w:tcPr>
          <w:p w14:paraId="4E3414D6" w14:textId="7748B5EC" w:rsidR="00C7346F" w:rsidRPr="00C61160" w:rsidRDefault="00C7346F" w:rsidP="00C7346F">
            <w:pPr>
              <w:pBdr>
                <w:bottom w:val="single" w:sz="4" w:space="1" w:color="auto"/>
              </w:pBdr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37,281,859</w:t>
            </w:r>
          </w:p>
        </w:tc>
      </w:tr>
      <w:tr w:rsidR="00C7346F" w:rsidRPr="00C61160" w14:paraId="3F9D85BE" w14:textId="77777777" w:rsidTr="0064233F">
        <w:trPr>
          <w:cantSplit/>
          <w:tblHeader/>
        </w:trPr>
        <w:tc>
          <w:tcPr>
            <w:tcW w:w="3152" w:type="dxa"/>
            <w:vAlign w:val="bottom"/>
          </w:tcPr>
          <w:p w14:paraId="610CE8C9" w14:textId="77777777" w:rsidR="00C7346F" w:rsidRPr="00C61160" w:rsidRDefault="00C7346F" w:rsidP="00C7346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0" w:type="dxa"/>
          </w:tcPr>
          <w:p w14:paraId="474B497A" w14:textId="77777777" w:rsidR="00C7346F" w:rsidRPr="00C61160" w:rsidRDefault="00C7346F" w:rsidP="00C7346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2E4E9AB9" w14:textId="77777777" w:rsidR="00C7346F" w:rsidRPr="00C61160" w:rsidRDefault="00C7346F" w:rsidP="00C7346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892770A" w14:textId="77777777" w:rsidR="00C7346F" w:rsidRPr="00C61160" w:rsidRDefault="00C7346F" w:rsidP="00C7346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5ED6737" w14:textId="77777777" w:rsidR="00C7346F" w:rsidRPr="00C61160" w:rsidRDefault="00C7346F" w:rsidP="00C7346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7346F" w:rsidRPr="00C61160" w14:paraId="6E5929B9" w14:textId="77777777" w:rsidTr="0064233F">
        <w:trPr>
          <w:cantSplit/>
        </w:trPr>
        <w:tc>
          <w:tcPr>
            <w:tcW w:w="3152" w:type="dxa"/>
            <w:vAlign w:val="bottom"/>
            <w:hideMark/>
          </w:tcPr>
          <w:p w14:paraId="3780964A" w14:textId="77777777" w:rsidR="00C7346F" w:rsidRPr="00C61160" w:rsidRDefault="00C7346F" w:rsidP="00C7346F">
            <w:pPr>
              <w:pStyle w:val="Heading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0" w:type="dxa"/>
            <w:vAlign w:val="bottom"/>
          </w:tcPr>
          <w:p w14:paraId="5B1258FE" w14:textId="77777777" w:rsidR="00C7346F" w:rsidRPr="00C61160" w:rsidRDefault="00C7346F" w:rsidP="00C7346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69ECE662" w14:textId="77777777" w:rsidR="00C7346F" w:rsidRPr="00C61160" w:rsidRDefault="00C7346F" w:rsidP="00C7346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04F1CD6" w14:textId="77777777" w:rsidR="00C7346F" w:rsidRPr="00C61160" w:rsidRDefault="00C7346F" w:rsidP="00C7346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6121269" w14:textId="77777777" w:rsidR="00C7346F" w:rsidRPr="00C61160" w:rsidRDefault="00C7346F" w:rsidP="00C7346F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7346F" w:rsidRPr="00C61160" w14:paraId="4E4B8BE1" w14:textId="77777777" w:rsidTr="0064233F">
        <w:trPr>
          <w:cantSplit/>
        </w:trPr>
        <w:tc>
          <w:tcPr>
            <w:tcW w:w="3152" w:type="dxa"/>
            <w:vAlign w:val="bottom"/>
          </w:tcPr>
          <w:p w14:paraId="6DA28767" w14:textId="28E1A8B1" w:rsidR="00C7346F" w:rsidRPr="00C61160" w:rsidRDefault="00C7346F" w:rsidP="00C7346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90" w:type="dxa"/>
            <w:vAlign w:val="bottom"/>
          </w:tcPr>
          <w:p w14:paraId="0F317B86" w14:textId="2D630F8E" w:rsidR="00C7346F" w:rsidRPr="00C61160" w:rsidRDefault="00022B7C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7346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C7346F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451</w:t>
            </w:r>
          </w:p>
        </w:tc>
        <w:tc>
          <w:tcPr>
            <w:tcW w:w="1352" w:type="dxa"/>
            <w:vAlign w:val="bottom"/>
          </w:tcPr>
          <w:p w14:paraId="785C75F4" w14:textId="6857FF4C" w:rsidR="00C7346F" w:rsidRPr="00C61160" w:rsidRDefault="00022B7C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7346F" w:rsidRPr="00C61160">
              <w:rPr>
                <w:rFonts w:ascii="Browallia New" w:hAnsi="Browallia New" w:cs="Browallia New"/>
                <w:sz w:val="28"/>
                <w:szCs w:val="28"/>
              </w:rPr>
              <w:t>,364,840</w:t>
            </w:r>
          </w:p>
        </w:tc>
        <w:tc>
          <w:tcPr>
            <w:tcW w:w="1274" w:type="dxa"/>
            <w:vAlign w:val="bottom"/>
          </w:tcPr>
          <w:p w14:paraId="0E260D47" w14:textId="4FD7D068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4,994,584</w:t>
            </w:r>
          </w:p>
        </w:tc>
        <w:tc>
          <w:tcPr>
            <w:tcW w:w="1344" w:type="dxa"/>
            <w:vAlign w:val="bottom"/>
          </w:tcPr>
          <w:p w14:paraId="64D8052D" w14:textId="61E9C8F3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46,338,875</w:t>
            </w:r>
          </w:p>
        </w:tc>
      </w:tr>
      <w:tr w:rsidR="00C7346F" w:rsidRPr="00C61160" w14:paraId="171ED573" w14:textId="77777777" w:rsidTr="0064233F">
        <w:trPr>
          <w:cantSplit/>
        </w:trPr>
        <w:tc>
          <w:tcPr>
            <w:tcW w:w="3152" w:type="dxa"/>
            <w:vAlign w:val="bottom"/>
            <w:hideMark/>
          </w:tcPr>
          <w:p w14:paraId="43420C3B" w14:textId="5673F130" w:rsidR="00C7346F" w:rsidRPr="00C61160" w:rsidRDefault="00C7346F" w:rsidP="00C7346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90" w:type="dxa"/>
            <w:vAlign w:val="bottom"/>
          </w:tcPr>
          <w:p w14:paraId="57DC16F0" w14:textId="7FAC30E4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45,787,128</w:t>
            </w:r>
          </w:p>
        </w:tc>
        <w:tc>
          <w:tcPr>
            <w:tcW w:w="1352" w:type="dxa"/>
            <w:vAlign w:val="bottom"/>
          </w:tcPr>
          <w:p w14:paraId="3168D76B" w14:textId="293453A8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1,882,917</w:t>
            </w:r>
          </w:p>
        </w:tc>
        <w:tc>
          <w:tcPr>
            <w:tcW w:w="1274" w:type="dxa"/>
            <w:vAlign w:val="bottom"/>
          </w:tcPr>
          <w:p w14:paraId="1E1D02BC" w14:textId="0078ECA7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8,236,535</w:t>
            </w:r>
          </w:p>
        </w:tc>
        <w:tc>
          <w:tcPr>
            <w:tcW w:w="1344" w:type="dxa"/>
            <w:vAlign w:val="bottom"/>
          </w:tcPr>
          <w:p w14:paraId="59FE981F" w14:textId="488232C8" w:rsidR="00C7346F" w:rsidRPr="00C61160" w:rsidRDefault="00C7346F" w:rsidP="00C7346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55,906,580</w:t>
            </w:r>
          </w:p>
        </w:tc>
      </w:tr>
      <w:tr w:rsidR="00BB57EC" w:rsidRPr="00C61160" w14:paraId="31DE4818" w14:textId="77777777" w:rsidTr="0064233F">
        <w:trPr>
          <w:cantSplit/>
          <w:tblHeader/>
        </w:trPr>
        <w:tc>
          <w:tcPr>
            <w:tcW w:w="3152" w:type="dxa"/>
            <w:vAlign w:val="bottom"/>
          </w:tcPr>
          <w:p w14:paraId="3E669A80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0" w:type="dxa"/>
          </w:tcPr>
          <w:p w14:paraId="0141F9F8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5B1F4DEC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AFD44BB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14291C0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B57EC" w:rsidRPr="00C61160" w14:paraId="68AE73BB" w14:textId="77777777" w:rsidTr="0064233F">
        <w:trPr>
          <w:cantSplit/>
        </w:trPr>
        <w:tc>
          <w:tcPr>
            <w:tcW w:w="4642" w:type="dxa"/>
            <w:gridSpan w:val="2"/>
            <w:vAlign w:val="bottom"/>
          </w:tcPr>
          <w:p w14:paraId="4BB8592D" w14:textId="0BCAC7FD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2" w:type="dxa"/>
            <w:vAlign w:val="bottom"/>
          </w:tcPr>
          <w:p w14:paraId="7A41FB58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05463AB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508064F9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93107" w:rsidRPr="00C61160" w14:paraId="0E8947E4" w14:textId="77777777" w:rsidTr="0064233F">
        <w:trPr>
          <w:cantSplit/>
        </w:trPr>
        <w:tc>
          <w:tcPr>
            <w:tcW w:w="3152" w:type="dxa"/>
            <w:vAlign w:val="bottom"/>
          </w:tcPr>
          <w:p w14:paraId="079AAD85" w14:textId="77777777" w:rsidR="00A93107" w:rsidRPr="00C61160" w:rsidRDefault="00A93107" w:rsidP="00A93107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90" w:type="dxa"/>
            <w:vAlign w:val="bottom"/>
          </w:tcPr>
          <w:p w14:paraId="53FF7FF6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BDCE67F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4835FB8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EFBD78F" w14:textId="7A652BD1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64F4">
              <w:rPr>
                <w:rFonts w:ascii="Browallia New" w:hAnsi="Browallia New" w:cs="Browallia New"/>
                <w:sz w:val="28"/>
                <w:szCs w:val="28"/>
              </w:rPr>
              <w:t>864,348</w:t>
            </w:r>
          </w:p>
        </w:tc>
      </w:tr>
      <w:tr w:rsidR="00A93107" w:rsidRPr="00C61160" w14:paraId="685A5685" w14:textId="77777777" w:rsidTr="0064233F">
        <w:trPr>
          <w:cantSplit/>
        </w:trPr>
        <w:tc>
          <w:tcPr>
            <w:tcW w:w="3152" w:type="dxa"/>
          </w:tcPr>
          <w:p w14:paraId="4397BF7C" w14:textId="77777777" w:rsidR="00A93107" w:rsidRPr="00C61160" w:rsidRDefault="00A93107" w:rsidP="00A93107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90" w:type="dxa"/>
            <w:vAlign w:val="bottom"/>
          </w:tcPr>
          <w:p w14:paraId="2F99C0BB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88380C1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7EF3625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1EFCEE9A" w14:textId="6B3DCAE9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1,003,595</w:t>
            </w:r>
          </w:p>
        </w:tc>
      </w:tr>
      <w:tr w:rsidR="00A93107" w:rsidRPr="00C61160" w14:paraId="37CE3B89" w14:textId="77777777" w:rsidTr="0064233F">
        <w:trPr>
          <w:cantSplit/>
        </w:trPr>
        <w:tc>
          <w:tcPr>
            <w:tcW w:w="3152" w:type="dxa"/>
          </w:tcPr>
          <w:p w14:paraId="6CB61E94" w14:textId="77777777" w:rsidR="00A93107" w:rsidRPr="00C61160" w:rsidRDefault="00A93107" w:rsidP="00A93107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90" w:type="dxa"/>
            <w:vAlign w:val="bottom"/>
          </w:tcPr>
          <w:p w14:paraId="21C0140C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60CDC2A2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0B0BC7C" w14:textId="77777777" w:rsidR="00A93107" w:rsidRPr="00C61160" w:rsidRDefault="00A93107" w:rsidP="00A93107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73BAFA6" w14:textId="1EC9203C" w:rsidR="00A93107" w:rsidRPr="00C61160" w:rsidRDefault="00A93107" w:rsidP="00A931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64F4">
              <w:rPr>
                <w:rFonts w:ascii="Browallia New" w:hAnsi="Browallia New" w:cs="Browallia New"/>
                <w:sz w:val="28"/>
                <w:szCs w:val="28"/>
              </w:rPr>
              <w:t>5,</w:t>
            </w:r>
            <w:r>
              <w:rPr>
                <w:rFonts w:ascii="Browallia New" w:hAnsi="Browallia New" w:cs="Browallia New"/>
                <w:sz w:val="28"/>
                <w:szCs w:val="28"/>
              </w:rPr>
              <w:t>429,020</w:t>
            </w:r>
          </w:p>
        </w:tc>
      </w:tr>
      <w:tr w:rsidR="00C557F9" w:rsidRPr="00C61160" w14:paraId="5BDE5543" w14:textId="77777777" w:rsidTr="0064233F">
        <w:trPr>
          <w:cantSplit/>
          <w:trHeight w:val="302"/>
        </w:trPr>
        <w:tc>
          <w:tcPr>
            <w:tcW w:w="3152" w:type="dxa"/>
          </w:tcPr>
          <w:p w14:paraId="7DCED480" w14:textId="77777777" w:rsidR="00C557F9" w:rsidRPr="00C61160" w:rsidRDefault="00C557F9" w:rsidP="00DD6929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0" w:type="dxa"/>
          </w:tcPr>
          <w:p w14:paraId="02BB3B9F" w14:textId="77777777" w:rsidR="00C557F9" w:rsidRPr="00C61160" w:rsidRDefault="00C557F9" w:rsidP="00C557F9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63EB05D2" w14:textId="77777777" w:rsidR="00C557F9" w:rsidRPr="00C61160" w:rsidRDefault="00C557F9" w:rsidP="00C557F9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A4B38EF" w14:textId="77777777" w:rsidR="00C557F9" w:rsidRPr="00C61160" w:rsidRDefault="00C557F9" w:rsidP="00C557F9">
            <w:pP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2D40C08" w14:textId="7D604D46" w:rsidR="00C557F9" w:rsidRPr="00C61160" w:rsidRDefault="00C557F9" w:rsidP="00C557F9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  <w:tr w:rsidR="00BB57EC" w:rsidRPr="00C61160" w14:paraId="4CF7CDE1" w14:textId="77777777" w:rsidTr="0064233F">
        <w:trPr>
          <w:cantSplit/>
          <w:tblHeader/>
        </w:trPr>
        <w:tc>
          <w:tcPr>
            <w:tcW w:w="3152" w:type="dxa"/>
            <w:vAlign w:val="bottom"/>
          </w:tcPr>
          <w:p w14:paraId="72EE0856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0" w:type="dxa"/>
          </w:tcPr>
          <w:p w14:paraId="30C2CA66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BDB67F9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B3088C8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FFC4BE1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B57EC" w:rsidRPr="00C61160" w14:paraId="5B0A30CA" w14:textId="77777777" w:rsidTr="0064233F">
        <w:trPr>
          <w:cantSplit/>
          <w:trHeight w:val="231"/>
        </w:trPr>
        <w:tc>
          <w:tcPr>
            <w:tcW w:w="4642" w:type="dxa"/>
            <w:gridSpan w:val="2"/>
            <w:vAlign w:val="bottom"/>
            <w:hideMark/>
          </w:tcPr>
          <w:p w14:paraId="268B71FF" w14:textId="6E5E619C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9" w:right="-3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2" w:type="dxa"/>
            <w:vAlign w:val="bottom"/>
          </w:tcPr>
          <w:p w14:paraId="4EA1183B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52B6C0C" w14:textId="77777777" w:rsidR="00BB57EC" w:rsidRPr="00C61160" w:rsidRDefault="00BB57EC" w:rsidP="00BB57EC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DDCCF51" w14:textId="77777777" w:rsidR="00BB57EC" w:rsidRPr="00C61160" w:rsidRDefault="00BB57EC" w:rsidP="00BB57EC">
            <w:pPr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5803" w:rsidRPr="00C61160" w14:paraId="77EE3FF7" w14:textId="77777777" w:rsidTr="0064233F">
        <w:trPr>
          <w:cantSplit/>
          <w:trHeight w:val="231"/>
        </w:trPr>
        <w:tc>
          <w:tcPr>
            <w:tcW w:w="3152" w:type="dxa"/>
            <w:vAlign w:val="bottom"/>
          </w:tcPr>
          <w:p w14:paraId="30FE9179" w14:textId="77777777" w:rsidR="004F5803" w:rsidRPr="00C61160" w:rsidRDefault="004F5803" w:rsidP="004F5803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90" w:type="dxa"/>
          </w:tcPr>
          <w:p w14:paraId="311F8B80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2377E5A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5F6F5CC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E40684E" w14:textId="74E01041" w:rsidR="004F5803" w:rsidRPr="00C61160" w:rsidRDefault="004F5803" w:rsidP="004F5803">
            <w:pPr>
              <w:spacing w:line="240" w:lineRule="auto"/>
              <w:ind w:left="-21" w:right="-3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941,517</w:t>
            </w:r>
          </w:p>
        </w:tc>
      </w:tr>
      <w:tr w:rsidR="004F5803" w:rsidRPr="00C61160" w14:paraId="20B9E442" w14:textId="77777777" w:rsidTr="0064233F">
        <w:trPr>
          <w:cantSplit/>
          <w:trHeight w:val="231"/>
        </w:trPr>
        <w:tc>
          <w:tcPr>
            <w:tcW w:w="3152" w:type="dxa"/>
          </w:tcPr>
          <w:p w14:paraId="0A18D973" w14:textId="77777777" w:rsidR="004F5803" w:rsidRPr="00C61160" w:rsidRDefault="004F5803" w:rsidP="004F5803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90" w:type="dxa"/>
          </w:tcPr>
          <w:p w14:paraId="765AC7D9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3B1BD15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4AF7BD0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7B2DA257" w14:textId="1D2793F9" w:rsidR="004F5803" w:rsidRPr="00C61160" w:rsidRDefault="003B3472" w:rsidP="004F5803">
            <w:pPr>
              <w:spacing w:line="240" w:lineRule="auto"/>
              <w:ind w:left="-21" w:right="-3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004</w:t>
            </w:r>
            <w:r w:rsidR="004F5803">
              <w:rPr>
                <w:rFonts w:ascii="Browallia New" w:hAnsi="Browallia New" w:cs="Browallia New"/>
                <w:sz w:val="28"/>
                <w:szCs w:val="28"/>
              </w:rPr>
              <w:t>,9</w:t>
            </w:r>
            <w:r w:rsidR="00BD64A2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4F5803" w:rsidRPr="00C61160" w14:paraId="60803B4B" w14:textId="77777777" w:rsidTr="0064233F">
        <w:trPr>
          <w:cantSplit/>
          <w:trHeight w:val="231"/>
        </w:trPr>
        <w:tc>
          <w:tcPr>
            <w:tcW w:w="3152" w:type="dxa"/>
          </w:tcPr>
          <w:p w14:paraId="16768D2C" w14:textId="77777777" w:rsidR="004F5803" w:rsidRPr="00C61160" w:rsidRDefault="004F5803" w:rsidP="004F5803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90" w:type="dxa"/>
          </w:tcPr>
          <w:p w14:paraId="5D12989D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75B1C0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730F01D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B784873" w14:textId="0263B22C" w:rsidR="004F5803" w:rsidRPr="00C61160" w:rsidRDefault="00BD64A2" w:rsidP="004F5803">
            <w:pPr>
              <w:pBdr>
                <w:bottom w:val="single" w:sz="4" w:space="1" w:color="auto"/>
              </w:pBdr>
              <w:spacing w:line="240" w:lineRule="auto"/>
              <w:ind w:left="-21" w:right="-3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F58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="004F5803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</w:tr>
      <w:tr w:rsidR="004F5803" w:rsidRPr="00C61160" w14:paraId="3C4291C7" w14:textId="77777777" w:rsidTr="0064233F">
        <w:trPr>
          <w:cantSplit/>
          <w:trHeight w:val="231"/>
        </w:trPr>
        <w:tc>
          <w:tcPr>
            <w:tcW w:w="3152" w:type="dxa"/>
          </w:tcPr>
          <w:p w14:paraId="326F8C15" w14:textId="77777777" w:rsidR="004F5803" w:rsidRPr="00C61160" w:rsidRDefault="004F5803" w:rsidP="004F5803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0" w:type="dxa"/>
          </w:tcPr>
          <w:p w14:paraId="7C5DC151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3CE2967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7171A54" w14:textId="77777777" w:rsidR="004F5803" w:rsidRPr="00C61160" w:rsidRDefault="004F5803" w:rsidP="004F5803">
            <w:pPr>
              <w:tabs>
                <w:tab w:val="decimal" w:pos="792"/>
              </w:tabs>
              <w:spacing w:line="240" w:lineRule="auto"/>
              <w:ind w:left="-50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1C59CE0D" w14:textId="7DE0F5FD" w:rsidR="004F5803" w:rsidRPr="00C61160" w:rsidRDefault="004F5803" w:rsidP="004F5803">
            <w:pPr>
              <w:pBdr>
                <w:bottom w:val="single" w:sz="12" w:space="1" w:color="auto"/>
              </w:pBdr>
              <w:spacing w:line="240" w:lineRule="auto"/>
              <w:ind w:left="-21" w:right="-3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7,839,926</w:t>
            </w:r>
          </w:p>
        </w:tc>
      </w:tr>
      <w:tr w:rsidR="00BB57EC" w:rsidRPr="00C61160" w14:paraId="580DDAB0" w14:textId="77777777" w:rsidTr="0064233F">
        <w:trPr>
          <w:cantSplit/>
          <w:tblHeader/>
        </w:trPr>
        <w:tc>
          <w:tcPr>
            <w:tcW w:w="3152" w:type="dxa"/>
            <w:vAlign w:val="bottom"/>
          </w:tcPr>
          <w:p w14:paraId="224DA206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0" w:type="dxa"/>
          </w:tcPr>
          <w:p w14:paraId="174D94ED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6570C49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47F0B3D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8DED7E9" w14:textId="77777777" w:rsidR="00BB57EC" w:rsidRPr="00C61160" w:rsidRDefault="00BB57EC" w:rsidP="00BB57E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7B947742" w14:textId="3220FF5A" w:rsidR="00493D3C" w:rsidRPr="00700ED2" w:rsidRDefault="00061736" w:rsidP="00E100A8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left" w:pos="851"/>
        </w:tabs>
        <w:ind w:left="851" w:right="-45" w:hanging="567"/>
        <w:jc w:val="both"/>
        <w:rPr>
          <w:rFonts w:ascii="Browallia New" w:hAnsi="Browallia New" w:cs="Browallia New"/>
          <w:sz w:val="28"/>
          <w:szCs w:val="28"/>
          <w:cs/>
        </w:rPr>
      </w:pPr>
      <w:r w:rsidRPr="00700ED2">
        <w:rPr>
          <w:rFonts w:ascii="Browallia New" w:hAnsi="Browallia New" w:cs="Browallia New"/>
          <w:sz w:val="28"/>
          <w:szCs w:val="28"/>
          <w:cs/>
        </w:rPr>
        <w:t>หนี้สินตามสัญญาเช่า</w:t>
      </w:r>
    </w:p>
    <w:p w14:paraId="43B21675" w14:textId="77777777" w:rsidR="00061736" w:rsidRPr="000C2032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609" w:type="dxa"/>
        <w:tblInd w:w="8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1345"/>
        <w:gridCol w:w="143"/>
        <w:gridCol w:w="1318"/>
        <w:gridCol w:w="105"/>
        <w:gridCol w:w="20"/>
        <w:gridCol w:w="1268"/>
        <w:gridCol w:w="131"/>
        <w:gridCol w:w="1227"/>
      </w:tblGrid>
      <w:tr w:rsidR="007F3BAE" w:rsidRPr="00C61160" w14:paraId="39E30F26" w14:textId="77777777" w:rsidTr="00015D21">
        <w:trPr>
          <w:cantSplit/>
          <w:trHeight w:val="234"/>
        </w:trPr>
        <w:tc>
          <w:tcPr>
            <w:tcW w:w="3052" w:type="dxa"/>
          </w:tcPr>
          <w:p w14:paraId="48365906" w14:textId="77777777" w:rsidR="007F3BAE" w:rsidRPr="00C61160" w:rsidRDefault="007F3BAE" w:rsidP="007F3BAE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5557" w:type="dxa"/>
            <w:gridSpan w:val="8"/>
            <w:tcBorders>
              <w:bottom w:val="single" w:sz="4" w:space="0" w:color="auto"/>
            </w:tcBorders>
          </w:tcPr>
          <w:p w14:paraId="03BE62DB" w14:textId="21842F9C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F3BAE" w:rsidRPr="00C61160" w14:paraId="48C79A71" w14:textId="77777777" w:rsidTr="00015D21">
        <w:trPr>
          <w:cantSplit/>
        </w:trPr>
        <w:tc>
          <w:tcPr>
            <w:tcW w:w="3052" w:type="dxa"/>
          </w:tcPr>
          <w:p w14:paraId="4E00059A" w14:textId="77777777" w:rsidR="007F3BAE" w:rsidRPr="00C61160" w:rsidRDefault="007F3BAE" w:rsidP="007F3BAE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12BE687E" w14:textId="51EC4943" w:rsidR="007F3BAE" w:rsidRPr="00C61160" w:rsidRDefault="00D1181A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7F3BAE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782351B" w14:textId="77777777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3BC9C" w14:textId="15086B7B" w:rsidR="007F3BAE" w:rsidRPr="00C61160" w:rsidRDefault="00D1181A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7F3BAE" w:rsidRPr="00C61160" w14:paraId="378F7F5C" w14:textId="77777777" w:rsidTr="00015D21">
        <w:trPr>
          <w:cantSplit/>
        </w:trPr>
        <w:tc>
          <w:tcPr>
            <w:tcW w:w="3052" w:type="dxa"/>
          </w:tcPr>
          <w:p w14:paraId="56C9095B" w14:textId="77777777" w:rsidR="007F3BAE" w:rsidRPr="00C61160" w:rsidRDefault="007F3BAE" w:rsidP="007F3BA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BBD8E7B" w14:textId="5F2CF2E8" w:rsidR="007F3BAE" w:rsidRPr="00C61160" w:rsidRDefault="00022B7C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DC1664A" w14:textId="77777777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1A209EF1" w14:textId="7611A3AF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05" w:type="dxa"/>
          </w:tcPr>
          <w:p w14:paraId="0B21EB18" w14:textId="77777777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BD8E42C" w14:textId="0A23668D" w:rsidR="007F3BAE" w:rsidRPr="00C61160" w:rsidRDefault="007F3BAE" w:rsidP="007F3BA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63F61" w14:textId="07B9B16A" w:rsidR="007F3BAE" w:rsidRPr="00C61160" w:rsidRDefault="00022B7C" w:rsidP="007F3BAE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31" w:type="dxa"/>
          </w:tcPr>
          <w:p w14:paraId="7CAA4C71" w14:textId="77777777" w:rsidR="007F3BAE" w:rsidRPr="00C61160" w:rsidRDefault="007F3BAE" w:rsidP="007F3BAE">
            <w:pPr>
              <w:tabs>
                <w:tab w:val="left" w:pos="540"/>
              </w:tabs>
              <w:spacing w:line="240" w:lineRule="auto"/>
              <w:ind w:left="-12" w:firstLine="12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393F2" w14:textId="6E1A23BB" w:rsidR="007F3BAE" w:rsidRPr="00C61160" w:rsidRDefault="007F3BAE" w:rsidP="007F3BAE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BB57EC" w:rsidRPr="00C61160" w14:paraId="71A4B12C" w14:textId="77777777" w:rsidTr="00015D21">
        <w:trPr>
          <w:cantSplit/>
        </w:trPr>
        <w:tc>
          <w:tcPr>
            <w:tcW w:w="3052" w:type="dxa"/>
          </w:tcPr>
          <w:p w14:paraId="7884DC79" w14:textId="77777777" w:rsidR="00BB57EC" w:rsidRPr="00C61160" w:rsidRDefault="00BB57EC" w:rsidP="007F3BAE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28863C3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" w:type="dxa"/>
          </w:tcPr>
          <w:p w14:paraId="4757FAB5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AC047D7" w14:textId="739F74FD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5" w:type="dxa"/>
          </w:tcPr>
          <w:p w14:paraId="3772A12A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C0AFAAE" w14:textId="35DE97CF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8" w:type="dxa"/>
          </w:tcPr>
          <w:p w14:paraId="6C3FAE43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" w:type="dxa"/>
          </w:tcPr>
          <w:p w14:paraId="620D445D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</w:tcPr>
          <w:p w14:paraId="32047FB9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B57EC" w:rsidRPr="00C61160" w14:paraId="34D6DD17" w14:textId="77777777" w:rsidTr="00015D21">
        <w:trPr>
          <w:cantSplit/>
          <w:trHeight w:val="162"/>
        </w:trPr>
        <w:tc>
          <w:tcPr>
            <w:tcW w:w="3052" w:type="dxa"/>
            <w:hideMark/>
          </w:tcPr>
          <w:p w14:paraId="1715BB19" w14:textId="0A28FDCF" w:rsidR="00BB57EC" w:rsidRPr="00C61160" w:rsidRDefault="00BB57EC" w:rsidP="00E100A8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345" w:type="dxa"/>
          </w:tcPr>
          <w:p w14:paraId="37052047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" w:type="dxa"/>
          </w:tcPr>
          <w:p w14:paraId="224B9ACE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8" w:type="dxa"/>
          </w:tcPr>
          <w:p w14:paraId="5E60876C" w14:textId="2D9E05A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5" w:type="dxa"/>
          </w:tcPr>
          <w:p w14:paraId="2B80E85B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222C66B" w14:textId="1408AA7B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8" w:type="dxa"/>
          </w:tcPr>
          <w:p w14:paraId="5B22C41F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" w:type="dxa"/>
          </w:tcPr>
          <w:p w14:paraId="5FCABD84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</w:tcPr>
          <w:p w14:paraId="7FD54C23" w14:textId="77777777" w:rsidR="00BB57EC" w:rsidRPr="00C61160" w:rsidRDefault="00BB57EC" w:rsidP="007F3BA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E5AC4" w:rsidRPr="00C61160" w14:paraId="0841EB36" w14:textId="77777777" w:rsidTr="00015D21">
        <w:trPr>
          <w:cantSplit/>
        </w:trPr>
        <w:tc>
          <w:tcPr>
            <w:tcW w:w="3052" w:type="dxa"/>
            <w:hideMark/>
          </w:tcPr>
          <w:p w14:paraId="31EC974B" w14:textId="77777777" w:rsidR="00BE5AC4" w:rsidRPr="00C61160" w:rsidRDefault="00BE5AC4" w:rsidP="00CC475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2364CD18" w14:textId="0708C998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11,719,17</w:t>
            </w:r>
            <w:r w:rsidR="00E9714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3" w:type="dxa"/>
          </w:tcPr>
          <w:p w14:paraId="5D6C9F06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949C02D" w14:textId="250A80E6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7,714,187</w:t>
            </w:r>
          </w:p>
        </w:tc>
        <w:tc>
          <w:tcPr>
            <w:tcW w:w="105" w:type="dxa"/>
          </w:tcPr>
          <w:p w14:paraId="652A2FD5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3B58C8DA" w14:textId="146E43C2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shd w:val="clear" w:color="auto" w:fill="auto"/>
          </w:tcPr>
          <w:p w14:paraId="581E1DAC" w14:textId="56E00390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9,828,770</w:t>
            </w:r>
          </w:p>
        </w:tc>
        <w:tc>
          <w:tcPr>
            <w:tcW w:w="131" w:type="dxa"/>
          </w:tcPr>
          <w:p w14:paraId="16653E75" w14:textId="22EB7579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</w:tcPr>
          <w:p w14:paraId="4519C25B" w14:textId="66F0E720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7,714,187</w:t>
            </w:r>
          </w:p>
        </w:tc>
      </w:tr>
      <w:tr w:rsidR="00BE5AC4" w:rsidRPr="00C61160" w14:paraId="055DD8E5" w14:textId="77777777" w:rsidTr="00015D21">
        <w:trPr>
          <w:cantSplit/>
        </w:trPr>
        <w:tc>
          <w:tcPr>
            <w:tcW w:w="3052" w:type="dxa"/>
            <w:hideMark/>
          </w:tcPr>
          <w:p w14:paraId="63E93B66" w14:textId="77777777" w:rsidR="00BE5AC4" w:rsidRPr="00C61160" w:rsidRDefault="00BE5AC4" w:rsidP="00067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7F65F7B6" w14:textId="16D569F9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42,777,967</w:t>
            </w:r>
          </w:p>
        </w:tc>
        <w:tc>
          <w:tcPr>
            <w:tcW w:w="143" w:type="dxa"/>
          </w:tcPr>
          <w:p w14:paraId="7BA91A70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4DE8583" w14:textId="30852D5D" w:rsidR="00BE5AC4" w:rsidRPr="00C61160" w:rsidRDefault="00022B7C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998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228</w:t>
            </w:r>
          </w:p>
        </w:tc>
        <w:tc>
          <w:tcPr>
            <w:tcW w:w="105" w:type="dxa"/>
          </w:tcPr>
          <w:p w14:paraId="28301EE4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0BC1AA88" w14:textId="42D95F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EC9D" w14:textId="244039D2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35,208,367</w:t>
            </w:r>
          </w:p>
        </w:tc>
        <w:tc>
          <w:tcPr>
            <w:tcW w:w="131" w:type="dxa"/>
            <w:shd w:val="clear" w:color="auto" w:fill="auto"/>
          </w:tcPr>
          <w:p w14:paraId="6DFD0844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3129D" w14:textId="3BC5D76D" w:rsidR="00BE5AC4" w:rsidRPr="00C61160" w:rsidRDefault="00022B7C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998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228</w:t>
            </w:r>
          </w:p>
        </w:tc>
      </w:tr>
      <w:tr w:rsidR="00BE5AC4" w:rsidRPr="00C61160" w14:paraId="673635D0" w14:textId="77777777" w:rsidTr="00015D21">
        <w:trPr>
          <w:cantSplit/>
        </w:trPr>
        <w:tc>
          <w:tcPr>
            <w:tcW w:w="3052" w:type="dxa"/>
          </w:tcPr>
          <w:p w14:paraId="7D2C36A4" w14:textId="10EE853F" w:rsidR="00BE5AC4" w:rsidRPr="00C61160" w:rsidRDefault="00BE5AC4" w:rsidP="00067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D2C9D50" w14:textId="22476666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38,139,921</w:t>
            </w:r>
          </w:p>
        </w:tc>
        <w:tc>
          <w:tcPr>
            <w:tcW w:w="143" w:type="dxa"/>
          </w:tcPr>
          <w:p w14:paraId="349146A3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ED23051" w14:textId="2E5E37E8" w:rsidR="00BE5AC4" w:rsidRPr="00C61160" w:rsidRDefault="00022B7C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819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153</w:t>
            </w:r>
          </w:p>
        </w:tc>
        <w:tc>
          <w:tcPr>
            <w:tcW w:w="105" w:type="dxa"/>
          </w:tcPr>
          <w:p w14:paraId="2E3B0EEF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24393FB8" w14:textId="16C2120C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E3F59" w14:textId="4842E83D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25,037,721</w:t>
            </w:r>
          </w:p>
        </w:tc>
        <w:tc>
          <w:tcPr>
            <w:tcW w:w="131" w:type="dxa"/>
          </w:tcPr>
          <w:p w14:paraId="2BE11A71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</w:tcPr>
          <w:p w14:paraId="75C0241C" w14:textId="0BA5749A" w:rsidR="00BE5AC4" w:rsidRPr="00C61160" w:rsidRDefault="00022B7C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819</w:t>
            </w:r>
            <w:r w:rsidR="00BE5AC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153</w:t>
            </w:r>
          </w:p>
        </w:tc>
      </w:tr>
      <w:tr w:rsidR="00BE5AC4" w:rsidRPr="00C61160" w14:paraId="0D14121C" w14:textId="77777777" w:rsidTr="00015D21">
        <w:trPr>
          <w:cantSplit/>
          <w:trHeight w:val="68"/>
        </w:trPr>
        <w:tc>
          <w:tcPr>
            <w:tcW w:w="3052" w:type="dxa"/>
            <w:hideMark/>
          </w:tcPr>
          <w:p w14:paraId="7C568415" w14:textId="603A1EE4" w:rsidR="00BE5AC4" w:rsidRPr="00C61160" w:rsidRDefault="00BE5AC4" w:rsidP="00BE5AC4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0EC64D4" w14:textId="333AF17E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92,637,0</w:t>
            </w:r>
            <w:r w:rsidR="00785A7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3" w:type="dxa"/>
          </w:tcPr>
          <w:p w14:paraId="3F79D46A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59AE2F62" w14:textId="2F78C5DB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58,531,568</w:t>
            </w:r>
          </w:p>
        </w:tc>
        <w:tc>
          <w:tcPr>
            <w:tcW w:w="105" w:type="dxa"/>
          </w:tcPr>
          <w:p w14:paraId="17F5A581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607296B9" w14:textId="60AAEA91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D2341" w14:textId="285C74A4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70,074,858</w:t>
            </w:r>
          </w:p>
        </w:tc>
        <w:tc>
          <w:tcPr>
            <w:tcW w:w="131" w:type="dxa"/>
          </w:tcPr>
          <w:p w14:paraId="3E0E4B9B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74EBA" w14:textId="7F13E19B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58,531,568</w:t>
            </w:r>
          </w:p>
        </w:tc>
      </w:tr>
      <w:tr w:rsidR="00BE5AC4" w:rsidRPr="00C61160" w14:paraId="1E3BF410" w14:textId="77777777" w:rsidTr="00015D21">
        <w:trPr>
          <w:cantSplit/>
          <w:trHeight w:val="306"/>
        </w:trPr>
        <w:tc>
          <w:tcPr>
            <w:tcW w:w="3052" w:type="dxa"/>
            <w:hideMark/>
          </w:tcPr>
          <w:p w14:paraId="56077C29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949B78D" w14:textId="2BE5DF98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(17,878,726)</w:t>
            </w:r>
          </w:p>
        </w:tc>
        <w:tc>
          <w:tcPr>
            <w:tcW w:w="143" w:type="dxa"/>
          </w:tcPr>
          <w:p w14:paraId="3EB6E8EF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A9C4A82" w14:textId="4E958A2A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(10,385,418)</w:t>
            </w:r>
          </w:p>
        </w:tc>
        <w:tc>
          <w:tcPr>
            <w:tcW w:w="105" w:type="dxa"/>
          </w:tcPr>
          <w:p w14:paraId="1F8B8E44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4FEBDD9" w14:textId="7DFAF4BA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DF0F" w14:textId="59D3EFFC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(12,208,477)</w:t>
            </w:r>
          </w:p>
        </w:tc>
        <w:tc>
          <w:tcPr>
            <w:tcW w:w="131" w:type="dxa"/>
          </w:tcPr>
          <w:p w14:paraId="310B2941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5E2F" w14:textId="50DFA98A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(10,385,418)</w:t>
            </w:r>
          </w:p>
        </w:tc>
      </w:tr>
      <w:tr w:rsidR="00BE5AC4" w:rsidRPr="00C61160" w14:paraId="2099FBF0" w14:textId="77777777" w:rsidTr="00015D21">
        <w:trPr>
          <w:cantSplit/>
          <w:trHeight w:val="278"/>
        </w:trPr>
        <w:tc>
          <w:tcPr>
            <w:tcW w:w="3052" w:type="dxa"/>
          </w:tcPr>
          <w:p w14:paraId="7D0ECC1F" w14:textId="7760E396" w:rsidR="00BE5AC4" w:rsidRPr="00C61160" w:rsidRDefault="00504924" w:rsidP="00BE5AC4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559FD053" w14:textId="359D1400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74,758,33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43" w:type="dxa"/>
          </w:tcPr>
          <w:p w14:paraId="13007D8D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B1B9072" w14:textId="49833175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  <w:tc>
          <w:tcPr>
            <w:tcW w:w="105" w:type="dxa"/>
          </w:tcPr>
          <w:p w14:paraId="1241A536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62C312D" w14:textId="130DC4C0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49FC" w14:textId="1CC69326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57,866,381</w:t>
            </w:r>
          </w:p>
        </w:tc>
        <w:tc>
          <w:tcPr>
            <w:tcW w:w="131" w:type="dxa"/>
          </w:tcPr>
          <w:p w14:paraId="5D8E430E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F4940" w14:textId="0C290CD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</w:tr>
      <w:tr w:rsidR="00BE5AC4" w:rsidRPr="00C61160" w14:paraId="339E72FD" w14:textId="77777777" w:rsidTr="00015D21">
        <w:trPr>
          <w:cantSplit/>
          <w:trHeight w:val="287"/>
        </w:trPr>
        <w:tc>
          <w:tcPr>
            <w:tcW w:w="3052" w:type="dxa"/>
            <w:hideMark/>
          </w:tcPr>
          <w:p w14:paraId="4E62D7F0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83810A8" w14:textId="3E70BFE1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(8,234,80</w:t>
            </w:r>
            <w:r w:rsidR="00B9754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0368AAF0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21C5343" w14:textId="1E7D2AB6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(5,494,675)</w:t>
            </w:r>
          </w:p>
        </w:tc>
        <w:tc>
          <w:tcPr>
            <w:tcW w:w="105" w:type="dxa"/>
          </w:tcPr>
          <w:p w14:paraId="63B0CC62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6680F00" w14:textId="1EB36830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1144C8B" w14:textId="17D291C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 w:hanging="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(7,178,799)</w:t>
            </w:r>
          </w:p>
        </w:tc>
        <w:tc>
          <w:tcPr>
            <w:tcW w:w="131" w:type="dxa"/>
          </w:tcPr>
          <w:p w14:paraId="22C9264C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</w:tcPr>
          <w:p w14:paraId="19CEF51F" w14:textId="254AB83E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(5,494,675)</w:t>
            </w:r>
          </w:p>
        </w:tc>
      </w:tr>
      <w:tr w:rsidR="00BE5AC4" w:rsidRPr="00C61160" w14:paraId="1860869C" w14:textId="77777777" w:rsidTr="00015D21">
        <w:trPr>
          <w:cantSplit/>
          <w:trHeight w:val="280"/>
        </w:trPr>
        <w:tc>
          <w:tcPr>
            <w:tcW w:w="3052" w:type="dxa"/>
            <w:hideMark/>
          </w:tcPr>
          <w:p w14:paraId="60AE2DBF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12" w:space="0" w:color="auto"/>
            </w:tcBorders>
          </w:tcPr>
          <w:p w14:paraId="5E6525FE" w14:textId="74A171B9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66,523,529</w:t>
            </w:r>
          </w:p>
        </w:tc>
        <w:tc>
          <w:tcPr>
            <w:tcW w:w="143" w:type="dxa"/>
          </w:tcPr>
          <w:p w14:paraId="757BEF16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12" w:space="0" w:color="auto"/>
            </w:tcBorders>
          </w:tcPr>
          <w:p w14:paraId="2616D1A8" w14:textId="13DD7ABA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42,651,475</w:t>
            </w:r>
          </w:p>
        </w:tc>
        <w:tc>
          <w:tcPr>
            <w:tcW w:w="105" w:type="dxa"/>
          </w:tcPr>
          <w:p w14:paraId="7B44F6B6" w14:textId="77777777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3AEFE873" w14:textId="35C90155" w:rsidR="00BE5AC4" w:rsidRPr="00C61160" w:rsidRDefault="00BE5AC4" w:rsidP="00BE5AC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B54FC2" w14:textId="24662310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50,687,582</w:t>
            </w:r>
          </w:p>
        </w:tc>
        <w:tc>
          <w:tcPr>
            <w:tcW w:w="131" w:type="dxa"/>
          </w:tcPr>
          <w:p w14:paraId="66C196FF" w14:textId="77777777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BCAA674" w14:textId="48FE99C6" w:rsidR="00BE5AC4" w:rsidRPr="00C61160" w:rsidRDefault="00BE5AC4" w:rsidP="00BE5AC4">
            <w:pPr>
              <w:tabs>
                <w:tab w:val="left" w:pos="54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42,651,475</w:t>
            </w:r>
          </w:p>
        </w:tc>
      </w:tr>
    </w:tbl>
    <w:p w14:paraId="03BC5369" w14:textId="77777777" w:rsidR="00F500B2" w:rsidRDefault="00F500B2" w:rsidP="0087663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39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9" w:name="_Hlk158192413"/>
    </w:p>
    <w:p w14:paraId="4EB6F753" w14:textId="2938D125" w:rsidR="00033F24" w:rsidRPr="00C61160" w:rsidRDefault="00033F24" w:rsidP="0087663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39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82561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A6E2B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CA6E2B" w:rsidRPr="00C61160">
        <w:rPr>
          <w:rFonts w:ascii="Browallia New" w:hAnsi="Browallia New" w:cs="Browallia New"/>
          <w:sz w:val="28"/>
          <w:szCs w:val="28"/>
        </w:rPr>
        <w:t>256</w:t>
      </w:r>
      <w:r w:rsidR="00882561">
        <w:rPr>
          <w:rFonts w:ascii="Browallia New" w:hAnsi="Browallia New" w:cs="Browallia New"/>
          <w:sz w:val="28"/>
          <w:szCs w:val="28"/>
        </w:rPr>
        <w:t>6</w:t>
      </w:r>
      <w:r w:rsidR="00CA6E2B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สรุปได้ดังนี้</w:t>
      </w:r>
    </w:p>
    <w:p w14:paraId="66CF092B" w14:textId="5DBACDFF" w:rsidR="00464478" w:rsidRPr="00C61160" w:rsidRDefault="00464478" w:rsidP="002651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51" w:type="dxa"/>
        <w:tblInd w:w="8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2"/>
        <w:gridCol w:w="144"/>
        <w:gridCol w:w="1364"/>
        <w:gridCol w:w="126"/>
        <w:gridCol w:w="20"/>
        <w:gridCol w:w="1240"/>
        <w:gridCol w:w="119"/>
        <w:gridCol w:w="1253"/>
      </w:tblGrid>
      <w:tr w:rsidR="00882561" w:rsidRPr="00C61160" w14:paraId="1DF468AE" w14:textId="77777777" w:rsidTr="00015D21">
        <w:trPr>
          <w:cantSplit/>
        </w:trPr>
        <w:tc>
          <w:tcPr>
            <w:tcW w:w="3053" w:type="dxa"/>
          </w:tcPr>
          <w:p w14:paraId="5E2B1D96" w14:textId="77777777" w:rsidR="00882561" w:rsidRPr="00C61160" w:rsidRDefault="00882561" w:rsidP="00882561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5598" w:type="dxa"/>
            <w:gridSpan w:val="8"/>
            <w:tcBorders>
              <w:bottom w:val="single" w:sz="4" w:space="0" w:color="auto"/>
            </w:tcBorders>
          </w:tcPr>
          <w:p w14:paraId="371AE5F3" w14:textId="5DF61404" w:rsidR="00882561" w:rsidRPr="00C61160" w:rsidRDefault="00882561" w:rsidP="0066529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82561" w:rsidRPr="00C61160" w14:paraId="07A9562A" w14:textId="77777777" w:rsidTr="00015D21">
        <w:trPr>
          <w:cantSplit/>
        </w:trPr>
        <w:tc>
          <w:tcPr>
            <w:tcW w:w="3053" w:type="dxa"/>
          </w:tcPr>
          <w:p w14:paraId="406011C0" w14:textId="77777777" w:rsidR="00882561" w:rsidRPr="00C61160" w:rsidRDefault="00882561" w:rsidP="00882561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95C219" w14:textId="22C1A250" w:rsidR="00882561" w:rsidRPr="00C61160" w:rsidRDefault="00D1181A" w:rsidP="008825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882561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C4420A2" w14:textId="77777777" w:rsidR="00882561" w:rsidRPr="00C61160" w:rsidRDefault="00882561" w:rsidP="008825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4C1BD" w14:textId="3B349249" w:rsidR="00882561" w:rsidRPr="00C61160" w:rsidRDefault="00D1181A" w:rsidP="008825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BE50BA" w:rsidRPr="00C61160" w14:paraId="28FC3E89" w14:textId="77777777" w:rsidTr="00015D21">
        <w:trPr>
          <w:cantSplit/>
        </w:trPr>
        <w:tc>
          <w:tcPr>
            <w:tcW w:w="3053" w:type="dxa"/>
          </w:tcPr>
          <w:p w14:paraId="4460A70A" w14:textId="77777777" w:rsidR="00BE50BA" w:rsidRPr="00C61160" w:rsidRDefault="00BE50BA" w:rsidP="00BE50BA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3586A6C" w14:textId="5A6EF7B7" w:rsidR="00BE50BA" w:rsidRPr="00C61160" w:rsidRDefault="00022B7C" w:rsidP="00BE50B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2143854" w14:textId="77777777" w:rsidR="00BE50BA" w:rsidRPr="00C61160" w:rsidRDefault="00BE50BA" w:rsidP="00BE50B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1815A210" w14:textId="5A407FC5" w:rsidR="00BE50BA" w:rsidRPr="00C61160" w:rsidRDefault="00BE50BA" w:rsidP="00BE50B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26" w:type="dxa"/>
          </w:tcPr>
          <w:p w14:paraId="7C2FCA4B" w14:textId="77777777" w:rsidR="00BE50BA" w:rsidRPr="00C61160" w:rsidRDefault="00BE50BA" w:rsidP="00BE50B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AF4FD94" w14:textId="69EB1FCC" w:rsidR="00BE50BA" w:rsidRPr="00C61160" w:rsidRDefault="00BE50BA" w:rsidP="00BE50B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0F387" w14:textId="2D67EC9F" w:rsidR="00BE50BA" w:rsidRPr="00C61160" w:rsidRDefault="00022B7C" w:rsidP="00BE50BA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267B56F0" w14:textId="77777777" w:rsidR="00BE50BA" w:rsidRPr="00C61160" w:rsidRDefault="00BE50BA" w:rsidP="00BE50BA">
            <w:pPr>
              <w:tabs>
                <w:tab w:val="left" w:pos="540"/>
              </w:tabs>
              <w:spacing w:line="240" w:lineRule="auto"/>
              <w:ind w:left="-12" w:firstLine="12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3074F" w14:textId="587F8593" w:rsidR="00BE50BA" w:rsidRPr="00C61160" w:rsidRDefault="00BE50BA" w:rsidP="00BE50BA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882561" w:rsidRPr="00C61160" w14:paraId="42114F1A" w14:textId="77777777" w:rsidTr="00015D21">
        <w:trPr>
          <w:cantSplit/>
        </w:trPr>
        <w:tc>
          <w:tcPr>
            <w:tcW w:w="3053" w:type="dxa"/>
            <w:hideMark/>
          </w:tcPr>
          <w:p w14:paraId="6FF7E9A1" w14:textId="6328A805" w:rsidR="00882561" w:rsidRPr="00C61160" w:rsidRDefault="00882561" w:rsidP="00882561">
            <w:pPr>
              <w:tabs>
                <w:tab w:val="left" w:pos="540"/>
              </w:tabs>
              <w:spacing w:line="240" w:lineRule="auto"/>
              <w:ind w:left="-69" w:firstLine="7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B51A0DE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</w:tcPr>
          <w:p w14:paraId="72A910DC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4264DE00" w14:textId="1FED6E31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" w:type="dxa"/>
          </w:tcPr>
          <w:p w14:paraId="341F63A9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4CAB9DB" w14:textId="4DE3B83A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0" w:type="dxa"/>
          </w:tcPr>
          <w:p w14:paraId="4048BD7B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" w:type="dxa"/>
          </w:tcPr>
          <w:p w14:paraId="4199F6FE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4AA549E9" w14:textId="77777777" w:rsidR="00882561" w:rsidRPr="00C61160" w:rsidRDefault="00882561" w:rsidP="0088256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E50BA" w:rsidRPr="00C61160" w14:paraId="37BE00AE" w14:textId="77777777" w:rsidTr="00015D21">
        <w:trPr>
          <w:cantSplit/>
        </w:trPr>
        <w:tc>
          <w:tcPr>
            <w:tcW w:w="3053" w:type="dxa"/>
            <w:hideMark/>
          </w:tcPr>
          <w:p w14:paraId="2D148205" w14:textId="2E124888" w:rsidR="00BE50BA" w:rsidRPr="00C61160" w:rsidRDefault="00BE50BA" w:rsidP="00BE50BA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2" w:type="dxa"/>
            <w:vAlign w:val="bottom"/>
          </w:tcPr>
          <w:p w14:paraId="658DCA53" w14:textId="58BE93C8" w:rsidR="00BE50BA" w:rsidRPr="00C61160" w:rsidRDefault="00542AAC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  <w:tc>
          <w:tcPr>
            <w:tcW w:w="144" w:type="dxa"/>
            <w:vAlign w:val="bottom"/>
          </w:tcPr>
          <w:p w14:paraId="6F6DBB31" w14:textId="77777777" w:rsidR="00BE50BA" w:rsidRPr="00C61160" w:rsidRDefault="00BE50BA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9F6FAEE" w14:textId="2C05A3E8" w:rsidR="00BE50BA" w:rsidRPr="00C61160" w:rsidRDefault="00BE50BA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53,104,144</w:t>
            </w:r>
          </w:p>
        </w:tc>
        <w:tc>
          <w:tcPr>
            <w:tcW w:w="126" w:type="dxa"/>
            <w:vAlign w:val="bottom"/>
          </w:tcPr>
          <w:p w14:paraId="3AA8379C" w14:textId="77777777" w:rsidR="00BE50BA" w:rsidRPr="00C61160" w:rsidRDefault="00BE50BA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06CCD109" w14:textId="7316542D" w:rsidR="00BE50BA" w:rsidRPr="00C61160" w:rsidRDefault="00BE50BA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0" w:type="dxa"/>
            <w:vAlign w:val="bottom"/>
          </w:tcPr>
          <w:p w14:paraId="7A7C0A3A" w14:textId="71003702" w:rsidR="00BE50BA" w:rsidRPr="00C61160" w:rsidRDefault="00542AAC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  <w:tc>
          <w:tcPr>
            <w:tcW w:w="119" w:type="dxa"/>
            <w:vAlign w:val="bottom"/>
          </w:tcPr>
          <w:p w14:paraId="03A1499C" w14:textId="77777777" w:rsidR="00BE50BA" w:rsidRPr="00C61160" w:rsidRDefault="00BE50BA" w:rsidP="00CA0553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5D91A6EF" w14:textId="7EDC6CCA" w:rsidR="00BE50BA" w:rsidRPr="00C61160" w:rsidRDefault="00BE50BA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53,104,144</w:t>
            </w:r>
          </w:p>
        </w:tc>
      </w:tr>
      <w:tr w:rsidR="000B40D5" w:rsidRPr="00C61160" w14:paraId="1168C161" w14:textId="77777777" w:rsidTr="00015D21">
        <w:trPr>
          <w:cantSplit/>
        </w:trPr>
        <w:tc>
          <w:tcPr>
            <w:tcW w:w="3053" w:type="dxa"/>
            <w:hideMark/>
          </w:tcPr>
          <w:p w14:paraId="0F2CF598" w14:textId="28793804" w:rsidR="000B40D5" w:rsidRPr="00C61160" w:rsidRDefault="000B40D5" w:rsidP="000B40D5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32" w:type="dxa"/>
          </w:tcPr>
          <w:p w14:paraId="786FF9E6" w14:textId="16D04145" w:rsidR="000B40D5" w:rsidRPr="00C61160" w:rsidRDefault="000B40D5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ED4409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D4409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D4409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0A7333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6FBBB07B" w14:textId="77777777" w:rsidR="000B40D5" w:rsidRPr="00C61160" w:rsidRDefault="000B40D5" w:rsidP="000B40D5">
            <w:pPr>
              <w:spacing w:line="240" w:lineRule="auto"/>
              <w:ind w:right="5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2C064E4" w14:textId="11277F3B" w:rsidR="000B40D5" w:rsidRPr="00C61160" w:rsidRDefault="000B40D5" w:rsidP="000B40D5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22ADB24" w14:textId="77777777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4AD68EA7" w14:textId="726C5CA3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6C9E" w14:textId="282A4E91" w:rsidR="000B40D5" w:rsidRPr="00C61160" w:rsidRDefault="000B40D5" w:rsidP="00E57B4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="00F652F2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52F2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52F2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19" w:type="dxa"/>
            <w:shd w:val="clear" w:color="auto" w:fill="auto"/>
          </w:tcPr>
          <w:p w14:paraId="30F2BBF8" w14:textId="77777777" w:rsidR="000B40D5" w:rsidRPr="00C61160" w:rsidRDefault="000B40D5" w:rsidP="000B40D5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1F960" w14:textId="384F088F" w:rsidR="000B40D5" w:rsidRPr="00C61160" w:rsidRDefault="000B40D5" w:rsidP="000B40D5">
            <w:pPr>
              <w:tabs>
                <w:tab w:val="left" w:pos="540"/>
              </w:tabs>
              <w:spacing w:line="240" w:lineRule="auto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B40D5" w:rsidRPr="00C61160" w14:paraId="0853FDB3" w14:textId="77777777" w:rsidTr="00015D21">
        <w:trPr>
          <w:cantSplit/>
        </w:trPr>
        <w:tc>
          <w:tcPr>
            <w:tcW w:w="3053" w:type="dxa"/>
          </w:tcPr>
          <w:p w14:paraId="7ACF501F" w14:textId="4A63ED90" w:rsidR="000B40D5" w:rsidRPr="00C61160" w:rsidRDefault="000B40D5" w:rsidP="000B40D5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332" w:type="dxa"/>
          </w:tcPr>
          <w:p w14:paraId="7D2A26D0" w14:textId="29A5CE80" w:rsidR="000B40D5" w:rsidRPr="00C61160" w:rsidRDefault="00022B7C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0B40D5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604</w:t>
            </w:r>
            <w:r w:rsidR="000B40D5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810</w:t>
            </w:r>
          </w:p>
        </w:tc>
        <w:tc>
          <w:tcPr>
            <w:tcW w:w="144" w:type="dxa"/>
          </w:tcPr>
          <w:p w14:paraId="17FCC7B5" w14:textId="77777777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A625F2D" w14:textId="6AE96CB8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2,432,391</w:t>
            </w:r>
          </w:p>
        </w:tc>
        <w:tc>
          <w:tcPr>
            <w:tcW w:w="126" w:type="dxa"/>
          </w:tcPr>
          <w:p w14:paraId="6CB5E172" w14:textId="77777777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7E41A3B4" w14:textId="7A781B22" w:rsidR="000B40D5" w:rsidRPr="00C61160" w:rsidRDefault="000B40D5" w:rsidP="000B40D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73226B4" w14:textId="5A8666CF" w:rsidR="000B40D5" w:rsidRPr="00C61160" w:rsidRDefault="00022B7C" w:rsidP="00E57B4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0B40D5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515</w:t>
            </w:r>
            <w:r w:rsidR="000B40D5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274</w:t>
            </w:r>
          </w:p>
        </w:tc>
        <w:tc>
          <w:tcPr>
            <w:tcW w:w="119" w:type="dxa"/>
          </w:tcPr>
          <w:p w14:paraId="1A039A0A" w14:textId="77777777" w:rsidR="000B40D5" w:rsidRPr="00C61160" w:rsidRDefault="000B40D5" w:rsidP="000B40D5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17393286" w14:textId="506A8EB9" w:rsidR="000B40D5" w:rsidRPr="00C61160" w:rsidRDefault="000B40D5" w:rsidP="00CA055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2,432,391</w:t>
            </w:r>
          </w:p>
        </w:tc>
      </w:tr>
      <w:tr w:rsidR="00ED4409" w:rsidRPr="00C61160" w14:paraId="6A09C5F0" w14:textId="77777777" w:rsidTr="00015D21">
        <w:trPr>
          <w:cantSplit/>
          <w:trHeight w:val="68"/>
        </w:trPr>
        <w:tc>
          <w:tcPr>
            <w:tcW w:w="3053" w:type="dxa"/>
            <w:hideMark/>
          </w:tcPr>
          <w:p w14:paraId="1938664A" w14:textId="4D8BFEFB" w:rsidR="00ED4409" w:rsidRPr="00C61160" w:rsidRDefault="00ED4409" w:rsidP="00ED440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หนี้สินตามสัญญาเช่าเพิ่มขึ้น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จากการประเมินสัญญาเช่าใหม่</w:t>
            </w:r>
          </w:p>
        </w:tc>
        <w:tc>
          <w:tcPr>
            <w:tcW w:w="1332" w:type="dxa"/>
          </w:tcPr>
          <w:p w14:paraId="199356A4" w14:textId="77777777" w:rsidR="00ED4409" w:rsidRDefault="00ED4409" w:rsidP="00ED4409">
            <w:pPr>
              <w:tabs>
                <w:tab w:val="left" w:pos="540"/>
              </w:tabs>
              <w:spacing w:line="240" w:lineRule="auto"/>
              <w:ind w:right="9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</w:p>
          <w:p w14:paraId="6B104523" w14:textId="446F9012" w:rsidR="00ED4409" w:rsidRPr="00C61160" w:rsidRDefault="00ED4409" w:rsidP="00ED4409">
            <w:pPr>
              <w:spacing w:line="240" w:lineRule="auto"/>
              <w:ind w:right="5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E410989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2CACCB92" w14:textId="31D25CDB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</w:p>
          <w:p w14:paraId="6E647323" w14:textId="1695589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  <w:tc>
          <w:tcPr>
            <w:tcW w:w="126" w:type="dxa"/>
          </w:tcPr>
          <w:p w14:paraId="2D787D0C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23B8E972" w14:textId="7F063DA9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5A5B3726" w14:textId="77777777" w:rsidR="00ED4409" w:rsidRDefault="00ED4409" w:rsidP="00ED4409">
            <w:pPr>
              <w:tabs>
                <w:tab w:val="left" w:pos="540"/>
              </w:tabs>
              <w:spacing w:line="240" w:lineRule="auto"/>
              <w:ind w:right="9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</w:p>
          <w:p w14:paraId="07E0759C" w14:textId="5CF3622F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490CA82E" w14:textId="77777777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2F2405A" w14:textId="77777777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9CC3A2" w14:textId="42485D43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</w:tr>
      <w:tr w:rsidR="00ED4409" w:rsidRPr="00C61160" w14:paraId="1D2EA1F9" w14:textId="77777777" w:rsidTr="00015D21">
        <w:trPr>
          <w:cantSplit/>
          <w:trHeight w:val="306"/>
        </w:trPr>
        <w:tc>
          <w:tcPr>
            <w:tcW w:w="3053" w:type="dxa"/>
            <w:hideMark/>
          </w:tcPr>
          <w:p w14:paraId="13FB68D9" w14:textId="5777FA69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7994D0A" w14:textId="61ED83C3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(8,781,171)</w:t>
            </w:r>
          </w:p>
        </w:tc>
        <w:tc>
          <w:tcPr>
            <w:tcW w:w="144" w:type="dxa"/>
          </w:tcPr>
          <w:p w14:paraId="27AD3999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7703E956" w14:textId="06A94AF4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(7,773,236)</w:t>
            </w:r>
          </w:p>
        </w:tc>
        <w:tc>
          <w:tcPr>
            <w:tcW w:w="126" w:type="dxa"/>
          </w:tcPr>
          <w:p w14:paraId="1C850A05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EF20C73" w14:textId="3B0A7DB3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4536C" w14:textId="66424F67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640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572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" w:type="dxa"/>
          </w:tcPr>
          <w:p w14:paraId="6A912030" w14:textId="77777777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CB5FD" w14:textId="61C3474A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(7,773,236)</w:t>
            </w:r>
          </w:p>
        </w:tc>
      </w:tr>
      <w:tr w:rsidR="00ED4409" w:rsidRPr="00C61160" w14:paraId="4A96BB3C" w14:textId="77777777" w:rsidTr="00015D21">
        <w:trPr>
          <w:cantSplit/>
          <w:trHeight w:val="278"/>
        </w:trPr>
        <w:tc>
          <w:tcPr>
            <w:tcW w:w="3053" w:type="dxa"/>
          </w:tcPr>
          <w:p w14:paraId="210898FD" w14:textId="4FAE9B2E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left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</w:tcPr>
          <w:p w14:paraId="5CC21AC4" w14:textId="08455C9C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74,758,33</w:t>
            </w:r>
            <w:r w:rsidR="000A733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4" w:type="dxa"/>
          </w:tcPr>
          <w:p w14:paraId="0D213B22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12" w:space="0" w:color="auto"/>
            </w:tcBorders>
          </w:tcPr>
          <w:p w14:paraId="0DE39AA0" w14:textId="0E91DEE9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  <w:tc>
          <w:tcPr>
            <w:tcW w:w="126" w:type="dxa"/>
          </w:tcPr>
          <w:p w14:paraId="0631D5A5" w14:textId="77777777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1E1D8FB" w14:textId="48F8A72A" w:rsidR="00ED4409" w:rsidRPr="00C61160" w:rsidRDefault="00ED4409" w:rsidP="00ED4409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4E026E" w14:textId="6AE9520A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57,866,381</w:t>
            </w:r>
          </w:p>
        </w:tc>
        <w:tc>
          <w:tcPr>
            <w:tcW w:w="119" w:type="dxa"/>
          </w:tcPr>
          <w:p w14:paraId="3BC0095B" w14:textId="77777777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133C844" w14:textId="1B92D7E6" w:rsidR="00ED4409" w:rsidRPr="00C61160" w:rsidRDefault="00ED4409" w:rsidP="00ED4409">
            <w:pPr>
              <w:tabs>
                <w:tab w:val="left" w:pos="540"/>
              </w:tabs>
              <w:spacing w:line="240" w:lineRule="auto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</w:tr>
    </w:tbl>
    <w:p w14:paraId="7765212C" w14:textId="77777777" w:rsidR="002B3B81" w:rsidRPr="00C61160" w:rsidRDefault="002B3B81" w:rsidP="002011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bookmarkEnd w:id="9"/>
    <w:p w14:paraId="4A109E0D" w14:textId="123656B6" w:rsidR="00033F24" w:rsidRPr="00C61160" w:rsidRDefault="00441820" w:rsidP="008766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 w:hanging="39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41624AC2" w14:textId="77777777" w:rsidR="00E5294F" w:rsidRPr="00C61160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D49B8" w14:textId="2689C5A8" w:rsidR="00E5294F" w:rsidRDefault="00C77EB6" w:rsidP="00876639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12" w:firstLine="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กลุ่ม</w:t>
      </w:r>
      <w:r w:rsidR="00E5294F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BF73BC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               </w:t>
      </w:r>
      <w:r w:rsidR="00E5294F" w:rsidRPr="00C61160">
        <w:rPr>
          <w:rFonts w:ascii="Browallia New" w:hAnsi="Browallia New" w:cs="Browallia New"/>
          <w:sz w:val="28"/>
          <w:szCs w:val="28"/>
          <w:lang w:val="en-GB"/>
        </w:rPr>
        <w:t xml:space="preserve">12 </w:t>
      </w:r>
      <w:r w:rsidR="00E5294F" w:rsidRPr="00C61160">
        <w:rPr>
          <w:rFonts w:ascii="Browallia New" w:hAnsi="Browallia New" w:cs="Browallia New"/>
          <w:sz w:val="28"/>
          <w:szCs w:val="28"/>
          <w:cs/>
          <w:lang w:val="en-GB"/>
        </w:rPr>
        <w:t>เดือน)</w:t>
      </w:r>
      <w:r w:rsidR="00E5294F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5294F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</w:t>
      </w:r>
    </w:p>
    <w:p w14:paraId="0F4883C5" w14:textId="7480212F" w:rsidR="00F500B2" w:rsidRDefault="00F5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2BE9FA9D" w14:textId="77777777" w:rsidR="00E100A8" w:rsidRDefault="00E1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5A0498F" w14:textId="10CE1026" w:rsidR="0048158D" w:rsidRPr="00C61160" w:rsidRDefault="00710F15" w:rsidP="00C75B79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12" w:firstLine="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  <w:r w:rsidR="0048158D" w:rsidRPr="00C61160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="0048158D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8158D" w:rsidRPr="00C61160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229BFF5D" w14:textId="77777777" w:rsidR="0048158D" w:rsidRPr="00674260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8581" w:type="dxa"/>
        <w:tblInd w:w="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4"/>
        <w:gridCol w:w="1571"/>
        <w:gridCol w:w="279"/>
        <w:gridCol w:w="1359"/>
        <w:gridCol w:w="281"/>
        <w:gridCol w:w="1397"/>
        <w:gridCol w:w="245"/>
        <w:gridCol w:w="1265"/>
      </w:tblGrid>
      <w:tr w:rsidR="00D46F56" w:rsidRPr="00C61160" w14:paraId="3B4DB49D" w14:textId="77777777" w:rsidTr="004730FA">
        <w:trPr>
          <w:trHeight w:val="216"/>
        </w:trPr>
        <w:tc>
          <w:tcPr>
            <w:tcW w:w="2184" w:type="dxa"/>
          </w:tcPr>
          <w:p w14:paraId="20BCEF02" w14:textId="77777777" w:rsidR="00D46F56" w:rsidRPr="00C61160" w:rsidRDefault="00D46F56" w:rsidP="008A33FD">
            <w:pPr>
              <w:pStyle w:val="m-1693923720144214152ydp9fcb67femsonormal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7"/>
            <w:tcBorders>
              <w:bottom w:val="single" w:sz="4" w:space="0" w:color="auto"/>
            </w:tcBorders>
          </w:tcPr>
          <w:p w14:paraId="226C999C" w14:textId="4D5E244F" w:rsidR="00D46F56" w:rsidRPr="00C61160" w:rsidRDefault="00D46F56" w:rsidP="00D37F84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D46F56" w:rsidRPr="00C61160" w14:paraId="78DF3A39" w14:textId="77777777" w:rsidTr="004730FA">
        <w:trPr>
          <w:trHeight w:val="216"/>
        </w:trPr>
        <w:tc>
          <w:tcPr>
            <w:tcW w:w="2184" w:type="dxa"/>
          </w:tcPr>
          <w:p w14:paraId="7F7B4A2A" w14:textId="77777777" w:rsidR="00D46F56" w:rsidRPr="00C61160" w:rsidRDefault="00D46F56" w:rsidP="00040D45">
            <w:pPr>
              <w:pStyle w:val="m-1693923720144214152ydp9fcb67femsonormal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09" w:type="dxa"/>
            <w:gridSpan w:val="3"/>
            <w:tcBorders>
              <w:bottom w:val="single" w:sz="4" w:space="0" w:color="auto"/>
            </w:tcBorders>
          </w:tcPr>
          <w:p w14:paraId="37D93C12" w14:textId="65A655CA" w:rsidR="00D46F56" w:rsidRPr="00C61160" w:rsidRDefault="00D1181A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D46F56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23E26079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BC4F1" w14:textId="6BD80CA8" w:rsidR="00D46F56" w:rsidRPr="00C61160" w:rsidRDefault="00D1181A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D46F56" w:rsidRPr="00C61160" w14:paraId="2F6B71DF" w14:textId="77777777" w:rsidTr="004730FA">
        <w:trPr>
          <w:trHeight w:val="170"/>
        </w:trPr>
        <w:tc>
          <w:tcPr>
            <w:tcW w:w="2184" w:type="dxa"/>
          </w:tcPr>
          <w:p w14:paraId="2F16B4B1" w14:textId="77777777" w:rsidR="00D46F56" w:rsidRPr="00C61160" w:rsidRDefault="00D46F56" w:rsidP="00D46F56">
            <w:pPr>
              <w:pStyle w:val="m-1693923720144214152ydp9fcb67femsonormal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2509C0B2" w14:textId="128D7F4B" w:rsidR="00D46F56" w:rsidRPr="00C61160" w:rsidRDefault="00022B7C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541EE59" w14:textId="77777777" w:rsidR="00D46F56" w:rsidRPr="00C61160" w:rsidRDefault="00D46F56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73F3BD95" w14:textId="13500783" w:rsidR="00D46F56" w:rsidRPr="00C61160" w:rsidRDefault="00D46F56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81" w:type="dxa"/>
          </w:tcPr>
          <w:p w14:paraId="449F2AA7" w14:textId="77777777" w:rsidR="00D46F56" w:rsidRPr="00C61160" w:rsidRDefault="00D46F56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151EB2FC" w14:textId="4AFFDEBD" w:rsidR="00D46F56" w:rsidRPr="00C61160" w:rsidRDefault="00022B7C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5" w:type="dxa"/>
          </w:tcPr>
          <w:p w14:paraId="55C5285D" w14:textId="77777777" w:rsidR="00D46F56" w:rsidRPr="00C61160" w:rsidRDefault="00D46F56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7AA682E" w14:textId="4B9765F0" w:rsidR="00D46F56" w:rsidRPr="00C61160" w:rsidRDefault="00D46F56" w:rsidP="00D46F56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D46F56" w:rsidRPr="00C61160" w14:paraId="5AD9577A" w14:textId="77777777" w:rsidTr="004730FA">
        <w:trPr>
          <w:trHeight w:val="80"/>
        </w:trPr>
        <w:tc>
          <w:tcPr>
            <w:tcW w:w="2184" w:type="dxa"/>
          </w:tcPr>
          <w:p w14:paraId="535E1C37" w14:textId="77777777" w:rsidR="00D46F56" w:rsidRPr="00C61160" w:rsidRDefault="00D46F56" w:rsidP="00040D45">
            <w:pPr>
              <w:pStyle w:val="m-1693923720144214152ydp9fcb67femsonormal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A08FE41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0C3B5DE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8BD94E6" w14:textId="55DAAA4A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6F5B17C9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C6D58CC" w14:textId="30DED340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9F47CBF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362A824" w14:textId="77777777" w:rsidR="00D46F56" w:rsidRPr="00C61160" w:rsidRDefault="00D46F56" w:rsidP="00040D45">
            <w:pPr>
              <w:pStyle w:val="m-1693923720144214152ydp9fcb67femsonormal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6F56" w:rsidRPr="00C61160" w14:paraId="6D4CEF5C" w14:textId="77777777" w:rsidTr="004730FA">
        <w:trPr>
          <w:trHeight w:val="90"/>
        </w:trPr>
        <w:tc>
          <w:tcPr>
            <w:tcW w:w="2184" w:type="dxa"/>
          </w:tcPr>
          <w:p w14:paraId="62644C8D" w14:textId="77777777" w:rsidR="00265277" w:rsidRDefault="00D46F56" w:rsidP="00D46F56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ค่าใช้จ่ายที่เกี่ยวกับ</w:t>
            </w:r>
          </w:p>
          <w:p w14:paraId="47FC4497" w14:textId="181B42AB" w:rsidR="00D46F56" w:rsidRPr="00C61160" w:rsidRDefault="00265277" w:rsidP="00D46F56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 </w:t>
            </w:r>
            <w:r w:rsidR="00D46F56"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สัญญาเช่าระยะสั้น</w:t>
            </w:r>
          </w:p>
        </w:tc>
        <w:tc>
          <w:tcPr>
            <w:tcW w:w="1571" w:type="dxa"/>
            <w:vAlign w:val="bottom"/>
          </w:tcPr>
          <w:p w14:paraId="5C9F68A9" w14:textId="1F46537E" w:rsidR="00D46F56" w:rsidRPr="00C61160" w:rsidRDefault="00022B7C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111</w:t>
            </w:r>
            <w:r w:rsidR="0088026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579</w:t>
            </w:r>
          </w:p>
        </w:tc>
        <w:tc>
          <w:tcPr>
            <w:tcW w:w="279" w:type="dxa"/>
          </w:tcPr>
          <w:p w14:paraId="5F04FC3B" w14:textId="77777777" w:rsidR="00D46F56" w:rsidRPr="00C61160" w:rsidRDefault="00D46F56" w:rsidP="00D46F56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56659EA" w14:textId="02A069BC" w:rsidR="00D46F56" w:rsidRPr="00C61160" w:rsidRDefault="00D46F56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669,474</w:t>
            </w:r>
          </w:p>
        </w:tc>
        <w:tc>
          <w:tcPr>
            <w:tcW w:w="281" w:type="dxa"/>
            <w:vAlign w:val="bottom"/>
          </w:tcPr>
          <w:p w14:paraId="28CDB0C8" w14:textId="77777777" w:rsidR="00D46F56" w:rsidRPr="00C61160" w:rsidRDefault="00D46F56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33E020C2" w14:textId="100E482E" w:rsidR="00D46F56" w:rsidRPr="00C61160" w:rsidRDefault="00022B7C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111</w:t>
            </w:r>
            <w:r w:rsidR="0088026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579</w:t>
            </w:r>
          </w:p>
        </w:tc>
        <w:tc>
          <w:tcPr>
            <w:tcW w:w="245" w:type="dxa"/>
            <w:vAlign w:val="bottom"/>
          </w:tcPr>
          <w:p w14:paraId="38558C64" w14:textId="77777777" w:rsidR="00D46F56" w:rsidRPr="00C61160" w:rsidRDefault="00D46F56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4F7B0F8" w14:textId="5736B3F9" w:rsidR="00D46F56" w:rsidRPr="00C61160" w:rsidRDefault="00D46F56" w:rsidP="00265277">
            <w:pPr>
              <w:pStyle w:val="m-1693923720144214152ydp9fcb67femsonormal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669,474</w:t>
            </w:r>
          </w:p>
        </w:tc>
      </w:tr>
    </w:tbl>
    <w:p w14:paraId="5A8DE4C1" w14:textId="6BF3CA0C" w:rsidR="00464478" w:rsidRPr="00E71FF7" w:rsidRDefault="00464478" w:rsidP="00E71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cs/>
        </w:rPr>
      </w:pPr>
    </w:p>
    <w:p w14:paraId="778BC783" w14:textId="0039DF36" w:rsidR="00AE51FD" w:rsidRPr="00C61160" w:rsidRDefault="000325E2" w:rsidP="00250DF4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left" w:pos="851"/>
        </w:tabs>
        <w:ind w:left="709" w:right="-45" w:hanging="425"/>
        <w:jc w:val="both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2011B9" w:rsidRPr="00C61160">
        <w:rPr>
          <w:rFonts w:ascii="Browallia New" w:hAnsi="Browallia New" w:cs="Browallia New"/>
          <w:sz w:val="28"/>
          <w:szCs w:val="28"/>
          <w:cs/>
        </w:rPr>
        <w:t>ลูกหนี้ตามสัญญาเช่า</w:t>
      </w:r>
    </w:p>
    <w:p w14:paraId="3673BF2C" w14:textId="77777777" w:rsidR="00796011" w:rsidRPr="00C61160" w:rsidRDefault="0079601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600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2212"/>
        <w:gridCol w:w="1579"/>
        <w:gridCol w:w="280"/>
        <w:gridCol w:w="1351"/>
        <w:gridCol w:w="242"/>
        <w:gridCol w:w="1315"/>
        <w:gridCol w:w="236"/>
        <w:gridCol w:w="1385"/>
      </w:tblGrid>
      <w:tr w:rsidR="00674260" w:rsidRPr="00C61160" w14:paraId="4DBF63A0" w14:textId="77777777" w:rsidTr="004730FA">
        <w:trPr>
          <w:trHeight w:val="20"/>
        </w:trPr>
        <w:tc>
          <w:tcPr>
            <w:tcW w:w="2212" w:type="dxa"/>
            <w:vAlign w:val="bottom"/>
          </w:tcPr>
          <w:p w14:paraId="17AE68D0" w14:textId="77777777" w:rsidR="00674260" w:rsidRPr="00C61160" w:rsidRDefault="00674260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7"/>
            <w:tcBorders>
              <w:bottom w:val="single" w:sz="4" w:space="0" w:color="auto"/>
            </w:tcBorders>
          </w:tcPr>
          <w:p w14:paraId="72B2BB11" w14:textId="7AFF6C5F" w:rsidR="00674260" w:rsidRPr="00C61160" w:rsidRDefault="00674260" w:rsidP="008A33F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74260" w:rsidRPr="00C61160" w14:paraId="5E26EA36" w14:textId="77777777" w:rsidTr="004730FA">
        <w:trPr>
          <w:trHeight w:val="20"/>
        </w:trPr>
        <w:tc>
          <w:tcPr>
            <w:tcW w:w="2212" w:type="dxa"/>
            <w:vAlign w:val="bottom"/>
          </w:tcPr>
          <w:p w14:paraId="3FB58157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10" w:type="dxa"/>
            <w:gridSpan w:val="3"/>
            <w:tcBorders>
              <w:bottom w:val="single" w:sz="4" w:space="0" w:color="auto"/>
            </w:tcBorders>
          </w:tcPr>
          <w:p w14:paraId="312FCAF0" w14:textId="40625FAF" w:rsidR="00674260" w:rsidRPr="00C61160" w:rsidRDefault="00D1181A" w:rsidP="00040D4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674260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18914FC" w14:textId="77777777" w:rsidR="00674260" w:rsidRPr="00C61160" w:rsidRDefault="00674260" w:rsidP="00040D4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6B913" w14:textId="54354A08" w:rsidR="00674260" w:rsidRPr="00C61160" w:rsidRDefault="00D1181A" w:rsidP="00040D4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880B0A" w:rsidRPr="00C61160" w14:paraId="65447991" w14:textId="77777777" w:rsidTr="004730FA">
        <w:trPr>
          <w:trHeight w:val="20"/>
        </w:trPr>
        <w:tc>
          <w:tcPr>
            <w:tcW w:w="2212" w:type="dxa"/>
            <w:vAlign w:val="bottom"/>
          </w:tcPr>
          <w:p w14:paraId="425DD30E" w14:textId="77777777" w:rsidR="00674260" w:rsidRPr="00C61160" w:rsidRDefault="00674260" w:rsidP="00674260">
            <w:pPr>
              <w:tabs>
                <w:tab w:val="left" w:pos="0"/>
              </w:tabs>
              <w:spacing w:line="240" w:lineRule="auto"/>
              <w:ind w:firstLine="37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546F9830" w14:textId="11575380" w:rsidR="00674260" w:rsidRPr="00C61160" w:rsidRDefault="00022B7C" w:rsidP="0067426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EAC329E" w14:textId="77777777" w:rsidR="00674260" w:rsidRPr="00C61160" w:rsidRDefault="00674260" w:rsidP="0067426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476A970" w14:textId="17CEB0BA" w:rsidR="00674260" w:rsidRPr="00C61160" w:rsidRDefault="00674260" w:rsidP="0067426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2" w:type="dxa"/>
          </w:tcPr>
          <w:p w14:paraId="41780A49" w14:textId="77777777" w:rsidR="00674260" w:rsidRPr="00C61160" w:rsidRDefault="00674260" w:rsidP="0067426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EEFFF" w14:textId="369C329E" w:rsidR="00674260" w:rsidRPr="00C61160" w:rsidRDefault="00022B7C" w:rsidP="00674260">
            <w:pPr>
              <w:spacing w:line="240" w:lineRule="auto"/>
              <w:ind w:left="-108" w:right="-108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A5A0053" w14:textId="77777777" w:rsidR="00674260" w:rsidRPr="00C61160" w:rsidRDefault="00674260" w:rsidP="0067426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B3F33" w14:textId="58650266" w:rsidR="00674260" w:rsidRPr="00C61160" w:rsidRDefault="00674260" w:rsidP="00674260">
            <w:pPr>
              <w:spacing w:line="240" w:lineRule="auto"/>
              <w:ind w:left="-108" w:right="-108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880B0A" w:rsidRPr="00C61160" w14:paraId="55E7C634" w14:textId="77777777" w:rsidTr="004730FA">
        <w:trPr>
          <w:trHeight w:val="20"/>
        </w:trPr>
        <w:tc>
          <w:tcPr>
            <w:tcW w:w="2212" w:type="dxa"/>
            <w:vAlign w:val="bottom"/>
          </w:tcPr>
          <w:p w14:paraId="0EF89B0D" w14:textId="77777777" w:rsidR="00674260" w:rsidRPr="00C61160" w:rsidRDefault="00674260" w:rsidP="00040D45">
            <w:pPr>
              <w:pStyle w:val="1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71E44B49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59D58DB3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261005C" w14:textId="11B4A2C8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AF24DB1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7C3EF" w14:textId="5AF09789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045AB3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86BAE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0B0A" w:rsidRPr="00C61160" w14:paraId="6969ED86" w14:textId="77777777" w:rsidTr="004730FA">
        <w:trPr>
          <w:trHeight w:val="20"/>
        </w:trPr>
        <w:tc>
          <w:tcPr>
            <w:tcW w:w="2212" w:type="dxa"/>
            <w:vAlign w:val="bottom"/>
          </w:tcPr>
          <w:p w14:paraId="072CEA18" w14:textId="1A6AA6DB" w:rsidR="00674260" w:rsidRPr="00C61160" w:rsidRDefault="00674260" w:rsidP="00040D45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579" w:type="dxa"/>
          </w:tcPr>
          <w:p w14:paraId="0B30391C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03593678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611D419B" w14:textId="5B450EE4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3F3A5E30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A6ABB90" w14:textId="10CDB8E2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AA5E80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41F83083" w14:textId="77777777" w:rsidR="00674260" w:rsidRPr="00C61160" w:rsidRDefault="00674260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0B0A" w:rsidRPr="00C61160" w14:paraId="43AEF978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37ABAA7C" w14:textId="77777777" w:rsidR="00BC3D5A" w:rsidRPr="00C61160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579" w:type="dxa"/>
          </w:tcPr>
          <w:p w14:paraId="1FF64EC8" w14:textId="7F6B3B70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36,485,203</w:t>
            </w:r>
          </w:p>
        </w:tc>
        <w:tc>
          <w:tcPr>
            <w:tcW w:w="280" w:type="dxa"/>
          </w:tcPr>
          <w:p w14:paraId="03C5FF34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FB8189C" w14:textId="1A20A6C9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26,621,807</w:t>
            </w:r>
          </w:p>
        </w:tc>
        <w:tc>
          <w:tcPr>
            <w:tcW w:w="242" w:type="dxa"/>
          </w:tcPr>
          <w:p w14:paraId="2C7F2C71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494F009" w14:textId="1727E28C" w:rsidR="00BC3D5A" w:rsidRPr="00C61160" w:rsidRDefault="00022B7C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018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656</w:t>
            </w:r>
          </w:p>
        </w:tc>
        <w:tc>
          <w:tcPr>
            <w:tcW w:w="236" w:type="dxa"/>
            <w:vAlign w:val="bottom"/>
          </w:tcPr>
          <w:p w14:paraId="40C98188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0D7B0657" w14:textId="755F1DA3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23,624,207</w:t>
            </w:r>
          </w:p>
        </w:tc>
      </w:tr>
      <w:tr w:rsidR="00880B0A" w:rsidRPr="00C61160" w14:paraId="14622AF5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2AA53D79" w14:textId="77777777" w:rsidR="00BC3D5A" w:rsidRPr="00C61160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ที่เกิน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1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7A539C03" w14:textId="63F21752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29,135,71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00A8D8F7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0340C5F" w14:textId="43AB03C6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37,966,064</w:t>
            </w:r>
          </w:p>
        </w:tc>
        <w:tc>
          <w:tcPr>
            <w:tcW w:w="242" w:type="dxa"/>
          </w:tcPr>
          <w:p w14:paraId="2427993C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07CB61F2" w14:textId="51E608AD" w:rsidR="00BC3D5A" w:rsidRPr="00C61160" w:rsidRDefault="00022B7C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561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651</w:t>
            </w:r>
          </w:p>
        </w:tc>
        <w:tc>
          <w:tcPr>
            <w:tcW w:w="236" w:type="dxa"/>
            <w:vAlign w:val="bottom"/>
          </w:tcPr>
          <w:p w14:paraId="207934B1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4E7317B" w14:textId="605A4954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32,470,464</w:t>
            </w:r>
          </w:p>
        </w:tc>
      </w:tr>
      <w:tr w:rsidR="00880B0A" w:rsidRPr="00C61160" w14:paraId="52B0AE81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1516A25E" w14:textId="77777777" w:rsidR="00BC3D5A" w:rsidRPr="00C61160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08A07949" w14:textId="3E41F2A2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65,620,92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6FA50FB8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05FADD1" w14:textId="0810826B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64,587,871</w:t>
            </w:r>
          </w:p>
        </w:tc>
        <w:tc>
          <w:tcPr>
            <w:tcW w:w="242" w:type="dxa"/>
          </w:tcPr>
          <w:p w14:paraId="212EBFC4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F136" w14:textId="348DDA54" w:rsidR="00BC3D5A" w:rsidRPr="00C61160" w:rsidRDefault="00022B7C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47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580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307</w:t>
            </w:r>
          </w:p>
        </w:tc>
        <w:tc>
          <w:tcPr>
            <w:tcW w:w="236" w:type="dxa"/>
            <w:vAlign w:val="bottom"/>
          </w:tcPr>
          <w:p w14:paraId="268166A2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B094D" w14:textId="682D3E8B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56,094,671</w:t>
            </w:r>
          </w:p>
        </w:tc>
      </w:tr>
      <w:tr w:rsidR="00880B0A" w:rsidRPr="00C61160" w14:paraId="4675904C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5F237B67" w14:textId="77777777" w:rsidR="00BC3D5A" w:rsidRPr="00C61160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066195EE" w14:textId="12581AA2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(9,4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>
              <w:rPr>
                <w:rFonts w:ascii="Browallia New" w:hAnsi="Browallia New" w:cs="Browallia New"/>
                <w:sz w:val="28"/>
                <w:szCs w:val="28"/>
              </w:rPr>
              <w:t>,79</w:t>
            </w:r>
            <w:r w:rsidR="0073666A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5A286AAF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F4217E0" w14:textId="1AFA9376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(11,712,087)</w:t>
            </w:r>
          </w:p>
        </w:tc>
        <w:tc>
          <w:tcPr>
            <w:tcW w:w="242" w:type="dxa"/>
          </w:tcPr>
          <w:p w14:paraId="3A4452BA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9AD712" w14:textId="51502E03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(6,983,137)</w:t>
            </w:r>
          </w:p>
        </w:tc>
        <w:tc>
          <w:tcPr>
            <w:tcW w:w="236" w:type="dxa"/>
            <w:vAlign w:val="bottom"/>
          </w:tcPr>
          <w:p w14:paraId="3039C08E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329CDA75" w14:textId="44DB0EC3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(10,105,026)</w:t>
            </w:r>
          </w:p>
        </w:tc>
      </w:tr>
      <w:tr w:rsidR="00880B0A" w:rsidRPr="00C61160" w14:paraId="512D7C7F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272D8CA0" w14:textId="3CA4A540" w:rsidR="00BC3D5A" w:rsidRPr="00DB370C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3F38D2B2" w14:textId="24915A4F" w:rsidR="00BC3D5A" w:rsidRPr="00DB370C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B370C">
              <w:rPr>
                <w:rFonts w:ascii="Browallia New" w:hAnsi="Browallia New" w:cs="Browallia New"/>
                <w:sz w:val="28"/>
                <w:szCs w:val="28"/>
              </w:rPr>
              <w:t>56,198,1</w:t>
            </w:r>
            <w:r w:rsidR="00431C66" w:rsidRPr="00DB370C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280" w:type="dxa"/>
          </w:tcPr>
          <w:p w14:paraId="48399B4D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78A7E0" w14:textId="7FE85901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52,875,784</w:t>
            </w:r>
          </w:p>
        </w:tc>
        <w:tc>
          <w:tcPr>
            <w:tcW w:w="242" w:type="dxa"/>
          </w:tcPr>
          <w:p w14:paraId="62B69715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CF65F" w14:textId="407F5DB2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40,597,170</w:t>
            </w:r>
          </w:p>
        </w:tc>
        <w:tc>
          <w:tcPr>
            <w:tcW w:w="236" w:type="dxa"/>
            <w:vAlign w:val="bottom"/>
          </w:tcPr>
          <w:p w14:paraId="0614649F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CD86" w14:textId="660E6DC4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45,989,645</w:t>
            </w:r>
          </w:p>
        </w:tc>
      </w:tr>
      <w:tr w:rsidR="00880B0A" w:rsidRPr="00C61160" w14:paraId="60295F7B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12EFAF12" w14:textId="77777777" w:rsidR="00085864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8586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08586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08586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ส่วนที่ถึงกำหนดชำระ</w:t>
            </w:r>
            <w:r w:rsidR="002B5D3E" w:rsidRPr="0008586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="00085864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</w:p>
          <w:p w14:paraId="590E06C7" w14:textId="33776953" w:rsidR="00BC3D5A" w:rsidRPr="00C61160" w:rsidRDefault="00085864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</w:t>
            </w:r>
            <w:r w:rsidR="00BC3D5A" w:rsidRPr="0008586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4664AC42" w14:textId="59E3F371" w:rsidR="00BC3D5A" w:rsidRPr="00C61160" w:rsidRDefault="00BC3D5A" w:rsidP="008A5D0E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(31,841,790)</w:t>
            </w:r>
          </w:p>
        </w:tc>
        <w:tc>
          <w:tcPr>
            <w:tcW w:w="280" w:type="dxa"/>
          </w:tcPr>
          <w:p w14:paraId="236E0D13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A26D6B0" w14:textId="0D0E641F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(22,033,330)</w:t>
            </w:r>
          </w:p>
        </w:tc>
        <w:tc>
          <w:tcPr>
            <w:tcW w:w="242" w:type="dxa"/>
          </w:tcPr>
          <w:p w14:paraId="7BE27718" w14:textId="7777777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06E1FA" w14:textId="02BA3CE7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(22,062,091)</w:t>
            </w:r>
          </w:p>
        </w:tc>
        <w:tc>
          <w:tcPr>
            <w:tcW w:w="236" w:type="dxa"/>
            <w:vAlign w:val="bottom"/>
          </w:tcPr>
          <w:p w14:paraId="1617E49A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9A4F0" w14:textId="65481ADA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(19,846,325)</w:t>
            </w:r>
          </w:p>
        </w:tc>
      </w:tr>
      <w:tr w:rsidR="00880B0A" w:rsidRPr="00C61160" w14:paraId="2E970A80" w14:textId="77777777" w:rsidTr="004730FA">
        <w:trPr>
          <w:trHeight w:val="20"/>
        </w:trPr>
        <w:tc>
          <w:tcPr>
            <w:tcW w:w="2212" w:type="dxa"/>
            <w:vAlign w:val="bottom"/>
            <w:hideMark/>
          </w:tcPr>
          <w:p w14:paraId="2E40D8C9" w14:textId="77777777" w:rsidR="00BC3D5A" w:rsidRPr="00C61160" w:rsidRDefault="00BC3D5A" w:rsidP="00BC3D5A">
            <w:pPr>
              <w:pStyle w:val="AAheadingwocontents"/>
              <w:spacing w:line="240" w:lineRule="auto"/>
              <w:ind w:left="-121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12" w:space="0" w:color="auto"/>
            </w:tcBorders>
          </w:tcPr>
          <w:p w14:paraId="2F3C92CE" w14:textId="52B54CA7" w:rsidR="00BC3D5A" w:rsidRPr="00C61160" w:rsidRDefault="00022B7C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24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356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340</w:t>
            </w:r>
          </w:p>
        </w:tc>
        <w:tc>
          <w:tcPr>
            <w:tcW w:w="280" w:type="dxa"/>
          </w:tcPr>
          <w:p w14:paraId="641DCA4F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96E77" w14:textId="79F6EF16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30,842,454</w:t>
            </w:r>
          </w:p>
        </w:tc>
        <w:tc>
          <w:tcPr>
            <w:tcW w:w="242" w:type="dxa"/>
          </w:tcPr>
          <w:p w14:paraId="48414639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9F7DBC" w14:textId="37184F02" w:rsidR="00BC3D5A" w:rsidRPr="00C61160" w:rsidRDefault="00022B7C" w:rsidP="00BC3D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535</w:t>
            </w:r>
            <w:r w:rsidR="00BC3D5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079</w:t>
            </w:r>
          </w:p>
        </w:tc>
        <w:tc>
          <w:tcPr>
            <w:tcW w:w="236" w:type="dxa"/>
            <w:vAlign w:val="bottom"/>
          </w:tcPr>
          <w:p w14:paraId="2BA7591C" w14:textId="77777777" w:rsidR="00BC3D5A" w:rsidRPr="00C61160" w:rsidRDefault="00BC3D5A" w:rsidP="00BC3D5A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24968" w14:textId="2E04E9FE" w:rsidR="00BC3D5A" w:rsidRPr="00C61160" w:rsidRDefault="00BC3D5A" w:rsidP="00BC3D5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26,143,320</w:t>
            </w:r>
          </w:p>
        </w:tc>
      </w:tr>
    </w:tbl>
    <w:p w14:paraId="3AF2FBD6" w14:textId="77777777" w:rsidR="00885828" w:rsidRPr="00674260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3B5AC71" w14:textId="681F4293" w:rsidR="000D5314" w:rsidRPr="00C61160" w:rsidRDefault="00AE51FD" w:rsidP="003E6DED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before="240" w:after="240" w:line="240" w:lineRule="auto"/>
        <w:ind w:left="680" w:right="-283" w:firstLine="11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สัญญาเช่าดังกล่าวเป็นการให้เช่าอุปกรณ์การแพทย์กับโรงพยาบาล</w:t>
      </w:r>
      <w:r w:rsidR="00E01716" w:rsidRPr="00C61160">
        <w:rPr>
          <w:rFonts w:ascii="Browallia New" w:hAnsi="Browallia New" w:cs="Browallia New"/>
          <w:sz w:val="28"/>
          <w:szCs w:val="28"/>
          <w:cs/>
          <w:lang w:val="en-GB"/>
        </w:rPr>
        <w:t>หลายแห่ง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ซึ่งมีระยะเวลาการผ่อนชำระ</w:t>
      </w:r>
      <w:r w:rsidR="004730F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E6DED">
        <w:rPr>
          <w:rFonts w:ascii="Browallia New" w:hAnsi="Browallia New" w:cs="Browallia New"/>
          <w:sz w:val="28"/>
          <w:szCs w:val="28"/>
          <w:lang w:val="en-GB"/>
        </w:rPr>
        <w:t>-</w:t>
      </w:r>
      <w:r w:rsidR="00775D11" w:rsidRPr="00C61160">
        <w:rPr>
          <w:rFonts w:ascii="Browallia New" w:hAnsi="Browallia New" w:cs="Browallia New"/>
          <w:sz w:val="28"/>
          <w:szCs w:val="28"/>
          <w:lang w:val="en-GB"/>
        </w:rPr>
        <w:t xml:space="preserve"> 5</w:t>
      </w:r>
      <w:r w:rsidR="003E6D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B2809" w:rsidRPr="00C6116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6A357418" w14:textId="77777777" w:rsidR="00E84A17" w:rsidRDefault="00E84A17" w:rsidP="00097F33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540C98" w14:textId="77777777" w:rsidR="00674260" w:rsidRDefault="00674260" w:rsidP="00097F33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4F5CA3" w14:textId="77777777" w:rsidR="00674260" w:rsidRDefault="00674260" w:rsidP="00097F33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E469034" w14:textId="1416EB24" w:rsidR="00C3160D" w:rsidRDefault="001B5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4B4D999" w14:textId="3EF8C431" w:rsidR="0075645F" w:rsidRPr="00186608" w:rsidRDefault="00990C3C" w:rsidP="00601047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86608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สินทรัพย์ไม่มีตัวตน</w:t>
      </w:r>
    </w:p>
    <w:p w14:paraId="570CBAF1" w14:textId="77777777" w:rsidR="0075645F" w:rsidRPr="00C61160" w:rsidRDefault="0075645F" w:rsidP="005F37A3">
      <w:pPr>
        <w:pStyle w:val="ListParagraph"/>
        <w:tabs>
          <w:tab w:val="clear" w:pos="227"/>
          <w:tab w:val="clear" w:pos="454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7"/>
        <w:gridCol w:w="2471"/>
      </w:tblGrid>
      <w:tr w:rsidR="005F37A3" w:rsidRPr="00C61160" w14:paraId="40620E8E" w14:textId="77777777" w:rsidTr="0091303B">
        <w:trPr>
          <w:cantSplit/>
          <w:tblHeader/>
        </w:trPr>
        <w:tc>
          <w:tcPr>
            <w:tcW w:w="6667" w:type="dxa"/>
          </w:tcPr>
          <w:p w14:paraId="7745C0F5" w14:textId="77777777" w:rsidR="005F37A3" w:rsidRPr="00C61160" w:rsidRDefault="005F37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14:paraId="4A086D9D" w14:textId="77777777" w:rsidR="005F37A3" w:rsidRPr="00C61160" w:rsidRDefault="005F37A3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F37A3" w:rsidRPr="00C61160" w14:paraId="253494F1" w14:textId="77777777" w:rsidTr="0091303B">
        <w:trPr>
          <w:cantSplit/>
          <w:tblHeader/>
        </w:trPr>
        <w:tc>
          <w:tcPr>
            <w:tcW w:w="6667" w:type="dxa"/>
          </w:tcPr>
          <w:p w14:paraId="0CD5345B" w14:textId="77777777" w:rsidR="005F37A3" w:rsidRPr="00C61160" w:rsidRDefault="005F37A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4792" w14:textId="7C0FA5DD" w:rsidR="005F37A3" w:rsidRPr="0096432C" w:rsidRDefault="00D1181A" w:rsidP="00251986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251986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  <w:r w:rsidR="0017215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EF759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="0096432C">
              <w:rPr>
                <w:rFonts w:ascii="Browallia New" w:hAnsi="Browallia New" w:cs="Browallia New" w:hint="cs"/>
                <w:sz w:val="28"/>
                <w:szCs w:val="28"/>
                <w:cs/>
              </w:rPr>
              <w:t>เฉพาะบริษัท</w:t>
            </w:r>
          </w:p>
        </w:tc>
      </w:tr>
      <w:tr w:rsidR="00561A66" w:rsidRPr="00C61160" w14:paraId="36127E48" w14:textId="77777777" w:rsidTr="0091303B">
        <w:trPr>
          <w:cantSplit/>
          <w:tblHeader/>
        </w:trPr>
        <w:tc>
          <w:tcPr>
            <w:tcW w:w="6667" w:type="dxa"/>
          </w:tcPr>
          <w:p w14:paraId="6D42A06A" w14:textId="77777777" w:rsidR="00561A66" w:rsidRPr="00C61160" w:rsidRDefault="00561A66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FB4D" w14:textId="7D915299" w:rsidR="00561A66" w:rsidRPr="00C61160" w:rsidRDefault="00251986" w:rsidP="00251986">
            <w:pPr>
              <w:tabs>
                <w:tab w:val="left" w:pos="1910"/>
              </w:tabs>
              <w:spacing w:line="240" w:lineRule="auto"/>
              <w:ind w:left="-96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561A66" w:rsidRPr="00C61160" w14:paraId="1A916D18" w14:textId="77777777" w:rsidTr="0091303B">
        <w:trPr>
          <w:cantSplit/>
          <w:trHeight w:val="90"/>
        </w:trPr>
        <w:tc>
          <w:tcPr>
            <w:tcW w:w="6667" w:type="dxa"/>
          </w:tcPr>
          <w:p w14:paraId="7E836AAB" w14:textId="77777777" w:rsidR="00561A66" w:rsidRPr="007A67E5" w:rsidRDefault="00561A6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</w:tcBorders>
          </w:tcPr>
          <w:p w14:paraId="686C3746" w14:textId="77777777" w:rsidR="00561A66" w:rsidRPr="00C61160" w:rsidRDefault="00561A66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61A66" w:rsidRPr="00C61160" w14:paraId="5D3D1B21" w14:textId="77777777" w:rsidTr="0091303B">
        <w:trPr>
          <w:cantSplit/>
        </w:trPr>
        <w:tc>
          <w:tcPr>
            <w:tcW w:w="6667" w:type="dxa"/>
          </w:tcPr>
          <w:p w14:paraId="58130470" w14:textId="77777777" w:rsidR="00561A66" w:rsidRPr="00C61160" w:rsidRDefault="00561A6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71" w:type="dxa"/>
          </w:tcPr>
          <w:p w14:paraId="711F6A47" w14:textId="77777777" w:rsidR="00561A66" w:rsidRPr="00C61160" w:rsidRDefault="00561A66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61A66" w:rsidRPr="00C61160" w14:paraId="34872F62" w14:textId="77777777" w:rsidTr="0091303B">
        <w:trPr>
          <w:cantSplit/>
        </w:trPr>
        <w:tc>
          <w:tcPr>
            <w:tcW w:w="6667" w:type="dxa"/>
          </w:tcPr>
          <w:p w14:paraId="0C46AC37" w14:textId="2D6058C4" w:rsidR="00561A66" w:rsidRPr="00C6116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2471" w:type="dxa"/>
          </w:tcPr>
          <w:p w14:paraId="466890C8" w14:textId="76842D78" w:rsidR="00561A66" w:rsidRPr="00C61160" w:rsidRDefault="00561A6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4,023,049</w:t>
            </w:r>
          </w:p>
        </w:tc>
      </w:tr>
      <w:tr w:rsidR="00561A66" w:rsidRPr="00C61160" w14:paraId="1E3F614A" w14:textId="77777777" w:rsidTr="0091303B">
        <w:trPr>
          <w:cantSplit/>
        </w:trPr>
        <w:tc>
          <w:tcPr>
            <w:tcW w:w="6667" w:type="dxa"/>
          </w:tcPr>
          <w:p w14:paraId="33231A67" w14:textId="14129D2E" w:rsidR="00561A66" w:rsidRPr="00C6116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14:paraId="64B8BD34" w14:textId="159CF899" w:rsidR="00561A66" w:rsidRPr="00C61160" w:rsidRDefault="00022B7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561A66" w:rsidRPr="00C61160">
              <w:rPr>
                <w:rFonts w:ascii="Browallia New" w:hAnsi="Browallia New" w:cs="Browallia New"/>
                <w:sz w:val="28"/>
                <w:szCs w:val="28"/>
              </w:rPr>
              <w:t>,000</w:t>
            </w:r>
          </w:p>
        </w:tc>
      </w:tr>
      <w:tr w:rsidR="00561A66" w:rsidRPr="00C61160" w14:paraId="11D31C7D" w14:textId="77777777" w:rsidTr="0091303B">
        <w:trPr>
          <w:cantSplit/>
        </w:trPr>
        <w:tc>
          <w:tcPr>
            <w:tcW w:w="6667" w:type="dxa"/>
          </w:tcPr>
          <w:p w14:paraId="41319D91" w14:textId="6C40F98C" w:rsidR="00561A66" w:rsidRPr="00C6116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14:paraId="4CF944D9" w14:textId="397793F9" w:rsidR="00561A66" w:rsidRPr="00C61160" w:rsidRDefault="00561A6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4,369,049</w:t>
            </w:r>
          </w:p>
        </w:tc>
      </w:tr>
      <w:tr w:rsidR="00674260" w:rsidRPr="00C61160" w14:paraId="2055C331" w14:textId="77777777" w:rsidTr="0091303B">
        <w:trPr>
          <w:cantSplit/>
        </w:trPr>
        <w:tc>
          <w:tcPr>
            <w:tcW w:w="6667" w:type="dxa"/>
          </w:tcPr>
          <w:p w14:paraId="2795EF47" w14:textId="1ED81FE0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14:paraId="292234F1" w14:textId="4F206F28" w:rsidR="00674260" w:rsidRPr="00C61160" w:rsidRDefault="00022B7C" w:rsidP="0067426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58</w:t>
            </w:r>
            <w:r w:rsidR="007159B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674260" w:rsidRPr="00C61160" w14:paraId="0032201C" w14:textId="77777777" w:rsidTr="0091303B">
        <w:trPr>
          <w:cantSplit/>
        </w:trPr>
        <w:tc>
          <w:tcPr>
            <w:tcW w:w="6667" w:type="dxa"/>
          </w:tcPr>
          <w:p w14:paraId="5E3A0147" w14:textId="724B66C2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14:paraId="724FF335" w14:textId="0738A9E3" w:rsidR="00674260" w:rsidRPr="00C61160" w:rsidRDefault="00022B7C" w:rsidP="0067426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7159B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427</w:t>
            </w:r>
            <w:r w:rsidR="007159B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049</w:t>
            </w:r>
          </w:p>
        </w:tc>
      </w:tr>
      <w:tr w:rsidR="00674260" w:rsidRPr="00C61160" w14:paraId="6E9DC61A" w14:textId="77777777" w:rsidTr="0091303B">
        <w:trPr>
          <w:cantSplit/>
        </w:trPr>
        <w:tc>
          <w:tcPr>
            <w:tcW w:w="6667" w:type="dxa"/>
          </w:tcPr>
          <w:p w14:paraId="6BEB8E16" w14:textId="77777777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</w:tcBorders>
          </w:tcPr>
          <w:p w14:paraId="46B6D1DC" w14:textId="77777777" w:rsidR="00674260" w:rsidRPr="00C61160" w:rsidRDefault="00674260" w:rsidP="0067426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74260" w:rsidRPr="00C61160" w14:paraId="2A20B951" w14:textId="77777777" w:rsidTr="0091303B">
        <w:trPr>
          <w:cantSplit/>
        </w:trPr>
        <w:tc>
          <w:tcPr>
            <w:tcW w:w="6667" w:type="dxa"/>
          </w:tcPr>
          <w:p w14:paraId="6B49D306" w14:textId="761105B2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471" w:type="dxa"/>
          </w:tcPr>
          <w:p w14:paraId="0A318DFC" w14:textId="77777777" w:rsidR="00674260" w:rsidRPr="00C61160" w:rsidRDefault="00674260" w:rsidP="0067426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74260" w:rsidRPr="00C61160" w14:paraId="02E715CE" w14:textId="77777777" w:rsidTr="0091303B">
        <w:trPr>
          <w:cantSplit/>
        </w:trPr>
        <w:tc>
          <w:tcPr>
            <w:tcW w:w="6667" w:type="dxa"/>
          </w:tcPr>
          <w:p w14:paraId="152DE6C6" w14:textId="4C0158F1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71" w:type="dxa"/>
          </w:tcPr>
          <w:p w14:paraId="3341EB27" w14:textId="200AE17D" w:rsidR="00674260" w:rsidRPr="00C61160" w:rsidRDefault="00674260" w:rsidP="0067426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               3,250,590</w:t>
            </w:r>
          </w:p>
        </w:tc>
      </w:tr>
      <w:tr w:rsidR="00674260" w:rsidRPr="00C61160" w14:paraId="2721EDC5" w14:textId="77777777" w:rsidTr="0091303B">
        <w:trPr>
          <w:cantSplit/>
        </w:trPr>
        <w:tc>
          <w:tcPr>
            <w:tcW w:w="6667" w:type="dxa"/>
          </w:tcPr>
          <w:p w14:paraId="763C431E" w14:textId="107D8053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14:paraId="73B94F3E" w14:textId="7230C138" w:rsidR="00674260" w:rsidRPr="00C61160" w:rsidRDefault="00674260" w:rsidP="00674260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283,789</w:t>
            </w:r>
          </w:p>
        </w:tc>
      </w:tr>
      <w:tr w:rsidR="00674260" w:rsidRPr="00C61160" w14:paraId="69D74A6D" w14:textId="77777777" w:rsidTr="0091303B">
        <w:trPr>
          <w:cantSplit/>
        </w:trPr>
        <w:tc>
          <w:tcPr>
            <w:tcW w:w="6667" w:type="dxa"/>
          </w:tcPr>
          <w:p w14:paraId="173E0889" w14:textId="3545CCAF" w:rsidR="00674260" w:rsidRPr="00C61160" w:rsidRDefault="00674260" w:rsidP="0067426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14:paraId="41DA2C03" w14:textId="48C3E6B4" w:rsidR="00674260" w:rsidRPr="00C61160" w:rsidRDefault="00674260" w:rsidP="00674260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3,534,379</w:t>
            </w:r>
          </w:p>
        </w:tc>
      </w:tr>
      <w:tr w:rsidR="00890F87" w:rsidRPr="00C61160" w14:paraId="7F9FCCBD" w14:textId="77777777" w:rsidTr="0091303B">
        <w:trPr>
          <w:cantSplit/>
        </w:trPr>
        <w:tc>
          <w:tcPr>
            <w:tcW w:w="6667" w:type="dxa"/>
          </w:tcPr>
          <w:p w14:paraId="6EB802D9" w14:textId="36A001D2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14:paraId="24522D47" w14:textId="204B2EBD" w:rsidR="00890F87" w:rsidRPr="00C61160" w:rsidRDefault="007159BE" w:rsidP="00890F87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295,79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</w:p>
        </w:tc>
      </w:tr>
      <w:tr w:rsidR="00890F87" w:rsidRPr="00C61160" w14:paraId="645A42EA" w14:textId="77777777" w:rsidTr="0091303B">
        <w:trPr>
          <w:cantSplit/>
        </w:trPr>
        <w:tc>
          <w:tcPr>
            <w:tcW w:w="6667" w:type="dxa"/>
          </w:tcPr>
          <w:p w14:paraId="59C06F08" w14:textId="5622F26E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14:paraId="46707C38" w14:textId="0F5FAD68" w:rsidR="00890F87" w:rsidRPr="00C61160" w:rsidRDefault="007159BE" w:rsidP="00890F87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3,830,17</w:t>
            </w:r>
            <w:r w:rsidR="00022B7C" w:rsidRPr="00022B7C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</w:p>
        </w:tc>
      </w:tr>
      <w:tr w:rsidR="00890F87" w:rsidRPr="00C61160" w14:paraId="4FDB4976" w14:textId="77777777" w:rsidTr="0091303B">
        <w:trPr>
          <w:cantSplit/>
        </w:trPr>
        <w:tc>
          <w:tcPr>
            <w:tcW w:w="6667" w:type="dxa"/>
          </w:tcPr>
          <w:p w14:paraId="1E8C639C" w14:textId="77777777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</w:tcBorders>
          </w:tcPr>
          <w:p w14:paraId="0AD6071B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0F87" w:rsidRPr="00C61160" w14:paraId="114D3923" w14:textId="77777777" w:rsidTr="0091303B">
        <w:trPr>
          <w:cantSplit/>
        </w:trPr>
        <w:tc>
          <w:tcPr>
            <w:tcW w:w="6667" w:type="dxa"/>
          </w:tcPr>
          <w:p w14:paraId="4D89BA54" w14:textId="5727657C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471" w:type="dxa"/>
          </w:tcPr>
          <w:p w14:paraId="37BE0EDE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0F87" w:rsidRPr="00C61160" w14:paraId="4B561997" w14:textId="77777777" w:rsidTr="0091303B">
        <w:trPr>
          <w:cantSplit/>
        </w:trPr>
        <w:tc>
          <w:tcPr>
            <w:tcW w:w="6667" w:type="dxa"/>
          </w:tcPr>
          <w:p w14:paraId="4A2552DF" w14:textId="6C04F4AC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71" w:type="dxa"/>
            <w:tcBorders>
              <w:bottom w:val="single" w:sz="12" w:space="0" w:color="auto"/>
            </w:tcBorders>
          </w:tcPr>
          <w:p w14:paraId="14E90AF5" w14:textId="3F728A06" w:rsidR="00890F87" w:rsidRPr="00C61160" w:rsidRDefault="00022B7C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="00890F87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890F87" w:rsidRPr="00C61160" w14:paraId="093B32CF" w14:textId="77777777" w:rsidTr="0091303B">
        <w:trPr>
          <w:cantSplit/>
        </w:trPr>
        <w:tc>
          <w:tcPr>
            <w:tcW w:w="6667" w:type="dxa"/>
          </w:tcPr>
          <w:p w14:paraId="365284B9" w14:textId="0F7B1590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71" w:type="dxa"/>
            <w:tcBorders>
              <w:bottom w:val="single" w:sz="12" w:space="0" w:color="auto"/>
            </w:tcBorders>
          </w:tcPr>
          <w:p w14:paraId="16BA6ED9" w14:textId="0208160E" w:rsidR="00890F87" w:rsidRPr="00C61160" w:rsidRDefault="00022B7C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596</w:t>
            </w:r>
            <w:r w:rsidR="007159B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872</w:t>
            </w:r>
          </w:p>
        </w:tc>
      </w:tr>
      <w:tr w:rsidR="00890F87" w:rsidRPr="00C61160" w14:paraId="6A81EE87" w14:textId="77777777" w:rsidTr="0091303B">
        <w:trPr>
          <w:cantSplit/>
        </w:trPr>
        <w:tc>
          <w:tcPr>
            <w:tcW w:w="6667" w:type="dxa"/>
          </w:tcPr>
          <w:p w14:paraId="540ABA54" w14:textId="77777777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3A9B1503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0F87" w:rsidRPr="00C61160" w14:paraId="59E0E8C7" w14:textId="77777777" w:rsidTr="0091303B">
        <w:trPr>
          <w:cantSplit/>
        </w:trPr>
        <w:tc>
          <w:tcPr>
            <w:tcW w:w="6667" w:type="dxa"/>
          </w:tcPr>
          <w:p w14:paraId="76145447" w14:textId="07F00995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71" w:type="dxa"/>
          </w:tcPr>
          <w:p w14:paraId="04F22E25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0F87" w:rsidRPr="00C61160" w14:paraId="1A5A893C" w14:textId="77777777" w:rsidTr="0091303B">
        <w:trPr>
          <w:cantSplit/>
          <w:trHeight w:val="281"/>
        </w:trPr>
        <w:tc>
          <w:tcPr>
            <w:tcW w:w="6667" w:type="dxa"/>
          </w:tcPr>
          <w:p w14:paraId="0C7C11FE" w14:textId="1EAC3FA5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71" w:type="dxa"/>
            <w:tcBorders>
              <w:bottom w:val="single" w:sz="12" w:space="0" w:color="auto"/>
            </w:tcBorders>
          </w:tcPr>
          <w:p w14:paraId="0ECAEFB4" w14:textId="1A9B9C6C" w:rsidR="00890F87" w:rsidRPr="00C61160" w:rsidRDefault="00022B7C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890F87" w:rsidRPr="00C611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789</w:t>
            </w:r>
          </w:p>
        </w:tc>
      </w:tr>
      <w:tr w:rsidR="00890F87" w:rsidRPr="00C61160" w14:paraId="632AA3E0" w14:textId="77777777" w:rsidTr="0091303B">
        <w:trPr>
          <w:cantSplit/>
          <w:trHeight w:val="281"/>
        </w:trPr>
        <w:tc>
          <w:tcPr>
            <w:tcW w:w="6667" w:type="dxa"/>
          </w:tcPr>
          <w:p w14:paraId="6162F920" w14:textId="77777777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2CFC3930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90F87" w:rsidRPr="00C61160" w14:paraId="6D403C3A" w14:textId="77777777" w:rsidTr="0091303B">
        <w:trPr>
          <w:cantSplit/>
          <w:trHeight w:val="281"/>
        </w:trPr>
        <w:tc>
          <w:tcPr>
            <w:tcW w:w="6667" w:type="dxa"/>
          </w:tcPr>
          <w:p w14:paraId="31300566" w14:textId="0DB97802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71" w:type="dxa"/>
          </w:tcPr>
          <w:p w14:paraId="1A4BE942" w14:textId="77777777" w:rsidR="00890F87" w:rsidRPr="00C61160" w:rsidRDefault="00890F87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90F87" w:rsidRPr="00C61160" w14:paraId="6AFDCF2C" w14:textId="77777777" w:rsidTr="0091303B">
        <w:trPr>
          <w:cantSplit/>
          <w:trHeight w:val="281"/>
        </w:trPr>
        <w:tc>
          <w:tcPr>
            <w:tcW w:w="6667" w:type="dxa"/>
          </w:tcPr>
          <w:p w14:paraId="37003A2B" w14:textId="06ED0A65" w:rsidR="00890F87" w:rsidRPr="00C61160" w:rsidRDefault="00890F87" w:rsidP="00890F87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71" w:type="dxa"/>
            <w:tcBorders>
              <w:bottom w:val="single" w:sz="12" w:space="0" w:color="auto"/>
            </w:tcBorders>
          </w:tcPr>
          <w:p w14:paraId="1EC447A9" w14:textId="1D9505A0" w:rsidR="00890F87" w:rsidRPr="00C61160" w:rsidRDefault="007159BE" w:rsidP="00890F8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295,79</w:t>
            </w:r>
            <w:r w:rsidR="00DC228F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</w:tbl>
    <w:p w14:paraId="1740E278" w14:textId="77777777" w:rsidR="0070164C" w:rsidRDefault="0070164C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760528" w14:textId="77777777" w:rsidR="00890F87" w:rsidRDefault="00890F87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837A7C" w14:textId="77777777" w:rsidR="00890F87" w:rsidRDefault="00890F87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2F992F" w14:textId="77777777" w:rsidR="00890F87" w:rsidRDefault="00890F87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B2B50F4" w14:textId="77777777" w:rsidR="00890F87" w:rsidRDefault="00890F87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330B7B8" w14:textId="77777777" w:rsidR="00890F87" w:rsidRDefault="00890F87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BE525FC" w14:textId="2F2F24F3" w:rsidR="00F679F7" w:rsidRDefault="00F679F7" w:rsidP="00601047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94F1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Pr="00F94F1F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4512095A" w14:textId="77777777" w:rsidR="00AE38EA" w:rsidRPr="00601047" w:rsidRDefault="00AE38EA" w:rsidP="00AE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41955DF" w14:textId="22C1924D" w:rsidR="00AE38EA" w:rsidRPr="0050334A" w:rsidRDefault="00AE38EA" w:rsidP="0050334A">
      <w:pPr>
        <w:pStyle w:val="BodyText2"/>
        <w:tabs>
          <w:tab w:val="left" w:pos="810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รายละเอียดของเงินกู้ยืมระยะสั้นจากสถาบันการเงิน ณ วันที่ </w:t>
      </w:r>
      <w:r w:rsidRPr="0050334A">
        <w:rPr>
          <w:rFonts w:ascii="Browallia New" w:hAnsi="Browallia New" w:cs="Browallia New"/>
          <w:sz w:val="28"/>
          <w:szCs w:val="28"/>
          <w:lang w:val="th-TH" w:eastAsia="th-TH"/>
        </w:rPr>
        <w:t>3</w:t>
      </w:r>
      <w:r w:rsidR="00D22197" w:rsidRPr="0050334A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50334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D22197"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ธันวาคม</w:t>
      </w:r>
      <w:r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50334A">
        <w:rPr>
          <w:rFonts w:ascii="Browallia New" w:hAnsi="Browallia New" w:cs="Browallia New"/>
          <w:sz w:val="28"/>
          <w:szCs w:val="28"/>
          <w:lang w:val="th-TH" w:eastAsia="th-TH"/>
        </w:rPr>
        <w:t xml:space="preserve">2567 </w:t>
      </w:r>
      <w:r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และ</w:t>
      </w:r>
      <w:r w:rsidR="00D22197"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50334A">
        <w:rPr>
          <w:rFonts w:ascii="Browallia New" w:hAnsi="Browallia New" w:cs="Browallia New"/>
          <w:sz w:val="28"/>
          <w:szCs w:val="28"/>
          <w:lang w:val="th-TH" w:eastAsia="th-TH"/>
        </w:rPr>
        <w:t xml:space="preserve">2566 </w:t>
      </w:r>
      <w:r w:rsidRPr="0050334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มีดังนี้</w:t>
      </w:r>
    </w:p>
    <w:p w14:paraId="66D9977E" w14:textId="77777777" w:rsidR="00F679F7" w:rsidRPr="00601047" w:rsidRDefault="00F679F7" w:rsidP="00AE38EA">
      <w:pPr>
        <w:pStyle w:val="BodyText2"/>
        <w:tabs>
          <w:tab w:val="left" w:pos="810"/>
        </w:tabs>
        <w:ind w:left="0" w:right="-22" w:firstLine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898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3163"/>
        <w:gridCol w:w="1260"/>
        <w:gridCol w:w="257"/>
        <w:gridCol w:w="1219"/>
        <w:gridCol w:w="238"/>
        <w:gridCol w:w="1350"/>
        <w:gridCol w:w="236"/>
        <w:gridCol w:w="1264"/>
      </w:tblGrid>
      <w:tr w:rsidR="00F679F7" w:rsidRPr="00F94F1F" w14:paraId="79EB814F" w14:textId="77777777" w:rsidTr="00EE61B9">
        <w:trPr>
          <w:cantSplit/>
        </w:trPr>
        <w:tc>
          <w:tcPr>
            <w:tcW w:w="3163" w:type="dxa"/>
            <w:vAlign w:val="bottom"/>
          </w:tcPr>
          <w:p w14:paraId="4495AD3E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0" w:name="_Hlk30965501"/>
          </w:p>
        </w:tc>
        <w:tc>
          <w:tcPr>
            <w:tcW w:w="2736" w:type="dxa"/>
            <w:gridSpan w:val="3"/>
            <w:vAlign w:val="bottom"/>
          </w:tcPr>
          <w:p w14:paraId="3D23EFA7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26ADA220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50" w:type="dxa"/>
            <w:gridSpan w:val="3"/>
            <w:tcBorders>
              <w:bottom w:val="single" w:sz="4" w:space="0" w:color="auto"/>
            </w:tcBorders>
            <w:vAlign w:val="bottom"/>
          </w:tcPr>
          <w:p w14:paraId="6E3171E6" w14:textId="17753854" w:rsidR="00F679F7" w:rsidRPr="00F94F1F" w:rsidRDefault="00F679F7" w:rsidP="00530DF0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94F1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F679F7" w:rsidRPr="00F94F1F" w14:paraId="31C7325D" w14:textId="77777777" w:rsidTr="00EE61B9">
        <w:trPr>
          <w:cantSplit/>
        </w:trPr>
        <w:tc>
          <w:tcPr>
            <w:tcW w:w="3163" w:type="dxa"/>
            <w:vAlign w:val="bottom"/>
          </w:tcPr>
          <w:p w14:paraId="5ACC9E2C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CDC2B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8" w:type="dxa"/>
            <w:vAlign w:val="bottom"/>
          </w:tcPr>
          <w:p w14:paraId="11F743D4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D767C" w14:textId="0300C283" w:rsidR="00F679F7" w:rsidRPr="00FE2656" w:rsidRDefault="00F679F7" w:rsidP="001C309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="00FE2656">
              <w:rPr>
                <w:rFonts w:ascii="Browallia New" w:hAnsi="Browallia New" w:cs="Browallia New"/>
                <w:sz w:val="28"/>
                <w:szCs w:val="28"/>
                <w:lang w:val="en-GB"/>
              </w:rPr>
              <w:br/>
            </w:r>
            <w:r w:rsidRPr="00F94F1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Pr="00F94F1F">
              <w:rPr>
                <w:rFonts w:ascii="Browallia New" w:hAnsi="Browallia New" w:cs="Browallia New"/>
                <w:sz w:val="28"/>
                <w:szCs w:val="28"/>
                <w:cs/>
              </w:rPr>
              <w:t>เฉพาะบริษัท</w:t>
            </w:r>
          </w:p>
        </w:tc>
      </w:tr>
      <w:tr w:rsidR="00F679F7" w:rsidRPr="00F94F1F" w14:paraId="45C6BE97" w14:textId="77777777" w:rsidTr="00EE61B9">
        <w:tc>
          <w:tcPr>
            <w:tcW w:w="3163" w:type="dxa"/>
            <w:vAlign w:val="bottom"/>
          </w:tcPr>
          <w:p w14:paraId="41E3DFEB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1214CF" w14:textId="77777777" w:rsidR="00F679F7" w:rsidRPr="00F94F1F" w:rsidRDefault="00F679F7" w:rsidP="001C3096">
            <w:pPr>
              <w:pBdr>
                <w:bottom w:val="single" w:sz="4" w:space="1" w:color="auto"/>
              </w:pBd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F94F1F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76B52C40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shd w:val="clear" w:color="auto" w:fill="auto"/>
          </w:tcPr>
          <w:p w14:paraId="1F6F9866" w14:textId="77777777" w:rsidR="00F679F7" w:rsidRPr="00F94F1F" w:rsidRDefault="00F679F7" w:rsidP="001C3096">
            <w:pPr>
              <w:pBdr>
                <w:bottom w:val="single" w:sz="4" w:space="1" w:color="auto"/>
              </w:pBd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8" w:type="dxa"/>
          </w:tcPr>
          <w:p w14:paraId="1736525B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A02239C" w14:textId="77777777" w:rsidR="00F679F7" w:rsidRPr="00F94F1F" w:rsidRDefault="00F679F7" w:rsidP="001C3096">
            <w:pPr>
              <w:pBdr>
                <w:bottom w:val="single" w:sz="4" w:space="1" w:color="auto"/>
              </w:pBd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F94F1F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1CD423" w14:textId="77777777" w:rsidR="00F679F7" w:rsidRPr="00F94F1F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700332F4" w14:textId="77777777" w:rsidR="00F679F7" w:rsidRPr="00F94F1F" w:rsidRDefault="00F679F7" w:rsidP="001C3096">
            <w:pPr>
              <w:pBdr>
                <w:bottom w:val="single" w:sz="4" w:space="1" w:color="auto"/>
              </w:pBd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4F1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F679F7" w:rsidRPr="00577C6C" w14:paraId="6210E89E" w14:textId="77777777" w:rsidTr="00EE61B9">
        <w:tc>
          <w:tcPr>
            <w:tcW w:w="3163" w:type="dxa"/>
            <w:vAlign w:val="bottom"/>
          </w:tcPr>
          <w:p w14:paraId="748A7BBF" w14:textId="77777777" w:rsidR="00F679F7" w:rsidRPr="00577C6C" w:rsidRDefault="00F679F7" w:rsidP="001C309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A46DE" w14:textId="77777777" w:rsidR="00F679F7" w:rsidRPr="00F84E6A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83DB5DA" w14:textId="77777777" w:rsidR="00F679F7" w:rsidRPr="00F84E6A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27621C4" w14:textId="77777777" w:rsidR="00F679F7" w:rsidRPr="00F84E6A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68FA5788" w14:textId="77777777" w:rsidR="00F679F7" w:rsidRPr="00577C6C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66FCFBDB" w14:textId="77777777" w:rsidR="00F679F7" w:rsidRPr="00577C6C" w:rsidRDefault="00F679F7" w:rsidP="001C3096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256FFA4" w14:textId="77777777" w:rsidR="00F679F7" w:rsidRPr="00577C6C" w:rsidRDefault="00F679F7" w:rsidP="001C3096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4" w:type="dxa"/>
            <w:shd w:val="clear" w:color="auto" w:fill="auto"/>
          </w:tcPr>
          <w:p w14:paraId="2E99EC74" w14:textId="77777777" w:rsidR="00F679F7" w:rsidRPr="00F94F1F" w:rsidRDefault="00F679F7" w:rsidP="001C3096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79F7" w:rsidRPr="00577C6C" w14:paraId="2A576193" w14:textId="77777777" w:rsidTr="00986EB0">
        <w:tc>
          <w:tcPr>
            <w:tcW w:w="3163" w:type="dxa"/>
            <w:shd w:val="clear" w:color="auto" w:fill="auto"/>
            <w:vAlign w:val="bottom"/>
          </w:tcPr>
          <w:p w14:paraId="3DB8E45E" w14:textId="77777777" w:rsidR="00F679F7" w:rsidRPr="00577C6C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ind w:right="-108" w:hanging="8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สต์รี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14:paraId="791DC45C" w14:textId="4A9CC5B0" w:rsidR="00F679F7" w:rsidRPr="003B3109" w:rsidRDefault="00F679F7" w:rsidP="001C309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459"/>
                <w:tab w:val="left" w:pos="884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7E53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A07E53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8976F9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8976F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7638B">
              <w:rPr>
                <w:rFonts w:ascii="Browallia New" w:hAnsi="Browallia New" w:cs="Browallia New"/>
                <w:sz w:val="28"/>
                <w:szCs w:val="28"/>
              </w:rPr>
              <w:t>4.80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602F1F0" w14:textId="77777777" w:rsidR="00F679F7" w:rsidRPr="00F84E6A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A08490C" w14:textId="77777777" w:rsidR="00F679F7" w:rsidRPr="0099266C" w:rsidRDefault="00F679F7" w:rsidP="001C3096">
            <w:pPr>
              <w:pStyle w:val="ListParagraph"/>
              <w:tabs>
                <w:tab w:val="clear" w:pos="680"/>
                <w:tab w:val="clear" w:pos="907"/>
                <w:tab w:val="clear" w:pos="6322"/>
                <w:tab w:val="left" w:pos="870"/>
              </w:tabs>
              <w:ind w:left="310" w:right="-2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4E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AE7286C" w14:textId="77777777" w:rsidR="00F679F7" w:rsidRPr="00577C6C" w:rsidRDefault="00F679F7" w:rsidP="001C309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vAlign w:val="bottom"/>
          </w:tcPr>
          <w:p w14:paraId="4106B9FC" w14:textId="0251ACDF" w:rsidR="00F679F7" w:rsidRPr="00223979" w:rsidRDefault="00022B7C" w:rsidP="001C3096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201</w:t>
            </w:r>
            <w:r w:rsidR="00530D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13B31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="00F679F7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913B31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236" w:type="dxa"/>
            <w:vAlign w:val="bottom"/>
          </w:tcPr>
          <w:p w14:paraId="3A19D10A" w14:textId="77777777" w:rsidR="00F679F7" w:rsidRPr="00577C6C" w:rsidRDefault="00F679F7" w:rsidP="001C3096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B7533F8" w14:textId="77777777" w:rsidR="00F679F7" w:rsidRPr="002929D7" w:rsidRDefault="00F679F7" w:rsidP="00F679F7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10"/>
    </w:tbl>
    <w:p w14:paraId="75470BE2" w14:textId="77777777" w:rsidR="00F679F7" w:rsidRDefault="00F679F7" w:rsidP="00F679F7">
      <w:pPr>
        <w:pStyle w:val="BodyText2"/>
        <w:tabs>
          <w:tab w:val="left" w:pos="810"/>
        </w:tabs>
        <w:ind w:left="45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19FC1E1" w14:textId="3928A8B3" w:rsidR="00F679F7" w:rsidRPr="006837A4" w:rsidRDefault="00F679F7" w:rsidP="00F679F7">
      <w:pPr>
        <w:pStyle w:val="BodyText2"/>
        <w:tabs>
          <w:tab w:val="left" w:pos="810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91074C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วงเงินสินเชื่อกับสถาบันการเงิน</w:t>
      </w:r>
      <w:r w:rsidRPr="0091074C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ดังกล่าวค้ำประกันโดยเงินฝากธนาคารของบริษัทและอสังหาริมทรัพย์เพื่อการลงทุ</w:t>
      </w:r>
      <w:r w:rsidRPr="0091074C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น</w:t>
      </w:r>
      <w:r w:rsidRPr="0091074C">
        <w:rPr>
          <w:rFonts w:ascii="Browallia New" w:hAnsi="Browallia New" w:cs="Browallia New"/>
          <w:sz w:val="28"/>
          <w:szCs w:val="28"/>
          <w:cs/>
          <w:lang w:val="th-TH" w:eastAsia="th-TH"/>
        </w:rPr>
        <w:t>ของบริษัท</w:t>
      </w:r>
      <w:r w:rsidR="006837A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ตามที่กล่าวในหมายเหตุประกอบงบการเงินข้อ </w:t>
      </w:r>
      <w:r w:rsidR="006837A4">
        <w:rPr>
          <w:rFonts w:ascii="Browallia New" w:hAnsi="Browallia New" w:cs="Browallia New"/>
          <w:sz w:val="28"/>
          <w:szCs w:val="28"/>
          <w:lang w:eastAsia="th-TH"/>
        </w:rPr>
        <w:t xml:space="preserve">10 </w:t>
      </w:r>
      <w:r w:rsidR="006837A4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และ </w:t>
      </w:r>
      <w:r w:rsidR="006837A4">
        <w:rPr>
          <w:rFonts w:ascii="Browallia New" w:hAnsi="Browallia New" w:cs="Browallia New"/>
          <w:sz w:val="28"/>
          <w:szCs w:val="28"/>
          <w:lang w:eastAsia="th-TH"/>
        </w:rPr>
        <w:t xml:space="preserve">12 </w:t>
      </w:r>
      <w:r w:rsidR="006837A4">
        <w:rPr>
          <w:rFonts w:ascii="Browallia New" w:hAnsi="Browallia New" w:cs="Browallia New" w:hint="cs"/>
          <w:sz w:val="28"/>
          <w:szCs w:val="28"/>
          <w:cs/>
          <w:lang w:eastAsia="th-TH"/>
        </w:rPr>
        <w:t>ตามลำดับ</w:t>
      </w:r>
    </w:p>
    <w:p w14:paraId="20FF441F" w14:textId="77777777" w:rsidR="00F679F7" w:rsidRDefault="00F679F7" w:rsidP="00F679F7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2F2FB93D" w14:textId="2737C14C" w:rsidR="003A3823" w:rsidRPr="00060EEB" w:rsidRDefault="003A3823" w:rsidP="00601047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0EEB">
        <w:rPr>
          <w:rFonts w:ascii="Browallia New" w:hAnsi="Browallia New" w:cs="Browalli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54E2219D" w14:textId="77777777" w:rsidR="003A3823" w:rsidRPr="00601047" w:rsidRDefault="003A3823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15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176"/>
        <w:gridCol w:w="1316"/>
        <w:gridCol w:w="271"/>
        <w:gridCol w:w="1158"/>
        <w:gridCol w:w="259"/>
        <w:gridCol w:w="1323"/>
        <w:gridCol w:w="241"/>
        <w:gridCol w:w="1271"/>
      </w:tblGrid>
      <w:tr w:rsidR="00890F87" w:rsidRPr="00C61160" w14:paraId="4506DCAF" w14:textId="77777777" w:rsidTr="00EE61B9">
        <w:trPr>
          <w:cantSplit/>
          <w:trHeight w:val="68"/>
        </w:trPr>
        <w:tc>
          <w:tcPr>
            <w:tcW w:w="3176" w:type="dxa"/>
          </w:tcPr>
          <w:p w14:paraId="4DC1DB18" w14:textId="77777777" w:rsidR="00890F87" w:rsidRPr="00C61160" w:rsidRDefault="00890F87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0C8AD480" w14:textId="1A8E52F8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0F87" w:rsidRPr="00C61160" w14:paraId="404DB7AA" w14:textId="77777777" w:rsidTr="00EE61B9">
        <w:trPr>
          <w:cantSplit/>
          <w:trHeight w:val="68"/>
        </w:trPr>
        <w:tc>
          <w:tcPr>
            <w:tcW w:w="3176" w:type="dxa"/>
          </w:tcPr>
          <w:p w14:paraId="5AC90315" w14:textId="77777777" w:rsidR="00890F87" w:rsidRPr="00C61160" w:rsidRDefault="00890F87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</w:tcPr>
          <w:p w14:paraId="4B01A5FA" w14:textId="5003C842" w:rsidR="00890F87" w:rsidRPr="00C61160" w:rsidRDefault="00D1181A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890F87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A6CDB99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8345D" w14:textId="26650863" w:rsidR="00890F87" w:rsidRPr="00C61160" w:rsidRDefault="00D1181A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E41C64" w:rsidRPr="00C61160" w14:paraId="23D004CC" w14:textId="77777777" w:rsidTr="00EE61B9">
        <w:trPr>
          <w:cantSplit/>
        </w:trPr>
        <w:tc>
          <w:tcPr>
            <w:tcW w:w="3176" w:type="dxa"/>
          </w:tcPr>
          <w:p w14:paraId="334D0988" w14:textId="77777777" w:rsidR="00890F87" w:rsidRPr="00C61160" w:rsidRDefault="00890F87" w:rsidP="00890F8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55A4907" w14:textId="0C4DEA2F" w:rsidR="00890F87" w:rsidRPr="00C61160" w:rsidRDefault="00022B7C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C35ECBE" w14:textId="77777777" w:rsidR="00890F87" w:rsidRPr="00C61160" w:rsidRDefault="00890F87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CF8B951" w14:textId="26CBBD72" w:rsidR="00890F87" w:rsidRPr="00C61160" w:rsidRDefault="00890F87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1586401" w14:textId="77777777" w:rsidR="00890F87" w:rsidRPr="00C61160" w:rsidRDefault="00890F87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92F8A82" w14:textId="24FC1CA0" w:rsidR="00890F87" w:rsidRPr="00C61160" w:rsidRDefault="00022B7C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FE16E73" w14:textId="77777777" w:rsidR="00890F87" w:rsidRPr="00C61160" w:rsidRDefault="00890F87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65707B9" w14:textId="0E08A0F6" w:rsidR="00890F87" w:rsidRPr="00C61160" w:rsidRDefault="00890F87" w:rsidP="00890F8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E41C64" w:rsidRPr="00C61160" w14:paraId="07BFF453" w14:textId="77777777" w:rsidTr="00EE61B9">
        <w:trPr>
          <w:cantSplit/>
        </w:trPr>
        <w:tc>
          <w:tcPr>
            <w:tcW w:w="3176" w:type="dxa"/>
          </w:tcPr>
          <w:p w14:paraId="7E54CF9C" w14:textId="77777777" w:rsidR="00890F87" w:rsidRPr="00C61160" w:rsidRDefault="00890F87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D38F640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F309983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9B64FE2" w14:textId="672846CA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653ED30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97AC35D" w14:textId="4CE3B2EC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A5B54E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1" w:type="dxa"/>
          </w:tcPr>
          <w:p w14:paraId="6129481A" w14:textId="77777777" w:rsidR="00890F87" w:rsidRPr="00C61160" w:rsidRDefault="00890F87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41C64" w:rsidRPr="00C61160" w14:paraId="6F6D960A" w14:textId="77777777" w:rsidTr="00EE61B9">
        <w:trPr>
          <w:cantSplit/>
        </w:trPr>
        <w:tc>
          <w:tcPr>
            <w:tcW w:w="3176" w:type="dxa"/>
          </w:tcPr>
          <w:p w14:paraId="6A0CD6B0" w14:textId="2CEC5A5D" w:rsidR="00890F87" w:rsidRPr="00C61160" w:rsidRDefault="00890F87" w:rsidP="00890F87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316" w:type="dxa"/>
          </w:tcPr>
          <w:p w14:paraId="7DE97E20" w14:textId="5EFC18FE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137,943,924</w:t>
            </w:r>
          </w:p>
        </w:tc>
        <w:tc>
          <w:tcPr>
            <w:tcW w:w="271" w:type="dxa"/>
          </w:tcPr>
          <w:p w14:paraId="6A7381BF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C534D47" w14:textId="3F52E6F8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35,437,094</w:t>
            </w:r>
          </w:p>
        </w:tc>
        <w:tc>
          <w:tcPr>
            <w:tcW w:w="259" w:type="dxa"/>
          </w:tcPr>
          <w:p w14:paraId="21D402FB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6838940" w14:textId="38A83DD2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137,943,924</w:t>
            </w:r>
          </w:p>
        </w:tc>
        <w:tc>
          <w:tcPr>
            <w:tcW w:w="241" w:type="dxa"/>
          </w:tcPr>
          <w:p w14:paraId="0F353604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7660229" w14:textId="73701A0A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35,437,094</w:t>
            </w:r>
          </w:p>
        </w:tc>
      </w:tr>
      <w:tr w:rsidR="00E41C64" w:rsidRPr="00C61160" w14:paraId="0EC5D6BE" w14:textId="77777777" w:rsidTr="00EE61B9">
        <w:trPr>
          <w:cantSplit/>
        </w:trPr>
        <w:tc>
          <w:tcPr>
            <w:tcW w:w="3176" w:type="dxa"/>
          </w:tcPr>
          <w:p w14:paraId="0069C02F" w14:textId="3EFCAE6F" w:rsidR="00890F87" w:rsidRPr="00C61160" w:rsidRDefault="00890F87" w:rsidP="00890F87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316" w:type="dxa"/>
          </w:tcPr>
          <w:p w14:paraId="6791D767" w14:textId="3C68B597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11,969,734</w:t>
            </w:r>
          </w:p>
        </w:tc>
        <w:tc>
          <w:tcPr>
            <w:tcW w:w="271" w:type="dxa"/>
          </w:tcPr>
          <w:p w14:paraId="0E12C3FD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ECE031" w14:textId="680B218B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12,730,400</w:t>
            </w:r>
          </w:p>
        </w:tc>
        <w:tc>
          <w:tcPr>
            <w:tcW w:w="259" w:type="dxa"/>
          </w:tcPr>
          <w:p w14:paraId="7F1AA3E7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8E84585" w14:textId="413BE064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11,022,672</w:t>
            </w:r>
          </w:p>
        </w:tc>
        <w:tc>
          <w:tcPr>
            <w:tcW w:w="241" w:type="dxa"/>
          </w:tcPr>
          <w:p w14:paraId="01C0096A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3F35D1FE" w14:textId="2EA3E746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12,730,400</w:t>
            </w:r>
          </w:p>
        </w:tc>
      </w:tr>
      <w:tr w:rsidR="00E41C64" w:rsidRPr="00C61160" w14:paraId="57D3956F" w14:textId="77777777" w:rsidTr="00EE61B9">
        <w:trPr>
          <w:cantSplit/>
        </w:trPr>
        <w:tc>
          <w:tcPr>
            <w:tcW w:w="3176" w:type="dxa"/>
          </w:tcPr>
          <w:p w14:paraId="56CBFCDB" w14:textId="77777777" w:rsidR="00890F87" w:rsidRPr="00C61160" w:rsidRDefault="00890F87" w:rsidP="00890F87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25B28A2" w14:textId="432EAE6B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32,396,39</w:t>
            </w:r>
            <w:r w:rsidR="00691C8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1" w:type="dxa"/>
          </w:tcPr>
          <w:p w14:paraId="4AF69DC6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2544156" w14:textId="2F5AD6FE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24,839,746</w:t>
            </w:r>
          </w:p>
        </w:tc>
        <w:tc>
          <w:tcPr>
            <w:tcW w:w="259" w:type="dxa"/>
          </w:tcPr>
          <w:p w14:paraId="0AD898AD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5381596" w14:textId="22A07DA1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26,9</w:t>
            </w:r>
            <w:r w:rsidR="009E6ACA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713D0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241" w:type="dxa"/>
          </w:tcPr>
          <w:p w14:paraId="73A0D4A9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C0B47EF" w14:textId="25239D9F" w:rsidR="00890F87" w:rsidRPr="00C61160" w:rsidRDefault="00022B7C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890F87" w:rsidRPr="00C61160">
              <w:rPr>
                <w:rFonts w:ascii="Browallia New" w:hAnsi="Browallia New" w:cs="Browallia New"/>
                <w:sz w:val="28"/>
                <w:szCs w:val="28"/>
              </w:rPr>
              <w:t>,989,372</w:t>
            </w:r>
          </w:p>
        </w:tc>
      </w:tr>
      <w:tr w:rsidR="00E41C64" w:rsidRPr="00C61160" w14:paraId="389AC85D" w14:textId="77777777" w:rsidTr="00EE61B9">
        <w:trPr>
          <w:cantSplit/>
          <w:trHeight w:val="131"/>
        </w:trPr>
        <w:tc>
          <w:tcPr>
            <w:tcW w:w="3176" w:type="dxa"/>
            <w:vAlign w:val="center"/>
          </w:tcPr>
          <w:p w14:paraId="6B1895AB" w14:textId="77777777" w:rsidR="00890F87" w:rsidRPr="00C61160" w:rsidRDefault="00890F87" w:rsidP="00890F87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67FE29BF" w14:textId="5F7A406E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182,310,</w:t>
            </w:r>
            <w:r w:rsidR="00DF048F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271" w:type="dxa"/>
          </w:tcPr>
          <w:p w14:paraId="48C60053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</w:tcPr>
          <w:p w14:paraId="63751F77" w14:textId="2518F043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73,007,240</w:t>
            </w:r>
          </w:p>
        </w:tc>
        <w:tc>
          <w:tcPr>
            <w:tcW w:w="259" w:type="dxa"/>
          </w:tcPr>
          <w:p w14:paraId="52130869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</w:tcPr>
          <w:p w14:paraId="51C2CAA6" w14:textId="3F91AB31" w:rsidR="00890F87" w:rsidRPr="00C61160" w:rsidRDefault="00AA2BA6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175,</w:t>
            </w:r>
            <w:r w:rsidR="00420805">
              <w:rPr>
                <w:rFonts w:ascii="Browallia New" w:hAnsi="Browallia New" w:cs="Browallia New"/>
                <w:sz w:val="28"/>
                <w:szCs w:val="28"/>
              </w:rPr>
              <w:t>948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0805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  <w:tc>
          <w:tcPr>
            <w:tcW w:w="241" w:type="dxa"/>
          </w:tcPr>
          <w:p w14:paraId="38E520A4" w14:textId="77777777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12" w:space="0" w:color="auto"/>
            </w:tcBorders>
          </w:tcPr>
          <w:p w14:paraId="4922015A" w14:textId="5DFFD90E" w:rsidR="00890F87" w:rsidRPr="00C61160" w:rsidRDefault="00890F87" w:rsidP="0089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72,156,866</w:t>
            </w:r>
          </w:p>
        </w:tc>
      </w:tr>
    </w:tbl>
    <w:p w14:paraId="7EA82ED2" w14:textId="32173F8A" w:rsidR="00F756FA" w:rsidRPr="00C61160" w:rsidRDefault="00F756FA" w:rsidP="00F74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B4DB8D" w14:textId="2780D872" w:rsidR="009C2C2E" w:rsidRPr="00D00174" w:rsidRDefault="009C2C2E" w:rsidP="00601047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00174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514F7473" w14:textId="77777777" w:rsidR="00733FD4" w:rsidRPr="00601047" w:rsidRDefault="00733FD4" w:rsidP="00733FD4">
      <w:pPr>
        <w:tabs>
          <w:tab w:val="clear" w:pos="227"/>
          <w:tab w:val="clear" w:pos="454"/>
          <w:tab w:val="clear" w:pos="1644"/>
          <w:tab w:val="left" w:pos="540"/>
          <w:tab w:val="num" w:pos="1620"/>
        </w:tabs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Style w:val="TableGrid"/>
        <w:tblW w:w="909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0"/>
        <w:gridCol w:w="1343"/>
        <w:gridCol w:w="236"/>
        <w:gridCol w:w="1392"/>
        <w:gridCol w:w="236"/>
        <w:gridCol w:w="1160"/>
        <w:gridCol w:w="236"/>
        <w:gridCol w:w="1264"/>
      </w:tblGrid>
      <w:tr w:rsidR="009C367D" w:rsidRPr="00C61160" w14:paraId="64B4DB94" w14:textId="77777777" w:rsidTr="00EE61B9">
        <w:tc>
          <w:tcPr>
            <w:tcW w:w="3230" w:type="dxa"/>
            <w:shd w:val="clear" w:color="auto" w:fill="auto"/>
            <w:hideMark/>
          </w:tcPr>
          <w:p w14:paraId="64B4DB91" w14:textId="77777777" w:rsidR="009C367D" w:rsidRPr="00C61160" w:rsidRDefault="009C367D" w:rsidP="00434D0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11" w:name="_Hlk33432885"/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5867" w:type="dxa"/>
            <w:gridSpan w:val="7"/>
            <w:tcBorders>
              <w:bottom w:val="single" w:sz="4" w:space="0" w:color="auto"/>
            </w:tcBorders>
          </w:tcPr>
          <w:p w14:paraId="64B4DB93" w14:textId="7D055C5B" w:rsidR="009C367D" w:rsidRPr="00C61160" w:rsidRDefault="009C367D" w:rsidP="00C82BC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C367D" w:rsidRPr="00C61160" w14:paraId="72D80C04" w14:textId="77777777" w:rsidTr="00EE61B9">
        <w:tc>
          <w:tcPr>
            <w:tcW w:w="3230" w:type="dxa"/>
            <w:shd w:val="clear" w:color="auto" w:fill="auto"/>
          </w:tcPr>
          <w:p w14:paraId="723CCBF8" w14:textId="77777777" w:rsidR="009C367D" w:rsidRPr="00C61160" w:rsidRDefault="009C367D" w:rsidP="008B70D6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71" w:type="dxa"/>
            <w:gridSpan w:val="3"/>
            <w:tcBorders>
              <w:bottom w:val="single" w:sz="4" w:space="0" w:color="auto"/>
            </w:tcBorders>
          </w:tcPr>
          <w:p w14:paraId="5840DA80" w14:textId="411F91A9" w:rsidR="009C367D" w:rsidRPr="00C61160" w:rsidRDefault="00D1181A" w:rsidP="008B70D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9C367D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66AA3C" w14:textId="77777777" w:rsidR="009C367D" w:rsidRPr="00C61160" w:rsidRDefault="009C367D" w:rsidP="008B70D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9CC87" w14:textId="3F9DB6CF" w:rsidR="009C367D" w:rsidRPr="00C61160" w:rsidRDefault="00D1181A" w:rsidP="008B70D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9C367D" w:rsidRPr="00C61160" w14:paraId="64B4DB98" w14:textId="77777777" w:rsidTr="00EE61B9">
        <w:tc>
          <w:tcPr>
            <w:tcW w:w="3230" w:type="dxa"/>
            <w:shd w:val="clear" w:color="auto" w:fill="auto"/>
          </w:tcPr>
          <w:p w14:paraId="64B4DB95" w14:textId="77777777" w:rsidR="009C367D" w:rsidRPr="00C61160" w:rsidRDefault="009C367D" w:rsidP="009C367D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1A8E0D4" w14:textId="795C582F" w:rsidR="009C367D" w:rsidRPr="00C61160" w:rsidRDefault="00022B7C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762617" w14:textId="77777777" w:rsidR="009C367D" w:rsidRPr="00C61160" w:rsidRDefault="009C367D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ED44CD0" w14:textId="76BB6AE4" w:rsidR="009C367D" w:rsidRPr="00C61160" w:rsidRDefault="009C367D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830DD94" w14:textId="77777777" w:rsidR="009C367D" w:rsidRPr="00C61160" w:rsidRDefault="009C367D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4DB96" w14:textId="0A88C063" w:rsidR="009C367D" w:rsidRPr="00C61160" w:rsidRDefault="00022B7C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0F6CB3" w14:textId="77777777" w:rsidR="009C367D" w:rsidRPr="00C61160" w:rsidRDefault="009C367D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B4DB97" w14:textId="78448C96" w:rsidR="009C367D" w:rsidRPr="00C61160" w:rsidRDefault="009C367D" w:rsidP="009C367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bookmarkEnd w:id="11"/>
      <w:tr w:rsidR="00890F87" w:rsidRPr="00C61160" w14:paraId="64B4DB9C" w14:textId="77777777" w:rsidTr="00EE61B9">
        <w:tc>
          <w:tcPr>
            <w:tcW w:w="3230" w:type="dxa"/>
            <w:shd w:val="clear" w:color="auto" w:fill="auto"/>
          </w:tcPr>
          <w:p w14:paraId="64B4DB99" w14:textId="77777777" w:rsidR="00890F87" w:rsidRPr="00C61160" w:rsidRDefault="00890F87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9A41AD4" w14:textId="77777777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CD934F" w14:textId="77777777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54FD1685" w14:textId="2F6A3705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5AF67" w14:textId="77777777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DB9A" w14:textId="37790DDD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8DED6" w14:textId="77777777" w:rsidR="00890F87" w:rsidRPr="00C61160" w:rsidRDefault="00890F87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B4DB9B" w14:textId="1C445977" w:rsidR="00890F87" w:rsidRPr="00C61160" w:rsidRDefault="00890F87" w:rsidP="00C82BCD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C367D" w:rsidRPr="00C61160" w14:paraId="64B4DBA0" w14:textId="77777777" w:rsidTr="00EE61B9">
        <w:tc>
          <w:tcPr>
            <w:tcW w:w="3230" w:type="dxa"/>
            <w:shd w:val="clear" w:color="auto" w:fill="auto"/>
            <w:hideMark/>
          </w:tcPr>
          <w:p w14:paraId="64B4DB9D" w14:textId="77777777" w:rsidR="009C367D" w:rsidRPr="00C61160" w:rsidRDefault="009C367D" w:rsidP="009C367D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43" w:type="dxa"/>
          </w:tcPr>
          <w:p w14:paraId="4AF052EB" w14:textId="281C6361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34,974,555</w:t>
            </w:r>
          </w:p>
        </w:tc>
        <w:tc>
          <w:tcPr>
            <w:tcW w:w="236" w:type="dxa"/>
          </w:tcPr>
          <w:p w14:paraId="48AB1F36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B74F78C" w14:textId="196EBF3C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31,825,378</w:t>
            </w:r>
          </w:p>
        </w:tc>
        <w:tc>
          <w:tcPr>
            <w:tcW w:w="236" w:type="dxa"/>
          </w:tcPr>
          <w:p w14:paraId="61E03013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64B4DB9E" w14:textId="63892C7A" w:rsidR="009C367D" w:rsidRPr="00C61160" w:rsidRDefault="00AA2BA6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34,974,555</w:t>
            </w:r>
          </w:p>
        </w:tc>
        <w:tc>
          <w:tcPr>
            <w:tcW w:w="236" w:type="dxa"/>
          </w:tcPr>
          <w:p w14:paraId="3471C114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4B4DB9F" w14:textId="167815D4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31,825,378</w:t>
            </w:r>
          </w:p>
        </w:tc>
      </w:tr>
      <w:tr w:rsidR="009C367D" w:rsidRPr="00C61160" w14:paraId="64B4DBA4" w14:textId="77777777" w:rsidTr="00EE61B9">
        <w:tc>
          <w:tcPr>
            <w:tcW w:w="3230" w:type="dxa"/>
            <w:shd w:val="clear" w:color="auto" w:fill="auto"/>
            <w:hideMark/>
          </w:tcPr>
          <w:p w14:paraId="64B4DBA1" w14:textId="77777777" w:rsidR="009C367D" w:rsidRPr="00C61160" w:rsidRDefault="009C367D" w:rsidP="009C367D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0C17A5A" w14:textId="5B53B302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5,618,935</w:t>
            </w:r>
          </w:p>
        </w:tc>
        <w:tc>
          <w:tcPr>
            <w:tcW w:w="236" w:type="dxa"/>
          </w:tcPr>
          <w:p w14:paraId="4CA2D9B8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E2B1E9" w14:textId="48930E92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4,827,965</w:t>
            </w:r>
          </w:p>
        </w:tc>
        <w:tc>
          <w:tcPr>
            <w:tcW w:w="236" w:type="dxa"/>
          </w:tcPr>
          <w:p w14:paraId="17B60A17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4B4DBA2" w14:textId="3DDC1610" w:rsidR="009C367D" w:rsidRPr="00C61160" w:rsidRDefault="00EF6663" w:rsidP="0076625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5,618,935</w:t>
            </w:r>
          </w:p>
        </w:tc>
        <w:tc>
          <w:tcPr>
            <w:tcW w:w="236" w:type="dxa"/>
          </w:tcPr>
          <w:p w14:paraId="1ACE3998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4B4DBA3" w14:textId="17EA178C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4,827,965</w:t>
            </w:r>
          </w:p>
        </w:tc>
      </w:tr>
      <w:tr w:rsidR="009C367D" w:rsidRPr="00C61160" w14:paraId="64B4DBA8" w14:textId="77777777" w:rsidTr="00EE61B9">
        <w:tc>
          <w:tcPr>
            <w:tcW w:w="3230" w:type="dxa"/>
            <w:shd w:val="clear" w:color="auto" w:fill="auto"/>
            <w:hideMark/>
          </w:tcPr>
          <w:p w14:paraId="64B4DBA5" w14:textId="11A1B896" w:rsidR="009C367D" w:rsidRPr="00C61160" w:rsidRDefault="009C367D" w:rsidP="009C367D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2BA12C0" w14:textId="79659F18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40,593,490</w:t>
            </w:r>
          </w:p>
        </w:tc>
        <w:tc>
          <w:tcPr>
            <w:tcW w:w="236" w:type="dxa"/>
          </w:tcPr>
          <w:p w14:paraId="660EA2EE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13D0DC5A" w14:textId="432B0FEC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  <w:tc>
          <w:tcPr>
            <w:tcW w:w="236" w:type="dxa"/>
          </w:tcPr>
          <w:p w14:paraId="56E057C1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4B4DBA6" w14:textId="34B8014F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40,593,490</w:t>
            </w:r>
          </w:p>
        </w:tc>
        <w:tc>
          <w:tcPr>
            <w:tcW w:w="236" w:type="dxa"/>
          </w:tcPr>
          <w:p w14:paraId="6BB8D6CB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4B4DBA7" w14:textId="0A960BD0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</w:tr>
      <w:tr w:rsidR="009C367D" w:rsidRPr="00C61160" w14:paraId="64B4DBAC" w14:textId="77777777" w:rsidTr="00EE61B9">
        <w:tc>
          <w:tcPr>
            <w:tcW w:w="3230" w:type="dxa"/>
            <w:shd w:val="clear" w:color="auto" w:fill="auto"/>
            <w:hideMark/>
          </w:tcPr>
          <w:p w14:paraId="64B4DBA9" w14:textId="77777777" w:rsidR="009C367D" w:rsidRPr="00C61160" w:rsidRDefault="009C367D" w:rsidP="009C367D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1F66D23" w14:textId="5FBD7C43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(2,890,285)</w:t>
            </w:r>
          </w:p>
        </w:tc>
        <w:tc>
          <w:tcPr>
            <w:tcW w:w="236" w:type="dxa"/>
          </w:tcPr>
          <w:p w14:paraId="18B8E639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8D09373" w14:textId="747A73C9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(3,890,477)</w:t>
            </w:r>
          </w:p>
        </w:tc>
        <w:tc>
          <w:tcPr>
            <w:tcW w:w="236" w:type="dxa"/>
          </w:tcPr>
          <w:p w14:paraId="7F20C4D3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A" w14:textId="4697F805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(2,890,285)</w:t>
            </w:r>
          </w:p>
        </w:tc>
        <w:tc>
          <w:tcPr>
            <w:tcW w:w="236" w:type="dxa"/>
          </w:tcPr>
          <w:p w14:paraId="6561B3A9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B" w14:textId="394FD5A6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(3,890,477)</w:t>
            </w:r>
          </w:p>
        </w:tc>
      </w:tr>
      <w:tr w:rsidR="009C367D" w:rsidRPr="00C61160" w14:paraId="64B4DBB0" w14:textId="77777777" w:rsidTr="00EE61B9">
        <w:tc>
          <w:tcPr>
            <w:tcW w:w="323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B4DBAD" w14:textId="77777777" w:rsidR="009C367D" w:rsidRPr="00C61160" w:rsidRDefault="009C367D" w:rsidP="009C367D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DCEEC43" w14:textId="39F99012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37,703,205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5826F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E944CA" w14:textId="20E7AC9B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32,762,866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D57AC7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E" w14:textId="25F56EC0" w:rsidR="009C367D" w:rsidRPr="00C61160" w:rsidRDefault="00EF6663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37,703,205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E25DE7" w14:textId="77777777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F" w14:textId="46C405CA" w:rsidR="009C367D" w:rsidRPr="00C61160" w:rsidRDefault="009C367D" w:rsidP="009C367D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32,762,866</w:t>
            </w:r>
          </w:p>
        </w:tc>
      </w:tr>
    </w:tbl>
    <w:p w14:paraId="07F0CF6E" w14:textId="1D9B2BF5" w:rsidR="0060436E" w:rsidRPr="00EE61B9" w:rsidRDefault="00923F93" w:rsidP="00DC644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</w:t>
      </w:r>
      <w:r w:rsidR="00A81D1F" w:rsidRPr="00C61160">
        <w:rPr>
          <w:rFonts w:ascii="Browallia New" w:hAnsi="Browallia New" w:cs="Browallia New"/>
          <w:sz w:val="28"/>
          <w:szCs w:val="28"/>
          <w:cs/>
          <w:lang w:val="en-GB"/>
        </w:rPr>
        <w:t>ของ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ภาระผูกพันผลประโยชน์พนักงาน สำหรับปีสิ้นสุดวันที่</w:t>
      </w:r>
      <w:r w:rsidR="00F15151" w:rsidRPr="00C61160">
        <w:rPr>
          <w:rFonts w:ascii="Browallia New" w:hAnsi="Browallia New" w:cs="Browallia New"/>
          <w:sz w:val="28"/>
          <w:szCs w:val="28"/>
          <w:lang w:val="en-GB"/>
        </w:rPr>
        <w:t xml:space="preserve"> 31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F15151"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02E12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="00F15151"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02E12">
        <w:rPr>
          <w:rFonts w:ascii="Browallia New" w:hAnsi="Browallia New" w:cs="Browallia New"/>
          <w:sz w:val="28"/>
          <w:szCs w:val="28"/>
          <w:lang w:val="en-GB"/>
        </w:rPr>
        <w:t>6</w:t>
      </w:r>
      <w:r w:rsidR="00F15151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C6448" w:rsidRPr="00C61160">
        <w:rPr>
          <w:rFonts w:ascii="Browallia New" w:hAnsi="Browallia New" w:cs="Browallia New"/>
          <w:sz w:val="28"/>
          <w:szCs w:val="28"/>
          <w:lang w:val="en-GB"/>
        </w:rPr>
        <w:t xml:space="preserve">     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ม</w:t>
      </w:r>
      <w:r w:rsidR="00F15151" w:rsidRPr="00C61160">
        <w:rPr>
          <w:rFonts w:ascii="Browallia New" w:hAnsi="Browallia New" w:cs="Browallia New"/>
          <w:sz w:val="28"/>
          <w:szCs w:val="28"/>
          <w:cs/>
          <w:lang w:val="en-GB"/>
        </w:rPr>
        <w:t>ี</w:t>
      </w:r>
      <w:r w:rsidRPr="00EE61B9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64B4DBB3" w14:textId="77777777" w:rsidR="00923F93" w:rsidRPr="00C61160" w:rsidRDefault="00923F93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64B4DBDC" w14:textId="4B327BA4" w:rsidR="0047739C" w:rsidRPr="00C61160" w:rsidRDefault="0047739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"/>
        <w:tblW w:w="8829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246"/>
        <w:gridCol w:w="266"/>
        <w:gridCol w:w="1231"/>
        <w:gridCol w:w="298"/>
        <w:gridCol w:w="1232"/>
        <w:gridCol w:w="294"/>
        <w:gridCol w:w="1205"/>
      </w:tblGrid>
      <w:tr w:rsidR="00F02E12" w:rsidRPr="00C61160" w14:paraId="069754C8" w14:textId="77777777" w:rsidTr="00812DD4">
        <w:tc>
          <w:tcPr>
            <w:tcW w:w="3057" w:type="dxa"/>
            <w:shd w:val="clear" w:color="auto" w:fill="auto"/>
            <w:hideMark/>
          </w:tcPr>
          <w:p w14:paraId="155CD8BC" w14:textId="77777777" w:rsidR="00F02E12" w:rsidRPr="00C61160" w:rsidRDefault="00F02E12" w:rsidP="00375B7F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5772" w:type="dxa"/>
            <w:gridSpan w:val="7"/>
            <w:tcBorders>
              <w:bottom w:val="single" w:sz="4" w:space="0" w:color="auto"/>
            </w:tcBorders>
          </w:tcPr>
          <w:p w14:paraId="25F36C88" w14:textId="0857FE9B" w:rsidR="00F02E12" w:rsidRPr="00C61160" w:rsidRDefault="00F02E12" w:rsidP="00375B7F">
            <w:pPr>
              <w:spacing w:line="240" w:lineRule="auto"/>
              <w:ind w:left="-6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02E12" w:rsidRPr="00C61160" w14:paraId="154F0DCD" w14:textId="77777777" w:rsidTr="00812DD4">
        <w:tc>
          <w:tcPr>
            <w:tcW w:w="3057" w:type="dxa"/>
            <w:shd w:val="clear" w:color="auto" w:fill="auto"/>
          </w:tcPr>
          <w:p w14:paraId="51FF4182" w14:textId="77777777" w:rsidR="00F02E12" w:rsidRPr="00C61160" w:rsidRDefault="00F02E12" w:rsidP="00D93DA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</w:tcPr>
          <w:p w14:paraId="56F50EA2" w14:textId="7D8566EB" w:rsidR="00F02E12" w:rsidRPr="00C61160" w:rsidRDefault="00D1181A" w:rsidP="00D93DAB">
            <w:pPr>
              <w:spacing w:line="240" w:lineRule="auto"/>
              <w:ind w:left="-6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F02E12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98" w:type="dxa"/>
            <w:tcBorders>
              <w:top w:val="single" w:sz="4" w:space="0" w:color="auto"/>
            </w:tcBorders>
          </w:tcPr>
          <w:p w14:paraId="654DBE59" w14:textId="77777777" w:rsidR="00F02E12" w:rsidRPr="00C61160" w:rsidRDefault="00F02E12" w:rsidP="00D93DAB">
            <w:pPr>
              <w:spacing w:line="240" w:lineRule="auto"/>
              <w:ind w:left="-6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0EE9E" w14:textId="482C6687" w:rsidR="00F02E12" w:rsidRPr="00C61160" w:rsidRDefault="00D1181A" w:rsidP="00D93DAB">
            <w:pPr>
              <w:spacing w:line="240" w:lineRule="auto"/>
              <w:ind w:left="-6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F02E12" w:rsidRPr="00C61160" w14:paraId="157FCF42" w14:textId="77777777" w:rsidTr="00812DD4">
        <w:tc>
          <w:tcPr>
            <w:tcW w:w="3057" w:type="dxa"/>
            <w:shd w:val="clear" w:color="auto" w:fill="auto"/>
          </w:tcPr>
          <w:p w14:paraId="769C390C" w14:textId="77777777" w:rsidR="00F02E12" w:rsidRPr="00C61160" w:rsidRDefault="00F02E12" w:rsidP="00F02E12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C5D9812" w14:textId="02AD6109" w:rsidR="00F02E12" w:rsidRPr="00C61160" w:rsidRDefault="00022B7C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72288FC5" w14:textId="77777777" w:rsidR="00F02E12" w:rsidRPr="00C61160" w:rsidRDefault="00F02E12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2ED44EF" w14:textId="1F51EDBB" w:rsidR="00F02E12" w:rsidRPr="00C61160" w:rsidRDefault="00F02E12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="00331193">
              <w:rPr>
                <w:rFonts w:ascii="Browallia New" w:hAnsi="Browallia New" w:cs="Browallia New" w:hint="cs"/>
                <w:sz w:val="28"/>
                <w:szCs w:val="28"/>
                <w:cs/>
              </w:rPr>
              <w:t>ล</w:t>
            </w:r>
          </w:p>
        </w:tc>
        <w:tc>
          <w:tcPr>
            <w:tcW w:w="298" w:type="dxa"/>
          </w:tcPr>
          <w:p w14:paraId="53F88993" w14:textId="77777777" w:rsidR="00F02E12" w:rsidRPr="00C61160" w:rsidRDefault="00F02E12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6AA2" w14:textId="014DD919" w:rsidR="00F02E12" w:rsidRPr="00C61160" w:rsidRDefault="00022B7C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1C18AAA3" w14:textId="77777777" w:rsidR="00F02E12" w:rsidRPr="00C61160" w:rsidRDefault="00F02E12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6E443" w14:textId="6A59F23B" w:rsidR="00F02E12" w:rsidRPr="00C61160" w:rsidRDefault="00F02E12" w:rsidP="00F02E12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F02E12" w:rsidRPr="00C61160" w14:paraId="5EBD08A8" w14:textId="77777777" w:rsidTr="00812DD4">
        <w:tc>
          <w:tcPr>
            <w:tcW w:w="3057" w:type="dxa"/>
            <w:shd w:val="clear" w:color="auto" w:fill="auto"/>
          </w:tcPr>
          <w:p w14:paraId="16D29C87" w14:textId="77777777" w:rsidR="00F02E12" w:rsidRPr="00C61160" w:rsidRDefault="00F02E12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A54EF2F" w14:textId="77777777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0A264AA" w14:textId="77777777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C3C87FF" w14:textId="196E899F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8" w:type="dxa"/>
          </w:tcPr>
          <w:p w14:paraId="466B84E0" w14:textId="77777777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8CBAC6E" w14:textId="6574A1AE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4" w:type="dxa"/>
          </w:tcPr>
          <w:p w14:paraId="28A2B315" w14:textId="77777777" w:rsidR="00F02E12" w:rsidRPr="00C61160" w:rsidRDefault="00F02E12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BCEC2C" w14:textId="77777777" w:rsidR="00F02E12" w:rsidRPr="00C61160" w:rsidRDefault="00F02E12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5A6A" w:rsidRPr="00C61160" w14:paraId="726EB3BF" w14:textId="77777777" w:rsidTr="00812DD4">
        <w:tc>
          <w:tcPr>
            <w:tcW w:w="3057" w:type="dxa"/>
            <w:shd w:val="clear" w:color="auto" w:fill="auto"/>
            <w:hideMark/>
          </w:tcPr>
          <w:p w14:paraId="15020979" w14:textId="1E71DA1A" w:rsidR="00DE5A6A" w:rsidRPr="00C61160" w:rsidRDefault="00DE5A6A" w:rsidP="00DE5A6A">
            <w:pPr>
              <w:tabs>
                <w:tab w:val="clear" w:pos="227"/>
                <w:tab w:val="left" w:pos="0"/>
              </w:tabs>
              <w:spacing w:line="240" w:lineRule="auto"/>
              <w:ind w:left="-99" w:firstLine="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46" w:type="dxa"/>
          </w:tcPr>
          <w:p w14:paraId="5F73DFE8" w14:textId="3380D792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  <w:tc>
          <w:tcPr>
            <w:tcW w:w="266" w:type="dxa"/>
          </w:tcPr>
          <w:p w14:paraId="007359CC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2DE430A" w14:textId="4A5D82E5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32,023,323</w:t>
            </w:r>
          </w:p>
        </w:tc>
        <w:tc>
          <w:tcPr>
            <w:tcW w:w="298" w:type="dxa"/>
          </w:tcPr>
          <w:p w14:paraId="1ABE4C6A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A3224C7" w14:textId="3D872359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  <w:tc>
          <w:tcPr>
            <w:tcW w:w="294" w:type="dxa"/>
          </w:tcPr>
          <w:p w14:paraId="40B99426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A7555F0" w14:textId="2D73A208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32,023,323</w:t>
            </w:r>
          </w:p>
        </w:tc>
      </w:tr>
      <w:tr w:rsidR="00DE5A6A" w:rsidRPr="00C61160" w14:paraId="74AFC2AE" w14:textId="77777777" w:rsidTr="00812DD4">
        <w:tc>
          <w:tcPr>
            <w:tcW w:w="3057" w:type="dxa"/>
            <w:shd w:val="clear" w:color="auto" w:fill="auto"/>
          </w:tcPr>
          <w:p w14:paraId="3659352F" w14:textId="1638A4EC" w:rsidR="00DE5A6A" w:rsidRPr="00C61160" w:rsidRDefault="00DE5A6A" w:rsidP="00DE5A6A">
            <w:pPr>
              <w:spacing w:line="240" w:lineRule="auto"/>
              <w:ind w:left="-99" w:firstLine="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46" w:type="dxa"/>
          </w:tcPr>
          <w:p w14:paraId="164A2856" w14:textId="5AEB433B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3,897,09</w:t>
            </w:r>
            <w:r w:rsidR="0070051F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70A99D17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110585C" w14:textId="363D81CE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3,633,073</w:t>
            </w:r>
          </w:p>
        </w:tc>
        <w:tc>
          <w:tcPr>
            <w:tcW w:w="298" w:type="dxa"/>
          </w:tcPr>
          <w:p w14:paraId="5C81CA39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75A0BD7" w14:textId="3C173274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3,897,09</w:t>
            </w:r>
            <w:r w:rsidR="00EA2D34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94" w:type="dxa"/>
          </w:tcPr>
          <w:p w14:paraId="748500AF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D7821A7" w14:textId="481BDF54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3,633,073</w:t>
            </w:r>
          </w:p>
        </w:tc>
      </w:tr>
      <w:tr w:rsidR="00DE5A6A" w:rsidRPr="00C61160" w14:paraId="64D23C89" w14:textId="77777777" w:rsidTr="00812DD4">
        <w:tc>
          <w:tcPr>
            <w:tcW w:w="3057" w:type="dxa"/>
            <w:shd w:val="clear" w:color="auto" w:fill="auto"/>
            <w:hideMark/>
          </w:tcPr>
          <w:p w14:paraId="1BF2A53E" w14:textId="401BFD94" w:rsidR="00DE5A6A" w:rsidRPr="00C61160" w:rsidRDefault="00DE5A6A" w:rsidP="00DE5A6A">
            <w:pPr>
              <w:tabs>
                <w:tab w:val="clear" w:pos="227"/>
              </w:tabs>
              <w:spacing w:line="240" w:lineRule="auto"/>
              <w:ind w:left="-99" w:firstLine="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46" w:type="dxa"/>
          </w:tcPr>
          <w:p w14:paraId="12AC49E6" w14:textId="15C4D07E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1,049,049</w:t>
            </w:r>
          </w:p>
        </w:tc>
        <w:tc>
          <w:tcPr>
            <w:tcW w:w="266" w:type="dxa"/>
          </w:tcPr>
          <w:p w14:paraId="1899CF5C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E3ECE3B" w14:textId="468933EC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906,600</w:t>
            </w:r>
          </w:p>
        </w:tc>
        <w:tc>
          <w:tcPr>
            <w:tcW w:w="298" w:type="dxa"/>
          </w:tcPr>
          <w:p w14:paraId="1F772E08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6BA02EE" w14:textId="682C706D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1,049,049</w:t>
            </w:r>
          </w:p>
        </w:tc>
        <w:tc>
          <w:tcPr>
            <w:tcW w:w="294" w:type="dxa"/>
          </w:tcPr>
          <w:p w14:paraId="690F4245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096E3ACB" w14:textId="70536BDC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906,600</w:t>
            </w:r>
          </w:p>
        </w:tc>
      </w:tr>
      <w:tr w:rsidR="00DE5A6A" w:rsidRPr="00C61160" w14:paraId="3228D9A6" w14:textId="77777777" w:rsidTr="00812DD4">
        <w:tc>
          <w:tcPr>
            <w:tcW w:w="3057" w:type="dxa"/>
            <w:shd w:val="clear" w:color="auto" w:fill="auto"/>
            <w:hideMark/>
          </w:tcPr>
          <w:p w14:paraId="706935D9" w14:textId="477745DF" w:rsidR="00DE5A6A" w:rsidRPr="00C61160" w:rsidRDefault="00DE5A6A" w:rsidP="00DE5A6A">
            <w:pPr>
              <w:tabs>
                <w:tab w:val="clear" w:pos="227"/>
                <w:tab w:val="clear" w:pos="4451"/>
                <w:tab w:val="left" w:pos="4027"/>
              </w:tabs>
              <w:spacing w:line="240" w:lineRule="auto"/>
              <w:ind w:left="-99" w:right="-177" w:firstLine="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ขาดทุนตามหลักคณิตศาสตร์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246" w:type="dxa"/>
            <w:vAlign w:val="bottom"/>
          </w:tcPr>
          <w:p w14:paraId="5D079D73" w14:textId="08344003" w:rsidR="00DE5A6A" w:rsidRPr="00C61160" w:rsidRDefault="00FF3B41" w:rsidP="00FF3B4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DE5A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2227C5D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1546BFDA" w14:textId="47FFF9E4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1,421,347</w:t>
            </w:r>
          </w:p>
        </w:tc>
        <w:tc>
          <w:tcPr>
            <w:tcW w:w="298" w:type="dxa"/>
          </w:tcPr>
          <w:p w14:paraId="34BC021B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F43BD1F" w14:textId="43D9B07B" w:rsidR="00DE5A6A" w:rsidRPr="00C61160" w:rsidRDefault="00FF3B41" w:rsidP="00FF3B4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DE5A6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94" w:type="dxa"/>
          </w:tcPr>
          <w:p w14:paraId="34BB0855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3B75F5" w14:textId="4B5DC8AA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1,421,347</w:t>
            </w:r>
          </w:p>
        </w:tc>
      </w:tr>
      <w:tr w:rsidR="00DE5A6A" w:rsidRPr="00C61160" w14:paraId="53B42482" w14:textId="77777777" w:rsidTr="00812DD4">
        <w:tc>
          <w:tcPr>
            <w:tcW w:w="3057" w:type="dxa"/>
            <w:shd w:val="clear" w:color="auto" w:fill="auto"/>
            <w:hideMark/>
          </w:tcPr>
          <w:p w14:paraId="64327E22" w14:textId="6BA9954D" w:rsidR="00DE5A6A" w:rsidRPr="00C61160" w:rsidRDefault="00DE5A6A" w:rsidP="00DE5A6A">
            <w:pPr>
              <w:spacing w:line="240" w:lineRule="auto"/>
              <w:ind w:left="-99" w:firstLine="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7FB6D46" w14:textId="3AFE5756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(1,006,000)</w:t>
            </w:r>
          </w:p>
        </w:tc>
        <w:tc>
          <w:tcPr>
            <w:tcW w:w="266" w:type="dxa"/>
          </w:tcPr>
          <w:p w14:paraId="7EEBB995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1B9E0C0" w14:textId="52937B3D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(1,331,000)</w:t>
            </w:r>
          </w:p>
        </w:tc>
        <w:tc>
          <w:tcPr>
            <w:tcW w:w="298" w:type="dxa"/>
          </w:tcPr>
          <w:p w14:paraId="1474B253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CD79" w14:textId="55D8F6E8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(1,006,000)</w:t>
            </w:r>
          </w:p>
        </w:tc>
        <w:tc>
          <w:tcPr>
            <w:tcW w:w="294" w:type="dxa"/>
          </w:tcPr>
          <w:p w14:paraId="12605CBF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D14D" w14:textId="67E7F168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(1,331,000)</w:t>
            </w:r>
          </w:p>
        </w:tc>
      </w:tr>
      <w:tr w:rsidR="00DE5A6A" w:rsidRPr="00C61160" w14:paraId="2EA89356" w14:textId="77777777" w:rsidTr="00812DD4">
        <w:tc>
          <w:tcPr>
            <w:tcW w:w="3057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E981B3" w14:textId="40AAE3AD" w:rsidR="00DE5A6A" w:rsidRPr="00B34C37" w:rsidRDefault="009D7EC5" w:rsidP="009F2D10">
            <w:pPr>
              <w:tabs>
                <w:tab w:val="clear" w:pos="227"/>
                <w:tab w:val="clear" w:pos="2580"/>
                <w:tab w:val="left" w:pos="251"/>
                <w:tab w:val="left" w:pos="2552"/>
              </w:tabs>
              <w:spacing w:line="240" w:lineRule="auto"/>
              <w:ind w:left="-99"/>
              <w:rPr>
                <w:rFonts w:ascii="Browallia New" w:hAnsi="Browallia New" w:cs="Browallia New"/>
                <w:sz w:val="28"/>
                <w:szCs w:val="28"/>
              </w:rPr>
            </w:pPr>
            <w:r w:rsidRPr="00B34C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5A6A" w:rsidRPr="00B34C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DE5A6A" w:rsidRPr="00B34C3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="00DE5A6A" w:rsidRPr="00B34C37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AD9E551" w14:textId="29A0A316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40,593,4</w:t>
            </w:r>
            <w:r w:rsidR="00CE6532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771B59E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81730E6" w14:textId="3109FE68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2D0424F2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9218059" w14:textId="16E5F616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40,593,4</w:t>
            </w:r>
            <w:r w:rsidR="00EA2D34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 w14:paraId="7545CBBE" w14:textId="77777777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1A62A11" w14:textId="4824FFD8" w:rsidR="00DE5A6A" w:rsidRPr="00C61160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36,653,343</w:t>
            </w:r>
          </w:p>
        </w:tc>
      </w:tr>
    </w:tbl>
    <w:p w14:paraId="0EB55D1D" w14:textId="77777777" w:rsidR="00E92449" w:rsidRPr="00C61160" w:rsidRDefault="00E9244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6"/>
          <w:szCs w:val="6"/>
          <w:cs/>
          <w:lang w:val="en-GB"/>
        </w:rPr>
      </w:pPr>
    </w:p>
    <w:p w14:paraId="7CA447C7" w14:textId="47F2DEA1" w:rsidR="00513AD4" w:rsidRPr="00C61160" w:rsidRDefault="00513AD4" w:rsidP="002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eastAsia="th-TH"/>
        </w:rPr>
      </w:pPr>
    </w:p>
    <w:p w14:paraId="64B4DBDD" w14:textId="089F402C" w:rsidR="00923F93" w:rsidRPr="00C61160" w:rsidRDefault="00923F93" w:rsidP="001B5D3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3402"/>
        </w:tabs>
        <w:spacing w:line="240" w:lineRule="auto"/>
        <w:ind w:left="709" w:hanging="268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ข้อสมมติ</w:t>
      </w:r>
      <w:r w:rsidR="00242911" w:rsidRPr="00C61160">
        <w:rPr>
          <w:rFonts w:ascii="Browallia New" w:hAnsi="Browallia New" w:cs="Browallia New"/>
          <w:sz w:val="28"/>
          <w:szCs w:val="28"/>
          <w:cs/>
          <w:lang w:val="en-GB"/>
        </w:rPr>
        <w:t>ฐาน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หลักที่สำคัญในการประมาณการตามหลักคณิตศาสตร์ประกันภัย ณ วันที่รายงาน สำหรับปีสิ้นสุดวันที่</w:t>
      </w:r>
      <w:r w:rsidR="00434D0B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A5FFB" w:rsidRPr="00C61160">
        <w:rPr>
          <w:rFonts w:ascii="Browallia New" w:hAnsi="Browallia New" w:cs="Browallia New"/>
          <w:sz w:val="28"/>
          <w:szCs w:val="28"/>
        </w:rPr>
        <w:t>31</w:t>
      </w:r>
      <w:r w:rsidR="00434D0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1A5FFB"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A5701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="001A5FFB" w:rsidRPr="00C61160">
        <w:rPr>
          <w:rFonts w:ascii="Browallia New" w:hAnsi="Browallia New" w:cs="Browallia New"/>
          <w:sz w:val="28"/>
          <w:szCs w:val="28"/>
        </w:rPr>
        <w:t>256</w:t>
      </w:r>
      <w:r w:rsidR="002A5701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6E914C8" w14:textId="77777777" w:rsidR="00194F76" w:rsidRPr="00903743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tbl>
      <w:tblPr>
        <w:tblStyle w:val="TableGrid"/>
        <w:tblW w:w="873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1276"/>
        <w:gridCol w:w="255"/>
        <w:gridCol w:w="1211"/>
        <w:gridCol w:w="347"/>
        <w:gridCol w:w="1124"/>
        <w:gridCol w:w="279"/>
        <w:gridCol w:w="1180"/>
        <w:gridCol w:w="6"/>
      </w:tblGrid>
      <w:tr w:rsidR="002A5701" w:rsidRPr="0043315A" w14:paraId="63A8DA6E" w14:textId="77777777" w:rsidTr="001B5D35">
        <w:trPr>
          <w:gridAfter w:val="1"/>
          <w:wAfter w:w="6" w:type="dxa"/>
        </w:trPr>
        <w:tc>
          <w:tcPr>
            <w:tcW w:w="3056" w:type="dxa"/>
            <w:shd w:val="clear" w:color="auto" w:fill="auto"/>
            <w:hideMark/>
          </w:tcPr>
          <w:p w14:paraId="4DEDA8CB" w14:textId="77777777" w:rsidR="002A5701" w:rsidRPr="001B5D35" w:rsidRDefault="002A5701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317153CE" w14:textId="53084E18" w:rsidR="002A5701" w:rsidRPr="001B5D35" w:rsidRDefault="002A5701" w:rsidP="00A60E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2A5701" w:rsidRPr="0043315A" w14:paraId="3A4AB742" w14:textId="77777777" w:rsidTr="00812DD4">
        <w:tc>
          <w:tcPr>
            <w:tcW w:w="3056" w:type="dxa"/>
            <w:shd w:val="clear" w:color="auto" w:fill="auto"/>
          </w:tcPr>
          <w:p w14:paraId="57D926F7" w14:textId="77777777" w:rsidR="002A5701" w:rsidRPr="001B5D35" w:rsidRDefault="002A5701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</w:tcBorders>
          </w:tcPr>
          <w:p w14:paraId="40B8A653" w14:textId="6C43B60A" w:rsidR="002A5701" w:rsidRPr="001B5D35" w:rsidRDefault="00D1181A" w:rsidP="00A60E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2A5701"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47" w:type="dxa"/>
            <w:tcBorders>
              <w:top w:val="single" w:sz="4" w:space="0" w:color="auto"/>
            </w:tcBorders>
          </w:tcPr>
          <w:p w14:paraId="06D19AC4" w14:textId="77777777" w:rsidR="002A5701" w:rsidRPr="001B5D35" w:rsidRDefault="002A5701" w:rsidP="00A60E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2B1829" w14:textId="5DE1775A" w:rsidR="002A5701" w:rsidRPr="001B5D35" w:rsidRDefault="00D1181A" w:rsidP="00A60E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 w:rsidRPr="001B5D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903743" w:rsidRPr="0043315A" w14:paraId="4D95C8B7" w14:textId="77777777" w:rsidTr="00812DD4">
        <w:tc>
          <w:tcPr>
            <w:tcW w:w="3056" w:type="dxa"/>
            <w:shd w:val="clear" w:color="auto" w:fill="auto"/>
          </w:tcPr>
          <w:p w14:paraId="5FD08A92" w14:textId="77777777" w:rsidR="00903743" w:rsidRPr="001B5D35" w:rsidRDefault="00903743" w:rsidP="0090374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BD2F1C" w14:textId="6CFEB1DA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D9B9699" w14:textId="77777777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D188102" w14:textId="4300B7E5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347" w:type="dxa"/>
          </w:tcPr>
          <w:p w14:paraId="0A01E435" w14:textId="77777777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F05C" w14:textId="23224FEA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7F1D3C9" w14:textId="77777777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56A21C" w14:textId="6F784ED6" w:rsidR="00903743" w:rsidRPr="001B5D35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2A5701" w:rsidRPr="0043315A" w14:paraId="4AE5E95D" w14:textId="77777777" w:rsidTr="00812DD4">
        <w:tc>
          <w:tcPr>
            <w:tcW w:w="3056" w:type="dxa"/>
            <w:shd w:val="clear" w:color="auto" w:fill="auto"/>
          </w:tcPr>
          <w:p w14:paraId="0641E555" w14:textId="77777777" w:rsidR="002A5701" w:rsidRPr="001B5D35" w:rsidRDefault="002A5701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A9D58E" w14:textId="77777777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BC6C538" w14:textId="77777777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5ADB5E0" w14:textId="451D2FFD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7" w:type="dxa"/>
          </w:tcPr>
          <w:p w14:paraId="7D1C16FE" w14:textId="77777777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A0FB" w14:textId="6B3F7944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4B79261" w14:textId="77777777" w:rsidR="002A5701" w:rsidRPr="001B5D35" w:rsidRDefault="002A5701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31775ADF" w14:textId="77777777" w:rsidR="002A5701" w:rsidRPr="001B5D35" w:rsidRDefault="002A5701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5A6A" w:rsidRPr="0043315A" w14:paraId="3E14F38F" w14:textId="77777777" w:rsidTr="00812DD4">
        <w:tc>
          <w:tcPr>
            <w:tcW w:w="3056" w:type="dxa"/>
            <w:shd w:val="clear" w:color="auto" w:fill="auto"/>
            <w:hideMark/>
          </w:tcPr>
          <w:p w14:paraId="71367225" w14:textId="09DB65B0" w:rsidR="00DE5A6A" w:rsidRPr="001B5D35" w:rsidRDefault="00DE5A6A" w:rsidP="00DE5A6A">
            <w:pPr>
              <w:tabs>
                <w:tab w:val="clear" w:pos="227"/>
                <w:tab w:val="left" w:pos="84"/>
                <w:tab w:val="left" w:pos="25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(ต่อปี)</w:t>
            </w:r>
          </w:p>
        </w:tc>
        <w:tc>
          <w:tcPr>
            <w:tcW w:w="1276" w:type="dxa"/>
          </w:tcPr>
          <w:p w14:paraId="5F8A00B4" w14:textId="2C771538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3.00</w:t>
            </w:r>
          </w:p>
        </w:tc>
        <w:tc>
          <w:tcPr>
            <w:tcW w:w="255" w:type="dxa"/>
          </w:tcPr>
          <w:p w14:paraId="670C051A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E784B00" w14:textId="6BC44CB2" w:rsidR="00DE5A6A" w:rsidRPr="001B5D35" w:rsidRDefault="00022B7C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E5A6A"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347" w:type="dxa"/>
          </w:tcPr>
          <w:p w14:paraId="4FCE98B7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0C5DBB8" w14:textId="42F2606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3.00</w:t>
            </w:r>
          </w:p>
        </w:tc>
        <w:tc>
          <w:tcPr>
            <w:tcW w:w="279" w:type="dxa"/>
          </w:tcPr>
          <w:p w14:paraId="518AF96F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5B8FFE20" w14:textId="1797F2C7" w:rsidR="00DE5A6A" w:rsidRPr="001B5D35" w:rsidRDefault="00022B7C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E5A6A"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</w:tr>
      <w:tr w:rsidR="00DE5A6A" w:rsidRPr="0043315A" w14:paraId="00AB9026" w14:textId="77777777" w:rsidTr="00812DD4">
        <w:tc>
          <w:tcPr>
            <w:tcW w:w="3056" w:type="dxa"/>
            <w:shd w:val="clear" w:color="auto" w:fill="auto"/>
          </w:tcPr>
          <w:p w14:paraId="44D077EF" w14:textId="5179BCAF" w:rsidR="00DE5A6A" w:rsidRPr="001B5D35" w:rsidRDefault="00DE5A6A" w:rsidP="001B5D35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  <w:r w:rsidR="001B5D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(ต่อปี)</w:t>
            </w:r>
          </w:p>
        </w:tc>
        <w:tc>
          <w:tcPr>
            <w:tcW w:w="1276" w:type="dxa"/>
          </w:tcPr>
          <w:p w14:paraId="56B62A1D" w14:textId="555FFC24" w:rsidR="00DE5A6A" w:rsidRPr="001B5D35" w:rsidRDefault="00DE5A6A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6.00</w:t>
            </w:r>
          </w:p>
        </w:tc>
        <w:tc>
          <w:tcPr>
            <w:tcW w:w="255" w:type="dxa"/>
          </w:tcPr>
          <w:p w14:paraId="3F1FC6A2" w14:textId="77777777" w:rsidR="00DE5A6A" w:rsidRPr="001B5D35" w:rsidRDefault="00DE5A6A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C94DD25" w14:textId="176C39A0" w:rsidR="00DE5A6A" w:rsidRPr="001B5D35" w:rsidRDefault="00022B7C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E5A6A"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347" w:type="dxa"/>
          </w:tcPr>
          <w:p w14:paraId="3A822875" w14:textId="77777777" w:rsidR="00DE5A6A" w:rsidRPr="001B5D35" w:rsidRDefault="00DE5A6A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C95F481" w14:textId="796AFBAE" w:rsidR="00DE5A6A" w:rsidRPr="001B5D35" w:rsidRDefault="00DE5A6A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6.00</w:t>
            </w:r>
          </w:p>
        </w:tc>
        <w:tc>
          <w:tcPr>
            <w:tcW w:w="279" w:type="dxa"/>
          </w:tcPr>
          <w:p w14:paraId="6FD1A2D2" w14:textId="77777777" w:rsidR="00DE5A6A" w:rsidRPr="001B5D35" w:rsidRDefault="00DE5A6A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586047B3" w14:textId="3A777C84" w:rsidR="00DE5A6A" w:rsidRPr="001B5D35" w:rsidRDefault="00022B7C" w:rsidP="001B5D3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E5A6A"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DE5A6A" w:rsidRPr="0043315A" w14:paraId="4886EC7C" w14:textId="77777777" w:rsidTr="00812DD4">
        <w:tc>
          <w:tcPr>
            <w:tcW w:w="3056" w:type="dxa"/>
            <w:shd w:val="clear" w:color="auto" w:fill="auto"/>
          </w:tcPr>
          <w:p w14:paraId="50C5A76B" w14:textId="7561FB9F" w:rsidR="00DE5A6A" w:rsidRPr="001B5D35" w:rsidRDefault="00DE5A6A" w:rsidP="00DE5A6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276" w:type="dxa"/>
          </w:tcPr>
          <w:p w14:paraId="36396AC4" w14:textId="16B54E9F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255" w:type="dxa"/>
          </w:tcPr>
          <w:p w14:paraId="30FAAD72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54BCEC8" w14:textId="05A2341D" w:rsidR="00DE5A6A" w:rsidRPr="001B5D35" w:rsidRDefault="00022B7C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347" w:type="dxa"/>
          </w:tcPr>
          <w:p w14:paraId="1BE00B36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49B494C1" w14:textId="135B5F84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279" w:type="dxa"/>
          </w:tcPr>
          <w:p w14:paraId="2FBB9019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4993DCB5" w14:textId="2954EC4A" w:rsidR="00DE5A6A" w:rsidRPr="001B5D35" w:rsidRDefault="00022B7C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</w:tr>
      <w:tr w:rsidR="00DE5A6A" w:rsidRPr="0043315A" w14:paraId="2B309802" w14:textId="77777777" w:rsidTr="00812DD4">
        <w:tc>
          <w:tcPr>
            <w:tcW w:w="3056" w:type="dxa"/>
            <w:shd w:val="clear" w:color="auto" w:fill="auto"/>
            <w:hideMark/>
          </w:tcPr>
          <w:p w14:paraId="7B2B3DFD" w14:textId="3375173D" w:rsidR="00DE5A6A" w:rsidRPr="001B5D35" w:rsidRDefault="00DE5A6A" w:rsidP="00DE5A6A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(ปี)</w:t>
            </w:r>
          </w:p>
        </w:tc>
        <w:tc>
          <w:tcPr>
            <w:tcW w:w="1276" w:type="dxa"/>
          </w:tcPr>
          <w:p w14:paraId="2924B751" w14:textId="600D2A11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อัตรามรณะ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5" w:type="dxa"/>
          </w:tcPr>
          <w:p w14:paraId="02334E21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1C3D5BE" w14:textId="355F722B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อัตรามรณะ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347" w:type="dxa"/>
          </w:tcPr>
          <w:p w14:paraId="62A8D542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4F61729" w14:textId="54DDE7A9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อัตรามรณะ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9" w:type="dxa"/>
          </w:tcPr>
          <w:p w14:paraId="2FE34A4D" w14:textId="77777777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3DA62D9C" w14:textId="29ABB89C" w:rsidR="00DE5A6A" w:rsidRPr="001B5D35" w:rsidRDefault="00DE5A6A" w:rsidP="00DE5A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>อัตรามรณะ</w:t>
            </w:r>
            <w:r w:rsidRPr="001B5D3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1B5D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B5D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285B376B" w14:textId="6593A833" w:rsidR="001B5D35" w:rsidRDefault="001B5D35" w:rsidP="003E419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424ED6CF" w14:textId="1D1CDD70" w:rsidR="00194F76" w:rsidRPr="00C61160" w:rsidRDefault="001B5D35" w:rsidP="001B5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eastAsia="th-TH"/>
        </w:rPr>
      </w:pPr>
      <w:r>
        <w:rPr>
          <w:rFonts w:ascii="Browallia New" w:hAnsi="Browallia New" w:cs="Browallia New"/>
          <w:sz w:val="24"/>
          <w:szCs w:val="24"/>
          <w:lang w:eastAsia="th-TH"/>
        </w:rPr>
        <w:br w:type="page"/>
      </w:r>
    </w:p>
    <w:p w14:paraId="64B4DC01" w14:textId="6CAF9E5D" w:rsidR="00923F93" w:rsidRPr="00C61160" w:rsidRDefault="00923F93" w:rsidP="005034C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 w:right="-8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มูลค่าปัจจุบันของโครงการผลประโยชน์พนักงาน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ถูกวัดโดยใช้วิธีคิดลดแต่ละหน่วยที่ประมาณการ ผลกำไรหรือขาดทุนที่เกี่ยวข้องกับผลประโยชน์ของพนักงาน</w:t>
      </w:r>
      <w:r w:rsidR="00C87CB2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733E450E" w14:textId="1CA69850" w:rsidR="00135347" w:rsidRPr="00903743" w:rsidRDefault="00135347" w:rsidP="00135347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"/>
        <w:tblW w:w="8767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345"/>
        <w:gridCol w:w="243"/>
        <w:gridCol w:w="1334"/>
        <w:gridCol w:w="236"/>
        <w:gridCol w:w="1343"/>
        <w:gridCol w:w="242"/>
        <w:gridCol w:w="1110"/>
      </w:tblGrid>
      <w:tr w:rsidR="0043315A" w:rsidRPr="00C61160" w14:paraId="1239562D" w14:textId="77777777" w:rsidTr="001B5D35">
        <w:tc>
          <w:tcPr>
            <w:tcW w:w="2914" w:type="dxa"/>
            <w:shd w:val="clear" w:color="auto" w:fill="auto"/>
            <w:hideMark/>
          </w:tcPr>
          <w:p w14:paraId="3F5E7635" w14:textId="77777777" w:rsidR="0043315A" w:rsidRPr="00C61160" w:rsidRDefault="0043315A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5853" w:type="dxa"/>
            <w:gridSpan w:val="7"/>
            <w:tcBorders>
              <w:bottom w:val="single" w:sz="4" w:space="0" w:color="auto"/>
            </w:tcBorders>
          </w:tcPr>
          <w:p w14:paraId="25E9B7B5" w14:textId="2C5F5D31" w:rsidR="0043315A" w:rsidRPr="00C61160" w:rsidRDefault="0043315A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3315A" w:rsidRPr="00C61160" w14:paraId="0BA48801" w14:textId="77777777" w:rsidTr="001B5D35">
        <w:tc>
          <w:tcPr>
            <w:tcW w:w="2914" w:type="dxa"/>
            <w:shd w:val="clear" w:color="auto" w:fill="auto"/>
          </w:tcPr>
          <w:p w14:paraId="1BD4F6E3" w14:textId="77777777" w:rsidR="0043315A" w:rsidRPr="00C61160" w:rsidRDefault="0043315A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tcBorders>
              <w:bottom w:val="single" w:sz="4" w:space="0" w:color="auto"/>
            </w:tcBorders>
          </w:tcPr>
          <w:p w14:paraId="22171A10" w14:textId="51777982" w:rsidR="0043315A" w:rsidRPr="00C61160" w:rsidRDefault="00D1181A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</w:t>
            </w:r>
            <w:r w:rsidR="0043315A"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A4A212" w14:textId="77777777" w:rsidR="0043315A" w:rsidRPr="00C61160" w:rsidRDefault="0043315A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02D3E" w14:textId="35F96F8E" w:rsidR="0043315A" w:rsidRPr="00C61160" w:rsidRDefault="00D1181A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903743" w:rsidRPr="00C61160" w14:paraId="734E69B5" w14:textId="77777777" w:rsidTr="001B5D35">
        <w:tc>
          <w:tcPr>
            <w:tcW w:w="2914" w:type="dxa"/>
            <w:shd w:val="clear" w:color="auto" w:fill="auto"/>
          </w:tcPr>
          <w:p w14:paraId="3CABB166" w14:textId="77777777" w:rsidR="00903743" w:rsidRPr="00C61160" w:rsidRDefault="00903743" w:rsidP="0090374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50EDE3D" w14:textId="13E0984F" w:rsidR="00903743" w:rsidRPr="00C61160" w:rsidRDefault="00022B7C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04C4C98" w14:textId="77777777" w:rsidR="00903743" w:rsidRPr="00C61160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8619754" w14:textId="45044E95" w:rsidR="00903743" w:rsidRPr="00C61160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B71B81E" w14:textId="77777777" w:rsidR="00903743" w:rsidRPr="00C61160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609C" w14:textId="6C50BB46" w:rsidR="00903743" w:rsidRPr="00C61160" w:rsidRDefault="00022B7C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2A41040" w14:textId="77777777" w:rsidR="00903743" w:rsidRPr="00C61160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1016FB" w14:textId="2582B1E9" w:rsidR="00903743" w:rsidRPr="00C61160" w:rsidRDefault="00903743" w:rsidP="00903743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43315A" w:rsidRPr="00C61160" w14:paraId="19FD8CE4" w14:textId="77777777" w:rsidTr="001B5D35">
        <w:tc>
          <w:tcPr>
            <w:tcW w:w="2914" w:type="dxa"/>
            <w:shd w:val="clear" w:color="auto" w:fill="auto"/>
          </w:tcPr>
          <w:p w14:paraId="223A2C62" w14:textId="77777777" w:rsidR="0043315A" w:rsidRPr="00C61160" w:rsidRDefault="0043315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49A3AB95" w14:textId="77777777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369F6A5" w14:textId="77777777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1079429C" w14:textId="3A539438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E51BF" w14:textId="77777777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5672C" w14:textId="5A5982DD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13C5F9" w14:textId="77777777" w:rsidR="0043315A" w:rsidRPr="00C61160" w:rsidRDefault="004331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D9EA3C6" w14:textId="77777777" w:rsidR="0043315A" w:rsidRPr="00C61160" w:rsidRDefault="0043315A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743" w:rsidRPr="00C61160" w14:paraId="5B53159C" w14:textId="77777777" w:rsidTr="001B5D35">
        <w:tc>
          <w:tcPr>
            <w:tcW w:w="2914" w:type="dxa"/>
            <w:shd w:val="clear" w:color="auto" w:fill="auto"/>
          </w:tcPr>
          <w:p w14:paraId="364120F9" w14:textId="56F493C1" w:rsidR="00903743" w:rsidRPr="00C61160" w:rsidRDefault="00903743" w:rsidP="0090374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345" w:type="dxa"/>
          </w:tcPr>
          <w:p w14:paraId="7A3CD8DE" w14:textId="550C2F1E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3,897,09</w:t>
            </w:r>
            <w:r w:rsidR="00B5413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95F8840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25D4AB7" w14:textId="2DC8BF4C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3,633,073</w:t>
            </w:r>
          </w:p>
        </w:tc>
        <w:tc>
          <w:tcPr>
            <w:tcW w:w="236" w:type="dxa"/>
          </w:tcPr>
          <w:p w14:paraId="0D2920B1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7B9AC0DA" w14:textId="75504CA7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3,897,09</w:t>
            </w:r>
            <w:r w:rsidR="00211B9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7AE56793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DC36052" w14:textId="3B9989DC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3,633,073</w:t>
            </w:r>
          </w:p>
        </w:tc>
      </w:tr>
      <w:tr w:rsidR="00903743" w:rsidRPr="00C61160" w14:paraId="182D469B" w14:textId="77777777" w:rsidTr="001B5D35">
        <w:tc>
          <w:tcPr>
            <w:tcW w:w="2914" w:type="dxa"/>
            <w:shd w:val="clear" w:color="auto" w:fill="auto"/>
          </w:tcPr>
          <w:p w14:paraId="1D70EA20" w14:textId="5E75B25C" w:rsidR="00903743" w:rsidRPr="00C61160" w:rsidRDefault="00903743" w:rsidP="0090374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A4C8849" w14:textId="4D2C4E89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1,049,049</w:t>
            </w:r>
          </w:p>
        </w:tc>
        <w:tc>
          <w:tcPr>
            <w:tcW w:w="243" w:type="dxa"/>
          </w:tcPr>
          <w:p w14:paraId="73E4D565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3885172" w14:textId="33E5045B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906,600</w:t>
            </w:r>
          </w:p>
        </w:tc>
        <w:tc>
          <w:tcPr>
            <w:tcW w:w="236" w:type="dxa"/>
          </w:tcPr>
          <w:p w14:paraId="01BAA7D9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0FD2890C" w14:textId="0D569204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1,049,049</w:t>
            </w:r>
          </w:p>
        </w:tc>
        <w:tc>
          <w:tcPr>
            <w:tcW w:w="242" w:type="dxa"/>
          </w:tcPr>
          <w:p w14:paraId="1AE04669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8F9F4B3" w14:textId="0C4A95DE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906,600</w:t>
            </w:r>
          </w:p>
        </w:tc>
      </w:tr>
      <w:tr w:rsidR="00903743" w:rsidRPr="00C61160" w14:paraId="1CDFEC38" w14:textId="77777777" w:rsidTr="001B5D35">
        <w:tc>
          <w:tcPr>
            <w:tcW w:w="2914" w:type="dxa"/>
            <w:shd w:val="clear" w:color="auto" w:fill="auto"/>
            <w:hideMark/>
          </w:tcPr>
          <w:p w14:paraId="7FFDDF95" w14:textId="77777777" w:rsidR="001B5D35" w:rsidRDefault="00903743" w:rsidP="00903743">
            <w:pPr>
              <w:tabs>
                <w:tab w:val="clear" w:pos="22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</w:t>
            </w:r>
          </w:p>
          <w:p w14:paraId="1BFA580A" w14:textId="497763D8" w:rsidR="00903743" w:rsidRPr="00C61160" w:rsidRDefault="001B5D35" w:rsidP="00903743">
            <w:pPr>
              <w:tabs>
                <w:tab w:val="clear" w:pos="22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903743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12" w:space="0" w:color="auto"/>
            </w:tcBorders>
          </w:tcPr>
          <w:p w14:paraId="6161B318" w14:textId="77777777" w:rsidR="001B5D35" w:rsidRDefault="001B5D35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F10997" w14:textId="561A1A0F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4,946,14</w:t>
            </w:r>
            <w:r w:rsidR="00211B92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689B2E17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12" w:space="0" w:color="auto"/>
            </w:tcBorders>
          </w:tcPr>
          <w:p w14:paraId="058AED20" w14:textId="77777777" w:rsidR="001B5D35" w:rsidRDefault="001B5D35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EE25B51" w14:textId="7C207DE6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4,539,673</w:t>
            </w:r>
          </w:p>
        </w:tc>
        <w:tc>
          <w:tcPr>
            <w:tcW w:w="236" w:type="dxa"/>
          </w:tcPr>
          <w:p w14:paraId="26EC446D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EE7F27" w14:textId="77777777" w:rsidR="001B5D35" w:rsidRDefault="001B5D35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E104628" w14:textId="32FEEE4C" w:rsidR="00903743" w:rsidRPr="00C61160" w:rsidRDefault="00DE5A6A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4,946,14</w:t>
            </w:r>
            <w:r w:rsidR="00211B92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2" w:type="dxa"/>
          </w:tcPr>
          <w:p w14:paraId="01605429" w14:textId="77777777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0EAAF6" w14:textId="77777777" w:rsidR="001B5D35" w:rsidRDefault="001B5D35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896476" w14:textId="6990E0D8" w:rsidR="00903743" w:rsidRPr="00C61160" w:rsidRDefault="00903743" w:rsidP="0090374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4,539,673</w:t>
            </w:r>
          </w:p>
        </w:tc>
      </w:tr>
    </w:tbl>
    <w:p w14:paraId="202EAD54" w14:textId="77777777" w:rsidR="00135347" w:rsidRPr="00C61160" w:rsidRDefault="00135347" w:rsidP="00C3160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B4DC2B" w14:textId="5F1245AA" w:rsidR="00923F93" w:rsidRPr="00C61160" w:rsidRDefault="00923F93" w:rsidP="005034C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 w:right="-8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084B8DAC" w14:textId="77777777" w:rsidR="00D1773E" w:rsidRPr="00903743" w:rsidRDefault="00D1773E" w:rsidP="00D1773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4B4DC2E" w14:textId="58952212" w:rsidR="00923F93" w:rsidRPr="00C61160" w:rsidRDefault="00923F93" w:rsidP="00176D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</w:t>
      </w:r>
      <w:r w:rsidR="00C87CB2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64B4DC2F" w14:textId="77777777" w:rsidR="00923F93" w:rsidRPr="00903743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793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3585"/>
        <w:gridCol w:w="1065"/>
        <w:gridCol w:w="243"/>
        <w:gridCol w:w="1254"/>
        <w:gridCol w:w="246"/>
        <w:gridCol w:w="1042"/>
        <w:gridCol w:w="266"/>
        <w:gridCol w:w="1092"/>
      </w:tblGrid>
      <w:tr w:rsidR="00903743" w:rsidRPr="00C61160" w14:paraId="64B4DC38" w14:textId="77777777" w:rsidTr="007F01B0">
        <w:tc>
          <w:tcPr>
            <w:tcW w:w="3585" w:type="dxa"/>
          </w:tcPr>
          <w:p w14:paraId="64B4DC34" w14:textId="77777777" w:rsidR="00903743" w:rsidRPr="00C61160" w:rsidRDefault="00903743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08" w:type="dxa"/>
            <w:gridSpan w:val="7"/>
            <w:tcBorders>
              <w:bottom w:val="single" w:sz="4" w:space="0" w:color="auto"/>
            </w:tcBorders>
          </w:tcPr>
          <w:p w14:paraId="64B4DC37" w14:textId="67FDE00D" w:rsidR="00903743" w:rsidRPr="00C61160" w:rsidRDefault="00903743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03743" w:rsidRPr="00C61160" w14:paraId="03AA4BB5" w14:textId="77777777" w:rsidTr="007F01B0">
        <w:tc>
          <w:tcPr>
            <w:tcW w:w="3585" w:type="dxa"/>
          </w:tcPr>
          <w:p w14:paraId="0B84D3E6" w14:textId="77777777" w:rsidR="00903743" w:rsidRPr="00C61160" w:rsidRDefault="00903743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</w:tcPr>
          <w:p w14:paraId="01C1D1A9" w14:textId="5D0F6F7B" w:rsidR="00903743" w:rsidRPr="00C61160" w:rsidRDefault="00D1181A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903743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713F410B" w14:textId="77777777" w:rsidR="00903743" w:rsidRPr="00C61160" w:rsidRDefault="00903743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94EF3B" w14:textId="61A0F0F4" w:rsidR="00903743" w:rsidRPr="00C61160" w:rsidRDefault="00D1181A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เงินเฉพาะบริษัท</w:t>
            </w:r>
          </w:p>
        </w:tc>
      </w:tr>
      <w:tr w:rsidR="00903743" w:rsidRPr="00C61160" w14:paraId="64B4DC3E" w14:textId="77777777" w:rsidTr="007F01B0">
        <w:tc>
          <w:tcPr>
            <w:tcW w:w="3585" w:type="dxa"/>
          </w:tcPr>
          <w:p w14:paraId="64B4DC39" w14:textId="77777777" w:rsidR="00903743" w:rsidRPr="00C61160" w:rsidRDefault="00903743" w:rsidP="0090374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023DEDC" w14:textId="1831E5AC" w:rsidR="00903743" w:rsidRPr="00C61160" w:rsidRDefault="00022B7C" w:rsidP="0090374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5FCDA5D" w14:textId="77777777" w:rsidR="00903743" w:rsidRPr="00C61160" w:rsidRDefault="00903743" w:rsidP="0090374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4B4DC3A" w14:textId="24D47812" w:rsidR="00903743" w:rsidRPr="00C61160" w:rsidRDefault="00903743" w:rsidP="0090374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46" w:type="dxa"/>
          </w:tcPr>
          <w:p w14:paraId="26D00B3F" w14:textId="77777777" w:rsidR="00903743" w:rsidRPr="00C61160" w:rsidRDefault="00903743" w:rsidP="0090374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4B4DC3B" w14:textId="6064D9C2" w:rsidR="00903743" w:rsidRPr="00C61160" w:rsidRDefault="00022B7C" w:rsidP="0090374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4B4DC3C" w14:textId="77777777" w:rsidR="00903743" w:rsidRPr="00C61160" w:rsidRDefault="00903743" w:rsidP="0090374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64B4DC3D" w14:textId="0804A97C" w:rsidR="00903743" w:rsidRPr="00C61160" w:rsidRDefault="00903743" w:rsidP="0090374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903743" w:rsidRPr="00C61160" w14:paraId="60373614" w14:textId="77777777" w:rsidTr="007F01B0">
        <w:trPr>
          <w:trHeight w:hRule="exact" w:val="343"/>
        </w:trPr>
        <w:tc>
          <w:tcPr>
            <w:tcW w:w="3585" w:type="dxa"/>
          </w:tcPr>
          <w:p w14:paraId="12B68385" w14:textId="31B5B0D9" w:rsidR="00903743" w:rsidRPr="00C61160" w:rsidRDefault="00903743" w:rsidP="00B0071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065" w:type="dxa"/>
          </w:tcPr>
          <w:p w14:paraId="2A287344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C8BAA8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EE042E7" w14:textId="5508B305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BD32CBC" w14:textId="77777777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73A3F5" w14:textId="55AD1388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B65DA92" w14:textId="77777777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0D7F1AE3" w14:textId="77777777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743" w:rsidRPr="00C61160" w14:paraId="223D7356" w14:textId="77777777" w:rsidTr="007F01B0">
        <w:trPr>
          <w:trHeight w:val="291"/>
        </w:trPr>
        <w:tc>
          <w:tcPr>
            <w:tcW w:w="3585" w:type="dxa"/>
          </w:tcPr>
          <w:p w14:paraId="712A044E" w14:textId="2025CAFD" w:rsidR="00903743" w:rsidRPr="00C61160" w:rsidRDefault="00903743" w:rsidP="00B0071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903743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การเปลี่ยนแปลงของข้อสมมติฐาน</w:t>
            </w:r>
          </w:p>
        </w:tc>
        <w:tc>
          <w:tcPr>
            <w:tcW w:w="1065" w:type="dxa"/>
          </w:tcPr>
          <w:p w14:paraId="22787B80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AC6FCE6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3F40537" w14:textId="4784553E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7909EF" w14:textId="77777777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7F18E1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EA175F" w14:textId="77777777" w:rsidR="00903743" w:rsidRPr="00C61160" w:rsidRDefault="00903743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A8F9B15" w14:textId="77777777" w:rsidR="00903743" w:rsidRPr="00C61160" w:rsidRDefault="00903743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3B41" w:rsidRPr="00C61160" w14:paraId="64B4DC4C" w14:textId="77777777" w:rsidTr="007F01B0">
        <w:tc>
          <w:tcPr>
            <w:tcW w:w="3585" w:type="dxa"/>
          </w:tcPr>
          <w:p w14:paraId="64B4DC45" w14:textId="2AEE0511" w:rsidR="00FF3B41" w:rsidRPr="00C61160" w:rsidRDefault="00FF3B41" w:rsidP="00FF3B4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การปรับปรุงค่าประสบการณ์</w:t>
            </w:r>
          </w:p>
        </w:tc>
        <w:tc>
          <w:tcPr>
            <w:tcW w:w="1065" w:type="dxa"/>
          </w:tcPr>
          <w:p w14:paraId="7846A9CE" w14:textId="321F70E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43" w:type="dxa"/>
          </w:tcPr>
          <w:p w14:paraId="49A0180C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4B4DC46" w14:textId="2BD91B8E" w:rsidR="00FF3B41" w:rsidRPr="00C61160" w:rsidRDefault="00022B7C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3B41" w:rsidRPr="00C61160">
              <w:rPr>
                <w:rFonts w:ascii="Browallia New" w:hAnsi="Browallia New" w:cs="Browallia New"/>
                <w:sz w:val="28"/>
                <w:szCs w:val="28"/>
              </w:rPr>
              <w:t>,764,802</w:t>
            </w:r>
          </w:p>
        </w:tc>
        <w:tc>
          <w:tcPr>
            <w:tcW w:w="246" w:type="dxa"/>
          </w:tcPr>
          <w:p w14:paraId="665D38B8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4B4DC48" w14:textId="53E85771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66" w:type="dxa"/>
          </w:tcPr>
          <w:p w14:paraId="64B4DC49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4B4DC4B" w14:textId="5E8168CD" w:rsidR="00FF3B41" w:rsidRPr="00C61160" w:rsidRDefault="00022B7C" w:rsidP="008D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3B41" w:rsidRPr="00C61160">
              <w:rPr>
                <w:rFonts w:ascii="Browallia New" w:hAnsi="Browallia New" w:cs="Browallia New"/>
                <w:sz w:val="28"/>
                <w:szCs w:val="28"/>
              </w:rPr>
              <w:t>,764,802</w:t>
            </w:r>
          </w:p>
        </w:tc>
      </w:tr>
      <w:tr w:rsidR="00FF3B41" w:rsidRPr="00C61160" w14:paraId="5696479F" w14:textId="77777777" w:rsidTr="007F01B0">
        <w:trPr>
          <w:trHeight w:val="337"/>
        </w:trPr>
        <w:tc>
          <w:tcPr>
            <w:tcW w:w="3585" w:type="dxa"/>
          </w:tcPr>
          <w:p w14:paraId="6B7F6D19" w14:textId="084518BF" w:rsidR="00FF3B41" w:rsidRPr="00C61160" w:rsidRDefault="00FF3B41" w:rsidP="00FF3B4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065" w:type="dxa"/>
          </w:tcPr>
          <w:p w14:paraId="0795BCFB" w14:textId="3DEF9FE2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43" w:type="dxa"/>
          </w:tcPr>
          <w:p w14:paraId="7D41CF0E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2893658" w14:textId="29034383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(2,114,499)</w:t>
            </w:r>
          </w:p>
        </w:tc>
        <w:tc>
          <w:tcPr>
            <w:tcW w:w="246" w:type="dxa"/>
          </w:tcPr>
          <w:p w14:paraId="41D850CA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4F694ED" w14:textId="336652DB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66" w:type="dxa"/>
          </w:tcPr>
          <w:p w14:paraId="72BC2275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3682E4F4" w14:textId="19D67DCB" w:rsidR="00FF3B41" w:rsidRPr="00C61160" w:rsidRDefault="00FF3B41" w:rsidP="008D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(2,114,499)</w:t>
            </w:r>
          </w:p>
        </w:tc>
      </w:tr>
      <w:tr w:rsidR="00FF3B41" w:rsidRPr="00C61160" w14:paraId="64B4DC52" w14:textId="77777777" w:rsidTr="007F01B0">
        <w:tc>
          <w:tcPr>
            <w:tcW w:w="3585" w:type="dxa"/>
          </w:tcPr>
          <w:p w14:paraId="64B4DC4D" w14:textId="665FDCC2" w:rsidR="00FF3B41" w:rsidRPr="00C61160" w:rsidRDefault="00FF3B41" w:rsidP="00FF3B41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ด้านการเงิน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1094B60" w14:textId="41E522D2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43" w:type="dxa"/>
          </w:tcPr>
          <w:p w14:paraId="777BEAC9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4B4DC4E" w14:textId="391F0E7F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771,044</w:t>
            </w:r>
          </w:p>
        </w:tc>
        <w:tc>
          <w:tcPr>
            <w:tcW w:w="246" w:type="dxa"/>
          </w:tcPr>
          <w:p w14:paraId="73120B3B" w14:textId="77777777" w:rsidR="00FF3B41" w:rsidRPr="00C61160" w:rsidRDefault="00FF3B41" w:rsidP="00FF3B4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4B4DC4F" w14:textId="52CDE011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66" w:type="dxa"/>
          </w:tcPr>
          <w:p w14:paraId="64B4DC50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4B4DC51" w14:textId="54A492B6" w:rsidR="00FF3B41" w:rsidRPr="00C61160" w:rsidRDefault="00FF3B41" w:rsidP="008D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771,044</w:t>
            </w:r>
          </w:p>
        </w:tc>
      </w:tr>
      <w:tr w:rsidR="00FF3B41" w:rsidRPr="00C61160" w14:paraId="64B4DC58" w14:textId="77777777" w:rsidTr="007F01B0">
        <w:trPr>
          <w:trHeight w:val="36"/>
        </w:trPr>
        <w:tc>
          <w:tcPr>
            <w:tcW w:w="3585" w:type="dxa"/>
          </w:tcPr>
          <w:p w14:paraId="64B4DC53" w14:textId="1C3689B4" w:rsidR="00FF3B41" w:rsidRPr="00C61160" w:rsidRDefault="00FF3B41" w:rsidP="00FF3B41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รวมที่รับรู้ในกำไรขาดทุนเบ็ดเสร็จอื่น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</w:tcPr>
          <w:p w14:paraId="47BBACB6" w14:textId="1AC98AD5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43" w:type="dxa"/>
          </w:tcPr>
          <w:p w14:paraId="47881AA3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4" w14:textId="4D620114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1,421,347</w:t>
            </w:r>
          </w:p>
        </w:tc>
        <w:tc>
          <w:tcPr>
            <w:tcW w:w="246" w:type="dxa"/>
          </w:tcPr>
          <w:p w14:paraId="1C843EA2" w14:textId="77777777" w:rsidR="00FF3B41" w:rsidRPr="00C61160" w:rsidRDefault="00FF3B41" w:rsidP="00FF3B4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</w:tcBorders>
          </w:tcPr>
          <w:p w14:paraId="64B4DC55" w14:textId="5BD10D7C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  <w:tc>
          <w:tcPr>
            <w:tcW w:w="266" w:type="dxa"/>
          </w:tcPr>
          <w:p w14:paraId="64B4DC56" w14:textId="77777777" w:rsidR="00FF3B41" w:rsidRPr="00C61160" w:rsidRDefault="00FF3B41" w:rsidP="00FF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7" w14:textId="489D3246" w:rsidR="00FF3B41" w:rsidRPr="00C61160" w:rsidRDefault="00FF3B41" w:rsidP="008D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1,421,347</w:t>
            </w:r>
          </w:p>
        </w:tc>
      </w:tr>
    </w:tbl>
    <w:p w14:paraId="4540124E" w14:textId="47960CF0" w:rsidR="00923F93" w:rsidRPr="00C61160" w:rsidRDefault="00923F93" w:rsidP="00382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121116F9" w14:textId="66C97137" w:rsidR="002A6802" w:rsidRPr="00C61160" w:rsidRDefault="0025088A" w:rsidP="008C357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 w:right="-165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923F93" w:rsidRPr="00C61160">
        <w:rPr>
          <w:rFonts w:ascii="Browallia New" w:hAnsi="Browallia New" w:cs="Browallia New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ทั้งหมดข้างต้นจะถูกรวมอยู่ในรายการที่ไม่ต้องจัดประเภทใหม่เข้าไปไว้ในกำไรหรือขาดทุนในภายหลัง</w:t>
      </w:r>
    </w:p>
    <w:p w14:paraId="1DD53240" w14:textId="77777777" w:rsidR="007A7EAA" w:rsidRPr="00C61160" w:rsidRDefault="007A7EAA" w:rsidP="00662CE1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5D" w14:textId="34AAF712" w:rsidR="000A1277" w:rsidRPr="00C61160" w:rsidRDefault="000A1277" w:rsidP="005D68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5C80FFD5" w14:textId="77777777" w:rsidR="00662CE1" w:rsidRPr="00C61160" w:rsidRDefault="00662CE1" w:rsidP="00662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4B4DC5E" w14:textId="0D034554" w:rsidR="000A1277" w:rsidRPr="00C61160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4E09C497" w14:textId="77777777" w:rsidR="0081391F" w:rsidRDefault="0081391F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106D41" w14:textId="3E3C1C26" w:rsidR="001B5D35" w:rsidRPr="00C61160" w:rsidRDefault="001B5D35" w:rsidP="001B5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4B4DC61" w14:textId="1EFD87D6" w:rsidR="001178B6" w:rsidRPr="00C61160" w:rsidRDefault="000A1277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5E79C5AE" w14:textId="77777777" w:rsidR="00DF002A" w:rsidRPr="00C61160" w:rsidRDefault="00DF002A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73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34"/>
        <w:gridCol w:w="850"/>
        <w:gridCol w:w="283"/>
        <w:gridCol w:w="1620"/>
        <w:gridCol w:w="236"/>
        <w:gridCol w:w="1612"/>
      </w:tblGrid>
      <w:tr w:rsidR="0081391F" w:rsidRPr="00C61160" w14:paraId="41F8A30E" w14:textId="77777777" w:rsidTr="00783F28">
        <w:trPr>
          <w:cantSplit/>
          <w:tblHeader/>
        </w:trPr>
        <w:tc>
          <w:tcPr>
            <w:tcW w:w="4134" w:type="dxa"/>
          </w:tcPr>
          <w:p w14:paraId="32CDBE5F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1A0D141C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2C94899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68" w:type="dxa"/>
            <w:gridSpan w:val="3"/>
            <w:tcBorders>
              <w:bottom w:val="single" w:sz="4" w:space="0" w:color="auto"/>
            </w:tcBorders>
          </w:tcPr>
          <w:p w14:paraId="7EF2C190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391F" w:rsidRPr="00C61160" w14:paraId="2317E8EB" w14:textId="77777777" w:rsidTr="00783F28">
        <w:trPr>
          <w:cantSplit/>
          <w:tblHeader/>
        </w:trPr>
        <w:tc>
          <w:tcPr>
            <w:tcW w:w="4134" w:type="dxa"/>
          </w:tcPr>
          <w:p w14:paraId="7A9436A9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2301E4C9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AB2C25F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68" w:type="dxa"/>
            <w:gridSpan w:val="3"/>
            <w:tcBorders>
              <w:bottom w:val="single" w:sz="4" w:space="0" w:color="auto"/>
            </w:tcBorders>
          </w:tcPr>
          <w:p w14:paraId="56D777B3" w14:textId="5C499C1C" w:rsidR="0081391F" w:rsidRPr="00C61160" w:rsidRDefault="00D1181A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</w:t>
            </w:r>
            <w:r w:rsidR="00804BAD"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1391F" w:rsidRPr="00C61160" w14:paraId="334F298B" w14:textId="77777777" w:rsidTr="00783F28">
        <w:trPr>
          <w:cantSplit/>
          <w:tblHeader/>
        </w:trPr>
        <w:tc>
          <w:tcPr>
            <w:tcW w:w="4134" w:type="dxa"/>
          </w:tcPr>
          <w:p w14:paraId="674F3F82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444AA5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64F095C6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CAEB41A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404E38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8F17" w14:textId="77777777" w:rsidR="0081391F" w:rsidRPr="00C61160" w:rsidRDefault="0081391F" w:rsidP="00A00FA3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ลดลง</w:t>
            </w:r>
          </w:p>
        </w:tc>
      </w:tr>
      <w:tr w:rsidR="0081391F" w:rsidRPr="00C61160" w14:paraId="3ECB67AA" w14:textId="77777777" w:rsidTr="00783F28">
        <w:trPr>
          <w:cantSplit/>
          <w:trHeight w:val="255"/>
          <w:tblHeader/>
        </w:trPr>
        <w:tc>
          <w:tcPr>
            <w:tcW w:w="4134" w:type="dxa"/>
          </w:tcPr>
          <w:p w14:paraId="7EF97835" w14:textId="77777777" w:rsidR="0081391F" w:rsidRPr="00C61160" w:rsidRDefault="0081391F" w:rsidP="00A00FA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858ABB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527FCF9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20E2E2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ACA67B" w14:textId="77777777" w:rsidR="0081391F" w:rsidRPr="00C6116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4C7BA73B" w14:textId="77777777" w:rsidR="0081391F" w:rsidRPr="00C6116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2C670576" w14:textId="77777777" w:rsidTr="00783F28">
        <w:trPr>
          <w:cantSplit/>
        </w:trPr>
        <w:tc>
          <w:tcPr>
            <w:tcW w:w="4134" w:type="dxa"/>
          </w:tcPr>
          <w:p w14:paraId="1C54A772" w14:textId="1B81B171" w:rsidR="0081391F" w:rsidRPr="00C61160" w:rsidRDefault="0081391F" w:rsidP="00A00FA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="008E24F3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  <w:t>7</w:t>
            </w:r>
          </w:p>
        </w:tc>
        <w:tc>
          <w:tcPr>
            <w:tcW w:w="850" w:type="dxa"/>
          </w:tcPr>
          <w:p w14:paraId="76A88D36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B3E57CA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61BAADEF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1AF8396" w14:textId="77777777" w:rsidR="0081391F" w:rsidRPr="00C6116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5558028F" w14:textId="77777777" w:rsidR="0081391F" w:rsidRPr="00C6116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64F0C25B" w14:textId="77777777" w:rsidTr="00783F28">
        <w:trPr>
          <w:cantSplit/>
        </w:trPr>
        <w:tc>
          <w:tcPr>
            <w:tcW w:w="4134" w:type="dxa"/>
          </w:tcPr>
          <w:p w14:paraId="07494DB9" w14:textId="77777777" w:rsidR="0081391F" w:rsidRPr="00C61160" w:rsidRDefault="0081391F" w:rsidP="00A00FA3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22375B1F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0AF6E7B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52E43B2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E7C36D" w14:textId="77777777" w:rsidR="0081391F" w:rsidRPr="00C6116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28411C8B" w14:textId="77777777" w:rsidR="0081391F" w:rsidRPr="00C6116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127A7925" w14:textId="77777777" w:rsidTr="00783F28">
        <w:trPr>
          <w:cantSplit/>
        </w:trPr>
        <w:tc>
          <w:tcPr>
            <w:tcW w:w="4134" w:type="dxa"/>
          </w:tcPr>
          <w:p w14:paraId="035D104D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4471B63" w14:textId="42386B31" w:rsidR="0081391F" w:rsidRPr="00C61160" w:rsidRDefault="005C2EC2" w:rsidP="00A00FA3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56F26E65" w14:textId="77777777" w:rsidR="0081391F" w:rsidRPr="00C6116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2D81F2D5" w14:textId="3A1B2C36" w:rsidR="0081391F" w:rsidRPr="00C61160" w:rsidRDefault="00BC2300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(2,292,968)</w:t>
            </w:r>
          </w:p>
        </w:tc>
        <w:tc>
          <w:tcPr>
            <w:tcW w:w="236" w:type="dxa"/>
            <w:vAlign w:val="bottom"/>
          </w:tcPr>
          <w:p w14:paraId="6D4D9C8F" w14:textId="77777777" w:rsidR="0081391F" w:rsidRPr="00C6116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557C0937" w14:textId="7A125641" w:rsidR="0081391F" w:rsidRPr="00C61160" w:rsidRDefault="00BC2300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2,488,334</w:t>
            </w:r>
          </w:p>
        </w:tc>
      </w:tr>
      <w:tr w:rsidR="0081391F" w:rsidRPr="00C61160" w14:paraId="0AD73D3C" w14:textId="77777777" w:rsidTr="00783F28">
        <w:trPr>
          <w:cantSplit/>
          <w:trHeight w:hRule="exact" w:val="255"/>
        </w:trPr>
        <w:tc>
          <w:tcPr>
            <w:tcW w:w="4134" w:type="dxa"/>
          </w:tcPr>
          <w:p w14:paraId="7F864512" w14:textId="77777777" w:rsidR="0081391F" w:rsidRPr="00C61160" w:rsidRDefault="0081391F" w:rsidP="00A00FA3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5D14D26D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2D9886D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bottom"/>
          </w:tcPr>
          <w:p w14:paraId="6E53757E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2CF4FF3" w14:textId="77777777" w:rsidR="0081391F" w:rsidRPr="00C61160" w:rsidRDefault="0081391F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top w:val="single" w:sz="12" w:space="0" w:color="auto"/>
            </w:tcBorders>
            <w:vAlign w:val="bottom"/>
          </w:tcPr>
          <w:p w14:paraId="363ADA58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26439FB5" w14:textId="77777777" w:rsidTr="00783F28">
        <w:trPr>
          <w:cantSplit/>
        </w:trPr>
        <w:tc>
          <w:tcPr>
            <w:tcW w:w="4134" w:type="dxa"/>
          </w:tcPr>
          <w:p w14:paraId="7E54E369" w14:textId="77777777" w:rsidR="0081391F" w:rsidRPr="00C61160" w:rsidRDefault="0081391F" w:rsidP="00A00FA3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19A53154" w14:textId="77777777" w:rsidR="0081391F" w:rsidRPr="00C61160" w:rsidRDefault="0081391F" w:rsidP="00A00F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162127E" w14:textId="77777777" w:rsidR="0081391F" w:rsidRPr="00C61160" w:rsidRDefault="0081391F" w:rsidP="00A00F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A6C67B4" w14:textId="77777777" w:rsidR="0081391F" w:rsidRPr="00C61160" w:rsidRDefault="0081391F" w:rsidP="00A00F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BD34F04" w14:textId="77777777" w:rsidR="0081391F" w:rsidRPr="00C6116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448B1223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43EB55D9" w14:textId="77777777" w:rsidTr="00783F28">
        <w:trPr>
          <w:cantSplit/>
        </w:trPr>
        <w:tc>
          <w:tcPr>
            <w:tcW w:w="4134" w:type="dxa"/>
          </w:tcPr>
          <w:p w14:paraId="0B52B82D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F704C84" w14:textId="097518BC" w:rsidR="0081391F" w:rsidRPr="00C61160" w:rsidRDefault="005C2EC2" w:rsidP="00A00FA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123470AC" w14:textId="77777777" w:rsidR="0081391F" w:rsidRPr="00C61160" w:rsidRDefault="0081391F" w:rsidP="00A00FA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00D32EC2" w14:textId="7E36BCF7" w:rsidR="0081391F" w:rsidRPr="00C61160" w:rsidRDefault="00BC2300" w:rsidP="00A00FA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2,315,508</w:t>
            </w:r>
          </w:p>
        </w:tc>
        <w:tc>
          <w:tcPr>
            <w:tcW w:w="236" w:type="dxa"/>
            <w:vAlign w:val="bottom"/>
          </w:tcPr>
          <w:p w14:paraId="40B58BC3" w14:textId="77777777" w:rsidR="0081391F" w:rsidRPr="00C6116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0FBF9607" w14:textId="60174755" w:rsidR="0081391F" w:rsidRPr="00C61160" w:rsidRDefault="00BC2300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(2,147,502)</w:t>
            </w:r>
          </w:p>
        </w:tc>
      </w:tr>
      <w:tr w:rsidR="0081391F" w:rsidRPr="00C61160" w14:paraId="11589C5E" w14:textId="77777777" w:rsidTr="00783F28">
        <w:trPr>
          <w:cantSplit/>
          <w:trHeight w:hRule="exact" w:val="255"/>
        </w:trPr>
        <w:tc>
          <w:tcPr>
            <w:tcW w:w="4134" w:type="dxa"/>
          </w:tcPr>
          <w:p w14:paraId="36492E5D" w14:textId="77777777" w:rsidR="0081391F" w:rsidRPr="00C61160" w:rsidRDefault="0081391F" w:rsidP="00A00FA3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30847908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523FA2D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bottom"/>
          </w:tcPr>
          <w:p w14:paraId="30417B1F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1D27E1" w14:textId="77777777" w:rsidR="0081391F" w:rsidRPr="00C6116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top w:val="single" w:sz="12" w:space="0" w:color="auto"/>
            </w:tcBorders>
            <w:vAlign w:val="bottom"/>
          </w:tcPr>
          <w:p w14:paraId="088FD7DB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3717FBEA" w14:textId="77777777" w:rsidTr="00783F28">
        <w:trPr>
          <w:cantSplit/>
        </w:trPr>
        <w:tc>
          <w:tcPr>
            <w:tcW w:w="4134" w:type="dxa"/>
          </w:tcPr>
          <w:p w14:paraId="0F737148" w14:textId="77777777" w:rsidR="0081391F" w:rsidRPr="00C61160" w:rsidRDefault="0081391F" w:rsidP="00A00FA3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5ACD944C" w14:textId="77777777" w:rsidR="0081391F" w:rsidRPr="00C61160" w:rsidRDefault="0081391F" w:rsidP="00A00FA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1BBF09D8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E95BF8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579EAEC" w14:textId="77777777" w:rsidR="0081391F" w:rsidRPr="00C6116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136318F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91F" w:rsidRPr="00C61160" w14:paraId="33FFF582" w14:textId="77777777" w:rsidTr="00783F28">
        <w:trPr>
          <w:cantSplit/>
        </w:trPr>
        <w:tc>
          <w:tcPr>
            <w:tcW w:w="4134" w:type="dxa"/>
          </w:tcPr>
          <w:p w14:paraId="2E2805FE" w14:textId="77777777" w:rsidR="0081391F" w:rsidRPr="00C61160" w:rsidRDefault="0081391F" w:rsidP="00A00FA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507AADC6" w14:textId="6C42A748" w:rsidR="0081391F" w:rsidRPr="00C61160" w:rsidRDefault="005C2EC2" w:rsidP="00A00FA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0D69703B" w14:textId="77777777" w:rsidR="0081391F" w:rsidRPr="00C61160" w:rsidRDefault="0081391F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21033F1C" w14:textId="1AD6469B" w:rsidR="0081391F" w:rsidRPr="00C61160" w:rsidRDefault="00BC2300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(474,693)</w:t>
            </w:r>
          </w:p>
        </w:tc>
        <w:tc>
          <w:tcPr>
            <w:tcW w:w="236" w:type="dxa"/>
            <w:vAlign w:val="bottom"/>
          </w:tcPr>
          <w:p w14:paraId="1498C714" w14:textId="77777777" w:rsidR="0081391F" w:rsidRPr="00C6116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4419FCB1" w14:textId="68F8F0B1" w:rsidR="0081391F" w:rsidRPr="00C61160" w:rsidRDefault="00BC2300" w:rsidP="00A00FA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494,605</w:t>
            </w:r>
          </w:p>
        </w:tc>
      </w:tr>
      <w:tr w:rsidR="008E24F3" w:rsidRPr="00C61160" w14:paraId="2D5450B5" w14:textId="77777777" w:rsidTr="00783F28">
        <w:trPr>
          <w:cantSplit/>
          <w:trHeight w:val="255"/>
        </w:trPr>
        <w:tc>
          <w:tcPr>
            <w:tcW w:w="4134" w:type="dxa"/>
          </w:tcPr>
          <w:p w14:paraId="2EEA4A93" w14:textId="77777777" w:rsidR="008E24F3" w:rsidRPr="00C61160" w:rsidRDefault="008E24F3" w:rsidP="001C309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</w:tcPr>
          <w:p w14:paraId="6D3BC004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84258C2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1453D555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F2BE2F6" w14:textId="77777777" w:rsidR="008E24F3" w:rsidRPr="00C61160" w:rsidRDefault="008E24F3" w:rsidP="001C3096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01AEE358" w14:textId="77777777" w:rsidR="008E24F3" w:rsidRPr="00C61160" w:rsidRDefault="008E24F3" w:rsidP="001C309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F02C0" w:rsidRPr="00C61160" w14:paraId="178B620E" w14:textId="77777777" w:rsidTr="00783F28">
        <w:trPr>
          <w:cantSplit/>
        </w:trPr>
        <w:tc>
          <w:tcPr>
            <w:tcW w:w="4134" w:type="dxa"/>
          </w:tcPr>
          <w:p w14:paraId="77C57292" w14:textId="25ADFBCD" w:rsidR="004F02C0" w:rsidRPr="00C61160" w:rsidRDefault="004F02C0" w:rsidP="001C3096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850" w:type="dxa"/>
          </w:tcPr>
          <w:p w14:paraId="6CC942B2" w14:textId="77777777" w:rsidR="004F02C0" w:rsidRPr="00C61160" w:rsidRDefault="004F02C0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010AA05" w14:textId="77777777" w:rsidR="004F02C0" w:rsidRPr="00C61160" w:rsidRDefault="004F02C0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1A571EF7" w14:textId="77777777" w:rsidR="004F02C0" w:rsidRPr="00C61160" w:rsidRDefault="004F02C0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B4BB676" w14:textId="77777777" w:rsidR="004F02C0" w:rsidRPr="00C61160" w:rsidRDefault="004F02C0" w:rsidP="001C3096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42A38E00" w14:textId="77777777" w:rsidR="004F02C0" w:rsidRPr="00C61160" w:rsidRDefault="004F02C0" w:rsidP="001C309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7DE3660D" w14:textId="77777777" w:rsidTr="00783F28">
        <w:trPr>
          <w:cantSplit/>
        </w:trPr>
        <w:tc>
          <w:tcPr>
            <w:tcW w:w="4134" w:type="dxa"/>
          </w:tcPr>
          <w:p w14:paraId="16BF93D3" w14:textId="77777777" w:rsidR="008E24F3" w:rsidRPr="00C61160" w:rsidRDefault="008E24F3" w:rsidP="001C3096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E96B7EE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71AFABC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3111A689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D2E9E01" w14:textId="77777777" w:rsidR="008E24F3" w:rsidRPr="00C61160" w:rsidRDefault="008E24F3" w:rsidP="001C3096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</w:tcPr>
          <w:p w14:paraId="507043BC" w14:textId="77777777" w:rsidR="008E24F3" w:rsidRPr="00C61160" w:rsidRDefault="008E24F3" w:rsidP="001C309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30844309" w14:textId="77777777" w:rsidTr="00783F28">
        <w:trPr>
          <w:cantSplit/>
        </w:trPr>
        <w:tc>
          <w:tcPr>
            <w:tcW w:w="4134" w:type="dxa"/>
          </w:tcPr>
          <w:p w14:paraId="17CEEA00" w14:textId="77777777" w:rsidR="008E24F3" w:rsidRPr="00C61160" w:rsidRDefault="008E24F3" w:rsidP="001C309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7F3BD6A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5CB68D48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6256F412" w14:textId="77777777" w:rsidR="008E24F3" w:rsidRPr="00C61160" w:rsidRDefault="008E24F3" w:rsidP="001C3096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</w:rPr>
              <w:t>(2,147,681)</w:t>
            </w:r>
          </w:p>
        </w:tc>
        <w:tc>
          <w:tcPr>
            <w:tcW w:w="236" w:type="dxa"/>
            <w:vAlign w:val="bottom"/>
          </w:tcPr>
          <w:p w14:paraId="3CDE4C7A" w14:textId="77777777" w:rsidR="008E24F3" w:rsidRPr="00C61160" w:rsidRDefault="008E24F3" w:rsidP="001C3096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3728BA6A" w14:textId="77777777" w:rsidR="008E24F3" w:rsidRPr="00C61160" w:rsidRDefault="008E24F3" w:rsidP="001C309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2,336,007</w:t>
            </w:r>
          </w:p>
        </w:tc>
      </w:tr>
      <w:tr w:rsidR="008E24F3" w:rsidRPr="00C61160" w14:paraId="50391251" w14:textId="77777777" w:rsidTr="00783F28">
        <w:trPr>
          <w:cantSplit/>
          <w:trHeight w:hRule="exact" w:val="255"/>
        </w:trPr>
        <w:tc>
          <w:tcPr>
            <w:tcW w:w="4134" w:type="dxa"/>
          </w:tcPr>
          <w:p w14:paraId="5D0C7188" w14:textId="77777777" w:rsidR="008E24F3" w:rsidRPr="00C61160" w:rsidRDefault="008E24F3" w:rsidP="001C3096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416C5043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34FFCB8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bottom"/>
          </w:tcPr>
          <w:p w14:paraId="5E9F0BA3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8E6288" w14:textId="77777777" w:rsidR="008E24F3" w:rsidRPr="00C61160" w:rsidRDefault="008E24F3" w:rsidP="001C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top w:val="single" w:sz="12" w:space="0" w:color="auto"/>
            </w:tcBorders>
            <w:vAlign w:val="bottom"/>
          </w:tcPr>
          <w:p w14:paraId="6F66A79D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0BA11E53" w14:textId="77777777" w:rsidTr="00783F28">
        <w:trPr>
          <w:cantSplit/>
        </w:trPr>
        <w:tc>
          <w:tcPr>
            <w:tcW w:w="4134" w:type="dxa"/>
          </w:tcPr>
          <w:p w14:paraId="38809700" w14:textId="77777777" w:rsidR="008E24F3" w:rsidRPr="00C61160" w:rsidRDefault="008E24F3" w:rsidP="001C3096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2DB238" w14:textId="77777777" w:rsidR="008E24F3" w:rsidRPr="00C61160" w:rsidRDefault="008E24F3" w:rsidP="001C30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C1AD24E" w14:textId="77777777" w:rsidR="008E24F3" w:rsidRPr="00C61160" w:rsidRDefault="008E24F3" w:rsidP="001C30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02CA83" w14:textId="77777777" w:rsidR="008E24F3" w:rsidRPr="00C61160" w:rsidRDefault="008E24F3" w:rsidP="001C30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21FC4B4" w14:textId="77777777" w:rsidR="008E24F3" w:rsidRPr="00C61160" w:rsidRDefault="008E24F3" w:rsidP="001C3096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7CA0150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0E0B2E94" w14:textId="77777777" w:rsidTr="00783F28">
        <w:trPr>
          <w:cantSplit/>
        </w:trPr>
        <w:tc>
          <w:tcPr>
            <w:tcW w:w="4134" w:type="dxa"/>
          </w:tcPr>
          <w:p w14:paraId="3F151BD6" w14:textId="77777777" w:rsidR="008E24F3" w:rsidRPr="00C61160" w:rsidRDefault="008E24F3" w:rsidP="001C309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7D9B7BC" w14:textId="77777777" w:rsidR="008E24F3" w:rsidRPr="00C61160" w:rsidRDefault="008E24F3" w:rsidP="001C309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666A7CB7" w14:textId="77777777" w:rsidR="008E24F3" w:rsidRPr="00C61160" w:rsidRDefault="008E24F3" w:rsidP="001C309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1E3F5505" w14:textId="77777777" w:rsidR="008E24F3" w:rsidRPr="00C61160" w:rsidRDefault="008E24F3" w:rsidP="001C30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2,013,198</w:t>
            </w:r>
          </w:p>
        </w:tc>
        <w:tc>
          <w:tcPr>
            <w:tcW w:w="236" w:type="dxa"/>
            <w:vAlign w:val="bottom"/>
          </w:tcPr>
          <w:p w14:paraId="7EAD60CD" w14:textId="77777777" w:rsidR="008E24F3" w:rsidRPr="00C61160" w:rsidRDefault="008E24F3" w:rsidP="001C3096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5C679D52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(1,869,778)</w:t>
            </w:r>
          </w:p>
        </w:tc>
      </w:tr>
      <w:tr w:rsidR="008E24F3" w:rsidRPr="00C61160" w14:paraId="302A8DE9" w14:textId="77777777" w:rsidTr="00783F28">
        <w:trPr>
          <w:cantSplit/>
          <w:trHeight w:hRule="exact" w:val="255"/>
        </w:trPr>
        <w:tc>
          <w:tcPr>
            <w:tcW w:w="4134" w:type="dxa"/>
          </w:tcPr>
          <w:p w14:paraId="5E06AACC" w14:textId="77777777" w:rsidR="008E24F3" w:rsidRPr="00C61160" w:rsidRDefault="008E24F3" w:rsidP="001C3096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0D33571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1B60805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bottom"/>
          </w:tcPr>
          <w:p w14:paraId="3F5E64BC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34B4DA1" w14:textId="77777777" w:rsidR="008E24F3" w:rsidRPr="00C61160" w:rsidRDefault="008E24F3" w:rsidP="001C3096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top w:val="single" w:sz="12" w:space="0" w:color="auto"/>
            </w:tcBorders>
            <w:vAlign w:val="bottom"/>
          </w:tcPr>
          <w:p w14:paraId="1AEDCEFD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2DEA70F3" w14:textId="77777777" w:rsidTr="00783F28">
        <w:trPr>
          <w:cantSplit/>
        </w:trPr>
        <w:tc>
          <w:tcPr>
            <w:tcW w:w="4134" w:type="dxa"/>
          </w:tcPr>
          <w:p w14:paraId="6B9300DA" w14:textId="77777777" w:rsidR="008E24F3" w:rsidRPr="00C61160" w:rsidRDefault="008E24F3" w:rsidP="001C3096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194A9E7" w14:textId="77777777" w:rsidR="008E24F3" w:rsidRPr="00C61160" w:rsidRDefault="008E24F3" w:rsidP="001C309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F46BC63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7B60805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D5E75E4" w14:textId="77777777" w:rsidR="008E24F3" w:rsidRPr="00C61160" w:rsidRDefault="008E24F3" w:rsidP="001C3096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BDD9001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E24F3" w:rsidRPr="00C61160" w14:paraId="6E3DB729" w14:textId="77777777" w:rsidTr="00783F28">
        <w:trPr>
          <w:cantSplit/>
        </w:trPr>
        <w:tc>
          <w:tcPr>
            <w:tcW w:w="4134" w:type="dxa"/>
          </w:tcPr>
          <w:p w14:paraId="15FBD40D" w14:textId="77777777" w:rsidR="008E24F3" w:rsidRPr="00C61160" w:rsidRDefault="008E24F3" w:rsidP="001C309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902ABEB" w14:textId="77777777" w:rsidR="008E24F3" w:rsidRPr="00C61160" w:rsidRDefault="008E24F3" w:rsidP="001C3096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768A5539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bottom"/>
          </w:tcPr>
          <w:p w14:paraId="33F4597A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</w:rPr>
              <w:t>(362,310)</w:t>
            </w:r>
          </w:p>
        </w:tc>
        <w:tc>
          <w:tcPr>
            <w:tcW w:w="236" w:type="dxa"/>
            <w:vAlign w:val="bottom"/>
          </w:tcPr>
          <w:p w14:paraId="40197B35" w14:textId="77777777" w:rsidR="008E24F3" w:rsidRPr="00C61160" w:rsidRDefault="008E24F3" w:rsidP="001C3096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2" w:type="dxa"/>
            <w:tcBorders>
              <w:bottom w:val="single" w:sz="12" w:space="0" w:color="auto"/>
            </w:tcBorders>
            <w:vAlign w:val="bottom"/>
          </w:tcPr>
          <w:p w14:paraId="2C986A96" w14:textId="77777777" w:rsidR="008E24F3" w:rsidRPr="00C61160" w:rsidRDefault="008E24F3" w:rsidP="001C3096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375,684</w:t>
            </w:r>
          </w:p>
        </w:tc>
      </w:tr>
    </w:tbl>
    <w:p w14:paraId="187CAFDC" w14:textId="77777777" w:rsidR="008E24F3" w:rsidRDefault="008E24F3" w:rsidP="00EA2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4"/>
          <w:szCs w:val="14"/>
          <w:lang w:val="en-GB"/>
        </w:rPr>
      </w:pPr>
    </w:p>
    <w:p w14:paraId="1D161F3C" w14:textId="77777777" w:rsidR="008E24F3" w:rsidRDefault="008E24F3" w:rsidP="00EA2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73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44"/>
        <w:gridCol w:w="850"/>
        <w:gridCol w:w="269"/>
        <w:gridCol w:w="1624"/>
        <w:gridCol w:w="239"/>
        <w:gridCol w:w="1609"/>
      </w:tblGrid>
      <w:tr w:rsidR="00E92449" w:rsidRPr="00C61160" w14:paraId="64B4DC6F" w14:textId="77777777" w:rsidTr="00783F28">
        <w:trPr>
          <w:cantSplit/>
          <w:trHeight w:val="74"/>
          <w:tblHeader/>
        </w:trPr>
        <w:tc>
          <w:tcPr>
            <w:tcW w:w="4144" w:type="dxa"/>
          </w:tcPr>
          <w:p w14:paraId="64B4DC6B" w14:textId="77777777" w:rsidR="00E92449" w:rsidRPr="00C61160" w:rsidRDefault="00E92449" w:rsidP="005073AD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02624100" w14:textId="7F7B2028" w:rsidR="00E92449" w:rsidRPr="00C61160" w:rsidRDefault="00E92449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58E356DC" w14:textId="77777777" w:rsidR="00E92449" w:rsidRPr="00C61160" w:rsidRDefault="00E92449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14:paraId="64B4DC6E" w14:textId="4E31E898" w:rsidR="00E92449" w:rsidRPr="00C61160" w:rsidRDefault="00E92449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391F" w:rsidRPr="00C61160" w14:paraId="058E0724" w14:textId="77777777" w:rsidTr="00783F28">
        <w:trPr>
          <w:cantSplit/>
          <w:tblHeader/>
        </w:trPr>
        <w:tc>
          <w:tcPr>
            <w:tcW w:w="4144" w:type="dxa"/>
          </w:tcPr>
          <w:p w14:paraId="58802A9D" w14:textId="77777777" w:rsidR="0081391F" w:rsidRPr="00C61160" w:rsidRDefault="0081391F" w:rsidP="005073AD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7EFA1D3" w14:textId="77777777" w:rsidR="0081391F" w:rsidRPr="00C61160" w:rsidRDefault="0081391F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F1FFEDB" w14:textId="77777777" w:rsidR="0081391F" w:rsidRPr="00C61160" w:rsidRDefault="0081391F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72" w:type="dxa"/>
            <w:gridSpan w:val="3"/>
            <w:tcBorders>
              <w:bottom w:val="single" w:sz="4" w:space="0" w:color="auto"/>
            </w:tcBorders>
          </w:tcPr>
          <w:p w14:paraId="19810448" w14:textId="2CF4FA9F" w:rsidR="0081391F" w:rsidRPr="00C61160" w:rsidRDefault="00D1181A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เงินเฉพาะบริษัท</w:t>
            </w:r>
          </w:p>
        </w:tc>
      </w:tr>
      <w:tr w:rsidR="00E92449" w:rsidRPr="00C61160" w14:paraId="04A100E2" w14:textId="77777777" w:rsidTr="0011233D">
        <w:trPr>
          <w:cantSplit/>
          <w:tblHeader/>
        </w:trPr>
        <w:tc>
          <w:tcPr>
            <w:tcW w:w="4144" w:type="dxa"/>
          </w:tcPr>
          <w:p w14:paraId="78B51C62" w14:textId="77777777" w:rsidR="00E92449" w:rsidRPr="00C61160" w:rsidRDefault="00E92449" w:rsidP="00E92449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0ED4C2" w14:textId="43667CAA" w:rsidR="00E92449" w:rsidRPr="00C61160" w:rsidRDefault="00E92449" w:rsidP="00E9244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269" w:type="dxa"/>
          </w:tcPr>
          <w:p w14:paraId="6F050BBD" w14:textId="77777777" w:rsidR="00E92449" w:rsidRPr="00C61160" w:rsidRDefault="00E92449" w:rsidP="00E9244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2FA035C4" w14:textId="4DC9672A" w:rsidR="00E92449" w:rsidRPr="00C61160" w:rsidRDefault="00E92449" w:rsidP="00E9244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3B6D75" w14:textId="77777777" w:rsidR="00E92449" w:rsidRPr="00C61160" w:rsidRDefault="00E92449" w:rsidP="00E9244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DF64" w14:textId="42879531" w:rsidR="00E92449" w:rsidRPr="00C61160" w:rsidRDefault="00E92449" w:rsidP="00E9244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ลดลง</w:t>
            </w:r>
          </w:p>
        </w:tc>
      </w:tr>
      <w:tr w:rsidR="00E92449" w:rsidRPr="00C61160" w14:paraId="38868326" w14:textId="77777777" w:rsidTr="0011233D">
        <w:trPr>
          <w:cantSplit/>
          <w:trHeight w:val="255"/>
          <w:tblHeader/>
        </w:trPr>
        <w:tc>
          <w:tcPr>
            <w:tcW w:w="4144" w:type="dxa"/>
          </w:tcPr>
          <w:p w14:paraId="14C5CE61" w14:textId="474CC207" w:rsidR="00290D4C" w:rsidRPr="00C61160" w:rsidRDefault="00290D4C" w:rsidP="00E92449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8B2227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0BA9ED84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1098F0A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36C11AF2" w14:textId="77777777" w:rsidR="00E92449" w:rsidRPr="00C6116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2933851D" w14:textId="77777777" w:rsidR="00E92449" w:rsidRPr="00C6116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2449" w:rsidRPr="00C61160" w14:paraId="64B4DC74" w14:textId="77777777" w:rsidTr="0011233D">
        <w:trPr>
          <w:cantSplit/>
        </w:trPr>
        <w:tc>
          <w:tcPr>
            <w:tcW w:w="4144" w:type="dxa"/>
          </w:tcPr>
          <w:p w14:paraId="64B4DC70" w14:textId="3F297E69" w:rsidR="00E92449" w:rsidRPr="00C61160" w:rsidRDefault="00E92449" w:rsidP="00E92449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="008E24F3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  <w:t>7</w:t>
            </w:r>
          </w:p>
        </w:tc>
        <w:tc>
          <w:tcPr>
            <w:tcW w:w="850" w:type="dxa"/>
          </w:tcPr>
          <w:p w14:paraId="181D76DD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0034890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64B4DC71" w14:textId="14F4022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64B4DC72" w14:textId="77777777" w:rsidR="00E92449" w:rsidRPr="00C6116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64B4DC73" w14:textId="77777777" w:rsidR="00E92449" w:rsidRPr="00C6116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2449" w:rsidRPr="00C61160" w14:paraId="64B4DC79" w14:textId="77777777" w:rsidTr="0011233D">
        <w:trPr>
          <w:cantSplit/>
        </w:trPr>
        <w:tc>
          <w:tcPr>
            <w:tcW w:w="4144" w:type="dxa"/>
          </w:tcPr>
          <w:p w14:paraId="64B4DC75" w14:textId="77777777" w:rsidR="00E92449" w:rsidRPr="00C61160" w:rsidRDefault="00E92449" w:rsidP="00E92449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76DFF2A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53ECC6AF" w14:textId="77777777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64B4DC76" w14:textId="3848979A" w:rsidR="00E92449" w:rsidRPr="00C6116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64B4DC77" w14:textId="77777777" w:rsidR="00E92449" w:rsidRPr="00C6116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64B4DC78" w14:textId="77777777" w:rsidR="00E92449" w:rsidRPr="00C6116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4B4DC7E" w14:textId="77777777" w:rsidTr="0011233D">
        <w:trPr>
          <w:cantSplit/>
        </w:trPr>
        <w:tc>
          <w:tcPr>
            <w:tcW w:w="4144" w:type="dxa"/>
          </w:tcPr>
          <w:p w14:paraId="64B4DC7A" w14:textId="12FE8274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16F42B4" w14:textId="7CB9FF85" w:rsidR="00BC2300" w:rsidRPr="00C61160" w:rsidRDefault="005C2EC2" w:rsidP="00BC2300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9" w:type="dxa"/>
          </w:tcPr>
          <w:p w14:paraId="05758B78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64B4DC7B" w14:textId="07231CA2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(2,292,968)</w:t>
            </w:r>
          </w:p>
        </w:tc>
        <w:tc>
          <w:tcPr>
            <w:tcW w:w="239" w:type="dxa"/>
            <w:vAlign w:val="bottom"/>
          </w:tcPr>
          <w:p w14:paraId="64B4DC7C" w14:textId="77777777" w:rsidR="00BC2300" w:rsidRPr="00C61160" w:rsidRDefault="00BC2300" w:rsidP="00BC2300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64B4DC7D" w14:textId="690E1850" w:rsidR="00BC2300" w:rsidRPr="00C61160" w:rsidRDefault="00BC2300" w:rsidP="00BC2300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2,488,334</w:t>
            </w:r>
          </w:p>
        </w:tc>
      </w:tr>
      <w:tr w:rsidR="00BC2300" w:rsidRPr="00C61160" w14:paraId="24995828" w14:textId="77777777" w:rsidTr="0011233D">
        <w:trPr>
          <w:cantSplit/>
          <w:trHeight w:val="44"/>
        </w:trPr>
        <w:tc>
          <w:tcPr>
            <w:tcW w:w="4144" w:type="dxa"/>
          </w:tcPr>
          <w:p w14:paraId="3054D978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42279514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A16807E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tcBorders>
              <w:top w:val="single" w:sz="12" w:space="0" w:color="auto"/>
            </w:tcBorders>
            <w:vAlign w:val="bottom"/>
          </w:tcPr>
          <w:p w14:paraId="038EFADC" w14:textId="2E1BC30C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1F3A6E31" w14:textId="77777777" w:rsidR="00BC2300" w:rsidRPr="00C61160" w:rsidRDefault="00BC2300" w:rsidP="00BC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top w:val="single" w:sz="12" w:space="0" w:color="auto"/>
            </w:tcBorders>
            <w:vAlign w:val="bottom"/>
          </w:tcPr>
          <w:p w14:paraId="1FA1FDFB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4B4DC88" w14:textId="77777777" w:rsidTr="0011233D">
        <w:trPr>
          <w:cantSplit/>
        </w:trPr>
        <w:tc>
          <w:tcPr>
            <w:tcW w:w="4144" w:type="dxa"/>
          </w:tcPr>
          <w:p w14:paraId="64B4DC84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F60B6A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6121E25A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64B4DC85" w14:textId="709A0E42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64B4DC86" w14:textId="77777777" w:rsidR="00BC2300" w:rsidRPr="00C61160" w:rsidRDefault="00BC2300" w:rsidP="00BC230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64B4DC87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4B4DC8D" w14:textId="77777777" w:rsidTr="0011233D">
        <w:trPr>
          <w:cantSplit/>
        </w:trPr>
        <w:tc>
          <w:tcPr>
            <w:tcW w:w="4144" w:type="dxa"/>
          </w:tcPr>
          <w:p w14:paraId="64B4DC89" w14:textId="541A9435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54F04AC" w14:textId="068C85FC" w:rsidR="00BC2300" w:rsidRPr="00C61160" w:rsidRDefault="005C2EC2" w:rsidP="00BC230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9" w:type="dxa"/>
          </w:tcPr>
          <w:p w14:paraId="0CFAD91E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64B4DC8A" w14:textId="5CC7AE5F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2,315,508</w:t>
            </w:r>
          </w:p>
        </w:tc>
        <w:tc>
          <w:tcPr>
            <w:tcW w:w="239" w:type="dxa"/>
            <w:vAlign w:val="bottom"/>
          </w:tcPr>
          <w:p w14:paraId="64B4DC8B" w14:textId="77777777" w:rsidR="00BC2300" w:rsidRPr="00C61160" w:rsidRDefault="00BC2300" w:rsidP="00BC230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64B4DC8C" w14:textId="73794F45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(2,147,502)</w:t>
            </w:r>
          </w:p>
        </w:tc>
      </w:tr>
      <w:tr w:rsidR="00BC2300" w:rsidRPr="00C61160" w14:paraId="64B4DC92" w14:textId="77777777" w:rsidTr="0011233D">
        <w:trPr>
          <w:cantSplit/>
          <w:trHeight w:hRule="exact" w:val="255"/>
        </w:trPr>
        <w:tc>
          <w:tcPr>
            <w:tcW w:w="4144" w:type="dxa"/>
          </w:tcPr>
          <w:p w14:paraId="64B4DC8E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bookmarkStart w:id="12" w:name="_Hlk33282921"/>
          </w:p>
        </w:tc>
        <w:tc>
          <w:tcPr>
            <w:tcW w:w="850" w:type="dxa"/>
          </w:tcPr>
          <w:p w14:paraId="4D49117B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49C0C4F9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tcBorders>
              <w:top w:val="single" w:sz="12" w:space="0" w:color="auto"/>
            </w:tcBorders>
            <w:vAlign w:val="bottom"/>
          </w:tcPr>
          <w:p w14:paraId="64B4DC8F" w14:textId="0E98549F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64B4DC90" w14:textId="77777777" w:rsidR="00BC2300" w:rsidRPr="00C61160" w:rsidRDefault="00BC2300" w:rsidP="00BC230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top w:val="single" w:sz="12" w:space="0" w:color="auto"/>
            </w:tcBorders>
            <w:vAlign w:val="bottom"/>
          </w:tcPr>
          <w:p w14:paraId="64B4DC91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bookmarkEnd w:id="12"/>
      <w:tr w:rsidR="00BC2300" w:rsidRPr="00C61160" w14:paraId="64B4DC97" w14:textId="77777777" w:rsidTr="0011233D">
        <w:trPr>
          <w:cantSplit/>
        </w:trPr>
        <w:tc>
          <w:tcPr>
            <w:tcW w:w="4144" w:type="dxa"/>
          </w:tcPr>
          <w:p w14:paraId="64B4DC93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226104A" w14:textId="25A93A4D" w:rsidR="00BC2300" w:rsidRPr="00C61160" w:rsidRDefault="00BC2300" w:rsidP="00BC230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9C51570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64B4DC94" w14:textId="338863CC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64B4DC95" w14:textId="77777777" w:rsidR="00BC2300" w:rsidRPr="00C61160" w:rsidRDefault="00BC2300" w:rsidP="00BC230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64B4DC96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4B4DC9C" w14:textId="77777777" w:rsidTr="0011233D">
        <w:trPr>
          <w:cantSplit/>
        </w:trPr>
        <w:tc>
          <w:tcPr>
            <w:tcW w:w="4144" w:type="dxa"/>
          </w:tcPr>
          <w:p w14:paraId="64B4DC98" w14:textId="38CE9B8A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55DE9672" w14:textId="57FCC0FA" w:rsidR="00BC2300" w:rsidRPr="00C61160" w:rsidRDefault="005C2EC2" w:rsidP="00BC230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" w:type="dxa"/>
          </w:tcPr>
          <w:p w14:paraId="5D9931B5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64B4DC99" w14:textId="0FE30554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(474,693)</w:t>
            </w:r>
          </w:p>
        </w:tc>
        <w:tc>
          <w:tcPr>
            <w:tcW w:w="239" w:type="dxa"/>
            <w:vAlign w:val="bottom"/>
          </w:tcPr>
          <w:p w14:paraId="64B4DC9A" w14:textId="77777777" w:rsidR="00BC2300" w:rsidRPr="00C61160" w:rsidRDefault="00BC2300" w:rsidP="00BC230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64B4DC9B" w14:textId="1350135A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494,605</w:t>
            </w:r>
          </w:p>
        </w:tc>
      </w:tr>
      <w:tr w:rsidR="00BC2300" w:rsidRPr="00C61160" w14:paraId="6F349F53" w14:textId="77777777" w:rsidTr="00783F28">
        <w:trPr>
          <w:cantSplit/>
          <w:trHeight w:val="44"/>
        </w:trPr>
        <w:tc>
          <w:tcPr>
            <w:tcW w:w="4144" w:type="dxa"/>
          </w:tcPr>
          <w:p w14:paraId="63839BCF" w14:textId="77777777" w:rsidR="00AF2240" w:rsidRPr="00C61160" w:rsidRDefault="00AF2240" w:rsidP="00BC2300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AFD4AA9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22615E6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72" w:type="dxa"/>
            <w:gridSpan w:val="3"/>
          </w:tcPr>
          <w:p w14:paraId="3A2316F6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74C8" w:rsidRPr="00C61160" w14:paraId="59FB195E" w14:textId="77777777" w:rsidTr="00783F28">
        <w:trPr>
          <w:cantSplit/>
          <w:trHeight w:val="44"/>
        </w:trPr>
        <w:tc>
          <w:tcPr>
            <w:tcW w:w="4144" w:type="dxa"/>
          </w:tcPr>
          <w:p w14:paraId="6647C66D" w14:textId="77777777" w:rsidR="006B74C8" w:rsidRPr="00C61160" w:rsidRDefault="006B74C8" w:rsidP="00BC2300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6A942D2B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5195C833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72" w:type="dxa"/>
            <w:gridSpan w:val="3"/>
          </w:tcPr>
          <w:p w14:paraId="7A2E36D9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74C8" w:rsidRPr="00C61160" w14:paraId="147B76EE" w14:textId="77777777" w:rsidTr="00783F28">
        <w:trPr>
          <w:cantSplit/>
          <w:trHeight w:val="44"/>
        </w:trPr>
        <w:tc>
          <w:tcPr>
            <w:tcW w:w="4144" w:type="dxa"/>
          </w:tcPr>
          <w:p w14:paraId="380AA4D2" w14:textId="77777777" w:rsidR="006B74C8" w:rsidRPr="00C61160" w:rsidRDefault="006B74C8" w:rsidP="00BC2300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0B61EDC6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46EB8478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72" w:type="dxa"/>
            <w:gridSpan w:val="3"/>
          </w:tcPr>
          <w:p w14:paraId="5445CAA1" w14:textId="77777777" w:rsidR="006B74C8" w:rsidRPr="00C61160" w:rsidRDefault="006B74C8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059F2898" w14:textId="77777777" w:rsidTr="0011233D">
        <w:trPr>
          <w:cantSplit/>
        </w:trPr>
        <w:tc>
          <w:tcPr>
            <w:tcW w:w="4144" w:type="dxa"/>
          </w:tcPr>
          <w:p w14:paraId="001724E4" w14:textId="6EED9CF9" w:rsidR="00BC2300" w:rsidRPr="00C61160" w:rsidRDefault="00BC2300" w:rsidP="00BC230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  <w:t>6</w:t>
            </w:r>
          </w:p>
        </w:tc>
        <w:tc>
          <w:tcPr>
            <w:tcW w:w="850" w:type="dxa"/>
          </w:tcPr>
          <w:p w14:paraId="12EEFF1F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5BDF5E4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38F2B14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76745A48" w14:textId="77777777" w:rsidR="00BC2300" w:rsidRPr="00C61160" w:rsidRDefault="00BC2300" w:rsidP="00BC2300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68B868F3" w14:textId="77777777" w:rsidR="00BC2300" w:rsidRPr="00C61160" w:rsidRDefault="00BC2300" w:rsidP="00BC2300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1B476669" w14:textId="77777777" w:rsidTr="0011233D">
        <w:trPr>
          <w:cantSplit/>
        </w:trPr>
        <w:tc>
          <w:tcPr>
            <w:tcW w:w="4144" w:type="dxa"/>
          </w:tcPr>
          <w:p w14:paraId="45E4FB6D" w14:textId="77777777" w:rsidR="00BC2300" w:rsidRPr="00C61160" w:rsidRDefault="00BC2300" w:rsidP="00BC2300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7C8E64E1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DC0F53C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6E8CF568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30AF854D" w14:textId="77777777" w:rsidR="00BC2300" w:rsidRPr="00C61160" w:rsidRDefault="00BC2300" w:rsidP="00BC2300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</w:tcPr>
          <w:p w14:paraId="5899B1D0" w14:textId="77777777" w:rsidR="00BC2300" w:rsidRPr="00C61160" w:rsidRDefault="00BC2300" w:rsidP="00BC2300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4B1F2B39" w14:textId="77777777" w:rsidTr="0011233D">
        <w:trPr>
          <w:cantSplit/>
        </w:trPr>
        <w:tc>
          <w:tcPr>
            <w:tcW w:w="4144" w:type="dxa"/>
          </w:tcPr>
          <w:p w14:paraId="69F3BB8D" w14:textId="7C6D0304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466EF5C0" w14:textId="2CDA672D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9" w:type="dxa"/>
          </w:tcPr>
          <w:p w14:paraId="29D6A550" w14:textId="77777777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2A90AA62" w14:textId="51B4E9EF" w:rsidR="00BC2300" w:rsidRPr="00C61160" w:rsidRDefault="00BC2300" w:rsidP="00BC2300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</w:rPr>
              <w:t>(2,147,681)</w:t>
            </w:r>
          </w:p>
        </w:tc>
        <w:tc>
          <w:tcPr>
            <w:tcW w:w="239" w:type="dxa"/>
            <w:vAlign w:val="bottom"/>
          </w:tcPr>
          <w:p w14:paraId="0AE52D8C" w14:textId="77777777" w:rsidR="00BC2300" w:rsidRPr="00C61160" w:rsidRDefault="00BC2300" w:rsidP="00BC2300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15111354" w14:textId="247F65B2" w:rsidR="00BC2300" w:rsidRPr="00C61160" w:rsidRDefault="00BC2300" w:rsidP="00BC2300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2,336,007</w:t>
            </w:r>
          </w:p>
        </w:tc>
      </w:tr>
      <w:tr w:rsidR="00BC2300" w:rsidRPr="00C61160" w14:paraId="197644D1" w14:textId="77777777" w:rsidTr="0011233D">
        <w:trPr>
          <w:cantSplit/>
          <w:trHeight w:val="283"/>
        </w:trPr>
        <w:tc>
          <w:tcPr>
            <w:tcW w:w="4144" w:type="dxa"/>
          </w:tcPr>
          <w:p w14:paraId="05C9FBE8" w14:textId="77777777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30D1B0B9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7580F2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12" w:space="0" w:color="auto"/>
            </w:tcBorders>
            <w:vAlign w:val="bottom"/>
          </w:tcPr>
          <w:p w14:paraId="71E0B8A6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518B882" w14:textId="77777777" w:rsidR="00BC2300" w:rsidRPr="00C61160" w:rsidRDefault="00BC2300" w:rsidP="00BC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12" w:space="0" w:color="auto"/>
            </w:tcBorders>
            <w:vAlign w:val="bottom"/>
          </w:tcPr>
          <w:p w14:paraId="306B24F9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2300" w:rsidRPr="00C61160" w14:paraId="20DA1FF6" w14:textId="77777777" w:rsidTr="0011233D">
        <w:trPr>
          <w:cantSplit/>
        </w:trPr>
        <w:tc>
          <w:tcPr>
            <w:tcW w:w="4144" w:type="dxa"/>
          </w:tcPr>
          <w:p w14:paraId="2342CD61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54CDBD35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3E07238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048AB1A1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57CD1486" w14:textId="77777777" w:rsidR="00BC2300" w:rsidRPr="00C61160" w:rsidRDefault="00BC2300" w:rsidP="00BC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71994ADE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4386ED41" w14:textId="77777777" w:rsidTr="0011233D">
        <w:trPr>
          <w:cantSplit/>
        </w:trPr>
        <w:tc>
          <w:tcPr>
            <w:tcW w:w="4144" w:type="dxa"/>
          </w:tcPr>
          <w:p w14:paraId="6B08D6D6" w14:textId="77777777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4D26D1F8" w14:textId="466D1868" w:rsidR="00BC2300" w:rsidRPr="00C61160" w:rsidRDefault="00BC2300" w:rsidP="00BC230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9" w:type="dxa"/>
          </w:tcPr>
          <w:p w14:paraId="6551E53E" w14:textId="77777777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11D466AD" w14:textId="624E3734" w:rsidR="00BC2300" w:rsidRPr="00C61160" w:rsidRDefault="00BC2300" w:rsidP="00BC23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2,013,198</w:t>
            </w:r>
          </w:p>
        </w:tc>
        <w:tc>
          <w:tcPr>
            <w:tcW w:w="239" w:type="dxa"/>
            <w:vAlign w:val="bottom"/>
          </w:tcPr>
          <w:p w14:paraId="1C73A496" w14:textId="77777777" w:rsidR="00BC2300" w:rsidRPr="00C61160" w:rsidRDefault="00BC2300" w:rsidP="00C16D92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1B7DC8A4" w14:textId="6DA8B588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(1,869,778)</w:t>
            </w:r>
          </w:p>
        </w:tc>
      </w:tr>
      <w:tr w:rsidR="00BC2300" w:rsidRPr="00C61160" w14:paraId="31954F4B" w14:textId="77777777" w:rsidTr="0011233D">
        <w:trPr>
          <w:cantSplit/>
          <w:trHeight w:hRule="exact" w:val="255"/>
        </w:trPr>
        <w:tc>
          <w:tcPr>
            <w:tcW w:w="4144" w:type="dxa"/>
          </w:tcPr>
          <w:p w14:paraId="2A48C0DD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41BA77D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73F55201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tcBorders>
              <w:top w:val="single" w:sz="12" w:space="0" w:color="auto"/>
            </w:tcBorders>
            <w:vAlign w:val="bottom"/>
          </w:tcPr>
          <w:p w14:paraId="2557EA46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38C34749" w14:textId="77777777" w:rsidR="00BC2300" w:rsidRPr="00C61160" w:rsidRDefault="00BC2300" w:rsidP="00C16D92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top w:val="single" w:sz="12" w:space="0" w:color="auto"/>
            </w:tcBorders>
            <w:vAlign w:val="bottom"/>
          </w:tcPr>
          <w:p w14:paraId="36929CC7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B293144" w14:textId="77777777" w:rsidTr="0011233D">
        <w:trPr>
          <w:cantSplit/>
        </w:trPr>
        <w:tc>
          <w:tcPr>
            <w:tcW w:w="4144" w:type="dxa"/>
          </w:tcPr>
          <w:p w14:paraId="480FB149" w14:textId="77777777" w:rsidR="00BC2300" w:rsidRPr="00C61160" w:rsidRDefault="00BC2300" w:rsidP="00BC2300">
            <w:pPr>
              <w:ind w:left="234" w:hanging="23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1D110A79" w14:textId="77777777" w:rsidR="00BC2300" w:rsidRPr="00C61160" w:rsidRDefault="00BC2300" w:rsidP="00BC230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31CB8C57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68D3AAE9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1B50AD86" w14:textId="77777777" w:rsidR="00BC2300" w:rsidRPr="00C61160" w:rsidRDefault="00BC2300" w:rsidP="00C16D92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011DB158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2300" w:rsidRPr="00C61160" w14:paraId="6B73E5D0" w14:textId="77777777" w:rsidTr="0011233D">
        <w:trPr>
          <w:cantSplit/>
        </w:trPr>
        <w:tc>
          <w:tcPr>
            <w:tcW w:w="4144" w:type="dxa"/>
          </w:tcPr>
          <w:p w14:paraId="2653F5AB" w14:textId="77777777" w:rsidR="00BC2300" w:rsidRPr="00C61160" w:rsidRDefault="00BC2300" w:rsidP="00BC2300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E0458CA" w14:textId="7C4914F8" w:rsidR="00BC2300" w:rsidRPr="00C61160" w:rsidRDefault="00BC2300" w:rsidP="00BC230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C611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" w:type="dxa"/>
          </w:tcPr>
          <w:p w14:paraId="07CF3C04" w14:textId="77777777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bottom w:val="single" w:sz="12" w:space="0" w:color="auto"/>
            </w:tcBorders>
            <w:vAlign w:val="bottom"/>
          </w:tcPr>
          <w:p w14:paraId="343E1808" w14:textId="1AB663F5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</w:rPr>
              <w:t>(362,310)</w:t>
            </w:r>
          </w:p>
        </w:tc>
        <w:tc>
          <w:tcPr>
            <w:tcW w:w="239" w:type="dxa"/>
            <w:vAlign w:val="bottom"/>
          </w:tcPr>
          <w:p w14:paraId="4D2CB5AF" w14:textId="77777777" w:rsidR="00BC2300" w:rsidRPr="00C61160" w:rsidRDefault="00BC2300" w:rsidP="00C16D92">
            <w:pPr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9" w:type="dxa"/>
            <w:tcBorders>
              <w:bottom w:val="single" w:sz="12" w:space="0" w:color="auto"/>
            </w:tcBorders>
            <w:vAlign w:val="bottom"/>
          </w:tcPr>
          <w:p w14:paraId="4742DF0E" w14:textId="62257D34" w:rsidR="00BC2300" w:rsidRPr="00C61160" w:rsidRDefault="00BC2300" w:rsidP="00BC230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375,684</w:t>
            </w:r>
          </w:p>
        </w:tc>
      </w:tr>
    </w:tbl>
    <w:p w14:paraId="4CB4E586" w14:textId="77777777" w:rsidR="00F36A44" w:rsidRPr="00C61160" w:rsidRDefault="00F36A44" w:rsidP="00E010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C440D51" w14:textId="15589420" w:rsidR="00AF1790" w:rsidRPr="00C61160" w:rsidRDefault="009A23A7" w:rsidP="00062731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E24F3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4ECEC085" w14:textId="77777777" w:rsidR="009A23A7" w:rsidRPr="00C61160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tbl>
      <w:tblPr>
        <w:tblW w:w="871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729"/>
        <w:gridCol w:w="2407"/>
        <w:gridCol w:w="240"/>
        <w:gridCol w:w="2336"/>
      </w:tblGrid>
      <w:tr w:rsidR="00C67477" w:rsidRPr="00C61160" w14:paraId="0077447F" w14:textId="77777777" w:rsidTr="00AA6D17">
        <w:tc>
          <w:tcPr>
            <w:tcW w:w="3729" w:type="dxa"/>
          </w:tcPr>
          <w:p w14:paraId="60A869EE" w14:textId="77777777" w:rsidR="00C67477" w:rsidRPr="00C61160" w:rsidRDefault="00C67477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83" w:type="dxa"/>
            <w:gridSpan w:val="3"/>
          </w:tcPr>
          <w:p w14:paraId="35460F9F" w14:textId="2C739DF3" w:rsidR="00C67477" w:rsidRPr="00C61160" w:rsidRDefault="00C67477" w:rsidP="002C5F72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C67477" w:rsidRPr="00C61160" w14:paraId="49074AFD" w14:textId="77777777" w:rsidTr="00AA6D17">
        <w:tc>
          <w:tcPr>
            <w:tcW w:w="3729" w:type="dxa"/>
          </w:tcPr>
          <w:p w14:paraId="342556B4" w14:textId="77777777" w:rsidR="00C67477" w:rsidRPr="00C61160" w:rsidRDefault="00C67477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14:paraId="177C179A" w14:textId="15ECE131" w:rsidR="00C67477" w:rsidRPr="00C61160" w:rsidRDefault="00D1181A" w:rsidP="00E001C7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เงิน</w:t>
            </w:r>
            <w:r w:rsidR="00724A1A"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EA22B1E" w14:textId="77777777" w:rsidR="00C67477" w:rsidRPr="00C61160" w:rsidRDefault="00C67477" w:rsidP="00E001C7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CCBE7" w14:textId="65658315" w:rsidR="00C67477" w:rsidRPr="00C61160" w:rsidRDefault="00D1181A" w:rsidP="009E5A61">
            <w:pPr>
              <w:ind w:left="-87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เงินเฉพาะบริษัท</w:t>
            </w:r>
          </w:p>
        </w:tc>
      </w:tr>
      <w:tr w:rsidR="00C67477" w:rsidRPr="00C61160" w14:paraId="05059A62" w14:textId="77777777" w:rsidTr="00AA6D17">
        <w:trPr>
          <w:trHeight w:val="281"/>
        </w:trPr>
        <w:tc>
          <w:tcPr>
            <w:tcW w:w="3729" w:type="dxa"/>
          </w:tcPr>
          <w:p w14:paraId="5B94BA6C" w14:textId="77777777" w:rsidR="00C67477" w:rsidRPr="00C61160" w:rsidRDefault="00C67477" w:rsidP="0006306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62F7B1FD" w14:textId="77777777" w:rsidR="00C67477" w:rsidRPr="00C61160" w:rsidRDefault="00C67477" w:rsidP="000630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4E8499C2" w14:textId="38099722" w:rsidR="00C67477" w:rsidRPr="00C61160" w:rsidRDefault="00C67477" w:rsidP="000630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2336" w:type="dxa"/>
            <w:tcBorders>
              <w:top w:val="single" w:sz="2" w:space="0" w:color="auto"/>
            </w:tcBorders>
            <w:vAlign w:val="bottom"/>
          </w:tcPr>
          <w:p w14:paraId="3E49623D" w14:textId="5D923EEB" w:rsidR="00C67477" w:rsidRPr="00C61160" w:rsidRDefault="00C67477" w:rsidP="000630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</w:tr>
      <w:tr w:rsidR="002F396E" w:rsidRPr="00C61160" w14:paraId="138AEC7B" w14:textId="77777777" w:rsidTr="00AA6D17">
        <w:trPr>
          <w:trHeight w:val="281"/>
        </w:trPr>
        <w:tc>
          <w:tcPr>
            <w:tcW w:w="3729" w:type="dxa"/>
            <w:hideMark/>
          </w:tcPr>
          <w:p w14:paraId="7AC89127" w14:textId="77777777" w:rsidR="002F396E" w:rsidRPr="00C61160" w:rsidRDefault="002F396E" w:rsidP="002F396E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 xml:space="preserve">ภายใน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407" w:type="dxa"/>
          </w:tcPr>
          <w:p w14:paraId="10C027C2" w14:textId="635027EA" w:rsidR="002F396E" w:rsidRPr="00C61160" w:rsidRDefault="00BC2300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2,890,285</w:t>
            </w:r>
          </w:p>
        </w:tc>
        <w:tc>
          <w:tcPr>
            <w:tcW w:w="240" w:type="dxa"/>
          </w:tcPr>
          <w:p w14:paraId="06871655" w14:textId="1B7FCBF5" w:rsidR="002F396E" w:rsidRPr="00C6116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65F7C5C7" w14:textId="4F94BC85" w:rsidR="002F396E" w:rsidRPr="00C61160" w:rsidRDefault="00BC2300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2,890,285</w:t>
            </w:r>
          </w:p>
        </w:tc>
      </w:tr>
      <w:tr w:rsidR="005A5B35" w:rsidRPr="00C61160" w14:paraId="6623E4FB" w14:textId="77777777" w:rsidTr="00AA6D17">
        <w:trPr>
          <w:trHeight w:val="281"/>
        </w:trPr>
        <w:tc>
          <w:tcPr>
            <w:tcW w:w="3729" w:type="dxa"/>
            <w:hideMark/>
          </w:tcPr>
          <w:p w14:paraId="539EEDAB" w14:textId="3CC7B47C" w:rsidR="005A5B35" w:rsidRPr="00C61160" w:rsidRDefault="005A5B35" w:rsidP="005A5B3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 xml:space="preserve">ระหว่าง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2 - 3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407" w:type="dxa"/>
          </w:tcPr>
          <w:p w14:paraId="7A534FA0" w14:textId="70A4C234" w:rsidR="005A5B35" w:rsidRPr="00C61160" w:rsidRDefault="00BC7B8E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5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D3022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="005A5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D3022">
              <w:rPr>
                <w:rFonts w:ascii="Browallia New" w:hAnsi="Browallia New" w:cs="Browallia New"/>
                <w:sz w:val="28"/>
                <w:szCs w:val="28"/>
              </w:rPr>
              <w:t>472</w:t>
            </w:r>
          </w:p>
        </w:tc>
        <w:tc>
          <w:tcPr>
            <w:tcW w:w="240" w:type="dxa"/>
          </w:tcPr>
          <w:p w14:paraId="071FF284" w14:textId="72DBEE56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001BDF70" w14:textId="598D4484" w:rsidR="005A5B35" w:rsidRPr="00C61160" w:rsidRDefault="000D3022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5B35">
              <w:rPr>
                <w:rFonts w:ascii="Browallia New" w:hAnsi="Browallia New" w:cs="Browallia New"/>
                <w:sz w:val="28"/>
                <w:szCs w:val="28"/>
              </w:rPr>
              <w:t>,141,472</w:t>
            </w:r>
          </w:p>
        </w:tc>
      </w:tr>
      <w:tr w:rsidR="005A5B35" w:rsidRPr="00C61160" w14:paraId="2748E87B" w14:textId="77777777" w:rsidTr="00AA6D17">
        <w:tc>
          <w:tcPr>
            <w:tcW w:w="3729" w:type="dxa"/>
            <w:hideMark/>
          </w:tcPr>
          <w:p w14:paraId="0A145165" w14:textId="50672A11" w:rsidR="005A5B35" w:rsidRPr="00C61160" w:rsidRDefault="005A5B35" w:rsidP="005A5B3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4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ปีขึ้นไป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8956779" w14:textId="48B16831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155,405,489</w:t>
            </w:r>
          </w:p>
        </w:tc>
        <w:tc>
          <w:tcPr>
            <w:tcW w:w="240" w:type="dxa"/>
          </w:tcPr>
          <w:p w14:paraId="7EC2FD32" w14:textId="389AE023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70020B4A" w14:textId="1E2042D0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155,405,489</w:t>
            </w:r>
          </w:p>
        </w:tc>
      </w:tr>
      <w:tr w:rsidR="005A5B35" w:rsidRPr="00C61160" w14:paraId="6017AA1B" w14:textId="77777777" w:rsidTr="00AA6D17">
        <w:tc>
          <w:tcPr>
            <w:tcW w:w="3729" w:type="dxa"/>
            <w:hideMark/>
          </w:tcPr>
          <w:p w14:paraId="330B72DA" w14:textId="77777777" w:rsidR="005A5B35" w:rsidRPr="00C61160" w:rsidRDefault="005A5B35" w:rsidP="005A5B3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12" w:space="0" w:color="auto"/>
            </w:tcBorders>
          </w:tcPr>
          <w:p w14:paraId="275D0C80" w14:textId="36B8820A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C4630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</w:rPr>
              <w:t>,437,246</w:t>
            </w:r>
          </w:p>
        </w:tc>
        <w:tc>
          <w:tcPr>
            <w:tcW w:w="240" w:type="dxa"/>
          </w:tcPr>
          <w:p w14:paraId="55E70885" w14:textId="7C5A1824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AA2762" w14:textId="3A443E95" w:rsidR="005A5B35" w:rsidRPr="00C61160" w:rsidRDefault="005A5B35" w:rsidP="005A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C4630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</w:rPr>
              <w:t>,437,246</w:t>
            </w:r>
          </w:p>
        </w:tc>
      </w:tr>
    </w:tbl>
    <w:p w14:paraId="581749F1" w14:textId="77777777" w:rsidR="008E24F3" w:rsidRPr="00C61160" w:rsidRDefault="008E24F3" w:rsidP="00152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eastAsia="en-US"/>
        </w:rPr>
      </w:pPr>
    </w:p>
    <w:p w14:paraId="64B4DCDB" w14:textId="00A1815A" w:rsidR="00290CDF" w:rsidRPr="00E71FF7" w:rsidRDefault="00290CDF" w:rsidP="001C6BFE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71FF7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ภาษีเงินได้และภาษีเงินได้รอการตัดบัญชี</w:t>
      </w:r>
    </w:p>
    <w:p w14:paraId="4EEC04B4" w14:textId="77777777" w:rsidR="00DF002A" w:rsidRPr="00C61160" w:rsidRDefault="00DF002A" w:rsidP="008F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right="-22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4B4DCDC" w14:textId="2FD413FF" w:rsidR="00290CDF" w:rsidRPr="00C61160" w:rsidRDefault="00290CDF" w:rsidP="00250D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64B4DCDD" w14:textId="77777777" w:rsidR="00290CDF" w:rsidRPr="00C61160" w:rsidRDefault="00290CDF" w:rsidP="008F706A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B4DCDE" w14:textId="4E0855AB" w:rsidR="00290CDF" w:rsidRPr="00C61160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  <w:r w:rsidR="00587B11" w:rsidRPr="00C61160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รับรู้</w:t>
      </w:r>
      <w:r w:rsidR="004B1839" w:rsidRPr="00C61160">
        <w:rPr>
          <w:rFonts w:ascii="Browallia New" w:hAnsi="Browallia New" w:cs="Browallia New"/>
          <w:sz w:val="28"/>
          <w:szCs w:val="28"/>
          <w:cs/>
          <w:lang w:val="en-GB"/>
        </w:rPr>
        <w:t>ในกำไร</w:t>
      </w:r>
      <w:r w:rsidR="00B727FF" w:rsidRPr="00C6116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="004B1839" w:rsidRPr="00C61160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ประกอบด้วย</w:t>
      </w:r>
    </w:p>
    <w:p w14:paraId="64B4DCDF" w14:textId="77777777" w:rsidR="00290CDF" w:rsidRPr="00C61160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571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1350"/>
        <w:gridCol w:w="207"/>
        <w:gridCol w:w="1341"/>
        <w:gridCol w:w="207"/>
        <w:gridCol w:w="1332"/>
        <w:gridCol w:w="155"/>
        <w:gridCol w:w="1405"/>
      </w:tblGrid>
      <w:tr w:rsidR="008E24F3" w:rsidRPr="00C61160" w14:paraId="64B4DCE9" w14:textId="77777777" w:rsidTr="00CB46FF">
        <w:trPr>
          <w:cantSplit/>
        </w:trPr>
        <w:tc>
          <w:tcPr>
            <w:tcW w:w="2574" w:type="dxa"/>
          </w:tcPr>
          <w:p w14:paraId="64B4DCE5" w14:textId="77777777" w:rsidR="008E24F3" w:rsidRPr="00C61160" w:rsidRDefault="008E24F3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997" w:type="dxa"/>
            <w:gridSpan w:val="7"/>
            <w:tcBorders>
              <w:bottom w:val="single" w:sz="4" w:space="0" w:color="auto"/>
            </w:tcBorders>
          </w:tcPr>
          <w:p w14:paraId="64B4DCE8" w14:textId="14E2B551" w:rsidR="008E24F3" w:rsidRPr="00C61160" w:rsidRDefault="008E24F3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8E24F3" w:rsidRPr="00C61160" w14:paraId="5150CCB3" w14:textId="77777777" w:rsidTr="00CB46FF">
        <w:trPr>
          <w:cantSplit/>
        </w:trPr>
        <w:tc>
          <w:tcPr>
            <w:tcW w:w="2574" w:type="dxa"/>
          </w:tcPr>
          <w:p w14:paraId="5A7D4409" w14:textId="77777777" w:rsidR="008E24F3" w:rsidRPr="00C61160" w:rsidRDefault="008E24F3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49827599" w14:textId="1BA0865B" w:rsidR="008E24F3" w:rsidRPr="00C61160" w:rsidRDefault="00D1181A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เงิน</w:t>
            </w:r>
            <w:r w:rsidR="008E24F3" w:rsidRPr="00C6116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3CD61113" w14:textId="77777777" w:rsidR="008E24F3" w:rsidRPr="00C61160" w:rsidRDefault="008E24F3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A7FAE5" w14:textId="09E3EAA8" w:rsidR="008E24F3" w:rsidRPr="00C61160" w:rsidRDefault="00D1181A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เงินเฉพาะบริษัท</w:t>
            </w:r>
          </w:p>
        </w:tc>
      </w:tr>
      <w:tr w:rsidR="008E24F3" w:rsidRPr="00C61160" w14:paraId="64B4DCF2" w14:textId="77777777" w:rsidTr="00CB46FF">
        <w:trPr>
          <w:cantSplit/>
        </w:trPr>
        <w:tc>
          <w:tcPr>
            <w:tcW w:w="2574" w:type="dxa"/>
          </w:tcPr>
          <w:p w14:paraId="64B4DCEA" w14:textId="77777777" w:rsidR="008E24F3" w:rsidRPr="00C61160" w:rsidRDefault="008E24F3" w:rsidP="008E24F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18B742" w14:textId="407F26E7" w:rsidR="008E24F3" w:rsidRPr="00C61160" w:rsidRDefault="00022B7C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1DF28F4B" w14:textId="77777777" w:rsidR="008E24F3" w:rsidRPr="00C61160" w:rsidRDefault="008E24F3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A77D5E0" w14:textId="02E1C824" w:rsidR="008E24F3" w:rsidRPr="00C61160" w:rsidRDefault="008E24F3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07" w:type="dxa"/>
          </w:tcPr>
          <w:p w14:paraId="44A8F204" w14:textId="77777777" w:rsidR="008E24F3" w:rsidRPr="00C61160" w:rsidRDefault="008E24F3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4B4DCEF" w14:textId="6495EDE7" w:rsidR="008E24F3" w:rsidRPr="00C61160" w:rsidRDefault="00022B7C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55" w:type="dxa"/>
          </w:tcPr>
          <w:p w14:paraId="64B4DCF0" w14:textId="77777777" w:rsidR="008E24F3" w:rsidRPr="00C61160" w:rsidRDefault="008E24F3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4B4DCF1" w14:textId="50DCC1BB" w:rsidR="008E24F3" w:rsidRPr="00C61160" w:rsidRDefault="008E24F3" w:rsidP="008E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8E24F3" w:rsidRPr="00C61160" w14:paraId="64B4DCFB" w14:textId="77777777" w:rsidTr="00CB46FF">
        <w:trPr>
          <w:cantSplit/>
          <w:trHeight w:hRule="exact" w:val="331"/>
        </w:trPr>
        <w:tc>
          <w:tcPr>
            <w:tcW w:w="2574" w:type="dxa"/>
          </w:tcPr>
          <w:p w14:paraId="64B4DCF3" w14:textId="77777777" w:rsidR="008E24F3" w:rsidRPr="00C61160" w:rsidRDefault="008E24F3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F62C9E" w14:textId="77777777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7" w:type="dxa"/>
          </w:tcPr>
          <w:p w14:paraId="3F64782B" w14:textId="77777777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2906557" w14:textId="57C51932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7" w:type="dxa"/>
          </w:tcPr>
          <w:p w14:paraId="25AED512" w14:textId="77777777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4B4DCF8" w14:textId="282EC7AC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" w:type="dxa"/>
          </w:tcPr>
          <w:p w14:paraId="64B4DCF9" w14:textId="77777777" w:rsidR="008E24F3" w:rsidRPr="00C61160" w:rsidRDefault="008E24F3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4B4DCFA" w14:textId="77777777" w:rsidR="008E24F3" w:rsidRPr="00C61160" w:rsidRDefault="008E24F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D5BCB" w:rsidRPr="00C61160" w14:paraId="64B4DD04" w14:textId="77777777" w:rsidTr="00CB46FF">
        <w:trPr>
          <w:cantSplit/>
        </w:trPr>
        <w:tc>
          <w:tcPr>
            <w:tcW w:w="2574" w:type="dxa"/>
          </w:tcPr>
          <w:p w14:paraId="64B4DCFC" w14:textId="77777777" w:rsidR="003D5BCB" w:rsidRPr="00C61160" w:rsidRDefault="003D5BCB" w:rsidP="003D5BCB">
            <w:pPr>
              <w:tabs>
                <w:tab w:val="clear" w:pos="227"/>
                <w:tab w:val="left" w:pos="90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50" w:type="dxa"/>
            <w:vAlign w:val="bottom"/>
          </w:tcPr>
          <w:p w14:paraId="05F1E13B" w14:textId="4C48EC96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19,961,967</w:t>
            </w:r>
          </w:p>
        </w:tc>
        <w:tc>
          <w:tcPr>
            <w:tcW w:w="207" w:type="dxa"/>
          </w:tcPr>
          <w:p w14:paraId="5D6A0D7E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ED27027" w14:textId="5789D2D5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18,405,927</w:t>
            </w:r>
          </w:p>
        </w:tc>
        <w:tc>
          <w:tcPr>
            <w:tcW w:w="207" w:type="dxa"/>
          </w:tcPr>
          <w:p w14:paraId="7016F5DD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64B4DD01" w14:textId="248DB0E4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19,961,967</w:t>
            </w:r>
          </w:p>
        </w:tc>
        <w:tc>
          <w:tcPr>
            <w:tcW w:w="155" w:type="dxa"/>
            <w:vAlign w:val="bottom"/>
          </w:tcPr>
          <w:p w14:paraId="64B4DD02" w14:textId="77777777" w:rsidR="003D5BCB" w:rsidRPr="00C61160" w:rsidRDefault="003D5BCB" w:rsidP="003D5BC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64B4DD03" w14:textId="4AF53E11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18,405,927</w:t>
            </w:r>
          </w:p>
        </w:tc>
      </w:tr>
      <w:tr w:rsidR="003D5BCB" w:rsidRPr="00C61160" w14:paraId="64B4DD0D" w14:textId="77777777" w:rsidTr="00CB46FF">
        <w:trPr>
          <w:cantSplit/>
          <w:trHeight w:val="74"/>
        </w:trPr>
        <w:tc>
          <w:tcPr>
            <w:tcW w:w="2574" w:type="dxa"/>
          </w:tcPr>
          <w:p w14:paraId="64B4DD05" w14:textId="77777777" w:rsidR="003D5BCB" w:rsidRPr="00C61160" w:rsidRDefault="003D5BCB" w:rsidP="003D5BCB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6D39AD" w14:textId="24A926D0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(1,716,208)</w:t>
            </w:r>
          </w:p>
        </w:tc>
        <w:tc>
          <w:tcPr>
            <w:tcW w:w="207" w:type="dxa"/>
          </w:tcPr>
          <w:p w14:paraId="3A96E9EE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4470A99" w14:textId="6470130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(4,057,853)</w:t>
            </w:r>
          </w:p>
        </w:tc>
        <w:tc>
          <w:tcPr>
            <w:tcW w:w="207" w:type="dxa"/>
          </w:tcPr>
          <w:p w14:paraId="3EF59B8F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4B4DD0A" w14:textId="5F422273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(1,716,208)</w:t>
            </w:r>
          </w:p>
        </w:tc>
        <w:tc>
          <w:tcPr>
            <w:tcW w:w="155" w:type="dxa"/>
            <w:vAlign w:val="bottom"/>
          </w:tcPr>
          <w:p w14:paraId="64B4DD0B" w14:textId="77777777" w:rsidR="003D5BCB" w:rsidRPr="00C61160" w:rsidRDefault="003D5BCB" w:rsidP="003D5BC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4B4DD0C" w14:textId="3D5AEBA4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(4,057,853)</w:t>
            </w:r>
          </w:p>
        </w:tc>
      </w:tr>
      <w:tr w:rsidR="003D5BCB" w:rsidRPr="00C61160" w14:paraId="64B4DD16" w14:textId="77777777" w:rsidTr="00CB46FF">
        <w:trPr>
          <w:cantSplit/>
        </w:trPr>
        <w:tc>
          <w:tcPr>
            <w:tcW w:w="2574" w:type="dxa"/>
          </w:tcPr>
          <w:p w14:paraId="64B4DD0E" w14:textId="77777777" w:rsidR="003D5BCB" w:rsidRPr="00C61160" w:rsidRDefault="003D5BCB" w:rsidP="003D5BCB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F182947" w14:textId="0842B7C2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18,245,759</w:t>
            </w:r>
          </w:p>
        </w:tc>
        <w:tc>
          <w:tcPr>
            <w:tcW w:w="207" w:type="dxa"/>
          </w:tcPr>
          <w:p w14:paraId="0CB4F15F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C18B18" w14:textId="13ED2BC5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14,348,074</w:t>
            </w:r>
          </w:p>
        </w:tc>
        <w:tc>
          <w:tcPr>
            <w:tcW w:w="207" w:type="dxa"/>
          </w:tcPr>
          <w:p w14:paraId="0CB1A423" w14:textId="77777777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3" w14:textId="7490173B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18,245,759</w:t>
            </w:r>
          </w:p>
        </w:tc>
        <w:tc>
          <w:tcPr>
            <w:tcW w:w="155" w:type="dxa"/>
            <w:vAlign w:val="bottom"/>
          </w:tcPr>
          <w:p w14:paraId="64B4DD14" w14:textId="77777777" w:rsidR="003D5BCB" w:rsidRPr="00C61160" w:rsidRDefault="003D5BCB" w:rsidP="003D5BC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5" w14:textId="640EC7C5" w:rsidR="003D5BCB" w:rsidRPr="00C61160" w:rsidRDefault="003D5BCB" w:rsidP="003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14,348,074</w:t>
            </w:r>
          </w:p>
        </w:tc>
      </w:tr>
    </w:tbl>
    <w:p w14:paraId="523B5421" w14:textId="53EB5B81" w:rsidR="00E00812" w:rsidRDefault="00E0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38BF6031" w14:textId="20DA1B9C" w:rsidR="00447C23" w:rsidRPr="00C61160" w:rsidRDefault="00E0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96F87F9" w14:textId="2593ACDC" w:rsidR="00603CA9" w:rsidRPr="00C61160" w:rsidRDefault="00603CA9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ภาษีเงินได้ที่รับรู้ในกำไรขาดทุนเบ็</w:t>
      </w:r>
      <w:r w:rsidR="00C66CEB" w:rsidRPr="00C61160">
        <w:rPr>
          <w:rFonts w:ascii="Browallia New" w:hAnsi="Browallia New" w:cs="Browallia New"/>
          <w:sz w:val="28"/>
          <w:szCs w:val="28"/>
          <w:cs/>
          <w:lang w:val="en-GB"/>
        </w:rPr>
        <w:t>ด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เสร็จอื่นสำหรับปีสิ้นสุดวันที่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479EF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C61160">
        <w:rPr>
          <w:rFonts w:ascii="Browallia New" w:hAnsi="Browallia New" w:cs="Browallia New"/>
          <w:sz w:val="28"/>
          <w:szCs w:val="28"/>
        </w:rPr>
        <w:t>6</w:t>
      </w:r>
      <w:r w:rsidR="009479EF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2793DF38" w14:textId="6EE732CB" w:rsidR="00F461D5" w:rsidRPr="00C61160" w:rsidRDefault="00F461D5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0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88"/>
        <w:gridCol w:w="999"/>
        <w:gridCol w:w="178"/>
        <w:gridCol w:w="959"/>
        <w:gridCol w:w="184"/>
        <w:gridCol w:w="1004"/>
        <w:gridCol w:w="189"/>
        <w:gridCol w:w="963"/>
        <w:gridCol w:w="207"/>
        <w:gridCol w:w="900"/>
        <w:gridCol w:w="180"/>
        <w:gridCol w:w="956"/>
      </w:tblGrid>
      <w:tr w:rsidR="002B2B93" w:rsidRPr="009479EF" w14:paraId="3D6467CC" w14:textId="19980651" w:rsidTr="00F450BF">
        <w:trPr>
          <w:cantSplit/>
        </w:trPr>
        <w:tc>
          <w:tcPr>
            <w:tcW w:w="1788" w:type="dxa"/>
          </w:tcPr>
          <w:p w14:paraId="42C749EF" w14:textId="77777777" w:rsidR="002B2B93" w:rsidRPr="009479EF" w:rsidRDefault="002B2B93" w:rsidP="0063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719" w:type="dxa"/>
            <w:gridSpan w:val="11"/>
            <w:tcBorders>
              <w:bottom w:val="single" w:sz="4" w:space="0" w:color="auto"/>
            </w:tcBorders>
          </w:tcPr>
          <w:p w14:paraId="78371396" w14:textId="051319CC" w:rsidR="002B2B93" w:rsidRPr="009479EF" w:rsidRDefault="002B2B93" w:rsidP="00625A4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2B93" w:rsidRPr="009479EF" w14:paraId="424E41F4" w14:textId="631CC610" w:rsidTr="00F450BF">
        <w:trPr>
          <w:cantSplit/>
        </w:trPr>
        <w:tc>
          <w:tcPr>
            <w:tcW w:w="1788" w:type="dxa"/>
          </w:tcPr>
          <w:p w14:paraId="4FEEDE4A" w14:textId="77777777" w:rsidR="002B2B93" w:rsidRPr="009479EF" w:rsidRDefault="002B2B9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719" w:type="dxa"/>
            <w:gridSpan w:val="11"/>
            <w:tcBorders>
              <w:bottom w:val="single" w:sz="4" w:space="0" w:color="auto"/>
            </w:tcBorders>
          </w:tcPr>
          <w:p w14:paraId="61E74B19" w14:textId="6DB67016" w:rsidR="002B2B93" w:rsidRPr="009479EF" w:rsidRDefault="00D1181A" w:rsidP="0062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</w:t>
            </w:r>
            <w:r w:rsidR="002B2B93"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  <w:r w:rsidR="001274E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</w:t>
            </w:r>
            <w:r w:rsidR="00881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งบการเงินเฉพาะบริษัท</w:t>
            </w:r>
          </w:p>
        </w:tc>
      </w:tr>
      <w:tr w:rsidR="002B2B93" w:rsidRPr="009479EF" w14:paraId="3D5CFECE" w14:textId="6027B78C" w:rsidTr="00F450BF">
        <w:trPr>
          <w:cantSplit/>
        </w:trPr>
        <w:tc>
          <w:tcPr>
            <w:tcW w:w="1788" w:type="dxa"/>
          </w:tcPr>
          <w:p w14:paraId="4F44FA37" w14:textId="77777777" w:rsidR="002B2B93" w:rsidRPr="009479EF" w:rsidRDefault="002B2B9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3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00240" w14:textId="3C2CA75D" w:rsidR="002B2B93" w:rsidRPr="009479EF" w:rsidRDefault="002B2B9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1284B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74D419F7" w14:textId="77777777" w:rsidR="002B2B93" w:rsidRPr="009479EF" w:rsidRDefault="002B2B9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3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B970AA" w14:textId="5C4877B7" w:rsidR="002B2B93" w:rsidRPr="009479EF" w:rsidRDefault="002B2B9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B1284B">
              <w:rPr>
                <w:rFonts w:ascii="Browallia New" w:hAnsi="Browallia New" w:cs="Browallia New"/>
                <w:sz w:val="24"/>
                <w:szCs w:val="24"/>
                <w:lang w:bidi="ar-SA"/>
              </w:rPr>
              <w:t>2566</w:t>
            </w:r>
          </w:p>
        </w:tc>
      </w:tr>
      <w:tr w:rsidR="002B2B93" w:rsidRPr="009479EF" w14:paraId="49BE6B55" w14:textId="05C83B0F" w:rsidTr="00F450BF">
        <w:trPr>
          <w:cantSplit/>
        </w:trPr>
        <w:tc>
          <w:tcPr>
            <w:tcW w:w="1788" w:type="dxa"/>
          </w:tcPr>
          <w:p w14:paraId="33A7F396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897A9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</w:t>
            </w:r>
          </w:p>
          <w:p w14:paraId="0F1F03E4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33E4FEF8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65252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3A611903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9606E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</w:t>
            </w:r>
          </w:p>
          <w:p w14:paraId="14C53BB9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9" w:type="dxa"/>
          </w:tcPr>
          <w:p w14:paraId="72AF6719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B69E4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</w:t>
            </w:r>
          </w:p>
          <w:p w14:paraId="0C31FE3F" w14:textId="4E7A3BF3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0A3E43DF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CF695" w14:textId="425AB750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8E04171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5054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</w:t>
            </w:r>
          </w:p>
          <w:p w14:paraId="6D8E62F9" w14:textId="3E117F4E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2B2B93" w:rsidRPr="009479EF" w14:paraId="3B16F538" w14:textId="36F9B012" w:rsidTr="00F450BF">
        <w:trPr>
          <w:cantSplit/>
          <w:trHeight w:hRule="exact" w:val="352"/>
        </w:trPr>
        <w:tc>
          <w:tcPr>
            <w:tcW w:w="1788" w:type="dxa"/>
          </w:tcPr>
          <w:p w14:paraId="29286A7B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E89B8EB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487C6BE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7E049C7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27B4091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7D68DC74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" w:type="dxa"/>
          </w:tcPr>
          <w:p w14:paraId="2A1D0F2D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DDC6633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348F3F44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34FA22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8BD95DE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23E4635B" w14:textId="77777777" w:rsidR="002B2B93" w:rsidRPr="009479EF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C6BFE" w:rsidRPr="009479EF" w14:paraId="197A91BB" w14:textId="4D31CDC5" w:rsidTr="00F450BF">
        <w:trPr>
          <w:cantSplit/>
        </w:trPr>
        <w:tc>
          <w:tcPr>
            <w:tcW w:w="1788" w:type="dxa"/>
          </w:tcPr>
          <w:p w14:paraId="7ACA3F08" w14:textId="7E72C315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264"/>
              <w:rPr>
                <w:rFonts w:ascii="Browallia New" w:hAnsi="Browallia New" w:cs="Browallia New"/>
                <w:sz w:val="24"/>
                <w:szCs w:val="24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ขาดทุนตามหลักคณิตศาสตร์ประกันภัย 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vAlign w:val="bottom"/>
          </w:tcPr>
          <w:p w14:paraId="3BE10001" w14:textId="2CD6BF30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178" w:type="dxa"/>
            <w:vAlign w:val="bottom"/>
          </w:tcPr>
          <w:p w14:paraId="41CA07FF" w14:textId="77777777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12" w:space="0" w:color="auto"/>
            </w:tcBorders>
            <w:vAlign w:val="bottom"/>
          </w:tcPr>
          <w:p w14:paraId="7EA18F1C" w14:textId="62F9BFBE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184" w:type="dxa"/>
            <w:vAlign w:val="bottom"/>
          </w:tcPr>
          <w:p w14:paraId="16FC1E55" w14:textId="77777777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12" w:space="0" w:color="auto"/>
            </w:tcBorders>
            <w:vAlign w:val="bottom"/>
          </w:tcPr>
          <w:p w14:paraId="612471C7" w14:textId="57B0BDDB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189" w:type="dxa"/>
          </w:tcPr>
          <w:p w14:paraId="1961B863" w14:textId="77777777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  <w:vAlign w:val="bottom"/>
          </w:tcPr>
          <w:p w14:paraId="40D4767D" w14:textId="0C54F6A0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</w:rPr>
              <w:t>(1,421,347)</w:t>
            </w:r>
          </w:p>
        </w:tc>
        <w:tc>
          <w:tcPr>
            <w:tcW w:w="207" w:type="dxa"/>
            <w:vAlign w:val="bottom"/>
          </w:tcPr>
          <w:p w14:paraId="4D3D2D40" w14:textId="77777777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bottom"/>
          </w:tcPr>
          <w:p w14:paraId="4E2F30DF" w14:textId="328604A2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</w:rPr>
              <w:t>284,270</w:t>
            </w:r>
          </w:p>
        </w:tc>
        <w:tc>
          <w:tcPr>
            <w:tcW w:w="180" w:type="dxa"/>
            <w:vAlign w:val="bottom"/>
          </w:tcPr>
          <w:p w14:paraId="2BC92D1E" w14:textId="77777777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bottom"/>
          </w:tcPr>
          <w:p w14:paraId="0AAFE3A6" w14:textId="5A6C9C25" w:rsidR="001C6BFE" w:rsidRPr="009479EF" w:rsidRDefault="001C6BFE" w:rsidP="001C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479EF">
              <w:rPr>
                <w:rFonts w:ascii="Browallia New" w:hAnsi="Browallia New" w:cs="Browallia New"/>
                <w:sz w:val="24"/>
                <w:szCs w:val="24"/>
              </w:rPr>
              <w:t>(1,137,077)</w:t>
            </w:r>
          </w:p>
        </w:tc>
      </w:tr>
    </w:tbl>
    <w:p w14:paraId="46D2C557" w14:textId="77777777" w:rsidR="002B2B93" w:rsidRPr="00C61160" w:rsidRDefault="002B2B93" w:rsidP="00E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64B4DD18" w14:textId="62A2AD6B" w:rsidR="007F5320" w:rsidRPr="00C61160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รายละเอียดของการกระทบยอดภาษีเงินได้ มีดังนี้</w:t>
      </w:r>
    </w:p>
    <w:p w14:paraId="4E297014" w14:textId="77777777" w:rsidR="00391C1B" w:rsidRPr="00C61160" w:rsidRDefault="00391C1B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09" w:type="dxa"/>
        <w:tblInd w:w="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2"/>
        <w:gridCol w:w="1350"/>
        <w:gridCol w:w="153"/>
        <w:gridCol w:w="1323"/>
        <w:gridCol w:w="189"/>
        <w:gridCol w:w="1358"/>
        <w:gridCol w:w="142"/>
        <w:gridCol w:w="1342"/>
      </w:tblGrid>
      <w:tr w:rsidR="002B2B93" w:rsidRPr="002B2B93" w14:paraId="64B4DD23" w14:textId="77777777" w:rsidTr="00216538">
        <w:trPr>
          <w:cantSplit/>
          <w:tblHeader/>
        </w:trPr>
        <w:tc>
          <w:tcPr>
            <w:tcW w:w="2652" w:type="dxa"/>
          </w:tcPr>
          <w:p w14:paraId="64B4DD1F" w14:textId="77777777" w:rsidR="002B2B93" w:rsidRPr="002B2B93" w:rsidRDefault="002B2B93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7" w:type="dxa"/>
            <w:gridSpan w:val="7"/>
            <w:tcBorders>
              <w:bottom w:val="single" w:sz="4" w:space="0" w:color="auto"/>
            </w:tcBorders>
          </w:tcPr>
          <w:p w14:paraId="64B4DD22" w14:textId="1BA06320" w:rsidR="002B2B93" w:rsidRPr="002B2B93" w:rsidRDefault="002B2B93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2B2B93" w:rsidRPr="002B2B93" w14:paraId="385D5263" w14:textId="77777777" w:rsidTr="00216538">
        <w:trPr>
          <w:cantSplit/>
          <w:tblHeader/>
        </w:trPr>
        <w:tc>
          <w:tcPr>
            <w:tcW w:w="2652" w:type="dxa"/>
          </w:tcPr>
          <w:p w14:paraId="61AB9978" w14:textId="77777777" w:rsidR="002B2B93" w:rsidRPr="002B2B93" w:rsidRDefault="002B2B93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0F2B8602" w14:textId="1FAFD967" w:rsidR="002B2B93" w:rsidRPr="002B2B93" w:rsidRDefault="00D1181A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3C0C668" w14:textId="77777777" w:rsidR="002B2B93" w:rsidRPr="002B2B93" w:rsidRDefault="002B2B93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8848CA" w14:textId="40E72DC1" w:rsidR="002B2B93" w:rsidRPr="002B2B93" w:rsidRDefault="00D1181A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2B2B93" w:rsidRPr="002B2B93" w14:paraId="64B4DD2C" w14:textId="77777777" w:rsidTr="00216538">
        <w:trPr>
          <w:cantSplit/>
          <w:tblHeader/>
        </w:trPr>
        <w:tc>
          <w:tcPr>
            <w:tcW w:w="2652" w:type="dxa"/>
          </w:tcPr>
          <w:p w14:paraId="64B4DD24" w14:textId="77777777" w:rsidR="002B2B93" w:rsidRPr="002B2B93" w:rsidRDefault="002B2B93" w:rsidP="002B2B93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5F6AA7" w14:textId="0959B3BF" w:rsidR="002B2B93" w:rsidRPr="002B2B93" w:rsidRDefault="00022B7C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6831728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8672DDA" w14:textId="22BA78D8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89" w:type="dxa"/>
          </w:tcPr>
          <w:p w14:paraId="1F784CB6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4B4DD29" w14:textId="3BC5A45E" w:rsidR="002B2B93" w:rsidRPr="002B2B93" w:rsidRDefault="00022B7C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B4DD2A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64B4DD2B" w14:textId="0174CD3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2B2B93" w:rsidRPr="002B2B93" w14:paraId="64B4DD35" w14:textId="77777777" w:rsidTr="00216538">
        <w:trPr>
          <w:cantSplit/>
          <w:trHeight w:hRule="exact" w:val="313"/>
        </w:trPr>
        <w:tc>
          <w:tcPr>
            <w:tcW w:w="2652" w:type="dxa"/>
          </w:tcPr>
          <w:p w14:paraId="64B4DD2D" w14:textId="77777777" w:rsidR="002B2B93" w:rsidRPr="002B2B93" w:rsidRDefault="002B2B93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AE011" w14:textId="77777777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</w:tcPr>
          <w:p w14:paraId="35B9E86C" w14:textId="77777777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759D501" w14:textId="5A8B86A9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" w:type="dxa"/>
          </w:tcPr>
          <w:p w14:paraId="2A7608D8" w14:textId="77777777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4B4DD32" w14:textId="4574BCA6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4B4DD33" w14:textId="77777777" w:rsidR="002B2B93" w:rsidRPr="002B2B93" w:rsidRDefault="002B2B93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4B4DD34" w14:textId="77777777" w:rsidR="002B2B93" w:rsidRPr="002B2B93" w:rsidRDefault="002B2B93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B2B93" w:rsidRPr="002B2B93" w14:paraId="64B4DD3E" w14:textId="77777777" w:rsidTr="00216538">
        <w:trPr>
          <w:cantSplit/>
        </w:trPr>
        <w:tc>
          <w:tcPr>
            <w:tcW w:w="2652" w:type="dxa"/>
          </w:tcPr>
          <w:p w14:paraId="64B4DD36" w14:textId="77777777" w:rsidR="002B2B93" w:rsidRPr="002B2B93" w:rsidRDefault="002B2B93" w:rsidP="002B2B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ท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างบัญชีก่อนภาษี</w:t>
            </w:r>
          </w:p>
        </w:tc>
        <w:tc>
          <w:tcPr>
            <w:tcW w:w="1350" w:type="dxa"/>
          </w:tcPr>
          <w:p w14:paraId="16A21092" w14:textId="13D7FCEA" w:rsidR="002B2B93" w:rsidRPr="002B2B93" w:rsidRDefault="006A0E7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59,922,906</w:t>
            </w:r>
          </w:p>
        </w:tc>
        <w:tc>
          <w:tcPr>
            <w:tcW w:w="153" w:type="dxa"/>
          </w:tcPr>
          <w:p w14:paraId="78597F9F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</w:tcPr>
          <w:p w14:paraId="39CCC59E" w14:textId="5D008775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93,591,333</w:t>
            </w:r>
          </w:p>
        </w:tc>
        <w:tc>
          <w:tcPr>
            <w:tcW w:w="189" w:type="dxa"/>
          </w:tcPr>
          <w:p w14:paraId="04E67F31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64B4DD3B" w14:textId="54408622" w:rsidR="002B2B93" w:rsidRPr="002B2B93" w:rsidRDefault="008E264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84,733,936</w:t>
            </w:r>
          </w:p>
        </w:tc>
        <w:tc>
          <w:tcPr>
            <w:tcW w:w="142" w:type="dxa"/>
            <w:vAlign w:val="bottom"/>
          </w:tcPr>
          <w:p w14:paraId="64B4DD3C" w14:textId="77777777" w:rsidR="002B2B93" w:rsidRPr="002B2B93" w:rsidRDefault="002B2B93" w:rsidP="002B2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4B4DD3D" w14:textId="276418F5" w:rsidR="002B2B93" w:rsidRPr="002B2B93" w:rsidRDefault="00022B7C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252</w:t>
            </w:r>
          </w:p>
        </w:tc>
      </w:tr>
      <w:tr w:rsidR="002B2B93" w:rsidRPr="002B2B93" w14:paraId="64B4DD47" w14:textId="77777777" w:rsidTr="00216538">
        <w:trPr>
          <w:cantSplit/>
        </w:trPr>
        <w:tc>
          <w:tcPr>
            <w:tcW w:w="2652" w:type="dxa"/>
          </w:tcPr>
          <w:p w14:paraId="64B4DD3F" w14:textId="4C825389" w:rsidR="002B2B93" w:rsidRPr="002B2B93" w:rsidRDefault="002B2B93" w:rsidP="002B2B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81802" w14:textId="282557F7" w:rsidR="002B2B93" w:rsidRPr="002B2B93" w:rsidRDefault="008E264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3" w:type="dxa"/>
          </w:tcPr>
          <w:p w14:paraId="212F155C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B017E4D" w14:textId="71A34F88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89" w:type="dxa"/>
          </w:tcPr>
          <w:p w14:paraId="42612A6A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4B4DD44" w14:textId="5FC89634" w:rsidR="002B2B93" w:rsidRPr="002B2B93" w:rsidRDefault="008E264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64B4DD45" w14:textId="77777777" w:rsidR="002B2B93" w:rsidRPr="002B2B93" w:rsidRDefault="002B2B93" w:rsidP="002B2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4B4DD46" w14:textId="75D4788E" w:rsidR="002B2B93" w:rsidRPr="002B2B93" w:rsidRDefault="00022B7C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2B2B93" w:rsidRPr="002B2B93" w14:paraId="64B4DD50" w14:textId="77777777" w:rsidTr="00216538">
        <w:trPr>
          <w:cantSplit/>
        </w:trPr>
        <w:tc>
          <w:tcPr>
            <w:tcW w:w="2652" w:type="dxa"/>
          </w:tcPr>
          <w:p w14:paraId="64B4DD48" w14:textId="77777777" w:rsidR="002B2B93" w:rsidRPr="002B2B93" w:rsidRDefault="002B2B93" w:rsidP="002B2B93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04AD5B" w14:textId="3F531AD7" w:rsidR="002B2B93" w:rsidRPr="002B2B93" w:rsidRDefault="006A0E7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11,984,</w:t>
            </w:r>
            <w:r w:rsidR="00B40983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53" w:type="dxa"/>
          </w:tcPr>
          <w:p w14:paraId="70239FF3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42C684C" w14:textId="20080E91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18,718,267</w:t>
            </w:r>
          </w:p>
        </w:tc>
        <w:tc>
          <w:tcPr>
            <w:tcW w:w="189" w:type="dxa"/>
          </w:tcPr>
          <w:p w14:paraId="6E2B954F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4B4DD4D" w14:textId="693821B4" w:rsidR="002B2B93" w:rsidRPr="002B2B93" w:rsidRDefault="008E2648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16,946,787</w:t>
            </w:r>
          </w:p>
        </w:tc>
        <w:tc>
          <w:tcPr>
            <w:tcW w:w="142" w:type="dxa"/>
            <w:vAlign w:val="bottom"/>
          </w:tcPr>
          <w:p w14:paraId="64B4DD4E" w14:textId="77777777" w:rsidR="002B2B93" w:rsidRPr="002B2B93" w:rsidRDefault="002B2B93" w:rsidP="002B2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64B4DD4F" w14:textId="0FAA1D00" w:rsidR="002B2B93" w:rsidRPr="002B2B93" w:rsidRDefault="00022B7C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2B2B93" w:rsidRPr="002B2B93" w14:paraId="08D96675" w14:textId="77777777" w:rsidTr="00216538">
        <w:trPr>
          <w:cantSplit/>
          <w:trHeight w:val="251"/>
        </w:trPr>
        <w:tc>
          <w:tcPr>
            <w:tcW w:w="2652" w:type="dxa"/>
          </w:tcPr>
          <w:p w14:paraId="28416C6B" w14:textId="1C8320F2" w:rsidR="002B2B93" w:rsidRPr="002B2B93" w:rsidRDefault="002B2B93" w:rsidP="002B2B93">
            <w:pPr>
              <w:tabs>
                <w:tab w:val="left" w:pos="4318"/>
              </w:tabs>
              <w:spacing w:line="240" w:lineRule="auto"/>
              <w:ind w:left="7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ผลกระทบจำนวนของภาษี </w:t>
            </w:r>
            <w:r w:rsidRPr="002B2B9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695EB3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413D6B53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BD4BFCA" w14:textId="4DDD6375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41B028B8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7EB6E0BB" w14:textId="64A24EA6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D86606" w14:textId="77777777" w:rsidR="002B2B93" w:rsidRPr="002B2B93" w:rsidRDefault="002B2B93" w:rsidP="002B2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0CECE9F" w14:textId="3A56D470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B2B93" w:rsidRPr="002B2B93" w14:paraId="43C480E4" w14:textId="77777777" w:rsidTr="00216538">
        <w:trPr>
          <w:cantSplit/>
          <w:trHeight w:val="251"/>
        </w:trPr>
        <w:tc>
          <w:tcPr>
            <w:tcW w:w="2652" w:type="dxa"/>
          </w:tcPr>
          <w:p w14:paraId="3D316610" w14:textId="11DA30F9" w:rsidR="002B2B93" w:rsidRPr="002B2B93" w:rsidRDefault="002B2B93" w:rsidP="002B2B93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350" w:type="dxa"/>
          </w:tcPr>
          <w:p w14:paraId="06F3692A" w14:textId="73ADD8F1" w:rsidR="002B2B93" w:rsidRPr="008D75F7" w:rsidRDefault="00F53B8A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206B0"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72579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="001206B0"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7257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313B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53" w:type="dxa"/>
          </w:tcPr>
          <w:p w14:paraId="60296FF8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420609C1" w14:textId="1A1BA7B2" w:rsidR="002B2B93" w:rsidRPr="002B2B93" w:rsidRDefault="00A9363A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D6B5C">
              <w:rPr>
                <w:rFonts w:ascii="Browallia New" w:hAnsi="Browallia New" w:cs="Browallia New"/>
                <w:sz w:val="28"/>
                <w:szCs w:val="28"/>
                <w:lang w:val="en-GB"/>
              </w:rPr>
              <w:t>,913</w:t>
            </w:r>
            <w:r w:rsidR="002B2B93"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D6B5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89" w:type="dxa"/>
          </w:tcPr>
          <w:p w14:paraId="24C450F0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403F32CE" w14:textId="4B400744" w:rsidR="002B2B93" w:rsidRPr="00B13CF6" w:rsidRDefault="0077575D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3,354,69</w:t>
            </w:r>
            <w:r w:rsidR="00B13CF6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538CDC61" w14:textId="6752395F" w:rsidR="002B2B93" w:rsidRPr="002B2B93" w:rsidRDefault="002B2B93" w:rsidP="002B2B93">
            <w:pPr>
              <w:spacing w:line="240" w:lineRule="auto"/>
              <w:ind w:right="10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5DEF6362" w14:textId="25093B6A" w:rsidR="002B2B93" w:rsidRPr="002B2B93" w:rsidRDefault="003540E1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8,8</w:t>
            </w:r>
            <w:r w:rsidR="0013731E">
              <w:rPr>
                <w:rFonts w:ascii="Browallia New" w:hAnsi="Browallia New" w:cs="Browallia New"/>
                <w:sz w:val="28"/>
                <w:szCs w:val="28"/>
                <w:lang w:val="en-GB"/>
              </w:rPr>
              <w:t>31,759</w:t>
            </w:r>
          </w:p>
        </w:tc>
      </w:tr>
      <w:tr w:rsidR="002B2B93" w:rsidRPr="002B2B93" w14:paraId="64B4DD6B" w14:textId="77777777" w:rsidTr="008D4DD6">
        <w:trPr>
          <w:cantSplit/>
        </w:trPr>
        <w:tc>
          <w:tcPr>
            <w:tcW w:w="2652" w:type="dxa"/>
          </w:tcPr>
          <w:p w14:paraId="64B4DD63" w14:textId="531CC5B4" w:rsidR="002B2B93" w:rsidRPr="002B2B93" w:rsidRDefault="002B2B93" w:rsidP="002B2B93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รายได้ที่ไม่ต้องเสียภาษีและ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  <w:t xml:space="preserve">    </w:t>
            </w:r>
            <w:r w:rsidRPr="002B2B9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ค่าใช้จ่ายที่หักเพิ่มได้</w:t>
            </w:r>
          </w:p>
        </w:tc>
        <w:tc>
          <w:tcPr>
            <w:tcW w:w="1350" w:type="dxa"/>
          </w:tcPr>
          <w:p w14:paraId="32BEF13F" w14:textId="77777777" w:rsidR="002B2B93" w:rsidRPr="008D75F7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4C4FA08" w14:textId="60B73322" w:rsidR="008E2648" w:rsidRPr="008D75F7" w:rsidRDefault="001206B0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773C8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67D36">
              <w:rPr>
                <w:rFonts w:ascii="Browallia New" w:hAnsi="Browallia New" w:cs="Browallia New"/>
                <w:sz w:val="28"/>
                <w:szCs w:val="28"/>
                <w:lang w:val="en-GB"/>
              </w:rPr>
              <w:t>29,501</w:t>
            </w:r>
            <w:r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" w:type="dxa"/>
          </w:tcPr>
          <w:p w14:paraId="1017E728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2EEB4C2C" w14:textId="4CFADB7E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171C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171C5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B0D91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9" w:type="dxa"/>
          </w:tcPr>
          <w:p w14:paraId="1D93E196" w14:textId="77777777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64B4DD68" w14:textId="3F7001E5" w:rsidR="002B2B93" w:rsidRPr="000714E5" w:rsidRDefault="00B4098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714E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714E5" w:rsidRPr="000714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339,519)</w:t>
            </w:r>
          </w:p>
        </w:tc>
        <w:tc>
          <w:tcPr>
            <w:tcW w:w="142" w:type="dxa"/>
            <w:vAlign w:val="bottom"/>
          </w:tcPr>
          <w:p w14:paraId="64B4DD69" w14:textId="77777777" w:rsidR="002B2B93" w:rsidRPr="002B2B93" w:rsidRDefault="002B2B93" w:rsidP="002B2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64B4DD6A" w14:textId="120A5CE2" w:rsidR="002B2B93" w:rsidRPr="002B2B93" w:rsidRDefault="002B2B93" w:rsidP="002B2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3731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3731E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3731E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Pr="002B2B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D75F7" w:rsidRPr="002B2B93" w14:paraId="1D865188" w14:textId="77777777" w:rsidTr="008D4DD6">
        <w:trPr>
          <w:cantSplit/>
        </w:trPr>
        <w:tc>
          <w:tcPr>
            <w:tcW w:w="2652" w:type="dxa"/>
          </w:tcPr>
          <w:p w14:paraId="096534F9" w14:textId="77777777" w:rsidR="008D75F7" w:rsidRDefault="008D75F7" w:rsidP="00412C4E">
            <w:pPr>
              <w:tabs>
                <w:tab w:val="clear" w:pos="227"/>
                <w:tab w:val="left" w:pos="294"/>
                <w:tab w:val="left" w:pos="361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7041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ผลขาดทุนปัจจุบันที่ไม่รับรู้เป็น</w:t>
            </w:r>
          </w:p>
          <w:p w14:paraId="45257785" w14:textId="4C178F61" w:rsidR="008D75F7" w:rsidRPr="002B2B93" w:rsidRDefault="008D75F7" w:rsidP="00412C4E">
            <w:pPr>
              <w:tabs>
                <w:tab w:val="clear" w:pos="454"/>
                <w:tab w:val="left" w:pos="294"/>
                <w:tab w:val="left" w:pos="503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7645E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07041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</w:tcPr>
          <w:p w14:paraId="4A6A4DA4" w14:textId="77777777" w:rsidR="008D75F7" w:rsidRPr="008D75F7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966F990" w14:textId="56284E5D" w:rsidR="008D75F7" w:rsidRPr="008D75F7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 w:rsidR="00E8014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2085">
              <w:rPr>
                <w:rFonts w:ascii="Browallia New" w:hAnsi="Browallia New" w:cs="Browallia New"/>
                <w:sz w:val="28"/>
                <w:szCs w:val="28"/>
                <w:lang w:val="en-GB"/>
              </w:rPr>
              <w:t>64,765</w:t>
            </w:r>
          </w:p>
        </w:tc>
        <w:tc>
          <w:tcPr>
            <w:tcW w:w="153" w:type="dxa"/>
          </w:tcPr>
          <w:p w14:paraId="0E80F7C3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04AD9D47" w14:textId="1B598832" w:rsidR="008D75F7" w:rsidRPr="002B2B93" w:rsidRDefault="008D75F7" w:rsidP="00FA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="00FA2581" w:rsidRPr="00FA258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B0D91">
              <w:rPr>
                <w:rFonts w:ascii="Browallia New" w:hAnsi="Browallia New" w:cs="Browallia New"/>
                <w:sz w:val="28"/>
                <w:szCs w:val="28"/>
                <w:lang w:val="en-GB"/>
              </w:rPr>
              <w:t>80,422</w:t>
            </w:r>
          </w:p>
        </w:tc>
        <w:tc>
          <w:tcPr>
            <w:tcW w:w="189" w:type="dxa"/>
          </w:tcPr>
          <w:p w14:paraId="1377716E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68474B1F" w14:textId="3C724EB2" w:rsidR="008D75F7" w:rsidRPr="008D75F7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        </w:t>
            </w:r>
          </w:p>
        </w:tc>
        <w:tc>
          <w:tcPr>
            <w:tcW w:w="142" w:type="dxa"/>
            <w:vAlign w:val="bottom"/>
          </w:tcPr>
          <w:p w14:paraId="1219CD04" w14:textId="77777777" w:rsidR="008D75F7" w:rsidRPr="008D75F7" w:rsidRDefault="008D75F7" w:rsidP="008D75F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2DAC363" w14:textId="0841D337" w:rsidR="008D75F7" w:rsidRPr="008D75F7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8D75F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4499F" w:rsidRPr="002B2B93" w14:paraId="1981F5E7" w14:textId="77777777" w:rsidTr="008D4DD6">
        <w:trPr>
          <w:cantSplit/>
        </w:trPr>
        <w:tc>
          <w:tcPr>
            <w:tcW w:w="2652" w:type="dxa"/>
          </w:tcPr>
          <w:p w14:paraId="59F81303" w14:textId="77777777" w:rsidR="00486E1A" w:rsidRDefault="00C346F9" w:rsidP="001853DB">
            <w:pPr>
              <w:tabs>
                <w:tab w:val="clear" w:pos="227"/>
                <w:tab w:val="clear" w:pos="454"/>
                <w:tab w:val="left" w:pos="294"/>
                <w:tab w:val="left" w:pos="503"/>
                <w:tab w:val="left" w:pos="645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ผลแตกต่าง</w:t>
            </w:r>
            <w:r w:rsidR="00AF4E45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ชั่วคราวและกลับ</w:t>
            </w:r>
          </w:p>
          <w:p w14:paraId="35135899" w14:textId="7517BDAA" w:rsidR="0094499F" w:rsidRPr="00070418" w:rsidRDefault="00C4666E" w:rsidP="00486E1A">
            <w:pPr>
              <w:tabs>
                <w:tab w:val="clear" w:pos="227"/>
                <w:tab w:val="clear" w:pos="454"/>
                <w:tab w:val="left" w:pos="294"/>
                <w:tab w:val="left" w:pos="503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   </w:t>
            </w:r>
            <w:r w:rsidR="00C8023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ราย</w:t>
            </w:r>
            <w:r w:rsidR="00AF4E45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</w:t>
            </w:r>
            <w:r w:rsidR="003D13D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3ABD66" w14:textId="28902576" w:rsidR="0094499F" w:rsidRPr="00C36E16" w:rsidRDefault="00A25EC1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</w:rPr>
              <w:t>(1,716</w:t>
            </w:r>
            <w:r w:rsidR="006060DC" w:rsidRPr="00C36E16">
              <w:rPr>
                <w:rFonts w:ascii="Browallia New" w:hAnsi="Browallia New" w:cs="Browallia New"/>
                <w:sz w:val="28"/>
                <w:szCs w:val="28"/>
              </w:rPr>
              <w:t>,208)</w:t>
            </w:r>
          </w:p>
        </w:tc>
        <w:tc>
          <w:tcPr>
            <w:tcW w:w="153" w:type="dxa"/>
            <w:vAlign w:val="bottom"/>
          </w:tcPr>
          <w:p w14:paraId="6280C765" w14:textId="77777777" w:rsidR="0094499F" w:rsidRPr="00C36E16" w:rsidRDefault="0094499F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016E69A0" w14:textId="754BE8B8" w:rsidR="0094499F" w:rsidRPr="00C36E16" w:rsidRDefault="007A0B07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42FA3" w:rsidRPr="00C36E16">
              <w:rPr>
                <w:rFonts w:ascii="Browallia New" w:hAnsi="Browallia New" w:cs="Browallia New"/>
                <w:sz w:val="28"/>
                <w:szCs w:val="28"/>
                <w:lang w:val="en-GB"/>
              </w:rPr>
              <w:t>4,057,</w:t>
            </w:r>
            <w:r w:rsidR="009C7C87" w:rsidRPr="00C36E16">
              <w:rPr>
                <w:rFonts w:ascii="Browallia New" w:hAnsi="Browallia New" w:cs="Browallia New"/>
                <w:sz w:val="28"/>
                <w:szCs w:val="28"/>
                <w:lang w:val="en-GB"/>
              </w:rPr>
              <w:t>853)</w:t>
            </w:r>
          </w:p>
        </w:tc>
        <w:tc>
          <w:tcPr>
            <w:tcW w:w="189" w:type="dxa"/>
            <w:vAlign w:val="bottom"/>
          </w:tcPr>
          <w:p w14:paraId="03D6E33D" w14:textId="77777777" w:rsidR="0094499F" w:rsidRPr="00C36E16" w:rsidRDefault="0094499F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5D852E8" w14:textId="4F2FCE86" w:rsidR="0094499F" w:rsidRPr="00C36E16" w:rsidRDefault="00F36F3A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  <w:lang w:val="en-GB"/>
              </w:rPr>
              <w:t>(1,716,208)</w:t>
            </w:r>
          </w:p>
        </w:tc>
        <w:tc>
          <w:tcPr>
            <w:tcW w:w="142" w:type="dxa"/>
            <w:vAlign w:val="bottom"/>
          </w:tcPr>
          <w:p w14:paraId="36F17903" w14:textId="77777777" w:rsidR="0094499F" w:rsidRPr="00C36E16" w:rsidRDefault="0094499F" w:rsidP="00F36F3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43CD" w14:textId="1B577342" w:rsidR="0094499F" w:rsidRPr="00C36E16" w:rsidRDefault="00F36F3A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  <w:lang w:val="en-GB"/>
              </w:rPr>
              <w:t>(4,057,853)</w:t>
            </w:r>
          </w:p>
        </w:tc>
      </w:tr>
      <w:tr w:rsidR="008D75F7" w:rsidRPr="002B2B93" w14:paraId="64B4DD7E" w14:textId="45B5F500" w:rsidTr="00216538">
        <w:trPr>
          <w:cantSplit/>
          <w:trHeight w:val="280"/>
        </w:trPr>
        <w:tc>
          <w:tcPr>
            <w:tcW w:w="2652" w:type="dxa"/>
          </w:tcPr>
          <w:p w14:paraId="64B4DD76" w14:textId="77777777" w:rsidR="008D75F7" w:rsidRPr="002B2B93" w:rsidRDefault="008D75F7" w:rsidP="008D75F7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199BB743" w14:textId="20536A91" w:rsidR="008D75F7" w:rsidRPr="00C36E16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</w:rPr>
              <w:t>18,245,759</w:t>
            </w:r>
          </w:p>
        </w:tc>
        <w:tc>
          <w:tcPr>
            <w:tcW w:w="153" w:type="dxa"/>
          </w:tcPr>
          <w:p w14:paraId="1D10450B" w14:textId="77777777" w:rsidR="008D75F7" w:rsidRPr="00C36E16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1D65BF6" w14:textId="7CA9E702" w:rsidR="008D75F7" w:rsidRPr="00C36E16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</w:rPr>
              <w:t>14,348,074</w:t>
            </w:r>
          </w:p>
        </w:tc>
        <w:tc>
          <w:tcPr>
            <w:tcW w:w="189" w:type="dxa"/>
          </w:tcPr>
          <w:p w14:paraId="1A4110F9" w14:textId="77777777" w:rsidR="008D75F7" w:rsidRPr="00C36E16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B" w14:textId="0A790003" w:rsidR="008D75F7" w:rsidRPr="00C36E16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6E16">
              <w:rPr>
                <w:rFonts w:ascii="Browallia New" w:hAnsi="Browallia New" w:cs="Browallia New"/>
                <w:sz w:val="28"/>
                <w:szCs w:val="28"/>
              </w:rPr>
              <w:t>18,245,759</w:t>
            </w:r>
          </w:p>
        </w:tc>
        <w:tc>
          <w:tcPr>
            <w:tcW w:w="142" w:type="dxa"/>
            <w:vAlign w:val="bottom"/>
          </w:tcPr>
          <w:p w14:paraId="64B4DD7C" w14:textId="77777777" w:rsidR="008D75F7" w:rsidRPr="00C36E16" w:rsidRDefault="008D75F7" w:rsidP="008D75F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D" w14:textId="3FD2ECD3" w:rsidR="008D75F7" w:rsidRPr="00C36E16" w:rsidRDefault="00022B7C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D75F7" w:rsidRPr="00C36E16">
              <w:rPr>
                <w:rFonts w:ascii="Browallia New" w:hAnsi="Browallia New" w:cs="Browallia New"/>
                <w:sz w:val="28"/>
                <w:szCs w:val="28"/>
              </w:rPr>
              <w:t>,348,074</w:t>
            </w:r>
          </w:p>
        </w:tc>
      </w:tr>
      <w:tr w:rsidR="008D75F7" w:rsidRPr="002B2B93" w14:paraId="5B120FC2" w14:textId="77777777" w:rsidTr="00216538">
        <w:trPr>
          <w:cantSplit/>
          <w:trHeight w:val="280"/>
        </w:trPr>
        <w:tc>
          <w:tcPr>
            <w:tcW w:w="2652" w:type="dxa"/>
          </w:tcPr>
          <w:p w14:paraId="179CA8A6" w14:textId="77777777" w:rsidR="008D75F7" w:rsidRPr="002B2B93" w:rsidRDefault="008D75F7" w:rsidP="008D75F7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3D652E5B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345E93FC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12" w:space="0" w:color="auto"/>
            </w:tcBorders>
          </w:tcPr>
          <w:p w14:paraId="5C84A586" w14:textId="7211EA83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14A42FA4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FFEB0FC" w14:textId="7F8E6421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D894BB" w14:textId="77777777" w:rsidR="008D75F7" w:rsidRPr="002B2B93" w:rsidRDefault="008D75F7" w:rsidP="008D75F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7CE940A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D75F7" w:rsidRPr="002B2B93" w14:paraId="2EC5606B" w14:textId="77777777" w:rsidTr="00216538">
        <w:trPr>
          <w:cantSplit/>
          <w:trHeight w:val="280"/>
        </w:trPr>
        <w:tc>
          <w:tcPr>
            <w:tcW w:w="2652" w:type="dxa"/>
          </w:tcPr>
          <w:p w14:paraId="28E7FA42" w14:textId="5138C8FA" w:rsidR="008D75F7" w:rsidRPr="002B2B93" w:rsidRDefault="008D75F7" w:rsidP="008D75F7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อัตราภาษีที่แท้จริง </w:t>
            </w:r>
            <w:r w:rsidRPr="002B2B9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B2B93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2B2B9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3843AF41" w14:textId="47FEEF8E" w:rsidR="008D75F7" w:rsidRPr="002B2B93" w:rsidRDefault="001740E0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30.45</w:t>
            </w:r>
          </w:p>
        </w:tc>
        <w:tc>
          <w:tcPr>
            <w:tcW w:w="153" w:type="dxa"/>
          </w:tcPr>
          <w:p w14:paraId="65CD3191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12" w:space="0" w:color="auto"/>
            </w:tcBorders>
          </w:tcPr>
          <w:p w14:paraId="6479CFD0" w14:textId="1867EBC9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</w:rPr>
              <w:t>15.33</w:t>
            </w:r>
          </w:p>
        </w:tc>
        <w:tc>
          <w:tcPr>
            <w:tcW w:w="189" w:type="dxa"/>
          </w:tcPr>
          <w:p w14:paraId="36029817" w14:textId="77777777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788327" w14:textId="27746663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21.53</w:t>
            </w:r>
          </w:p>
        </w:tc>
        <w:tc>
          <w:tcPr>
            <w:tcW w:w="142" w:type="dxa"/>
            <w:vAlign w:val="bottom"/>
          </w:tcPr>
          <w:p w14:paraId="384C4C74" w14:textId="77777777" w:rsidR="008D75F7" w:rsidRPr="002B2B93" w:rsidRDefault="008D75F7" w:rsidP="008D75F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21DDD73" w14:textId="200975E3" w:rsidR="008D75F7" w:rsidRPr="002B2B93" w:rsidRDefault="008D75F7" w:rsidP="008D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2B93">
              <w:rPr>
                <w:rFonts w:ascii="Browallia New" w:hAnsi="Browallia New" w:cs="Browallia New"/>
                <w:sz w:val="28"/>
                <w:szCs w:val="28"/>
              </w:rPr>
              <w:t>15.43</w:t>
            </w:r>
          </w:p>
        </w:tc>
      </w:tr>
    </w:tbl>
    <w:p w14:paraId="4C1AB3D5" w14:textId="117106DE" w:rsidR="00281151" w:rsidRPr="00C61160" w:rsidRDefault="002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7ACF649" w14:textId="2B9B37F1" w:rsidR="00281151" w:rsidRPr="00C61160" w:rsidRDefault="00060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4B4DD7F" w14:textId="0B59E099" w:rsidR="00290CDF" w:rsidRPr="00C61160" w:rsidRDefault="00290CDF" w:rsidP="00250D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ภาษีเงินได้รอการตัดบัญชี</w:t>
      </w:r>
    </w:p>
    <w:p w14:paraId="64B4DD80" w14:textId="77777777" w:rsidR="00290CDF" w:rsidRPr="00C61160" w:rsidRDefault="00290CDF" w:rsidP="00814D85">
      <w:p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D81" w14:textId="48EE06C5" w:rsidR="001434E4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B4DD82" w14:textId="77777777" w:rsidR="00290CDF" w:rsidRPr="00C61160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98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2655"/>
        <w:gridCol w:w="1338"/>
        <w:gridCol w:w="236"/>
        <w:gridCol w:w="1308"/>
        <w:gridCol w:w="237"/>
        <w:gridCol w:w="1268"/>
        <w:gridCol w:w="243"/>
        <w:gridCol w:w="1213"/>
      </w:tblGrid>
      <w:tr w:rsidR="00262B15" w:rsidRPr="00C61160" w14:paraId="64B4DD8B" w14:textId="208F95A8" w:rsidTr="00216538">
        <w:tc>
          <w:tcPr>
            <w:tcW w:w="2655" w:type="dxa"/>
          </w:tcPr>
          <w:p w14:paraId="64B4DD88" w14:textId="77777777" w:rsidR="00262B15" w:rsidRPr="00C61160" w:rsidRDefault="00262B15" w:rsidP="007B798F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3F6D1656" w14:textId="084A2273" w:rsidR="00262B15" w:rsidRPr="00C61160" w:rsidRDefault="00262B15" w:rsidP="00650E4F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2B2B93" w:rsidRPr="00C61160" w14:paraId="7432F03B" w14:textId="77777777" w:rsidTr="00216538">
        <w:tc>
          <w:tcPr>
            <w:tcW w:w="2655" w:type="dxa"/>
          </w:tcPr>
          <w:p w14:paraId="782219F3" w14:textId="77777777" w:rsidR="002B2B93" w:rsidRPr="00C61160" w:rsidRDefault="002B2B93" w:rsidP="007A4F24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4F4A71EB" w14:textId="617F8680" w:rsidR="002B2B93" w:rsidRPr="00C61160" w:rsidRDefault="00D1181A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2B2B93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011AE9" w14:textId="77777777" w:rsidR="002B2B93" w:rsidRPr="00C61160" w:rsidRDefault="002B2B93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7254FB" w14:textId="66C3D934" w:rsidR="002B2B93" w:rsidRPr="00C61160" w:rsidRDefault="00D1181A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9A73E3" w:rsidRPr="00C61160" w14:paraId="64B4DD91" w14:textId="2780EB83" w:rsidTr="00216538">
        <w:tc>
          <w:tcPr>
            <w:tcW w:w="2655" w:type="dxa"/>
          </w:tcPr>
          <w:p w14:paraId="64B4DD8C" w14:textId="77777777" w:rsidR="009A73E3" w:rsidRPr="00C61160" w:rsidRDefault="009A73E3" w:rsidP="009A73E3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A80ADAF" w14:textId="273E9804" w:rsidR="009A73E3" w:rsidRPr="00C61160" w:rsidRDefault="00022B7C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F5AAC5" w14:textId="77777777" w:rsidR="009A73E3" w:rsidRPr="00C61160" w:rsidRDefault="009A73E3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1FC511F" w14:textId="72AF3DEB" w:rsidR="009A73E3" w:rsidRPr="00C61160" w:rsidRDefault="009A73E3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5ADEC785" w14:textId="77777777" w:rsidR="009A73E3" w:rsidRPr="00C61160" w:rsidRDefault="009A73E3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4B4DD8F" w14:textId="598A4F06" w:rsidR="009A73E3" w:rsidRPr="00C61160" w:rsidRDefault="00022B7C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4B4DD90" w14:textId="3F2572F1" w:rsidR="009A73E3" w:rsidRPr="00C61160" w:rsidRDefault="009A73E3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17D7B86A" w14:textId="75D5E38A" w:rsidR="009A73E3" w:rsidRPr="00C61160" w:rsidRDefault="009A73E3" w:rsidP="009A73E3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2B2B93" w:rsidRPr="00C61160" w14:paraId="64B4DD9D" w14:textId="475E33B1" w:rsidTr="00216538">
        <w:tc>
          <w:tcPr>
            <w:tcW w:w="2655" w:type="dxa"/>
          </w:tcPr>
          <w:p w14:paraId="64B4DD98" w14:textId="352E0BD6" w:rsidR="002B2B93" w:rsidRPr="00C61160" w:rsidRDefault="002B2B93" w:rsidP="007A4F24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8291144" w14:textId="77777777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54F14A" w14:textId="77777777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15950A0" w14:textId="29BB5FBF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0F988D6" w14:textId="77777777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4B4DD9B" w14:textId="58132183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B4DD9C" w14:textId="734701AD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3F1F322" w14:textId="77777777" w:rsidR="002B2B93" w:rsidRPr="00C61160" w:rsidRDefault="002B2B93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73E3" w:rsidRPr="00C61160" w14:paraId="64B4DDA9" w14:textId="28D8FFD3" w:rsidTr="00216538">
        <w:tc>
          <w:tcPr>
            <w:tcW w:w="2655" w:type="dxa"/>
            <w:hideMark/>
          </w:tcPr>
          <w:p w14:paraId="64B4DDA4" w14:textId="32511BD0" w:rsidR="009A73E3" w:rsidRPr="00C61160" w:rsidRDefault="009A73E3" w:rsidP="009A73E3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38" w:type="dxa"/>
            <w:tcBorders>
              <w:bottom w:val="single" w:sz="12" w:space="0" w:color="auto"/>
            </w:tcBorders>
          </w:tcPr>
          <w:p w14:paraId="31EE5D7B" w14:textId="77777777" w:rsidR="009A73E3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54C5B4" w14:textId="7E884BC2" w:rsidR="006653B5" w:rsidRPr="00C61160" w:rsidRDefault="006653B5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20,084,172</w:t>
            </w:r>
          </w:p>
        </w:tc>
        <w:tc>
          <w:tcPr>
            <w:tcW w:w="236" w:type="dxa"/>
          </w:tcPr>
          <w:p w14:paraId="37B6BC54" w14:textId="77777777" w:rsidR="009A73E3" w:rsidRPr="00C61160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12" w:space="0" w:color="auto"/>
            </w:tcBorders>
          </w:tcPr>
          <w:p w14:paraId="5854E55E" w14:textId="77777777" w:rsidR="009A73E3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D31F04F" w14:textId="6F5CDB45" w:rsidR="009A73E3" w:rsidRPr="00C61160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18,367,964</w:t>
            </w:r>
          </w:p>
        </w:tc>
        <w:tc>
          <w:tcPr>
            <w:tcW w:w="237" w:type="dxa"/>
          </w:tcPr>
          <w:p w14:paraId="6A128A33" w14:textId="77777777" w:rsidR="009A73E3" w:rsidRPr="00C61160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12" w:space="0" w:color="auto"/>
            </w:tcBorders>
          </w:tcPr>
          <w:p w14:paraId="71FC04A0" w14:textId="77777777" w:rsidR="009A73E3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DA7" w14:textId="244113D1" w:rsidR="006653B5" w:rsidRPr="00C61160" w:rsidRDefault="006653B5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20,084,172</w:t>
            </w:r>
          </w:p>
        </w:tc>
        <w:tc>
          <w:tcPr>
            <w:tcW w:w="243" w:type="dxa"/>
          </w:tcPr>
          <w:p w14:paraId="64B4DDA8" w14:textId="1AB76464" w:rsidR="009A73E3" w:rsidRPr="00C61160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</w:tcPr>
          <w:p w14:paraId="30BA6FB0" w14:textId="77777777" w:rsidR="009A73E3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DAFA00" w14:textId="7B5B8DBF" w:rsidR="009A73E3" w:rsidRPr="00C61160" w:rsidRDefault="009A73E3" w:rsidP="009A7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18,367,964</w:t>
            </w:r>
          </w:p>
        </w:tc>
      </w:tr>
    </w:tbl>
    <w:p w14:paraId="27A61705" w14:textId="77777777" w:rsidR="008246A2" w:rsidRDefault="008246A2" w:rsidP="00095AA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DAC" w14:textId="45BABB09" w:rsidR="00BD2F7B" w:rsidRPr="00C61160" w:rsidRDefault="00BD2F7B" w:rsidP="00095AA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3F2A6F3D" w14:textId="77777777" w:rsidR="00C772F3" w:rsidRPr="00C5483A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37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08"/>
        <w:gridCol w:w="1256"/>
        <w:gridCol w:w="1227"/>
        <w:gridCol w:w="1223"/>
        <w:gridCol w:w="1123"/>
      </w:tblGrid>
      <w:tr w:rsidR="00A55C53" w:rsidRPr="00C5483A" w14:paraId="54E7EF7E" w14:textId="77777777" w:rsidTr="00216538">
        <w:trPr>
          <w:tblHeader/>
        </w:trPr>
        <w:tc>
          <w:tcPr>
            <w:tcW w:w="3608" w:type="dxa"/>
            <w:vAlign w:val="bottom"/>
          </w:tcPr>
          <w:p w14:paraId="22F3B3A0" w14:textId="77777777" w:rsidR="00A55C53" w:rsidRPr="00C5483A" w:rsidRDefault="00A55C53" w:rsidP="00A00FA3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29" w:type="dxa"/>
            <w:gridSpan w:val="4"/>
            <w:vAlign w:val="bottom"/>
          </w:tcPr>
          <w:p w14:paraId="7A3EC3BC" w14:textId="77777777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A55C53" w:rsidRPr="00C5483A" w14:paraId="3359A6F6" w14:textId="77777777" w:rsidTr="00216538">
        <w:trPr>
          <w:tblHeader/>
        </w:trPr>
        <w:tc>
          <w:tcPr>
            <w:tcW w:w="3608" w:type="dxa"/>
            <w:vAlign w:val="bottom"/>
          </w:tcPr>
          <w:p w14:paraId="60DB99B3" w14:textId="77777777" w:rsidR="00A55C53" w:rsidRPr="00C5483A" w:rsidRDefault="00A55C53" w:rsidP="00A00FA3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29" w:type="dxa"/>
            <w:gridSpan w:val="4"/>
            <w:vAlign w:val="bottom"/>
          </w:tcPr>
          <w:p w14:paraId="63A45B91" w14:textId="3C4ADEE1" w:rsidR="00A55C53" w:rsidRPr="00C5483A" w:rsidRDefault="00D1181A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</w:rPr>
              <w:t>เงิน</w:t>
            </w:r>
            <w:r w:rsidR="003F3B13"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 w:rsidR="00246514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และเฉพาะบริษัท</w:t>
            </w:r>
          </w:p>
        </w:tc>
      </w:tr>
      <w:tr w:rsidR="00A55C53" w:rsidRPr="00C5483A" w14:paraId="65854BFA" w14:textId="77777777" w:rsidTr="00216538">
        <w:trPr>
          <w:tblHeader/>
        </w:trPr>
        <w:tc>
          <w:tcPr>
            <w:tcW w:w="3608" w:type="dxa"/>
            <w:vAlign w:val="bottom"/>
          </w:tcPr>
          <w:p w14:paraId="11670AAE" w14:textId="77777777" w:rsidR="00A55C53" w:rsidRPr="00C5483A" w:rsidRDefault="00A55C53" w:rsidP="00A00FA3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9116A7C" w14:textId="77777777" w:rsidR="00A55C53" w:rsidRPr="00C5483A" w:rsidRDefault="00A55C53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vAlign w:val="bottom"/>
            <w:hideMark/>
          </w:tcPr>
          <w:p w14:paraId="6C2EF681" w14:textId="77777777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23" w:type="dxa"/>
            <w:vAlign w:val="bottom"/>
          </w:tcPr>
          <w:p w14:paraId="60B39C70" w14:textId="77777777" w:rsidR="00A55C53" w:rsidRPr="00C5483A" w:rsidRDefault="00A55C53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C53" w:rsidRPr="00C5483A" w14:paraId="6D06DE2D" w14:textId="77777777" w:rsidTr="00216538">
        <w:trPr>
          <w:tblHeader/>
        </w:trPr>
        <w:tc>
          <w:tcPr>
            <w:tcW w:w="3608" w:type="dxa"/>
            <w:vAlign w:val="bottom"/>
          </w:tcPr>
          <w:p w14:paraId="45C0A71D" w14:textId="77777777" w:rsidR="00A55C53" w:rsidRPr="00C5483A" w:rsidRDefault="00A55C53" w:rsidP="00A00FA3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  <w:hideMark/>
          </w:tcPr>
          <w:p w14:paraId="0AD7CF97" w14:textId="2BA1E53A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48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5483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27" w:type="dxa"/>
            <w:vAlign w:val="bottom"/>
            <w:hideMark/>
          </w:tcPr>
          <w:p w14:paraId="14439559" w14:textId="77777777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23" w:type="dxa"/>
            <w:vAlign w:val="bottom"/>
            <w:hideMark/>
          </w:tcPr>
          <w:p w14:paraId="7FC5215D" w14:textId="77777777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vAlign w:val="bottom"/>
            <w:hideMark/>
          </w:tcPr>
          <w:p w14:paraId="489DE92A" w14:textId="46289CC6" w:rsidR="00A55C53" w:rsidRPr="00C5483A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483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5483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A55C53" w:rsidRPr="00C5483A" w14:paraId="27ABCCB1" w14:textId="77777777" w:rsidTr="00216538">
        <w:trPr>
          <w:trHeight w:val="108"/>
        </w:trPr>
        <w:tc>
          <w:tcPr>
            <w:tcW w:w="3608" w:type="dxa"/>
            <w:vAlign w:val="bottom"/>
            <w:hideMark/>
          </w:tcPr>
          <w:p w14:paraId="3B865018" w14:textId="77777777" w:rsidR="00A55C53" w:rsidRPr="00C5483A" w:rsidRDefault="00A55C53" w:rsidP="00A00FA3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ABB8A5A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7B76C2B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52BDA6C8" w14:textId="77777777" w:rsidR="00A55C53" w:rsidRPr="00C5483A" w:rsidRDefault="00A55C53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50B4158E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C53" w:rsidRPr="00C5483A" w14:paraId="4496B3D0" w14:textId="77777777" w:rsidTr="00216538">
        <w:trPr>
          <w:trHeight w:val="353"/>
        </w:trPr>
        <w:tc>
          <w:tcPr>
            <w:tcW w:w="3608" w:type="dxa"/>
            <w:vAlign w:val="bottom"/>
          </w:tcPr>
          <w:p w14:paraId="04D86F8E" w14:textId="77777777" w:rsidR="00A55C53" w:rsidRPr="00C5483A" w:rsidRDefault="00A55C53" w:rsidP="00A00FA3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C548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56" w:type="dxa"/>
            <w:vAlign w:val="bottom"/>
          </w:tcPr>
          <w:p w14:paraId="7E3C5879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6C1B1B81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66FB2650" w14:textId="77777777" w:rsidR="00A55C53" w:rsidRPr="00C5483A" w:rsidRDefault="00A55C53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4BF9AE0B" w14:textId="77777777" w:rsidR="00A55C53" w:rsidRPr="00C5483A" w:rsidRDefault="00A55C5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483A" w:rsidRPr="00C5483A" w14:paraId="574665F9" w14:textId="77777777" w:rsidTr="00216538">
        <w:trPr>
          <w:trHeight w:val="70"/>
        </w:trPr>
        <w:tc>
          <w:tcPr>
            <w:tcW w:w="3608" w:type="dxa"/>
            <w:vAlign w:val="bottom"/>
            <w:hideMark/>
          </w:tcPr>
          <w:p w14:paraId="647D07E7" w14:textId="6BD085A0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6" w:type="dxa"/>
            <w:vAlign w:val="bottom"/>
          </w:tcPr>
          <w:p w14:paraId="2BA524DA" w14:textId="46176A5F" w:rsidR="00C5483A" w:rsidRPr="00C5483A" w:rsidRDefault="00C5483A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2,398,612</w:t>
            </w:r>
          </w:p>
        </w:tc>
        <w:tc>
          <w:tcPr>
            <w:tcW w:w="1227" w:type="dxa"/>
            <w:vAlign w:val="bottom"/>
          </w:tcPr>
          <w:p w14:paraId="7983834D" w14:textId="7131109C" w:rsidR="00C5483A" w:rsidRPr="00C5483A" w:rsidRDefault="006A5BC5" w:rsidP="00C5483A">
            <w:pPr>
              <w:tabs>
                <w:tab w:val="clear" w:pos="1644"/>
                <w:tab w:val="clear" w:pos="1871"/>
                <w:tab w:val="left" w:pos="958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(646,424)</w:t>
            </w:r>
          </w:p>
        </w:tc>
        <w:tc>
          <w:tcPr>
            <w:tcW w:w="1223" w:type="dxa"/>
            <w:vAlign w:val="bottom"/>
          </w:tcPr>
          <w:p w14:paraId="45512572" w14:textId="5FDCA8B8" w:rsidR="00C5483A" w:rsidRPr="00C5483A" w:rsidRDefault="006021E2" w:rsidP="00C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551665A6" w14:textId="7B3FDA0B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1,752,188</w:t>
            </w:r>
          </w:p>
        </w:tc>
      </w:tr>
      <w:tr w:rsidR="00C5483A" w:rsidRPr="00C5483A" w14:paraId="6262C433" w14:textId="77777777" w:rsidTr="00216538">
        <w:tc>
          <w:tcPr>
            <w:tcW w:w="3608" w:type="dxa"/>
            <w:vAlign w:val="bottom"/>
          </w:tcPr>
          <w:p w14:paraId="42C2E509" w14:textId="77777777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56" w:type="dxa"/>
            <w:vAlign w:val="bottom"/>
          </w:tcPr>
          <w:p w14:paraId="49D97378" w14:textId="0B58A937" w:rsidR="00C5483A" w:rsidRPr="00C5483A" w:rsidRDefault="00C5483A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5,745,108</w:t>
            </w:r>
          </w:p>
        </w:tc>
        <w:tc>
          <w:tcPr>
            <w:tcW w:w="1227" w:type="dxa"/>
            <w:vAlign w:val="bottom"/>
          </w:tcPr>
          <w:p w14:paraId="362F9D55" w14:textId="2222353B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955,224</w:t>
            </w:r>
          </w:p>
        </w:tc>
        <w:tc>
          <w:tcPr>
            <w:tcW w:w="1223" w:type="dxa"/>
            <w:vAlign w:val="bottom"/>
          </w:tcPr>
          <w:p w14:paraId="5BB39E71" w14:textId="7ECCBC3B" w:rsidR="00C5483A" w:rsidRPr="00C5483A" w:rsidRDefault="006021E2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14D249B8" w14:textId="4C34FEB4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6,700,332</w:t>
            </w:r>
          </w:p>
        </w:tc>
      </w:tr>
      <w:tr w:rsidR="00C5483A" w:rsidRPr="00C5483A" w14:paraId="18033105" w14:textId="77777777" w:rsidTr="00216538">
        <w:tc>
          <w:tcPr>
            <w:tcW w:w="3608" w:type="dxa"/>
            <w:vAlign w:val="bottom"/>
          </w:tcPr>
          <w:p w14:paraId="020DC6C0" w14:textId="77777777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56" w:type="dxa"/>
            <w:vAlign w:val="bottom"/>
          </w:tcPr>
          <w:p w14:paraId="658E6EA4" w14:textId="63604944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1,185,335</w:t>
            </w:r>
          </w:p>
        </w:tc>
        <w:tc>
          <w:tcPr>
            <w:tcW w:w="1227" w:type="dxa"/>
            <w:vAlign w:val="bottom"/>
          </w:tcPr>
          <w:p w14:paraId="243780F1" w14:textId="774277CE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406,632</w:t>
            </w:r>
          </w:p>
        </w:tc>
        <w:tc>
          <w:tcPr>
            <w:tcW w:w="1223" w:type="dxa"/>
            <w:vAlign w:val="bottom"/>
          </w:tcPr>
          <w:p w14:paraId="005A7599" w14:textId="2AAC48D4" w:rsidR="00C5483A" w:rsidRPr="00C5483A" w:rsidRDefault="006021E2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295E0C1B" w14:textId="6CD74361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1,591,967</w:t>
            </w:r>
          </w:p>
        </w:tc>
      </w:tr>
      <w:tr w:rsidR="00C5483A" w:rsidRPr="00C5483A" w14:paraId="1D6CDD35" w14:textId="77777777" w:rsidTr="00216538">
        <w:tc>
          <w:tcPr>
            <w:tcW w:w="3608" w:type="dxa"/>
            <w:vAlign w:val="bottom"/>
          </w:tcPr>
          <w:p w14:paraId="4D7C3A13" w14:textId="77777777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56" w:type="dxa"/>
            <w:vAlign w:val="bottom"/>
          </w:tcPr>
          <w:p w14:paraId="31CCB9A7" w14:textId="7FE7AEEF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44,211</w:t>
            </w:r>
          </w:p>
        </w:tc>
        <w:tc>
          <w:tcPr>
            <w:tcW w:w="1227" w:type="dxa"/>
            <w:vAlign w:val="bottom"/>
          </w:tcPr>
          <w:p w14:paraId="15FB11D7" w14:textId="66E1365C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394,</w:t>
            </w:r>
            <w:r w:rsidR="006021E2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223" w:type="dxa"/>
            <w:vAlign w:val="bottom"/>
          </w:tcPr>
          <w:p w14:paraId="5BE8143C" w14:textId="7F4FEA42" w:rsidR="00C5483A" w:rsidRPr="00C5483A" w:rsidRDefault="006021E2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715D254D" w14:textId="5745F828" w:rsidR="00C5483A" w:rsidRPr="00C5483A" w:rsidRDefault="006A5BC5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438,</w:t>
            </w:r>
            <w:r w:rsidR="006021E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</w:p>
        </w:tc>
      </w:tr>
      <w:tr w:rsidR="00C5483A" w:rsidRPr="00C5483A" w14:paraId="708584E8" w14:textId="77777777" w:rsidTr="00216538">
        <w:tc>
          <w:tcPr>
            <w:tcW w:w="3608" w:type="dxa"/>
            <w:vAlign w:val="bottom"/>
          </w:tcPr>
          <w:p w14:paraId="746EF2D2" w14:textId="77777777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6" w:type="dxa"/>
            <w:vAlign w:val="bottom"/>
          </w:tcPr>
          <w:p w14:paraId="5F6667CF" w14:textId="762F02FA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880,315</w:t>
            </w:r>
          </w:p>
        </w:tc>
        <w:tc>
          <w:tcPr>
            <w:tcW w:w="1227" w:type="dxa"/>
            <w:vAlign w:val="bottom"/>
          </w:tcPr>
          <w:p w14:paraId="76A96469" w14:textId="3B2F5EFA" w:rsidR="00C5483A" w:rsidRPr="00C5483A" w:rsidRDefault="00761171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(36,341)</w:t>
            </w:r>
          </w:p>
        </w:tc>
        <w:tc>
          <w:tcPr>
            <w:tcW w:w="1223" w:type="dxa"/>
            <w:vAlign w:val="bottom"/>
          </w:tcPr>
          <w:p w14:paraId="5B7E05C8" w14:textId="65D10C75" w:rsidR="00C5483A" w:rsidRPr="00C5483A" w:rsidRDefault="006021E2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0CB0AA64" w14:textId="1C8ECF20" w:rsidR="00C5483A" w:rsidRPr="00C5483A" w:rsidRDefault="00761171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843,974</w:t>
            </w:r>
          </w:p>
        </w:tc>
      </w:tr>
      <w:tr w:rsidR="00C5483A" w:rsidRPr="00C5483A" w14:paraId="7DA4C41D" w14:textId="77777777" w:rsidTr="00216538">
        <w:tc>
          <w:tcPr>
            <w:tcW w:w="3608" w:type="dxa"/>
            <w:vAlign w:val="bottom"/>
          </w:tcPr>
          <w:p w14:paraId="4D48BC87" w14:textId="77777777" w:rsidR="00C5483A" w:rsidRPr="00C5483A" w:rsidRDefault="00C5483A" w:rsidP="00C5483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56" w:type="dxa"/>
            <w:vAlign w:val="bottom"/>
          </w:tcPr>
          <w:p w14:paraId="7A7577CF" w14:textId="0492304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783,715</w:t>
            </w:r>
          </w:p>
        </w:tc>
        <w:tc>
          <w:tcPr>
            <w:tcW w:w="1227" w:type="dxa"/>
            <w:vAlign w:val="bottom"/>
          </w:tcPr>
          <w:p w14:paraId="07822834" w14:textId="6903CBBB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(144,958)</w:t>
            </w:r>
          </w:p>
        </w:tc>
        <w:tc>
          <w:tcPr>
            <w:tcW w:w="1223" w:type="dxa"/>
            <w:vAlign w:val="bottom"/>
          </w:tcPr>
          <w:p w14:paraId="274D0ADD" w14:textId="3357A003" w:rsidR="00C5483A" w:rsidRPr="00C5483A" w:rsidRDefault="006021E2" w:rsidP="00C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51A68E0F" w14:textId="7E53F480" w:rsidR="00C5483A" w:rsidRPr="00C5483A" w:rsidRDefault="006A5BC5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638,75</w:t>
            </w:r>
            <w:r w:rsidR="00761171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C5483A" w:rsidRPr="00C5483A" w14:paraId="7151D147" w14:textId="77777777" w:rsidTr="00216538">
        <w:tc>
          <w:tcPr>
            <w:tcW w:w="3608" w:type="dxa"/>
            <w:vAlign w:val="bottom"/>
          </w:tcPr>
          <w:p w14:paraId="3504979A" w14:textId="77777777" w:rsidR="00C5483A" w:rsidRPr="00C5483A" w:rsidRDefault="00C5483A" w:rsidP="00C5483A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56" w:type="dxa"/>
            <w:vAlign w:val="bottom"/>
          </w:tcPr>
          <w:p w14:paraId="0C38CD95" w14:textId="7752C637" w:rsidR="00C5483A" w:rsidRPr="00C5483A" w:rsidRDefault="00C5483A" w:rsidP="00C548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7,330,668</w:t>
            </w:r>
          </w:p>
        </w:tc>
        <w:tc>
          <w:tcPr>
            <w:tcW w:w="1227" w:type="dxa"/>
            <w:vAlign w:val="bottom"/>
          </w:tcPr>
          <w:p w14:paraId="7A339069" w14:textId="7217012B" w:rsidR="00C5483A" w:rsidRPr="00C5483A" w:rsidRDefault="006A5BC5" w:rsidP="00C548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788,029</w:t>
            </w:r>
          </w:p>
        </w:tc>
        <w:tc>
          <w:tcPr>
            <w:tcW w:w="1223" w:type="dxa"/>
            <w:vAlign w:val="bottom"/>
          </w:tcPr>
          <w:p w14:paraId="273810B2" w14:textId="47372F48" w:rsidR="00C5483A" w:rsidRPr="00C5483A" w:rsidRDefault="006021E2" w:rsidP="00761171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2CE53C94" w14:textId="72D23FAF" w:rsidR="00C5483A" w:rsidRPr="00C5483A" w:rsidRDefault="006A5BC5" w:rsidP="00C548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8,118,69</w:t>
            </w:r>
            <w:r w:rsidR="00761171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C5483A" w:rsidRPr="00C5483A" w14:paraId="4EAF853D" w14:textId="77777777" w:rsidTr="00216538">
        <w:tc>
          <w:tcPr>
            <w:tcW w:w="3608" w:type="dxa"/>
            <w:vAlign w:val="bottom"/>
          </w:tcPr>
          <w:p w14:paraId="6AD696FD" w14:textId="77777777" w:rsidR="00C5483A" w:rsidRPr="00C5483A" w:rsidRDefault="00C5483A" w:rsidP="00C5483A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6" w:type="dxa"/>
            <w:vAlign w:val="bottom"/>
          </w:tcPr>
          <w:p w14:paraId="456B4E0A" w14:textId="3D8B358D" w:rsidR="00C5483A" w:rsidRPr="00C5483A" w:rsidRDefault="00C5483A" w:rsidP="00C548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18,367,964</w:t>
            </w:r>
          </w:p>
        </w:tc>
        <w:tc>
          <w:tcPr>
            <w:tcW w:w="1227" w:type="dxa"/>
            <w:vAlign w:val="bottom"/>
          </w:tcPr>
          <w:p w14:paraId="409D9F4A" w14:textId="17A3DFD5" w:rsidR="00C5483A" w:rsidRPr="00C5483A" w:rsidRDefault="00761171" w:rsidP="00C5483A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1,716,</w:t>
            </w:r>
            <w:r w:rsidR="006021E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1223" w:type="dxa"/>
            <w:vAlign w:val="bottom"/>
          </w:tcPr>
          <w:p w14:paraId="79F4A28F" w14:textId="3F3EB5D7" w:rsidR="00C5483A" w:rsidRPr="00C5483A" w:rsidRDefault="006021E2" w:rsidP="00761171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390D4F7F" w14:textId="1896CF0B" w:rsidR="00C5483A" w:rsidRPr="00C5483A" w:rsidRDefault="00761171" w:rsidP="00C548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20,084,</w:t>
            </w:r>
            <w:r w:rsidR="006021E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</w:tr>
      <w:tr w:rsidR="00C5483A" w:rsidRPr="00C5483A" w14:paraId="2AE0143A" w14:textId="77777777" w:rsidTr="00216538">
        <w:trPr>
          <w:trHeight w:val="315"/>
        </w:trPr>
        <w:tc>
          <w:tcPr>
            <w:tcW w:w="3608" w:type="dxa"/>
            <w:vAlign w:val="bottom"/>
          </w:tcPr>
          <w:p w14:paraId="3E9767A7" w14:textId="77777777" w:rsidR="00C5483A" w:rsidRPr="00C5483A" w:rsidRDefault="00C5483A" w:rsidP="00C5483A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51703A1F" w14:textId="77777777" w:rsidR="00C5483A" w:rsidRPr="00C5483A" w:rsidRDefault="00C5483A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5972A9E7" w14:textId="77777777" w:rsidR="00C5483A" w:rsidRPr="00C5483A" w:rsidRDefault="00C5483A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1EECD950" w14:textId="7777777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7F599618" w14:textId="77777777" w:rsidR="00C5483A" w:rsidRPr="00C5483A" w:rsidRDefault="00C5483A" w:rsidP="00C5483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483A" w:rsidRPr="00C5483A" w14:paraId="6704E30B" w14:textId="77777777" w:rsidTr="00216538">
        <w:tc>
          <w:tcPr>
            <w:tcW w:w="3608" w:type="dxa"/>
            <w:vAlign w:val="bottom"/>
          </w:tcPr>
          <w:p w14:paraId="7174B222" w14:textId="77777777" w:rsidR="00C5483A" w:rsidRPr="00C5483A" w:rsidRDefault="00C5483A" w:rsidP="00C5483A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48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6" w:type="dxa"/>
            <w:vAlign w:val="bottom"/>
          </w:tcPr>
          <w:p w14:paraId="24E2C3FB" w14:textId="20922895" w:rsidR="00C5483A" w:rsidRPr="00C5483A" w:rsidRDefault="00C5483A" w:rsidP="00C5483A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27" w:type="dxa"/>
            <w:vAlign w:val="bottom"/>
          </w:tcPr>
          <w:p w14:paraId="2A8530F4" w14:textId="0870E9C7" w:rsidR="00C5483A" w:rsidRPr="00C5483A" w:rsidRDefault="006021E2" w:rsidP="00C5483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23" w:type="dxa"/>
            <w:vAlign w:val="bottom"/>
          </w:tcPr>
          <w:p w14:paraId="52B3C007" w14:textId="0928C1D7" w:rsidR="00C5483A" w:rsidRPr="00C5483A" w:rsidRDefault="006021E2" w:rsidP="00C5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54DAC002" w14:textId="5078C605" w:rsidR="00C5483A" w:rsidRPr="00C5483A" w:rsidRDefault="006021E2" w:rsidP="00C5483A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</w:tr>
      <w:tr w:rsidR="00C5483A" w:rsidRPr="00C5483A" w14:paraId="616F7F09" w14:textId="77777777" w:rsidTr="00216538">
        <w:trPr>
          <w:trHeight w:val="315"/>
        </w:trPr>
        <w:tc>
          <w:tcPr>
            <w:tcW w:w="3608" w:type="dxa"/>
            <w:vAlign w:val="bottom"/>
          </w:tcPr>
          <w:p w14:paraId="4187006D" w14:textId="77777777" w:rsidR="00C5483A" w:rsidRPr="00C5483A" w:rsidRDefault="00C5483A" w:rsidP="00C5483A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  <w:vAlign w:val="bottom"/>
          </w:tcPr>
          <w:p w14:paraId="732830DC" w14:textId="7777777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67E74AE6" w14:textId="7777777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2F3157CF" w14:textId="7777777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3027C84" w14:textId="77777777" w:rsidR="00C5483A" w:rsidRPr="00C5483A" w:rsidRDefault="00C5483A" w:rsidP="00C5483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483A" w:rsidRPr="00C5483A" w14:paraId="78D290AF" w14:textId="77777777" w:rsidTr="00216538">
        <w:trPr>
          <w:trHeight w:val="173"/>
        </w:trPr>
        <w:tc>
          <w:tcPr>
            <w:tcW w:w="3608" w:type="dxa"/>
          </w:tcPr>
          <w:p w14:paraId="0D69671F" w14:textId="77777777" w:rsidR="00C5483A" w:rsidRPr="00C5483A" w:rsidRDefault="00C5483A" w:rsidP="00C5483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C548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1FA5C47D" w14:textId="222BA51C" w:rsidR="00C5483A" w:rsidRPr="00C5483A" w:rsidRDefault="00C5483A" w:rsidP="00C5483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>18,367,964</w:t>
            </w:r>
          </w:p>
        </w:tc>
        <w:tc>
          <w:tcPr>
            <w:tcW w:w="1227" w:type="dxa"/>
            <w:vAlign w:val="bottom"/>
          </w:tcPr>
          <w:p w14:paraId="356FBA0A" w14:textId="70CBEF5B" w:rsidR="00C5483A" w:rsidRPr="00C5483A" w:rsidRDefault="00761171" w:rsidP="00C5483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1,716,20</w:t>
            </w:r>
            <w:r w:rsidR="00E56D9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23" w:type="dxa"/>
            <w:vAlign w:val="bottom"/>
          </w:tcPr>
          <w:p w14:paraId="1A40E82D" w14:textId="0A74F841" w:rsidR="00C5483A" w:rsidRPr="00C5483A" w:rsidRDefault="006021E2" w:rsidP="00761171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483A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23" w:type="dxa"/>
            <w:vAlign w:val="bottom"/>
          </w:tcPr>
          <w:p w14:paraId="4717D852" w14:textId="29870FF2" w:rsidR="00C5483A" w:rsidRPr="00C5483A" w:rsidRDefault="00761171" w:rsidP="00C5483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20,084,</w:t>
            </w:r>
            <w:r w:rsidR="006021E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22B7C"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</w:tr>
    </w:tbl>
    <w:p w14:paraId="08931155" w14:textId="67E070EB" w:rsidR="00E00812" w:rsidRDefault="00E00812" w:rsidP="0048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54F8CFC" w14:textId="717A34F5" w:rsidR="00A55C53" w:rsidRPr="00C61160" w:rsidRDefault="00E00812" w:rsidP="0048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493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608"/>
        <w:gridCol w:w="1225"/>
        <w:gridCol w:w="1196"/>
        <w:gridCol w:w="1192"/>
        <w:gridCol w:w="1272"/>
      </w:tblGrid>
      <w:tr w:rsidR="00C5483A" w:rsidRPr="00BF07EC" w14:paraId="4D1F102C" w14:textId="77777777" w:rsidTr="00216538">
        <w:trPr>
          <w:tblHeader/>
        </w:trPr>
        <w:tc>
          <w:tcPr>
            <w:tcW w:w="3608" w:type="dxa"/>
            <w:vAlign w:val="bottom"/>
          </w:tcPr>
          <w:p w14:paraId="188727AB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85" w:type="dxa"/>
            <w:gridSpan w:val="4"/>
            <w:vAlign w:val="bottom"/>
          </w:tcPr>
          <w:p w14:paraId="14098AD0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</w:tr>
      <w:tr w:rsidR="00C5483A" w:rsidRPr="00BF07EC" w14:paraId="7E0D59C0" w14:textId="77777777" w:rsidTr="00216538">
        <w:trPr>
          <w:tblHeader/>
        </w:trPr>
        <w:tc>
          <w:tcPr>
            <w:tcW w:w="3608" w:type="dxa"/>
            <w:vAlign w:val="bottom"/>
          </w:tcPr>
          <w:p w14:paraId="3BBC542E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85" w:type="dxa"/>
            <w:gridSpan w:val="4"/>
            <w:vAlign w:val="bottom"/>
          </w:tcPr>
          <w:p w14:paraId="42F64DA4" w14:textId="3D7C66B1" w:rsidR="00C5483A" w:rsidRPr="00BF07EC" w:rsidRDefault="00D1181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324547"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เงิน</w:t>
            </w:r>
            <w:r w:rsidR="00C5483A"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  <w:r w:rsidR="00FA0340" w:rsidRPr="00BF07E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และเฉพาะบริษัท</w:t>
            </w:r>
          </w:p>
        </w:tc>
      </w:tr>
      <w:tr w:rsidR="00C5483A" w:rsidRPr="00BF07EC" w14:paraId="667E7F13" w14:textId="77777777" w:rsidTr="00216538">
        <w:trPr>
          <w:tblHeader/>
        </w:trPr>
        <w:tc>
          <w:tcPr>
            <w:tcW w:w="3608" w:type="dxa"/>
            <w:vAlign w:val="bottom"/>
          </w:tcPr>
          <w:p w14:paraId="61391E66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67500E70" w14:textId="77777777" w:rsidR="00C5483A" w:rsidRPr="00BF07EC" w:rsidRDefault="00C5483A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88" w:type="dxa"/>
            <w:gridSpan w:val="2"/>
            <w:vAlign w:val="bottom"/>
            <w:hideMark/>
          </w:tcPr>
          <w:p w14:paraId="0546C14C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272" w:type="dxa"/>
            <w:vAlign w:val="bottom"/>
          </w:tcPr>
          <w:p w14:paraId="06723596" w14:textId="77777777" w:rsidR="00C5483A" w:rsidRPr="00BF07EC" w:rsidRDefault="00C5483A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483A" w:rsidRPr="00BF07EC" w14:paraId="0DA07F6B" w14:textId="77777777" w:rsidTr="00216538">
        <w:trPr>
          <w:tblHeader/>
        </w:trPr>
        <w:tc>
          <w:tcPr>
            <w:tcW w:w="3608" w:type="dxa"/>
            <w:vAlign w:val="bottom"/>
          </w:tcPr>
          <w:p w14:paraId="1DDDF5F7" w14:textId="77777777" w:rsidR="00C5483A" w:rsidRPr="00BF07EC" w:rsidRDefault="00C5483A" w:rsidP="001C3096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  <w:hideMark/>
          </w:tcPr>
          <w:p w14:paraId="6731B415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BF07EC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96" w:type="dxa"/>
            <w:vAlign w:val="bottom"/>
            <w:hideMark/>
          </w:tcPr>
          <w:p w14:paraId="78D68209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92" w:type="dxa"/>
            <w:vAlign w:val="bottom"/>
            <w:hideMark/>
          </w:tcPr>
          <w:p w14:paraId="58478F80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72" w:type="dxa"/>
            <w:vAlign w:val="bottom"/>
            <w:hideMark/>
          </w:tcPr>
          <w:p w14:paraId="4C5901A2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F07EC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C5483A" w:rsidRPr="00BF07EC" w14:paraId="4E716215" w14:textId="77777777" w:rsidTr="00216538">
        <w:trPr>
          <w:trHeight w:val="108"/>
        </w:trPr>
        <w:tc>
          <w:tcPr>
            <w:tcW w:w="3608" w:type="dxa"/>
            <w:vAlign w:val="bottom"/>
            <w:hideMark/>
          </w:tcPr>
          <w:p w14:paraId="6144DDFF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2A056D55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2D402CB9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12007CB1" w14:textId="77777777" w:rsidR="00C5483A" w:rsidRPr="00BF07EC" w:rsidRDefault="00C5483A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37BC50B8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483A" w:rsidRPr="00BF07EC" w14:paraId="1DF94EBA" w14:textId="77777777" w:rsidTr="00216538">
        <w:trPr>
          <w:trHeight w:val="353"/>
        </w:trPr>
        <w:tc>
          <w:tcPr>
            <w:tcW w:w="3608" w:type="dxa"/>
            <w:vAlign w:val="bottom"/>
          </w:tcPr>
          <w:p w14:paraId="6ECCA527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สินทรัพย์ภาษีเงินได้รอการตัดบัญชีจาก </w:t>
            </w:r>
            <w:r w:rsidRPr="00BF07E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25" w:type="dxa"/>
            <w:vAlign w:val="bottom"/>
          </w:tcPr>
          <w:p w14:paraId="3BE8CE17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6D372B2F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78809A50" w14:textId="77777777" w:rsidR="00C5483A" w:rsidRPr="00BF07EC" w:rsidRDefault="00C5483A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78ACF328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483A" w:rsidRPr="00BF07EC" w14:paraId="5B6F580D" w14:textId="77777777" w:rsidTr="00216538">
        <w:trPr>
          <w:trHeight w:val="70"/>
        </w:trPr>
        <w:tc>
          <w:tcPr>
            <w:tcW w:w="3608" w:type="dxa"/>
            <w:vAlign w:val="bottom"/>
            <w:hideMark/>
          </w:tcPr>
          <w:p w14:paraId="004DFF87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5" w:type="dxa"/>
            <w:vAlign w:val="bottom"/>
          </w:tcPr>
          <w:p w14:paraId="4B509C3C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960,541</w:t>
            </w:r>
          </w:p>
        </w:tc>
        <w:tc>
          <w:tcPr>
            <w:tcW w:w="1196" w:type="dxa"/>
            <w:vAlign w:val="bottom"/>
          </w:tcPr>
          <w:p w14:paraId="6E867A7E" w14:textId="77777777" w:rsidR="00C5483A" w:rsidRPr="00BF07EC" w:rsidRDefault="00C5483A" w:rsidP="001C3096">
            <w:pPr>
              <w:tabs>
                <w:tab w:val="clear" w:pos="1644"/>
                <w:tab w:val="clear" w:pos="1871"/>
                <w:tab w:val="left" w:pos="958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1,438,071</w:t>
            </w:r>
          </w:p>
        </w:tc>
        <w:tc>
          <w:tcPr>
            <w:tcW w:w="1192" w:type="dxa"/>
            <w:vAlign w:val="bottom"/>
          </w:tcPr>
          <w:p w14:paraId="3816340D" w14:textId="77777777" w:rsidR="00C5483A" w:rsidRPr="00BF07EC" w:rsidRDefault="00C5483A" w:rsidP="001C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46D7AF5D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2,398,612</w:t>
            </w:r>
          </w:p>
        </w:tc>
      </w:tr>
      <w:tr w:rsidR="00C5483A" w:rsidRPr="00BF07EC" w14:paraId="60234A72" w14:textId="77777777" w:rsidTr="00216538">
        <w:tc>
          <w:tcPr>
            <w:tcW w:w="3608" w:type="dxa"/>
            <w:vAlign w:val="bottom"/>
          </w:tcPr>
          <w:p w14:paraId="5991DFAF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225" w:type="dxa"/>
            <w:vAlign w:val="bottom"/>
          </w:tcPr>
          <w:p w14:paraId="4C3F2B2B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4,236,036</w:t>
            </w:r>
          </w:p>
        </w:tc>
        <w:tc>
          <w:tcPr>
            <w:tcW w:w="1196" w:type="dxa"/>
            <w:vAlign w:val="bottom"/>
          </w:tcPr>
          <w:p w14:paraId="2E67EE5C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1,509,072</w:t>
            </w:r>
          </w:p>
        </w:tc>
        <w:tc>
          <w:tcPr>
            <w:tcW w:w="1192" w:type="dxa"/>
            <w:vAlign w:val="bottom"/>
          </w:tcPr>
          <w:p w14:paraId="642FFBD0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1FDC43D7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5,745,108</w:t>
            </w:r>
          </w:p>
        </w:tc>
      </w:tr>
      <w:tr w:rsidR="00C5483A" w:rsidRPr="00BF07EC" w14:paraId="04496905" w14:textId="77777777" w:rsidTr="00216538">
        <w:tc>
          <w:tcPr>
            <w:tcW w:w="3608" w:type="dxa"/>
            <w:vAlign w:val="bottom"/>
          </w:tcPr>
          <w:p w14:paraId="44EBF239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225" w:type="dxa"/>
            <w:vAlign w:val="bottom"/>
          </w:tcPr>
          <w:p w14:paraId="2AB84362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580,492</w:t>
            </w:r>
          </w:p>
        </w:tc>
        <w:tc>
          <w:tcPr>
            <w:tcW w:w="1196" w:type="dxa"/>
            <w:vAlign w:val="bottom"/>
          </w:tcPr>
          <w:p w14:paraId="79FDD5CC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604,843</w:t>
            </w:r>
          </w:p>
        </w:tc>
        <w:tc>
          <w:tcPr>
            <w:tcW w:w="1192" w:type="dxa"/>
            <w:vAlign w:val="bottom"/>
          </w:tcPr>
          <w:p w14:paraId="19FFF317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0B1D7620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1,185,335</w:t>
            </w:r>
          </w:p>
        </w:tc>
      </w:tr>
      <w:tr w:rsidR="00C5483A" w:rsidRPr="00BF07EC" w14:paraId="3B079858" w14:textId="77777777" w:rsidTr="00216538">
        <w:tc>
          <w:tcPr>
            <w:tcW w:w="3608" w:type="dxa"/>
            <w:vAlign w:val="bottom"/>
          </w:tcPr>
          <w:p w14:paraId="0F4E8B8F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225" w:type="dxa"/>
            <w:vAlign w:val="bottom"/>
          </w:tcPr>
          <w:p w14:paraId="534C9CE7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23,987</w:t>
            </w:r>
          </w:p>
        </w:tc>
        <w:tc>
          <w:tcPr>
            <w:tcW w:w="1196" w:type="dxa"/>
            <w:vAlign w:val="bottom"/>
          </w:tcPr>
          <w:p w14:paraId="3D2C2D59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20,224</w:t>
            </w:r>
          </w:p>
        </w:tc>
        <w:tc>
          <w:tcPr>
            <w:tcW w:w="1192" w:type="dxa"/>
            <w:vAlign w:val="bottom"/>
          </w:tcPr>
          <w:p w14:paraId="62D48A98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0ED5CC34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44,211</w:t>
            </w:r>
          </w:p>
        </w:tc>
      </w:tr>
      <w:tr w:rsidR="00C5483A" w:rsidRPr="00BF07EC" w14:paraId="3CA33755" w14:textId="77777777" w:rsidTr="00216538">
        <w:tc>
          <w:tcPr>
            <w:tcW w:w="3608" w:type="dxa"/>
            <w:vAlign w:val="bottom"/>
          </w:tcPr>
          <w:p w14:paraId="2D6C3D50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25" w:type="dxa"/>
            <w:vAlign w:val="bottom"/>
          </w:tcPr>
          <w:p w14:paraId="2C78FBA2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609,418</w:t>
            </w:r>
          </w:p>
        </w:tc>
        <w:tc>
          <w:tcPr>
            <w:tcW w:w="1196" w:type="dxa"/>
            <w:vAlign w:val="bottom"/>
          </w:tcPr>
          <w:p w14:paraId="385A39F6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270,897</w:t>
            </w:r>
          </w:p>
        </w:tc>
        <w:tc>
          <w:tcPr>
            <w:tcW w:w="1192" w:type="dxa"/>
            <w:vAlign w:val="bottom"/>
          </w:tcPr>
          <w:p w14:paraId="786E7079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3FDDD78E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880,315</w:t>
            </w:r>
          </w:p>
        </w:tc>
      </w:tr>
      <w:tr w:rsidR="00C5483A" w:rsidRPr="00BF07EC" w14:paraId="47FA7463" w14:textId="77777777" w:rsidTr="00216538">
        <w:tc>
          <w:tcPr>
            <w:tcW w:w="3608" w:type="dxa"/>
            <w:vAlign w:val="bottom"/>
          </w:tcPr>
          <w:p w14:paraId="5C8E7C10" w14:textId="77777777" w:rsidR="00C5483A" w:rsidRPr="00BF07EC" w:rsidRDefault="00C5483A" w:rsidP="001C3096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25" w:type="dxa"/>
            <w:vAlign w:val="bottom"/>
          </w:tcPr>
          <w:p w14:paraId="613A56E4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1,210,702</w:t>
            </w:r>
          </w:p>
        </w:tc>
        <w:tc>
          <w:tcPr>
            <w:tcW w:w="1196" w:type="dxa"/>
            <w:vAlign w:val="bottom"/>
          </w:tcPr>
          <w:p w14:paraId="162443F2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(426,987)</w:t>
            </w:r>
          </w:p>
        </w:tc>
        <w:tc>
          <w:tcPr>
            <w:tcW w:w="1192" w:type="dxa"/>
            <w:vAlign w:val="bottom"/>
          </w:tcPr>
          <w:p w14:paraId="084F4999" w14:textId="77777777" w:rsidR="00C5483A" w:rsidRPr="00BF07EC" w:rsidRDefault="00C5483A" w:rsidP="001C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64C72C46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783,715</w:t>
            </w:r>
          </w:p>
        </w:tc>
      </w:tr>
      <w:tr w:rsidR="00C5483A" w:rsidRPr="00BF07EC" w14:paraId="5AE64E75" w14:textId="77777777" w:rsidTr="00216538">
        <w:tc>
          <w:tcPr>
            <w:tcW w:w="3608" w:type="dxa"/>
            <w:vAlign w:val="bottom"/>
          </w:tcPr>
          <w:p w14:paraId="6E4FD693" w14:textId="77777777" w:rsidR="00C5483A" w:rsidRPr="00BF07EC" w:rsidRDefault="00C5483A" w:rsidP="001C3096">
            <w:pPr>
              <w:spacing w:line="240" w:lineRule="auto"/>
              <w:ind w:left="15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25" w:type="dxa"/>
            <w:vAlign w:val="bottom"/>
          </w:tcPr>
          <w:p w14:paraId="07E7B2BA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6,404,665</w:t>
            </w:r>
          </w:p>
        </w:tc>
        <w:tc>
          <w:tcPr>
            <w:tcW w:w="1196" w:type="dxa"/>
            <w:vAlign w:val="bottom"/>
          </w:tcPr>
          <w:p w14:paraId="5EC03DA5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641,733</w:t>
            </w:r>
          </w:p>
        </w:tc>
        <w:tc>
          <w:tcPr>
            <w:tcW w:w="1192" w:type="dxa"/>
            <w:vAlign w:val="bottom"/>
          </w:tcPr>
          <w:p w14:paraId="1009C600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284,270</w:t>
            </w:r>
          </w:p>
        </w:tc>
        <w:tc>
          <w:tcPr>
            <w:tcW w:w="1272" w:type="dxa"/>
            <w:vAlign w:val="bottom"/>
          </w:tcPr>
          <w:p w14:paraId="61FDA66B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7,330,668</w:t>
            </w:r>
          </w:p>
        </w:tc>
      </w:tr>
      <w:tr w:rsidR="00C5483A" w:rsidRPr="00BF07EC" w14:paraId="499DA757" w14:textId="77777777" w:rsidTr="00216538">
        <w:tc>
          <w:tcPr>
            <w:tcW w:w="3608" w:type="dxa"/>
            <w:vAlign w:val="bottom"/>
          </w:tcPr>
          <w:p w14:paraId="505CB472" w14:textId="77777777" w:rsidR="00C5483A" w:rsidRPr="00BF07EC" w:rsidRDefault="00C5483A" w:rsidP="001C3096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5" w:type="dxa"/>
            <w:vAlign w:val="bottom"/>
          </w:tcPr>
          <w:p w14:paraId="0F83605E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14,025,841</w:t>
            </w:r>
          </w:p>
        </w:tc>
        <w:tc>
          <w:tcPr>
            <w:tcW w:w="1196" w:type="dxa"/>
            <w:vAlign w:val="bottom"/>
          </w:tcPr>
          <w:p w14:paraId="3E14BFA7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4,057,853</w:t>
            </w:r>
          </w:p>
        </w:tc>
        <w:tc>
          <w:tcPr>
            <w:tcW w:w="1192" w:type="dxa"/>
            <w:vAlign w:val="bottom"/>
          </w:tcPr>
          <w:p w14:paraId="3D094AC7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284,270</w:t>
            </w:r>
          </w:p>
        </w:tc>
        <w:tc>
          <w:tcPr>
            <w:tcW w:w="1272" w:type="dxa"/>
            <w:vAlign w:val="bottom"/>
          </w:tcPr>
          <w:p w14:paraId="2886775B" w14:textId="77777777" w:rsidR="00C5483A" w:rsidRPr="00BF07EC" w:rsidRDefault="00C5483A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18,367,964</w:t>
            </w:r>
          </w:p>
        </w:tc>
      </w:tr>
      <w:tr w:rsidR="00C5483A" w:rsidRPr="00BF07EC" w14:paraId="133EBB64" w14:textId="77777777" w:rsidTr="00216538">
        <w:trPr>
          <w:trHeight w:val="315"/>
        </w:trPr>
        <w:tc>
          <w:tcPr>
            <w:tcW w:w="3608" w:type="dxa"/>
            <w:vAlign w:val="bottom"/>
          </w:tcPr>
          <w:p w14:paraId="402980CF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bottom"/>
          </w:tcPr>
          <w:p w14:paraId="133F54A0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7F9E4647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75FB0EEC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3B785AC3" w14:textId="77777777" w:rsidR="00C5483A" w:rsidRPr="00BF07EC" w:rsidRDefault="00C5483A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483A" w:rsidRPr="00BF07EC" w14:paraId="488D0262" w14:textId="77777777" w:rsidTr="00216538">
        <w:tc>
          <w:tcPr>
            <w:tcW w:w="3608" w:type="dxa"/>
            <w:vAlign w:val="bottom"/>
          </w:tcPr>
          <w:p w14:paraId="68A7A8EB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07E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0308250E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</w:t>
            </w: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F07E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6A8229DA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192" w:type="dxa"/>
            <w:vAlign w:val="bottom"/>
          </w:tcPr>
          <w:p w14:paraId="1E8C9100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  <w:tc>
          <w:tcPr>
            <w:tcW w:w="1272" w:type="dxa"/>
            <w:vAlign w:val="bottom"/>
          </w:tcPr>
          <w:p w14:paraId="11A380B3" w14:textId="77777777" w:rsidR="00C5483A" w:rsidRPr="00BF07EC" w:rsidRDefault="00C5483A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</w:tr>
      <w:tr w:rsidR="00C5483A" w:rsidRPr="00BF07EC" w14:paraId="1271325A" w14:textId="77777777" w:rsidTr="00216538">
        <w:trPr>
          <w:trHeight w:val="315"/>
        </w:trPr>
        <w:tc>
          <w:tcPr>
            <w:tcW w:w="3608" w:type="dxa"/>
            <w:vAlign w:val="bottom"/>
          </w:tcPr>
          <w:p w14:paraId="64A13BA5" w14:textId="77777777" w:rsidR="00C5483A" w:rsidRPr="00BF07EC" w:rsidRDefault="00C5483A" w:rsidP="001C309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bottom"/>
          </w:tcPr>
          <w:p w14:paraId="187A252D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6" w:type="dxa"/>
            <w:vAlign w:val="bottom"/>
          </w:tcPr>
          <w:p w14:paraId="20F0E8F8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55263FB8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37675694" w14:textId="77777777" w:rsidR="00C5483A" w:rsidRPr="00BF07EC" w:rsidRDefault="00C5483A" w:rsidP="001C3096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483A" w:rsidRPr="00BF07EC" w14:paraId="1F22DCB0" w14:textId="77777777" w:rsidTr="00216538">
        <w:trPr>
          <w:trHeight w:val="173"/>
        </w:trPr>
        <w:tc>
          <w:tcPr>
            <w:tcW w:w="3608" w:type="dxa"/>
          </w:tcPr>
          <w:p w14:paraId="1BA55E38" w14:textId="77777777" w:rsidR="00C5483A" w:rsidRPr="00BF07EC" w:rsidRDefault="00C5483A" w:rsidP="001C3096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F07E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225" w:type="dxa"/>
            <w:vAlign w:val="bottom"/>
          </w:tcPr>
          <w:p w14:paraId="321C54AC" w14:textId="77777777" w:rsidR="00C5483A" w:rsidRPr="00BF07EC" w:rsidRDefault="00C5483A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14,025,841</w:t>
            </w:r>
          </w:p>
        </w:tc>
        <w:tc>
          <w:tcPr>
            <w:tcW w:w="1196" w:type="dxa"/>
            <w:vAlign w:val="bottom"/>
          </w:tcPr>
          <w:p w14:paraId="03E92B85" w14:textId="77777777" w:rsidR="00C5483A" w:rsidRPr="00BF07EC" w:rsidRDefault="00C5483A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4,057,853</w:t>
            </w:r>
          </w:p>
        </w:tc>
        <w:tc>
          <w:tcPr>
            <w:tcW w:w="1192" w:type="dxa"/>
            <w:vAlign w:val="bottom"/>
          </w:tcPr>
          <w:p w14:paraId="23374969" w14:textId="77777777" w:rsidR="00C5483A" w:rsidRPr="00BF07EC" w:rsidRDefault="00C5483A" w:rsidP="001C3096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284,270</w:t>
            </w:r>
          </w:p>
        </w:tc>
        <w:tc>
          <w:tcPr>
            <w:tcW w:w="1272" w:type="dxa"/>
            <w:vAlign w:val="bottom"/>
          </w:tcPr>
          <w:p w14:paraId="1B080E8C" w14:textId="77777777" w:rsidR="00C5483A" w:rsidRPr="00BF07EC" w:rsidRDefault="00C5483A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F07EC">
              <w:rPr>
                <w:rFonts w:ascii="Browallia New" w:hAnsi="Browallia New" w:cs="Browallia New"/>
                <w:sz w:val="22"/>
                <w:szCs w:val="22"/>
              </w:rPr>
              <w:t>18,367,964</w:t>
            </w:r>
          </w:p>
        </w:tc>
      </w:tr>
    </w:tbl>
    <w:p w14:paraId="5371CCE7" w14:textId="5055A6B1" w:rsidR="006125FE" w:rsidRDefault="006125FE" w:rsidP="00AE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3E4BD84" w14:textId="4AF34697" w:rsidR="00AC0819" w:rsidRDefault="00AC6ACA" w:rsidP="001C6BFE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C61A9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</w:t>
      </w:r>
    </w:p>
    <w:p w14:paraId="631CFBB9" w14:textId="77777777" w:rsidR="00DD37CA" w:rsidRPr="00DD37CA" w:rsidRDefault="00DD37CA" w:rsidP="00DD37CA">
      <w:p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8C5D5D9" w14:textId="7CD38391" w:rsidR="00952C68" w:rsidRPr="007C4D8F" w:rsidRDefault="00881B4A" w:rsidP="00C16D92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hanging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C4D8F">
        <w:rPr>
          <w:rFonts w:ascii="Browallia New" w:hAnsi="Browallia New" w:cs="Browallia New"/>
          <w:sz w:val="28"/>
          <w:szCs w:val="28"/>
          <w:cs/>
          <w:lang w:val="en-GB"/>
        </w:rPr>
        <w:t>การซื้อหุ้นคืน</w:t>
      </w:r>
    </w:p>
    <w:p w14:paraId="595BF2FD" w14:textId="77777777" w:rsidR="00772F34" w:rsidRPr="00BF07EC" w:rsidRDefault="00772F34" w:rsidP="0077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4D570FC" w14:textId="5E7C5721" w:rsidR="00770894" w:rsidRPr="00C61160" w:rsidRDefault="00437B4C" w:rsidP="00DC58E3">
      <w:pPr>
        <w:tabs>
          <w:tab w:val="clear" w:pos="454"/>
          <w:tab w:val="left" w:pos="720"/>
        </w:tabs>
        <w:spacing w:line="240" w:lineRule="auto"/>
        <w:ind w:left="990" w:right="-8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23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กันยายน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ี่ประชุมคณะกรรมการบริษัทได้มีมติอนุมัติให้ซื้อหุ้นสามัญของบริษัทเพื่อการบริหารสภาพคล่องส่วนเกินในวงเงินไม่เกิน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120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00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และจำนวนหุ้นไม่เกิน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22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ล้านหุ้น ซึ่งคิดเป็น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br/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ร้อยละ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79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ของหุ้นที่จำหน่ายแล้ว โดยมีระยะเวลาซื้อหุ้นคืน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 ตั้งแต่วันที่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ตุลาคม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ถึงวันที่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br/>
        <w:t>29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มีนาคม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 xml:space="preserve">2567 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>คณะกรรมการบริษัทจะพิจารณาวิธีการและระยะเวลาในการจําหน่ายหุ้นทุนซื้อคืน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br/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ภายหลังจาก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เดือนนับแต่การซื้อหุ้นคืนเสร็จสิ้นแต่ไม่เกิน </w:t>
      </w:r>
      <w:r w:rsidRPr="00105EF9">
        <w:rPr>
          <w:rFonts w:ascii="Browallia New" w:hAnsi="Browallia New" w:cs="Browallia New"/>
          <w:sz w:val="28"/>
          <w:szCs w:val="28"/>
          <w:lang w:eastAsia="th-TH"/>
        </w:rPr>
        <w:t>3</w:t>
      </w:r>
      <w:r w:rsidRPr="00105EF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ปี</w:t>
      </w:r>
    </w:p>
    <w:p w14:paraId="4752285C" w14:textId="77777777" w:rsidR="00977B6C" w:rsidRPr="00BF07EC" w:rsidRDefault="00977B6C" w:rsidP="00772F34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8A4F893" w14:textId="05A1570F" w:rsidR="00977B6C" w:rsidRPr="00C61160" w:rsidRDefault="006B17C2" w:rsidP="00DC1DE6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 w:firstLine="55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GB" w:eastAsia="th-TH"/>
        </w:rPr>
        <w:t>รายละเอียดสำหรับ</w:t>
      </w:r>
      <w:r w:rsidR="000104BE" w:rsidRPr="002309C9">
        <w:rPr>
          <w:rFonts w:ascii="Browallia New" w:hAnsi="Browallia New" w:cs="Browallia New" w:hint="cs"/>
          <w:sz w:val="28"/>
          <w:szCs w:val="28"/>
          <w:cs/>
          <w:lang w:eastAsia="th-TH"/>
        </w:rPr>
        <w:t>การซื้อหุ้นซื้อคืน</w:t>
      </w:r>
      <w:r w:rsidR="00977B6C" w:rsidRPr="00C61160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มีดังนี้</w:t>
      </w:r>
    </w:p>
    <w:p w14:paraId="33A32A38" w14:textId="77777777" w:rsidR="00977B6C" w:rsidRPr="00BF07EC" w:rsidRDefault="00977B6C" w:rsidP="00977B6C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tbl>
      <w:tblPr>
        <w:tblW w:w="8428" w:type="dxa"/>
        <w:tblInd w:w="993" w:type="dxa"/>
        <w:tblLook w:val="04A0" w:firstRow="1" w:lastRow="0" w:firstColumn="1" w:lastColumn="0" w:noHBand="0" w:noVBand="1"/>
      </w:tblPr>
      <w:tblGrid>
        <w:gridCol w:w="5667"/>
        <w:gridCol w:w="2761"/>
      </w:tblGrid>
      <w:tr w:rsidR="00977B6C" w:rsidRPr="000104BE" w14:paraId="3B83AAE7" w14:textId="77777777" w:rsidTr="00DC58E3">
        <w:tc>
          <w:tcPr>
            <w:tcW w:w="5667" w:type="dxa"/>
            <w:shd w:val="clear" w:color="auto" w:fill="auto"/>
          </w:tcPr>
          <w:p w14:paraId="3CDB3AEC" w14:textId="77777777" w:rsidR="00977B6C" w:rsidRPr="000104BE" w:rsidRDefault="00977B6C" w:rsidP="000104BE">
            <w:pPr>
              <w:tabs>
                <w:tab w:val="left" w:pos="1418"/>
                <w:tab w:val="left" w:pos="1985"/>
              </w:tabs>
              <w:spacing w:line="240" w:lineRule="auto"/>
              <w:ind w:right="3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61" w:type="dxa"/>
          </w:tcPr>
          <w:p w14:paraId="0C1C7A12" w14:textId="38C09205" w:rsidR="00977B6C" w:rsidRPr="000104BE" w:rsidRDefault="00D1181A" w:rsidP="000104BE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เงิน</w:t>
            </w:r>
            <w:r w:rsidR="00977B6C"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รวม</w:t>
            </w:r>
            <w:r w:rsidR="00DE061A">
              <w:rPr>
                <w:rFonts w:ascii="Browallia New" w:hAnsi="Browallia New" w:cs="Browallia New"/>
                <w:sz w:val="28"/>
                <w:szCs w:val="28"/>
                <w:lang w:eastAsia="th-TH"/>
              </w:rPr>
              <w:br/>
            </w:r>
            <w:r w:rsidR="00977B6C"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และ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เฉพาะบริษัท</w:t>
            </w:r>
          </w:p>
        </w:tc>
      </w:tr>
      <w:tr w:rsidR="00977B6C" w:rsidRPr="000104BE" w14:paraId="01A42033" w14:textId="77777777" w:rsidTr="00DC58E3">
        <w:tc>
          <w:tcPr>
            <w:tcW w:w="5667" w:type="dxa"/>
            <w:shd w:val="clear" w:color="auto" w:fill="auto"/>
          </w:tcPr>
          <w:p w14:paraId="454039C2" w14:textId="77777777" w:rsidR="00977B6C" w:rsidRPr="000104BE" w:rsidRDefault="00977B6C" w:rsidP="000104BE">
            <w:pPr>
              <w:tabs>
                <w:tab w:val="left" w:pos="1418"/>
                <w:tab w:val="left" w:pos="1985"/>
              </w:tabs>
              <w:spacing w:line="240" w:lineRule="auto"/>
              <w:ind w:right="3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61" w:type="dxa"/>
          </w:tcPr>
          <w:p w14:paraId="4BF49926" w14:textId="77777777" w:rsidR="00977B6C" w:rsidRPr="000104BE" w:rsidRDefault="00977B6C" w:rsidP="000104BE">
            <w:pPr>
              <w:spacing w:line="240" w:lineRule="auto"/>
              <w:ind w:left="-9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77B6C" w:rsidRPr="000104BE" w14:paraId="2817F11C" w14:textId="77777777" w:rsidTr="00DC58E3">
        <w:trPr>
          <w:trHeight w:val="283"/>
        </w:trPr>
        <w:tc>
          <w:tcPr>
            <w:tcW w:w="5667" w:type="dxa"/>
            <w:shd w:val="clear" w:color="auto" w:fill="auto"/>
          </w:tcPr>
          <w:p w14:paraId="1073EC64" w14:textId="77777777" w:rsidR="00977B6C" w:rsidRPr="000104BE" w:rsidRDefault="00977B6C" w:rsidP="00010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มูลค่าหุ้นทุนซื้อคืน 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บาท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761" w:type="dxa"/>
          </w:tcPr>
          <w:p w14:paraId="4A408415" w14:textId="7F082E82" w:rsidR="00977B6C" w:rsidRPr="000104BE" w:rsidRDefault="00AD0A81" w:rsidP="00B6421F">
            <w:pPr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107,028,222</w:t>
            </w:r>
          </w:p>
        </w:tc>
      </w:tr>
      <w:tr w:rsidR="00977B6C" w:rsidRPr="000104BE" w14:paraId="41BBA99D" w14:textId="77777777" w:rsidTr="00DC58E3">
        <w:trPr>
          <w:trHeight w:val="283"/>
        </w:trPr>
        <w:tc>
          <w:tcPr>
            <w:tcW w:w="5667" w:type="dxa"/>
            <w:shd w:val="clear" w:color="auto" w:fill="auto"/>
          </w:tcPr>
          <w:p w14:paraId="3989884D" w14:textId="77777777" w:rsidR="00977B6C" w:rsidRPr="000104BE" w:rsidRDefault="00977B6C" w:rsidP="00010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จำนวนหุ้นทุนซื้อคืน 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หุ้น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761" w:type="dxa"/>
          </w:tcPr>
          <w:p w14:paraId="6C3ED699" w14:textId="43522B32" w:rsidR="00977B6C" w:rsidRPr="000104BE" w:rsidRDefault="00AD0A81" w:rsidP="000104BE">
            <w:pPr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16,980,500</w:t>
            </w:r>
          </w:p>
        </w:tc>
      </w:tr>
      <w:tr w:rsidR="00977B6C" w:rsidRPr="000104BE" w14:paraId="3C9F5C6D" w14:textId="77777777" w:rsidTr="00DC58E3">
        <w:trPr>
          <w:trHeight w:val="283"/>
        </w:trPr>
        <w:tc>
          <w:tcPr>
            <w:tcW w:w="5667" w:type="dxa"/>
            <w:shd w:val="clear" w:color="auto" w:fill="auto"/>
          </w:tcPr>
          <w:p w14:paraId="5766B397" w14:textId="77777777" w:rsidR="00977B6C" w:rsidRPr="000104BE" w:rsidRDefault="00977B6C" w:rsidP="00010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ราคาทุนเฉลี่ยหุ้นละ 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บาท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761" w:type="dxa"/>
          </w:tcPr>
          <w:p w14:paraId="1A04939B" w14:textId="6679BFAB" w:rsidR="00977B6C" w:rsidRPr="000104BE" w:rsidRDefault="00B6421F" w:rsidP="000104BE">
            <w:pPr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6.30</w:t>
            </w:r>
          </w:p>
        </w:tc>
      </w:tr>
      <w:tr w:rsidR="00977B6C" w:rsidRPr="000104BE" w14:paraId="1D99E036" w14:textId="77777777" w:rsidTr="00DC58E3">
        <w:trPr>
          <w:trHeight w:val="283"/>
        </w:trPr>
        <w:tc>
          <w:tcPr>
            <w:tcW w:w="5667" w:type="dxa"/>
            <w:shd w:val="clear" w:color="auto" w:fill="auto"/>
          </w:tcPr>
          <w:p w14:paraId="48A9A780" w14:textId="77777777" w:rsidR="00977B6C" w:rsidRPr="000104BE" w:rsidRDefault="00977B6C" w:rsidP="000104B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0104BE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จำนวนหุ้นทุนซื้อคืนต่อจำนวนหุ้นที่บริษัทออก (ร้อยละ</w:t>
            </w:r>
            <w:r w:rsidRPr="000104BE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761" w:type="dxa"/>
          </w:tcPr>
          <w:p w14:paraId="2F8BB48A" w14:textId="61F3EF4D" w:rsidR="00977B6C" w:rsidRPr="000104BE" w:rsidRDefault="00B6421F" w:rsidP="000104BE">
            <w:pPr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7.56</w:t>
            </w:r>
          </w:p>
        </w:tc>
      </w:tr>
    </w:tbl>
    <w:p w14:paraId="510A39AB" w14:textId="77777777" w:rsidR="00BF07EC" w:rsidRDefault="00BF07EC" w:rsidP="00BF07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0021A61" w14:textId="633A5CE2" w:rsidR="00474704" w:rsidRPr="00C61160" w:rsidRDefault="00474704" w:rsidP="002F515B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hanging="5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สำรองเพื่อการซื้อหุ้นคืน</w:t>
      </w:r>
    </w:p>
    <w:p w14:paraId="3E9C877C" w14:textId="77777777" w:rsidR="008C4A04" w:rsidRPr="00C61160" w:rsidRDefault="008C4A04" w:rsidP="008C4A04">
      <w:pPr>
        <w:pStyle w:val="ListParagraph"/>
        <w:tabs>
          <w:tab w:val="clear" w:pos="227"/>
          <w:tab w:val="clear" w:pos="454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216975A0" w14:textId="102B2B6E" w:rsidR="00067F5E" w:rsidRDefault="008C4A04" w:rsidP="004F1127">
      <w:pPr>
        <w:tabs>
          <w:tab w:val="clear" w:pos="454"/>
          <w:tab w:val="left" w:pos="720"/>
        </w:tabs>
        <w:spacing w:line="240" w:lineRule="auto"/>
        <w:ind w:left="990" w:right="-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บริษัทมีกำไรสะสมที่กันไว้เป็นเงินสำรองเท่ากับจำนวนเงิน</w:t>
      </w:r>
      <w:r w:rsidR="004938E8" w:rsidRPr="00C61160">
        <w:rPr>
          <w:rFonts w:ascii="Browallia New" w:hAnsi="Browallia New" w:cs="Browallia New"/>
          <w:sz w:val="28"/>
          <w:szCs w:val="28"/>
          <w:cs/>
          <w:lang w:val="en-GB"/>
        </w:rPr>
        <w:t>ที่ได้จ่ายซื้อหุ้นคืนจนกว่าจะมีการจำหน่ายหุ้นที่ซื้อคืนทั้งหมด</w:t>
      </w:r>
      <w:r w:rsidR="0024461B"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 หรือลดทุนจดทะเบียน</w:t>
      </w:r>
      <w:r w:rsidR="00D3512F" w:rsidRPr="00C61160">
        <w:rPr>
          <w:rFonts w:ascii="Browallia New" w:hAnsi="Browallia New" w:cs="Browallia New"/>
          <w:sz w:val="28"/>
          <w:szCs w:val="28"/>
          <w:cs/>
          <w:lang w:val="en-GB"/>
        </w:rPr>
        <w:t>และทุนชำระแล้วโดยวิธีตัดหุ้นซื้อคืนที่จำหน่ายไม่หมด แล้วแต่กรณี</w:t>
      </w:r>
    </w:p>
    <w:p w14:paraId="5C64734F" w14:textId="77777777" w:rsidR="000104BE" w:rsidRPr="00C61160" w:rsidRDefault="000104BE" w:rsidP="000104BE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91F89D" w14:textId="632DDBEC" w:rsidR="00F95611" w:rsidRPr="00DC61A9" w:rsidRDefault="00F95611" w:rsidP="00BF07EC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C61A9">
        <w:rPr>
          <w:rFonts w:ascii="Browallia New" w:hAnsi="Browallia New" w:cs="Browallia New"/>
          <w:b/>
          <w:bCs/>
          <w:sz w:val="28"/>
          <w:szCs w:val="28"/>
          <w:cs/>
        </w:rPr>
        <w:t>เงินปันผลจ่าย</w:t>
      </w:r>
    </w:p>
    <w:p w14:paraId="2BEF60B4" w14:textId="77777777" w:rsidR="002F2355" w:rsidRDefault="002F2355" w:rsidP="00B9560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F8E0AD2" w14:textId="2166AC0E" w:rsidR="007D373E" w:rsidRDefault="007D373E" w:rsidP="00B9560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บริษัทมีการจ่ายเงินปันผล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2D32B942" w14:textId="77777777" w:rsidR="007D373E" w:rsidRDefault="007D373E" w:rsidP="00B9560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691CBDB3" w14:textId="2F9E9B95" w:rsidR="007D373E" w:rsidRPr="00481AEE" w:rsidRDefault="00352D07" w:rsidP="00787BB2">
      <w:pPr>
        <w:pStyle w:val="ListParagraph"/>
        <w:numPr>
          <w:ilvl w:val="0"/>
          <w:numId w:val="36"/>
        </w:numPr>
        <w:tabs>
          <w:tab w:val="clear" w:pos="227"/>
          <w:tab w:val="clear" w:pos="907"/>
          <w:tab w:val="left" w:pos="540"/>
        </w:tabs>
        <w:ind w:left="1008" w:right="-60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B6999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Pr="001B6999">
        <w:rPr>
          <w:rFonts w:ascii="Browallia New" w:hAnsi="Browallia New" w:cs="Browallia New"/>
          <w:sz w:val="28"/>
          <w:szCs w:val="28"/>
        </w:rPr>
        <w:t>26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1B6999">
        <w:rPr>
          <w:rFonts w:ascii="Browallia New" w:hAnsi="Browallia New" w:cs="Browallia New"/>
          <w:sz w:val="28"/>
          <w:szCs w:val="28"/>
        </w:rPr>
        <w:t>2567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ผู้ถือหุ้นมีมติอนุมัติจ่ายเงินปันผลจากกำไรของผล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การดำเนินงานสำหรับปีสิ้นสุดวันที่ 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 ให้กับผู้ถือหุ้น จำนวน 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221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47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ล้านหุ้น ในอัตรา</w:t>
      </w:r>
      <w:r w:rsidR="00787BB2">
        <w:rPr>
          <w:rFonts w:ascii="Browallia New" w:hAnsi="Browallia New" w:cs="Browallia New"/>
          <w:spacing w:val="-4"/>
          <w:sz w:val="28"/>
          <w:szCs w:val="28"/>
        </w:rPr>
        <w:br/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หุ้นละ 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0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1B699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 </w:t>
      </w:r>
      <w:r w:rsidRPr="001B6999">
        <w:rPr>
          <w:rFonts w:ascii="Browallia New" w:hAnsi="Browallia New" w:cs="Browallia New"/>
          <w:sz w:val="28"/>
          <w:szCs w:val="28"/>
        </w:rPr>
        <w:t>64</w:t>
      </w:r>
      <w:r w:rsidRPr="001B6999">
        <w:rPr>
          <w:rFonts w:ascii="Browallia New" w:hAnsi="Browallia New" w:cs="Browallia New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z w:val="28"/>
          <w:szCs w:val="28"/>
        </w:rPr>
        <w:t>53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ล้านบาท โดยแบ่งเป็น เงินปันผลระหว่างกาล ในอัตราหุ้นละ </w:t>
      </w:r>
      <w:r w:rsidRPr="001B6999">
        <w:rPr>
          <w:rFonts w:ascii="Browallia New" w:hAnsi="Browallia New" w:cs="Browallia New"/>
          <w:sz w:val="28"/>
          <w:szCs w:val="28"/>
        </w:rPr>
        <w:t>0</w:t>
      </w:r>
      <w:r w:rsidRPr="001B6999">
        <w:rPr>
          <w:rFonts w:ascii="Browallia New" w:hAnsi="Browallia New" w:cs="Browallia New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z w:val="28"/>
          <w:szCs w:val="28"/>
        </w:rPr>
        <w:t>15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Pr="001B6999">
        <w:rPr>
          <w:rFonts w:ascii="Browallia New" w:hAnsi="Browallia New" w:cs="Browallia New"/>
          <w:sz w:val="28"/>
          <w:szCs w:val="28"/>
        </w:rPr>
        <w:t>33</w:t>
      </w:r>
      <w:r w:rsidRPr="001B6999">
        <w:rPr>
          <w:rFonts w:ascii="Browallia New" w:hAnsi="Browallia New" w:cs="Browallia New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z w:val="28"/>
          <w:szCs w:val="28"/>
        </w:rPr>
        <w:t>22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ล้านบาท ซึ่งถูกจ่ายแล้วเมื่อวันที่ </w:t>
      </w:r>
      <w:r w:rsidRPr="001B6999">
        <w:rPr>
          <w:rFonts w:ascii="Browallia New" w:hAnsi="Browallia New" w:cs="Browallia New"/>
          <w:sz w:val="28"/>
          <w:szCs w:val="28"/>
        </w:rPr>
        <w:t>13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B6999">
        <w:rPr>
          <w:rFonts w:ascii="Browallia New" w:hAnsi="Browallia New" w:cs="Browallia New"/>
          <w:sz w:val="28"/>
          <w:szCs w:val="28"/>
        </w:rPr>
        <w:t>2566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และจ่ายเงินปันผลส่วนที่เหลือ ในอัตราหุ้นละ </w:t>
      </w:r>
      <w:r w:rsidRPr="001B6999">
        <w:rPr>
          <w:rFonts w:ascii="Browallia New" w:hAnsi="Browallia New" w:cs="Browallia New"/>
          <w:sz w:val="28"/>
          <w:szCs w:val="28"/>
        </w:rPr>
        <w:t>0</w:t>
      </w:r>
      <w:r w:rsidRPr="001B6999">
        <w:rPr>
          <w:rFonts w:ascii="Browallia New" w:hAnsi="Browallia New" w:cs="Browallia New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z w:val="28"/>
          <w:szCs w:val="28"/>
        </w:rPr>
        <w:t>15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Pr="001B6999">
        <w:rPr>
          <w:rFonts w:ascii="Browallia New" w:hAnsi="Browallia New" w:cs="Browallia New"/>
          <w:sz w:val="28"/>
          <w:szCs w:val="28"/>
        </w:rPr>
        <w:t>31</w:t>
      </w:r>
      <w:r w:rsidRPr="001B6999">
        <w:rPr>
          <w:rFonts w:ascii="Browallia New" w:hAnsi="Browallia New" w:cs="Browallia New"/>
          <w:sz w:val="28"/>
          <w:szCs w:val="28"/>
          <w:cs/>
        </w:rPr>
        <w:t>.</w:t>
      </w:r>
      <w:r w:rsidRPr="001B6999">
        <w:rPr>
          <w:rFonts w:ascii="Browallia New" w:hAnsi="Browallia New" w:cs="Browallia New"/>
          <w:sz w:val="28"/>
          <w:szCs w:val="28"/>
        </w:rPr>
        <w:t>31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ล้านบาท ในวันที่ </w:t>
      </w:r>
      <w:r w:rsidRPr="001B6999">
        <w:rPr>
          <w:rFonts w:ascii="Browallia New" w:hAnsi="Browallia New" w:cs="Browallia New"/>
          <w:sz w:val="28"/>
          <w:szCs w:val="28"/>
        </w:rPr>
        <w:t>8</w:t>
      </w:r>
      <w:r w:rsidRPr="001B6999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1B6999">
        <w:rPr>
          <w:rFonts w:ascii="Browallia New" w:hAnsi="Browallia New" w:cs="Browallia New"/>
          <w:sz w:val="28"/>
          <w:szCs w:val="28"/>
        </w:rPr>
        <w:t>2567</w:t>
      </w:r>
    </w:p>
    <w:p w14:paraId="45EA21DF" w14:textId="77777777" w:rsidR="009F143A" w:rsidRDefault="009F143A" w:rsidP="00787BB2">
      <w:pPr>
        <w:pStyle w:val="ListParagraph"/>
        <w:tabs>
          <w:tab w:val="clear" w:pos="227"/>
          <w:tab w:val="clear" w:pos="907"/>
          <w:tab w:val="left" w:pos="540"/>
        </w:tabs>
        <w:ind w:left="1008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58F7CE8F" w14:textId="72C382E2" w:rsidR="009F143A" w:rsidRPr="009F143A" w:rsidRDefault="009F143A" w:rsidP="00787BB2">
      <w:pPr>
        <w:pStyle w:val="ListParagraph"/>
        <w:numPr>
          <w:ilvl w:val="0"/>
          <w:numId w:val="36"/>
        </w:numPr>
        <w:tabs>
          <w:tab w:val="clear" w:pos="227"/>
          <w:tab w:val="clear" w:pos="907"/>
          <w:tab w:val="left" w:pos="540"/>
        </w:tabs>
        <w:ind w:left="1008" w:right="-46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9F143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9F143A">
        <w:rPr>
          <w:rFonts w:ascii="Browallia New" w:hAnsi="Browallia New" w:cs="Browallia New"/>
          <w:sz w:val="28"/>
          <w:szCs w:val="28"/>
        </w:rPr>
        <w:t>13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พฤศจิกายน </w:t>
      </w:r>
      <w:r w:rsidRPr="009F143A">
        <w:rPr>
          <w:rFonts w:ascii="Browallia New" w:hAnsi="Browallia New" w:cs="Browallia New"/>
          <w:sz w:val="28"/>
          <w:szCs w:val="28"/>
        </w:rPr>
        <w:t>2567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ที่ประชุมคณะกรรมการบริษัทได้มีมติอนุมัติจ่ายเงินปันผลระหว่างกาลจากกำไรสะสมให้กับผู้ถือหุ้น จำนวน</w:t>
      </w:r>
      <w:r w:rsidRPr="009F143A">
        <w:rPr>
          <w:rFonts w:ascii="Browallia New" w:hAnsi="Browallia New" w:cs="Browallia New"/>
          <w:sz w:val="28"/>
          <w:szCs w:val="28"/>
        </w:rPr>
        <w:t xml:space="preserve"> 207.70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ล้านหุ้น ในอัตราหุ้นละ </w:t>
      </w:r>
      <w:r w:rsidRPr="009F143A">
        <w:rPr>
          <w:rFonts w:ascii="Browallia New" w:hAnsi="Browallia New" w:cs="Browallia New"/>
          <w:sz w:val="28"/>
          <w:szCs w:val="28"/>
        </w:rPr>
        <w:t>0</w:t>
      </w:r>
      <w:r w:rsidRPr="009F143A">
        <w:rPr>
          <w:rFonts w:ascii="Browallia New" w:hAnsi="Browallia New" w:cs="Browallia New"/>
          <w:sz w:val="28"/>
          <w:szCs w:val="28"/>
          <w:cs/>
        </w:rPr>
        <w:t>.</w:t>
      </w:r>
      <w:r w:rsidRPr="009F143A">
        <w:rPr>
          <w:rFonts w:ascii="Browallia New" w:hAnsi="Browallia New" w:cs="Browallia New"/>
          <w:sz w:val="28"/>
          <w:szCs w:val="28"/>
        </w:rPr>
        <w:t>50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Pr="009F143A">
        <w:rPr>
          <w:rFonts w:ascii="Browallia New" w:hAnsi="Browallia New" w:cs="Browallia New"/>
          <w:sz w:val="28"/>
          <w:szCs w:val="28"/>
        </w:rPr>
        <w:t>103</w:t>
      </w:r>
      <w:r w:rsidRPr="009F143A">
        <w:rPr>
          <w:rFonts w:ascii="Browallia New" w:hAnsi="Browallia New" w:cs="Browallia New"/>
          <w:sz w:val="28"/>
          <w:szCs w:val="28"/>
          <w:cs/>
        </w:rPr>
        <w:t>.</w:t>
      </w:r>
      <w:r w:rsidRPr="009F143A">
        <w:rPr>
          <w:rFonts w:ascii="Browallia New" w:hAnsi="Browallia New" w:cs="Browallia New"/>
          <w:sz w:val="28"/>
          <w:szCs w:val="28"/>
        </w:rPr>
        <w:t>85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87BB2">
        <w:rPr>
          <w:rFonts w:ascii="Browallia New" w:hAnsi="Browallia New" w:cs="Browallia New"/>
          <w:sz w:val="28"/>
          <w:szCs w:val="28"/>
        </w:rPr>
        <w:br/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ล้านบาท โดยจ่ายในวันที่ </w:t>
      </w:r>
      <w:r w:rsidRPr="009F143A">
        <w:rPr>
          <w:rFonts w:ascii="Browallia New" w:hAnsi="Browallia New" w:cs="Browallia New"/>
          <w:sz w:val="28"/>
          <w:szCs w:val="28"/>
        </w:rPr>
        <w:t>12</w:t>
      </w:r>
      <w:r w:rsidRPr="009F143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F143A">
        <w:rPr>
          <w:rFonts w:ascii="Browallia New" w:hAnsi="Browallia New" w:cs="Browallia New"/>
          <w:sz w:val="28"/>
          <w:szCs w:val="28"/>
        </w:rPr>
        <w:t>2567</w:t>
      </w:r>
    </w:p>
    <w:p w14:paraId="40B85017" w14:textId="77777777" w:rsidR="00352D07" w:rsidRPr="00C61160" w:rsidRDefault="00352D07" w:rsidP="00B9560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BBE85CA" w14:textId="576F31E5" w:rsidR="00A46E2F" w:rsidRPr="00C61160" w:rsidRDefault="00A46E2F" w:rsidP="00A46E2F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C61160">
        <w:rPr>
          <w:rFonts w:ascii="Browallia New" w:hAnsi="Browallia New" w:cs="Browallia New"/>
          <w:sz w:val="28"/>
          <w:szCs w:val="28"/>
        </w:rPr>
        <w:t xml:space="preserve">2566 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บริษัทมีการจ่ายเงินปันผล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B33F08" w14:textId="77777777" w:rsidR="003F04A8" w:rsidRPr="00C61160" w:rsidRDefault="003F04A8" w:rsidP="00A46E2F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4FFA1B82" w14:textId="5AF2204E" w:rsidR="00D321BF" w:rsidRPr="00C61160" w:rsidRDefault="00DC1DE6" w:rsidP="00787BB2">
      <w:pPr>
        <w:pStyle w:val="ListParagraph"/>
        <w:numPr>
          <w:ilvl w:val="0"/>
          <w:numId w:val="36"/>
        </w:numPr>
        <w:tabs>
          <w:tab w:val="clear" w:pos="227"/>
          <w:tab w:val="clear" w:pos="907"/>
          <w:tab w:val="left" w:pos="540"/>
        </w:tabs>
        <w:ind w:left="1008" w:right="-46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ใ</w:t>
      </w:r>
      <w:r w:rsidR="000443EC" w:rsidRPr="00C61160">
        <w:rPr>
          <w:rFonts w:ascii="Browallia New" w:hAnsi="Browallia New" w:cs="Browallia New"/>
          <w:sz w:val="28"/>
          <w:szCs w:val="28"/>
          <w:cs/>
        </w:rPr>
        <w:t>น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>การประชุมสามัญผู้ถือหุ้นประจำปี</w:t>
      </w:r>
      <w:r w:rsidR="00FB5D9D" w:rsidRPr="00C61160">
        <w:rPr>
          <w:rFonts w:ascii="Browallia New" w:hAnsi="Browallia New" w:cs="Browallia New"/>
          <w:sz w:val="28"/>
          <w:szCs w:val="28"/>
        </w:rPr>
        <w:t xml:space="preserve"> 2566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26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>เมษายน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 2566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>ที่</w:t>
      </w:r>
      <w:r w:rsidR="00FB5D9D" w:rsidRPr="00C61160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>มีมติอนุมัติ</w:t>
      </w:r>
      <w:r w:rsidR="00D64ECA" w:rsidRPr="00C61160">
        <w:rPr>
          <w:rFonts w:ascii="Browallia New" w:hAnsi="Browallia New" w:cs="Browallia New"/>
          <w:sz w:val="28"/>
          <w:szCs w:val="28"/>
          <w:cs/>
        </w:rPr>
        <w:t>การ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>จ่ายเงิน</w:t>
      </w:r>
      <w:r w:rsidR="00787BB2">
        <w:rPr>
          <w:rFonts w:ascii="Browallia New" w:hAnsi="Browallia New" w:cs="Browallia New"/>
          <w:sz w:val="28"/>
          <w:szCs w:val="28"/>
        </w:rPr>
        <w:br/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ปันผลจากกำไรของผลการดำเนินงานสำหรับปีสิ้นสุดวันที่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2565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ให้กับผู้ถือหุ้น จำนวน </w:t>
      </w:r>
      <w:r w:rsidR="006708C2" w:rsidRPr="00C61160">
        <w:rPr>
          <w:rFonts w:ascii="Browallia New" w:hAnsi="Browallia New" w:cs="Browallia New"/>
          <w:sz w:val="28"/>
          <w:szCs w:val="28"/>
        </w:rPr>
        <w:t>224</w:t>
      </w:r>
      <w:r w:rsidR="004E615D" w:rsidRPr="00C61160">
        <w:rPr>
          <w:rFonts w:ascii="Browallia New" w:hAnsi="Browallia New" w:cs="Browallia New"/>
          <w:sz w:val="28"/>
          <w:szCs w:val="28"/>
          <w:cs/>
        </w:rPr>
        <w:t>.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68 </w:t>
      </w:r>
      <w:r w:rsidR="004E615D" w:rsidRPr="00C61160">
        <w:rPr>
          <w:rFonts w:ascii="Browallia New" w:hAnsi="Browallia New" w:cs="Browallia New"/>
          <w:sz w:val="28"/>
          <w:szCs w:val="28"/>
          <w:cs/>
        </w:rPr>
        <w:t>ล้าน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หุ้น ในอัตราหุ้นละ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0.75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168.51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ล้านบาท โดยแบ่งเป็นเงินปันผลระหว่างกาล </w:t>
      </w:r>
      <w:r w:rsidR="00787BB2">
        <w:rPr>
          <w:rFonts w:ascii="Browallia New" w:hAnsi="Browallia New" w:cs="Browallia New"/>
          <w:sz w:val="28"/>
          <w:szCs w:val="28"/>
        </w:rPr>
        <w:br/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0.25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56.17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ล้านบาท ซึ่งจ่ายแล้วเมื่อวันที่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14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2565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และจ่ายเงินปันผลส่วนที่เหลือ ในอัตราหุ้นละ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0.50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112.34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ล้านบาท ในวันที่ </w:t>
      </w:r>
      <w:r w:rsidR="00787BB2">
        <w:rPr>
          <w:rFonts w:ascii="Browallia New" w:hAnsi="Browallia New" w:cs="Browallia New"/>
          <w:sz w:val="28"/>
          <w:szCs w:val="28"/>
        </w:rPr>
        <w:br/>
      </w:r>
      <w:r w:rsidR="006708C2" w:rsidRPr="00C61160">
        <w:rPr>
          <w:rFonts w:ascii="Browallia New" w:hAnsi="Browallia New" w:cs="Browallia New"/>
          <w:sz w:val="28"/>
          <w:szCs w:val="28"/>
        </w:rPr>
        <w:t xml:space="preserve">19 </w:t>
      </w:r>
      <w:r w:rsidR="006708C2" w:rsidRPr="00C61160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6708C2" w:rsidRPr="00C61160">
        <w:rPr>
          <w:rFonts w:ascii="Browallia New" w:hAnsi="Browallia New" w:cs="Browallia New"/>
          <w:sz w:val="28"/>
          <w:szCs w:val="28"/>
        </w:rPr>
        <w:t>2566</w:t>
      </w:r>
    </w:p>
    <w:p w14:paraId="4866C161" w14:textId="77777777" w:rsidR="00B277E1" w:rsidRPr="00C61160" w:rsidRDefault="00B277E1" w:rsidP="009455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34"/>
        </w:tabs>
        <w:spacing w:line="240" w:lineRule="auto"/>
        <w:ind w:left="1035" w:hanging="59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222E3A" w14:textId="17528A14" w:rsidR="00424D4E" w:rsidRPr="00C61160" w:rsidRDefault="00424D4E" w:rsidP="00787BB2">
      <w:pPr>
        <w:pStyle w:val="ListParagraph"/>
        <w:numPr>
          <w:ilvl w:val="0"/>
          <w:numId w:val="36"/>
        </w:numPr>
        <w:tabs>
          <w:tab w:val="clear" w:pos="227"/>
          <w:tab w:val="clear" w:pos="907"/>
          <w:tab w:val="left" w:pos="540"/>
        </w:tabs>
        <w:ind w:left="1008" w:right="-46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C63EF4" w:rsidRPr="00C61160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</w:rPr>
        <w:t>/256</w:t>
      </w:r>
      <w:r w:rsidR="00556647" w:rsidRPr="00C61160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C61160">
        <w:rPr>
          <w:rFonts w:ascii="Browallia New" w:hAnsi="Browallia New" w:cs="Browallia New"/>
          <w:sz w:val="28"/>
          <w:szCs w:val="28"/>
        </w:rPr>
        <w:t>1</w:t>
      </w:r>
      <w:r w:rsidR="00556647" w:rsidRPr="00C61160">
        <w:rPr>
          <w:rFonts w:ascii="Browallia New" w:hAnsi="Browallia New" w:cs="Browallia New"/>
          <w:sz w:val="28"/>
          <w:szCs w:val="28"/>
        </w:rPr>
        <w:t xml:space="preserve">4 </w:t>
      </w:r>
      <w:r w:rsidR="00556647" w:rsidRPr="00C61160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="00556647" w:rsidRPr="00C61160">
        <w:rPr>
          <w:rFonts w:ascii="Browallia New" w:hAnsi="Browallia New" w:cs="Browallia New"/>
          <w:sz w:val="28"/>
          <w:szCs w:val="28"/>
        </w:rPr>
        <w:t>2566</w:t>
      </w:r>
      <w:r w:rsidR="00556647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คณะกรรมการมีมติอนุมัติให้จ่ายเงินปันผลระหว่างกาลจากกำไรของผลการดำเนินงานสำหรับงวด</w:t>
      </w:r>
      <w:r w:rsidR="00556647" w:rsidRPr="00C61160">
        <w:rPr>
          <w:rFonts w:ascii="Browallia New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556647" w:rsidRPr="00C61160">
        <w:rPr>
          <w:rFonts w:ascii="Browallia New" w:hAnsi="Browallia New" w:cs="Browallia New"/>
          <w:sz w:val="28"/>
          <w:szCs w:val="28"/>
        </w:rPr>
        <w:t>30</w:t>
      </w:r>
      <w:r w:rsidR="00556647" w:rsidRPr="00C61160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556647" w:rsidRPr="00C61160">
        <w:rPr>
          <w:rFonts w:ascii="Browallia New" w:hAnsi="Browallia New" w:cs="Browallia New"/>
          <w:sz w:val="28"/>
          <w:szCs w:val="28"/>
        </w:rPr>
        <w:t xml:space="preserve">2566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ให้กับผู้ถือหุ้น จำนวน </w:t>
      </w:r>
      <w:r w:rsidRPr="00C61160">
        <w:rPr>
          <w:rFonts w:ascii="Browallia New" w:hAnsi="Browallia New" w:cs="Browallia New"/>
          <w:sz w:val="28"/>
          <w:szCs w:val="28"/>
        </w:rPr>
        <w:t>22</w:t>
      </w:r>
      <w:r w:rsidR="000800C8" w:rsidRPr="00C61160">
        <w:rPr>
          <w:rFonts w:ascii="Browallia New" w:hAnsi="Browallia New" w:cs="Browallia New"/>
          <w:sz w:val="28"/>
          <w:szCs w:val="28"/>
        </w:rPr>
        <w:t>1.47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ล้านหุ้น ในอัตราหุ้นละ </w:t>
      </w:r>
      <w:r w:rsidRPr="00C61160">
        <w:rPr>
          <w:rFonts w:ascii="Browallia New" w:hAnsi="Browallia New" w:cs="Browallia New"/>
          <w:sz w:val="28"/>
          <w:szCs w:val="28"/>
        </w:rPr>
        <w:t>0.</w:t>
      </w:r>
      <w:r w:rsidR="005C5F7B" w:rsidRPr="00C61160">
        <w:rPr>
          <w:rFonts w:ascii="Browallia New" w:hAnsi="Browallia New" w:cs="Browallia New"/>
          <w:sz w:val="28"/>
          <w:szCs w:val="28"/>
        </w:rPr>
        <w:t>15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DB5CBA" w:rsidRPr="00C61160">
        <w:rPr>
          <w:rFonts w:ascii="Browallia New" w:hAnsi="Browallia New" w:cs="Browallia New"/>
          <w:sz w:val="28"/>
          <w:szCs w:val="28"/>
        </w:rPr>
        <w:t>33.</w:t>
      </w:r>
      <w:r w:rsidR="00A877A3" w:rsidRPr="00C61160">
        <w:rPr>
          <w:rFonts w:ascii="Browallia New" w:hAnsi="Browallia New" w:cs="Browallia New"/>
          <w:sz w:val="28"/>
          <w:szCs w:val="28"/>
        </w:rPr>
        <w:t>22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บริษัทได้จ่ายเงินปันผลระหว่างกาลดังกล่าวในวันที่ </w:t>
      </w:r>
      <w:r w:rsidR="005C5F7B" w:rsidRPr="00C61160">
        <w:rPr>
          <w:rFonts w:ascii="Browallia New" w:hAnsi="Browallia New" w:cs="Browallia New"/>
          <w:sz w:val="28"/>
          <w:szCs w:val="28"/>
        </w:rPr>
        <w:t>13</w:t>
      </w:r>
      <w:r w:rsidR="005C5F7B" w:rsidRPr="00C61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5C5F7B" w:rsidRPr="00C61160">
        <w:rPr>
          <w:rFonts w:ascii="Browallia New" w:hAnsi="Browallia New" w:cs="Browallia New"/>
          <w:sz w:val="28"/>
          <w:szCs w:val="28"/>
        </w:rPr>
        <w:t>2566</w:t>
      </w:r>
    </w:p>
    <w:p w14:paraId="01923F14" w14:textId="217470CA" w:rsidR="00424D4E" w:rsidRPr="00E00812" w:rsidRDefault="00E00812" w:rsidP="00E0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4B4DF2C" w14:textId="707EF3E5" w:rsidR="00E94927" w:rsidRPr="00C61160" w:rsidRDefault="00E94927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สำรองตามกฎหมาย</w:t>
      </w:r>
    </w:p>
    <w:p w14:paraId="64B4DF2D" w14:textId="77777777" w:rsidR="00E94927" w:rsidRPr="00C61160" w:rsidRDefault="00E949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FF6537" w14:textId="48001ADE" w:rsidR="00B730FA" w:rsidRDefault="00AF04AD" w:rsidP="000F65D4">
      <w:pPr>
        <w:pStyle w:val="ListParagraph"/>
        <w:tabs>
          <w:tab w:val="clear" w:pos="227"/>
          <w:tab w:val="left" w:pos="540"/>
        </w:tabs>
        <w:ind w:left="441" w:right="-74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61160">
        <w:rPr>
          <w:rFonts w:ascii="Browallia New" w:hAnsi="Browallia New" w:cs="Browallia New"/>
          <w:sz w:val="28"/>
          <w:szCs w:val="28"/>
        </w:rPr>
        <w:t>2535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C61160">
        <w:rPr>
          <w:rFonts w:ascii="Browallia New" w:hAnsi="Browallia New" w:cs="Browallia New"/>
          <w:sz w:val="28"/>
          <w:szCs w:val="28"/>
        </w:rPr>
        <w:t>5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</w:t>
      </w:r>
      <w:r w:rsidRPr="00C61160">
        <w:rPr>
          <w:rFonts w:ascii="Browallia New" w:hAnsi="Browallia New" w:cs="Browallia New"/>
          <w:sz w:val="28"/>
          <w:szCs w:val="28"/>
        </w:rPr>
        <w:t>(</w:t>
      </w:r>
      <w:r w:rsidRPr="00C61160">
        <w:rPr>
          <w:rFonts w:ascii="Browallia New" w:hAnsi="Browallia New" w:cs="Browallia New"/>
          <w:sz w:val="28"/>
          <w:szCs w:val="28"/>
          <w:cs/>
        </w:rPr>
        <w:t>ถ้ามี</w:t>
      </w:r>
      <w:r w:rsidRPr="00C61160">
        <w:rPr>
          <w:rFonts w:ascii="Browallia New" w:hAnsi="Browallia New" w:cs="Browallia New"/>
          <w:sz w:val="28"/>
          <w:szCs w:val="28"/>
        </w:rPr>
        <w:t>)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จนกว่าทุนสำรองดังกล่าวจะมีจำนวนไม่น้อยกว่าร้อยละ </w:t>
      </w:r>
      <w:r w:rsidRPr="00C61160">
        <w:rPr>
          <w:rFonts w:ascii="Browallia New" w:hAnsi="Browallia New" w:cs="Browallia New"/>
          <w:sz w:val="28"/>
          <w:szCs w:val="28"/>
        </w:rPr>
        <w:t>10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091EB786" w14:textId="77777777" w:rsidR="00E00812" w:rsidRPr="00C55E3E" w:rsidRDefault="00E00812" w:rsidP="00C55E3E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4631694" w14:textId="07AE58D5" w:rsidR="0044341E" w:rsidRPr="000177D9" w:rsidRDefault="0044341E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177D9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  <w:r w:rsidRPr="000177D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865F636" w14:textId="77777777" w:rsidR="0044341E" w:rsidRPr="00C61160" w:rsidRDefault="0044341E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978BA0" w14:textId="468A2383" w:rsidR="00352D07" w:rsidRPr="00B730FA" w:rsidRDefault="0044341E" w:rsidP="000F65D4">
      <w:pPr>
        <w:pStyle w:val="ListParagraph"/>
        <w:tabs>
          <w:tab w:val="clear" w:pos="227"/>
          <w:tab w:val="left" w:pos="540"/>
        </w:tabs>
        <w:ind w:left="441" w:right="-8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กำไรต่อหุ้นขั้นพื้นฐานคำนวณโดยการหารกำไรสำหรับปี (ไม่รวมกำไรขาดทุนเบ็ดเสร็จอื่น) ด้วยจำนวนของหุ้นสามัญที่มีอยู่ระหว่างปีด้วยวิธีถัวเฉลี่ยเพื่อสะท้อนผลกระทบของการเปลี่ยนแปลง</w:t>
      </w:r>
      <w:r w:rsidR="00825BC1" w:rsidRPr="00C61160">
        <w:rPr>
          <w:rFonts w:ascii="Browallia New" w:hAnsi="Browallia New" w:cs="Browallia New"/>
          <w:sz w:val="28"/>
          <w:szCs w:val="28"/>
          <w:cs/>
        </w:rPr>
        <w:t>จำนวนหุ้นสามัญ</w:t>
      </w:r>
      <w:r w:rsidRPr="00C61160">
        <w:rPr>
          <w:rFonts w:ascii="Browallia New" w:hAnsi="Browallia New" w:cs="Browallia New"/>
          <w:sz w:val="28"/>
          <w:szCs w:val="28"/>
          <w:cs/>
        </w:rPr>
        <w:t>ตามที่กล่าวไว้ใน</w:t>
      </w:r>
      <w:r w:rsidR="00705218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หมายเหตุประกอบ</w:t>
      </w:r>
      <w:r w:rsidR="00D1181A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20</w:t>
      </w:r>
    </w:p>
    <w:p w14:paraId="50732188" w14:textId="77777777" w:rsidR="00B443C6" w:rsidRPr="00C61160" w:rsidRDefault="00B443C6" w:rsidP="00B443C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91"/>
        <w:gridCol w:w="1461"/>
        <w:gridCol w:w="1331"/>
        <w:gridCol w:w="1386"/>
        <w:gridCol w:w="1344"/>
      </w:tblGrid>
      <w:tr w:rsidR="00352D07" w:rsidRPr="00C61160" w14:paraId="27FF2F4E" w14:textId="77777777" w:rsidTr="000F65D4">
        <w:tc>
          <w:tcPr>
            <w:tcW w:w="3591" w:type="dxa"/>
            <w:shd w:val="clear" w:color="auto" w:fill="auto"/>
          </w:tcPr>
          <w:p w14:paraId="40CD0398" w14:textId="77777777" w:rsidR="00352D07" w:rsidRPr="00C61160" w:rsidRDefault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92" w:type="dxa"/>
            <w:gridSpan w:val="2"/>
          </w:tcPr>
          <w:p w14:paraId="3157A9BD" w14:textId="7CA224FE" w:rsidR="00352D07" w:rsidRPr="00C61160" w:rsidRDefault="00D118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352D07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394BB22D" w14:textId="79A3F408" w:rsidR="00352D07" w:rsidRPr="00C61160" w:rsidRDefault="00D1181A" w:rsidP="0088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352D07" w:rsidRPr="00C61160" w14:paraId="079066D1" w14:textId="77777777" w:rsidTr="000F65D4">
        <w:tc>
          <w:tcPr>
            <w:tcW w:w="3591" w:type="dxa"/>
            <w:shd w:val="clear" w:color="auto" w:fill="auto"/>
          </w:tcPr>
          <w:p w14:paraId="12D934CF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</w:tcPr>
          <w:p w14:paraId="04F62400" w14:textId="084C2399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31" w:type="dxa"/>
          </w:tcPr>
          <w:p w14:paraId="20C397E5" w14:textId="75FCF955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86" w:type="dxa"/>
            <w:shd w:val="clear" w:color="auto" w:fill="auto"/>
          </w:tcPr>
          <w:p w14:paraId="31CB97CE" w14:textId="1DB626DD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44" w:type="dxa"/>
            <w:shd w:val="clear" w:color="auto" w:fill="auto"/>
          </w:tcPr>
          <w:p w14:paraId="6A8B92EC" w14:textId="701D6B0D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352D07" w:rsidRPr="00C61160" w14:paraId="5306A6E6" w14:textId="77777777" w:rsidTr="000F65D4">
        <w:tc>
          <w:tcPr>
            <w:tcW w:w="3591" w:type="dxa"/>
            <w:shd w:val="clear" w:color="auto" w:fill="auto"/>
          </w:tcPr>
          <w:p w14:paraId="03C69DB4" w14:textId="77777777" w:rsidR="00352D07" w:rsidRPr="00C61160" w:rsidRDefault="00352D07" w:rsidP="00B730FA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</w:tcPr>
          <w:p w14:paraId="25CD8B6B" w14:textId="77777777" w:rsidR="00352D07" w:rsidRPr="00C61160" w:rsidRDefault="00352D0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2AE45F5C" w14:textId="0BA721EF" w:rsidR="00352D07" w:rsidRPr="00C61160" w:rsidRDefault="00352D0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9CB81C" w14:textId="1B2D10A6" w:rsidR="00352D07" w:rsidRPr="00C61160" w:rsidRDefault="00352D0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8501371" w14:textId="77777777" w:rsidR="00352D07" w:rsidRPr="00C61160" w:rsidRDefault="00352D0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2D07" w:rsidRPr="00C61160" w14:paraId="4CA9AF8F" w14:textId="77777777" w:rsidTr="000F65D4">
        <w:tc>
          <w:tcPr>
            <w:tcW w:w="3591" w:type="dxa"/>
            <w:shd w:val="clear" w:color="auto" w:fill="auto"/>
          </w:tcPr>
          <w:p w14:paraId="413D9F05" w14:textId="0CF66F09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กำไรสำหรับปี (บาท)</w:t>
            </w:r>
          </w:p>
        </w:tc>
        <w:tc>
          <w:tcPr>
            <w:tcW w:w="1461" w:type="dxa"/>
          </w:tcPr>
          <w:p w14:paraId="33126C60" w14:textId="251B4997" w:rsidR="00352D07" w:rsidRPr="00C61160" w:rsidRDefault="00FA6CAB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41,677,147</w:t>
            </w:r>
          </w:p>
        </w:tc>
        <w:tc>
          <w:tcPr>
            <w:tcW w:w="1331" w:type="dxa"/>
          </w:tcPr>
          <w:p w14:paraId="1EDD9A36" w14:textId="73CEB563" w:rsidR="00352D07" w:rsidRPr="00C61160" w:rsidRDefault="00022B7C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52D07" w:rsidRPr="00C61160">
              <w:rPr>
                <w:rFonts w:ascii="Browallia New" w:hAnsi="Browallia New" w:cs="Browallia New"/>
                <w:sz w:val="28"/>
                <w:szCs w:val="28"/>
              </w:rPr>
              <w:t>9,243,259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40A5802" w14:textId="3A0E4027" w:rsidR="00352D07" w:rsidRPr="00C61160" w:rsidRDefault="00D92049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66,488,17</w:t>
            </w:r>
            <w:r w:rsidR="00DD1B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BDF32B9" w14:textId="551AE8B1" w:rsidR="00352D07" w:rsidRPr="00C61160" w:rsidRDefault="00022B7C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352D07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="00352D07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  <w:tr w:rsidR="00352D07" w:rsidRPr="00C61160" w14:paraId="20600B14" w14:textId="77777777" w:rsidTr="000F65D4">
        <w:tc>
          <w:tcPr>
            <w:tcW w:w="3591" w:type="dxa"/>
            <w:shd w:val="clear" w:color="auto" w:fill="auto"/>
          </w:tcPr>
          <w:p w14:paraId="24C0DE50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61" w:type="dxa"/>
          </w:tcPr>
          <w:p w14:paraId="39243C8F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66FD4F22" w14:textId="6F76BC5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61D62FB" w14:textId="78DA3A59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6AE857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2D07" w:rsidRPr="00C61160" w14:paraId="075FB38C" w14:textId="77777777" w:rsidTr="000F65D4">
        <w:tc>
          <w:tcPr>
            <w:tcW w:w="3591" w:type="dxa"/>
            <w:shd w:val="clear" w:color="auto" w:fill="auto"/>
          </w:tcPr>
          <w:p w14:paraId="1F95BDF5" w14:textId="4F75A203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/>
              <w:t xml:space="preserve">    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ชำระเต็มมูลค่าแล้ว (หุ้น)</w:t>
            </w:r>
          </w:p>
        </w:tc>
        <w:tc>
          <w:tcPr>
            <w:tcW w:w="1461" w:type="dxa"/>
          </w:tcPr>
          <w:p w14:paraId="3BC1C2D3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10E89389" w14:textId="49A0E018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A52E1E" w14:textId="09A8198B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E70962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6DB6" w:rsidRPr="00C61160" w14:paraId="04B30A4D" w14:textId="77777777" w:rsidTr="000F65D4">
        <w:tc>
          <w:tcPr>
            <w:tcW w:w="3591" w:type="dxa"/>
            <w:shd w:val="clear" w:color="auto" w:fill="auto"/>
          </w:tcPr>
          <w:p w14:paraId="7D77A526" w14:textId="77777777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61" w:type="dxa"/>
          </w:tcPr>
          <w:p w14:paraId="76B812F4" w14:textId="44E5C4DC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  <w:tc>
          <w:tcPr>
            <w:tcW w:w="1331" w:type="dxa"/>
          </w:tcPr>
          <w:p w14:paraId="35DAA47E" w14:textId="78B945CF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  <w:tc>
          <w:tcPr>
            <w:tcW w:w="1386" w:type="dxa"/>
            <w:shd w:val="clear" w:color="auto" w:fill="auto"/>
          </w:tcPr>
          <w:p w14:paraId="720791D8" w14:textId="3137BD98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  <w:tc>
          <w:tcPr>
            <w:tcW w:w="1344" w:type="dxa"/>
            <w:shd w:val="clear" w:color="auto" w:fill="auto"/>
          </w:tcPr>
          <w:p w14:paraId="2773132A" w14:textId="0F2D7047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</w:tr>
      <w:tr w:rsidR="00F26DB6" w:rsidRPr="00C61160" w14:paraId="67D8CCDE" w14:textId="77777777" w:rsidTr="000F65D4">
        <w:tc>
          <w:tcPr>
            <w:tcW w:w="3591" w:type="dxa"/>
            <w:shd w:val="clear" w:color="auto" w:fill="auto"/>
          </w:tcPr>
          <w:p w14:paraId="7C683E64" w14:textId="073EC3F5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จำนวนหุ้นทุนซื้อคืน (หุ้น)</w:t>
            </w:r>
          </w:p>
        </w:tc>
        <w:tc>
          <w:tcPr>
            <w:tcW w:w="1461" w:type="dxa"/>
          </w:tcPr>
          <w:p w14:paraId="12F9E595" w14:textId="760BBC87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(6,719,700)</w:t>
            </w:r>
          </w:p>
        </w:tc>
        <w:tc>
          <w:tcPr>
            <w:tcW w:w="1331" w:type="dxa"/>
          </w:tcPr>
          <w:p w14:paraId="479F607B" w14:textId="5F1DBD74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(10,260,800)</w:t>
            </w:r>
          </w:p>
        </w:tc>
        <w:tc>
          <w:tcPr>
            <w:tcW w:w="1386" w:type="dxa"/>
            <w:shd w:val="clear" w:color="auto" w:fill="auto"/>
          </w:tcPr>
          <w:p w14:paraId="462E82FB" w14:textId="0E753BA9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(6,719,700)</w:t>
            </w:r>
          </w:p>
        </w:tc>
        <w:tc>
          <w:tcPr>
            <w:tcW w:w="1344" w:type="dxa"/>
            <w:shd w:val="clear" w:color="auto" w:fill="auto"/>
          </w:tcPr>
          <w:p w14:paraId="0163AC62" w14:textId="712344DD" w:rsidR="00F26DB6" w:rsidRPr="00C61160" w:rsidRDefault="00F26DB6" w:rsidP="000F65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(10,260,</w:t>
            </w:r>
            <w:r w:rsidRPr="000F65C4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26DB6" w:rsidRPr="00C61160" w14:paraId="15B6ED0C" w14:textId="77777777" w:rsidTr="000F65D4">
        <w:tc>
          <w:tcPr>
            <w:tcW w:w="3591" w:type="dxa"/>
            <w:shd w:val="clear" w:color="auto" w:fill="auto"/>
          </w:tcPr>
          <w:p w14:paraId="3B8A0F93" w14:textId="1A9CCF80" w:rsidR="00F26DB6" w:rsidRPr="00C61160" w:rsidRDefault="00F26DB6" w:rsidP="00F26DB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61" w:type="dxa"/>
          </w:tcPr>
          <w:p w14:paraId="035FF792" w14:textId="092EE2C6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207,703,317</w:t>
            </w:r>
          </w:p>
        </w:tc>
        <w:tc>
          <w:tcPr>
            <w:tcW w:w="1331" w:type="dxa"/>
          </w:tcPr>
          <w:p w14:paraId="007B9C3F" w14:textId="09364E21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  <w:tc>
          <w:tcPr>
            <w:tcW w:w="1386" w:type="dxa"/>
            <w:shd w:val="clear" w:color="auto" w:fill="auto"/>
          </w:tcPr>
          <w:p w14:paraId="3A845F8E" w14:textId="08EFB884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207,703,317</w:t>
            </w:r>
          </w:p>
        </w:tc>
        <w:tc>
          <w:tcPr>
            <w:tcW w:w="1344" w:type="dxa"/>
            <w:shd w:val="clear" w:color="auto" w:fill="auto"/>
          </w:tcPr>
          <w:p w14:paraId="0352ACAC" w14:textId="7115C479" w:rsidR="00F26DB6" w:rsidRPr="00C61160" w:rsidRDefault="00F26DB6" w:rsidP="00F26D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1330"/>
                <w:tab w:val="left" w:pos="1418"/>
                <w:tab w:val="left" w:pos="1985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</w:tr>
      <w:tr w:rsidR="00352D07" w:rsidRPr="00C61160" w14:paraId="6B15F60E" w14:textId="77777777" w:rsidTr="000F65D4">
        <w:tc>
          <w:tcPr>
            <w:tcW w:w="3591" w:type="dxa"/>
            <w:shd w:val="clear" w:color="auto" w:fill="auto"/>
          </w:tcPr>
          <w:p w14:paraId="25B09F6F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</w:tcPr>
          <w:p w14:paraId="7991BCA9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311BC35F" w14:textId="0F16D262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3E1270A" w14:textId="57068B53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6FA36992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2D07" w:rsidRPr="00C61160" w14:paraId="7A6F5BDA" w14:textId="77777777" w:rsidTr="000F65D4">
        <w:tc>
          <w:tcPr>
            <w:tcW w:w="3591" w:type="dxa"/>
            <w:shd w:val="clear" w:color="auto" w:fill="auto"/>
          </w:tcPr>
          <w:p w14:paraId="448D6634" w14:textId="54D02A4D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1" w:type="dxa"/>
          </w:tcPr>
          <w:p w14:paraId="48A178B5" w14:textId="2CBBEC18" w:rsidR="00352D07" w:rsidRPr="00C61160" w:rsidRDefault="00FA6CAB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208,433,750</w:t>
            </w:r>
          </w:p>
        </w:tc>
        <w:tc>
          <w:tcPr>
            <w:tcW w:w="1331" w:type="dxa"/>
          </w:tcPr>
          <w:p w14:paraId="63827F63" w14:textId="4AC026E8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223,909,287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96C11D" w14:textId="4E8CD3B8" w:rsidR="00352D07" w:rsidRPr="00C61160" w:rsidRDefault="00FA6CAB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208,433,750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57B68C6" w14:textId="6B1F4F43" w:rsidR="00352D07" w:rsidRPr="00C61160" w:rsidRDefault="00352D07" w:rsidP="00352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223,909,287</w:t>
            </w:r>
          </w:p>
        </w:tc>
      </w:tr>
      <w:tr w:rsidR="00352D07" w:rsidRPr="00C61160" w14:paraId="2B480CD5" w14:textId="77777777" w:rsidTr="000F65D4">
        <w:tc>
          <w:tcPr>
            <w:tcW w:w="3591" w:type="dxa"/>
            <w:shd w:val="clear" w:color="auto" w:fill="auto"/>
          </w:tcPr>
          <w:p w14:paraId="1D23B7ED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61" w:type="dxa"/>
          </w:tcPr>
          <w:p w14:paraId="338E42DF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41312954" w14:textId="196E3259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7E53D124" w14:textId="23A66303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708B4E4E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2D07" w:rsidRPr="00C61160" w14:paraId="27162690" w14:textId="77777777" w:rsidTr="000F65D4">
        <w:tc>
          <w:tcPr>
            <w:tcW w:w="3591" w:type="dxa"/>
            <w:shd w:val="clear" w:color="auto" w:fill="auto"/>
          </w:tcPr>
          <w:p w14:paraId="06212305" w14:textId="77777777" w:rsidR="00352D07" w:rsidRPr="00C61160" w:rsidRDefault="00352D07" w:rsidP="00352D0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461" w:type="dxa"/>
          </w:tcPr>
          <w:p w14:paraId="6BF3BC9A" w14:textId="7FAEF70D" w:rsidR="00352D07" w:rsidRPr="00C61160" w:rsidRDefault="00FA6CAB" w:rsidP="00352D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0.20</w:t>
            </w:r>
          </w:p>
        </w:tc>
        <w:tc>
          <w:tcPr>
            <w:tcW w:w="1331" w:type="dxa"/>
          </w:tcPr>
          <w:p w14:paraId="3F96DE02" w14:textId="6EF5EF8C" w:rsidR="00352D07" w:rsidRPr="00C61160" w:rsidRDefault="00352D07" w:rsidP="00352D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0.35</w:t>
            </w:r>
          </w:p>
        </w:tc>
        <w:tc>
          <w:tcPr>
            <w:tcW w:w="1386" w:type="dxa"/>
            <w:shd w:val="clear" w:color="auto" w:fill="auto"/>
          </w:tcPr>
          <w:p w14:paraId="40492FE9" w14:textId="5BEF1E28" w:rsidR="00352D07" w:rsidRPr="00C61160" w:rsidRDefault="00FA6CAB" w:rsidP="00352D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0.32</w:t>
            </w:r>
          </w:p>
        </w:tc>
        <w:tc>
          <w:tcPr>
            <w:tcW w:w="1344" w:type="dxa"/>
            <w:shd w:val="clear" w:color="auto" w:fill="auto"/>
          </w:tcPr>
          <w:p w14:paraId="52BFE738" w14:textId="2B30C08A" w:rsidR="00352D07" w:rsidRPr="00C61160" w:rsidRDefault="00352D07" w:rsidP="00352D0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0.35</w:t>
            </w:r>
          </w:p>
        </w:tc>
      </w:tr>
    </w:tbl>
    <w:p w14:paraId="658D27FD" w14:textId="0682B46C" w:rsidR="00E00812" w:rsidRDefault="00E0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52439A49" w14:textId="230684B3" w:rsidR="00410BCC" w:rsidRPr="00C61160" w:rsidRDefault="00E0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5F2C37FD" w14:textId="5079A3C9" w:rsidR="004C53F0" w:rsidRPr="00823CB9" w:rsidRDefault="004C53F0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23CB9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</w:p>
    <w:p w14:paraId="3E6CC98A" w14:textId="77777777" w:rsidR="004C53F0" w:rsidRPr="00A55333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6E7C8ACC" w14:textId="52AFA210" w:rsidR="004C53F0" w:rsidRPr="00C61160" w:rsidRDefault="004C53F0" w:rsidP="005C1CB6">
      <w:pPr>
        <w:pStyle w:val="ListParagraph"/>
        <w:tabs>
          <w:tab w:val="clear" w:pos="227"/>
          <w:tab w:val="clear" w:pos="454"/>
          <w:tab w:val="left" w:pos="441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823CB9">
        <w:rPr>
          <w:rFonts w:ascii="Browallia New" w:hAnsi="Browallia New" w:cs="Browallia New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B41C20" w:rsidRPr="00823CB9">
        <w:rPr>
          <w:rFonts w:ascii="Browallia New" w:hAnsi="Browallia New" w:cs="Browallia New"/>
          <w:sz w:val="28"/>
          <w:szCs w:val="28"/>
          <w:cs/>
        </w:rPr>
        <w:t>มี</w:t>
      </w:r>
      <w:r w:rsidRPr="00823CB9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AE5A1E1" w14:textId="77777777" w:rsidR="004C53F0" w:rsidRPr="00A55333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16"/>
          <w:szCs w:val="16"/>
          <w:u w:val="single"/>
          <w:lang w:val="en-GB"/>
        </w:rPr>
      </w:pPr>
    </w:p>
    <w:tbl>
      <w:tblPr>
        <w:tblStyle w:val="TableGrid1"/>
        <w:tblW w:w="9239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1132"/>
      </w:tblGrid>
      <w:tr w:rsidR="00352D07" w:rsidRPr="00C61160" w14:paraId="5C8E8165" w14:textId="77777777" w:rsidTr="00E00812">
        <w:tc>
          <w:tcPr>
            <w:tcW w:w="1443" w:type="dxa"/>
          </w:tcPr>
          <w:p w14:paraId="26338F39" w14:textId="77777777" w:rsidR="00352D07" w:rsidRPr="00C61160" w:rsidRDefault="00352D07" w:rsidP="001C309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hideMark/>
          </w:tcPr>
          <w:p w14:paraId="230A4890" w14:textId="77777777" w:rsidR="00352D07" w:rsidRPr="00C61160" w:rsidRDefault="00352D07" w:rsidP="001C309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352D07" w:rsidRPr="00C61160" w14:paraId="0ED6DA33" w14:textId="77777777" w:rsidTr="00E00812">
        <w:tc>
          <w:tcPr>
            <w:tcW w:w="1443" w:type="dxa"/>
          </w:tcPr>
          <w:p w14:paraId="6206EBA9" w14:textId="77777777" w:rsidR="00352D07" w:rsidRPr="00C61160" w:rsidRDefault="00352D07" w:rsidP="001C309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</w:tcPr>
          <w:p w14:paraId="3E8BA8C8" w14:textId="22AD2A4D" w:rsidR="00352D07" w:rsidRPr="00C61160" w:rsidRDefault="00D1181A" w:rsidP="001C309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2"/>
                <w:szCs w:val="22"/>
                <w:cs/>
              </w:rPr>
              <w:t>เงิน</w:t>
            </w:r>
            <w:r w:rsidR="00352D07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D715F8" w:rsidRPr="00C61160" w14:paraId="30B66B8A" w14:textId="77777777" w:rsidTr="00E00812">
        <w:tc>
          <w:tcPr>
            <w:tcW w:w="1443" w:type="dxa"/>
          </w:tcPr>
          <w:p w14:paraId="637D8C53" w14:textId="77777777" w:rsidR="00D715F8" w:rsidRPr="00C61160" w:rsidRDefault="00D715F8" w:rsidP="00D715F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77979AA9" w14:textId="77777777" w:rsidR="00D715F8" w:rsidRDefault="00D715F8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F235C6" w14:textId="77777777" w:rsidR="0025403C" w:rsidRPr="00C73AA4" w:rsidRDefault="0025403C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7D3606" w14:textId="0E154227" w:rsidR="00D715F8" w:rsidRPr="00C61160" w:rsidRDefault="00D715F8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C73AA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03" w:type="dxa"/>
            <w:gridSpan w:val="2"/>
            <w:vAlign w:val="center"/>
            <w:hideMark/>
          </w:tcPr>
          <w:p w14:paraId="326CFFE7" w14:textId="77777777" w:rsidR="00D715F8" w:rsidRPr="00C73AA4" w:rsidRDefault="00D715F8" w:rsidP="00D715F8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1AA22028" w14:textId="77777777" w:rsidR="00D715F8" w:rsidRPr="00C73AA4" w:rsidRDefault="00D715F8" w:rsidP="00D715F8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58B84CD6" w14:textId="77777777" w:rsidR="00D715F8" w:rsidRPr="00C73AA4" w:rsidRDefault="00D715F8" w:rsidP="00D715F8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C73AA4">
              <w:rPr>
                <w:rFonts w:ascii="Browallia New" w:hAnsi="Browallia New" w:cs="Browallia New"/>
                <w:sz w:val="22"/>
                <w:cs/>
              </w:rPr>
              <w:t>บริการเครื่องมือแพทย์</w:t>
            </w:r>
          </w:p>
          <w:p w14:paraId="02727508" w14:textId="1CEA8672" w:rsidR="00D715F8" w:rsidRPr="00C61160" w:rsidRDefault="00D715F8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3AA4">
              <w:rPr>
                <w:rFonts w:ascii="Browallia New" w:hAnsi="Browallia New" w:cs="Browallia New" w:hint="cs"/>
                <w:sz w:val="22"/>
                <w:szCs w:val="22"/>
                <w:cs/>
              </w:rPr>
              <w:t>ณ ศูนย์ตรวจการนอนหลับ</w:t>
            </w:r>
            <w:r w:rsidR="0025403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และบริการซ่อมแซม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DECC7A6" w14:textId="77777777" w:rsidR="00D715F8" w:rsidRPr="00D715F8" w:rsidRDefault="00D715F8" w:rsidP="00D715F8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D715F8">
              <w:rPr>
                <w:rFonts w:ascii="Browallia New" w:hAnsi="Browallia New" w:cs="Browallia New" w:hint="cs"/>
                <w:sz w:val="22"/>
                <w:cs/>
              </w:rPr>
              <w:t xml:space="preserve">ส่วนแบ่งรายได้จากการบริการเครื่องมือแพทย์ ณ ศูนย์ดูแลสุขภาพ </w:t>
            </w:r>
          </w:p>
          <w:p w14:paraId="04852650" w14:textId="5FB403DE" w:rsidR="00D715F8" w:rsidRPr="00C61160" w:rsidRDefault="00D715F8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715F8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และบริการอื่นๆ</w:t>
            </w:r>
          </w:p>
        </w:tc>
        <w:tc>
          <w:tcPr>
            <w:tcW w:w="2107" w:type="dxa"/>
            <w:gridSpan w:val="2"/>
            <w:vAlign w:val="bottom"/>
            <w:hideMark/>
          </w:tcPr>
          <w:p w14:paraId="2B888DD8" w14:textId="1EE6DFC9" w:rsidR="00D715F8" w:rsidRPr="00C61160" w:rsidRDefault="00D715F8" w:rsidP="00D715F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081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352D07" w:rsidRPr="00C61160" w14:paraId="798EEB77" w14:textId="77777777" w:rsidTr="00E00812">
        <w:tc>
          <w:tcPr>
            <w:tcW w:w="1443" w:type="dxa"/>
          </w:tcPr>
          <w:p w14:paraId="61485F54" w14:textId="77777777" w:rsidR="00352D07" w:rsidRPr="00C61160" w:rsidRDefault="00352D07" w:rsidP="00352D0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307DFD52" w14:textId="564FC88B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897" w:type="dxa"/>
            <w:hideMark/>
          </w:tcPr>
          <w:p w14:paraId="6C6C0A87" w14:textId="5CD16C3F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15" w:type="dxa"/>
            <w:hideMark/>
          </w:tcPr>
          <w:p w14:paraId="07DCD1C9" w14:textId="49FFC22E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88" w:type="dxa"/>
            <w:hideMark/>
          </w:tcPr>
          <w:p w14:paraId="3D68BF7F" w14:textId="08F011E2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9" w:type="dxa"/>
            <w:hideMark/>
          </w:tcPr>
          <w:p w14:paraId="76873CCE" w14:textId="37C1D85F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99" w:type="dxa"/>
            <w:hideMark/>
          </w:tcPr>
          <w:p w14:paraId="3D34AA97" w14:textId="04392BDF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5" w:type="dxa"/>
            <w:hideMark/>
          </w:tcPr>
          <w:p w14:paraId="28813128" w14:textId="4AECCB56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2" w:type="dxa"/>
            <w:hideMark/>
          </w:tcPr>
          <w:p w14:paraId="7F479E40" w14:textId="611F5957" w:rsidR="00352D07" w:rsidRPr="00C61160" w:rsidRDefault="00352D07" w:rsidP="00352D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352D07" w:rsidRPr="00C61160" w14:paraId="22E34924" w14:textId="77777777" w:rsidTr="00E00812">
        <w:trPr>
          <w:trHeight w:val="297"/>
        </w:trPr>
        <w:tc>
          <w:tcPr>
            <w:tcW w:w="1443" w:type="dxa"/>
          </w:tcPr>
          <w:p w14:paraId="7AEC3BEC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53C3CB23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1954E80A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695697CE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3A0AA150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4DB4DFB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C4B80CF" w14:textId="77777777" w:rsidR="00352D07" w:rsidRPr="00C61160" w:rsidRDefault="00352D07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67994AE1" w14:textId="77777777" w:rsidR="00352D07" w:rsidRPr="00C61160" w:rsidRDefault="00352D07" w:rsidP="001C3096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EDA9717" w14:textId="77777777" w:rsidR="00352D07" w:rsidRPr="00C61160" w:rsidRDefault="00352D07" w:rsidP="001C3096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00812" w:rsidRPr="00C61160" w14:paraId="3227F489" w14:textId="77777777" w:rsidTr="00E00812">
        <w:tc>
          <w:tcPr>
            <w:tcW w:w="1443" w:type="dxa"/>
            <w:hideMark/>
          </w:tcPr>
          <w:p w14:paraId="0479A041" w14:textId="77777777" w:rsidR="00E00812" w:rsidRPr="00C61160" w:rsidRDefault="00E00812" w:rsidP="00E00812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11" w:type="dxa"/>
          </w:tcPr>
          <w:p w14:paraId="49059D9A" w14:textId="147CBBBA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752.33</w:t>
            </w:r>
          </w:p>
        </w:tc>
        <w:tc>
          <w:tcPr>
            <w:tcW w:w="897" w:type="dxa"/>
          </w:tcPr>
          <w:p w14:paraId="777BFB6D" w14:textId="0B982AD9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789.49</w:t>
            </w:r>
          </w:p>
        </w:tc>
        <w:tc>
          <w:tcPr>
            <w:tcW w:w="915" w:type="dxa"/>
          </w:tcPr>
          <w:p w14:paraId="6A6986AC" w14:textId="1A0CA603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11.</w:t>
            </w:r>
            <w:r w:rsidR="003C4485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F54203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988" w:type="dxa"/>
          </w:tcPr>
          <w:p w14:paraId="6D605AE9" w14:textId="2DAFC743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11.64</w:t>
            </w:r>
          </w:p>
        </w:tc>
        <w:tc>
          <w:tcPr>
            <w:tcW w:w="979" w:type="dxa"/>
          </w:tcPr>
          <w:p w14:paraId="248C8219" w14:textId="75ECA361" w:rsidR="00E00812" w:rsidRPr="00C61160" w:rsidRDefault="00E00812" w:rsidP="00E00812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99" w:type="dxa"/>
          </w:tcPr>
          <w:p w14:paraId="3D67D0D3" w14:textId="46D7109E" w:rsidR="00E00812" w:rsidRPr="00C61160" w:rsidRDefault="00E00812" w:rsidP="00E00812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75" w:type="dxa"/>
          </w:tcPr>
          <w:p w14:paraId="52C2FD07" w14:textId="08AD9695" w:rsidR="00E00812" w:rsidRPr="00C61160" w:rsidRDefault="00E00812" w:rsidP="00E008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DE72E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E72E0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132" w:type="dxa"/>
          </w:tcPr>
          <w:p w14:paraId="1D71CF3C" w14:textId="000A328B" w:rsidR="00E00812" w:rsidRPr="00C61160" w:rsidRDefault="00E00812" w:rsidP="00E008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801</w:t>
            </w: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13</w:t>
            </w:r>
          </w:p>
        </w:tc>
      </w:tr>
      <w:tr w:rsidR="00E00812" w:rsidRPr="00C61160" w14:paraId="2165A740" w14:textId="77777777" w:rsidTr="00E00812">
        <w:tc>
          <w:tcPr>
            <w:tcW w:w="1443" w:type="dxa"/>
            <w:hideMark/>
          </w:tcPr>
          <w:p w14:paraId="41DCE70A" w14:textId="77777777" w:rsidR="00E00812" w:rsidRPr="00C61160" w:rsidRDefault="00E00812" w:rsidP="00E00812">
            <w:pPr>
              <w:ind w:right="-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11" w:type="dxa"/>
          </w:tcPr>
          <w:p w14:paraId="5298381C" w14:textId="02D09FF7" w:rsidR="00E00812" w:rsidRPr="00C61160" w:rsidRDefault="00E00812" w:rsidP="00E00812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97" w:type="dxa"/>
          </w:tcPr>
          <w:p w14:paraId="34AD5CF8" w14:textId="2BEC1A5A" w:rsidR="00E00812" w:rsidRPr="00C61160" w:rsidRDefault="00E00812" w:rsidP="00E00812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15" w:type="dxa"/>
          </w:tcPr>
          <w:p w14:paraId="79D464EA" w14:textId="057B2F5C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751E7F">
              <w:rPr>
                <w:rFonts w:ascii="Browallia New" w:eastAsia="Calibri" w:hAnsi="Browallia New" w:cs="Browallia New"/>
                <w:sz w:val="22"/>
                <w:szCs w:val="22"/>
              </w:rPr>
              <w:t>2.</w:t>
            </w:r>
            <w:r w:rsidR="003C4485">
              <w:rPr>
                <w:rFonts w:ascii="Browallia New" w:eastAsia="Calibri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988" w:type="dxa"/>
          </w:tcPr>
          <w:p w14:paraId="64306881" w14:textId="539C1E86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11.58</w:t>
            </w:r>
          </w:p>
        </w:tc>
        <w:tc>
          <w:tcPr>
            <w:tcW w:w="979" w:type="dxa"/>
          </w:tcPr>
          <w:p w14:paraId="302614AD" w14:textId="670F41CD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17.63</w:t>
            </w:r>
          </w:p>
        </w:tc>
        <w:tc>
          <w:tcPr>
            <w:tcW w:w="999" w:type="dxa"/>
          </w:tcPr>
          <w:p w14:paraId="3FF3F555" w14:textId="6E7F1AB8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14.64</w:t>
            </w:r>
          </w:p>
        </w:tc>
        <w:tc>
          <w:tcPr>
            <w:tcW w:w="975" w:type="dxa"/>
          </w:tcPr>
          <w:p w14:paraId="0D179878" w14:textId="54859639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F4AF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F4AFD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132" w:type="dxa"/>
          </w:tcPr>
          <w:p w14:paraId="5D40FE39" w14:textId="7FE32F85" w:rsidR="00E00812" w:rsidRPr="00C61160" w:rsidRDefault="00E00812" w:rsidP="00E00812">
            <w:pPr>
              <w:pBdr>
                <w:bottom w:val="single" w:sz="4" w:space="1" w:color="auto"/>
              </w:pBdr>
              <w:tabs>
                <w:tab w:val="clear" w:pos="907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26.22</w:t>
            </w:r>
          </w:p>
        </w:tc>
      </w:tr>
      <w:tr w:rsidR="00352D07" w:rsidRPr="00C61160" w14:paraId="7984B94C" w14:textId="77777777" w:rsidTr="00E00812">
        <w:tc>
          <w:tcPr>
            <w:tcW w:w="1443" w:type="dxa"/>
            <w:hideMark/>
          </w:tcPr>
          <w:p w14:paraId="53CE1438" w14:textId="77777777" w:rsidR="00352D07" w:rsidRPr="00C61160" w:rsidRDefault="00352D07" w:rsidP="00352D0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</w:tcPr>
          <w:p w14:paraId="23EA9D9C" w14:textId="2E14E99F" w:rsidR="00352D07" w:rsidRPr="00C61160" w:rsidRDefault="00787868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752.3</w:t>
            </w:r>
            <w:r w:rsidR="00FE691A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897" w:type="dxa"/>
          </w:tcPr>
          <w:p w14:paraId="7AAD2769" w14:textId="785F59B9" w:rsidR="00352D07" w:rsidRPr="00C61160" w:rsidRDefault="00352D07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789.49</w:t>
            </w:r>
          </w:p>
        </w:tc>
        <w:tc>
          <w:tcPr>
            <w:tcW w:w="915" w:type="dxa"/>
          </w:tcPr>
          <w:p w14:paraId="5FCDDAC2" w14:textId="021C66AC" w:rsidR="00352D07" w:rsidRPr="00C61160" w:rsidRDefault="00787868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22FB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22FB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5100E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88" w:type="dxa"/>
          </w:tcPr>
          <w:p w14:paraId="774E28CD" w14:textId="76A383F3" w:rsidR="00352D07" w:rsidRPr="00C61160" w:rsidRDefault="00352D07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23.22</w:t>
            </w:r>
          </w:p>
        </w:tc>
        <w:tc>
          <w:tcPr>
            <w:tcW w:w="979" w:type="dxa"/>
          </w:tcPr>
          <w:p w14:paraId="0C8048FF" w14:textId="1EC0BF8A" w:rsidR="00352D07" w:rsidRPr="00C61160" w:rsidRDefault="00787868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85F6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85F6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00E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14:paraId="307D1051" w14:textId="1D310A38" w:rsidR="00352D07" w:rsidRPr="00C61160" w:rsidRDefault="00352D07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14.64</w:t>
            </w:r>
          </w:p>
        </w:tc>
        <w:tc>
          <w:tcPr>
            <w:tcW w:w="975" w:type="dxa"/>
          </w:tcPr>
          <w:p w14:paraId="48E7B750" w14:textId="7923910E" w:rsidR="00352D07" w:rsidRPr="00C61160" w:rsidRDefault="00141FDE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793.1</w:t>
            </w:r>
            <w:r w:rsidR="00D85F67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2" w:type="dxa"/>
          </w:tcPr>
          <w:p w14:paraId="7C704144" w14:textId="36D0EDB1" w:rsidR="00352D07" w:rsidRPr="00C61160" w:rsidRDefault="00B23A33" w:rsidP="00352D0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827.35</w:t>
            </w:r>
          </w:p>
        </w:tc>
      </w:tr>
    </w:tbl>
    <w:p w14:paraId="654C27B5" w14:textId="77777777" w:rsidR="00352D07" w:rsidRDefault="00352D07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tbl>
      <w:tblPr>
        <w:tblStyle w:val="TableGrid1"/>
        <w:tblW w:w="9204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1097"/>
      </w:tblGrid>
      <w:tr w:rsidR="00C21946" w:rsidRPr="00C61160" w14:paraId="07C13259" w14:textId="77777777" w:rsidTr="00E00812">
        <w:tc>
          <w:tcPr>
            <w:tcW w:w="1443" w:type="dxa"/>
          </w:tcPr>
          <w:p w14:paraId="1677AA6A" w14:textId="77777777" w:rsidR="00C21946" w:rsidRPr="00C61160" w:rsidRDefault="00C2194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61" w:type="dxa"/>
            <w:gridSpan w:val="8"/>
            <w:hideMark/>
          </w:tcPr>
          <w:p w14:paraId="07D1694C" w14:textId="2C7E076E" w:rsidR="00C21946" w:rsidRPr="00C61160" w:rsidRDefault="005C4F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957345" w:rsidRPr="00C61160" w14:paraId="0B90E45B" w14:textId="77777777" w:rsidTr="00E00812">
        <w:tc>
          <w:tcPr>
            <w:tcW w:w="1443" w:type="dxa"/>
          </w:tcPr>
          <w:p w14:paraId="489ABE09" w14:textId="77777777" w:rsidR="00957345" w:rsidRPr="00C61160" w:rsidRDefault="0095734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61" w:type="dxa"/>
            <w:gridSpan w:val="8"/>
          </w:tcPr>
          <w:p w14:paraId="73793270" w14:textId="77872731" w:rsidR="00957345" w:rsidRPr="00C61160" w:rsidRDefault="00D118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2"/>
                <w:szCs w:val="22"/>
                <w:cs/>
              </w:rPr>
              <w:t>เงินเฉพาะบริษัท</w:t>
            </w:r>
          </w:p>
        </w:tc>
      </w:tr>
      <w:tr w:rsidR="008E1716" w:rsidRPr="00C61160" w14:paraId="75EA9F0F" w14:textId="77777777" w:rsidTr="00E00812">
        <w:tc>
          <w:tcPr>
            <w:tcW w:w="1443" w:type="dxa"/>
          </w:tcPr>
          <w:p w14:paraId="19B53A7B" w14:textId="77777777" w:rsidR="008E1716" w:rsidRPr="00C61160" w:rsidRDefault="008E1716" w:rsidP="008E171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vAlign w:val="bottom"/>
            <w:hideMark/>
          </w:tcPr>
          <w:p w14:paraId="5545DDAB" w14:textId="3913947D" w:rsidR="008E1716" w:rsidRPr="00C61160" w:rsidRDefault="008E1716" w:rsidP="008E17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E6C46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03" w:type="dxa"/>
            <w:gridSpan w:val="2"/>
            <w:vAlign w:val="bottom"/>
            <w:hideMark/>
          </w:tcPr>
          <w:p w14:paraId="537F3E62" w14:textId="77777777" w:rsidR="008E1716" w:rsidRPr="00EE6C46" w:rsidRDefault="008E1716" w:rsidP="008E171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53890D91" w14:textId="77777777" w:rsidR="008E1716" w:rsidRPr="00EE6C46" w:rsidRDefault="008E1716" w:rsidP="008E171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EE6C46">
              <w:rPr>
                <w:rFonts w:ascii="Browallia New" w:hAnsi="Browallia New" w:cs="Browallia New"/>
                <w:sz w:val="22"/>
                <w:cs/>
              </w:rPr>
              <w:t>บริการเครื่องมือแพทย์</w:t>
            </w:r>
          </w:p>
          <w:p w14:paraId="1C66C389" w14:textId="26AF27FD" w:rsidR="008E1716" w:rsidRPr="00C61160" w:rsidRDefault="008E1716" w:rsidP="008E17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 w:hint="cs"/>
                <w:sz w:val="22"/>
                <w:szCs w:val="22"/>
                <w:cs/>
              </w:rPr>
              <w:t>ณ ศูนย์ตรวจการนอนหลับ</w:t>
            </w:r>
            <w:r w:rsidR="0025403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="00412768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บริการซ่อมแซม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115F1536" w14:textId="3F99FBBD" w:rsidR="008E1716" w:rsidRPr="00C61160" w:rsidRDefault="008E1716" w:rsidP="008E17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บริการ</w:t>
            </w:r>
            <w:r w:rsidRPr="00EE6C46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2072" w:type="dxa"/>
            <w:gridSpan w:val="2"/>
            <w:vAlign w:val="bottom"/>
            <w:hideMark/>
          </w:tcPr>
          <w:p w14:paraId="08F9E59E" w14:textId="7867B3F4" w:rsidR="008E1716" w:rsidRPr="00C61160" w:rsidRDefault="008E1716" w:rsidP="008E17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4237DE" w:rsidRPr="00C61160" w14:paraId="4357BC63" w14:textId="77777777" w:rsidTr="00E00812">
        <w:tc>
          <w:tcPr>
            <w:tcW w:w="1443" w:type="dxa"/>
          </w:tcPr>
          <w:p w14:paraId="44E4F949" w14:textId="77777777" w:rsidR="004237DE" w:rsidRPr="00C61160" w:rsidRDefault="004237DE" w:rsidP="004237D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1F3C42A8" w14:textId="6AB33E25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897" w:type="dxa"/>
            <w:hideMark/>
          </w:tcPr>
          <w:p w14:paraId="65D5F867" w14:textId="0EEBD9C8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15" w:type="dxa"/>
            <w:hideMark/>
          </w:tcPr>
          <w:p w14:paraId="5CA76B4C" w14:textId="0A2B08D3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88" w:type="dxa"/>
            <w:hideMark/>
          </w:tcPr>
          <w:p w14:paraId="1DCC2152" w14:textId="492DDCF5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9" w:type="dxa"/>
            <w:hideMark/>
          </w:tcPr>
          <w:p w14:paraId="3B27110B" w14:textId="47DED09C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99" w:type="dxa"/>
            <w:hideMark/>
          </w:tcPr>
          <w:p w14:paraId="64C5AD0F" w14:textId="7732C091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5" w:type="dxa"/>
            <w:hideMark/>
          </w:tcPr>
          <w:p w14:paraId="0E8CFF08" w14:textId="0ABDAC3A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097" w:type="dxa"/>
            <w:hideMark/>
          </w:tcPr>
          <w:p w14:paraId="52207C92" w14:textId="6C61AD1A" w:rsidR="004237DE" w:rsidRPr="00C61160" w:rsidRDefault="004237DE" w:rsidP="004237D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C21946" w:rsidRPr="00C61160" w14:paraId="49EEC343" w14:textId="77777777" w:rsidTr="00E00812">
        <w:trPr>
          <w:trHeight w:val="297"/>
        </w:trPr>
        <w:tc>
          <w:tcPr>
            <w:tcW w:w="1443" w:type="dxa"/>
          </w:tcPr>
          <w:p w14:paraId="17E30985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BF0E7D6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63FB099B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AC6BBB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61ADB867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882E98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3705BA0" w14:textId="77777777" w:rsidR="00C21946" w:rsidRPr="00C61160" w:rsidRDefault="00C2194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6878043B" w14:textId="77777777" w:rsidR="00C21946" w:rsidRPr="00C61160" w:rsidRDefault="00C21946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F4735FB" w14:textId="77777777" w:rsidR="00C21946" w:rsidRPr="00C61160" w:rsidRDefault="00C21946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00812" w:rsidRPr="00C61160" w14:paraId="4DE09E38" w14:textId="77777777" w:rsidTr="00E00812">
        <w:tc>
          <w:tcPr>
            <w:tcW w:w="1443" w:type="dxa"/>
            <w:hideMark/>
          </w:tcPr>
          <w:p w14:paraId="67C5BC73" w14:textId="1572DF0B" w:rsidR="00E00812" w:rsidRPr="00C61160" w:rsidRDefault="00E00812" w:rsidP="00E00812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11" w:type="dxa"/>
          </w:tcPr>
          <w:p w14:paraId="27DB8330" w14:textId="7114E1EA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789.77</w:t>
            </w:r>
          </w:p>
        </w:tc>
        <w:tc>
          <w:tcPr>
            <w:tcW w:w="897" w:type="dxa"/>
          </w:tcPr>
          <w:p w14:paraId="2B448222" w14:textId="709E1B34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788.65</w:t>
            </w:r>
          </w:p>
        </w:tc>
        <w:tc>
          <w:tcPr>
            <w:tcW w:w="915" w:type="dxa"/>
          </w:tcPr>
          <w:p w14:paraId="7E4126F1" w14:textId="61BF7CCF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11.19</w:t>
            </w:r>
          </w:p>
        </w:tc>
        <w:tc>
          <w:tcPr>
            <w:tcW w:w="988" w:type="dxa"/>
          </w:tcPr>
          <w:p w14:paraId="247FEE87" w14:textId="44D9D590" w:rsidR="00E00812" w:rsidRPr="00C61160" w:rsidRDefault="00E00812" w:rsidP="00E008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11.64</w:t>
            </w:r>
          </w:p>
        </w:tc>
        <w:tc>
          <w:tcPr>
            <w:tcW w:w="979" w:type="dxa"/>
          </w:tcPr>
          <w:p w14:paraId="5AEE7800" w14:textId="4F62D880" w:rsidR="00E00812" w:rsidRPr="00C61160" w:rsidRDefault="00E00812" w:rsidP="00E00812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99" w:type="dxa"/>
          </w:tcPr>
          <w:p w14:paraId="097E725E" w14:textId="5E8E4A28" w:rsidR="00E00812" w:rsidRPr="00C61160" w:rsidRDefault="00E00812" w:rsidP="00E00812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75" w:type="dxa"/>
          </w:tcPr>
          <w:p w14:paraId="52F635DF" w14:textId="51E19B08" w:rsidR="00E00812" w:rsidRPr="00C61160" w:rsidRDefault="00E00812" w:rsidP="00E008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800.96</w:t>
            </w:r>
          </w:p>
        </w:tc>
        <w:tc>
          <w:tcPr>
            <w:tcW w:w="1097" w:type="dxa"/>
          </w:tcPr>
          <w:p w14:paraId="4A7D8EEB" w14:textId="1E351EE5" w:rsidR="00E00812" w:rsidRPr="00C61160" w:rsidRDefault="00E00812" w:rsidP="00E008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800.29</w:t>
            </w:r>
          </w:p>
        </w:tc>
      </w:tr>
      <w:tr w:rsidR="00E00812" w:rsidRPr="00C61160" w14:paraId="0E7E6940" w14:textId="77777777" w:rsidTr="00E00812">
        <w:tc>
          <w:tcPr>
            <w:tcW w:w="1443" w:type="dxa"/>
            <w:hideMark/>
          </w:tcPr>
          <w:p w14:paraId="3D22A3CF" w14:textId="157D7D74" w:rsidR="00E00812" w:rsidRPr="00C61160" w:rsidRDefault="00E00812" w:rsidP="00E00812">
            <w:pPr>
              <w:ind w:right="-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11" w:type="dxa"/>
          </w:tcPr>
          <w:p w14:paraId="74F31164" w14:textId="235319BE" w:rsidR="00E00812" w:rsidRPr="00C61160" w:rsidRDefault="00E00812" w:rsidP="00E00812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97" w:type="dxa"/>
          </w:tcPr>
          <w:p w14:paraId="2BEF1753" w14:textId="0F5FB118" w:rsidR="00E00812" w:rsidRPr="00C61160" w:rsidRDefault="00E00812" w:rsidP="00E00812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15" w:type="dxa"/>
          </w:tcPr>
          <w:p w14:paraId="0E5E9782" w14:textId="0A23F947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11.25</w:t>
            </w:r>
          </w:p>
        </w:tc>
        <w:tc>
          <w:tcPr>
            <w:tcW w:w="988" w:type="dxa"/>
          </w:tcPr>
          <w:p w14:paraId="5DE70D39" w14:textId="73E2BEAA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11.58</w:t>
            </w:r>
          </w:p>
        </w:tc>
        <w:tc>
          <w:tcPr>
            <w:tcW w:w="979" w:type="dxa"/>
          </w:tcPr>
          <w:p w14:paraId="03F329FD" w14:textId="030500CD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14.47</w:t>
            </w:r>
          </w:p>
        </w:tc>
        <w:tc>
          <w:tcPr>
            <w:tcW w:w="999" w:type="dxa"/>
          </w:tcPr>
          <w:p w14:paraId="229E8011" w14:textId="7D2BEA03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14.18</w:t>
            </w:r>
          </w:p>
        </w:tc>
        <w:tc>
          <w:tcPr>
            <w:tcW w:w="975" w:type="dxa"/>
          </w:tcPr>
          <w:p w14:paraId="35A3C5A6" w14:textId="57057585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25.72</w:t>
            </w:r>
          </w:p>
        </w:tc>
        <w:tc>
          <w:tcPr>
            <w:tcW w:w="1097" w:type="dxa"/>
          </w:tcPr>
          <w:p w14:paraId="66E230FE" w14:textId="76EF0C9B" w:rsidR="00E00812" w:rsidRPr="00C61160" w:rsidRDefault="00E00812" w:rsidP="00E008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25.76</w:t>
            </w:r>
          </w:p>
        </w:tc>
      </w:tr>
      <w:tr w:rsidR="00A544A7" w:rsidRPr="00C61160" w14:paraId="68BEE2D7" w14:textId="77777777" w:rsidTr="00E00812">
        <w:tc>
          <w:tcPr>
            <w:tcW w:w="1443" w:type="dxa"/>
            <w:hideMark/>
          </w:tcPr>
          <w:p w14:paraId="22988216" w14:textId="751C9F74" w:rsidR="00A544A7" w:rsidRPr="00C61160" w:rsidRDefault="00A544A7" w:rsidP="00A544A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</w:tcPr>
          <w:p w14:paraId="4FC3448F" w14:textId="2F53ADA5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789.77</w:t>
            </w:r>
          </w:p>
        </w:tc>
        <w:tc>
          <w:tcPr>
            <w:tcW w:w="897" w:type="dxa"/>
          </w:tcPr>
          <w:p w14:paraId="1129EF21" w14:textId="50BBB485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788.65</w:t>
            </w:r>
          </w:p>
        </w:tc>
        <w:tc>
          <w:tcPr>
            <w:tcW w:w="915" w:type="dxa"/>
          </w:tcPr>
          <w:p w14:paraId="10C77BEA" w14:textId="211ED7BC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22.44</w:t>
            </w:r>
          </w:p>
        </w:tc>
        <w:tc>
          <w:tcPr>
            <w:tcW w:w="988" w:type="dxa"/>
          </w:tcPr>
          <w:p w14:paraId="4FE978F4" w14:textId="5CB9794A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23.22</w:t>
            </w:r>
          </w:p>
        </w:tc>
        <w:tc>
          <w:tcPr>
            <w:tcW w:w="979" w:type="dxa"/>
          </w:tcPr>
          <w:p w14:paraId="4AD20447" w14:textId="71FC62CE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14.47</w:t>
            </w:r>
          </w:p>
        </w:tc>
        <w:tc>
          <w:tcPr>
            <w:tcW w:w="999" w:type="dxa"/>
          </w:tcPr>
          <w:p w14:paraId="75FAF740" w14:textId="18BD6376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14.18</w:t>
            </w:r>
          </w:p>
        </w:tc>
        <w:tc>
          <w:tcPr>
            <w:tcW w:w="975" w:type="dxa"/>
          </w:tcPr>
          <w:p w14:paraId="37EC3BD3" w14:textId="077A5393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826.68</w:t>
            </w:r>
          </w:p>
        </w:tc>
        <w:tc>
          <w:tcPr>
            <w:tcW w:w="1097" w:type="dxa"/>
          </w:tcPr>
          <w:p w14:paraId="7CBFE4F1" w14:textId="4BC39935" w:rsidR="00A544A7" w:rsidRPr="00C61160" w:rsidRDefault="00A544A7" w:rsidP="00A544A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826.05</w:t>
            </w:r>
          </w:p>
        </w:tc>
      </w:tr>
    </w:tbl>
    <w:p w14:paraId="12019CCB" w14:textId="77777777" w:rsidR="002A21BB" w:rsidRPr="00C61160" w:rsidRDefault="002A21BB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val="en-GB"/>
        </w:rPr>
      </w:pPr>
    </w:p>
    <w:p w14:paraId="1F239423" w14:textId="550B6148" w:rsidR="00933CF0" w:rsidRPr="00C61160" w:rsidRDefault="006714F3" w:rsidP="000C3F7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823CB9">
        <w:rPr>
          <w:rFonts w:ascii="Browallia New" w:hAnsi="Browallia New" w:cs="Browallia New"/>
          <w:sz w:val="28"/>
          <w:szCs w:val="28"/>
          <w:cs/>
        </w:rPr>
        <w:t>กลุ่ม</w:t>
      </w:r>
      <w:r w:rsidR="00933CF0" w:rsidRPr="00823CB9">
        <w:rPr>
          <w:rFonts w:ascii="Browallia New" w:hAnsi="Browallia New" w:cs="Browallia New"/>
          <w:sz w:val="28"/>
          <w:szCs w:val="28"/>
          <w:cs/>
        </w:rPr>
        <w:t xml:space="preserve">บริษัทได้เปิดเผยข้อมูลการจำแนกรายได้ตามกลุ่มลูกค้า </w:t>
      </w:r>
      <w:r w:rsidR="007D7C58" w:rsidRPr="00823CB9">
        <w:rPr>
          <w:rFonts w:ascii="Browallia New" w:hAnsi="Browallia New" w:cs="Browallia New"/>
          <w:sz w:val="28"/>
          <w:szCs w:val="28"/>
          <w:cs/>
        </w:rPr>
        <w:t>มี</w:t>
      </w:r>
      <w:r w:rsidR="00933CF0" w:rsidRPr="00823CB9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4C13B9FB" w14:textId="2C5CBC40" w:rsidR="002A21BB" w:rsidRPr="00C61160" w:rsidRDefault="002A21BB" w:rsidP="0019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1"/>
        <w:tblW w:w="9239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1118"/>
        <w:gridCol w:w="14"/>
      </w:tblGrid>
      <w:tr w:rsidR="00EF6F91" w:rsidRPr="00C61160" w14:paraId="4E119839" w14:textId="77777777" w:rsidTr="00A55333">
        <w:trPr>
          <w:gridAfter w:val="1"/>
          <w:wAfter w:w="14" w:type="dxa"/>
        </w:trPr>
        <w:tc>
          <w:tcPr>
            <w:tcW w:w="1443" w:type="dxa"/>
          </w:tcPr>
          <w:p w14:paraId="2B2EA144" w14:textId="77777777" w:rsidR="00EF6F91" w:rsidRPr="00C61160" w:rsidRDefault="00EF6F91" w:rsidP="001C309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82" w:type="dxa"/>
            <w:gridSpan w:val="8"/>
            <w:hideMark/>
          </w:tcPr>
          <w:p w14:paraId="36ED70EA" w14:textId="77777777" w:rsidR="00EF6F91" w:rsidRPr="00C61160" w:rsidRDefault="00EF6F91" w:rsidP="001C309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EF6F91" w:rsidRPr="00C61160" w14:paraId="76EAD2BD" w14:textId="77777777" w:rsidTr="00A55333">
        <w:trPr>
          <w:gridAfter w:val="1"/>
          <w:wAfter w:w="14" w:type="dxa"/>
        </w:trPr>
        <w:tc>
          <w:tcPr>
            <w:tcW w:w="1443" w:type="dxa"/>
          </w:tcPr>
          <w:p w14:paraId="1409AD09" w14:textId="77777777" w:rsidR="00EF6F91" w:rsidRPr="00C61160" w:rsidRDefault="00EF6F91" w:rsidP="001C309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82" w:type="dxa"/>
            <w:gridSpan w:val="8"/>
          </w:tcPr>
          <w:p w14:paraId="523FDC14" w14:textId="2ECE8188" w:rsidR="00EF6F91" w:rsidRPr="00C61160" w:rsidRDefault="00D1181A" w:rsidP="001C309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2"/>
                <w:szCs w:val="22"/>
                <w:cs/>
              </w:rPr>
              <w:t>เงิน</w:t>
            </w:r>
            <w:r w:rsidR="00EF6F91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9B67BD" w:rsidRPr="00C61160" w14:paraId="5012A09E" w14:textId="77777777" w:rsidTr="00A55333">
        <w:trPr>
          <w:gridAfter w:val="1"/>
          <w:wAfter w:w="14" w:type="dxa"/>
        </w:trPr>
        <w:tc>
          <w:tcPr>
            <w:tcW w:w="1443" w:type="dxa"/>
          </w:tcPr>
          <w:p w14:paraId="29A396F2" w14:textId="77777777" w:rsidR="009B67BD" w:rsidRPr="00C61160" w:rsidRDefault="009B67BD" w:rsidP="009B67B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37026F3F" w14:textId="77777777" w:rsidR="009B67BD" w:rsidRDefault="009B67BD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E26C9B" w14:textId="77777777" w:rsidR="00313197" w:rsidRPr="00C73AA4" w:rsidRDefault="00313197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E2862D" w14:textId="73728585" w:rsidR="009B67BD" w:rsidRPr="00C61160" w:rsidRDefault="009B67BD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C73AA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C73AA4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03" w:type="dxa"/>
            <w:gridSpan w:val="2"/>
            <w:vAlign w:val="center"/>
            <w:hideMark/>
          </w:tcPr>
          <w:p w14:paraId="46331B4E" w14:textId="77777777" w:rsidR="009B67BD" w:rsidRPr="00C73AA4" w:rsidRDefault="009B67BD" w:rsidP="009B67BD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31AB4E9C" w14:textId="77777777" w:rsidR="009B67BD" w:rsidRPr="00C73AA4" w:rsidRDefault="009B67BD" w:rsidP="009B67BD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13F39742" w14:textId="77777777" w:rsidR="009B67BD" w:rsidRPr="00C73AA4" w:rsidRDefault="009B67BD" w:rsidP="009B67BD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C73AA4">
              <w:rPr>
                <w:rFonts w:ascii="Browallia New" w:hAnsi="Browallia New" w:cs="Browallia New"/>
                <w:sz w:val="22"/>
                <w:cs/>
              </w:rPr>
              <w:t>บริการเครื่องมือแพทย์</w:t>
            </w:r>
          </w:p>
          <w:p w14:paraId="2981D3FA" w14:textId="2185AF81" w:rsidR="009B67BD" w:rsidRPr="00C61160" w:rsidRDefault="009B67BD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3AA4">
              <w:rPr>
                <w:rFonts w:ascii="Browallia New" w:hAnsi="Browallia New" w:cs="Browallia New" w:hint="cs"/>
                <w:sz w:val="22"/>
                <w:szCs w:val="22"/>
                <w:cs/>
              </w:rPr>
              <w:t>ณ ศูนย์ตรวจการนอนหลับ</w:t>
            </w:r>
            <w:r w:rsidR="00313197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และบริการซ่อมแซม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6BA29868" w14:textId="77777777" w:rsidR="009B67BD" w:rsidRPr="00D715F8" w:rsidRDefault="009B67BD" w:rsidP="009B67BD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D715F8">
              <w:rPr>
                <w:rFonts w:ascii="Browallia New" w:hAnsi="Browallia New" w:cs="Browallia New" w:hint="cs"/>
                <w:sz w:val="22"/>
                <w:cs/>
              </w:rPr>
              <w:t xml:space="preserve">ส่วนแบ่งรายได้จากการบริการเครื่องมือแพทย์ ณ ศูนย์ดูแลสุขภาพ </w:t>
            </w:r>
          </w:p>
          <w:p w14:paraId="6B6DE1C2" w14:textId="57BDCCEF" w:rsidR="009B67BD" w:rsidRPr="00C61160" w:rsidRDefault="009B67BD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715F8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และบริการอื่นๆ</w:t>
            </w:r>
          </w:p>
        </w:tc>
        <w:tc>
          <w:tcPr>
            <w:tcW w:w="2093" w:type="dxa"/>
            <w:gridSpan w:val="2"/>
            <w:vAlign w:val="bottom"/>
            <w:hideMark/>
          </w:tcPr>
          <w:p w14:paraId="4AA25138" w14:textId="6E1B6922" w:rsidR="009B67BD" w:rsidRPr="00C61160" w:rsidRDefault="009B67BD" w:rsidP="009B67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081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EF6F91" w:rsidRPr="00C61160" w14:paraId="23359E10" w14:textId="77777777" w:rsidTr="00A55333">
        <w:trPr>
          <w:gridAfter w:val="1"/>
          <w:wAfter w:w="14" w:type="dxa"/>
        </w:trPr>
        <w:tc>
          <w:tcPr>
            <w:tcW w:w="1443" w:type="dxa"/>
          </w:tcPr>
          <w:p w14:paraId="75A8ADFA" w14:textId="77777777" w:rsidR="00EF6F91" w:rsidRPr="00C61160" w:rsidRDefault="00EF6F91" w:rsidP="00EF6F91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63275531" w14:textId="2011015F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897" w:type="dxa"/>
            <w:hideMark/>
          </w:tcPr>
          <w:p w14:paraId="76FC1EED" w14:textId="6DF3D2EC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15" w:type="dxa"/>
            <w:hideMark/>
          </w:tcPr>
          <w:p w14:paraId="413B5A0A" w14:textId="5C67492F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88" w:type="dxa"/>
            <w:hideMark/>
          </w:tcPr>
          <w:p w14:paraId="1CFA19DC" w14:textId="29E30BD2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9" w:type="dxa"/>
            <w:hideMark/>
          </w:tcPr>
          <w:p w14:paraId="41BED9CC" w14:textId="19AD9874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99" w:type="dxa"/>
            <w:hideMark/>
          </w:tcPr>
          <w:p w14:paraId="51B64EE2" w14:textId="29C254E5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5" w:type="dxa"/>
            <w:hideMark/>
          </w:tcPr>
          <w:p w14:paraId="59FD23E5" w14:textId="5B12878C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18" w:type="dxa"/>
            <w:hideMark/>
          </w:tcPr>
          <w:p w14:paraId="5F56E254" w14:textId="64CD1FF0" w:rsidR="00EF6F91" w:rsidRPr="00C61160" w:rsidRDefault="00EF6F91" w:rsidP="00EF6F9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EF6F91" w:rsidRPr="00C61160" w14:paraId="06FC45AC" w14:textId="77777777" w:rsidTr="00A55333">
        <w:trPr>
          <w:gridAfter w:val="1"/>
          <w:wAfter w:w="14" w:type="dxa"/>
          <w:trHeight w:val="297"/>
        </w:trPr>
        <w:tc>
          <w:tcPr>
            <w:tcW w:w="1443" w:type="dxa"/>
          </w:tcPr>
          <w:p w14:paraId="5AFD94B7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D3F2691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0AB76CB5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39D2220A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4D709BA5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40FE3C0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0A142A6" w14:textId="77777777" w:rsidR="00EF6F91" w:rsidRPr="00C61160" w:rsidRDefault="00EF6F91" w:rsidP="001C3096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6586A48F" w14:textId="77777777" w:rsidR="00EF6F91" w:rsidRPr="00C61160" w:rsidRDefault="00EF6F91" w:rsidP="001C3096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963DC03" w14:textId="77777777" w:rsidR="00EF6F91" w:rsidRPr="00C61160" w:rsidRDefault="00EF6F91" w:rsidP="001C3096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F6F91" w:rsidRPr="00C61160" w14:paraId="3F6575F9" w14:textId="77777777" w:rsidTr="00A55333">
        <w:trPr>
          <w:gridAfter w:val="1"/>
          <w:wAfter w:w="14" w:type="dxa"/>
        </w:trPr>
        <w:tc>
          <w:tcPr>
            <w:tcW w:w="1443" w:type="dxa"/>
            <w:hideMark/>
          </w:tcPr>
          <w:p w14:paraId="17097E3A" w14:textId="77777777" w:rsidR="00EF6F91" w:rsidRPr="00C61160" w:rsidRDefault="00EF6F91" w:rsidP="00EF6F9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911" w:type="dxa"/>
            <w:vAlign w:val="bottom"/>
          </w:tcPr>
          <w:p w14:paraId="623C2706" w14:textId="562CBEC1" w:rsidR="00EF6F91" w:rsidRPr="00C61160" w:rsidRDefault="00434626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278.90</w:t>
            </w:r>
          </w:p>
        </w:tc>
        <w:tc>
          <w:tcPr>
            <w:tcW w:w="897" w:type="dxa"/>
          </w:tcPr>
          <w:p w14:paraId="38B1F49C" w14:textId="3B6937CE" w:rsidR="00EF6F91" w:rsidRPr="00C61160" w:rsidRDefault="00EF6F91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378.08</w:t>
            </w:r>
          </w:p>
        </w:tc>
        <w:tc>
          <w:tcPr>
            <w:tcW w:w="915" w:type="dxa"/>
            <w:vAlign w:val="bottom"/>
          </w:tcPr>
          <w:p w14:paraId="1E01DFF0" w14:textId="7591C9C9" w:rsidR="00EF6F91" w:rsidRPr="00C61160" w:rsidRDefault="002B611F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5.30</w:t>
            </w:r>
          </w:p>
        </w:tc>
        <w:tc>
          <w:tcPr>
            <w:tcW w:w="988" w:type="dxa"/>
          </w:tcPr>
          <w:p w14:paraId="48F8B6CE" w14:textId="231D8D7D" w:rsidR="00EF6F91" w:rsidRPr="00C61160" w:rsidRDefault="00EF6F91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4.68</w:t>
            </w:r>
          </w:p>
        </w:tc>
        <w:tc>
          <w:tcPr>
            <w:tcW w:w="979" w:type="dxa"/>
          </w:tcPr>
          <w:p w14:paraId="0889D4A8" w14:textId="4C209CE9" w:rsidR="00EF6F91" w:rsidRPr="00C61160" w:rsidRDefault="00F449E3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="00A02081">
              <w:rPr>
                <w:rFonts w:ascii="Browallia New" w:eastAsia="Calibri" w:hAnsi="Browallia New" w:cs="Browallia New"/>
                <w:sz w:val="22"/>
                <w:szCs w:val="22"/>
              </w:rPr>
              <w:t>.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  <w:r w:rsidR="00280957">
              <w:rPr>
                <w:rFonts w:ascii="Browallia New" w:eastAsia="Calibri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99" w:type="dxa"/>
          </w:tcPr>
          <w:p w14:paraId="2AAFE003" w14:textId="518E5C6F" w:rsidR="00EF6F91" w:rsidRPr="00C61160" w:rsidRDefault="00EF6F91" w:rsidP="00EF6F9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0.43</w:t>
            </w:r>
          </w:p>
        </w:tc>
        <w:tc>
          <w:tcPr>
            <w:tcW w:w="975" w:type="dxa"/>
            <w:vAlign w:val="bottom"/>
          </w:tcPr>
          <w:p w14:paraId="3831A8A9" w14:textId="332BF3D6" w:rsidR="00EF6F91" w:rsidRPr="00C61160" w:rsidRDefault="00434626" w:rsidP="00EF6F91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  <w:tc>
          <w:tcPr>
            <w:tcW w:w="1118" w:type="dxa"/>
          </w:tcPr>
          <w:p w14:paraId="64201F81" w14:textId="1B35BA27" w:rsidR="00EF6F91" w:rsidRPr="00C61160" w:rsidRDefault="00022B7C" w:rsidP="00EF6F91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3.19</w:t>
            </w:r>
          </w:p>
        </w:tc>
      </w:tr>
      <w:tr w:rsidR="00EF6F91" w:rsidRPr="00C61160" w14:paraId="117B9B05" w14:textId="77777777" w:rsidTr="00A55333">
        <w:trPr>
          <w:gridAfter w:val="1"/>
          <w:wAfter w:w="14" w:type="dxa"/>
        </w:trPr>
        <w:tc>
          <w:tcPr>
            <w:tcW w:w="1443" w:type="dxa"/>
            <w:hideMark/>
          </w:tcPr>
          <w:p w14:paraId="326BB0B1" w14:textId="77777777" w:rsidR="00EF6F91" w:rsidRPr="00C61160" w:rsidRDefault="00EF6F91" w:rsidP="00EF6F9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911" w:type="dxa"/>
            <w:vAlign w:val="bottom"/>
          </w:tcPr>
          <w:p w14:paraId="68664AF8" w14:textId="7F6095E8" w:rsidR="00EF6F91" w:rsidRPr="00C61160" w:rsidRDefault="00A02081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47</w:t>
            </w:r>
            <w:r w:rsidR="00B74899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.</w:t>
            </w:r>
            <w:r w:rsidR="00B74899">
              <w:rPr>
                <w:rFonts w:ascii="Browallia New" w:eastAsia="Calibri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897" w:type="dxa"/>
          </w:tcPr>
          <w:p w14:paraId="3756EFAD" w14:textId="5934BA48" w:rsidR="00EF6F91" w:rsidRPr="00C61160" w:rsidRDefault="00022B7C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EF6F91"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915" w:type="dxa"/>
            <w:vAlign w:val="bottom"/>
          </w:tcPr>
          <w:p w14:paraId="1D3582B0" w14:textId="5ADD4E7B" w:rsidR="00EF6F91" w:rsidRPr="00C61160" w:rsidRDefault="00A02081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17</w:t>
            </w:r>
            <w:r w:rsidR="00B74899">
              <w:rPr>
                <w:rFonts w:ascii="Browallia New" w:eastAsia="Calibri" w:hAnsi="Browallia New" w:cs="Browallia New"/>
                <w:sz w:val="22"/>
                <w:szCs w:val="22"/>
              </w:rPr>
              <w:t>.</w:t>
            </w:r>
            <w:r w:rsidR="005847C4">
              <w:rPr>
                <w:rFonts w:ascii="Browallia New" w:eastAsia="Calibri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88" w:type="dxa"/>
          </w:tcPr>
          <w:p w14:paraId="28E34E50" w14:textId="6B315E2D" w:rsidR="00EF6F91" w:rsidRPr="00C61160" w:rsidRDefault="00EF6F91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 xml:space="preserve">       18.54</w:t>
            </w:r>
          </w:p>
        </w:tc>
        <w:tc>
          <w:tcPr>
            <w:tcW w:w="979" w:type="dxa"/>
            <w:vAlign w:val="bottom"/>
          </w:tcPr>
          <w:p w14:paraId="33402BA1" w14:textId="4FEB623F" w:rsidR="00EF6F91" w:rsidRPr="00C61160" w:rsidRDefault="00A02081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13.</w:t>
            </w:r>
            <w:r w:rsidR="001505DC">
              <w:rPr>
                <w:rFonts w:ascii="Browallia New" w:eastAsia="Calibri" w:hAnsi="Browallia New" w:cs="Browallia New"/>
                <w:sz w:val="22"/>
                <w:szCs w:val="22"/>
              </w:rPr>
              <w:t>96</w:t>
            </w:r>
          </w:p>
        </w:tc>
        <w:tc>
          <w:tcPr>
            <w:tcW w:w="999" w:type="dxa"/>
          </w:tcPr>
          <w:p w14:paraId="3FD68DCA" w14:textId="5D7CDECC" w:rsidR="00EF6F91" w:rsidRPr="00C61160" w:rsidRDefault="00EF6F91" w:rsidP="00EF6F9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14.21</w:t>
            </w:r>
          </w:p>
        </w:tc>
        <w:tc>
          <w:tcPr>
            <w:tcW w:w="975" w:type="dxa"/>
            <w:vAlign w:val="bottom"/>
          </w:tcPr>
          <w:p w14:paraId="250A511B" w14:textId="0E3163B0" w:rsidR="00EF6F91" w:rsidRPr="00C61160" w:rsidRDefault="00A02081" w:rsidP="00EF6F9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118" w:type="dxa"/>
          </w:tcPr>
          <w:p w14:paraId="17D640AB" w14:textId="70B91B39" w:rsidR="00EF6F91" w:rsidRPr="00C61160" w:rsidRDefault="00EF6F91" w:rsidP="00EF6F9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444.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</w:tr>
      <w:tr w:rsidR="00EF6F91" w:rsidRPr="00C61160" w14:paraId="6E66E53D" w14:textId="77777777" w:rsidTr="00A55333">
        <w:trPr>
          <w:gridAfter w:val="1"/>
          <w:wAfter w:w="14" w:type="dxa"/>
        </w:trPr>
        <w:tc>
          <w:tcPr>
            <w:tcW w:w="1443" w:type="dxa"/>
            <w:hideMark/>
          </w:tcPr>
          <w:p w14:paraId="4DF6B973" w14:textId="77777777" w:rsidR="00EF6F91" w:rsidRPr="00C61160" w:rsidRDefault="00EF6F91" w:rsidP="00EF6F9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  <w:vAlign w:val="bottom"/>
          </w:tcPr>
          <w:p w14:paraId="0D35582F" w14:textId="64B69628" w:rsidR="00EF6F91" w:rsidRPr="00C61160" w:rsidRDefault="00434626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B7489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74899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897" w:type="dxa"/>
          </w:tcPr>
          <w:p w14:paraId="5284A9A9" w14:textId="5222B5F1" w:rsidR="00EF6F91" w:rsidRPr="00C61160" w:rsidRDefault="00EF6F9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789.49</w:t>
            </w:r>
          </w:p>
        </w:tc>
        <w:tc>
          <w:tcPr>
            <w:tcW w:w="915" w:type="dxa"/>
            <w:vAlign w:val="bottom"/>
          </w:tcPr>
          <w:p w14:paraId="466DA723" w14:textId="2297A391" w:rsidR="00EF6F91" w:rsidRPr="00C61160" w:rsidRDefault="00A0208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7489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7489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8095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88" w:type="dxa"/>
          </w:tcPr>
          <w:p w14:paraId="77B1D562" w14:textId="3620A24D" w:rsidR="00EF6F91" w:rsidRPr="00C61160" w:rsidRDefault="00EF6F9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23.22</w:t>
            </w:r>
          </w:p>
        </w:tc>
        <w:tc>
          <w:tcPr>
            <w:tcW w:w="979" w:type="dxa"/>
            <w:vAlign w:val="bottom"/>
          </w:tcPr>
          <w:p w14:paraId="7C54117A" w14:textId="45348F5E" w:rsidR="00EF6F91" w:rsidRPr="00C61160" w:rsidRDefault="00A0208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05D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505D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B7794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14:paraId="402F5F58" w14:textId="1A7C1519" w:rsidR="00EF6F91" w:rsidRPr="00C61160" w:rsidRDefault="00EF6F9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14.64</w:t>
            </w:r>
          </w:p>
        </w:tc>
        <w:tc>
          <w:tcPr>
            <w:tcW w:w="975" w:type="dxa"/>
            <w:vAlign w:val="bottom"/>
          </w:tcPr>
          <w:p w14:paraId="74698DB4" w14:textId="091F3DCB" w:rsidR="00EF6F91" w:rsidRPr="00C61160" w:rsidRDefault="003B4C2B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793.18</w:t>
            </w:r>
          </w:p>
        </w:tc>
        <w:tc>
          <w:tcPr>
            <w:tcW w:w="1118" w:type="dxa"/>
          </w:tcPr>
          <w:p w14:paraId="106E3153" w14:textId="0B251467" w:rsidR="00EF6F91" w:rsidRPr="00C61160" w:rsidRDefault="00EF6F91" w:rsidP="00EF6F9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827.35</w:t>
            </w:r>
          </w:p>
        </w:tc>
      </w:tr>
      <w:tr w:rsidR="00A55333" w:rsidRPr="00C61160" w14:paraId="076B2E45" w14:textId="77777777" w:rsidTr="00A55333">
        <w:tc>
          <w:tcPr>
            <w:tcW w:w="1443" w:type="dxa"/>
          </w:tcPr>
          <w:p w14:paraId="6FA2C911" w14:textId="77777777" w:rsidR="00A55333" w:rsidRPr="00C61160" w:rsidRDefault="00A55333" w:rsidP="00CA591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9"/>
            <w:hideMark/>
          </w:tcPr>
          <w:p w14:paraId="53087B33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A55333" w:rsidRPr="00C61160" w14:paraId="2AC450DF" w14:textId="77777777" w:rsidTr="00A55333">
        <w:tc>
          <w:tcPr>
            <w:tcW w:w="1443" w:type="dxa"/>
          </w:tcPr>
          <w:p w14:paraId="35DABF45" w14:textId="77777777" w:rsidR="00A55333" w:rsidRPr="00C61160" w:rsidRDefault="00A55333" w:rsidP="00CA591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9"/>
          </w:tcPr>
          <w:p w14:paraId="23E8885E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งบการเงินเฉพาะบริษัท</w:t>
            </w:r>
          </w:p>
        </w:tc>
      </w:tr>
      <w:tr w:rsidR="00A55333" w:rsidRPr="00C61160" w14:paraId="2D3F4BBF" w14:textId="77777777" w:rsidTr="00A55333">
        <w:tc>
          <w:tcPr>
            <w:tcW w:w="1443" w:type="dxa"/>
          </w:tcPr>
          <w:p w14:paraId="485F42DE" w14:textId="77777777" w:rsidR="00A55333" w:rsidRPr="00C61160" w:rsidRDefault="00A55333" w:rsidP="00CA591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vAlign w:val="bottom"/>
            <w:hideMark/>
          </w:tcPr>
          <w:p w14:paraId="09951FE9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E6C46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03" w:type="dxa"/>
            <w:gridSpan w:val="2"/>
            <w:vAlign w:val="bottom"/>
            <w:hideMark/>
          </w:tcPr>
          <w:p w14:paraId="38F5D848" w14:textId="77777777" w:rsidR="00A55333" w:rsidRPr="00EE6C46" w:rsidRDefault="00A55333" w:rsidP="00CA5912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</w:p>
          <w:p w14:paraId="4A770332" w14:textId="77777777" w:rsidR="00A55333" w:rsidRPr="00EE6C46" w:rsidRDefault="00A55333" w:rsidP="00CA5912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2"/>
              </w:rPr>
            </w:pPr>
            <w:r w:rsidRPr="00EE6C46">
              <w:rPr>
                <w:rFonts w:ascii="Browallia New" w:hAnsi="Browallia New" w:cs="Browallia New"/>
                <w:sz w:val="22"/>
                <w:cs/>
              </w:rPr>
              <w:t>บริการเครื่องมือแพทย์</w:t>
            </w:r>
          </w:p>
          <w:p w14:paraId="52C2621D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 w:hint="cs"/>
                <w:sz w:val="22"/>
                <w:szCs w:val="22"/>
                <w:cs/>
              </w:rPr>
              <w:t>ณ ศูนย์ตรวจการนอนหลับ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และบริการซ่อมแซม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63AE148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บริการ</w:t>
            </w:r>
            <w:r w:rsidRPr="00EE6C46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2107" w:type="dxa"/>
            <w:gridSpan w:val="3"/>
            <w:vAlign w:val="bottom"/>
            <w:hideMark/>
          </w:tcPr>
          <w:p w14:paraId="1BE14C78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E6C46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A55333" w:rsidRPr="00C61160" w14:paraId="5D995D93" w14:textId="77777777" w:rsidTr="00A55333">
        <w:tc>
          <w:tcPr>
            <w:tcW w:w="1443" w:type="dxa"/>
          </w:tcPr>
          <w:p w14:paraId="7049A20B" w14:textId="77777777" w:rsidR="00A55333" w:rsidRPr="00C61160" w:rsidRDefault="00A55333" w:rsidP="00CA591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53DA8106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897" w:type="dxa"/>
            <w:hideMark/>
          </w:tcPr>
          <w:p w14:paraId="009494EE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15" w:type="dxa"/>
            <w:hideMark/>
          </w:tcPr>
          <w:p w14:paraId="5F222874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88" w:type="dxa"/>
            <w:hideMark/>
          </w:tcPr>
          <w:p w14:paraId="3C76DA9C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9" w:type="dxa"/>
            <w:hideMark/>
          </w:tcPr>
          <w:p w14:paraId="36AD6A44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99" w:type="dxa"/>
            <w:hideMark/>
          </w:tcPr>
          <w:p w14:paraId="35D27324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75" w:type="dxa"/>
            <w:hideMark/>
          </w:tcPr>
          <w:p w14:paraId="65980E02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2" w:type="dxa"/>
            <w:gridSpan w:val="2"/>
            <w:hideMark/>
          </w:tcPr>
          <w:p w14:paraId="155E4C14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A55333" w:rsidRPr="00C61160" w14:paraId="2AC9C7FC" w14:textId="77777777" w:rsidTr="00A55333">
        <w:trPr>
          <w:trHeight w:val="297"/>
        </w:trPr>
        <w:tc>
          <w:tcPr>
            <w:tcW w:w="1443" w:type="dxa"/>
          </w:tcPr>
          <w:p w14:paraId="5FA7C716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28D8C68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4B503D75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60529CE0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5C592260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288B762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31F003C4" w14:textId="77777777" w:rsidR="00A55333" w:rsidRPr="00C61160" w:rsidRDefault="00A55333" w:rsidP="00CA5912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5FCD55E3" w14:textId="77777777" w:rsidR="00A55333" w:rsidRPr="00C61160" w:rsidRDefault="00A55333" w:rsidP="00CA591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2" w:type="dxa"/>
            <w:gridSpan w:val="2"/>
          </w:tcPr>
          <w:p w14:paraId="6364BD94" w14:textId="77777777" w:rsidR="00A55333" w:rsidRPr="00C61160" w:rsidRDefault="00A55333" w:rsidP="00CA59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55333" w:rsidRPr="00C61160" w14:paraId="4B9C5554" w14:textId="77777777" w:rsidTr="00A55333">
        <w:tc>
          <w:tcPr>
            <w:tcW w:w="1443" w:type="dxa"/>
            <w:hideMark/>
          </w:tcPr>
          <w:p w14:paraId="1A09D3A2" w14:textId="77777777" w:rsidR="00A55333" w:rsidRPr="00C61160" w:rsidRDefault="00A55333" w:rsidP="00CA5912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911" w:type="dxa"/>
            <w:vAlign w:val="bottom"/>
          </w:tcPr>
          <w:p w14:paraId="0608B377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327.55</w:t>
            </w:r>
          </w:p>
        </w:tc>
        <w:tc>
          <w:tcPr>
            <w:tcW w:w="897" w:type="dxa"/>
            <w:vAlign w:val="bottom"/>
          </w:tcPr>
          <w:p w14:paraId="16D985E5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384.38</w:t>
            </w:r>
          </w:p>
        </w:tc>
        <w:tc>
          <w:tcPr>
            <w:tcW w:w="915" w:type="dxa"/>
            <w:vAlign w:val="bottom"/>
          </w:tcPr>
          <w:p w14:paraId="31F2555E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5.30</w:t>
            </w:r>
          </w:p>
        </w:tc>
        <w:tc>
          <w:tcPr>
            <w:tcW w:w="988" w:type="dxa"/>
            <w:vAlign w:val="bottom"/>
          </w:tcPr>
          <w:p w14:paraId="38C1D350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4.68</w:t>
            </w:r>
          </w:p>
        </w:tc>
        <w:tc>
          <w:tcPr>
            <w:tcW w:w="979" w:type="dxa"/>
          </w:tcPr>
          <w:p w14:paraId="7ED46792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0.51</w:t>
            </w:r>
          </w:p>
        </w:tc>
        <w:tc>
          <w:tcPr>
            <w:tcW w:w="999" w:type="dxa"/>
          </w:tcPr>
          <w:p w14:paraId="35963F21" w14:textId="77777777" w:rsidR="00A55333" w:rsidRPr="00C61160" w:rsidRDefault="00A55333" w:rsidP="00CA591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0.43</w:t>
            </w:r>
          </w:p>
        </w:tc>
        <w:tc>
          <w:tcPr>
            <w:tcW w:w="975" w:type="dxa"/>
            <w:vAlign w:val="bottom"/>
          </w:tcPr>
          <w:p w14:paraId="6000AED3" w14:textId="77777777" w:rsidR="00A55333" w:rsidRPr="00C61160" w:rsidRDefault="00A55333" w:rsidP="00CA591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333.36</w:t>
            </w:r>
          </w:p>
        </w:tc>
        <w:tc>
          <w:tcPr>
            <w:tcW w:w="1132" w:type="dxa"/>
            <w:gridSpan w:val="2"/>
            <w:vAlign w:val="bottom"/>
          </w:tcPr>
          <w:p w14:paraId="153FCCB1" w14:textId="77777777" w:rsidR="00A55333" w:rsidRPr="00C61160" w:rsidRDefault="00A55333" w:rsidP="00CA5912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389.49</w:t>
            </w:r>
          </w:p>
        </w:tc>
      </w:tr>
      <w:tr w:rsidR="00A55333" w:rsidRPr="00C61160" w14:paraId="7F4BC8BA" w14:textId="77777777" w:rsidTr="00A55333">
        <w:tc>
          <w:tcPr>
            <w:tcW w:w="1443" w:type="dxa"/>
            <w:hideMark/>
          </w:tcPr>
          <w:p w14:paraId="478245BE" w14:textId="77777777" w:rsidR="00A55333" w:rsidRPr="00C61160" w:rsidRDefault="00A55333" w:rsidP="00CA591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911" w:type="dxa"/>
            <w:vAlign w:val="bottom"/>
          </w:tcPr>
          <w:p w14:paraId="6BBA55C6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462.22</w:t>
            </w:r>
          </w:p>
        </w:tc>
        <w:tc>
          <w:tcPr>
            <w:tcW w:w="897" w:type="dxa"/>
            <w:vAlign w:val="bottom"/>
          </w:tcPr>
          <w:p w14:paraId="66797F45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404.27</w:t>
            </w:r>
          </w:p>
        </w:tc>
        <w:tc>
          <w:tcPr>
            <w:tcW w:w="915" w:type="dxa"/>
            <w:vAlign w:val="bottom"/>
          </w:tcPr>
          <w:p w14:paraId="5E145B19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17.14</w:t>
            </w:r>
          </w:p>
        </w:tc>
        <w:tc>
          <w:tcPr>
            <w:tcW w:w="988" w:type="dxa"/>
            <w:vAlign w:val="bottom"/>
          </w:tcPr>
          <w:p w14:paraId="4DF7B08A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18.54</w:t>
            </w:r>
          </w:p>
        </w:tc>
        <w:tc>
          <w:tcPr>
            <w:tcW w:w="979" w:type="dxa"/>
            <w:vAlign w:val="bottom"/>
          </w:tcPr>
          <w:p w14:paraId="323C6B89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13.96</w:t>
            </w:r>
          </w:p>
        </w:tc>
        <w:tc>
          <w:tcPr>
            <w:tcW w:w="999" w:type="dxa"/>
            <w:vAlign w:val="bottom"/>
          </w:tcPr>
          <w:p w14:paraId="52F63299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22B7C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Pr="00C61160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.</w:t>
            </w:r>
            <w:r w:rsidRPr="00C61160">
              <w:rPr>
                <w:rFonts w:ascii="Browallia New" w:eastAsia="Calibri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975" w:type="dxa"/>
            <w:vAlign w:val="bottom"/>
          </w:tcPr>
          <w:p w14:paraId="49FFEA87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493.32</w:t>
            </w:r>
          </w:p>
        </w:tc>
        <w:tc>
          <w:tcPr>
            <w:tcW w:w="1132" w:type="dxa"/>
            <w:gridSpan w:val="2"/>
            <w:vAlign w:val="bottom"/>
          </w:tcPr>
          <w:p w14:paraId="79D519CD" w14:textId="77777777" w:rsidR="00A55333" w:rsidRPr="00C61160" w:rsidRDefault="00A55333" w:rsidP="00CA59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436.56</w:t>
            </w:r>
          </w:p>
        </w:tc>
      </w:tr>
      <w:tr w:rsidR="00A55333" w:rsidRPr="00C61160" w14:paraId="633C57C1" w14:textId="77777777" w:rsidTr="00A55333">
        <w:tc>
          <w:tcPr>
            <w:tcW w:w="1443" w:type="dxa"/>
            <w:hideMark/>
          </w:tcPr>
          <w:p w14:paraId="19608022" w14:textId="77777777" w:rsidR="00A55333" w:rsidRPr="00C61160" w:rsidRDefault="00A55333" w:rsidP="00CA591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  <w:vAlign w:val="bottom"/>
          </w:tcPr>
          <w:p w14:paraId="262055DF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789.77</w:t>
            </w:r>
          </w:p>
        </w:tc>
        <w:tc>
          <w:tcPr>
            <w:tcW w:w="897" w:type="dxa"/>
            <w:vAlign w:val="bottom"/>
          </w:tcPr>
          <w:p w14:paraId="418B045C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61160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15" w:type="dxa"/>
            <w:vAlign w:val="bottom"/>
          </w:tcPr>
          <w:p w14:paraId="0D3307AE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22.44</w:t>
            </w:r>
          </w:p>
        </w:tc>
        <w:tc>
          <w:tcPr>
            <w:tcW w:w="988" w:type="dxa"/>
            <w:vAlign w:val="bottom"/>
          </w:tcPr>
          <w:p w14:paraId="79BA51E9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1160">
              <w:rPr>
                <w:rFonts w:ascii="Browallia New" w:hAnsi="Browallia New" w:cs="Browallia New"/>
                <w:sz w:val="22"/>
                <w:szCs w:val="22"/>
              </w:rPr>
              <w:t>23.22</w:t>
            </w:r>
          </w:p>
        </w:tc>
        <w:tc>
          <w:tcPr>
            <w:tcW w:w="979" w:type="dxa"/>
            <w:vAlign w:val="bottom"/>
          </w:tcPr>
          <w:p w14:paraId="7BE53E38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14.47</w:t>
            </w:r>
          </w:p>
        </w:tc>
        <w:tc>
          <w:tcPr>
            <w:tcW w:w="999" w:type="dxa"/>
            <w:vAlign w:val="bottom"/>
          </w:tcPr>
          <w:p w14:paraId="2490DDCF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75" w:type="dxa"/>
            <w:vAlign w:val="bottom"/>
          </w:tcPr>
          <w:p w14:paraId="649A2497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826.68</w:t>
            </w:r>
          </w:p>
        </w:tc>
        <w:tc>
          <w:tcPr>
            <w:tcW w:w="1132" w:type="dxa"/>
            <w:gridSpan w:val="2"/>
            <w:vAlign w:val="bottom"/>
          </w:tcPr>
          <w:p w14:paraId="087A9F42" w14:textId="77777777" w:rsidR="00A55333" w:rsidRPr="00C61160" w:rsidRDefault="00A55333" w:rsidP="00CA591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2B7C">
              <w:rPr>
                <w:rFonts w:ascii="Browallia New" w:hAnsi="Browallia New" w:cs="Browallia New"/>
                <w:sz w:val="22"/>
                <w:szCs w:val="22"/>
              </w:rPr>
              <w:t>826</w:t>
            </w:r>
            <w:r w:rsidRPr="00C6116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22B7C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</w:tr>
    </w:tbl>
    <w:p w14:paraId="53818CBA" w14:textId="77777777" w:rsidR="00E00812" w:rsidRDefault="00E00812" w:rsidP="00F23C7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7BF75A0" w14:textId="39FA5451" w:rsidR="009E5404" w:rsidRPr="00C61160" w:rsidRDefault="009351AD" w:rsidP="00F23C7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การปันส่วนราคาให้กับภาร</w:t>
      </w:r>
      <w:r w:rsidR="0000247A" w:rsidRPr="00C61160">
        <w:rPr>
          <w:rFonts w:ascii="Browallia New" w:hAnsi="Browallia New" w:cs="Browallia New"/>
          <w:sz w:val="28"/>
          <w:szCs w:val="28"/>
          <w:cs/>
        </w:rPr>
        <w:t>ะที่ต้องปฏิบัติ</w:t>
      </w:r>
      <w:r w:rsidR="00640CE4" w:rsidRPr="00C61160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ED2E51" w:rsidRPr="00C6116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640CE4" w:rsidRPr="00C61160">
        <w:rPr>
          <w:rFonts w:ascii="Browallia New" w:hAnsi="Browallia New" w:cs="Browallia New"/>
          <w:sz w:val="28"/>
          <w:szCs w:val="28"/>
          <w:cs/>
        </w:rPr>
        <w:t>ที่ยังไม่</w:t>
      </w:r>
      <w:r w:rsidR="009B3D78" w:rsidRPr="00C61160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ED2E51" w:rsidRPr="00C61160">
        <w:rPr>
          <w:rFonts w:ascii="Browallia New" w:hAnsi="Browallia New" w:cs="Browallia New"/>
          <w:sz w:val="28"/>
          <w:szCs w:val="28"/>
          <w:cs/>
        </w:rPr>
        <w:t>หรือ</w:t>
      </w:r>
      <w:r w:rsidR="009B3D78" w:rsidRPr="00C61160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725452" w:rsidRPr="00C61160">
        <w:rPr>
          <w:rFonts w:ascii="Browallia New" w:hAnsi="Browallia New" w:cs="Browallia New"/>
          <w:sz w:val="28"/>
          <w:szCs w:val="28"/>
          <w:cs/>
        </w:rPr>
        <w:t>แล้ว</w:t>
      </w:r>
      <w:r w:rsidR="00ED2E51" w:rsidRPr="00C61160">
        <w:rPr>
          <w:rFonts w:ascii="Browallia New" w:hAnsi="Browallia New" w:cs="Browallia New"/>
          <w:sz w:val="28"/>
          <w:szCs w:val="28"/>
          <w:cs/>
        </w:rPr>
        <w:t>บางส่วน)</w:t>
      </w:r>
      <w:r w:rsidR="00D70CD2" w:rsidRPr="00C61160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D70CD2"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="00D70CD2"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D70CD2" w:rsidRPr="00C61160">
        <w:rPr>
          <w:rFonts w:ascii="Browallia New" w:hAnsi="Browallia New" w:cs="Browallia New"/>
          <w:sz w:val="28"/>
          <w:szCs w:val="28"/>
        </w:rPr>
        <w:t>25</w:t>
      </w:r>
      <w:r w:rsidR="00874222" w:rsidRPr="00C61160">
        <w:rPr>
          <w:rFonts w:ascii="Browallia New" w:hAnsi="Browallia New" w:cs="Browallia New"/>
          <w:sz w:val="28"/>
          <w:szCs w:val="28"/>
        </w:rPr>
        <w:t>6</w:t>
      </w:r>
      <w:r w:rsidR="00EF6F91">
        <w:rPr>
          <w:rFonts w:ascii="Browallia New" w:hAnsi="Browallia New" w:cs="Browallia New"/>
          <w:sz w:val="28"/>
          <w:szCs w:val="28"/>
        </w:rPr>
        <w:t>7</w:t>
      </w:r>
      <w:r w:rsidR="0087422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946F9D"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D70CD2" w:rsidRPr="00C61160">
        <w:rPr>
          <w:rFonts w:ascii="Browallia New" w:hAnsi="Browallia New" w:cs="Browallia New"/>
          <w:sz w:val="28"/>
          <w:szCs w:val="28"/>
        </w:rPr>
        <w:t>25</w:t>
      </w:r>
      <w:r w:rsidR="00874222" w:rsidRPr="00C61160">
        <w:rPr>
          <w:rFonts w:ascii="Browallia New" w:hAnsi="Browallia New" w:cs="Browallia New"/>
          <w:sz w:val="28"/>
          <w:szCs w:val="28"/>
        </w:rPr>
        <w:t>6</w:t>
      </w:r>
      <w:r w:rsidR="00EF6F91">
        <w:rPr>
          <w:rFonts w:ascii="Browallia New" w:hAnsi="Browallia New" w:cs="Browallia New"/>
          <w:sz w:val="28"/>
          <w:szCs w:val="28"/>
        </w:rPr>
        <w:t>6</w:t>
      </w:r>
      <w:r w:rsidR="00874222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D70CD2" w:rsidRPr="00C6116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810C9E4" w14:textId="77777777" w:rsidR="00520EA2" w:rsidRPr="00C61160" w:rsidRDefault="00520EA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4"/>
          <w:szCs w:val="24"/>
        </w:rPr>
      </w:pPr>
    </w:p>
    <w:tbl>
      <w:tblPr>
        <w:tblW w:w="9135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70"/>
        <w:gridCol w:w="1350"/>
        <w:gridCol w:w="270"/>
        <w:gridCol w:w="1341"/>
        <w:gridCol w:w="236"/>
        <w:gridCol w:w="1321"/>
      </w:tblGrid>
      <w:tr w:rsidR="00EF6F91" w:rsidRPr="00C61160" w14:paraId="13AF3F88" w14:textId="77777777" w:rsidTr="00B7735E">
        <w:trPr>
          <w:cantSplit/>
          <w:trHeight w:val="78"/>
        </w:trPr>
        <w:tc>
          <w:tcPr>
            <w:tcW w:w="2997" w:type="dxa"/>
          </w:tcPr>
          <w:p w14:paraId="4AF768A1" w14:textId="77777777" w:rsidR="00EF6F91" w:rsidRPr="00C61160" w:rsidRDefault="00EF6F91" w:rsidP="001B1562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6138" w:type="dxa"/>
            <w:gridSpan w:val="7"/>
            <w:tcBorders>
              <w:bottom w:val="single" w:sz="4" w:space="0" w:color="auto"/>
            </w:tcBorders>
          </w:tcPr>
          <w:p w14:paraId="1075D669" w14:textId="6446F0E5" w:rsidR="00EF6F91" w:rsidRPr="00C61160" w:rsidRDefault="00EF6F91" w:rsidP="005C4F2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F6F91" w:rsidRPr="00C61160" w14:paraId="27D982E4" w14:textId="77777777" w:rsidTr="00B7735E">
        <w:trPr>
          <w:cantSplit/>
          <w:trHeight w:val="78"/>
        </w:trPr>
        <w:tc>
          <w:tcPr>
            <w:tcW w:w="2997" w:type="dxa"/>
          </w:tcPr>
          <w:p w14:paraId="7038E351" w14:textId="77777777" w:rsidR="00EF6F91" w:rsidRPr="00C61160" w:rsidRDefault="00EF6F91" w:rsidP="001B1562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F75C645" w14:textId="3F43994F" w:rsidR="00EF6F91" w:rsidRPr="00C61160" w:rsidRDefault="00D1181A" w:rsidP="005C4F2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EF6F91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87B07D" w14:textId="47735AF8" w:rsidR="00EF6F91" w:rsidRPr="00C61160" w:rsidRDefault="00EF6F91" w:rsidP="005C4F2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59B74" w14:textId="5969A37C" w:rsidR="00EF6F91" w:rsidRPr="00C61160" w:rsidRDefault="00D1181A" w:rsidP="005C4F2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EF6F91" w:rsidRPr="00C61160" w14:paraId="068383DB" w14:textId="77777777" w:rsidTr="00B7735E">
        <w:trPr>
          <w:cantSplit/>
        </w:trPr>
        <w:tc>
          <w:tcPr>
            <w:tcW w:w="2997" w:type="dxa"/>
            <w:vAlign w:val="bottom"/>
          </w:tcPr>
          <w:p w14:paraId="105FDC29" w14:textId="77777777" w:rsidR="00EF6F91" w:rsidRPr="00C61160" w:rsidRDefault="00EF6F91" w:rsidP="00EF6F91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9926AB" w14:textId="03EB4269" w:rsidR="00EF6F91" w:rsidRPr="00C61160" w:rsidRDefault="00EF6F91" w:rsidP="00EF6F91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B8EDCB" w14:textId="77777777" w:rsidR="00EF6F91" w:rsidRPr="00C61160" w:rsidRDefault="00EF6F91" w:rsidP="00EF6F91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F86642" w14:textId="47A1A161" w:rsidR="00EF6F91" w:rsidRPr="00C61160" w:rsidRDefault="00EF6F91" w:rsidP="00EF6F91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09A295F" w14:textId="3095CD79" w:rsidR="00EF6F91" w:rsidRPr="00C61160" w:rsidRDefault="00EF6F91" w:rsidP="00EF6F91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88DD9F3" w14:textId="64FE973A" w:rsidR="00EF6F91" w:rsidRPr="00C61160" w:rsidRDefault="00EF6F91" w:rsidP="00EF6F91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EF1CF1" w14:textId="77777777" w:rsidR="00EF6F91" w:rsidRPr="00C61160" w:rsidRDefault="00EF6F91" w:rsidP="00EF6F91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6435FEF9" w14:textId="13E073A4" w:rsidR="00EF6F91" w:rsidRPr="00C61160" w:rsidRDefault="00EF6F91" w:rsidP="00EF6F91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</w:tr>
      <w:tr w:rsidR="00EF6F91" w:rsidRPr="00C61160" w14:paraId="37F9C5BA" w14:textId="77777777" w:rsidTr="00B7735E">
        <w:trPr>
          <w:cantSplit/>
          <w:trHeight w:val="359"/>
        </w:trPr>
        <w:tc>
          <w:tcPr>
            <w:tcW w:w="2997" w:type="dxa"/>
            <w:vAlign w:val="bottom"/>
          </w:tcPr>
          <w:p w14:paraId="7E662386" w14:textId="77777777" w:rsidR="00EF6F91" w:rsidRPr="00C61160" w:rsidRDefault="00EF6F91" w:rsidP="001B1562">
            <w:pPr>
              <w:rPr>
                <w:rFonts w:ascii="Browallia New" w:eastAsia="Calibri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D3D9E5" w14:textId="77777777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E53F8D" w14:textId="77777777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C687AA" w14:textId="5AE29118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5E9264" w14:textId="3B961C40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F6DCA03" w14:textId="233A3DB8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1EB9229" w14:textId="77777777" w:rsidR="00EF6F91" w:rsidRPr="00C61160" w:rsidRDefault="00EF6F91" w:rsidP="001B1562">
            <w:pPr>
              <w:ind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552E3CB" w14:textId="77777777" w:rsidR="00EF6F91" w:rsidRPr="00C61160" w:rsidRDefault="00EF6F91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FD6068" w:rsidRPr="00C61160" w14:paraId="5ABD9675" w14:textId="77777777" w:rsidTr="00B7735E">
        <w:trPr>
          <w:cantSplit/>
          <w:trHeight w:val="155"/>
        </w:trPr>
        <w:tc>
          <w:tcPr>
            <w:tcW w:w="2997" w:type="dxa"/>
          </w:tcPr>
          <w:p w14:paraId="04234864" w14:textId="2B3F8E1A" w:rsidR="00FD6068" w:rsidRPr="00C61160" w:rsidRDefault="00FD6068" w:rsidP="00FD6068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1C119C21" w14:textId="3E43783F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2,848,731</w:t>
            </w:r>
          </w:p>
        </w:tc>
        <w:tc>
          <w:tcPr>
            <w:tcW w:w="270" w:type="dxa"/>
          </w:tcPr>
          <w:p w14:paraId="7ABCD600" w14:textId="77777777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5E33F2" w14:textId="527557F9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4,539,964</w:t>
            </w:r>
          </w:p>
        </w:tc>
        <w:tc>
          <w:tcPr>
            <w:tcW w:w="270" w:type="dxa"/>
          </w:tcPr>
          <w:p w14:paraId="1980E756" w14:textId="0B7BAB10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589CD34F" w14:textId="0873D07B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2,848,731</w:t>
            </w:r>
          </w:p>
        </w:tc>
        <w:tc>
          <w:tcPr>
            <w:tcW w:w="236" w:type="dxa"/>
            <w:vAlign w:val="center"/>
          </w:tcPr>
          <w:p w14:paraId="13635345" w14:textId="77777777" w:rsidR="00FD6068" w:rsidRPr="00C61160" w:rsidRDefault="00FD6068" w:rsidP="00FD6068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</w:tcPr>
          <w:p w14:paraId="647E422D" w14:textId="1FC5A64D" w:rsidR="00FD6068" w:rsidRPr="00C61160" w:rsidRDefault="00FD6068" w:rsidP="00FD6068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4,539,964</w:t>
            </w:r>
          </w:p>
        </w:tc>
      </w:tr>
      <w:tr w:rsidR="00FD6068" w:rsidRPr="00C61160" w14:paraId="419C711C" w14:textId="77777777" w:rsidTr="00B7735E">
        <w:trPr>
          <w:cantSplit/>
          <w:trHeight w:val="195"/>
        </w:trPr>
        <w:tc>
          <w:tcPr>
            <w:tcW w:w="2997" w:type="dxa"/>
          </w:tcPr>
          <w:p w14:paraId="3641E5BD" w14:textId="5504A51A" w:rsidR="00FD6068" w:rsidRPr="00C61160" w:rsidRDefault="00FD6068" w:rsidP="00FD6068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 xml:space="preserve">2 - 5 </w:t>
            </w: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DC4622" w14:textId="3D68E92C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2,417,593</w:t>
            </w:r>
          </w:p>
        </w:tc>
        <w:tc>
          <w:tcPr>
            <w:tcW w:w="270" w:type="dxa"/>
          </w:tcPr>
          <w:p w14:paraId="6BB4FAEB" w14:textId="77777777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B53DB6" w14:textId="4321332C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2,992,866</w:t>
            </w:r>
          </w:p>
        </w:tc>
        <w:tc>
          <w:tcPr>
            <w:tcW w:w="270" w:type="dxa"/>
          </w:tcPr>
          <w:p w14:paraId="11FE6C0C" w14:textId="3BB1F949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9175855" w14:textId="0A285E49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2,417,593</w:t>
            </w:r>
          </w:p>
        </w:tc>
        <w:tc>
          <w:tcPr>
            <w:tcW w:w="236" w:type="dxa"/>
            <w:vAlign w:val="center"/>
          </w:tcPr>
          <w:p w14:paraId="2FA47219" w14:textId="77777777" w:rsidR="00FD6068" w:rsidRPr="00C61160" w:rsidRDefault="00FD6068" w:rsidP="00FD6068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2B9EBEB" w14:textId="7C89AA04" w:rsidR="00FD6068" w:rsidRPr="00C61160" w:rsidRDefault="00FD6068" w:rsidP="00FD6068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2,992,866</w:t>
            </w:r>
          </w:p>
        </w:tc>
      </w:tr>
      <w:tr w:rsidR="00FD6068" w:rsidRPr="00C61160" w14:paraId="5D16A1E0" w14:textId="77777777" w:rsidTr="00B7735E">
        <w:trPr>
          <w:cantSplit/>
          <w:trHeight w:val="195"/>
        </w:trPr>
        <w:tc>
          <w:tcPr>
            <w:tcW w:w="2997" w:type="dxa"/>
          </w:tcPr>
          <w:p w14:paraId="29AC17BD" w14:textId="3B8F0DDF" w:rsidR="00FD6068" w:rsidRPr="00C61160" w:rsidRDefault="00FD6068" w:rsidP="00FD6068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E1A8697" w14:textId="7CC6001E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5,266,324</w:t>
            </w:r>
          </w:p>
        </w:tc>
        <w:tc>
          <w:tcPr>
            <w:tcW w:w="270" w:type="dxa"/>
          </w:tcPr>
          <w:p w14:paraId="4134BA13" w14:textId="77777777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D788AB1" w14:textId="29627524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7,532,830</w:t>
            </w:r>
          </w:p>
        </w:tc>
        <w:tc>
          <w:tcPr>
            <w:tcW w:w="270" w:type="dxa"/>
          </w:tcPr>
          <w:p w14:paraId="6E853264" w14:textId="3C7C73F0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77BF6" w14:textId="6ACFBB5E" w:rsidR="00FD6068" w:rsidRPr="00C61160" w:rsidRDefault="00FD6068" w:rsidP="00FD6068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5,266,324</w:t>
            </w:r>
          </w:p>
        </w:tc>
        <w:tc>
          <w:tcPr>
            <w:tcW w:w="236" w:type="dxa"/>
            <w:vAlign w:val="center"/>
          </w:tcPr>
          <w:p w14:paraId="01FB5F18" w14:textId="77777777" w:rsidR="00FD6068" w:rsidRPr="00C61160" w:rsidRDefault="00FD6068" w:rsidP="00FD6068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12" w:space="0" w:color="auto"/>
            </w:tcBorders>
          </w:tcPr>
          <w:p w14:paraId="237BBD37" w14:textId="484C57AF" w:rsidR="00FD6068" w:rsidRPr="00C61160" w:rsidRDefault="00FD6068" w:rsidP="00FD6068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7,532,830</w:t>
            </w:r>
          </w:p>
        </w:tc>
      </w:tr>
    </w:tbl>
    <w:p w14:paraId="37060038" w14:textId="77777777" w:rsidR="00C25073" w:rsidRPr="00C61160" w:rsidRDefault="00C25073" w:rsidP="00880C50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 New" w:hAnsi="Browallia New" w:cs="Browallia New"/>
          <w:b/>
          <w:sz w:val="24"/>
          <w:szCs w:val="24"/>
        </w:rPr>
      </w:pPr>
    </w:p>
    <w:p w14:paraId="460CCFA5" w14:textId="54650A29" w:rsidR="006625DA" w:rsidRPr="00C61160" w:rsidRDefault="00725452" w:rsidP="00C81C1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C61160">
        <w:rPr>
          <w:rFonts w:ascii="Browallia New" w:hAnsi="Browallia New" w:cs="Browallia New"/>
          <w:sz w:val="28"/>
          <w:szCs w:val="28"/>
        </w:rPr>
        <w:t xml:space="preserve">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E021CE" w:rsidRPr="00C61160">
        <w:rPr>
          <w:rFonts w:ascii="Browallia New" w:hAnsi="Browallia New" w:cs="Browallia New"/>
          <w:sz w:val="28"/>
          <w:szCs w:val="28"/>
          <w:cs/>
        </w:rPr>
        <w:t>ซึ่ง</w:t>
      </w:r>
      <w:r w:rsidR="00DE5F1C" w:rsidRPr="00C61160">
        <w:rPr>
          <w:rFonts w:ascii="Browallia New" w:hAnsi="Browallia New" w:cs="Browallia New"/>
          <w:sz w:val="28"/>
          <w:szCs w:val="28"/>
          <w:cs/>
        </w:rPr>
        <w:t>เกี่ยวข้องกับการ</w:t>
      </w:r>
      <w:r w:rsidR="00B5040C" w:rsidRPr="00C61160">
        <w:rPr>
          <w:rFonts w:ascii="Browallia New" w:hAnsi="Browallia New" w:cs="Browallia New"/>
          <w:sz w:val="28"/>
          <w:szCs w:val="28"/>
          <w:cs/>
        </w:rPr>
        <w:t>ให้บริการบำรุงรักษา</w:t>
      </w:r>
      <w:r w:rsidR="00DE5F1C" w:rsidRPr="00C61160">
        <w:rPr>
          <w:rFonts w:ascii="Browallia New" w:hAnsi="Browallia New" w:cs="Browallia New"/>
          <w:sz w:val="28"/>
          <w:szCs w:val="28"/>
          <w:cs/>
        </w:rPr>
        <w:t>ที่จะ</w:t>
      </w:r>
      <w:r w:rsidR="00D66E36" w:rsidRPr="00C61160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DE5F1C" w:rsidRPr="00C61160">
        <w:rPr>
          <w:rFonts w:ascii="Browallia New" w:hAnsi="Browallia New" w:cs="Browallia New"/>
          <w:sz w:val="28"/>
          <w:szCs w:val="28"/>
          <w:cs/>
        </w:rPr>
        <w:t xml:space="preserve">ภายใน </w:t>
      </w:r>
      <w:r w:rsidR="00946F9D" w:rsidRPr="00C61160">
        <w:rPr>
          <w:rFonts w:ascii="Browallia New" w:hAnsi="Browallia New" w:cs="Browallia New"/>
          <w:sz w:val="28"/>
          <w:szCs w:val="28"/>
        </w:rPr>
        <w:t>5</w:t>
      </w:r>
      <w:r w:rsidR="00DE5F1C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DE5F1C" w:rsidRPr="00C61160">
        <w:rPr>
          <w:rFonts w:ascii="Browallia New" w:hAnsi="Browallia New" w:cs="Browallia New"/>
          <w:sz w:val="28"/>
          <w:szCs w:val="28"/>
          <w:cs/>
        </w:rPr>
        <w:t>ปี</w:t>
      </w:r>
      <w:r w:rsidR="00B801AD" w:rsidRPr="00C61160">
        <w:rPr>
          <w:rFonts w:ascii="Browallia New" w:hAnsi="Browallia New" w:cs="Browallia New"/>
          <w:sz w:val="28"/>
          <w:szCs w:val="28"/>
        </w:rPr>
        <w:t xml:space="preserve"> </w:t>
      </w:r>
    </w:p>
    <w:p w14:paraId="17571CFE" w14:textId="77777777" w:rsidR="00C81C1D" w:rsidRPr="002906CE" w:rsidRDefault="00C81C1D" w:rsidP="00C81C1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pacing w:val="12"/>
          <w:sz w:val="28"/>
          <w:szCs w:val="28"/>
          <w:cs/>
        </w:rPr>
      </w:pPr>
    </w:p>
    <w:p w14:paraId="539C1BFB" w14:textId="6B9FA457" w:rsidR="00147F90" w:rsidRPr="00F87754" w:rsidRDefault="00147F90" w:rsidP="00147F9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pacing w:val="10"/>
          <w:sz w:val="28"/>
          <w:szCs w:val="28"/>
        </w:rPr>
      </w:pPr>
      <w:r w:rsidRPr="00F87754">
        <w:rPr>
          <w:rFonts w:ascii="Browallia New" w:hAnsi="Browallia New" w:cs="Browallia New"/>
          <w:spacing w:val="10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การเปลี่ยนแปลงของรายได้รอการรับรู้ที่มีภาระที่ต้องปฏิบัติและรับล่วงหน้าจากลูกค้า สำหรับปีสิ้นสุดวันที่ </w:t>
      </w:r>
      <w:r w:rsidRPr="00F87754">
        <w:rPr>
          <w:rFonts w:ascii="Browallia New" w:hAnsi="Browallia New" w:cs="Browallia New"/>
          <w:spacing w:val="10"/>
          <w:sz w:val="28"/>
          <w:szCs w:val="28"/>
        </w:rPr>
        <w:t xml:space="preserve">31 </w:t>
      </w:r>
      <w:r w:rsidRPr="00F87754">
        <w:rPr>
          <w:rFonts w:ascii="Browallia New" w:hAnsi="Browallia New" w:cs="Browallia New"/>
          <w:spacing w:val="10"/>
          <w:sz w:val="28"/>
          <w:szCs w:val="28"/>
          <w:cs/>
        </w:rPr>
        <w:t>ธันวาคม</w:t>
      </w:r>
      <w:r w:rsidRPr="00F87754">
        <w:rPr>
          <w:rFonts w:ascii="Browallia New" w:hAnsi="Browallia New" w:cs="Browallia New"/>
          <w:spacing w:val="10"/>
          <w:sz w:val="28"/>
          <w:szCs w:val="28"/>
        </w:rPr>
        <w:t xml:space="preserve"> 256</w:t>
      </w:r>
      <w:r w:rsidR="00F444BB" w:rsidRPr="00F87754">
        <w:rPr>
          <w:rFonts w:ascii="Browallia New" w:hAnsi="Browallia New" w:cs="Browallia New"/>
          <w:spacing w:val="10"/>
          <w:sz w:val="28"/>
          <w:szCs w:val="28"/>
        </w:rPr>
        <w:t>7</w:t>
      </w:r>
      <w:r w:rsidRPr="00F87754">
        <w:rPr>
          <w:rFonts w:ascii="Browallia New" w:hAnsi="Browallia New" w:cs="Browallia New"/>
          <w:spacing w:val="10"/>
          <w:sz w:val="28"/>
          <w:szCs w:val="28"/>
          <w:cs/>
        </w:rPr>
        <w:t xml:space="preserve"> </w:t>
      </w:r>
      <w:r w:rsidR="003834BC" w:rsidRPr="00F87754">
        <w:rPr>
          <w:rFonts w:ascii="Browallia New" w:hAnsi="Browallia New" w:cs="Browallia New"/>
          <w:spacing w:val="10"/>
          <w:sz w:val="28"/>
          <w:szCs w:val="28"/>
          <w:cs/>
        </w:rPr>
        <w:t xml:space="preserve">และ </w:t>
      </w:r>
      <w:r w:rsidR="003834BC" w:rsidRPr="00F87754">
        <w:rPr>
          <w:rFonts w:ascii="Browallia New" w:hAnsi="Browallia New" w:cs="Browallia New"/>
          <w:spacing w:val="10"/>
          <w:sz w:val="28"/>
          <w:szCs w:val="28"/>
        </w:rPr>
        <w:t>256</w:t>
      </w:r>
      <w:r w:rsidR="00F444BB" w:rsidRPr="00F87754">
        <w:rPr>
          <w:rFonts w:ascii="Browallia New" w:hAnsi="Browallia New" w:cs="Browallia New"/>
          <w:spacing w:val="10"/>
          <w:sz w:val="28"/>
          <w:szCs w:val="28"/>
        </w:rPr>
        <w:t>6</w:t>
      </w:r>
      <w:r w:rsidR="003834BC" w:rsidRPr="00F87754">
        <w:rPr>
          <w:rFonts w:ascii="Browallia New" w:hAnsi="Browallia New" w:cs="Browallia New"/>
          <w:spacing w:val="10"/>
          <w:sz w:val="28"/>
          <w:szCs w:val="28"/>
        </w:rPr>
        <w:t xml:space="preserve"> </w:t>
      </w:r>
      <w:r w:rsidRPr="00F87754">
        <w:rPr>
          <w:rFonts w:ascii="Browallia New" w:hAnsi="Browallia New" w:cs="Browallia New"/>
          <w:spacing w:val="10"/>
          <w:sz w:val="28"/>
          <w:szCs w:val="28"/>
          <w:cs/>
        </w:rPr>
        <w:t>มีดังนี้</w:t>
      </w:r>
    </w:p>
    <w:p w14:paraId="26EA5B01" w14:textId="77777777" w:rsidR="00147F90" w:rsidRPr="00C61160" w:rsidRDefault="00147F90" w:rsidP="00147F90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26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988"/>
        <w:gridCol w:w="1359"/>
        <w:gridCol w:w="240"/>
        <w:gridCol w:w="1359"/>
        <w:gridCol w:w="270"/>
        <w:gridCol w:w="1362"/>
        <w:gridCol w:w="236"/>
        <w:gridCol w:w="1312"/>
      </w:tblGrid>
      <w:tr w:rsidR="00B7735E" w:rsidRPr="00C61160" w14:paraId="64FFA4DA" w14:textId="77777777" w:rsidTr="00B7735E">
        <w:trPr>
          <w:cantSplit/>
          <w:trHeight w:val="78"/>
        </w:trPr>
        <w:tc>
          <w:tcPr>
            <w:tcW w:w="2988" w:type="dxa"/>
          </w:tcPr>
          <w:p w14:paraId="5D235861" w14:textId="77777777" w:rsidR="00B7735E" w:rsidRPr="00C61160" w:rsidRDefault="00B7735E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6138" w:type="dxa"/>
            <w:gridSpan w:val="7"/>
            <w:tcBorders>
              <w:bottom w:val="single" w:sz="4" w:space="0" w:color="auto"/>
            </w:tcBorders>
          </w:tcPr>
          <w:p w14:paraId="3002583B" w14:textId="183C1957" w:rsidR="00B7735E" w:rsidRPr="00C61160" w:rsidRDefault="00B7735E" w:rsidP="005F5D0E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7735E" w:rsidRPr="00C61160" w14:paraId="4322E5B7" w14:textId="77777777" w:rsidTr="00B7735E">
        <w:trPr>
          <w:cantSplit/>
          <w:trHeight w:val="78"/>
        </w:trPr>
        <w:tc>
          <w:tcPr>
            <w:tcW w:w="2988" w:type="dxa"/>
          </w:tcPr>
          <w:p w14:paraId="56C31FE4" w14:textId="77777777" w:rsidR="00B7735E" w:rsidRPr="00C61160" w:rsidRDefault="00B7735E" w:rsidP="00477BE6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4F451520" w14:textId="6DC5AC2E" w:rsidR="00B7735E" w:rsidRPr="00C61160" w:rsidRDefault="00D1181A" w:rsidP="00477BE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B7735E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08D377" w14:textId="77777777" w:rsidR="00B7735E" w:rsidRPr="00C61160" w:rsidRDefault="00B7735E" w:rsidP="00477BE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AB4280" w14:textId="54B79946" w:rsidR="00B7735E" w:rsidRPr="00C61160" w:rsidRDefault="00D1181A" w:rsidP="00477BE6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B7735E" w:rsidRPr="00C61160" w14:paraId="425DA754" w14:textId="77777777" w:rsidTr="00B7735E">
        <w:trPr>
          <w:cantSplit/>
        </w:trPr>
        <w:tc>
          <w:tcPr>
            <w:tcW w:w="2988" w:type="dxa"/>
            <w:vAlign w:val="bottom"/>
          </w:tcPr>
          <w:p w14:paraId="3E641BBB" w14:textId="77777777" w:rsidR="00B7735E" w:rsidRPr="00C61160" w:rsidRDefault="00B7735E" w:rsidP="00B7735E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1BCF8E13" w14:textId="6EABFA25" w:rsidR="00B7735E" w:rsidRPr="00C61160" w:rsidRDefault="00B7735E" w:rsidP="00B7735E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E624FC" w14:textId="77777777" w:rsidR="00B7735E" w:rsidRPr="00C61160" w:rsidRDefault="00B7735E" w:rsidP="00B7735E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E6AB471" w14:textId="114BD514" w:rsidR="00B7735E" w:rsidRPr="00C61160" w:rsidRDefault="00B7735E" w:rsidP="00B7735E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4096BD5" w14:textId="77777777" w:rsidR="00B7735E" w:rsidRPr="00C61160" w:rsidRDefault="00B7735E" w:rsidP="00B7735E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2188BB4A" w14:textId="532D6A1E" w:rsidR="00B7735E" w:rsidRPr="00C61160" w:rsidRDefault="00B7735E" w:rsidP="00B7735E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85BE02" w14:textId="77777777" w:rsidR="00B7735E" w:rsidRPr="00C61160" w:rsidRDefault="00B7735E" w:rsidP="00B7735E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6D70813" w14:textId="72811306" w:rsidR="00B7735E" w:rsidRPr="00C61160" w:rsidRDefault="00B7735E" w:rsidP="00B7735E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</w:tr>
      <w:tr w:rsidR="00B7735E" w:rsidRPr="00C61160" w14:paraId="79E7A72F" w14:textId="77777777" w:rsidTr="00B7735E">
        <w:trPr>
          <w:cantSplit/>
          <w:trHeight w:val="359"/>
        </w:trPr>
        <w:tc>
          <w:tcPr>
            <w:tcW w:w="2988" w:type="dxa"/>
            <w:vAlign w:val="bottom"/>
          </w:tcPr>
          <w:p w14:paraId="1DE926F9" w14:textId="77777777" w:rsidR="00B7735E" w:rsidRPr="00C61160" w:rsidRDefault="00B7735E" w:rsidP="00477BE6">
            <w:pPr>
              <w:rPr>
                <w:rFonts w:ascii="Browallia New" w:eastAsia="Calibri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AD0F135" w14:textId="77777777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7102B205" w14:textId="77777777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85B1447" w14:textId="3B52C2A9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F18EA0" w14:textId="77777777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1488CFB0" w14:textId="58EF5736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F945360" w14:textId="77777777" w:rsidR="00B7735E" w:rsidRPr="00C61160" w:rsidRDefault="00B7735E" w:rsidP="00477BE6">
            <w:pPr>
              <w:ind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84F6BCE" w14:textId="77777777" w:rsidR="00B7735E" w:rsidRPr="00C61160" w:rsidRDefault="00B7735E" w:rsidP="00477BE6">
            <w:pPr>
              <w:ind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C32CC3" w:rsidRPr="00C61160" w14:paraId="5EB8D613" w14:textId="77777777" w:rsidTr="00B7735E">
        <w:trPr>
          <w:cantSplit/>
          <w:trHeight w:val="155"/>
        </w:trPr>
        <w:tc>
          <w:tcPr>
            <w:tcW w:w="2988" w:type="dxa"/>
          </w:tcPr>
          <w:p w14:paraId="47059EC0" w14:textId="774BC655" w:rsidR="00C32CC3" w:rsidRPr="00C61160" w:rsidRDefault="00C32CC3" w:rsidP="00C32CC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9" w:type="dxa"/>
          </w:tcPr>
          <w:p w14:paraId="199DDA1A" w14:textId="1E32EE53" w:rsidR="00C32CC3" w:rsidRPr="00C61160" w:rsidRDefault="00022B7C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7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532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830</w:t>
            </w:r>
          </w:p>
        </w:tc>
        <w:tc>
          <w:tcPr>
            <w:tcW w:w="240" w:type="dxa"/>
          </w:tcPr>
          <w:p w14:paraId="314DF3C0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3BAACBE" w14:textId="1F483CB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16,569,941</w:t>
            </w:r>
          </w:p>
        </w:tc>
        <w:tc>
          <w:tcPr>
            <w:tcW w:w="270" w:type="dxa"/>
          </w:tcPr>
          <w:p w14:paraId="74ACBCAD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3DA7FC26" w14:textId="135EC24E" w:rsidR="00C32CC3" w:rsidRPr="00C61160" w:rsidRDefault="00022B7C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7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532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830</w:t>
            </w:r>
          </w:p>
        </w:tc>
        <w:tc>
          <w:tcPr>
            <w:tcW w:w="236" w:type="dxa"/>
            <w:vAlign w:val="center"/>
          </w:tcPr>
          <w:p w14:paraId="708113D2" w14:textId="77777777" w:rsidR="00C32CC3" w:rsidRPr="00C61160" w:rsidRDefault="00C32CC3" w:rsidP="00C32CC3">
            <w:pPr>
              <w:tabs>
                <w:tab w:val="left" w:pos="988"/>
              </w:tabs>
              <w:ind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</w:tcPr>
          <w:p w14:paraId="22E24D36" w14:textId="702E4CE4" w:rsidR="00C32CC3" w:rsidRPr="00C61160" w:rsidRDefault="00C32CC3" w:rsidP="00C32CC3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16,569,941</w:t>
            </w:r>
          </w:p>
        </w:tc>
      </w:tr>
      <w:tr w:rsidR="00C32CC3" w:rsidRPr="00C61160" w14:paraId="1839A82F" w14:textId="77777777" w:rsidTr="00B7735E">
        <w:trPr>
          <w:cantSplit/>
          <w:trHeight w:val="195"/>
        </w:trPr>
        <w:tc>
          <w:tcPr>
            <w:tcW w:w="2988" w:type="dxa"/>
          </w:tcPr>
          <w:p w14:paraId="0A65CB3F" w14:textId="3104A670" w:rsidR="00C32CC3" w:rsidRPr="00C61160" w:rsidRDefault="00C32CC3" w:rsidP="00C32CC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9" w:type="dxa"/>
          </w:tcPr>
          <w:p w14:paraId="49474BD0" w14:textId="7C7F4D88" w:rsidR="00C32CC3" w:rsidRPr="00C61160" w:rsidRDefault="00022B7C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1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562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08</w:t>
            </w:r>
            <w:r w:rsidR="00E65816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5D590317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6DB6BC8" w14:textId="7AF9D478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724,619</w:t>
            </w:r>
          </w:p>
        </w:tc>
        <w:tc>
          <w:tcPr>
            <w:tcW w:w="270" w:type="dxa"/>
          </w:tcPr>
          <w:p w14:paraId="386B4719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7E32F09F" w14:textId="166BE765" w:rsidR="00C32CC3" w:rsidRPr="00C61160" w:rsidRDefault="00022B7C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1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562</w:t>
            </w:r>
            <w:r w:rsidR="00C32CC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8"/>
                <w:szCs w:val="28"/>
              </w:rPr>
              <w:t>08</w:t>
            </w:r>
            <w:r w:rsidR="00097A90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03460192" w14:textId="77777777" w:rsidR="00C32CC3" w:rsidRPr="00C61160" w:rsidRDefault="00C32CC3" w:rsidP="00C32CC3">
            <w:pPr>
              <w:tabs>
                <w:tab w:val="left" w:pos="988"/>
              </w:tabs>
              <w:ind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</w:tcPr>
          <w:p w14:paraId="2FB6F09E" w14:textId="3B48B400" w:rsidR="00C32CC3" w:rsidRPr="00C61160" w:rsidRDefault="00C32CC3" w:rsidP="00C32CC3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724,619</w:t>
            </w:r>
          </w:p>
        </w:tc>
      </w:tr>
      <w:tr w:rsidR="00C32CC3" w:rsidRPr="00C61160" w14:paraId="6CE042A8" w14:textId="77777777" w:rsidTr="00B7735E">
        <w:trPr>
          <w:cantSplit/>
          <w:trHeight w:val="195"/>
        </w:trPr>
        <w:tc>
          <w:tcPr>
            <w:tcW w:w="2988" w:type="dxa"/>
          </w:tcPr>
          <w:p w14:paraId="73F97F59" w14:textId="1D6D9C04" w:rsidR="00C32CC3" w:rsidRPr="00C61160" w:rsidRDefault="00C32CC3" w:rsidP="00C32CC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8EDD9D9" w14:textId="3B897B7C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(3,828,591)</w:t>
            </w:r>
          </w:p>
        </w:tc>
        <w:tc>
          <w:tcPr>
            <w:tcW w:w="240" w:type="dxa"/>
          </w:tcPr>
          <w:p w14:paraId="4B598CAF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0D39ACD" w14:textId="1549CD66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(9,761,730)</w:t>
            </w:r>
          </w:p>
        </w:tc>
        <w:tc>
          <w:tcPr>
            <w:tcW w:w="270" w:type="dxa"/>
          </w:tcPr>
          <w:p w14:paraId="6551C636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4597817A" w14:textId="215910AA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(3,828,591)</w:t>
            </w:r>
          </w:p>
        </w:tc>
        <w:tc>
          <w:tcPr>
            <w:tcW w:w="236" w:type="dxa"/>
            <w:vAlign w:val="center"/>
          </w:tcPr>
          <w:p w14:paraId="604F00CE" w14:textId="77777777" w:rsidR="00C32CC3" w:rsidRPr="00C61160" w:rsidRDefault="00C32CC3" w:rsidP="00C32CC3">
            <w:pPr>
              <w:tabs>
                <w:tab w:val="left" w:pos="988"/>
              </w:tabs>
              <w:ind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1DED6B8" w14:textId="6F2E3080" w:rsidR="00C32CC3" w:rsidRPr="00C61160" w:rsidRDefault="00C32CC3" w:rsidP="00C32CC3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(9,761,730)</w:t>
            </w:r>
          </w:p>
        </w:tc>
      </w:tr>
      <w:tr w:rsidR="00C32CC3" w:rsidRPr="00C61160" w14:paraId="2EE3893F" w14:textId="77777777" w:rsidTr="00B7735E">
        <w:trPr>
          <w:cantSplit/>
          <w:trHeight w:val="195"/>
        </w:trPr>
        <w:tc>
          <w:tcPr>
            <w:tcW w:w="2988" w:type="dxa"/>
          </w:tcPr>
          <w:p w14:paraId="726A23DC" w14:textId="5371952B" w:rsidR="00C32CC3" w:rsidRPr="00C61160" w:rsidRDefault="00C32CC3" w:rsidP="00C32CC3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31 </w:t>
            </w:r>
            <w:r w:rsidRPr="00C61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</w:tcPr>
          <w:p w14:paraId="281ECD69" w14:textId="724E26F4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5,266,32</w:t>
            </w:r>
            <w:r w:rsidR="00E65816"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57CAEFD3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</w:tcPr>
          <w:p w14:paraId="6B218BDD" w14:textId="33C9F9B3" w:rsidR="00C32CC3" w:rsidRPr="00C61160" w:rsidRDefault="00022B7C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7</w:t>
            </w:r>
            <w:r w:rsidR="00C32CC3"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532</w:t>
            </w:r>
            <w:r w:rsidR="00C32CC3"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270" w:type="dxa"/>
          </w:tcPr>
          <w:p w14:paraId="13D20773" w14:textId="77777777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EEA070" w14:textId="78D0B309" w:rsidR="00C32CC3" w:rsidRPr="00C61160" w:rsidRDefault="00C32CC3" w:rsidP="00C32CC3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5,266,32</w:t>
            </w:r>
            <w:r w:rsidR="00A122E6"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198DC9B9" w14:textId="77777777" w:rsidR="00C32CC3" w:rsidRPr="00C61160" w:rsidRDefault="00C32CC3" w:rsidP="00C32CC3">
            <w:pPr>
              <w:tabs>
                <w:tab w:val="left" w:pos="988"/>
              </w:tabs>
              <w:ind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</w:tcPr>
          <w:p w14:paraId="6F807A5F" w14:textId="66B793C7" w:rsidR="00C32CC3" w:rsidRPr="00C61160" w:rsidRDefault="00022B7C" w:rsidP="00C32CC3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7</w:t>
            </w:r>
            <w:r w:rsidR="00C32CC3"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532</w:t>
            </w:r>
            <w:r w:rsidR="00C32CC3"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830</w:t>
            </w:r>
          </w:p>
        </w:tc>
      </w:tr>
    </w:tbl>
    <w:p w14:paraId="3C00FC8A" w14:textId="2DCA16CA" w:rsidR="005C4F26" w:rsidRDefault="005C4F26" w:rsidP="009B5D52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 New" w:hAnsi="Browallia New" w:cs="Browallia New"/>
          <w:b/>
          <w:sz w:val="24"/>
          <w:szCs w:val="24"/>
        </w:rPr>
      </w:pPr>
    </w:p>
    <w:p w14:paraId="0DA451E4" w14:textId="77777777" w:rsidR="00A55333" w:rsidRPr="00C61160" w:rsidRDefault="00A55333" w:rsidP="009B5D52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 New" w:hAnsi="Browallia New" w:cs="Browallia New"/>
          <w:b/>
          <w:sz w:val="24"/>
          <w:szCs w:val="24"/>
        </w:rPr>
      </w:pPr>
    </w:p>
    <w:p w14:paraId="64B4DF31" w14:textId="757E3386" w:rsidR="008C7D07" w:rsidRPr="00B03134" w:rsidRDefault="00EB2E19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03134">
        <w:rPr>
          <w:rFonts w:ascii="Browallia New" w:hAnsi="Browallia New" w:cs="Browallia New"/>
          <w:b/>
          <w:bCs/>
          <w:sz w:val="28"/>
          <w:szCs w:val="28"/>
          <w:cs/>
        </w:rPr>
        <w:t>ค่าใช้จ่ายตามธรรมชาติ</w:t>
      </w:r>
    </w:p>
    <w:p w14:paraId="64B4DF33" w14:textId="77777777" w:rsidR="00971F58" w:rsidRPr="00C61160" w:rsidRDefault="00971F58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  <w:cs/>
        </w:rPr>
      </w:pPr>
    </w:p>
    <w:tbl>
      <w:tblPr>
        <w:tblW w:w="4899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3367"/>
        <w:gridCol w:w="1328"/>
        <w:gridCol w:w="241"/>
        <w:gridCol w:w="1205"/>
        <w:gridCol w:w="238"/>
        <w:gridCol w:w="1313"/>
        <w:gridCol w:w="236"/>
        <w:gridCol w:w="1216"/>
      </w:tblGrid>
      <w:tr w:rsidR="00B7735E" w:rsidRPr="00C61160" w14:paraId="64B4DF47" w14:textId="77777777" w:rsidTr="005849C2">
        <w:trPr>
          <w:trHeight w:val="351"/>
        </w:trPr>
        <w:tc>
          <w:tcPr>
            <w:tcW w:w="1841" w:type="pct"/>
          </w:tcPr>
          <w:p w14:paraId="64B4DF3F" w14:textId="77777777" w:rsidR="00B7735E" w:rsidRPr="00C61160" w:rsidRDefault="00B7735E" w:rsidP="00E45813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59" w:type="pct"/>
            <w:gridSpan w:val="7"/>
            <w:tcBorders>
              <w:bottom w:val="single" w:sz="4" w:space="0" w:color="auto"/>
            </w:tcBorders>
          </w:tcPr>
          <w:p w14:paraId="64B4DF46" w14:textId="59B8E413" w:rsidR="00B7735E" w:rsidRPr="00C61160" w:rsidRDefault="00B7735E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7735E" w:rsidRPr="00C61160" w14:paraId="7BD37257" w14:textId="77777777" w:rsidTr="005849C2">
        <w:trPr>
          <w:trHeight w:val="351"/>
        </w:trPr>
        <w:tc>
          <w:tcPr>
            <w:tcW w:w="1841" w:type="pct"/>
          </w:tcPr>
          <w:p w14:paraId="27FB7C2A" w14:textId="77777777" w:rsidR="00B7735E" w:rsidRPr="00C61160" w:rsidRDefault="00B7735E" w:rsidP="000D6A9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pct"/>
            <w:gridSpan w:val="3"/>
            <w:tcBorders>
              <w:bottom w:val="single" w:sz="4" w:space="0" w:color="auto"/>
            </w:tcBorders>
          </w:tcPr>
          <w:p w14:paraId="75D72EB2" w14:textId="23E7DE97" w:rsidR="00B7735E" w:rsidRPr="00C61160" w:rsidRDefault="00D1181A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B7735E"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B2761E4" w14:textId="77777777" w:rsidR="00B7735E" w:rsidRPr="00C61160" w:rsidRDefault="00B7735E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35228" w14:textId="39122CC4" w:rsidR="00B7735E" w:rsidRPr="00C61160" w:rsidRDefault="00D1181A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8"/>
                <w:szCs w:val="28"/>
                <w:cs/>
              </w:rPr>
              <w:t>เงินเฉพาะบริษัท</w:t>
            </w:r>
          </w:p>
        </w:tc>
      </w:tr>
      <w:tr w:rsidR="00B7735E" w:rsidRPr="00C61160" w14:paraId="13CEDD09" w14:textId="77777777" w:rsidTr="005849C2">
        <w:trPr>
          <w:trHeight w:val="351"/>
        </w:trPr>
        <w:tc>
          <w:tcPr>
            <w:tcW w:w="1841" w:type="pct"/>
          </w:tcPr>
          <w:p w14:paraId="7303A1E7" w14:textId="77777777" w:rsidR="00B7735E" w:rsidRPr="00C61160" w:rsidRDefault="00B7735E" w:rsidP="004D463F">
            <w:pPr>
              <w:tabs>
                <w:tab w:val="clear" w:pos="454"/>
                <w:tab w:val="clear" w:pos="680"/>
                <w:tab w:val="clear" w:pos="4451"/>
                <w:tab w:val="clear" w:pos="4678"/>
                <w:tab w:val="left" w:pos="3141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7B2E333E" w14:textId="2A4C2F6E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6EB114CD" w14:textId="77777777" w:rsidR="00B7735E" w:rsidRPr="005849C2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  <w:lang w:val="en-AU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71E3A0AC" w14:textId="51DED5B5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0" w:type="pct"/>
          </w:tcPr>
          <w:p w14:paraId="0C79E2AC" w14:textId="77777777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671A72" w14:textId="60BEDE87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276E6740" w14:textId="77777777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17BC203" w14:textId="6376E48B" w:rsidR="00B7735E" w:rsidRPr="00C61160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</w:rPr>
              <w:t>2566</w:t>
            </w:r>
          </w:p>
        </w:tc>
      </w:tr>
      <w:tr w:rsidR="00B7735E" w:rsidRPr="00C61160" w14:paraId="7C6BA598" w14:textId="77777777" w:rsidTr="005849C2">
        <w:trPr>
          <w:trHeight w:val="208"/>
        </w:trPr>
        <w:tc>
          <w:tcPr>
            <w:tcW w:w="1841" w:type="pct"/>
          </w:tcPr>
          <w:p w14:paraId="63A1E9E8" w14:textId="77777777" w:rsidR="00B7735E" w:rsidRPr="00C61160" w:rsidRDefault="00B7735E" w:rsidP="00653D0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24AC4565" w14:textId="77777777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12F7F09" w14:textId="77777777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205AB714" w14:textId="3380043E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2EE9C5D" w14:textId="77777777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00125CE7" w14:textId="227022AA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B82C722" w14:textId="77777777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31E4C8D" w14:textId="77777777" w:rsidR="00B7735E" w:rsidRPr="00C61160" w:rsidRDefault="00B7735E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7735E" w:rsidRPr="00C61160" w14:paraId="64B4DF59" w14:textId="77777777" w:rsidTr="005849C2">
        <w:trPr>
          <w:trHeight w:val="113"/>
        </w:trPr>
        <w:tc>
          <w:tcPr>
            <w:tcW w:w="1841" w:type="pct"/>
          </w:tcPr>
          <w:p w14:paraId="64B4DF51" w14:textId="0199174A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6" w:type="pct"/>
          </w:tcPr>
          <w:p w14:paraId="11110EA2" w14:textId="5CF6ACB6" w:rsidR="00B7735E" w:rsidRPr="004D463F" w:rsidRDefault="00C7052B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434,945,150</w:t>
            </w:r>
          </w:p>
        </w:tc>
        <w:tc>
          <w:tcPr>
            <w:tcW w:w="132" w:type="pct"/>
          </w:tcPr>
          <w:p w14:paraId="4040C2E7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658" w:type="pct"/>
          </w:tcPr>
          <w:p w14:paraId="2B37C026" w14:textId="5BC01E07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438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593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642</w:t>
            </w:r>
          </w:p>
        </w:tc>
        <w:tc>
          <w:tcPr>
            <w:tcW w:w="130" w:type="pct"/>
          </w:tcPr>
          <w:p w14:paraId="302718BE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18" w:type="pct"/>
          </w:tcPr>
          <w:p w14:paraId="64B4DF56" w14:textId="45DB88A3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424</w:t>
            </w:r>
            <w:r w:rsidR="000D2D9F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294</w:t>
            </w:r>
            <w:r w:rsidR="000D2D9F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786</w:t>
            </w:r>
          </w:p>
        </w:tc>
        <w:tc>
          <w:tcPr>
            <w:tcW w:w="129" w:type="pct"/>
            <w:vAlign w:val="bottom"/>
          </w:tcPr>
          <w:p w14:paraId="64B4DF57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B4DF58" w14:textId="66762BE9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438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593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642</w:t>
            </w:r>
          </w:p>
        </w:tc>
      </w:tr>
      <w:tr w:rsidR="00B7735E" w:rsidRPr="00C61160" w14:paraId="64B4DF67" w14:textId="77777777" w:rsidTr="005849C2">
        <w:trPr>
          <w:trHeight w:val="113"/>
        </w:trPr>
        <w:tc>
          <w:tcPr>
            <w:tcW w:w="1841" w:type="pct"/>
          </w:tcPr>
          <w:p w14:paraId="64B4DF5B" w14:textId="1BC60BA9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726" w:type="pct"/>
          </w:tcPr>
          <w:p w14:paraId="1EB3DDDF" w14:textId="5E933ADC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</w:rPr>
              <w:t>125,012,926</w:t>
            </w:r>
          </w:p>
        </w:tc>
        <w:tc>
          <w:tcPr>
            <w:tcW w:w="132" w:type="pct"/>
          </w:tcPr>
          <w:p w14:paraId="3635A73F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58" w:type="pct"/>
          </w:tcPr>
          <w:p w14:paraId="42749CEB" w14:textId="2BE0C32E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113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,845,322</w:t>
            </w:r>
          </w:p>
        </w:tc>
        <w:tc>
          <w:tcPr>
            <w:tcW w:w="130" w:type="pct"/>
          </w:tcPr>
          <w:p w14:paraId="66599425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</w:tcPr>
          <w:p w14:paraId="64B4DF63" w14:textId="59DB6EC6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123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608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883</w:t>
            </w:r>
          </w:p>
        </w:tc>
        <w:tc>
          <w:tcPr>
            <w:tcW w:w="129" w:type="pct"/>
            <w:vAlign w:val="bottom"/>
          </w:tcPr>
          <w:p w14:paraId="64B4DF64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B4DF66" w14:textId="665EAF62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/>
                <w:spacing w:val="-4"/>
                <w:sz w:val="28"/>
                <w:szCs w:val="28"/>
              </w:rPr>
              <w:t>113</w:t>
            </w:r>
            <w:r w:rsidR="00B7735E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,845,322</w:t>
            </w:r>
          </w:p>
        </w:tc>
      </w:tr>
      <w:tr w:rsidR="00B7735E" w:rsidRPr="00C61160" w14:paraId="64B4DF70" w14:textId="77777777" w:rsidTr="005849C2">
        <w:trPr>
          <w:trHeight w:val="113"/>
        </w:trPr>
        <w:tc>
          <w:tcPr>
            <w:tcW w:w="1841" w:type="pct"/>
          </w:tcPr>
          <w:p w14:paraId="64B4DF68" w14:textId="026CBDCC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6" w:type="pct"/>
          </w:tcPr>
          <w:p w14:paraId="23C7D3FE" w14:textId="2A3DD708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D70C50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D70C50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904</w:t>
            </w: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D70C50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2" w:type="pct"/>
          </w:tcPr>
          <w:p w14:paraId="70E5B22A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08FB18D4" w14:textId="2C45128F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30,862,336</w:t>
            </w:r>
          </w:p>
        </w:tc>
        <w:tc>
          <w:tcPr>
            <w:tcW w:w="130" w:type="pct"/>
          </w:tcPr>
          <w:p w14:paraId="3E558A10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18" w:type="pct"/>
            <w:vAlign w:val="bottom"/>
          </w:tcPr>
          <w:p w14:paraId="64B4DF6D" w14:textId="5909D2DB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33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485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98</w:t>
            </w:r>
            <w:r w:rsidR="00D70C50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129" w:type="pct"/>
            <w:vAlign w:val="bottom"/>
          </w:tcPr>
          <w:p w14:paraId="64B4DF6E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64B4DF6F" w14:textId="1759F095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30,862,336</w:t>
            </w:r>
          </w:p>
        </w:tc>
      </w:tr>
      <w:tr w:rsidR="00B7735E" w:rsidRPr="00C61160" w14:paraId="64B4DF79" w14:textId="77777777" w:rsidTr="005849C2">
        <w:trPr>
          <w:trHeight w:val="113"/>
        </w:trPr>
        <w:tc>
          <w:tcPr>
            <w:tcW w:w="1841" w:type="pct"/>
          </w:tcPr>
          <w:p w14:paraId="64B4DF71" w14:textId="0D0B5332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ค่าจ้างบริการติดตั้ง</w:t>
            </w:r>
          </w:p>
        </w:tc>
        <w:tc>
          <w:tcPr>
            <w:tcW w:w="726" w:type="pct"/>
          </w:tcPr>
          <w:p w14:paraId="561E57E9" w14:textId="57DD5207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</w:rPr>
              <w:t>28,326,790</w:t>
            </w:r>
          </w:p>
        </w:tc>
        <w:tc>
          <w:tcPr>
            <w:tcW w:w="132" w:type="pct"/>
          </w:tcPr>
          <w:p w14:paraId="6479D4E5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58" w:type="pct"/>
          </w:tcPr>
          <w:p w14:paraId="605BE09B" w14:textId="0841EEFB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28,165,922</w:t>
            </w:r>
          </w:p>
        </w:tc>
        <w:tc>
          <w:tcPr>
            <w:tcW w:w="130" w:type="pct"/>
          </w:tcPr>
          <w:p w14:paraId="506FBEF5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</w:tcPr>
          <w:p w14:paraId="64B4DF76" w14:textId="18A15E0F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28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326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790</w:t>
            </w:r>
          </w:p>
        </w:tc>
        <w:tc>
          <w:tcPr>
            <w:tcW w:w="129" w:type="pct"/>
            <w:vAlign w:val="bottom"/>
          </w:tcPr>
          <w:p w14:paraId="64B4DF77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B4DF78" w14:textId="706F54F9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28,165,922</w:t>
            </w:r>
          </w:p>
        </w:tc>
      </w:tr>
      <w:tr w:rsidR="00B7735E" w:rsidRPr="00C61160" w14:paraId="64B4DF82" w14:textId="77777777" w:rsidTr="005849C2">
        <w:trPr>
          <w:trHeight w:val="113"/>
        </w:trPr>
        <w:tc>
          <w:tcPr>
            <w:tcW w:w="1841" w:type="pct"/>
          </w:tcPr>
          <w:p w14:paraId="64B4DF7A" w14:textId="06835559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726" w:type="pct"/>
          </w:tcPr>
          <w:p w14:paraId="5E854065" w14:textId="4073FCA3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</w:rPr>
              <w:t>23,223,126</w:t>
            </w:r>
          </w:p>
        </w:tc>
        <w:tc>
          <w:tcPr>
            <w:tcW w:w="132" w:type="pct"/>
          </w:tcPr>
          <w:p w14:paraId="13AD55EF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58" w:type="pct"/>
          </w:tcPr>
          <w:p w14:paraId="73F8B609" w14:textId="0BB0AB6E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22,560,175</w:t>
            </w:r>
          </w:p>
        </w:tc>
        <w:tc>
          <w:tcPr>
            <w:tcW w:w="130" w:type="pct"/>
          </w:tcPr>
          <w:p w14:paraId="031B6DDC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</w:tcPr>
          <w:p w14:paraId="64B4DF7F" w14:textId="423012F1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23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108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892</w:t>
            </w:r>
          </w:p>
        </w:tc>
        <w:tc>
          <w:tcPr>
            <w:tcW w:w="129" w:type="pct"/>
            <w:vAlign w:val="bottom"/>
          </w:tcPr>
          <w:p w14:paraId="64B4DF80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B4DF81" w14:textId="7A1BD448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22,560,175</w:t>
            </w:r>
          </w:p>
        </w:tc>
      </w:tr>
      <w:tr w:rsidR="00B7735E" w:rsidRPr="00C61160" w14:paraId="64B4DF8B" w14:textId="77777777" w:rsidTr="005849C2">
        <w:trPr>
          <w:trHeight w:val="113"/>
        </w:trPr>
        <w:tc>
          <w:tcPr>
            <w:tcW w:w="1841" w:type="pct"/>
          </w:tcPr>
          <w:p w14:paraId="64B4DF83" w14:textId="776DE2F0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726" w:type="pct"/>
          </w:tcPr>
          <w:p w14:paraId="23880B96" w14:textId="52D3101C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</w:rPr>
              <w:t>18,310,257</w:t>
            </w:r>
          </w:p>
        </w:tc>
        <w:tc>
          <w:tcPr>
            <w:tcW w:w="132" w:type="pct"/>
          </w:tcPr>
          <w:p w14:paraId="083768E9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58" w:type="pct"/>
            <w:vAlign w:val="bottom"/>
          </w:tcPr>
          <w:p w14:paraId="2F056F64" w14:textId="4DF69824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16,954,273</w:t>
            </w:r>
          </w:p>
        </w:tc>
        <w:tc>
          <w:tcPr>
            <w:tcW w:w="130" w:type="pct"/>
          </w:tcPr>
          <w:p w14:paraId="28696746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64B4DF88" w14:textId="253B6396" w:rsidR="00B7735E" w:rsidRPr="004D463F" w:rsidRDefault="00022B7C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18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308</w:t>
            </w:r>
            <w:r w:rsidR="003E75BB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829</w:t>
            </w:r>
          </w:p>
        </w:tc>
        <w:tc>
          <w:tcPr>
            <w:tcW w:w="129" w:type="pct"/>
            <w:vAlign w:val="bottom"/>
          </w:tcPr>
          <w:p w14:paraId="64B4DF89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64B4DF8A" w14:textId="18ABC9DE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16,954,273</w:t>
            </w:r>
          </w:p>
        </w:tc>
      </w:tr>
      <w:tr w:rsidR="00B7735E" w:rsidRPr="00C61160" w14:paraId="64B4DF94" w14:textId="77777777" w:rsidTr="005849C2">
        <w:trPr>
          <w:trHeight w:val="113"/>
        </w:trPr>
        <w:tc>
          <w:tcPr>
            <w:tcW w:w="1841" w:type="pct"/>
          </w:tcPr>
          <w:p w14:paraId="64B4DF8C" w14:textId="0C03248C" w:rsidR="00B7735E" w:rsidRPr="004D463F" w:rsidRDefault="00B7735E" w:rsidP="00B7735E">
            <w:pPr>
              <w:ind w:left="-37"/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</w:pPr>
            <w:r w:rsidRPr="004D463F">
              <w:rPr>
                <w:rFonts w:ascii="Browallia New" w:eastAsia="Calibri" w:hAnsi="Browallia New" w:cs="Browallia New"/>
                <w:spacing w:val="-2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26" w:type="pct"/>
            <w:vAlign w:val="bottom"/>
          </w:tcPr>
          <w:p w14:paraId="7EA2BB51" w14:textId="4A5E5303" w:rsidR="00B7735E" w:rsidRPr="004D463F" w:rsidRDefault="00044E10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</w:rPr>
              <w:t>(115,099,323</w:t>
            </w:r>
            <w:r w:rsidR="004D616C" w:rsidRPr="004D463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</w:tcPr>
          <w:p w14:paraId="29D79FA1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58" w:type="pct"/>
            <w:vAlign w:val="bottom"/>
          </w:tcPr>
          <w:p w14:paraId="044CE6FE" w14:textId="67C27BA6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15,942,932</w:t>
            </w:r>
          </w:p>
        </w:tc>
        <w:tc>
          <w:tcPr>
            <w:tcW w:w="130" w:type="pct"/>
          </w:tcPr>
          <w:p w14:paraId="5F7AF4D8" w14:textId="77777777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64B4DF91" w14:textId="33CE3139" w:rsidR="00B7735E" w:rsidRPr="004D463F" w:rsidRDefault="003E75BB" w:rsidP="00C1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(115,099,323</w:t>
            </w:r>
            <w:r w:rsidR="00044E10"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29" w:type="pct"/>
            <w:vAlign w:val="bottom"/>
          </w:tcPr>
          <w:p w14:paraId="64B4DF92" w14:textId="77777777" w:rsidR="00B7735E" w:rsidRPr="004D463F" w:rsidRDefault="00B7735E" w:rsidP="00B7735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64B4DF93" w14:textId="20760A90" w:rsidR="00B7735E" w:rsidRPr="004D463F" w:rsidRDefault="00B7735E" w:rsidP="00B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D463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15,942,932</w:t>
            </w:r>
          </w:p>
        </w:tc>
      </w:tr>
    </w:tbl>
    <w:p w14:paraId="2D8C89F7" w14:textId="77777777" w:rsidR="00EE51E8" w:rsidRPr="00C61160" w:rsidRDefault="00EE51E8" w:rsidP="00281893">
      <w:p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64B4DF96" w14:textId="7422A79C" w:rsidR="008C7D07" w:rsidRPr="00C61160" w:rsidRDefault="008C7D07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64B4DF97" w14:textId="77777777" w:rsidR="008C7D07" w:rsidRPr="00C61160" w:rsidRDefault="008C7D07" w:rsidP="00594C66">
      <w:pPr>
        <w:spacing w:line="240" w:lineRule="auto"/>
        <w:ind w:left="426"/>
        <w:rPr>
          <w:rFonts w:ascii="Browallia New" w:hAnsi="Browallia New" w:cs="Browallia New"/>
          <w:sz w:val="24"/>
          <w:szCs w:val="24"/>
          <w:lang w:val="en-GB"/>
        </w:rPr>
      </w:pPr>
    </w:p>
    <w:p w14:paraId="40D90E70" w14:textId="4FED7499" w:rsidR="00562C18" w:rsidRPr="00C61160" w:rsidRDefault="006714F3" w:rsidP="00EE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88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สอง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>ส่วน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 xml:space="preserve"> คือ </w:t>
      </w:r>
      <w:r w:rsidR="00022B7C" w:rsidRPr="00022B7C">
        <w:rPr>
          <w:rFonts w:ascii="Browallia New" w:hAnsi="Browallia New" w:cs="Browallia New"/>
          <w:sz w:val="28"/>
          <w:szCs w:val="28"/>
        </w:rPr>
        <w:t>1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) ส่วนที่เป็น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>ธุรกิจตัวแทนจำหน่ายเครื่องมือ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แพทย์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>และอุปกรณ์ทางการแพทย์</w:t>
      </w:r>
      <w:r w:rsidR="007638D3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 xml:space="preserve">วัสดุการแพทย์ และ </w:t>
      </w:r>
      <w:r w:rsidR="00022B7C" w:rsidRPr="00022B7C">
        <w:rPr>
          <w:rFonts w:ascii="Browallia New" w:hAnsi="Browallia New" w:cs="Browallia New"/>
          <w:sz w:val="28"/>
          <w:szCs w:val="28"/>
        </w:rPr>
        <w:t>2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) ส่วนที่เป็นธุรกิจ</w:t>
      </w:r>
      <w:r w:rsidR="007638D3" w:rsidRPr="00C61160">
        <w:rPr>
          <w:rFonts w:ascii="Browallia New" w:hAnsi="Browallia New" w:cs="Browallia New"/>
          <w:sz w:val="28"/>
          <w:szCs w:val="28"/>
          <w:cs/>
        </w:rPr>
        <w:t>ให้บริการเครื่องมือแพทย์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 xml:space="preserve"> ให้บริการร่วม (</w:t>
      </w:r>
      <w:r w:rsidR="00F12F04" w:rsidRPr="00F12F04">
        <w:rPr>
          <w:rFonts w:ascii="Browallia New" w:hAnsi="Browallia New" w:cs="Browallia New"/>
          <w:sz w:val="28"/>
          <w:szCs w:val="28"/>
        </w:rPr>
        <w:t>share service)</w:t>
      </w:r>
      <w:r w:rsidR="007638D3" w:rsidRPr="00C61160">
        <w:rPr>
          <w:rFonts w:ascii="Browallia New" w:hAnsi="Browallia New" w:cs="Browallia New"/>
          <w:sz w:val="28"/>
          <w:szCs w:val="28"/>
          <w:cs/>
        </w:rPr>
        <w:t xml:space="preserve"> และบริการอื่นๆ 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ซึ่ง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>ดำเนินธุรกิจในเขตภูมิศาสตร์ในประเทศไทย ดังนั้น รายได้</w:t>
      </w:r>
      <w:r w:rsidR="00911563">
        <w:rPr>
          <w:rFonts w:ascii="Browallia New" w:hAnsi="Browallia New" w:cs="Browallia New"/>
          <w:sz w:val="28"/>
          <w:szCs w:val="28"/>
        </w:rPr>
        <w:t xml:space="preserve"> </w:t>
      </w:r>
      <w:r w:rsidR="00911563">
        <w:rPr>
          <w:rFonts w:ascii="Browallia New" w:hAnsi="Browallia New" w:cs="Browallia New" w:hint="cs"/>
          <w:sz w:val="28"/>
          <w:szCs w:val="28"/>
          <w:cs/>
        </w:rPr>
        <w:t>ต้นทุน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 xml:space="preserve"> กำไรจากการดำเนินงาน และสินทรัพย์ที่แสดงอยู่ใน</w:t>
      </w:r>
      <w:r w:rsidR="00F12F04" w:rsidRPr="00F12F04">
        <w:rPr>
          <w:rFonts w:ascii="Browallia New" w:hAnsi="Browallia New" w:cs="Browallia New"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7D6051" w:rsidRPr="00C61160">
        <w:rPr>
          <w:rFonts w:ascii="Browallia New" w:hAnsi="Browallia New" w:cs="Browallia New"/>
          <w:sz w:val="28"/>
          <w:szCs w:val="28"/>
          <w:cs/>
        </w:rPr>
        <w:t xml:space="preserve"> จึงถือเป็นการรายงานตามส่วนงานดำเนินงานและเขตภูมิศาสตร์แล้ว</w:t>
      </w:r>
    </w:p>
    <w:p w14:paraId="0F47B827" w14:textId="77777777" w:rsidR="00F12F04" w:rsidRPr="00C61160" w:rsidRDefault="00F12F04" w:rsidP="00F1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61C63470" w14:textId="345DF73C" w:rsidR="00FA2CB1" w:rsidRPr="004F43B8" w:rsidRDefault="00FA2CB1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F43B8">
        <w:rPr>
          <w:rFonts w:ascii="Browallia New" w:hAnsi="Browallia New" w:cs="Browallia New"/>
          <w:b/>
          <w:bCs/>
          <w:sz w:val="28"/>
          <w:szCs w:val="28"/>
          <w:cs/>
        </w:rPr>
        <w:t>เงินกองทุนสำรองเลี้ยงชีพ</w:t>
      </w:r>
    </w:p>
    <w:p w14:paraId="0BD6A819" w14:textId="77777777" w:rsidR="00FA2CB1" w:rsidRPr="00B7735E" w:rsidRDefault="00FA2CB1" w:rsidP="00FA2CB1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F8826E2" w14:textId="11BFE6C6" w:rsidR="00FA2CB1" w:rsidRPr="00C61160" w:rsidRDefault="008327B5" w:rsidP="00EE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10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บริษัทได้จดทะเบียนจัดตั้งกองทุนสำรองเลี้ยงชีพพนักงานตามพระราชบัญญัติกองทุนสำรองเลี้ยงชีพ พ.ศ. </w:t>
      </w:r>
      <w:r w:rsidR="00576964" w:rsidRPr="00C61160">
        <w:rPr>
          <w:rFonts w:ascii="Browallia New" w:hAnsi="Browallia New" w:cs="Browallia New"/>
          <w:sz w:val="28"/>
          <w:szCs w:val="28"/>
        </w:rPr>
        <w:t>2530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 ตามระเบียบกองทุน</w:t>
      </w:r>
      <w:r w:rsidR="00E819C6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บริษัทจ่ายสมทบเข้ากองทุนนี้เท่ากับส่วนที่พนักงานจ่ายในอัตราร้อยละ </w:t>
      </w:r>
      <w:r w:rsidR="00576964" w:rsidRPr="00C61160">
        <w:rPr>
          <w:rFonts w:ascii="Browallia New" w:hAnsi="Browallia New" w:cs="Browallia New"/>
          <w:sz w:val="28"/>
          <w:szCs w:val="28"/>
        </w:rPr>
        <w:t>3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 ของเงินเดือนพนักงาน </w:t>
      </w:r>
      <w:r w:rsidR="00E819C6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>บริษัทได้แต่งตั้ง</w:t>
      </w:r>
      <w:r w:rsidR="00001AA7" w:rsidRPr="00C61160">
        <w:rPr>
          <w:rFonts w:ascii="Browallia New" w:hAnsi="Browallia New" w:cs="Browallia New"/>
          <w:sz w:val="28"/>
          <w:szCs w:val="28"/>
          <w:cs/>
        </w:rPr>
        <w:t>หลักทรัพย์จัดการกองทุนกสิกรไทย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เป็นผู้จัดการกองทุน </w:t>
      </w:r>
    </w:p>
    <w:p w14:paraId="5C451E4E" w14:textId="77777777" w:rsidR="00EF2FC9" w:rsidRPr="00B7735E" w:rsidRDefault="00EF2FC9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68ECA44" w14:textId="5F7C56DC" w:rsidR="00576964" w:rsidRPr="00C61160" w:rsidRDefault="008327B5" w:rsidP="00EE0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116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="00FA2CB1" w:rsidRPr="00C61160">
        <w:rPr>
          <w:rFonts w:ascii="Browallia New" w:hAnsi="Browallia New" w:cs="Browallia New"/>
          <w:sz w:val="28"/>
          <w:szCs w:val="28"/>
        </w:rPr>
        <w:t>31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A2CB1" w:rsidRPr="00C61160">
        <w:rPr>
          <w:rFonts w:ascii="Browallia New" w:hAnsi="Browallia New" w:cs="Browallia New"/>
          <w:sz w:val="28"/>
          <w:szCs w:val="28"/>
        </w:rPr>
        <w:t>256</w:t>
      </w:r>
      <w:r w:rsidR="00B7735E">
        <w:rPr>
          <w:rFonts w:ascii="Browallia New" w:hAnsi="Browallia New" w:cs="Browallia New"/>
          <w:sz w:val="28"/>
          <w:szCs w:val="28"/>
        </w:rPr>
        <w:t>7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FA2CB1" w:rsidRPr="00C61160">
        <w:rPr>
          <w:rFonts w:ascii="Browallia New" w:hAnsi="Browallia New" w:cs="Browallia New"/>
          <w:sz w:val="28"/>
          <w:szCs w:val="28"/>
        </w:rPr>
        <w:t>256</w:t>
      </w:r>
      <w:r w:rsidR="00B7735E">
        <w:rPr>
          <w:rFonts w:ascii="Browallia New" w:hAnsi="Browallia New" w:cs="Browallia New"/>
          <w:sz w:val="28"/>
          <w:szCs w:val="28"/>
        </w:rPr>
        <w:t>6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 xml:space="preserve"> เป็นจำนวนเงิน</w:t>
      </w:r>
      <w:r w:rsidR="00A4303C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D470B7">
        <w:rPr>
          <w:rFonts w:ascii="Browallia New" w:hAnsi="Browallia New" w:cs="Browallia New"/>
          <w:sz w:val="28"/>
          <w:szCs w:val="28"/>
        </w:rPr>
        <w:t>1.83</w:t>
      </w:r>
      <w:r w:rsidR="00FA2CB1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A4303C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B7735E" w:rsidRPr="00C61160">
        <w:rPr>
          <w:rFonts w:ascii="Browallia New" w:hAnsi="Browallia New" w:cs="Browallia New"/>
          <w:sz w:val="28"/>
          <w:szCs w:val="28"/>
        </w:rPr>
        <w:t xml:space="preserve">1.76 </w:t>
      </w:r>
      <w:r w:rsidR="00FA2CB1" w:rsidRPr="00C61160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29E0AE72" w14:textId="77777777" w:rsidR="00AB19A0" w:rsidRPr="00C61160" w:rsidRDefault="00AB19A0" w:rsidP="003B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54955D21" w14:textId="77777777" w:rsidR="00472027" w:rsidRPr="00C61160" w:rsidRDefault="00472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31AE79B9" w14:textId="5B79393A" w:rsidR="00DC3A7C" w:rsidRPr="000C23A6" w:rsidRDefault="00DC3A7C" w:rsidP="00A5533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C23A6">
        <w:rPr>
          <w:rFonts w:ascii="Browallia New" w:hAnsi="Browallia New" w:cs="Browallia New"/>
          <w:b/>
          <w:bCs/>
          <w:sz w:val="28"/>
          <w:szCs w:val="28"/>
          <w:cs/>
        </w:rPr>
        <w:t>การปรับกระทบยอดหนี้สินที่เกิดขึ้นจากกิจกรรมจัดหาเงิน</w:t>
      </w:r>
    </w:p>
    <w:p w14:paraId="0D8087D3" w14:textId="77777777" w:rsidR="00DC3A7C" w:rsidRPr="00C61160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BF8533A" w14:textId="662C0897" w:rsidR="00DC3A7C" w:rsidRPr="00C61160" w:rsidRDefault="00DC3A7C" w:rsidP="004C3AA7">
      <w:pPr>
        <w:pStyle w:val="ListParagraph"/>
        <w:tabs>
          <w:tab w:val="clear" w:pos="227"/>
          <w:tab w:val="clear" w:pos="454"/>
          <w:tab w:val="left" w:pos="432"/>
          <w:tab w:val="left" w:pos="54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</w:t>
      </w:r>
      <w:r w:rsidR="00C934DF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="00C532C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มีดังนี้ </w:t>
      </w:r>
    </w:p>
    <w:p w14:paraId="4708CA6F" w14:textId="77777777" w:rsidR="00432632" w:rsidRPr="00C61160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87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1"/>
        <w:gridCol w:w="2032"/>
        <w:gridCol w:w="1974"/>
      </w:tblGrid>
      <w:tr w:rsidR="00B85A1E" w:rsidRPr="00A55333" w14:paraId="3889D004" w14:textId="77777777" w:rsidTr="003D7CE1">
        <w:tc>
          <w:tcPr>
            <w:tcW w:w="5081" w:type="dxa"/>
          </w:tcPr>
          <w:p w14:paraId="13C8B86B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06" w:type="dxa"/>
            <w:gridSpan w:val="2"/>
          </w:tcPr>
          <w:p w14:paraId="16579207" w14:textId="75D88127" w:rsidR="00B85A1E" w:rsidRPr="00A55333" w:rsidRDefault="00B85A1E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85A1E" w:rsidRPr="00A55333" w14:paraId="5CAA25EB" w14:textId="77777777" w:rsidTr="003D7CE1">
        <w:tc>
          <w:tcPr>
            <w:tcW w:w="5081" w:type="dxa"/>
          </w:tcPr>
          <w:p w14:paraId="19FDE925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06" w:type="dxa"/>
            <w:gridSpan w:val="2"/>
          </w:tcPr>
          <w:p w14:paraId="3CE5F30E" w14:textId="49097649" w:rsidR="00B85A1E" w:rsidRPr="00A55333" w:rsidRDefault="00B85A1E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85A1E" w:rsidRPr="00A55333" w14:paraId="609B2F67" w14:textId="77777777" w:rsidTr="00327140">
        <w:tc>
          <w:tcPr>
            <w:tcW w:w="5081" w:type="dxa"/>
          </w:tcPr>
          <w:p w14:paraId="067D8D4E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2ECA9C20" w14:textId="55B507B3" w:rsidR="00B85A1E" w:rsidRPr="00A55333" w:rsidRDefault="00BB23B9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เงินกู้ยืมระยะสั้น</w:t>
            </w:r>
            <w:r w:rsidR="00E621C8"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="002425F9"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974" w:type="dxa"/>
            <w:vAlign w:val="bottom"/>
          </w:tcPr>
          <w:p w14:paraId="46FB54AA" w14:textId="64490A23" w:rsidR="00B85A1E" w:rsidRPr="00A55333" w:rsidRDefault="00B85A1E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B85A1E" w:rsidRPr="00A55333" w14:paraId="456526AC" w14:textId="77777777" w:rsidTr="003D7CE1">
        <w:trPr>
          <w:trHeight w:val="183"/>
        </w:trPr>
        <w:tc>
          <w:tcPr>
            <w:tcW w:w="5081" w:type="dxa"/>
          </w:tcPr>
          <w:p w14:paraId="3C7669E5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2" w:type="dxa"/>
          </w:tcPr>
          <w:p w14:paraId="3CF69981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74" w:type="dxa"/>
          </w:tcPr>
          <w:p w14:paraId="77379DCA" w14:textId="77777777" w:rsidR="00B85A1E" w:rsidRPr="00A55333" w:rsidRDefault="00B85A1E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5333" w:rsidRPr="00A55333" w14:paraId="65154FA6" w14:textId="77777777" w:rsidTr="003D7CE1">
        <w:tc>
          <w:tcPr>
            <w:tcW w:w="5081" w:type="dxa"/>
          </w:tcPr>
          <w:p w14:paraId="548976B7" w14:textId="70633CBD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032" w:type="dxa"/>
            <w:vAlign w:val="bottom"/>
          </w:tcPr>
          <w:p w14:paraId="5E90DAB4" w14:textId="3D2C9B11" w:rsidR="00A55333" w:rsidRPr="00A55333" w:rsidRDefault="00A55333" w:rsidP="00A55333">
            <w:pPr>
              <w:tabs>
                <w:tab w:val="clear" w:pos="1871"/>
                <w:tab w:val="left" w:pos="1818"/>
              </w:tabs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1974" w:type="dxa"/>
          </w:tcPr>
          <w:p w14:paraId="1ED951EF" w14:textId="57F8A8B3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</w:tr>
      <w:tr w:rsidR="00B85A1E" w:rsidRPr="00A55333" w14:paraId="15A05C17" w14:textId="77777777" w:rsidTr="003D7CE1">
        <w:trPr>
          <w:trHeight w:val="261"/>
        </w:trPr>
        <w:tc>
          <w:tcPr>
            <w:tcW w:w="5081" w:type="dxa"/>
          </w:tcPr>
          <w:p w14:paraId="7D9D7E99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2" w:type="dxa"/>
          </w:tcPr>
          <w:p w14:paraId="241A5589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4" w:type="dxa"/>
          </w:tcPr>
          <w:p w14:paraId="797C246F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5A1E" w:rsidRPr="00A55333" w14:paraId="45D6D840" w14:textId="77777777" w:rsidTr="003D7CE1">
        <w:tc>
          <w:tcPr>
            <w:tcW w:w="5081" w:type="dxa"/>
          </w:tcPr>
          <w:p w14:paraId="44E891FE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032" w:type="dxa"/>
          </w:tcPr>
          <w:p w14:paraId="3C328F6E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74" w:type="dxa"/>
          </w:tcPr>
          <w:p w14:paraId="59EED7F2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5333" w:rsidRPr="00A55333" w14:paraId="71FC53BC" w14:textId="77777777" w:rsidTr="003D7CE1">
        <w:tc>
          <w:tcPr>
            <w:tcW w:w="5081" w:type="dxa"/>
          </w:tcPr>
          <w:p w14:paraId="6673527E" w14:textId="2BD29F51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032" w:type="dxa"/>
          </w:tcPr>
          <w:p w14:paraId="713088AF" w14:textId="7401DD75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278,040,981</w:t>
            </w:r>
          </w:p>
        </w:tc>
        <w:tc>
          <w:tcPr>
            <w:tcW w:w="1974" w:type="dxa"/>
            <w:vAlign w:val="bottom"/>
          </w:tcPr>
          <w:p w14:paraId="6DF88467" w14:textId="575CB5F4" w:rsidR="00A55333" w:rsidRPr="00A55333" w:rsidRDefault="00A55333" w:rsidP="00A55333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</w:tr>
      <w:tr w:rsidR="00B85A1E" w:rsidRPr="00A55333" w14:paraId="4C87DE8E" w14:textId="77777777" w:rsidTr="003D7CE1">
        <w:tc>
          <w:tcPr>
            <w:tcW w:w="5081" w:type="dxa"/>
          </w:tcPr>
          <w:p w14:paraId="5E32FA19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032" w:type="dxa"/>
          </w:tcPr>
          <w:p w14:paraId="212851C8" w14:textId="0B33E90F" w:rsidR="00B85A1E" w:rsidRPr="00A55333" w:rsidRDefault="00F3245F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(77,018,432)</w:t>
            </w:r>
          </w:p>
        </w:tc>
        <w:tc>
          <w:tcPr>
            <w:tcW w:w="1974" w:type="dxa"/>
          </w:tcPr>
          <w:p w14:paraId="11E5DF15" w14:textId="11F07314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022B7C" w:rsidRPr="00A55333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022B7C" w:rsidRPr="00A55333">
              <w:rPr>
                <w:rFonts w:ascii="Browallia New" w:hAnsi="Browallia New" w:cs="Browallia New" w:hint="cs"/>
                <w:sz w:val="28"/>
                <w:szCs w:val="28"/>
              </w:rPr>
              <w:t>781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022B7C" w:rsidRPr="00A55333">
              <w:rPr>
                <w:rFonts w:ascii="Browallia New" w:hAnsi="Browallia New" w:cs="Browallia New" w:hint="cs"/>
                <w:sz w:val="28"/>
                <w:szCs w:val="28"/>
              </w:rPr>
              <w:t>171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B85A1E" w:rsidRPr="00A55333" w14:paraId="1585577F" w14:textId="77777777" w:rsidTr="003D7CE1">
        <w:trPr>
          <w:trHeight w:val="306"/>
        </w:trPr>
        <w:tc>
          <w:tcPr>
            <w:tcW w:w="5081" w:type="dxa"/>
          </w:tcPr>
          <w:p w14:paraId="664D1B28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32" w:type="dxa"/>
          </w:tcPr>
          <w:p w14:paraId="6BC0068B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4" w:type="dxa"/>
          </w:tcPr>
          <w:p w14:paraId="3906676B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5A1E" w:rsidRPr="00A55333" w14:paraId="5D09FB07" w14:textId="77777777" w:rsidTr="003D7CE1">
        <w:tc>
          <w:tcPr>
            <w:tcW w:w="5081" w:type="dxa"/>
          </w:tcPr>
          <w:p w14:paraId="24C289DE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032" w:type="dxa"/>
          </w:tcPr>
          <w:p w14:paraId="55A25240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4" w:type="dxa"/>
          </w:tcPr>
          <w:p w14:paraId="6B4B375A" w14:textId="77777777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7CE1" w:rsidRPr="00A55333" w14:paraId="14559A5B" w14:textId="77777777" w:rsidTr="003D7CE1">
        <w:tc>
          <w:tcPr>
            <w:tcW w:w="5081" w:type="dxa"/>
          </w:tcPr>
          <w:p w14:paraId="525F4B14" w14:textId="6DDE2D77" w:rsidR="003D7CE1" w:rsidRPr="00A55333" w:rsidRDefault="003D7CE1" w:rsidP="003D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032" w:type="dxa"/>
            <w:vAlign w:val="bottom"/>
          </w:tcPr>
          <w:p w14:paraId="1D49FAA1" w14:textId="4C76DF60" w:rsidR="003D7CE1" w:rsidRPr="00A55333" w:rsidRDefault="00EE02C7" w:rsidP="003D7CE1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3D7CE1"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A55333"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3D7CE1"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974" w:type="dxa"/>
          </w:tcPr>
          <w:p w14:paraId="4DD9CF81" w14:textId="0B832B19" w:rsidR="003D7CE1" w:rsidRPr="00A55333" w:rsidRDefault="00022B7C" w:rsidP="003D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32</w:t>
            </w:r>
            <w:r w:rsidR="003D7CE1"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788</w:t>
            </w:r>
            <w:r w:rsidR="003D7CE1" w:rsidRPr="00A55333">
              <w:rPr>
                <w:rFonts w:ascii="Browallia New" w:hAnsi="Browallia New" w:cs="Browallia New"/>
                <w:sz w:val="28"/>
                <w:szCs w:val="28"/>
              </w:rPr>
              <w:t>,5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3D7CE1" w:rsidRPr="00A55333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A55333" w:rsidRPr="00A55333" w14:paraId="04DD2922" w14:textId="77777777" w:rsidTr="003D7CE1">
        <w:trPr>
          <w:trHeight w:val="57"/>
        </w:trPr>
        <w:tc>
          <w:tcPr>
            <w:tcW w:w="5081" w:type="dxa"/>
          </w:tcPr>
          <w:p w14:paraId="330F3E7F" w14:textId="77777777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2032" w:type="dxa"/>
            <w:vAlign w:val="bottom"/>
          </w:tcPr>
          <w:p w14:paraId="4C7D6885" w14:textId="778C7CC0" w:rsidR="00A55333" w:rsidRPr="00A55333" w:rsidRDefault="00A55333" w:rsidP="00A553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1974" w:type="dxa"/>
          </w:tcPr>
          <w:p w14:paraId="411DB32E" w14:textId="57D1A077" w:rsidR="00A55333" w:rsidRPr="00A55333" w:rsidRDefault="00A55333" w:rsidP="00A553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604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810</w:t>
            </w:r>
          </w:p>
        </w:tc>
      </w:tr>
      <w:tr w:rsidR="00B85A1E" w:rsidRPr="00A55333" w14:paraId="1074A293" w14:textId="77777777" w:rsidTr="003D7CE1">
        <w:tc>
          <w:tcPr>
            <w:tcW w:w="5081" w:type="dxa"/>
          </w:tcPr>
          <w:p w14:paraId="337FBB51" w14:textId="61844B2B" w:rsidR="00B85A1E" w:rsidRPr="00A55333" w:rsidRDefault="00B85A1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032" w:type="dxa"/>
          </w:tcPr>
          <w:p w14:paraId="7F79BEFA" w14:textId="1F61FCA2" w:rsidR="00B85A1E" w:rsidRPr="00A55333" w:rsidRDefault="00515CD9" w:rsidP="00444B0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201,022,549</w:t>
            </w:r>
          </w:p>
        </w:tc>
        <w:tc>
          <w:tcPr>
            <w:tcW w:w="1974" w:type="dxa"/>
          </w:tcPr>
          <w:p w14:paraId="16492C22" w14:textId="1944BE75" w:rsidR="00B85A1E" w:rsidRPr="00A55333" w:rsidRDefault="00022B7C" w:rsidP="00444B0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74</w:t>
            </w:r>
            <w:r w:rsidR="00B85A1E"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758</w:t>
            </w:r>
            <w:r w:rsidR="00B85A1E"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33</w:t>
            </w:r>
            <w:r w:rsidR="00B85A1E" w:rsidRPr="00A5533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</w:tbl>
    <w:p w14:paraId="23A73209" w14:textId="77777777" w:rsidR="00676090" w:rsidRPr="00C61160" w:rsidRDefault="00676090" w:rsidP="0076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</w:rPr>
      </w:pPr>
    </w:p>
    <w:tbl>
      <w:tblPr>
        <w:tblStyle w:val="TableGrid"/>
        <w:tblW w:w="9087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1"/>
        <w:gridCol w:w="1984"/>
        <w:gridCol w:w="2022"/>
      </w:tblGrid>
      <w:tr w:rsidR="00562BA5" w:rsidRPr="00A55333" w14:paraId="73F4141B" w14:textId="77777777" w:rsidTr="003D7CE1">
        <w:tc>
          <w:tcPr>
            <w:tcW w:w="5081" w:type="dxa"/>
          </w:tcPr>
          <w:p w14:paraId="1C211790" w14:textId="77777777" w:rsidR="00562BA5" w:rsidRPr="00A55333" w:rsidRDefault="00562BA5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06" w:type="dxa"/>
            <w:gridSpan w:val="2"/>
          </w:tcPr>
          <w:p w14:paraId="1443467E" w14:textId="56D0E875" w:rsidR="00562BA5" w:rsidRPr="00A55333" w:rsidRDefault="00562BA5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62BA5" w:rsidRPr="00A55333" w14:paraId="5050A96B" w14:textId="77777777" w:rsidTr="003D7CE1">
        <w:tc>
          <w:tcPr>
            <w:tcW w:w="5081" w:type="dxa"/>
          </w:tcPr>
          <w:p w14:paraId="70095FE0" w14:textId="77777777" w:rsidR="00562BA5" w:rsidRPr="00A55333" w:rsidRDefault="00562BA5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06" w:type="dxa"/>
            <w:gridSpan w:val="2"/>
          </w:tcPr>
          <w:p w14:paraId="1F746B9A" w14:textId="78FD9372" w:rsidR="00562BA5" w:rsidRPr="00A55333" w:rsidRDefault="00562BA5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76090" w:rsidRPr="00A55333" w14:paraId="7FD5F960" w14:textId="77777777" w:rsidTr="003D7CE1">
        <w:tc>
          <w:tcPr>
            <w:tcW w:w="5081" w:type="dxa"/>
          </w:tcPr>
          <w:p w14:paraId="418049BC" w14:textId="77777777" w:rsidR="00676090" w:rsidRPr="00A55333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D225CB6" w14:textId="103D0707" w:rsidR="00B1306A" w:rsidRPr="00A55333" w:rsidRDefault="00E508A7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เงินกู้ยืมระยะสั้นจาก</w:t>
            </w:r>
            <w:r w:rsidR="002425F9" w:rsidRPr="00A55333">
              <w:rPr>
                <w:rFonts w:ascii="Browallia New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022" w:type="dxa"/>
            <w:vAlign w:val="bottom"/>
          </w:tcPr>
          <w:p w14:paraId="51C347A1" w14:textId="20C3A875" w:rsidR="00676090" w:rsidRPr="00A55333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676090" w:rsidRPr="00A55333" w14:paraId="187C2572" w14:textId="77777777" w:rsidTr="003D7CE1">
        <w:trPr>
          <w:trHeight w:val="183"/>
        </w:trPr>
        <w:tc>
          <w:tcPr>
            <w:tcW w:w="5081" w:type="dxa"/>
          </w:tcPr>
          <w:p w14:paraId="4ECCD9A6" w14:textId="77777777" w:rsidR="00676090" w:rsidRPr="00A55333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2E04B42" w14:textId="77777777" w:rsidR="00B1306A" w:rsidRPr="00A55333" w:rsidRDefault="00B1306A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2" w:type="dxa"/>
          </w:tcPr>
          <w:p w14:paraId="36BBA840" w14:textId="69350A7D" w:rsidR="00676090" w:rsidRPr="00A55333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5333" w:rsidRPr="00A55333" w14:paraId="344360FE" w14:textId="77777777" w:rsidTr="00A85220">
        <w:tc>
          <w:tcPr>
            <w:tcW w:w="5081" w:type="dxa"/>
          </w:tcPr>
          <w:p w14:paraId="6DB5426E" w14:textId="3183BBE0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A553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515CC978" w14:textId="1F8046C4" w:rsidR="00A55333" w:rsidRPr="00A55333" w:rsidRDefault="00A55333" w:rsidP="00A55333">
            <w:pPr>
              <w:tabs>
                <w:tab w:val="left" w:pos="1245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2022" w:type="dxa"/>
          </w:tcPr>
          <w:p w14:paraId="6ED9342B" w14:textId="7A0FF5FC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</w:tr>
      <w:tr w:rsidR="00444B0E" w:rsidRPr="00A55333" w14:paraId="22DC782E" w14:textId="77777777" w:rsidTr="003D7CE1">
        <w:trPr>
          <w:trHeight w:val="261"/>
        </w:trPr>
        <w:tc>
          <w:tcPr>
            <w:tcW w:w="5081" w:type="dxa"/>
          </w:tcPr>
          <w:p w14:paraId="17ECB43C" w14:textId="77777777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06D8FD8" w14:textId="77777777" w:rsidR="00B1306A" w:rsidRPr="00A55333" w:rsidRDefault="00B1306A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2" w:type="dxa"/>
          </w:tcPr>
          <w:p w14:paraId="7A8F5B08" w14:textId="3D47A40E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4B0E" w:rsidRPr="00A55333" w14:paraId="66AE0837" w14:textId="77777777" w:rsidTr="003D7CE1">
        <w:tc>
          <w:tcPr>
            <w:tcW w:w="5081" w:type="dxa"/>
          </w:tcPr>
          <w:p w14:paraId="2BFE226E" w14:textId="77777777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1984" w:type="dxa"/>
          </w:tcPr>
          <w:p w14:paraId="2DA5FC42" w14:textId="77777777" w:rsidR="00B1306A" w:rsidRPr="00A55333" w:rsidRDefault="00B1306A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2" w:type="dxa"/>
          </w:tcPr>
          <w:p w14:paraId="0A093E59" w14:textId="438A59DB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5333" w:rsidRPr="00A55333" w14:paraId="7103FB5E" w14:textId="77777777" w:rsidTr="00A85220">
        <w:tc>
          <w:tcPr>
            <w:tcW w:w="5081" w:type="dxa"/>
          </w:tcPr>
          <w:p w14:paraId="75C20B67" w14:textId="39B1DCFB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984" w:type="dxa"/>
          </w:tcPr>
          <w:p w14:paraId="303C61A9" w14:textId="1F20079B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278,040,981</w:t>
            </w:r>
          </w:p>
        </w:tc>
        <w:tc>
          <w:tcPr>
            <w:tcW w:w="2022" w:type="dxa"/>
            <w:vAlign w:val="bottom"/>
          </w:tcPr>
          <w:p w14:paraId="177B51F6" w14:textId="1AC2990F" w:rsidR="00A55333" w:rsidRPr="00A55333" w:rsidRDefault="00A55333" w:rsidP="00A55333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</w:tr>
      <w:tr w:rsidR="00562BA5" w:rsidRPr="00A55333" w14:paraId="35908CC3" w14:textId="77777777" w:rsidTr="003D7CE1">
        <w:tc>
          <w:tcPr>
            <w:tcW w:w="5081" w:type="dxa"/>
          </w:tcPr>
          <w:p w14:paraId="3D7E13AD" w14:textId="77777777" w:rsidR="00562BA5" w:rsidRPr="00A55333" w:rsidRDefault="00562BA5" w:rsidP="0056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1984" w:type="dxa"/>
          </w:tcPr>
          <w:p w14:paraId="716044E2" w14:textId="2AD078C9" w:rsidR="00562BA5" w:rsidRPr="00A55333" w:rsidRDefault="00562BA5" w:rsidP="0056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(77,018,432)</w:t>
            </w:r>
          </w:p>
        </w:tc>
        <w:tc>
          <w:tcPr>
            <w:tcW w:w="2022" w:type="dxa"/>
          </w:tcPr>
          <w:p w14:paraId="15945070" w14:textId="0A02E754" w:rsidR="00562BA5" w:rsidRPr="00A55333" w:rsidRDefault="00562BA5" w:rsidP="0056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(8,</w:t>
            </w:r>
            <w:r w:rsidR="00022B7C" w:rsidRPr="00A55333">
              <w:rPr>
                <w:rFonts w:ascii="Browallia New" w:hAnsi="Browallia New" w:cs="Browallia New" w:hint="cs"/>
                <w:sz w:val="28"/>
                <w:szCs w:val="28"/>
              </w:rPr>
              <w:t>640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22B7C" w:rsidRPr="00A55333">
              <w:rPr>
                <w:rFonts w:ascii="Browallia New" w:hAnsi="Browallia New" w:cs="Browallia New" w:hint="cs"/>
                <w:sz w:val="28"/>
                <w:szCs w:val="28"/>
              </w:rPr>
              <w:t>572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4B0E" w:rsidRPr="00A55333" w14:paraId="719D7822" w14:textId="77777777" w:rsidTr="003D7CE1">
        <w:trPr>
          <w:trHeight w:val="306"/>
        </w:trPr>
        <w:tc>
          <w:tcPr>
            <w:tcW w:w="5081" w:type="dxa"/>
          </w:tcPr>
          <w:p w14:paraId="2771A61E" w14:textId="77777777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21F4677A" w14:textId="77777777" w:rsidR="00B1306A" w:rsidRPr="00A55333" w:rsidRDefault="00B1306A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2" w:type="dxa"/>
          </w:tcPr>
          <w:p w14:paraId="0C5BB94A" w14:textId="6750CDCF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4B0E" w:rsidRPr="00A55333" w14:paraId="184E5E10" w14:textId="77777777" w:rsidTr="003D7CE1">
        <w:tc>
          <w:tcPr>
            <w:tcW w:w="5081" w:type="dxa"/>
          </w:tcPr>
          <w:p w14:paraId="0815A701" w14:textId="77777777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A553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4" w:type="dxa"/>
          </w:tcPr>
          <w:p w14:paraId="73E982E0" w14:textId="77777777" w:rsidR="00B1306A" w:rsidRPr="00A55333" w:rsidRDefault="00B1306A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2" w:type="dxa"/>
          </w:tcPr>
          <w:p w14:paraId="1C58222A" w14:textId="14614D91" w:rsidR="00444B0E" w:rsidRPr="00A55333" w:rsidRDefault="00444B0E" w:rsidP="0044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5333" w:rsidRPr="00A55333" w14:paraId="750D3E8F" w14:textId="77777777" w:rsidTr="00A85220">
        <w:tc>
          <w:tcPr>
            <w:tcW w:w="5081" w:type="dxa"/>
          </w:tcPr>
          <w:p w14:paraId="458BC968" w14:textId="783D30BD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984" w:type="dxa"/>
            <w:vAlign w:val="bottom"/>
          </w:tcPr>
          <w:p w14:paraId="42041535" w14:textId="1DA862DD" w:rsidR="00A55333" w:rsidRPr="00A55333" w:rsidRDefault="00A55333" w:rsidP="00A55333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2022" w:type="dxa"/>
          </w:tcPr>
          <w:p w14:paraId="517BDEF3" w14:textId="20EBE96E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845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,5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29</w:t>
            </w:r>
          </w:p>
        </w:tc>
      </w:tr>
      <w:tr w:rsidR="00A55333" w:rsidRPr="00A55333" w14:paraId="59DF42B0" w14:textId="77777777" w:rsidTr="00A85220">
        <w:trPr>
          <w:trHeight w:val="57"/>
        </w:trPr>
        <w:tc>
          <w:tcPr>
            <w:tcW w:w="5081" w:type="dxa"/>
          </w:tcPr>
          <w:p w14:paraId="1825E6BE" w14:textId="77777777" w:rsidR="00A55333" w:rsidRPr="00A55333" w:rsidRDefault="00A55333" w:rsidP="00A5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984" w:type="dxa"/>
            <w:vAlign w:val="bottom"/>
          </w:tcPr>
          <w:p w14:paraId="0D91CCB3" w14:textId="02DC218E" w:rsidR="00A55333" w:rsidRPr="00A55333" w:rsidRDefault="00A55333" w:rsidP="00A553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2022" w:type="dxa"/>
          </w:tcPr>
          <w:p w14:paraId="37726412" w14:textId="0BA3A1A0" w:rsidR="00A55333" w:rsidRPr="00A55333" w:rsidRDefault="00A55333" w:rsidP="00A553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515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274</w:t>
            </w:r>
          </w:p>
        </w:tc>
      </w:tr>
      <w:tr w:rsidR="00562BA5" w:rsidRPr="00A55333" w14:paraId="5F432CCC" w14:textId="77777777" w:rsidTr="003D7CE1">
        <w:tc>
          <w:tcPr>
            <w:tcW w:w="5081" w:type="dxa"/>
          </w:tcPr>
          <w:p w14:paraId="650E368C" w14:textId="05D21BD6" w:rsidR="00562BA5" w:rsidRPr="00A55333" w:rsidRDefault="00562BA5" w:rsidP="0056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A553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5533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0F5642C2" w14:textId="155988A7" w:rsidR="00562BA5" w:rsidRPr="00A55333" w:rsidRDefault="00562BA5" w:rsidP="00562B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5333">
              <w:rPr>
                <w:rFonts w:ascii="Browallia New" w:hAnsi="Browallia New" w:cs="Browallia New"/>
                <w:sz w:val="28"/>
                <w:szCs w:val="28"/>
              </w:rPr>
              <w:t>201,022,549</w:t>
            </w:r>
          </w:p>
        </w:tc>
        <w:tc>
          <w:tcPr>
            <w:tcW w:w="2022" w:type="dxa"/>
          </w:tcPr>
          <w:p w14:paraId="62F44E23" w14:textId="44E2E430" w:rsidR="00562BA5" w:rsidRPr="00A55333" w:rsidRDefault="00022B7C" w:rsidP="00562B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57</w:t>
            </w:r>
            <w:r w:rsidR="00562BA5"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866</w:t>
            </w:r>
            <w:r w:rsidR="00562BA5" w:rsidRPr="00A553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55333">
              <w:rPr>
                <w:rFonts w:ascii="Browallia New" w:hAnsi="Browallia New" w:cs="Browallia New" w:hint="cs"/>
                <w:sz w:val="28"/>
                <w:szCs w:val="28"/>
              </w:rPr>
              <w:t>381</w:t>
            </w:r>
          </w:p>
        </w:tc>
      </w:tr>
    </w:tbl>
    <w:p w14:paraId="68DCD2AE" w14:textId="1723C6A3" w:rsidR="00676090" w:rsidRPr="00C61160" w:rsidRDefault="00676090" w:rsidP="0070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10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1"/>
        <w:gridCol w:w="2240"/>
      </w:tblGrid>
      <w:tr w:rsidR="002237BF" w:rsidRPr="00C61160" w14:paraId="574FA981" w14:textId="77777777" w:rsidTr="006B74C8">
        <w:tc>
          <w:tcPr>
            <w:tcW w:w="6861" w:type="dxa"/>
          </w:tcPr>
          <w:p w14:paraId="247C6A56" w14:textId="541D315F" w:rsidR="002237BF" w:rsidRPr="00C61160" w:rsidRDefault="00536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2240" w:type="dxa"/>
          </w:tcPr>
          <w:p w14:paraId="540823BB" w14:textId="77777777" w:rsidR="002237BF" w:rsidRPr="00C61160" w:rsidRDefault="00223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2237BF" w:rsidRPr="00C61160" w14:paraId="7E3E3028" w14:textId="77777777" w:rsidTr="006B74C8">
        <w:tc>
          <w:tcPr>
            <w:tcW w:w="6861" w:type="dxa"/>
          </w:tcPr>
          <w:p w14:paraId="26269B46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40" w:type="dxa"/>
          </w:tcPr>
          <w:p w14:paraId="321F8500" w14:textId="4D42FF9C" w:rsidR="002237BF" w:rsidRPr="00C61160" w:rsidRDefault="00223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="00F96916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F96916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และเฉพาะบริษัท</w:t>
            </w:r>
          </w:p>
        </w:tc>
      </w:tr>
      <w:tr w:rsidR="002237BF" w:rsidRPr="00C61160" w14:paraId="2C3E2811" w14:textId="77777777" w:rsidTr="006B74C8">
        <w:tc>
          <w:tcPr>
            <w:tcW w:w="6861" w:type="dxa"/>
          </w:tcPr>
          <w:p w14:paraId="32CA6299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0" w:type="dxa"/>
            <w:vAlign w:val="bottom"/>
          </w:tcPr>
          <w:p w14:paraId="193548FF" w14:textId="77777777" w:rsidR="002237BF" w:rsidRPr="00C61160" w:rsidRDefault="00223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2237BF" w:rsidRPr="00C61160" w14:paraId="41C90994" w14:textId="77777777" w:rsidTr="006B74C8">
        <w:trPr>
          <w:trHeight w:val="183"/>
        </w:trPr>
        <w:tc>
          <w:tcPr>
            <w:tcW w:w="6861" w:type="dxa"/>
          </w:tcPr>
          <w:p w14:paraId="6793EE50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0" w:type="dxa"/>
          </w:tcPr>
          <w:p w14:paraId="312A609C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237BF" w:rsidRPr="00C61160" w14:paraId="506B4A55" w14:textId="77777777" w:rsidTr="006B74C8">
        <w:tc>
          <w:tcPr>
            <w:tcW w:w="6861" w:type="dxa"/>
          </w:tcPr>
          <w:p w14:paraId="5881427D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240" w:type="dxa"/>
          </w:tcPr>
          <w:p w14:paraId="71E09970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53,104,144</w:t>
            </w:r>
          </w:p>
        </w:tc>
      </w:tr>
      <w:tr w:rsidR="002237BF" w:rsidRPr="00C61160" w14:paraId="5C4B3FE9" w14:textId="77777777" w:rsidTr="006B74C8">
        <w:trPr>
          <w:trHeight w:val="261"/>
        </w:trPr>
        <w:tc>
          <w:tcPr>
            <w:tcW w:w="6861" w:type="dxa"/>
          </w:tcPr>
          <w:p w14:paraId="3F0F8767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0" w:type="dxa"/>
          </w:tcPr>
          <w:p w14:paraId="51CA632B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37BF" w:rsidRPr="00C61160" w14:paraId="4EB11103" w14:textId="77777777" w:rsidTr="006B74C8">
        <w:tc>
          <w:tcPr>
            <w:tcW w:w="6861" w:type="dxa"/>
          </w:tcPr>
          <w:p w14:paraId="4DDFBEF0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240" w:type="dxa"/>
          </w:tcPr>
          <w:p w14:paraId="1BACC93E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37BF" w:rsidRPr="00C61160" w14:paraId="0BB8E085" w14:textId="77777777" w:rsidTr="006B74C8">
        <w:tc>
          <w:tcPr>
            <w:tcW w:w="6861" w:type="dxa"/>
          </w:tcPr>
          <w:p w14:paraId="79E6707C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240" w:type="dxa"/>
          </w:tcPr>
          <w:p w14:paraId="1876416E" w14:textId="223C9E40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22B7C" w:rsidRPr="00022B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,773,236)</w:t>
            </w:r>
          </w:p>
        </w:tc>
      </w:tr>
      <w:tr w:rsidR="002237BF" w:rsidRPr="00C61160" w14:paraId="24B4B022" w14:textId="77777777" w:rsidTr="006B74C8">
        <w:trPr>
          <w:trHeight w:val="306"/>
        </w:trPr>
        <w:tc>
          <w:tcPr>
            <w:tcW w:w="6861" w:type="dxa"/>
          </w:tcPr>
          <w:p w14:paraId="4E8A13B3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40" w:type="dxa"/>
          </w:tcPr>
          <w:p w14:paraId="22229B83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37BF" w:rsidRPr="00C61160" w14:paraId="46E32894" w14:textId="77777777" w:rsidTr="006B74C8">
        <w:tc>
          <w:tcPr>
            <w:tcW w:w="6861" w:type="dxa"/>
          </w:tcPr>
          <w:p w14:paraId="42D5BD07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40" w:type="dxa"/>
          </w:tcPr>
          <w:p w14:paraId="1CC1839F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37BF" w:rsidRPr="00C61160" w14:paraId="37A6B6C6" w14:textId="77777777" w:rsidTr="006B74C8">
        <w:tc>
          <w:tcPr>
            <w:tcW w:w="6861" w:type="dxa"/>
          </w:tcPr>
          <w:p w14:paraId="139889FD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การประเมินสัญญาเช่าใหม่</w:t>
            </w:r>
          </w:p>
        </w:tc>
        <w:tc>
          <w:tcPr>
            <w:tcW w:w="2240" w:type="dxa"/>
          </w:tcPr>
          <w:p w14:paraId="5DF268AE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</w:tr>
      <w:tr w:rsidR="002237BF" w:rsidRPr="00C61160" w14:paraId="4B732184" w14:textId="77777777" w:rsidTr="006B74C8">
        <w:trPr>
          <w:trHeight w:val="57"/>
        </w:trPr>
        <w:tc>
          <w:tcPr>
            <w:tcW w:w="6861" w:type="dxa"/>
          </w:tcPr>
          <w:p w14:paraId="11BEA26C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2240" w:type="dxa"/>
          </w:tcPr>
          <w:p w14:paraId="5969D091" w14:textId="77777777" w:rsidR="002237BF" w:rsidRPr="00C61160" w:rsidRDefault="002237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       2,432,391</w:t>
            </w:r>
          </w:p>
        </w:tc>
      </w:tr>
      <w:tr w:rsidR="002237BF" w:rsidRPr="00C61160" w14:paraId="08D38A12" w14:textId="77777777" w:rsidTr="006B74C8">
        <w:tc>
          <w:tcPr>
            <w:tcW w:w="6861" w:type="dxa"/>
          </w:tcPr>
          <w:p w14:paraId="1AD9B2CD" w14:textId="77777777" w:rsidR="002237BF" w:rsidRPr="00C61160" w:rsidRDefault="002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240" w:type="dxa"/>
          </w:tcPr>
          <w:p w14:paraId="2CAD20E4" w14:textId="77777777" w:rsidR="002237BF" w:rsidRPr="00C61160" w:rsidRDefault="002237B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48,146,150</w:t>
            </w:r>
          </w:p>
        </w:tc>
      </w:tr>
    </w:tbl>
    <w:p w14:paraId="52F42E0A" w14:textId="6097F072" w:rsidR="00ED00B4" w:rsidRDefault="00ED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67E728A" w14:textId="340C3258" w:rsidR="00855ED4" w:rsidRPr="00470DFE" w:rsidRDefault="00BA09DB" w:rsidP="006F1341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70DFE">
        <w:rPr>
          <w:rFonts w:ascii="Browallia New" w:hAnsi="Browallia New" w:cs="Browallia New"/>
          <w:b/>
          <w:bCs/>
          <w:sz w:val="28"/>
          <w:szCs w:val="28"/>
          <w:cs/>
        </w:rPr>
        <w:t>เครื่องมือทางการเงิน</w:t>
      </w:r>
    </w:p>
    <w:p w14:paraId="7F19AC93" w14:textId="77777777" w:rsidR="00984582" w:rsidRPr="00C61160" w:rsidRDefault="00984582" w:rsidP="007F129E">
      <w:pPr>
        <w:pStyle w:val="ListParagraph"/>
        <w:tabs>
          <w:tab w:val="clear" w:pos="227"/>
          <w:tab w:val="left" w:pos="540"/>
        </w:tabs>
        <w:spacing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C1E733C" w14:textId="77777777" w:rsidR="003B1D88" w:rsidRPr="00C6116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73145128" w14:textId="77777777" w:rsidR="003B1D88" w:rsidRPr="00C6116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09FD1A38" w14:textId="77777777" w:rsidR="003B1D88" w:rsidRPr="00C6116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302D6C4E" w14:textId="77777777" w:rsidR="003B1D88" w:rsidRPr="00C6116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0344F30C" w14:textId="77777777" w:rsidR="003B1D88" w:rsidRPr="00C6116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6950D6F2" w14:textId="12CDAA6B" w:rsidR="008E6BC2" w:rsidRPr="00C61160" w:rsidRDefault="0095781C" w:rsidP="00110ABE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3" w:right="-2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110ABE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110ABE">
        <w:rPr>
          <w:rFonts w:ascii="Browallia New" w:hAnsi="Browallia New" w:cs="Browallia New"/>
          <w:sz w:val="28"/>
          <w:szCs w:val="28"/>
        </w:rPr>
        <w:t>6</w:t>
      </w:r>
      <w:r w:rsidR="000D117F" w:rsidRPr="00C61160">
        <w:rPr>
          <w:rFonts w:ascii="Browallia New" w:hAnsi="Browallia New" w:cs="Browallia New"/>
          <w:sz w:val="28"/>
          <w:szCs w:val="28"/>
          <w:cs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C28E51A" w14:textId="77777777" w:rsidR="00FF02F2" w:rsidRPr="0098238E" w:rsidRDefault="00FF02F2" w:rsidP="00FE1AB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51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308"/>
        <w:gridCol w:w="6"/>
        <w:gridCol w:w="1290"/>
        <w:gridCol w:w="6"/>
        <w:gridCol w:w="1245"/>
        <w:gridCol w:w="6"/>
      </w:tblGrid>
      <w:tr w:rsidR="00110ABE" w:rsidRPr="00110ABE" w14:paraId="57A07866" w14:textId="77777777" w:rsidTr="00B217AB">
        <w:trPr>
          <w:tblHeader/>
        </w:trPr>
        <w:tc>
          <w:tcPr>
            <w:tcW w:w="3330" w:type="dxa"/>
          </w:tcPr>
          <w:p w14:paraId="2CA91643" w14:textId="77777777" w:rsidR="00110ABE" w:rsidRPr="00110ABE" w:rsidRDefault="00110ABE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1" w:type="dxa"/>
            <w:gridSpan w:val="7"/>
          </w:tcPr>
          <w:p w14:paraId="28B58AF4" w14:textId="1C294C55" w:rsidR="00110ABE" w:rsidRPr="00110ABE" w:rsidRDefault="00110ABE" w:rsidP="00A61520">
            <w:pPr>
              <w:pBdr>
                <w:bottom w:val="single" w:sz="4" w:space="1" w:color="auto"/>
              </w:pBdr>
              <w:tabs>
                <w:tab w:val="clear" w:pos="4678"/>
                <w:tab w:val="left" w:pos="4605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10ABE" w:rsidRPr="00110ABE" w14:paraId="3EE40702" w14:textId="77777777" w:rsidTr="00B217AB">
        <w:trPr>
          <w:tblHeader/>
        </w:trPr>
        <w:tc>
          <w:tcPr>
            <w:tcW w:w="3330" w:type="dxa"/>
          </w:tcPr>
          <w:p w14:paraId="6CEA559A" w14:textId="77777777" w:rsidR="00110ABE" w:rsidRPr="00110ABE" w:rsidRDefault="00110ABE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4" w:type="dxa"/>
            <w:gridSpan w:val="3"/>
          </w:tcPr>
          <w:p w14:paraId="4DC4E586" w14:textId="04DD4A9E" w:rsidR="00110ABE" w:rsidRPr="00110ABE" w:rsidRDefault="00D118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งบการ</w:t>
            </w:r>
            <w:r w:rsidR="0032454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เงิน</w:t>
            </w:r>
            <w:r w:rsidR="00110ABE" w:rsidRPr="00110AB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547" w:type="dxa"/>
            <w:gridSpan w:val="4"/>
            <w:vAlign w:val="bottom"/>
          </w:tcPr>
          <w:p w14:paraId="74E2E124" w14:textId="45093CEB" w:rsidR="00110ABE" w:rsidRPr="00110ABE" w:rsidRDefault="00D1181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งบการ</w:t>
            </w:r>
            <w:r w:rsidR="004147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เงินเฉพาะบริษัท</w:t>
            </w:r>
          </w:p>
        </w:tc>
      </w:tr>
      <w:tr w:rsidR="00110ABE" w:rsidRPr="00110ABE" w14:paraId="52D286DD" w14:textId="77777777" w:rsidTr="00B217AB">
        <w:trPr>
          <w:trHeight w:val="345"/>
          <w:tblHeader/>
        </w:trPr>
        <w:tc>
          <w:tcPr>
            <w:tcW w:w="3330" w:type="dxa"/>
            <w:vAlign w:val="bottom"/>
          </w:tcPr>
          <w:p w14:paraId="4237BF04" w14:textId="161ACD91" w:rsidR="00110ABE" w:rsidRPr="00110ABE" w:rsidRDefault="00110ABE" w:rsidP="00110ABE">
            <w:pPr>
              <w:ind w:right="3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E464855" w14:textId="38B51BC2" w:rsidR="00110ABE" w:rsidRPr="00110ABE" w:rsidRDefault="00110ABE" w:rsidP="00110AB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314" w:type="dxa"/>
            <w:gridSpan w:val="2"/>
            <w:vAlign w:val="bottom"/>
          </w:tcPr>
          <w:p w14:paraId="4FF13929" w14:textId="48F586EF" w:rsidR="00110ABE" w:rsidRPr="00110ABE" w:rsidRDefault="00110ABE" w:rsidP="00110AB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10ABE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276B053A" w14:textId="08233585" w:rsidR="00110ABE" w:rsidRPr="00110ABE" w:rsidRDefault="00110ABE" w:rsidP="00110AB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gridSpan w:val="2"/>
            <w:vAlign w:val="bottom"/>
          </w:tcPr>
          <w:p w14:paraId="4FB44BF3" w14:textId="3B01D3CC" w:rsidR="00110ABE" w:rsidRPr="00110ABE" w:rsidRDefault="00110ABE" w:rsidP="00110AB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110ABE" w:rsidRPr="00110ABE" w14:paraId="60DA0E2D" w14:textId="77777777" w:rsidTr="00B217AB">
        <w:tc>
          <w:tcPr>
            <w:tcW w:w="3330" w:type="dxa"/>
          </w:tcPr>
          <w:p w14:paraId="718CA11A" w14:textId="77777777" w:rsidR="00110ABE" w:rsidRPr="00110ABE" w:rsidRDefault="00110ABE" w:rsidP="0074171B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AB7B10C" w14:textId="77777777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60B6FCD5" w14:textId="4FF37AB7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F1F5C82" w14:textId="51205703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712CDAFD" w14:textId="77777777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</w:tr>
      <w:tr w:rsidR="00110ABE" w:rsidRPr="00110ABE" w14:paraId="6A5AFD54" w14:textId="77777777" w:rsidTr="00B217AB">
        <w:tc>
          <w:tcPr>
            <w:tcW w:w="3330" w:type="dxa"/>
          </w:tcPr>
          <w:p w14:paraId="285EAE57" w14:textId="77777777" w:rsidR="00110ABE" w:rsidRPr="00110ABE" w:rsidRDefault="00110ABE" w:rsidP="0074171B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D16478F" w14:textId="77777777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314" w:type="dxa"/>
            <w:gridSpan w:val="2"/>
          </w:tcPr>
          <w:p w14:paraId="2B0321F4" w14:textId="5EB8A81D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044C2F1" w14:textId="08471BD3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8F782A0" w14:textId="77777777" w:rsidR="00110ABE" w:rsidRPr="00110ABE" w:rsidRDefault="00110ABE" w:rsidP="0074171B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</w:tr>
      <w:tr w:rsidR="00110ABE" w:rsidRPr="00110ABE" w14:paraId="1F9F96BE" w14:textId="77777777" w:rsidTr="00B217AB">
        <w:trPr>
          <w:gridAfter w:val="1"/>
          <w:wAfter w:w="6" w:type="dxa"/>
        </w:trPr>
        <w:tc>
          <w:tcPr>
            <w:tcW w:w="5898" w:type="dxa"/>
            <w:gridSpan w:val="3"/>
          </w:tcPr>
          <w:p w14:paraId="15BFE2B3" w14:textId="4B1BAAFB" w:rsidR="00110ABE" w:rsidRPr="00110ABE" w:rsidRDefault="00110ABE" w:rsidP="00110ABE">
            <w:pPr>
              <w:ind w:right="-15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E1D4172" w14:textId="1D991B7A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3647313" w14:textId="77777777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  <w:cs/>
                <w:lang w:val="en-GB"/>
              </w:rPr>
            </w:pPr>
          </w:p>
        </w:tc>
      </w:tr>
      <w:tr w:rsidR="00110ABE" w:rsidRPr="00110ABE" w14:paraId="0D64C794" w14:textId="77777777" w:rsidTr="00B217AB">
        <w:tc>
          <w:tcPr>
            <w:tcW w:w="3330" w:type="dxa"/>
          </w:tcPr>
          <w:p w14:paraId="4866ADA5" w14:textId="536F6AC1" w:rsidR="00110ABE" w:rsidRPr="00110ABE" w:rsidRDefault="00110ABE" w:rsidP="00110ABE">
            <w:pPr>
              <w:ind w:left="149" w:right="-43"/>
              <w:jc w:val="both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6BADF786" w14:textId="08AFA642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242,656,497</w:t>
            </w:r>
          </w:p>
        </w:tc>
        <w:tc>
          <w:tcPr>
            <w:tcW w:w="1314" w:type="dxa"/>
            <w:gridSpan w:val="2"/>
          </w:tcPr>
          <w:p w14:paraId="2E6D51F5" w14:textId="6459FF8F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336,963,909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767B89F" w14:textId="6010FB35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186,258,205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12256B2" w14:textId="1234FFF9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328,506,889</w:t>
            </w:r>
          </w:p>
        </w:tc>
      </w:tr>
      <w:tr w:rsidR="00110ABE" w:rsidRPr="00110ABE" w14:paraId="7A436F94" w14:textId="77777777" w:rsidTr="00B217AB">
        <w:tc>
          <w:tcPr>
            <w:tcW w:w="3330" w:type="dxa"/>
          </w:tcPr>
          <w:p w14:paraId="6E49353B" w14:textId="08DEF038" w:rsidR="00110ABE" w:rsidRPr="00110ABE" w:rsidRDefault="00110ABE" w:rsidP="00110ABE">
            <w:pPr>
              <w:ind w:left="149" w:right="-43"/>
              <w:jc w:val="both"/>
              <w:rPr>
                <w:rFonts w:ascii="Browallia New" w:hAnsi="Browallia New" w:cs="Browallia New"/>
                <w:color w:val="0000FF"/>
                <w:sz w:val="24"/>
                <w:szCs w:val="24"/>
                <w:cs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17D74858" w14:textId="5D9D1104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226,132,799</w:t>
            </w:r>
          </w:p>
        </w:tc>
        <w:tc>
          <w:tcPr>
            <w:tcW w:w="1314" w:type="dxa"/>
            <w:gridSpan w:val="2"/>
          </w:tcPr>
          <w:p w14:paraId="060C68B6" w14:textId="7D2BE403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156,872,037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10E0E3" w14:textId="43ECF5E6" w:rsidR="00110ABE" w:rsidRPr="00110ABE" w:rsidRDefault="007E64A7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231,062,184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9902761" w14:textId="164CA164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156,922,037</w:t>
            </w:r>
          </w:p>
        </w:tc>
      </w:tr>
      <w:tr w:rsidR="00483285" w:rsidRPr="00110ABE" w14:paraId="3B2FDA50" w14:textId="77777777" w:rsidTr="00B217AB">
        <w:tc>
          <w:tcPr>
            <w:tcW w:w="3330" w:type="dxa"/>
          </w:tcPr>
          <w:p w14:paraId="63B191CC" w14:textId="55B25616" w:rsidR="00483285" w:rsidRPr="00110ABE" w:rsidRDefault="00483285" w:rsidP="00483285">
            <w:pPr>
              <w:ind w:left="149"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6E49E9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ลูกหนี้การค้าบริษัทย่อย</w:t>
            </w:r>
          </w:p>
        </w:tc>
        <w:tc>
          <w:tcPr>
            <w:tcW w:w="1260" w:type="dxa"/>
          </w:tcPr>
          <w:p w14:paraId="2E333CFE" w14:textId="3330A18B" w:rsidR="00483285" w:rsidRDefault="008B72EB" w:rsidP="008B72EB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gridSpan w:val="2"/>
          </w:tcPr>
          <w:p w14:paraId="7EB795BD" w14:textId="1289F832" w:rsidR="00483285" w:rsidRPr="00110ABE" w:rsidRDefault="008B72EB" w:rsidP="008B72EB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3F88013" w14:textId="25DCC4F3" w:rsidR="00483285" w:rsidRDefault="00483285" w:rsidP="00483285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483285">
              <w:rPr>
                <w:rFonts w:ascii="Browallia New" w:eastAsia="Calibri" w:hAnsi="Browallia New" w:cs="Browallia New"/>
                <w:sz w:val="24"/>
                <w:szCs w:val="24"/>
              </w:rPr>
              <w:t>46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483285">
              <w:rPr>
                <w:rFonts w:ascii="Browallia New" w:eastAsia="Calibri" w:hAnsi="Browallia New" w:cs="Browallia New"/>
                <w:sz w:val="24"/>
                <w:szCs w:val="24"/>
              </w:rPr>
              <w:t>210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483285">
              <w:rPr>
                <w:rFonts w:ascii="Browallia New" w:eastAsia="Calibri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F564207" w14:textId="45171798" w:rsidR="00483285" w:rsidRPr="00110ABE" w:rsidRDefault="008B72EB" w:rsidP="008B72EB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10ABE" w:rsidRPr="00110ABE" w14:paraId="18E380B5" w14:textId="77777777" w:rsidTr="00B217AB">
        <w:tc>
          <w:tcPr>
            <w:tcW w:w="3330" w:type="dxa"/>
          </w:tcPr>
          <w:p w14:paraId="081C7B94" w14:textId="3071A0DC" w:rsidR="00110ABE" w:rsidRPr="00110ABE" w:rsidRDefault="00110ABE" w:rsidP="00110ABE">
            <w:pPr>
              <w:ind w:left="149" w:right="-43"/>
              <w:jc w:val="both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</w:tcPr>
          <w:p w14:paraId="2BBCC74C" w14:textId="2BF0CFD8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50,700,000</w:t>
            </w:r>
          </w:p>
        </w:tc>
        <w:tc>
          <w:tcPr>
            <w:tcW w:w="1314" w:type="dxa"/>
            <w:gridSpan w:val="2"/>
          </w:tcPr>
          <w:p w14:paraId="21A00705" w14:textId="605804CB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39,000,000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B55BBD" w14:textId="55436BF3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50,700,000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88D1ECD" w14:textId="14D83A12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39,000,000</w:t>
            </w:r>
          </w:p>
        </w:tc>
      </w:tr>
      <w:tr w:rsidR="00110ABE" w:rsidRPr="00110ABE" w14:paraId="09BB2990" w14:textId="77777777" w:rsidTr="00B217AB">
        <w:tc>
          <w:tcPr>
            <w:tcW w:w="3330" w:type="dxa"/>
          </w:tcPr>
          <w:p w14:paraId="6ACD583F" w14:textId="13739FCB" w:rsidR="00110ABE" w:rsidRPr="00110ABE" w:rsidRDefault="00110ABE" w:rsidP="00110ABE">
            <w:pPr>
              <w:ind w:left="149" w:right="-43"/>
              <w:jc w:val="both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0ECD20B0" w14:textId="6A496F93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56,198,130</w:t>
            </w:r>
          </w:p>
        </w:tc>
        <w:tc>
          <w:tcPr>
            <w:tcW w:w="1314" w:type="dxa"/>
            <w:gridSpan w:val="2"/>
          </w:tcPr>
          <w:p w14:paraId="378A8B29" w14:textId="7C0960A2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52,875,784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FD2D136" w14:textId="059DEC32" w:rsidR="00110ABE" w:rsidRPr="00110ABE" w:rsidRDefault="00A316E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40,597,170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5B0C67B" w14:textId="4638759E" w:rsidR="00110ABE" w:rsidRPr="00110ABE" w:rsidRDefault="00110ABE" w:rsidP="00110ABE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45,989,645</w:t>
            </w:r>
          </w:p>
        </w:tc>
      </w:tr>
      <w:tr w:rsidR="005F1D22" w:rsidRPr="00110ABE" w14:paraId="64F36DDC" w14:textId="77777777" w:rsidTr="00B217AB">
        <w:tc>
          <w:tcPr>
            <w:tcW w:w="3330" w:type="dxa"/>
          </w:tcPr>
          <w:p w14:paraId="5D90AC2E" w14:textId="26803B45" w:rsidR="005F1D22" w:rsidRPr="00110ABE" w:rsidRDefault="00676A08" w:rsidP="00110ABE">
            <w:pPr>
              <w:ind w:left="149"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122A47F7" w14:textId="206E811D" w:rsidR="005F1D22" w:rsidRDefault="00676A08" w:rsidP="00D35BCF">
            <w:pPr>
              <w:pBdr>
                <w:bottom w:val="single" w:sz="8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1,685,762</w:t>
            </w:r>
          </w:p>
        </w:tc>
        <w:tc>
          <w:tcPr>
            <w:tcW w:w="1314" w:type="dxa"/>
            <w:gridSpan w:val="2"/>
          </w:tcPr>
          <w:p w14:paraId="7B178DBE" w14:textId="4A5BEE1B" w:rsidR="005F1D22" w:rsidRPr="00110ABE" w:rsidRDefault="00676A08" w:rsidP="00D35BCF">
            <w:pPr>
              <w:pBdr>
                <w:bottom w:val="single" w:sz="8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1,796,684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1A5A902" w14:textId="43CA60F8" w:rsidR="005F1D22" w:rsidRDefault="00676A08" w:rsidP="00D35BCF">
            <w:pPr>
              <w:pBdr>
                <w:bottom w:val="single" w:sz="8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1,609,362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B519CA6" w14:textId="45F6D7CB" w:rsidR="005F1D22" w:rsidRPr="00110ABE" w:rsidRDefault="00676A08" w:rsidP="00D35BCF">
            <w:pPr>
              <w:pBdr>
                <w:bottom w:val="single" w:sz="8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1,796,684</w:t>
            </w:r>
          </w:p>
        </w:tc>
      </w:tr>
      <w:tr w:rsidR="00676A08" w:rsidRPr="00110ABE" w14:paraId="4498C802" w14:textId="77777777" w:rsidTr="00B217AB">
        <w:tc>
          <w:tcPr>
            <w:tcW w:w="3330" w:type="dxa"/>
          </w:tcPr>
          <w:p w14:paraId="69610B87" w14:textId="77777777" w:rsidR="00676A08" w:rsidRDefault="00676A08" w:rsidP="00676A08">
            <w:pPr>
              <w:ind w:left="149"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043706" w14:textId="77777777" w:rsidR="00676A08" w:rsidRDefault="00676A08" w:rsidP="00676A08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7BBFBA1E" w14:textId="77777777" w:rsidR="00676A08" w:rsidRDefault="00676A08" w:rsidP="00676A08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554020B" w14:textId="77777777" w:rsidR="00676A08" w:rsidRDefault="00676A08" w:rsidP="00676A08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2DF1E44" w14:textId="77777777" w:rsidR="00676A08" w:rsidRDefault="00676A08" w:rsidP="00676A08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</w:tr>
      <w:tr w:rsidR="00676A08" w:rsidRPr="00110ABE" w14:paraId="5B45F25B" w14:textId="77777777" w:rsidTr="00B217AB">
        <w:tc>
          <w:tcPr>
            <w:tcW w:w="3330" w:type="dxa"/>
          </w:tcPr>
          <w:p w14:paraId="5D5A1A41" w14:textId="741428E4" w:rsidR="003F2767" w:rsidRPr="00110ABE" w:rsidRDefault="003F2767" w:rsidP="003F2767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val="en-GB"/>
              </w:rPr>
              <w:t>สินทรัพย์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ทางการเงินที่วัดมูลค่าด้วยมูลค่า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 xml:space="preserve">     </w:t>
            </w:r>
          </w:p>
          <w:p w14:paraId="368E83DF" w14:textId="2EB218B7" w:rsidR="00676A08" w:rsidRDefault="003F2767" w:rsidP="003F2767">
            <w:pPr>
              <w:ind w:left="149"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ยุติธรรมผ่านกำไรหรือขาดทุน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 xml:space="preserve"> (FV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</w:rPr>
              <w:t>T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>PL)</w:t>
            </w:r>
          </w:p>
        </w:tc>
        <w:tc>
          <w:tcPr>
            <w:tcW w:w="1260" w:type="dxa"/>
          </w:tcPr>
          <w:p w14:paraId="1465C6E0" w14:textId="36EA36B9" w:rsidR="00676A08" w:rsidRDefault="00676A08" w:rsidP="00676A08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1F8B3015" w14:textId="542BFF33" w:rsidR="00676A08" w:rsidRDefault="00676A08" w:rsidP="00676A08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9C04BA7" w14:textId="5677FCD9" w:rsidR="00676A08" w:rsidRDefault="00676A08" w:rsidP="00676A08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21231E16" w14:textId="6142B072" w:rsidR="00676A08" w:rsidRDefault="00676A08" w:rsidP="00676A08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</w:tr>
      <w:tr w:rsidR="00110ABE" w:rsidRPr="00110ABE" w14:paraId="1846CA81" w14:textId="77777777" w:rsidTr="00B217AB">
        <w:tc>
          <w:tcPr>
            <w:tcW w:w="3330" w:type="dxa"/>
          </w:tcPr>
          <w:p w14:paraId="6C363AB9" w14:textId="313426E5" w:rsidR="00110ABE" w:rsidRPr="00976425" w:rsidRDefault="0064054A" w:rsidP="00976425">
            <w:pPr>
              <w:ind w:left="153" w:right="-43"/>
              <w:jc w:val="both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C7EB0E9" w14:textId="38C4EDB8" w:rsidR="00110ABE" w:rsidRPr="00110ABE" w:rsidRDefault="0064054A" w:rsidP="00110ABE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2,191,282</w:t>
            </w:r>
          </w:p>
        </w:tc>
        <w:tc>
          <w:tcPr>
            <w:tcW w:w="1314" w:type="dxa"/>
            <w:gridSpan w:val="2"/>
          </w:tcPr>
          <w:p w14:paraId="4CDAFF2F" w14:textId="75E06D1A" w:rsidR="00110ABE" w:rsidRPr="00110ABE" w:rsidRDefault="0064054A" w:rsidP="00F06B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E2A3157" w14:textId="3DC686AA" w:rsidR="00110ABE" w:rsidRPr="00110ABE" w:rsidRDefault="0064054A" w:rsidP="00110ABE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2,191,282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3B3801F" w14:textId="3C3BCD3F" w:rsidR="00110ABE" w:rsidRPr="00F06B20" w:rsidRDefault="0064054A" w:rsidP="00F06B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10ABE" w:rsidRPr="00110ABE" w14:paraId="3EEADFDD" w14:textId="77777777" w:rsidTr="00B217AB">
        <w:tc>
          <w:tcPr>
            <w:tcW w:w="3330" w:type="dxa"/>
          </w:tcPr>
          <w:p w14:paraId="402D8F60" w14:textId="77777777" w:rsidR="00110ABE" w:rsidRPr="00110ABE" w:rsidRDefault="00110ABE" w:rsidP="00110ABE">
            <w:pPr>
              <w:ind w:right="-43"/>
              <w:jc w:val="both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  <w:r w:rsidRPr="00110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</w:tcPr>
          <w:p w14:paraId="2BF5B726" w14:textId="3F12B58D" w:rsidR="00110ABE" w:rsidRPr="00CA35E3" w:rsidRDefault="00A316E5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CA35E3">
              <w:rPr>
                <w:rFonts w:ascii="Browallia New" w:eastAsia="Calibri" w:hAnsi="Browallia New" w:cs="Browallia New"/>
                <w:sz w:val="24"/>
                <w:szCs w:val="24"/>
              </w:rPr>
              <w:t>57</w:t>
            </w:r>
            <w:r w:rsidR="004F526D" w:rsidRPr="00CA35E3">
              <w:rPr>
                <w:rFonts w:ascii="Browallia New" w:eastAsia="Calibri" w:hAnsi="Browallia New" w:cs="Browallia New"/>
                <w:sz w:val="24"/>
                <w:szCs w:val="24"/>
              </w:rPr>
              <w:t>9</w:t>
            </w:r>
            <w:r w:rsidRPr="00CA35E3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="004F526D" w:rsidRPr="00CA35E3">
              <w:rPr>
                <w:rFonts w:ascii="Browallia New" w:eastAsia="Calibri" w:hAnsi="Browallia New" w:cs="Browallia New"/>
                <w:sz w:val="24"/>
                <w:szCs w:val="24"/>
              </w:rPr>
              <w:t>564</w:t>
            </w:r>
            <w:r w:rsidRPr="00CA35E3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="004F526D" w:rsidRPr="00CA35E3">
              <w:rPr>
                <w:rFonts w:ascii="Browallia New" w:eastAsia="Calibri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314" w:type="dxa"/>
            <w:gridSpan w:val="2"/>
          </w:tcPr>
          <w:p w14:paraId="7428FDB6" w14:textId="3C087823" w:rsidR="00110ABE" w:rsidRPr="00110ABE" w:rsidRDefault="00110ABE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587,508,414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B14EB5E" w14:textId="654815C4" w:rsidR="00110ABE" w:rsidRPr="00CA35E3" w:rsidRDefault="00A57530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/>
                <w:sz w:val="24"/>
                <w:szCs w:val="24"/>
              </w:rPr>
              <w:t>558,629,143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C965941" w14:textId="7EF47F82" w:rsidR="00110ABE" w:rsidRPr="00110ABE" w:rsidRDefault="00110ABE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572,215,255</w:t>
            </w:r>
          </w:p>
        </w:tc>
      </w:tr>
      <w:tr w:rsidR="00110ABE" w:rsidRPr="00110ABE" w14:paraId="63DB453E" w14:textId="77777777" w:rsidTr="00B217AB">
        <w:tc>
          <w:tcPr>
            <w:tcW w:w="3330" w:type="dxa"/>
          </w:tcPr>
          <w:p w14:paraId="24E3AED8" w14:textId="77777777" w:rsidR="00110ABE" w:rsidRPr="00110ABE" w:rsidRDefault="00110ABE" w:rsidP="00110ABE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DFC9D19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4DB76637" w14:textId="732E303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FD92C57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986CFB6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110ABE" w:rsidRPr="00110ABE" w14:paraId="36990086" w14:textId="77777777" w:rsidTr="00B217AB">
        <w:tc>
          <w:tcPr>
            <w:tcW w:w="3330" w:type="dxa"/>
          </w:tcPr>
          <w:p w14:paraId="1CD64B34" w14:textId="0941CE23" w:rsidR="00110ABE" w:rsidRPr="00110ABE" w:rsidRDefault="00110ABE" w:rsidP="00110ABE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50D9703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640FBA12" w14:textId="0DAE5C0A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A6224E6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22E55A9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F87925" w:rsidRPr="00110ABE" w14:paraId="432910E4" w14:textId="77777777" w:rsidTr="00B217AB">
        <w:tc>
          <w:tcPr>
            <w:tcW w:w="3330" w:type="dxa"/>
          </w:tcPr>
          <w:p w14:paraId="1F457332" w14:textId="3C8DC50B" w:rsidR="00F87925" w:rsidRPr="00110ABE" w:rsidRDefault="00F87925" w:rsidP="00110ABE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6610C92" w14:textId="77777777" w:rsidR="00F87925" w:rsidRPr="00110ABE" w:rsidRDefault="00F8792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142C1ADA" w14:textId="77777777" w:rsidR="00F87925" w:rsidRPr="00110ABE" w:rsidRDefault="00F8792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B0EE08D" w14:textId="77777777" w:rsidR="00F87925" w:rsidRPr="00110ABE" w:rsidRDefault="00F8792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4C98CBE" w14:textId="77777777" w:rsidR="00F87925" w:rsidRPr="00110ABE" w:rsidRDefault="00F87925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3071AB" w:rsidRPr="00110ABE" w14:paraId="7164408C" w14:textId="77777777" w:rsidTr="00B217AB">
        <w:trPr>
          <w:gridAfter w:val="1"/>
          <w:wAfter w:w="6" w:type="dxa"/>
        </w:trPr>
        <w:tc>
          <w:tcPr>
            <w:tcW w:w="5898" w:type="dxa"/>
            <w:gridSpan w:val="3"/>
          </w:tcPr>
          <w:p w14:paraId="7D2FDED4" w14:textId="1043603A" w:rsidR="003071AB" w:rsidRPr="00110ABE" w:rsidRDefault="003071AB" w:rsidP="003071AB">
            <w:pPr>
              <w:ind w:right="-15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845FAE" w14:textId="77777777" w:rsidR="003071AB" w:rsidRPr="00110ABE" w:rsidRDefault="003071AB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1576901" w14:textId="77777777" w:rsidR="003071AB" w:rsidRPr="00110ABE" w:rsidRDefault="003071AB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A316E5" w:rsidRPr="00110ABE" w14:paraId="6E1C2D55" w14:textId="77777777" w:rsidTr="00B217AB">
        <w:tc>
          <w:tcPr>
            <w:tcW w:w="3330" w:type="dxa"/>
          </w:tcPr>
          <w:p w14:paraId="5A583C98" w14:textId="74F4E415" w:rsidR="00A316E5" w:rsidRPr="00A316E5" w:rsidRDefault="00DD2225" w:rsidP="00110ABE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316E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A316E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0619844A" w14:textId="291DEE40" w:rsidR="00A316E5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201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022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549</w:t>
            </w:r>
          </w:p>
        </w:tc>
        <w:tc>
          <w:tcPr>
            <w:tcW w:w="1314" w:type="dxa"/>
            <w:gridSpan w:val="2"/>
          </w:tcPr>
          <w:p w14:paraId="1BF4C208" w14:textId="65097E1B" w:rsidR="00A316E5" w:rsidRPr="00110ABE" w:rsidRDefault="00DD2225" w:rsidP="00A316E5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7C47AC2" w14:textId="3A5B6D38" w:rsidR="00A316E5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201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022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549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7A633C0" w14:textId="02181A29" w:rsidR="00A316E5" w:rsidRPr="00110ABE" w:rsidRDefault="00A316E5" w:rsidP="00A316E5">
            <w:pP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  </w:t>
            </w:r>
            <w:r w:rsidR="00DD2225"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10ABE" w:rsidRPr="00110ABE" w14:paraId="0EAAF6C3" w14:textId="77777777" w:rsidTr="00B217AB">
        <w:tc>
          <w:tcPr>
            <w:tcW w:w="3330" w:type="dxa"/>
          </w:tcPr>
          <w:p w14:paraId="56F31771" w14:textId="689735D8" w:rsidR="00110ABE" w:rsidRPr="00110ABE" w:rsidRDefault="00110ABE" w:rsidP="00110ABE">
            <w:pPr>
              <w:ind w:left="153"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</w:tcPr>
          <w:p w14:paraId="6D92E30C" w14:textId="3A4A19E4" w:rsidR="00110ABE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182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310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049</w:t>
            </w:r>
          </w:p>
        </w:tc>
        <w:tc>
          <w:tcPr>
            <w:tcW w:w="1314" w:type="dxa"/>
            <w:gridSpan w:val="2"/>
          </w:tcPr>
          <w:p w14:paraId="46D726BD" w14:textId="185770E6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73,007,240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6F5EE96" w14:textId="11B571FE" w:rsidR="00110ABE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175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948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336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3CEC6BC" w14:textId="04CCAD45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72,156,886</w:t>
            </w:r>
          </w:p>
        </w:tc>
      </w:tr>
      <w:tr w:rsidR="00110ABE" w:rsidRPr="00110ABE" w14:paraId="01A8F66E" w14:textId="77777777" w:rsidTr="00B217AB">
        <w:tc>
          <w:tcPr>
            <w:tcW w:w="3330" w:type="dxa"/>
          </w:tcPr>
          <w:p w14:paraId="50E54480" w14:textId="43269B2D" w:rsidR="00110ABE" w:rsidRPr="00110ABE" w:rsidRDefault="00110ABE" w:rsidP="00110ABE">
            <w:pPr>
              <w:ind w:left="153"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3D9C69B" w14:textId="19627044" w:rsidR="00110ABE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74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758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33</w:t>
            </w:r>
            <w:r w:rsidR="00EC7CF0">
              <w:rPr>
                <w:rFonts w:ascii="Browallia New" w:eastAsia="Calibri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</w:tcPr>
          <w:p w14:paraId="0681CFF9" w14:textId="7DAA2852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48,146,150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144565" w14:textId="390586CE" w:rsidR="00110ABE" w:rsidRPr="00110ABE" w:rsidRDefault="00022B7C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57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866</w:t>
            </w:r>
            <w:r w:rsidR="00A316E5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381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DB70789" w14:textId="3B1FDA1A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>48,146,150</w:t>
            </w:r>
          </w:p>
        </w:tc>
      </w:tr>
      <w:tr w:rsidR="00110ABE" w:rsidRPr="00110ABE" w14:paraId="2EEBBEB9" w14:textId="77777777" w:rsidTr="00B217AB">
        <w:tc>
          <w:tcPr>
            <w:tcW w:w="3330" w:type="dxa"/>
          </w:tcPr>
          <w:p w14:paraId="513561AD" w14:textId="77777777" w:rsidR="00110ABE" w:rsidRPr="00110ABE" w:rsidRDefault="00110ABE" w:rsidP="00110ABE">
            <w:pPr>
              <w:ind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32612F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07F11B98" w14:textId="0ACD90A3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7BC3F5B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BD7552F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110ABE" w:rsidRPr="00110ABE" w14:paraId="380990C1" w14:textId="77777777" w:rsidTr="00B217AB">
        <w:tc>
          <w:tcPr>
            <w:tcW w:w="3330" w:type="dxa"/>
            <w:vAlign w:val="bottom"/>
          </w:tcPr>
          <w:p w14:paraId="62875B03" w14:textId="77777777" w:rsidR="00110ABE" w:rsidRPr="00110ABE" w:rsidRDefault="00110ABE" w:rsidP="00110ABE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</w:pP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หนี้สินทางการเงินที่วัดมูลค่าด้วยมูลค่า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 xml:space="preserve">     </w:t>
            </w:r>
          </w:p>
          <w:p w14:paraId="2C09DA94" w14:textId="7DBB6358" w:rsidR="00110ABE" w:rsidRPr="00110ABE" w:rsidRDefault="00110ABE" w:rsidP="00110ABE">
            <w:pPr>
              <w:ind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 xml:space="preserve">   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  <w:t>ยุติธรรมผ่านกำไรหรือขาดทุน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 xml:space="preserve"> (FV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</w:rPr>
              <w:t>T</w:t>
            </w:r>
            <w:r w:rsidRPr="00110ABE"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  <w:t>PL)</w:t>
            </w:r>
          </w:p>
        </w:tc>
        <w:tc>
          <w:tcPr>
            <w:tcW w:w="1260" w:type="dxa"/>
          </w:tcPr>
          <w:p w14:paraId="3A6B60D2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11132CB8" w14:textId="7961DD15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A7573A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59CA1161" w14:textId="77777777" w:rsidR="00110ABE" w:rsidRPr="00110ABE" w:rsidRDefault="00110ABE" w:rsidP="00110ABE">
            <w:pP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110ABE" w:rsidRPr="00110ABE" w14:paraId="3AFB0275" w14:textId="77777777" w:rsidTr="00B217AB">
        <w:tc>
          <w:tcPr>
            <w:tcW w:w="3330" w:type="dxa"/>
          </w:tcPr>
          <w:p w14:paraId="1EB8F76B" w14:textId="18DF1E55" w:rsidR="00110ABE" w:rsidRPr="00110ABE" w:rsidRDefault="00110ABE" w:rsidP="00976425">
            <w:pPr>
              <w:ind w:left="153"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71442B96" w14:textId="3BDD2034" w:rsidR="00110ABE" w:rsidRPr="00110ABE" w:rsidRDefault="00DD2225" w:rsidP="009E4B9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gridSpan w:val="2"/>
          </w:tcPr>
          <w:p w14:paraId="38F8752D" w14:textId="7CD63774" w:rsidR="00110ABE" w:rsidRPr="00110ABE" w:rsidRDefault="00110ABE" w:rsidP="00110ABE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    221,058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406C1" w14:textId="2CEA4FBC" w:rsidR="00110ABE" w:rsidRPr="00110ABE" w:rsidRDefault="00DD2225" w:rsidP="009E4B9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B73F7EC" w14:textId="205F5E15" w:rsidR="00110ABE" w:rsidRPr="00110ABE" w:rsidRDefault="00110ABE" w:rsidP="00110ABE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    221,058</w:t>
            </w:r>
          </w:p>
        </w:tc>
      </w:tr>
      <w:tr w:rsidR="00110ABE" w:rsidRPr="00110ABE" w14:paraId="2EADBC36" w14:textId="77777777" w:rsidTr="00B217AB">
        <w:tc>
          <w:tcPr>
            <w:tcW w:w="3330" w:type="dxa"/>
          </w:tcPr>
          <w:p w14:paraId="0170CFDB" w14:textId="47EF0848" w:rsidR="00110ABE" w:rsidRPr="00110ABE" w:rsidRDefault="00110ABE" w:rsidP="00110ABE">
            <w:pPr>
              <w:ind w:right="-43"/>
              <w:jc w:val="both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110A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60" w:type="dxa"/>
          </w:tcPr>
          <w:p w14:paraId="4696BE14" w14:textId="13B1C14E" w:rsidR="00110ABE" w:rsidRPr="00110ABE" w:rsidRDefault="00022B7C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458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090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93</w:t>
            </w:r>
            <w:r w:rsidR="00EC7CF0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4" w:type="dxa"/>
            <w:gridSpan w:val="2"/>
          </w:tcPr>
          <w:p w14:paraId="5FE2ADC4" w14:textId="29A45FED" w:rsidR="00110ABE" w:rsidRPr="00110ABE" w:rsidRDefault="00110ABE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 xml:space="preserve">    121,374,448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3134AA" w14:textId="4E5FD4B8" w:rsidR="00110ABE" w:rsidRPr="00110ABE" w:rsidRDefault="00022B7C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434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837</w:t>
            </w:r>
            <w:r w:rsidR="009E4B9C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266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8BE1161" w14:textId="30CE0493" w:rsidR="00110ABE" w:rsidRPr="00110ABE" w:rsidRDefault="00110ABE" w:rsidP="00110ABE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110ABE">
              <w:rPr>
                <w:rFonts w:ascii="Browallia New" w:eastAsia="Calibri" w:hAnsi="Browallia New" w:cs="Browallia New"/>
                <w:sz w:val="24"/>
                <w:szCs w:val="24"/>
              </w:rPr>
              <w:t xml:space="preserve">  120,524,094</w:t>
            </w:r>
          </w:p>
        </w:tc>
      </w:tr>
    </w:tbl>
    <w:p w14:paraId="61FA7DBD" w14:textId="5C294D04" w:rsidR="00C4223B" w:rsidRDefault="00C4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4CC402D" w14:textId="6E38952B" w:rsidR="005B44F6" w:rsidRPr="00C61160" w:rsidRDefault="00547F3C" w:rsidP="00250DF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0122EF" w:rsidRPr="00C61160">
        <w:rPr>
          <w:rFonts w:ascii="Browallia New" w:hAnsi="Browallia New" w:cs="Browallia New"/>
          <w:sz w:val="28"/>
          <w:szCs w:val="28"/>
          <w:cs/>
        </w:rPr>
        <w:t>ตราสารอนุพันธ์ทางการเงิน</w:t>
      </w:r>
    </w:p>
    <w:p w14:paraId="363ECA98" w14:textId="77777777" w:rsidR="00E66E2C" w:rsidRPr="00C61160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33B29020" w14:textId="090651CB" w:rsidR="00A418E4" w:rsidRDefault="008327B5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E66E2C" w:rsidRPr="00C61160">
        <w:rPr>
          <w:rFonts w:ascii="Browallia New" w:hAnsi="Browallia New" w:cs="Browallia New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อย่างไรก็ตาม สัญญาอนุพันธ์ดังกล่าวไม่เข้าเงื่อนไขการป้องกันความเสี่ยงจึงถูกจัดประเภทเป็นสินทรัพย์/หนี้สินตราสารอนุพันธ์ และวัดมูลค่าด้วยมูลค่ายุติธรรมผ่านกำไรหรือขาดทุน</w:t>
      </w:r>
    </w:p>
    <w:p w14:paraId="412E65EA" w14:textId="77777777" w:rsidR="006B7ABD" w:rsidRPr="00C61160" w:rsidRDefault="006B7ABD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</w:p>
    <w:p w14:paraId="623C1DCF" w14:textId="44948B4B" w:rsidR="00BA3F6D" w:rsidRPr="00C61160" w:rsidRDefault="00BA3F6D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ตราสารอนุพันธ์ทางการเงินของ</w:t>
      </w:r>
      <w:r w:rsidR="008327B5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81CD1" w:rsidRPr="00C6116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วัดมูลค่ายุติธรรมด้วยวิธีมูลค่ายุติธรรมผ่านกำไรหรือขาดทุน </w:t>
      </w:r>
      <w:r w:rsidR="00B43720" w:rsidRPr="00C61160">
        <w:rPr>
          <w:rFonts w:ascii="Browallia New" w:hAnsi="Browallia New" w:cs="Browallia New"/>
          <w:sz w:val="28"/>
          <w:szCs w:val="28"/>
        </w:rPr>
        <w:br/>
      </w:r>
      <w:r w:rsidRPr="00C61160">
        <w:rPr>
          <w:rFonts w:ascii="Browallia New" w:hAnsi="Browallia New" w:cs="Browallia New"/>
          <w:sz w:val="28"/>
          <w:szCs w:val="28"/>
          <w:cs/>
        </w:rPr>
        <w:t>มีรายละเอียดดังนี้</w:t>
      </w:r>
    </w:p>
    <w:p w14:paraId="526C6435" w14:textId="234D27C9" w:rsidR="00CB214B" w:rsidRPr="005405C8" w:rsidRDefault="00CB214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58"/>
        <w:gridCol w:w="1422"/>
      </w:tblGrid>
      <w:tr w:rsidR="005405C8" w:rsidRPr="00C61160" w14:paraId="412D8D93" w14:textId="77777777" w:rsidTr="001C3096">
        <w:tc>
          <w:tcPr>
            <w:tcW w:w="2880" w:type="dxa"/>
          </w:tcPr>
          <w:p w14:paraId="3CC84CB7" w14:textId="77777777" w:rsidR="005405C8" w:rsidRPr="00C61160" w:rsidRDefault="005405C8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B33E6E3" w14:textId="03DD1583" w:rsidR="005405C8" w:rsidRPr="00C61160" w:rsidRDefault="005405C8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405C8" w:rsidRPr="00C61160" w14:paraId="4261E741" w14:textId="77777777" w:rsidTr="001C3096">
        <w:tc>
          <w:tcPr>
            <w:tcW w:w="2880" w:type="dxa"/>
          </w:tcPr>
          <w:p w14:paraId="526C8E31" w14:textId="77777777" w:rsidR="005405C8" w:rsidRPr="00C61160" w:rsidRDefault="005405C8" w:rsidP="005C651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469AB7D" w14:textId="66EDDA2D" w:rsidR="005405C8" w:rsidRPr="00C61160" w:rsidRDefault="00D1181A" w:rsidP="005C651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32454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</w:t>
            </w:r>
            <w:r w:rsidR="005405C8"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2997DF65" w14:textId="6D90A149" w:rsidR="005405C8" w:rsidRPr="00C61160" w:rsidRDefault="00D1181A" w:rsidP="005C651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41479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เงินเฉพาะบริษัท</w:t>
            </w:r>
          </w:p>
        </w:tc>
      </w:tr>
      <w:tr w:rsidR="005405C8" w:rsidRPr="00C61160" w14:paraId="1FFEF46B" w14:textId="77777777" w:rsidTr="001C3096">
        <w:trPr>
          <w:trHeight w:val="345"/>
        </w:trPr>
        <w:tc>
          <w:tcPr>
            <w:tcW w:w="2880" w:type="dxa"/>
            <w:vAlign w:val="bottom"/>
          </w:tcPr>
          <w:p w14:paraId="0B9D04AA" w14:textId="77777777" w:rsidR="005405C8" w:rsidRPr="00C61160" w:rsidRDefault="005405C8" w:rsidP="005405C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440" w:type="dxa"/>
          </w:tcPr>
          <w:p w14:paraId="48CBB2B7" w14:textId="487D5D9B" w:rsidR="005405C8" w:rsidRPr="00C61160" w:rsidRDefault="005405C8" w:rsidP="005405C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C43CB6A" w14:textId="5D9C1B2F" w:rsidR="005405C8" w:rsidRPr="00C61160" w:rsidRDefault="005405C8" w:rsidP="005405C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458" w:type="dxa"/>
          </w:tcPr>
          <w:p w14:paraId="21C8B371" w14:textId="33FD02D8" w:rsidR="005405C8" w:rsidRPr="00C61160" w:rsidRDefault="005405C8" w:rsidP="005405C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422" w:type="dxa"/>
            <w:vAlign w:val="bottom"/>
          </w:tcPr>
          <w:p w14:paraId="2B98CD0B" w14:textId="4A66D8D6" w:rsidR="005405C8" w:rsidRPr="00C61160" w:rsidRDefault="005405C8" w:rsidP="005405C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5405C8" w:rsidRPr="00C61160" w14:paraId="6449ECA3" w14:textId="77777777" w:rsidTr="005405C8">
        <w:trPr>
          <w:trHeight w:hRule="exact" w:val="323"/>
        </w:trPr>
        <w:tc>
          <w:tcPr>
            <w:tcW w:w="2880" w:type="dxa"/>
          </w:tcPr>
          <w:p w14:paraId="12F3630C" w14:textId="77777777" w:rsidR="005405C8" w:rsidRPr="00C61160" w:rsidRDefault="005405C8" w:rsidP="00AF769F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C37E0D4" w14:textId="77777777" w:rsidR="005405C8" w:rsidRPr="00C61160" w:rsidRDefault="005405C8" w:rsidP="00AF769F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AA4386" w14:textId="73CF8BEC" w:rsidR="005405C8" w:rsidRPr="00C61160" w:rsidRDefault="005405C8" w:rsidP="00AF769F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458" w:type="dxa"/>
          </w:tcPr>
          <w:p w14:paraId="1E2B835A" w14:textId="47C160C5" w:rsidR="005405C8" w:rsidRPr="00C61160" w:rsidRDefault="005405C8" w:rsidP="00AF769F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422" w:type="dxa"/>
          </w:tcPr>
          <w:p w14:paraId="065ACBD2" w14:textId="77777777" w:rsidR="005405C8" w:rsidRPr="00C61160" w:rsidRDefault="005405C8" w:rsidP="00AF769F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</w:tr>
      <w:tr w:rsidR="003071AB" w:rsidRPr="00C61160" w14:paraId="7E56F3F0" w14:textId="77777777" w:rsidTr="00B3255A">
        <w:tc>
          <w:tcPr>
            <w:tcW w:w="2880" w:type="dxa"/>
          </w:tcPr>
          <w:p w14:paraId="03080FA5" w14:textId="2C0314B8" w:rsidR="003071AB" w:rsidRPr="00C61160" w:rsidRDefault="003071AB" w:rsidP="003071AB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</w:tcPr>
          <w:p w14:paraId="6412B7EA" w14:textId="5FBAD57F" w:rsidR="003071AB" w:rsidRPr="00C61160" w:rsidRDefault="001B261D" w:rsidP="001B261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2,191,282</w:t>
            </w:r>
          </w:p>
        </w:tc>
        <w:tc>
          <w:tcPr>
            <w:tcW w:w="1440" w:type="dxa"/>
          </w:tcPr>
          <w:p w14:paraId="58632FF9" w14:textId="5B79A097" w:rsidR="003071AB" w:rsidRPr="00C61160" w:rsidRDefault="003071AB" w:rsidP="003071A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221,058</w:t>
            </w:r>
          </w:p>
        </w:tc>
        <w:tc>
          <w:tcPr>
            <w:tcW w:w="1458" w:type="dxa"/>
            <w:shd w:val="clear" w:color="auto" w:fill="auto"/>
          </w:tcPr>
          <w:p w14:paraId="674CEC07" w14:textId="3DC0CF77" w:rsidR="003071AB" w:rsidRPr="00C61160" w:rsidRDefault="001B261D" w:rsidP="001B261D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2,191,282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07C681" w14:textId="6C704D36" w:rsidR="003071AB" w:rsidRPr="00C61160" w:rsidRDefault="00022B7C" w:rsidP="003071AB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22B7C">
              <w:rPr>
                <w:rFonts w:ascii="Browallia New" w:eastAsia="Calibri" w:hAnsi="Browallia New" w:cs="Browallia New"/>
                <w:sz w:val="28"/>
                <w:szCs w:val="28"/>
              </w:rPr>
              <w:t>221</w:t>
            </w:r>
            <w:r w:rsidR="003071AB" w:rsidRPr="00C61160">
              <w:rPr>
                <w:rFonts w:ascii="Browallia New" w:eastAsia="Calibri" w:hAnsi="Browallia New" w:cs="Browallia New"/>
                <w:sz w:val="28"/>
                <w:szCs w:val="28"/>
              </w:rPr>
              <w:t>,058</w:t>
            </w:r>
          </w:p>
        </w:tc>
      </w:tr>
    </w:tbl>
    <w:p w14:paraId="2926254C" w14:textId="77777777" w:rsidR="001C363B" w:rsidRPr="00C61160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64B4DF9D" w14:textId="03D9FE0B" w:rsidR="00BA09DB" w:rsidRPr="00C61160" w:rsidRDefault="00BA09DB" w:rsidP="00250DF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การบริหารความเสี่ยงทางการเงิน</w:t>
      </w:r>
    </w:p>
    <w:p w14:paraId="37982FE3" w14:textId="77777777" w:rsidR="007C5CEA" w:rsidRPr="00C61160" w:rsidRDefault="007C5CEA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64B4DF9E" w14:textId="07F87344" w:rsidR="00BA09DB" w:rsidRPr="00C61160" w:rsidRDefault="00B720D6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บริษัทไม่มีการออกหรือถือเครื่องมือทางการเงินที่เป็นตราสารอนุพันธ์ เพื่อการเก็งกำไรหรือการค้า</w:t>
      </w:r>
    </w:p>
    <w:p w14:paraId="70679E59" w14:textId="0AE9885A" w:rsidR="0060137E" w:rsidRPr="00C61160" w:rsidRDefault="00D70EC8" w:rsidP="008E6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u w:val="single"/>
        </w:rPr>
      </w:pPr>
      <w:r>
        <w:rPr>
          <w:rFonts w:ascii="Browallia New" w:hAnsi="Browallia New" w:cs="Browallia New"/>
          <w:sz w:val="24"/>
          <w:szCs w:val="24"/>
          <w:u w:val="single"/>
        </w:rPr>
        <w:br w:type="page"/>
      </w:r>
    </w:p>
    <w:p w14:paraId="5FEFF24D" w14:textId="19ADE3F4" w:rsidR="003B48B3" w:rsidRPr="00C61160" w:rsidRDefault="00BA09DB" w:rsidP="000B748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ความเสี่ยงด้านสภาพคล่อง</w:t>
      </w:r>
    </w:p>
    <w:p w14:paraId="7354A2DE" w14:textId="15320930" w:rsidR="00D67B84" w:rsidRDefault="00B720D6" w:rsidP="00D67B8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  <w:r w:rsidR="003C4F7B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3C4F7B" w:rsidRPr="00C61160">
        <w:rPr>
          <w:rFonts w:ascii="Browallia New" w:hAnsi="Browallia New" w:cs="Browallia New"/>
          <w:sz w:val="28"/>
          <w:szCs w:val="28"/>
          <w:cs/>
        </w:rPr>
        <w:t>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01CF9FCC" w14:textId="5EA6555F" w:rsidR="00697046" w:rsidRDefault="00697046" w:rsidP="00D6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4EC244C8" w14:textId="03C9E4A1" w:rsidR="004A0E35" w:rsidRPr="00C61160" w:rsidRDefault="004A0E35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หนี้สินทางการเงิน 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5405C8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5405C8">
        <w:rPr>
          <w:rFonts w:ascii="Browallia New" w:hAnsi="Browallia New" w:cs="Browallia New"/>
          <w:sz w:val="28"/>
          <w:szCs w:val="28"/>
        </w:rPr>
        <w:t>6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7E302AED" w14:textId="77777777" w:rsidR="004A0E35" w:rsidRPr="005405C8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BA23A4" w:rsidRPr="005405C8" w14:paraId="7CE8E5BD" w14:textId="77777777" w:rsidTr="00A00FA3">
        <w:trPr>
          <w:tblHeader/>
        </w:trPr>
        <w:tc>
          <w:tcPr>
            <w:tcW w:w="2979" w:type="dxa"/>
          </w:tcPr>
          <w:p w14:paraId="5241A36F" w14:textId="77777777" w:rsidR="00BA23A4" w:rsidRPr="005405C8" w:rsidRDefault="00BA23A4" w:rsidP="005405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27B21D" w14:textId="77777777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A23A4" w:rsidRPr="005405C8" w14:paraId="724A92B0" w14:textId="77777777" w:rsidTr="00A00FA3">
        <w:trPr>
          <w:tblHeader/>
        </w:trPr>
        <w:tc>
          <w:tcPr>
            <w:tcW w:w="2979" w:type="dxa"/>
          </w:tcPr>
          <w:p w14:paraId="0DC27062" w14:textId="77777777" w:rsidR="00BA23A4" w:rsidRPr="005405C8" w:rsidRDefault="00BA23A4" w:rsidP="005405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75E28A7" w14:textId="687C76DA" w:rsidR="00BA23A4" w:rsidRPr="005405C8" w:rsidRDefault="00D1181A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</w:rPr>
              <w:t>เงิน</w:t>
            </w:r>
            <w:r w:rsidR="00BA23A4"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A23A4" w:rsidRPr="005405C8" w14:paraId="0BD0EBF4" w14:textId="77777777" w:rsidTr="00A00FA3">
        <w:trPr>
          <w:tblHeader/>
        </w:trPr>
        <w:tc>
          <w:tcPr>
            <w:tcW w:w="2979" w:type="dxa"/>
          </w:tcPr>
          <w:p w14:paraId="31EA6C3D" w14:textId="77777777" w:rsidR="00BA23A4" w:rsidRPr="005405C8" w:rsidRDefault="00BA23A4" w:rsidP="005405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9473535" w14:textId="55F78521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04426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BA23A4" w:rsidRPr="005405C8" w14:paraId="53C87411" w14:textId="77777777" w:rsidTr="00A00FA3">
        <w:trPr>
          <w:tblHeader/>
        </w:trPr>
        <w:tc>
          <w:tcPr>
            <w:tcW w:w="2979" w:type="dxa"/>
          </w:tcPr>
          <w:p w14:paraId="68F89DDF" w14:textId="77777777" w:rsidR="00BA23A4" w:rsidRPr="005405C8" w:rsidRDefault="00BA23A4" w:rsidP="005405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24CD50A0" w14:textId="77777777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739AD114" w14:textId="77777777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553ECFF" w14:textId="77777777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FB7A882" w14:textId="77777777" w:rsidR="00BA23A4" w:rsidRPr="005405C8" w:rsidRDefault="00BA23A4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A23A4" w:rsidRPr="005405C8" w14:paraId="25BF1E11" w14:textId="77777777" w:rsidTr="005405C8">
        <w:trPr>
          <w:trHeight w:val="126"/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4C199F25" w14:textId="77777777" w:rsidR="00BA23A4" w:rsidRPr="005405C8" w:rsidRDefault="00BA23A4" w:rsidP="005405C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DFB28A9" w14:textId="77777777" w:rsidR="00BA23A4" w:rsidRPr="005405C8" w:rsidRDefault="00BA23A4" w:rsidP="005405C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3832E" w14:textId="77777777" w:rsidR="00BA23A4" w:rsidRPr="005405C8" w:rsidRDefault="00BA23A4" w:rsidP="005405C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DC66DB" w14:textId="77777777" w:rsidR="00BA23A4" w:rsidRPr="005405C8" w:rsidRDefault="00BA23A4" w:rsidP="005405C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62D62B" w14:textId="77777777" w:rsidR="00BA23A4" w:rsidRPr="005405C8" w:rsidRDefault="00BA23A4" w:rsidP="005405C8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771F" w:rsidRPr="005405C8" w14:paraId="12AFD0C3" w14:textId="77777777" w:rsidTr="005405C8">
        <w:trPr>
          <w:trHeight w:val="126"/>
          <w:tblHeader/>
        </w:trPr>
        <w:tc>
          <w:tcPr>
            <w:tcW w:w="2979" w:type="dxa"/>
            <w:tcBorders>
              <w:bottom w:val="nil"/>
            </w:tcBorders>
          </w:tcPr>
          <w:p w14:paraId="2A0A82B8" w14:textId="59C92AB5" w:rsidR="00F5771F" w:rsidRPr="0072231D" w:rsidRDefault="00F5771F" w:rsidP="005405C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31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="00900C7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45A482" w14:textId="7A28B0FC" w:rsidR="00F5771F" w:rsidRPr="00F5771F" w:rsidRDefault="00B3495B" w:rsidP="005405C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495B">
              <w:rPr>
                <w:rFonts w:ascii="Browallia New" w:hAnsi="Browallia New" w:cs="Browallia New"/>
                <w:sz w:val="24"/>
                <w:szCs w:val="24"/>
              </w:rPr>
              <w:t>201,022,549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AC4FCFF" w14:textId="32926931" w:rsidR="00F5771F" w:rsidRPr="00303CEB" w:rsidRDefault="00303CEB" w:rsidP="00DF15D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22AA086" w14:textId="60EF7592" w:rsidR="00F5771F" w:rsidRPr="00DF15D6" w:rsidRDefault="00303CEB" w:rsidP="00DF15D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5CFF03" w14:textId="28D90E46" w:rsidR="00F5771F" w:rsidRPr="00DF15D6" w:rsidRDefault="00303CEB" w:rsidP="00303CE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95B">
              <w:rPr>
                <w:rFonts w:ascii="Browallia New" w:hAnsi="Browallia New" w:cs="Browallia New"/>
                <w:sz w:val="24"/>
                <w:szCs w:val="24"/>
              </w:rPr>
              <w:t>201,022,549</w:t>
            </w:r>
          </w:p>
        </w:tc>
      </w:tr>
      <w:tr w:rsidR="00BA23A4" w:rsidRPr="005405C8" w14:paraId="4D8FC522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2FF14220" w14:textId="77777777" w:rsidR="00BA23A4" w:rsidRPr="005405C8" w:rsidRDefault="00BA23A4" w:rsidP="005405C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5829832" w14:textId="46931186" w:rsidR="00BA23A4" w:rsidRPr="005405C8" w:rsidRDefault="00022B7C" w:rsidP="005405C8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182</w:t>
            </w:r>
            <w:r w:rsidR="000D763E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310</w:t>
            </w:r>
            <w:r w:rsidR="000D763E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049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E159673" w14:textId="07C8809B" w:rsidR="00BA23A4" w:rsidRPr="00303CEB" w:rsidRDefault="00303CEB" w:rsidP="005405C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D397CE9" w14:textId="31FA67A4" w:rsidR="00BA23A4" w:rsidRPr="00303CEB" w:rsidRDefault="00303CEB" w:rsidP="005405C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179ED41" w14:textId="03992434" w:rsidR="00BA23A4" w:rsidRPr="005405C8" w:rsidRDefault="00022B7C" w:rsidP="005405C8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182</w:t>
            </w:r>
            <w:r w:rsidR="000D763E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310</w:t>
            </w:r>
            <w:r w:rsidR="000D763E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eastAsia="Calibri" w:hAnsi="Browallia New" w:cs="Browallia New" w:hint="cs"/>
                <w:sz w:val="24"/>
                <w:szCs w:val="24"/>
              </w:rPr>
              <w:t>049</w:t>
            </w:r>
          </w:p>
        </w:tc>
      </w:tr>
      <w:tr w:rsidR="00305735" w:rsidRPr="005405C8" w14:paraId="4CDCAE34" w14:textId="77777777" w:rsidTr="002E5F0A">
        <w:trPr>
          <w:tblHeader/>
        </w:trPr>
        <w:tc>
          <w:tcPr>
            <w:tcW w:w="2979" w:type="dxa"/>
            <w:tcBorders>
              <w:bottom w:val="nil"/>
            </w:tcBorders>
            <w:vAlign w:val="bottom"/>
          </w:tcPr>
          <w:p w14:paraId="1F8A801F" w14:textId="77777777" w:rsidR="00305735" w:rsidRPr="005405C8" w:rsidRDefault="00305735" w:rsidP="005405C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F61E5C7" w14:textId="2F88A0E7" w:rsidR="00305735" w:rsidRPr="005405C8" w:rsidRDefault="00303CEB" w:rsidP="005405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B8C5D5" w14:textId="4B970142" w:rsidR="00305735" w:rsidRPr="000D763E" w:rsidRDefault="00C046EE" w:rsidP="005405C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763E">
              <w:rPr>
                <w:rFonts w:ascii="Browallia New" w:hAnsi="Browallia New" w:cs="Browallia New"/>
                <w:sz w:val="24"/>
                <w:szCs w:val="24"/>
                <w:lang w:val="en-GB"/>
              </w:rPr>
              <w:t>,2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D76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08A3B3F" w14:textId="79DB1D96" w:rsidR="00305735" w:rsidRPr="005405C8" w:rsidRDefault="000D763E" w:rsidP="005405C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046E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,5</w:t>
            </w:r>
            <w:r w:rsidR="00C046E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046EE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20FA293" w14:textId="4C88D8CB" w:rsidR="00305735" w:rsidRPr="005405C8" w:rsidRDefault="000D763E" w:rsidP="005405C8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74,758,33</w:t>
            </w:r>
            <w:r w:rsidR="00C046EE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C046EE" w:rsidRPr="005405C8" w14:paraId="0C9F166E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913E1B3" w14:textId="77777777" w:rsidR="00C046EE" w:rsidRPr="005405C8" w:rsidRDefault="00C046EE" w:rsidP="00C046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E33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AC65D95" w14:textId="101AD32C" w:rsidR="00C046EE" w:rsidRPr="005405C8" w:rsidRDefault="00400298" w:rsidP="00C046E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C046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C046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700D088" w14:textId="6E8D1E9B" w:rsidR="00C046EE" w:rsidRPr="005405C8" w:rsidRDefault="00C046EE" w:rsidP="00C046E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8,234,805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4CBC1D" w14:textId="6B76EFD6" w:rsidR="00C046EE" w:rsidRPr="005405C8" w:rsidRDefault="00C046EE" w:rsidP="00C046E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66,523,529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BD95BAE" w14:textId="5110597A" w:rsidR="00C046EE" w:rsidRPr="005405C8" w:rsidRDefault="00691FA9" w:rsidP="00C046EE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458,090,932</w:t>
            </w:r>
          </w:p>
        </w:tc>
      </w:tr>
      <w:tr w:rsidR="00E46FA5" w:rsidRPr="005405C8" w14:paraId="1A15EB6D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5DA88A7" w14:textId="77777777" w:rsidR="00E46FA5" w:rsidRPr="004E3313" w:rsidRDefault="00E46FA5" w:rsidP="00E46FA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BB95FBC" w14:textId="77777777" w:rsidR="00E46FA5" w:rsidRDefault="00E46FA5" w:rsidP="00E46F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19A8CE1" w14:textId="77777777" w:rsidR="00E46FA5" w:rsidRDefault="00E46FA5" w:rsidP="00E46F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11B8EEB" w14:textId="77777777" w:rsidR="00E46FA5" w:rsidRDefault="00E46FA5" w:rsidP="00E46FA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946BEE4" w14:textId="77777777" w:rsidR="00E46FA5" w:rsidRDefault="00E46FA5" w:rsidP="00E46FA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05C8" w:rsidRPr="005405C8" w14:paraId="76D63F5E" w14:textId="77777777" w:rsidTr="001C3096">
        <w:trPr>
          <w:tblHeader/>
        </w:trPr>
        <w:tc>
          <w:tcPr>
            <w:tcW w:w="2979" w:type="dxa"/>
          </w:tcPr>
          <w:p w14:paraId="4687D83A" w14:textId="77777777" w:rsidR="005405C8" w:rsidRPr="005405C8" w:rsidRDefault="005405C8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7EFDAA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5405C8" w:rsidRPr="005405C8" w14:paraId="1FD969F7" w14:textId="77777777" w:rsidTr="001C3096">
        <w:trPr>
          <w:tblHeader/>
        </w:trPr>
        <w:tc>
          <w:tcPr>
            <w:tcW w:w="2979" w:type="dxa"/>
          </w:tcPr>
          <w:p w14:paraId="1449E679" w14:textId="77777777" w:rsidR="005405C8" w:rsidRPr="005405C8" w:rsidRDefault="005405C8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21B6408" w14:textId="36709C4F" w:rsidR="005405C8" w:rsidRPr="005405C8" w:rsidRDefault="00D1181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</w:rPr>
              <w:t>เงิน</w:t>
            </w:r>
            <w:r w:rsidR="005405C8"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405C8" w:rsidRPr="005405C8" w14:paraId="6CA5B433" w14:textId="77777777" w:rsidTr="001C3096">
        <w:trPr>
          <w:tblHeader/>
        </w:trPr>
        <w:tc>
          <w:tcPr>
            <w:tcW w:w="2979" w:type="dxa"/>
          </w:tcPr>
          <w:p w14:paraId="72C2E14C" w14:textId="77777777" w:rsidR="005405C8" w:rsidRPr="005405C8" w:rsidRDefault="005405C8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4A2622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5405C8" w:rsidRPr="005405C8" w14:paraId="567606FC" w14:textId="77777777" w:rsidTr="001C3096">
        <w:trPr>
          <w:tblHeader/>
        </w:trPr>
        <w:tc>
          <w:tcPr>
            <w:tcW w:w="2979" w:type="dxa"/>
          </w:tcPr>
          <w:p w14:paraId="2BFEFE2B" w14:textId="77777777" w:rsidR="005405C8" w:rsidRPr="005405C8" w:rsidRDefault="005405C8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06971FD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1846E3DC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72A02697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5405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04F56D7D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405C8" w:rsidRPr="005405C8" w14:paraId="3F2AB3DB" w14:textId="77777777" w:rsidTr="001C3096">
        <w:trPr>
          <w:trHeight w:val="126"/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08F6E2B1" w14:textId="77777777" w:rsidR="005405C8" w:rsidRPr="005405C8" w:rsidRDefault="005405C8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2635E6C" w14:textId="77777777" w:rsidR="005405C8" w:rsidRPr="005405C8" w:rsidRDefault="005405C8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929F89A" w14:textId="77777777" w:rsidR="005405C8" w:rsidRPr="005405C8" w:rsidRDefault="005405C8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A32FB99" w14:textId="77777777" w:rsidR="005405C8" w:rsidRPr="005405C8" w:rsidRDefault="005405C8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0EAEA49" w14:textId="77777777" w:rsidR="005405C8" w:rsidRPr="005405C8" w:rsidRDefault="005405C8" w:rsidP="001C309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05C8" w:rsidRPr="005405C8" w14:paraId="4F9CB49D" w14:textId="77777777" w:rsidTr="001C309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6442C162" w14:textId="77777777" w:rsidR="005405C8" w:rsidRPr="005405C8" w:rsidRDefault="005405C8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01AADC" w14:textId="77777777" w:rsidR="005405C8" w:rsidRPr="005405C8" w:rsidRDefault="005405C8" w:rsidP="001C309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73,007,240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04A719" w14:textId="77777777" w:rsidR="005405C8" w:rsidRPr="005405C8" w:rsidRDefault="005405C8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8B1038" w14:textId="77777777" w:rsidR="005405C8" w:rsidRPr="005405C8" w:rsidRDefault="005405C8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FA1FA5" w14:textId="77777777" w:rsidR="005405C8" w:rsidRPr="005405C8" w:rsidRDefault="005405C8" w:rsidP="001C309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73,007,240</w:t>
            </w:r>
          </w:p>
        </w:tc>
      </w:tr>
      <w:tr w:rsidR="005405C8" w:rsidRPr="005405C8" w14:paraId="199B1B38" w14:textId="77777777" w:rsidTr="009C4D71">
        <w:trPr>
          <w:tblHeader/>
        </w:trPr>
        <w:tc>
          <w:tcPr>
            <w:tcW w:w="2979" w:type="dxa"/>
            <w:tcBorders>
              <w:bottom w:val="nil"/>
            </w:tcBorders>
            <w:vAlign w:val="bottom"/>
          </w:tcPr>
          <w:p w14:paraId="49C9C34D" w14:textId="77777777" w:rsidR="005405C8" w:rsidRPr="005405C8" w:rsidRDefault="005405C8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C5639C3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F2D10B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84A7FB7" w14:textId="77777777" w:rsidR="005405C8" w:rsidRPr="005405C8" w:rsidRDefault="005405C8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127EE7" w14:textId="77777777" w:rsidR="005405C8" w:rsidRPr="005405C8" w:rsidRDefault="005405C8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</w:rPr>
              <w:t>48,146,150</w:t>
            </w:r>
          </w:p>
        </w:tc>
      </w:tr>
      <w:tr w:rsidR="005405C8" w:rsidRPr="005405C8" w14:paraId="5795A8FC" w14:textId="77777777" w:rsidTr="00205087">
        <w:trPr>
          <w:trHeight w:val="226"/>
          <w:tblHeader/>
        </w:trPr>
        <w:tc>
          <w:tcPr>
            <w:tcW w:w="2979" w:type="dxa"/>
            <w:tcBorders>
              <w:bottom w:val="nil"/>
            </w:tcBorders>
          </w:tcPr>
          <w:p w14:paraId="6E6FE8C4" w14:textId="77777777" w:rsidR="005405C8" w:rsidRPr="004E3313" w:rsidRDefault="005405C8" w:rsidP="001C309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6419499" w14:textId="77777777" w:rsidR="005405C8" w:rsidRPr="005405C8" w:rsidRDefault="005405C8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73,007,240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CEE92EA" w14:textId="77777777" w:rsidR="005405C8" w:rsidRPr="005405C8" w:rsidRDefault="005405C8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786F2F9" w14:textId="77777777" w:rsidR="005405C8" w:rsidRPr="005405C8" w:rsidRDefault="005405C8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F241DBC" w14:textId="77777777" w:rsidR="005405C8" w:rsidRPr="005405C8" w:rsidRDefault="005405C8" w:rsidP="001C3096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05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121,153,390</w:t>
            </w:r>
          </w:p>
        </w:tc>
      </w:tr>
    </w:tbl>
    <w:p w14:paraId="53B7A027" w14:textId="77777777" w:rsidR="005405C8" w:rsidRPr="00E46FA5" w:rsidRDefault="005405C8" w:rsidP="007939E0">
      <w:pPr>
        <w:pStyle w:val="CordiaNew"/>
        <w:tabs>
          <w:tab w:val="clear" w:pos="4153"/>
          <w:tab w:val="left" w:pos="72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BA23A4" w:rsidRPr="00F04426" w14:paraId="7EB7AF79" w14:textId="77777777" w:rsidTr="00A00FA3">
        <w:trPr>
          <w:tblHeader/>
        </w:trPr>
        <w:tc>
          <w:tcPr>
            <w:tcW w:w="2979" w:type="dxa"/>
          </w:tcPr>
          <w:p w14:paraId="1C1E011F" w14:textId="77777777" w:rsidR="00BA23A4" w:rsidRPr="00F04426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1DC266" w14:textId="77777777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A23A4" w:rsidRPr="00F04426" w14:paraId="0108A61B" w14:textId="77777777" w:rsidTr="00A00FA3">
        <w:trPr>
          <w:tblHeader/>
        </w:trPr>
        <w:tc>
          <w:tcPr>
            <w:tcW w:w="2979" w:type="dxa"/>
          </w:tcPr>
          <w:p w14:paraId="67D3AECA" w14:textId="77777777" w:rsidR="00BA23A4" w:rsidRPr="00F04426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E562B6" w14:textId="61405DC7" w:rsidR="00BA23A4" w:rsidRPr="00F04426" w:rsidRDefault="00D1181A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4"/>
                <w:szCs w:val="24"/>
                <w:cs/>
              </w:rPr>
              <w:t>เงินเฉพาะบริษัท</w:t>
            </w:r>
          </w:p>
        </w:tc>
      </w:tr>
      <w:tr w:rsidR="00BA23A4" w:rsidRPr="00F04426" w14:paraId="03904B1F" w14:textId="77777777" w:rsidTr="00A00FA3">
        <w:trPr>
          <w:tblHeader/>
        </w:trPr>
        <w:tc>
          <w:tcPr>
            <w:tcW w:w="2979" w:type="dxa"/>
          </w:tcPr>
          <w:p w14:paraId="43D8FFF2" w14:textId="77777777" w:rsidR="00BA23A4" w:rsidRPr="00F04426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6DFD236" w14:textId="7763708C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04426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BA23A4" w:rsidRPr="00F04426" w14:paraId="50F1C6F4" w14:textId="77777777" w:rsidTr="00A00FA3">
        <w:trPr>
          <w:tblHeader/>
        </w:trPr>
        <w:tc>
          <w:tcPr>
            <w:tcW w:w="2979" w:type="dxa"/>
          </w:tcPr>
          <w:p w14:paraId="519E8E25" w14:textId="77777777" w:rsidR="00BA23A4" w:rsidRPr="00F04426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AC00FE3" w14:textId="77777777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52E4743" w14:textId="77777777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B70C057" w14:textId="77777777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F8F8BC4" w14:textId="77777777" w:rsidR="00BA23A4" w:rsidRPr="00F04426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A23A4" w:rsidRPr="00F04426" w14:paraId="07CF500F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666A55EE" w14:textId="77777777" w:rsidR="00BA23A4" w:rsidRPr="00F04426" w:rsidRDefault="00BA23A4" w:rsidP="00A00F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6F7CC1" w14:textId="77777777" w:rsidR="00BA23A4" w:rsidRPr="00F04426" w:rsidRDefault="00BA23A4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811C42B" w14:textId="77777777" w:rsidR="00BA23A4" w:rsidRPr="00F04426" w:rsidRDefault="00BA23A4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C9F671C" w14:textId="77777777" w:rsidR="00BA23A4" w:rsidRPr="00F04426" w:rsidRDefault="00BA23A4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A436D91" w14:textId="77777777" w:rsidR="00BA23A4" w:rsidRPr="00F04426" w:rsidRDefault="00BA23A4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2231D" w:rsidRPr="00F04426" w14:paraId="62BFEACC" w14:textId="77777777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0F23329B" w14:textId="39440007" w:rsidR="0072231D" w:rsidRPr="0072231D" w:rsidRDefault="0072231D" w:rsidP="007223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31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="007212A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45925CC" w14:textId="38CD4BF2" w:rsidR="0072231D" w:rsidRPr="00F04426" w:rsidRDefault="00022B7C" w:rsidP="007223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72231D" w:rsidRPr="00B349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72231D" w:rsidRPr="00B349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0BD381" w14:textId="21CE76F2" w:rsidR="0072231D" w:rsidRPr="00F04426" w:rsidRDefault="00FC2981" w:rsidP="007223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FBDF83F" w14:textId="4370576F" w:rsidR="0072231D" w:rsidRPr="00F04426" w:rsidRDefault="00FC2981" w:rsidP="007223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5E95072" w14:textId="22CCDA61" w:rsidR="0072231D" w:rsidRPr="00F04426" w:rsidRDefault="00FC2981" w:rsidP="00FC298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95B">
              <w:rPr>
                <w:rFonts w:ascii="Browallia New" w:hAnsi="Browallia New" w:cs="Browallia New"/>
                <w:sz w:val="24"/>
                <w:szCs w:val="24"/>
              </w:rPr>
              <w:t>201,022,549</w:t>
            </w:r>
          </w:p>
        </w:tc>
      </w:tr>
      <w:tr w:rsidR="00BA23A4" w:rsidRPr="00F04426" w14:paraId="3DFBC157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73F1702" w14:textId="77777777" w:rsidR="00BA23A4" w:rsidRPr="00F04426" w:rsidRDefault="00BA23A4" w:rsidP="00A00FA3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626D1D" w14:textId="1BD627CB" w:rsidR="00BA23A4" w:rsidRPr="00F04426" w:rsidRDefault="00DE5CA9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175,948,336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D00ACA6" w14:textId="6E8AE933" w:rsidR="00BA23A4" w:rsidRPr="00FC2981" w:rsidRDefault="00FC2981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DEC6893" w14:textId="62212FB1" w:rsidR="00BA23A4" w:rsidRPr="00FC2981" w:rsidRDefault="00FC2981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748415" w14:textId="6D74356B" w:rsidR="00BA23A4" w:rsidRPr="00F04426" w:rsidRDefault="00DE5CA9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175,948,336</w:t>
            </w:r>
          </w:p>
        </w:tc>
      </w:tr>
      <w:tr w:rsidR="000D763E" w:rsidRPr="00F04426" w14:paraId="675D27A1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E350AC8" w14:textId="77777777" w:rsidR="000D763E" w:rsidRPr="00F04426" w:rsidRDefault="000D763E" w:rsidP="000D763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3EB953D" w14:textId="6310E031" w:rsidR="000D763E" w:rsidRPr="00F04426" w:rsidRDefault="00FC2981" w:rsidP="000D763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C9254C" w14:textId="57DD163C" w:rsidR="000D763E" w:rsidRPr="00F04426" w:rsidRDefault="00022B7C" w:rsidP="000D7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="000D763E">
              <w:rPr>
                <w:rFonts w:ascii="Browallia New" w:hAnsi="Browallia New" w:cs="Browallia New"/>
                <w:sz w:val="24"/>
                <w:szCs w:val="24"/>
              </w:rPr>
              <w:t>,178,799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2A889CF" w14:textId="377D4B09" w:rsidR="000D763E" w:rsidRPr="00F04426" w:rsidRDefault="000D763E" w:rsidP="000D7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50,687,582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6BBA2B1" w14:textId="4684E254" w:rsidR="000D763E" w:rsidRPr="00F04426" w:rsidRDefault="00DE5CA9" w:rsidP="000D763E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57,866,381</w:t>
            </w:r>
          </w:p>
        </w:tc>
      </w:tr>
      <w:tr w:rsidR="000D763E" w:rsidRPr="00F04426" w14:paraId="2F2B6C34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BC648B1" w14:textId="77777777" w:rsidR="000D763E" w:rsidRPr="00F04426" w:rsidRDefault="000D763E" w:rsidP="000D763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0DF9C26" w14:textId="55A2D7BD" w:rsidR="000D763E" w:rsidRPr="00F04426" w:rsidRDefault="00E14B4B" w:rsidP="000D7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376,970,885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761C5F" w14:textId="3D332F66" w:rsidR="000D763E" w:rsidRPr="00F04426" w:rsidRDefault="00DE5CA9" w:rsidP="000D7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7,178,799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72B35B0" w14:textId="018ADD21" w:rsidR="000D763E" w:rsidRPr="00F04426" w:rsidRDefault="00DE5CA9" w:rsidP="000D7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50,687,582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B789BA" w14:textId="36B945F8" w:rsidR="000D763E" w:rsidRPr="00F04426" w:rsidRDefault="001B051C" w:rsidP="000D763E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DE5C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DE5C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</w:tr>
    </w:tbl>
    <w:p w14:paraId="792B6AF9" w14:textId="77777777" w:rsidR="00BA23A4" w:rsidRPr="00C61160" w:rsidRDefault="00BA23A4" w:rsidP="006B3948">
      <w:pPr>
        <w:pStyle w:val="CordiaNew"/>
        <w:tabs>
          <w:tab w:val="clear" w:pos="4153"/>
          <w:tab w:val="left" w:pos="72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F04426" w:rsidRPr="00F04426" w14:paraId="167DDE44" w14:textId="77777777" w:rsidTr="001C3096">
        <w:trPr>
          <w:tblHeader/>
        </w:trPr>
        <w:tc>
          <w:tcPr>
            <w:tcW w:w="2979" w:type="dxa"/>
          </w:tcPr>
          <w:p w14:paraId="30EC6B9A" w14:textId="77777777" w:rsidR="00F04426" w:rsidRPr="00F04426" w:rsidRDefault="00F04426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E8CFEE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F04426" w:rsidRPr="00F04426" w14:paraId="4F964B95" w14:textId="77777777" w:rsidTr="001C3096">
        <w:trPr>
          <w:tblHeader/>
        </w:trPr>
        <w:tc>
          <w:tcPr>
            <w:tcW w:w="2979" w:type="dxa"/>
          </w:tcPr>
          <w:p w14:paraId="75C49378" w14:textId="77777777" w:rsidR="00F04426" w:rsidRPr="00F04426" w:rsidRDefault="00F04426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5A4859" w14:textId="17964E1D" w:rsidR="00F04426" w:rsidRPr="00F04426" w:rsidRDefault="00D1181A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41479B">
              <w:rPr>
                <w:rFonts w:ascii="Browallia New" w:hAnsi="Browallia New" w:cs="Browallia New"/>
                <w:sz w:val="24"/>
                <w:szCs w:val="24"/>
                <w:cs/>
              </w:rPr>
              <w:t>เงินเฉพาะบริษัท</w:t>
            </w:r>
          </w:p>
        </w:tc>
      </w:tr>
      <w:tr w:rsidR="00F04426" w:rsidRPr="00F04426" w14:paraId="6B2EB264" w14:textId="77777777" w:rsidTr="001C3096">
        <w:trPr>
          <w:tblHeader/>
        </w:trPr>
        <w:tc>
          <w:tcPr>
            <w:tcW w:w="2979" w:type="dxa"/>
          </w:tcPr>
          <w:p w14:paraId="53DE7762" w14:textId="77777777" w:rsidR="00F04426" w:rsidRPr="00F04426" w:rsidRDefault="00F04426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896C5CB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F04426" w:rsidRPr="00F04426" w14:paraId="077479DE" w14:textId="77777777" w:rsidTr="001C3096">
        <w:trPr>
          <w:tblHeader/>
        </w:trPr>
        <w:tc>
          <w:tcPr>
            <w:tcW w:w="2979" w:type="dxa"/>
          </w:tcPr>
          <w:p w14:paraId="797EA8A0" w14:textId="77777777" w:rsidR="00F04426" w:rsidRPr="00F04426" w:rsidRDefault="00F04426" w:rsidP="001C3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0B17FD89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2662A8A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47ACBB3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 1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F0442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5E54428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04426" w:rsidRPr="00F04426" w14:paraId="66DDFCBA" w14:textId="77777777" w:rsidTr="001C3096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1A73EA21" w14:textId="77777777" w:rsidR="00F04426" w:rsidRPr="00F04426" w:rsidRDefault="00F04426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BE9BB78" w14:textId="77777777" w:rsidR="00F04426" w:rsidRPr="00F04426" w:rsidRDefault="00F04426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0C9CF60" w14:textId="77777777" w:rsidR="00F04426" w:rsidRPr="00F04426" w:rsidRDefault="00F04426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255530" w14:textId="77777777" w:rsidR="00F04426" w:rsidRPr="00F04426" w:rsidRDefault="00F04426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841FEF0" w14:textId="77777777" w:rsidR="00F04426" w:rsidRPr="00F04426" w:rsidRDefault="00F04426" w:rsidP="001C309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4426" w:rsidRPr="00F04426" w14:paraId="7A012231" w14:textId="77777777" w:rsidTr="001C309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6D35469B" w14:textId="77777777" w:rsidR="00F04426" w:rsidRPr="00F04426" w:rsidRDefault="00F04426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E29CC0" w14:textId="77777777" w:rsidR="00F04426" w:rsidRPr="00F04426" w:rsidRDefault="00F04426" w:rsidP="001C309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72,156,866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3A42FB8" w14:textId="77777777" w:rsidR="00F04426" w:rsidRPr="00F04426" w:rsidRDefault="00F04426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CC761A2" w14:textId="77777777" w:rsidR="00F04426" w:rsidRPr="00F04426" w:rsidRDefault="00F04426" w:rsidP="001C309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7F9821B" w14:textId="77777777" w:rsidR="00F04426" w:rsidRPr="00F04426" w:rsidRDefault="00F04426" w:rsidP="001C309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</w:rPr>
              <w:t>72,156,866</w:t>
            </w:r>
          </w:p>
        </w:tc>
      </w:tr>
      <w:tr w:rsidR="00F04426" w:rsidRPr="00F04426" w14:paraId="6E32587D" w14:textId="77777777" w:rsidTr="001C309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1889B095" w14:textId="77777777" w:rsidR="00F04426" w:rsidRPr="00F04426" w:rsidRDefault="00F04426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548047D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</w:t>
            </w: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F044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  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E130BC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81789EA" w14:textId="77777777" w:rsidR="00F04426" w:rsidRPr="00F04426" w:rsidRDefault="00F04426" w:rsidP="001C309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A12CC3E" w14:textId="77777777" w:rsidR="00F04426" w:rsidRPr="00F04426" w:rsidRDefault="00F04426" w:rsidP="001C3096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</w:rPr>
              <w:t>48,146,150</w:t>
            </w:r>
          </w:p>
        </w:tc>
      </w:tr>
      <w:tr w:rsidR="00F04426" w:rsidRPr="00F04426" w14:paraId="7BFE66D7" w14:textId="77777777" w:rsidTr="001C3096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1C7997D1" w14:textId="77777777" w:rsidR="00F04426" w:rsidRPr="00F04426" w:rsidRDefault="00F04426" w:rsidP="001C309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FC1EFAF" w14:textId="77777777" w:rsidR="00F04426" w:rsidRPr="00F04426" w:rsidRDefault="00F04426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72,156,866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E1506B5" w14:textId="77777777" w:rsidR="00F04426" w:rsidRPr="00F04426" w:rsidRDefault="00F04426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7AF2A98" w14:textId="77777777" w:rsidR="00F04426" w:rsidRPr="00F04426" w:rsidRDefault="00F04426" w:rsidP="001C309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601BEB8" w14:textId="77777777" w:rsidR="00F04426" w:rsidRPr="00F04426" w:rsidRDefault="00F04426" w:rsidP="001C3096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4426">
              <w:rPr>
                <w:rFonts w:ascii="Browallia New" w:hAnsi="Browallia New" w:cs="Browallia New"/>
                <w:sz w:val="24"/>
                <w:szCs w:val="24"/>
                <w:lang w:val="en-GB"/>
              </w:rPr>
              <w:t>120,303,016</w:t>
            </w:r>
          </w:p>
        </w:tc>
      </w:tr>
    </w:tbl>
    <w:p w14:paraId="34E22BEA" w14:textId="77777777" w:rsidR="000B748C" w:rsidRPr="00C61160" w:rsidRDefault="000B748C" w:rsidP="00221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FA3" w14:textId="0A60B84E" w:rsidR="00BA09DB" w:rsidRPr="00C6116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6CA08503" w14:textId="2D132674" w:rsidR="009A0FB7" w:rsidRPr="007B7242" w:rsidRDefault="00B720D6" w:rsidP="007A685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บริษัทไม่มีการกระจุกตัวของลูกหนี้ที่เป็นสาระสำคัญ เนื่องจาก</w:t>
      </w:r>
      <w:r w:rsidR="002441D3" w:rsidRPr="00C61160">
        <w:rPr>
          <w:rFonts w:ascii="Browallia New" w:hAnsi="Browallia New" w:cs="Browallia New"/>
          <w:sz w:val="28"/>
          <w:szCs w:val="28"/>
          <w:cs/>
        </w:rPr>
        <w:t>ลูกหนี้ส่วนใหญ่เป็นหน่วยงานที่เกี่ยวข้องกับรัฐบาล</w:t>
      </w:r>
      <w:r w:rsidR="009439F8" w:rsidRPr="00C61160">
        <w:rPr>
          <w:rFonts w:ascii="Browallia New" w:hAnsi="Browallia New" w:cs="Browallia New"/>
          <w:sz w:val="28"/>
          <w:szCs w:val="28"/>
          <w:cs/>
        </w:rPr>
        <w:t>หลายหน่วยงาน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441D3" w:rsidRPr="00C61160">
        <w:rPr>
          <w:rFonts w:ascii="Browallia New" w:hAnsi="Browallia New" w:cs="Browallia New"/>
          <w:sz w:val="28"/>
          <w:szCs w:val="28"/>
          <w:cs/>
        </w:rPr>
        <w:t>ซึ่ง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ผู้บริหารของกิจการมีนโยบายที่จะบันทึกค่าเผื่อ</w:t>
      </w:r>
      <w:r w:rsidR="003071AB">
        <w:rPr>
          <w:rFonts w:ascii="Browallia New" w:hAnsi="Browallia New" w:cs="Browallia New" w:hint="cs"/>
          <w:sz w:val="28"/>
          <w:szCs w:val="28"/>
          <w:cs/>
        </w:rPr>
        <w:t>ผลขาดทุนด้านเครดิตที่คาดว่าจะเกิด</w:t>
      </w:r>
      <w:r w:rsidR="00907330">
        <w:rPr>
          <w:rFonts w:ascii="Browallia New" w:hAnsi="Browallia New" w:cs="Browallia New" w:hint="cs"/>
          <w:sz w:val="28"/>
          <w:szCs w:val="28"/>
          <w:cs/>
        </w:rPr>
        <w:t>ขึ้น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ให้เพียงพอกับโอกาสที่จะเกิดความสูญเสียดังกล่าว</w:t>
      </w:r>
    </w:p>
    <w:p w14:paraId="04FA7AE0" w14:textId="77777777" w:rsidR="00DC66FD" w:rsidRPr="00BB3671" w:rsidRDefault="00DC66FD" w:rsidP="007A685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2"/>
          <w:cs/>
        </w:rPr>
      </w:pPr>
    </w:p>
    <w:p w14:paraId="64B4DFA6" w14:textId="7C127F09" w:rsidR="00BA09DB" w:rsidRPr="00C6116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61160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555F3511" w14:textId="4CE43FEB" w:rsidR="00843EDF" w:rsidRDefault="009A0FB7" w:rsidP="001736A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 xml:space="preserve">บริษัทมีรายการบางรายการเป็นเงินตราต่างประเทศ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</w:t>
      </w:r>
      <w:r w:rsidR="007627F2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บริษัทได้ป้องกันความเสี่ยงจากอัตราแลกเปลี่ยนบางส่วนแล้ว</w:t>
      </w:r>
      <w:r w:rsidR="00DC78B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อย่างไร</w:t>
      </w:r>
      <w:r w:rsidR="003D41F5">
        <w:rPr>
          <w:rFonts w:ascii="Browallia New" w:hAnsi="Browallia New" w:cs="Browallia New"/>
          <w:sz w:val="28"/>
          <w:szCs w:val="28"/>
        </w:rPr>
        <w:br/>
      </w:r>
      <w:r w:rsidR="00BA09DB" w:rsidRPr="00C61160">
        <w:rPr>
          <w:rFonts w:ascii="Browallia New" w:hAnsi="Browallia New" w:cs="Browallia New"/>
          <w:sz w:val="28"/>
          <w:szCs w:val="28"/>
          <w:cs/>
        </w:rPr>
        <w:t>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02F17476" w14:textId="77777777" w:rsidR="001736A3" w:rsidRPr="00C735E6" w:rsidRDefault="001736A3" w:rsidP="001736A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F2DB4F5" w14:textId="55B9D64D" w:rsidR="006F0873" w:rsidRPr="00C61160" w:rsidRDefault="00BA09DB" w:rsidP="00BC71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</w:t>
      </w:r>
      <w:r w:rsidR="00546C74" w:rsidRPr="00C61160">
        <w:rPr>
          <w:rFonts w:ascii="Browallia New" w:hAnsi="Browallia New" w:cs="Browallia New"/>
          <w:sz w:val="28"/>
          <w:szCs w:val="28"/>
        </w:rPr>
        <w:t>6</w:t>
      </w:r>
      <w:r w:rsidR="003D41F5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FB7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บริษัทมีหนี้สินที่เป็นเงินตราต่างประเทศดังนี้</w:t>
      </w:r>
    </w:p>
    <w:p w14:paraId="23908550" w14:textId="77777777" w:rsidR="008C624F" w:rsidRPr="00BB3671" w:rsidRDefault="008C624F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566" w:type="dxa"/>
        <w:tblInd w:w="851" w:type="dxa"/>
        <w:tblLook w:val="04A0" w:firstRow="1" w:lastRow="0" w:firstColumn="1" w:lastColumn="0" w:noHBand="0" w:noVBand="1"/>
      </w:tblPr>
      <w:tblGrid>
        <w:gridCol w:w="4385"/>
        <w:gridCol w:w="2057"/>
        <w:gridCol w:w="251"/>
        <w:gridCol w:w="1873"/>
      </w:tblGrid>
      <w:tr w:rsidR="00C71A49" w:rsidRPr="00C61160" w14:paraId="440FF3DC" w14:textId="77777777" w:rsidTr="00E57009">
        <w:trPr>
          <w:cantSplit/>
        </w:trPr>
        <w:tc>
          <w:tcPr>
            <w:tcW w:w="4385" w:type="dxa"/>
          </w:tcPr>
          <w:p w14:paraId="1CD7C1EC" w14:textId="77777777" w:rsidR="00C71A49" w:rsidRPr="00C61160" w:rsidRDefault="00C71A49" w:rsidP="008A33FD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3741D8" w14:textId="77777777" w:rsidR="00C71A49" w:rsidRPr="00C6116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0EE5BD69" w14:textId="77777777" w:rsidR="00C71A49" w:rsidRPr="00C6116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1EA012A1" w14:textId="77777777" w:rsidR="00C71A49" w:rsidRPr="00C6116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F767C7" w14:textId="77777777" w:rsidR="00C71A49" w:rsidRPr="00C6116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</w:tr>
      <w:tr w:rsidR="00C71A49" w:rsidRPr="00C61160" w14:paraId="5895BBBF" w14:textId="77777777" w:rsidTr="00E57009">
        <w:trPr>
          <w:cantSplit/>
        </w:trPr>
        <w:tc>
          <w:tcPr>
            <w:tcW w:w="4385" w:type="dxa"/>
            <w:hideMark/>
          </w:tcPr>
          <w:p w14:paraId="330B0595" w14:textId="07E99D2E" w:rsidR="00C71A49" w:rsidRPr="00C61160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nil"/>
            </w:tcBorders>
          </w:tcPr>
          <w:p w14:paraId="48E1E39E" w14:textId="77777777" w:rsidR="00C71A49" w:rsidRPr="00C6116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1CE610F9" w14:textId="77777777" w:rsidR="00C71A49" w:rsidRPr="00C6116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</w:tcPr>
          <w:p w14:paraId="4125DB80" w14:textId="77777777" w:rsidR="00C71A49" w:rsidRPr="00C6116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73EC" w:rsidRPr="00C61160" w14:paraId="3F6AA890" w14:textId="77777777" w:rsidTr="00E57009">
        <w:trPr>
          <w:cantSplit/>
        </w:trPr>
        <w:tc>
          <w:tcPr>
            <w:tcW w:w="4385" w:type="dxa"/>
          </w:tcPr>
          <w:p w14:paraId="5AF279FA" w14:textId="283F9041" w:rsidR="005873EC" w:rsidRPr="00C61160" w:rsidRDefault="005873EC" w:rsidP="008A33FD">
            <w:pPr>
              <w:pStyle w:val="a5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C6116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233E47FC" w14:textId="77777777" w:rsidR="005873EC" w:rsidRPr="00C6116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275C520F" w14:textId="77777777" w:rsidR="005873EC" w:rsidRPr="00C6116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left w:val="nil"/>
              <w:bottom w:val="nil"/>
              <w:right w:val="nil"/>
            </w:tcBorders>
          </w:tcPr>
          <w:p w14:paraId="1BC4D62E" w14:textId="77777777" w:rsidR="005873EC" w:rsidRPr="00C6116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1A49" w:rsidRPr="00C61160" w14:paraId="180160BC" w14:textId="77777777" w:rsidTr="00E57009">
        <w:trPr>
          <w:cantSplit/>
        </w:trPr>
        <w:tc>
          <w:tcPr>
            <w:tcW w:w="4385" w:type="dxa"/>
            <w:shd w:val="clear" w:color="auto" w:fill="auto"/>
            <w:hideMark/>
          </w:tcPr>
          <w:p w14:paraId="03507617" w14:textId="77777777" w:rsidR="00C71A49" w:rsidRPr="00C61160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057" w:type="dxa"/>
            <w:shd w:val="clear" w:color="auto" w:fill="auto"/>
          </w:tcPr>
          <w:p w14:paraId="40CF12D1" w14:textId="710630CF" w:rsidR="00C71A49" w:rsidRPr="00C61160" w:rsidRDefault="00224A8E" w:rsidP="00D61CA3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1,968,737</w:t>
            </w:r>
          </w:p>
        </w:tc>
        <w:tc>
          <w:tcPr>
            <w:tcW w:w="251" w:type="dxa"/>
          </w:tcPr>
          <w:p w14:paraId="6311BA30" w14:textId="77777777" w:rsidR="00C71A49" w:rsidRPr="00C6116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3A20A140" w14:textId="3ECE1845" w:rsidR="00C71A49" w:rsidRPr="00C61160" w:rsidRDefault="00853C34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34.1461</w:t>
            </w:r>
          </w:p>
        </w:tc>
      </w:tr>
      <w:tr w:rsidR="00435B5C" w:rsidRPr="00C61160" w14:paraId="3F7D3001" w14:textId="77777777" w:rsidTr="00E57009">
        <w:trPr>
          <w:cantSplit/>
        </w:trPr>
        <w:tc>
          <w:tcPr>
            <w:tcW w:w="4385" w:type="dxa"/>
            <w:shd w:val="clear" w:color="auto" w:fill="auto"/>
          </w:tcPr>
          <w:p w14:paraId="3883E116" w14:textId="63660CED" w:rsidR="00435B5C" w:rsidRPr="00C61160" w:rsidRDefault="00435B5C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2057" w:type="dxa"/>
            <w:shd w:val="clear" w:color="auto" w:fill="auto"/>
          </w:tcPr>
          <w:p w14:paraId="365EDC63" w14:textId="49647372" w:rsidR="00435B5C" w:rsidRPr="00C61160" w:rsidRDefault="00224A8E" w:rsidP="00D61CA3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109,871</w:t>
            </w:r>
          </w:p>
        </w:tc>
        <w:tc>
          <w:tcPr>
            <w:tcW w:w="251" w:type="dxa"/>
          </w:tcPr>
          <w:p w14:paraId="7039A22C" w14:textId="77777777" w:rsidR="00435B5C" w:rsidRPr="00C61160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6E0F5483" w14:textId="62FD07F2" w:rsidR="00435B5C" w:rsidRPr="00C61160" w:rsidRDefault="00224A8E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35.7819</w:t>
            </w:r>
          </w:p>
        </w:tc>
      </w:tr>
    </w:tbl>
    <w:p w14:paraId="340B718D" w14:textId="77777777" w:rsidR="005D0080" w:rsidRPr="00C735E6" w:rsidRDefault="005D0080" w:rsidP="009B436D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FC9" w14:textId="2E7B3D41" w:rsidR="00BA09DB" w:rsidRPr="00C735E6" w:rsidRDefault="00BA09DB" w:rsidP="00866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9" w:firstLine="709"/>
        <w:rPr>
          <w:rFonts w:ascii="Browallia New" w:hAnsi="Browallia New" w:cs="Browallia New"/>
          <w:sz w:val="28"/>
          <w:szCs w:val="28"/>
          <w:u w:val="single"/>
        </w:rPr>
      </w:pPr>
      <w:r w:rsidRPr="00C735E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ความเสี่ยงของอัตราดอกเบี้ย</w:t>
      </w:r>
    </w:p>
    <w:p w14:paraId="7086AE5B" w14:textId="67129226" w:rsidR="000B0573" w:rsidRPr="00C735E6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C735E6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</w:t>
      </w:r>
      <w:r w:rsidR="005E35A6" w:rsidRPr="00C735E6">
        <w:rPr>
          <w:rFonts w:ascii="Browallia New" w:hAnsi="Browallia New" w:cs="Browallia New"/>
          <w:sz w:val="28"/>
          <w:szCs w:val="28"/>
        </w:rPr>
        <w:br/>
      </w:r>
      <w:r w:rsidRPr="00C735E6">
        <w:rPr>
          <w:rFonts w:ascii="Browallia New" w:hAnsi="Browallia New" w:cs="Browallia New"/>
          <w:sz w:val="28"/>
          <w:szCs w:val="28"/>
          <w:cs/>
        </w:rPr>
        <w:t>ในอนาคต ซึ่งส่งผลกระทบต่อกระแสเงินสดของ</w:t>
      </w:r>
      <w:r w:rsidR="00820445" w:rsidRPr="00C735E6">
        <w:rPr>
          <w:rFonts w:ascii="Browallia New" w:hAnsi="Browallia New" w:cs="Browallia New"/>
          <w:sz w:val="28"/>
          <w:szCs w:val="28"/>
          <w:cs/>
        </w:rPr>
        <w:t>กลุ่ม</w:t>
      </w:r>
      <w:r w:rsidRPr="00C735E6">
        <w:rPr>
          <w:rFonts w:ascii="Browallia New" w:hAnsi="Browallia New" w:cs="Browallia New"/>
          <w:sz w:val="28"/>
          <w:szCs w:val="28"/>
          <w:cs/>
        </w:rPr>
        <w:t>บริษัท</w:t>
      </w:r>
      <w:r w:rsidR="00CB0C61" w:rsidRPr="00C735E6">
        <w:rPr>
          <w:rFonts w:ascii="Browallia New" w:hAnsi="Browallia New" w:cs="Browallia New"/>
          <w:sz w:val="28"/>
          <w:szCs w:val="28"/>
        </w:rPr>
        <w:t xml:space="preserve"> </w:t>
      </w:r>
      <w:r w:rsidRPr="00C735E6">
        <w:rPr>
          <w:rFonts w:ascii="Browallia New" w:hAnsi="Browallia New" w:cs="Browallia New"/>
          <w:sz w:val="28"/>
          <w:szCs w:val="28"/>
          <w:cs/>
        </w:rPr>
        <w:t>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5A9B21F1" w14:textId="77777777" w:rsidR="00EA5D80" w:rsidRPr="00C735E6" w:rsidRDefault="00EA5D80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CC" w14:textId="0576D93D" w:rsidR="00BA09DB" w:rsidRPr="00C735E6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C735E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735E6">
        <w:rPr>
          <w:rFonts w:ascii="Browallia New" w:hAnsi="Browallia New" w:cs="Browallia New"/>
          <w:sz w:val="28"/>
          <w:szCs w:val="28"/>
        </w:rPr>
        <w:t>31</w:t>
      </w:r>
      <w:r w:rsidRPr="00C735E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735E6">
        <w:rPr>
          <w:rFonts w:ascii="Browallia New" w:hAnsi="Browallia New" w:cs="Browallia New"/>
          <w:sz w:val="28"/>
          <w:szCs w:val="28"/>
        </w:rPr>
        <w:t>25</w:t>
      </w:r>
      <w:r w:rsidR="00546C74" w:rsidRPr="00C735E6">
        <w:rPr>
          <w:rFonts w:ascii="Browallia New" w:hAnsi="Browallia New" w:cs="Browallia New"/>
          <w:sz w:val="28"/>
          <w:szCs w:val="28"/>
        </w:rPr>
        <w:t>6</w:t>
      </w:r>
      <w:r w:rsidR="003D41F5" w:rsidRPr="00C735E6">
        <w:rPr>
          <w:rFonts w:ascii="Browallia New" w:hAnsi="Browallia New" w:cs="Browallia New"/>
          <w:sz w:val="28"/>
          <w:szCs w:val="28"/>
        </w:rPr>
        <w:t>7</w:t>
      </w:r>
      <w:r w:rsidRPr="00C735E6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สินทรัพย์ทางการเงินและหนี้สินทางการเงินที่มีความเสี่ยงด้านกระแสเงินสด</w:t>
      </w:r>
      <w:r w:rsidR="00F24D5D" w:rsidRPr="00C735E6">
        <w:rPr>
          <w:rFonts w:ascii="Browallia New" w:hAnsi="Browallia New" w:cs="Browallia New"/>
          <w:sz w:val="28"/>
          <w:szCs w:val="28"/>
        </w:rPr>
        <w:br/>
      </w:r>
      <w:r w:rsidRPr="00C735E6">
        <w:rPr>
          <w:rFonts w:ascii="Browallia New" w:hAnsi="Browallia New" w:cs="Browallia New"/>
          <w:sz w:val="28"/>
          <w:szCs w:val="28"/>
          <w:cs/>
        </w:rPr>
        <w:t>อันเกิดจากการเปลี่ยนแปลงอัตราดอกเบี้ยสรุปได้ดังนี้</w:t>
      </w:r>
    </w:p>
    <w:p w14:paraId="2767C23C" w14:textId="77777777" w:rsidR="004403F7" w:rsidRPr="00C735E6" w:rsidRDefault="004403F7" w:rsidP="00CB1F77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1" w:type="dxa"/>
        <w:tblInd w:w="798" w:type="dxa"/>
        <w:tblLook w:val="0000" w:firstRow="0" w:lastRow="0" w:firstColumn="0" w:lastColumn="0" w:noHBand="0" w:noVBand="0"/>
      </w:tblPr>
      <w:tblGrid>
        <w:gridCol w:w="3007"/>
        <w:gridCol w:w="1163"/>
        <w:gridCol w:w="27"/>
        <w:gridCol w:w="209"/>
        <w:gridCol w:w="27"/>
        <w:gridCol w:w="1155"/>
        <w:gridCol w:w="31"/>
        <w:gridCol w:w="205"/>
        <w:gridCol w:w="31"/>
        <w:gridCol w:w="1195"/>
        <w:gridCol w:w="9"/>
        <w:gridCol w:w="239"/>
        <w:gridCol w:w="9"/>
        <w:gridCol w:w="1186"/>
        <w:gridCol w:w="8"/>
      </w:tblGrid>
      <w:tr w:rsidR="004403F7" w:rsidRPr="00C61160" w14:paraId="35B5016B" w14:textId="77777777" w:rsidTr="001736A3">
        <w:trPr>
          <w:gridAfter w:val="1"/>
          <w:wAfter w:w="8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1862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486" w:type="dxa"/>
            <w:gridSpan w:val="1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F2CC2" w14:textId="77777777" w:rsidR="004403F7" w:rsidRPr="00C61160" w:rsidRDefault="004403F7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403F7" w:rsidRPr="00C61160" w14:paraId="4FD5011C" w14:textId="77777777" w:rsidTr="001736A3">
        <w:trPr>
          <w:gridAfter w:val="1"/>
          <w:wAfter w:w="8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31C5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486" w:type="dxa"/>
            <w:gridSpan w:val="1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652D8" w14:textId="28E484A4" w:rsidR="004403F7" w:rsidRPr="00C61160" w:rsidRDefault="00D1181A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</w:t>
            </w:r>
            <w:r w:rsidR="0032454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</w:t>
            </w:r>
            <w:r w:rsidR="004403F7"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403F7" w:rsidRPr="00C61160" w14:paraId="5705F5CA" w14:textId="77777777" w:rsidTr="001736A3">
        <w:trPr>
          <w:gridAfter w:val="1"/>
          <w:wAfter w:w="8" w:type="dxa"/>
          <w:trHeight w:val="718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6471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211A7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BFBE6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B844A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มีอัตราดอกเบี้ย</w:t>
            </w:r>
            <w:r w:rsidRPr="00C6116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D8EEDA3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F6FA3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3FAAAFDC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95747" w14:textId="77777777" w:rsidR="004403F7" w:rsidRPr="00C6116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403F7" w:rsidRPr="00C61160" w14:paraId="42F30295" w14:textId="77777777" w:rsidTr="001736A3">
        <w:trPr>
          <w:gridAfter w:val="1"/>
          <w:wAfter w:w="8" w:type="dxa"/>
          <w:trHeight w:hRule="exact" w:val="316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B32CAA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C526E9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472987B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06660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674337C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083E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14:paraId="4A911774" w14:textId="77777777" w:rsidR="004403F7" w:rsidRPr="00C61160" w:rsidRDefault="004403F7" w:rsidP="00A00FA3">
            <w:pPr>
              <w:spacing w:line="240" w:lineRule="auto"/>
              <w:ind w:right="-15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  <w:vAlign w:val="bottom"/>
          </w:tcPr>
          <w:p w14:paraId="3B3D8A64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403F7" w:rsidRPr="00C61160" w14:paraId="778C0FC0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B6E950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721A471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0AE38A0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F2718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E4B9CCF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B89EB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14:paraId="0C76B23F" w14:textId="77777777" w:rsidR="004403F7" w:rsidRPr="00C61160" w:rsidRDefault="004403F7" w:rsidP="00A00FA3">
            <w:pPr>
              <w:spacing w:line="240" w:lineRule="auto"/>
              <w:ind w:right="-15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  <w:vAlign w:val="bottom"/>
          </w:tcPr>
          <w:p w14:paraId="40A0E55E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403F7" w:rsidRPr="00C61160" w14:paraId="0745F2F2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3953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B519AB" w14:textId="174EC5DD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  <w:r w:rsidR="00FF62E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F62E0">
              <w:rPr>
                <w:rFonts w:ascii="Browallia New" w:hAnsi="Browallia New" w:cs="Browallia New"/>
                <w:sz w:val="24"/>
                <w:szCs w:val="24"/>
              </w:rPr>
              <w:t>301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679E8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9F8960" w14:textId="63123E7A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925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62EC0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1C2D6D" w14:textId="3DE1BFBA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13</w:t>
            </w:r>
            <w:r w:rsidR="00FF62E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="00FF62E0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8D8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7F860A" w14:textId="5C882B7F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242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656</w:t>
            </w:r>
          </w:p>
        </w:tc>
      </w:tr>
      <w:tr w:rsidR="004403F7" w:rsidRPr="00C61160" w14:paraId="5312CFDD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E211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E69D6" w14:textId="146C80CF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6F1167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FB9461" w14:textId="5C8FE6A7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781FBC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6489C" w14:textId="79595480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226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133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FC764B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52EB1F" w14:textId="21B40212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226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133</w:t>
            </w:r>
          </w:p>
        </w:tc>
      </w:tr>
      <w:tr w:rsidR="004403F7" w:rsidRPr="00C61160" w14:paraId="2BF6DF16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35B1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A0F" w14:textId="46EDE1CA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A5B96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F83FD0" w14:textId="50EC5336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50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700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B502D9" w14:textId="0DC1936E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3B3B70" w14:textId="34D82CA7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641438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68B50F" w14:textId="7FFA73A7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50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700</w:t>
            </w:r>
          </w:p>
        </w:tc>
      </w:tr>
      <w:tr w:rsidR="004403F7" w:rsidRPr="00C61160" w14:paraId="40E3F93C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91247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9F0BF9" w14:textId="228E46F2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B5C06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2622BA" w14:textId="1889B2EE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56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198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0F1D87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EC835C" w14:textId="00EBFDD1" w:rsidR="004403F7" w:rsidRPr="00C61160" w:rsidRDefault="00001704" w:rsidP="00A00FA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8268E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F006" w14:textId="65EEBEA6" w:rsidR="004403F7" w:rsidRPr="00C61160" w:rsidRDefault="00022B7C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56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198</w:t>
            </w:r>
          </w:p>
        </w:tc>
      </w:tr>
      <w:tr w:rsidR="008B0DB4" w:rsidRPr="00C61160" w14:paraId="29A02C8B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D995" w14:textId="75EE0063" w:rsidR="008B0DB4" w:rsidRPr="00C61160" w:rsidRDefault="008B0DB4" w:rsidP="008B0D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4EDEB5" w14:textId="7FE140F1" w:rsidR="008B0DB4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C2745B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F6C682" w14:textId="35FD8160" w:rsidR="008B0DB4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2A6862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F33484" w14:textId="20440449" w:rsidR="008B0DB4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191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329FA5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2341CC" w14:textId="7F6D0B40" w:rsidR="008B0DB4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191</w:t>
            </w:r>
          </w:p>
        </w:tc>
      </w:tr>
      <w:tr w:rsidR="008B0DB4" w:rsidRPr="00C61160" w14:paraId="62CC0DCB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5196" w14:textId="77777777" w:rsidR="008B0DB4" w:rsidRPr="00C61160" w:rsidRDefault="008B0DB4" w:rsidP="008B0D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8F925A" w14:textId="0E8450A9" w:rsidR="008B0DB4" w:rsidRPr="00C61160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EE5CA3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64C02A" w14:textId="4ABACD76" w:rsidR="008B0DB4" w:rsidRPr="00C61160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2CFB21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AADBD0" w14:textId="19BC329C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686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BF5E3A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8EC298" w14:textId="476E16FC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686</w:t>
            </w:r>
          </w:p>
        </w:tc>
      </w:tr>
      <w:tr w:rsidR="004403F7" w:rsidRPr="00C61160" w14:paraId="2A06C198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1703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91A801" w14:textId="77777777" w:rsidR="004403F7" w:rsidRPr="008B0DB4" w:rsidRDefault="004403F7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72E70700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0486A2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5CADC39A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35C11E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</w:tcPr>
          <w:p w14:paraId="563E4B07" w14:textId="77777777" w:rsidR="004403F7" w:rsidRPr="00C61160" w:rsidRDefault="004403F7" w:rsidP="00A00FA3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5" w:type="dxa"/>
            <w:gridSpan w:val="2"/>
            <w:tcBorders>
              <w:left w:val="nil"/>
              <w:right w:val="nil"/>
            </w:tcBorders>
          </w:tcPr>
          <w:p w14:paraId="2ED12F0D" w14:textId="77777777" w:rsidR="00B16D13" w:rsidRPr="00C61160" w:rsidRDefault="00B16D13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403F7" w:rsidRPr="00C61160" w14:paraId="17F77FE7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9CB7" w14:textId="77777777" w:rsidR="004403F7" w:rsidRPr="00C61160" w:rsidRDefault="004403F7" w:rsidP="00A00FA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1F0AC" w14:textId="77777777" w:rsidR="004403F7" w:rsidRPr="008B0DB4" w:rsidRDefault="004403F7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AC84E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33FAA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E22BE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79F86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FC2F9" w14:textId="77777777" w:rsidR="004403F7" w:rsidRPr="00C61160" w:rsidRDefault="004403F7" w:rsidP="00A00FA3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</w:tcPr>
          <w:p w14:paraId="40E7CEDB" w14:textId="77777777" w:rsidR="004403F7" w:rsidRPr="00C61160" w:rsidRDefault="004403F7" w:rsidP="00A00FA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166645" w:rsidRPr="00C61160" w14:paraId="71B98E5D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B9FC" w14:textId="3FF7D4AF" w:rsidR="00166645" w:rsidRPr="00166645" w:rsidRDefault="00166645" w:rsidP="0016664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6645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</w:t>
            </w:r>
            <w:r w:rsidR="00495E9F"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8FEAF6" w14:textId="12C39E99" w:rsidR="00166645" w:rsidRPr="00166645" w:rsidRDefault="00001704" w:rsidP="001666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5C74C" w14:textId="77777777" w:rsidR="00166645" w:rsidRPr="00C61160" w:rsidRDefault="00166645" w:rsidP="001666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5FB0" w14:textId="0232447E" w:rsidR="00166645" w:rsidRPr="00C61160" w:rsidRDefault="00022B7C" w:rsidP="001666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166645" w:rsidRPr="001666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="00B732C6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2BBCE" w14:textId="77777777" w:rsidR="00166645" w:rsidRPr="00C61160" w:rsidRDefault="00166645" w:rsidP="0016664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B91A4" w14:textId="4502BD1C" w:rsidR="00166645" w:rsidRPr="00166645" w:rsidRDefault="00001704" w:rsidP="0016664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F4F8B" w14:textId="77777777" w:rsidR="00166645" w:rsidRPr="00C61160" w:rsidRDefault="00166645" w:rsidP="00166645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</w:tcPr>
          <w:p w14:paraId="4DDB50DA" w14:textId="082BA96F" w:rsidR="00166645" w:rsidRPr="00166645" w:rsidRDefault="00022B7C" w:rsidP="000017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001704" w:rsidRPr="001666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="00B732C6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8B0DB4" w:rsidRPr="00C61160" w14:paraId="5EF558CC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7A51" w14:textId="77777777" w:rsidR="008B0DB4" w:rsidRPr="00C61160" w:rsidRDefault="008B0DB4" w:rsidP="008B0D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B2E25" w14:textId="75A80628" w:rsidR="008B0DB4" w:rsidRPr="00C61160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2E89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42998" w14:textId="55B6F523" w:rsidR="008B0DB4" w:rsidRPr="00C61160" w:rsidRDefault="008B0DB4" w:rsidP="008B0DB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C6E4F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0881F" w14:textId="4354EF5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182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310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2C250" w14:textId="77777777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</w:tcPr>
          <w:p w14:paraId="4515589D" w14:textId="2B82C5CF" w:rsidR="008B0DB4" w:rsidRPr="00C61160" w:rsidRDefault="008B0DB4" w:rsidP="008B0D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182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310</w:t>
            </w:r>
          </w:p>
        </w:tc>
      </w:tr>
      <w:tr w:rsidR="00B74367" w:rsidRPr="00C61160" w14:paraId="6E76CD72" w14:textId="77777777" w:rsidTr="001736A3">
        <w:trPr>
          <w:gridAfter w:val="1"/>
          <w:wAfter w:w="8" w:type="dxa"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7B2E" w14:textId="77777777" w:rsidR="00B74367" w:rsidRPr="00C61160" w:rsidRDefault="00B74367" w:rsidP="00B7436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EE4ADC" w14:textId="4A011DAC" w:rsidR="00B74367" w:rsidRPr="00C61160" w:rsidRDefault="00001704" w:rsidP="00B7436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AA7C6" w14:textId="77777777" w:rsidR="00B74367" w:rsidRPr="00C61160" w:rsidRDefault="00B74367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32634" w14:textId="286A9887" w:rsidR="00B74367" w:rsidRPr="00C61160" w:rsidRDefault="00022B7C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758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D7978" w14:textId="77777777" w:rsidR="00B74367" w:rsidRPr="00C61160" w:rsidRDefault="00B74367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9F5F6" w14:textId="73CDF804" w:rsidR="00B74367" w:rsidRPr="00C61160" w:rsidRDefault="00001704" w:rsidP="00B74367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DEADB" w14:textId="77777777" w:rsidR="00B74367" w:rsidRPr="00C61160" w:rsidRDefault="00B74367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7C394" w14:textId="34427537" w:rsidR="00B74367" w:rsidRPr="00C61160" w:rsidRDefault="00022B7C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758</w:t>
            </w:r>
          </w:p>
        </w:tc>
      </w:tr>
      <w:tr w:rsidR="00586F69" w:rsidRPr="00C61160" w14:paraId="39D7B63B" w14:textId="77777777" w:rsidTr="008B0DB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1ECE" w14:textId="77777777" w:rsidR="00586F69" w:rsidRPr="00C61160" w:rsidRDefault="00586F69" w:rsidP="00B7436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C97A1" w14:textId="77777777" w:rsidR="00586F69" w:rsidRDefault="00586F69" w:rsidP="00B7436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1F0AD" w14:textId="77777777" w:rsidR="00586F69" w:rsidRPr="00C61160" w:rsidRDefault="00586F69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AF9FB" w14:textId="77777777" w:rsidR="00586F69" w:rsidRDefault="00586F69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509EB" w14:textId="77777777" w:rsidR="00586F69" w:rsidRPr="00C61160" w:rsidRDefault="00586F69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A6067" w14:textId="77777777" w:rsidR="00586F69" w:rsidRDefault="00586F69" w:rsidP="00B74367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115B4" w14:textId="77777777" w:rsidR="00586F69" w:rsidRPr="00C61160" w:rsidRDefault="00586F69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A5C68" w14:textId="77777777" w:rsidR="00586F69" w:rsidRDefault="00586F69" w:rsidP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67214" w:rsidRPr="00C61160" w14:paraId="36678E58" w14:textId="77777777" w:rsidTr="003D41F5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2E9B" w14:textId="7F61233E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494" w:type="dxa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CB278" w14:textId="29EC4444" w:rsidR="00867214" w:rsidRPr="00C61160" w:rsidRDefault="003575A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403F7" w:rsidRPr="00C61160" w14:paraId="73716DD4" w14:textId="77777777" w:rsidTr="003D41F5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8105" w14:textId="77777777" w:rsidR="004403F7" w:rsidRPr="00C61160" w:rsidRDefault="004403F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494" w:type="dxa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7A7F46" w14:textId="4EACC69E" w:rsidR="004403F7" w:rsidRPr="00C61160" w:rsidRDefault="00D1181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</w:t>
            </w:r>
            <w:r w:rsidR="00414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เงินเฉพาะบริษัท</w:t>
            </w:r>
          </w:p>
        </w:tc>
      </w:tr>
      <w:tr w:rsidR="00867214" w:rsidRPr="00C61160" w14:paraId="1E98AB64" w14:textId="77777777" w:rsidTr="003D41F5">
        <w:trPr>
          <w:trHeight w:val="676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9D43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9DE44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0C91F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06BD2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มีอัตราดอกเบี้ย</w:t>
            </w:r>
            <w:r w:rsidRPr="00C6116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0B55505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B72B6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14:paraId="1BBC9E6A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60A5F" w14:textId="77777777" w:rsidR="00867214" w:rsidRPr="00C61160" w:rsidRDefault="00867214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867214" w:rsidRPr="00C61160" w14:paraId="49FA9A60" w14:textId="77777777" w:rsidTr="003D41F5">
        <w:trPr>
          <w:trHeight w:hRule="exact" w:val="316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F3DCBD" w14:textId="1A9CB945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9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3682E74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ECAF248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D7B57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2318184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4E51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14:paraId="5AC33717" w14:textId="77777777" w:rsidR="00867214" w:rsidRPr="00C61160" w:rsidRDefault="00867214">
            <w:pPr>
              <w:spacing w:line="240" w:lineRule="auto"/>
              <w:ind w:right="-15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E255A01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18D9" w:rsidRPr="00C61160" w14:paraId="4950D191" w14:textId="77777777" w:rsidTr="003D41F5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E54D87" w14:textId="097C4D42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49DC1EF7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C9CCB5D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327C43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9D5E923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DB28A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</w:tcPr>
          <w:p w14:paraId="2B973545" w14:textId="77777777" w:rsidR="007418D9" w:rsidRPr="00C61160" w:rsidRDefault="007418D9">
            <w:pPr>
              <w:spacing w:line="240" w:lineRule="auto"/>
              <w:ind w:right="-15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2E36970" w14:textId="77777777" w:rsidR="007418D9" w:rsidRPr="00C61160" w:rsidRDefault="007418D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7214" w:rsidRPr="00C61160" w14:paraId="1056BEC7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2FB1" w14:textId="77777777" w:rsidR="00867214" w:rsidRPr="00C61160" w:rsidRDefault="0086721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F5278" w14:textId="1D3DE50D" w:rsidR="00867214" w:rsidRPr="00C61160" w:rsidRDefault="00022B7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61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206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BB622" w14:textId="77777777" w:rsidR="00867214" w:rsidRPr="00C61160" w:rsidRDefault="0086721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672FF5" w14:textId="0F853160" w:rsidR="00867214" w:rsidRPr="00C61160" w:rsidRDefault="00022B7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925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7C2A3" w14:textId="77777777" w:rsidR="00867214" w:rsidRPr="00C61160" w:rsidRDefault="0086721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2D1FE" w14:textId="292597F0" w:rsidR="00867214" w:rsidRPr="00C61160" w:rsidRDefault="00022B7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124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127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EAA87" w14:textId="77777777" w:rsidR="00867214" w:rsidRPr="00C61160" w:rsidRDefault="0086721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0F229" w14:textId="528922D6" w:rsidR="00867214" w:rsidRPr="00C61160" w:rsidRDefault="00B7436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186,258</w:t>
            </w:r>
          </w:p>
        </w:tc>
      </w:tr>
      <w:tr w:rsidR="00211516" w:rsidRPr="00C61160" w14:paraId="36170E66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8E64" w14:textId="77777777" w:rsidR="00211516" w:rsidRPr="00C61160" w:rsidRDefault="00211516" w:rsidP="0021151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2071B6" w14:textId="002D74ED" w:rsidR="00211516" w:rsidRPr="00C61160" w:rsidRDefault="00C26905" w:rsidP="00C92830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735CB" w14:textId="77777777" w:rsidR="00211516" w:rsidRPr="00C61160" w:rsidRDefault="00211516" w:rsidP="002115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97B56B" w14:textId="50964910" w:rsidR="00211516" w:rsidRPr="00C61160" w:rsidRDefault="00C26905" w:rsidP="00224D0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78956" w14:textId="77777777" w:rsidR="00211516" w:rsidRPr="00C61160" w:rsidRDefault="00211516" w:rsidP="002115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FC7C4F" w14:textId="0FC1830F" w:rsidR="00211516" w:rsidRPr="00C61160" w:rsidRDefault="00275A3F" w:rsidP="002115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="00A6441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39DB42" w14:textId="77777777" w:rsidR="00211516" w:rsidRPr="00C61160" w:rsidRDefault="00211516" w:rsidP="002115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D56C8" w14:textId="258E5851" w:rsidR="00211516" w:rsidRPr="00C61160" w:rsidRDefault="00B74367" w:rsidP="002115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963F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31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</w:tr>
      <w:tr w:rsidR="00C26905" w:rsidRPr="00C61160" w14:paraId="357DD516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EEA4" w14:textId="06ECD941" w:rsidR="00C26905" w:rsidRPr="00C61160" w:rsidRDefault="00C26905" w:rsidP="00C2690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49E9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ลูกหนี้การค้าบริษัทย่อย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F3D2DB" w14:textId="4757427E" w:rsidR="00C26905" w:rsidRDefault="00C26905" w:rsidP="00C2690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ED0E1F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43B120" w14:textId="799EB83B" w:rsidR="00C26905" w:rsidRDefault="00C26905" w:rsidP="00C2690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EEE7C0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3D8365" w14:textId="590EB52E" w:rsidR="00C26905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46,211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E6A0F1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B922EF" w14:textId="24498865" w:rsidR="00C26905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46,211</w:t>
            </w:r>
          </w:p>
        </w:tc>
      </w:tr>
      <w:tr w:rsidR="0047641D" w:rsidRPr="00C61160" w14:paraId="271DE2BC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2D6E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2BAEA7" w14:textId="60C0781C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80068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4510E" w14:textId="6DA9D572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50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700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62D32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30D054" w14:textId="1A279511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4CF0D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7809D4" w14:textId="6B1EFD4B" w:rsidR="0047641D" w:rsidRPr="00C61160" w:rsidRDefault="00B74367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50,700</w:t>
            </w:r>
          </w:p>
        </w:tc>
      </w:tr>
      <w:tr w:rsidR="0047641D" w:rsidRPr="00C61160" w14:paraId="272EE663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FC2C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C9EE76" w14:textId="13AAEB80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E13D6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DBD308" w14:textId="0B777692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40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597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BAF06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66034" w14:textId="24128AD2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5A1BA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A398F" w14:textId="1A623FF7" w:rsidR="0047641D" w:rsidRPr="00C61160" w:rsidRDefault="00B74367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40,597</w:t>
            </w:r>
          </w:p>
        </w:tc>
      </w:tr>
      <w:tr w:rsidR="00847488" w:rsidRPr="00C61160" w14:paraId="2B4BAA77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0CE72" w14:textId="630BE71E" w:rsidR="00847488" w:rsidRPr="00C61160" w:rsidRDefault="00847488" w:rsidP="0084748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AC9680" w14:textId="10A78441" w:rsidR="00847488" w:rsidRDefault="00AB2AD9" w:rsidP="0084748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670FC" w14:textId="77777777" w:rsidR="00847488" w:rsidRPr="00C61160" w:rsidRDefault="00847488" w:rsidP="0084748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F94E24" w14:textId="2D256AED" w:rsidR="00847488" w:rsidRDefault="00AB2AD9" w:rsidP="00AB2AD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75F59" w14:textId="77777777" w:rsidR="00847488" w:rsidRPr="00C61160" w:rsidRDefault="00847488" w:rsidP="0084748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518982" w14:textId="57275164" w:rsidR="00847488" w:rsidRDefault="00022B7C" w:rsidP="0084748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847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191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15388F" w14:textId="77777777" w:rsidR="00847488" w:rsidRPr="00C61160" w:rsidRDefault="00847488" w:rsidP="0084748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27BB5D" w14:textId="78B6D03B" w:rsidR="00847488" w:rsidRDefault="00022B7C" w:rsidP="0084748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847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191</w:t>
            </w:r>
          </w:p>
        </w:tc>
      </w:tr>
      <w:tr w:rsidR="0047641D" w:rsidRPr="00C61160" w14:paraId="429DE129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29B9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27C2C" w14:textId="291D6EA1" w:rsidR="0047641D" w:rsidRPr="00C61160" w:rsidRDefault="004B22B6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24EEB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A6A48" w14:textId="77AEFA25" w:rsidR="0047641D" w:rsidRPr="00C61160" w:rsidRDefault="004B22B6" w:rsidP="004B22B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C2EFD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8369CA" w14:textId="1C1B0C5D" w:rsidR="0047641D" w:rsidRPr="00C61160" w:rsidRDefault="00022B7C" w:rsidP="004B22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4B22B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609</w:t>
            </w: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E47F8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C9EA" w14:textId="3CAFEE26" w:rsidR="0047641D" w:rsidRPr="00C61160" w:rsidRDefault="00B74367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1,609</w:t>
            </w:r>
          </w:p>
        </w:tc>
      </w:tr>
      <w:tr w:rsidR="0047641D" w:rsidRPr="00C61160" w14:paraId="096FBC75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3C2DA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E700AE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5C120B18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408989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35E9233D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A62A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left w:val="nil"/>
              <w:bottom w:val="nil"/>
              <w:right w:val="nil"/>
            </w:tcBorders>
          </w:tcPr>
          <w:p w14:paraId="43686C47" w14:textId="77777777" w:rsidR="0047641D" w:rsidRPr="00C61160" w:rsidRDefault="0047641D" w:rsidP="0047641D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180EC386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7641D" w:rsidRPr="00C61160" w14:paraId="718C1917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80A4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CC688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916AA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47A2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3DD73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38F8B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6B09F" w14:textId="77777777" w:rsidR="0047641D" w:rsidRPr="00C61160" w:rsidRDefault="0047641D" w:rsidP="0047641D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6E529787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26905" w:rsidRPr="00C61160" w14:paraId="2AA585F8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6A52" w14:textId="7C9AE272" w:rsidR="00C26905" w:rsidRPr="00C61160" w:rsidRDefault="00C26905" w:rsidP="00C2690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6645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</w:t>
            </w:r>
            <w:r w:rsidR="00E544A4"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EA39B" w14:textId="1EA6422D" w:rsidR="00C26905" w:rsidRDefault="00C26905" w:rsidP="00C2690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46A7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E4A3C" w14:textId="025B9F29" w:rsidR="00C26905" w:rsidRDefault="00022B7C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C26905" w:rsidRPr="00B732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="00C26905" w:rsidRPr="00B732C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2CA45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69740" w14:textId="2BCB913C" w:rsidR="00C26905" w:rsidRDefault="00C26905" w:rsidP="00C2690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55873" w14:textId="77777777" w:rsidR="00C26905" w:rsidRPr="00C61160" w:rsidRDefault="00C26905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54CF2AB0" w14:textId="0A59A54F" w:rsidR="00C26905" w:rsidRDefault="00022B7C" w:rsidP="00C2690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C26905" w:rsidRPr="00B732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2B7C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="00C26905" w:rsidRPr="00B732C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47641D" w:rsidRPr="00C61160" w14:paraId="567CA1C0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A2B4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A536" w14:textId="727039A4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8EFF2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DCE5" w14:textId="27C563E7" w:rsidR="0047641D" w:rsidRPr="00C61160" w:rsidRDefault="00C26905" w:rsidP="0047641D">
            <w:pPr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300F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C7476" w14:textId="6955ADBD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175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948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C9181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636FC60" w14:textId="1DF3ED2A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175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948</w:t>
            </w:r>
          </w:p>
        </w:tc>
      </w:tr>
      <w:tr w:rsidR="0047641D" w:rsidRPr="00C61160" w14:paraId="54804306" w14:textId="77777777" w:rsidTr="003D41F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CA26" w14:textId="77777777" w:rsidR="0047641D" w:rsidRPr="00C61160" w:rsidRDefault="0047641D" w:rsidP="0047641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2F5CF" w14:textId="438218AF" w:rsidR="0047641D" w:rsidRPr="00C61160" w:rsidRDefault="00C26905" w:rsidP="0047641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CF684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A0A81" w14:textId="297F8486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57</w:t>
            </w:r>
            <w:r w:rsidR="00532A7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866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EDEC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168A1" w14:textId="5FEEFA87" w:rsidR="0047641D" w:rsidRPr="00C61160" w:rsidRDefault="00C26905" w:rsidP="0047641D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79F8F" w14:textId="77777777" w:rsidR="0047641D" w:rsidRPr="00C61160" w:rsidRDefault="0047641D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E32" w14:textId="0D882ACE" w:rsidR="0047641D" w:rsidRPr="00C61160" w:rsidRDefault="00022B7C" w:rsidP="004764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57</w:t>
            </w:r>
            <w:r w:rsidR="00B7436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22B7C">
              <w:rPr>
                <w:rFonts w:ascii="Browallia New" w:hAnsi="Browallia New" w:cs="Browallia New" w:hint="cs"/>
                <w:sz w:val="24"/>
                <w:szCs w:val="24"/>
              </w:rPr>
              <w:t>866</w:t>
            </w:r>
          </w:p>
        </w:tc>
      </w:tr>
    </w:tbl>
    <w:p w14:paraId="14BFAE24" w14:textId="5CD111C1" w:rsidR="0008758D" w:rsidRDefault="0008758D" w:rsidP="001B24A3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53FB01" w14:textId="57482C2E" w:rsidR="001B24A3" w:rsidRPr="0008758D" w:rsidRDefault="0008758D" w:rsidP="0008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4B4E1F0" w14:textId="5E9BA96D" w:rsidR="006C341E" w:rsidRPr="00F42814" w:rsidRDefault="006C341E" w:rsidP="007E120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2814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การวัดมูลค่ายุติธรรม </w:t>
      </w:r>
      <w:r w:rsidR="00CB10D4" w:rsidRPr="00F42814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64B4E1F1" w14:textId="77777777" w:rsidR="006C341E" w:rsidRPr="00C6116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64B4E1F2" w14:textId="77777777" w:rsidR="006C341E" w:rsidRPr="00C61160" w:rsidRDefault="006C341E" w:rsidP="006B0ADB">
      <w:pPr>
        <w:tabs>
          <w:tab w:val="clear" w:pos="227"/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9909EF9" w14:textId="77777777" w:rsidR="00787764" w:rsidRPr="00C61160" w:rsidRDefault="00787764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4"/>
          <w:szCs w:val="24"/>
        </w:rPr>
      </w:pPr>
    </w:p>
    <w:p w14:paraId="64B4E1F4" w14:textId="4AD5355A" w:rsidR="006C341E" w:rsidRPr="00C61160" w:rsidRDefault="006C341E" w:rsidP="006B0ADB">
      <w:pPr>
        <w:tabs>
          <w:tab w:val="clear" w:pos="227"/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</w:t>
      </w:r>
      <w:r w:rsidR="00EB2E19">
        <w:rPr>
          <w:rFonts w:ascii="Browallia New" w:hAnsi="Browallia New" w:cs="Browallia New"/>
          <w:sz w:val="28"/>
          <w:szCs w:val="28"/>
          <w:cs/>
        </w:rPr>
        <w:t>งบฐานะการเงิน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โดยกำหนดลำดับชั้นของมูลค่ายุติธรรมเป็น </w:t>
      </w:r>
      <w:r w:rsidRPr="00C61160">
        <w:rPr>
          <w:rFonts w:ascii="Browallia New" w:hAnsi="Browallia New" w:cs="Browallia New"/>
          <w:sz w:val="28"/>
          <w:szCs w:val="28"/>
        </w:rPr>
        <w:t>3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BAD6B4A" w14:textId="77777777" w:rsidR="004403F7" w:rsidRPr="00C61160" w:rsidRDefault="004403F7" w:rsidP="00425981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4B4E1F6" w14:textId="77777777" w:rsidR="006C341E" w:rsidRPr="00C6116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2133" w:hanging="168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F11EB0" w:rsidRPr="00C61160">
        <w:rPr>
          <w:rFonts w:ascii="Browallia New" w:hAnsi="Browallia New" w:cs="Browallia New"/>
          <w:sz w:val="28"/>
          <w:szCs w:val="28"/>
          <w:lang w:val="en-GB"/>
        </w:rPr>
        <w:t xml:space="preserve">                                                                                                         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อย่างเดียวกัน</w:t>
      </w:r>
    </w:p>
    <w:p w14:paraId="64B4E1F7" w14:textId="77777777" w:rsidR="006C341E" w:rsidRPr="00C6116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828"/>
        </w:tabs>
        <w:spacing w:line="240" w:lineRule="auto"/>
        <w:ind w:left="2133" w:hanging="16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C61160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ที่สามารถสังเกตได้โดยตรง</w:t>
      </w:r>
      <w:r w:rsidR="00F11EB0" w:rsidRPr="00C6116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>หรือโดยอ้อม สำหรับสินทรัพย์หรือหนี้สินนั้น</w:t>
      </w:r>
    </w:p>
    <w:p w14:paraId="4B8A7079" w14:textId="1CFA6924" w:rsidR="009D160F" w:rsidRPr="00C61160" w:rsidRDefault="006C341E" w:rsidP="009D16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8B528A" w:rsidRPr="00C61160">
        <w:rPr>
          <w:rFonts w:ascii="Browallia New" w:hAnsi="Browallia New" w:cs="Browallia New"/>
          <w:sz w:val="28"/>
          <w:szCs w:val="28"/>
        </w:rPr>
        <w:t>3</w:t>
      </w:r>
      <w:r w:rsidRPr="00C61160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1F11314D" w14:textId="5EE737F2" w:rsidR="00243801" w:rsidRDefault="00243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4B4E1FB" w14:textId="460408A9" w:rsidR="001C0326" w:rsidRPr="00C6116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492647" w:rsidRPr="00C61160">
        <w:rPr>
          <w:rFonts w:ascii="Browallia New" w:hAnsi="Browallia New" w:cs="Browallia New"/>
          <w:sz w:val="28"/>
          <w:szCs w:val="28"/>
          <w:cs/>
        </w:rPr>
        <w:t>และหนี้สินทางการเงิน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</w:t>
      </w:r>
      <w:r w:rsidR="00546C74" w:rsidRPr="00C61160">
        <w:rPr>
          <w:rFonts w:ascii="Browallia New" w:hAnsi="Browallia New" w:cs="Browallia New"/>
          <w:sz w:val="28"/>
          <w:szCs w:val="28"/>
        </w:rPr>
        <w:t>6</w:t>
      </w:r>
      <w:r w:rsidR="006B0ADB">
        <w:rPr>
          <w:rFonts w:ascii="Browallia New" w:hAnsi="Browallia New" w:cs="Browallia New"/>
          <w:sz w:val="28"/>
          <w:szCs w:val="28"/>
        </w:rPr>
        <w:t>7</w:t>
      </w:r>
      <w:r w:rsidR="00AA60E2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BF3" w:rsidRPr="00C6116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023BF3" w:rsidRPr="00C61160">
        <w:rPr>
          <w:rFonts w:ascii="Browallia New" w:hAnsi="Browallia New" w:cs="Browallia New"/>
          <w:sz w:val="28"/>
          <w:szCs w:val="28"/>
        </w:rPr>
        <w:t>256</w:t>
      </w:r>
      <w:r w:rsidR="006B0ADB">
        <w:rPr>
          <w:rFonts w:ascii="Browallia New" w:hAnsi="Browallia New" w:cs="Browallia New"/>
          <w:sz w:val="28"/>
          <w:szCs w:val="28"/>
        </w:rPr>
        <w:t>6</w:t>
      </w:r>
      <w:r w:rsidR="00023BF3"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ประกอบด้วยรายการดังต่อไปนี้</w:t>
      </w:r>
    </w:p>
    <w:p w14:paraId="1C5C0216" w14:textId="77777777" w:rsidR="00FB5EBA" w:rsidRPr="003D41F5" w:rsidRDefault="00FB5EBA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8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68"/>
        <w:gridCol w:w="1413"/>
        <w:gridCol w:w="1440"/>
      </w:tblGrid>
      <w:tr w:rsidR="003D41F5" w:rsidRPr="00EA50CB" w14:paraId="64B4E202" w14:textId="77777777" w:rsidTr="003D41F5">
        <w:trPr>
          <w:tblHeader/>
        </w:trPr>
        <w:tc>
          <w:tcPr>
            <w:tcW w:w="3510" w:type="dxa"/>
          </w:tcPr>
          <w:p w14:paraId="64B4E1FF" w14:textId="77777777" w:rsidR="003D41F5" w:rsidRPr="00EA50CB" w:rsidRDefault="003D41F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71" w:type="dxa"/>
            <w:gridSpan w:val="4"/>
          </w:tcPr>
          <w:p w14:paraId="64B4E201" w14:textId="3CE34A1F" w:rsidR="003D41F5" w:rsidRPr="00EA50CB" w:rsidRDefault="003D41F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3D41F5" w:rsidRPr="00EA50CB" w14:paraId="1906D423" w14:textId="77777777" w:rsidTr="003D41F5">
        <w:trPr>
          <w:tblHeader/>
        </w:trPr>
        <w:tc>
          <w:tcPr>
            <w:tcW w:w="3510" w:type="dxa"/>
          </w:tcPr>
          <w:p w14:paraId="35C41010" w14:textId="77777777" w:rsidR="003D41F5" w:rsidRPr="00EA50CB" w:rsidRDefault="003D41F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18" w:type="dxa"/>
            <w:gridSpan w:val="2"/>
          </w:tcPr>
          <w:p w14:paraId="55BB12DB" w14:textId="71BEB0E1" w:rsidR="003D41F5" w:rsidRPr="00EA50CB" w:rsidRDefault="00D1181A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324547"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เงิน</w:t>
            </w:r>
            <w:r w:rsidR="003D41F5"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853" w:type="dxa"/>
            <w:gridSpan w:val="2"/>
            <w:vAlign w:val="bottom"/>
          </w:tcPr>
          <w:p w14:paraId="3DA90A8F" w14:textId="51409731" w:rsidR="003D41F5" w:rsidRPr="00EA50CB" w:rsidRDefault="00D1181A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งบการ</w:t>
            </w:r>
            <w:r w:rsidR="0041479B"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เงินเฉพาะบริษัท</w:t>
            </w:r>
          </w:p>
        </w:tc>
      </w:tr>
      <w:tr w:rsidR="003D41F5" w:rsidRPr="00EA50CB" w14:paraId="64B4E206" w14:textId="77777777" w:rsidTr="003D41F5">
        <w:trPr>
          <w:tblHeader/>
        </w:trPr>
        <w:tc>
          <w:tcPr>
            <w:tcW w:w="3510" w:type="dxa"/>
          </w:tcPr>
          <w:p w14:paraId="64B4E203" w14:textId="77777777" w:rsidR="003D41F5" w:rsidRPr="00EA50CB" w:rsidRDefault="003D41F5" w:rsidP="003D41F5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31CB4C" w14:textId="0789913B" w:rsidR="003D41F5" w:rsidRPr="00EA50CB" w:rsidRDefault="003D41F5" w:rsidP="003D41F5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1A62BEB0" w14:textId="31C9AE55" w:rsidR="003D41F5" w:rsidRPr="00EA50CB" w:rsidRDefault="003D41F5" w:rsidP="003D41F5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413" w:type="dxa"/>
          </w:tcPr>
          <w:p w14:paraId="64B4E204" w14:textId="4E6A9E4D" w:rsidR="003D41F5" w:rsidRPr="00EA50CB" w:rsidRDefault="003D41F5" w:rsidP="003D41F5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40" w:type="dxa"/>
          </w:tcPr>
          <w:p w14:paraId="64B4E205" w14:textId="3C9FFC07" w:rsidR="003D41F5" w:rsidRPr="00EA50CB" w:rsidRDefault="003D41F5" w:rsidP="003D41F5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3D41F5" w:rsidRPr="00EA50CB" w14:paraId="64B4E20A" w14:textId="77777777" w:rsidTr="003D41F5">
        <w:trPr>
          <w:cantSplit/>
        </w:trPr>
        <w:tc>
          <w:tcPr>
            <w:tcW w:w="3510" w:type="dxa"/>
          </w:tcPr>
          <w:p w14:paraId="64B4E207" w14:textId="2A7375F3" w:rsidR="003D41F5" w:rsidRPr="00EA50CB" w:rsidRDefault="003D41F5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6A7CE7" w14:textId="77777777" w:rsidR="003D41F5" w:rsidRPr="00EA50CB" w:rsidRDefault="003D41F5" w:rsidP="001248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A06B0C6" w14:textId="01140758" w:rsidR="003D41F5" w:rsidRPr="00EA50CB" w:rsidRDefault="003D41F5" w:rsidP="001248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</w:tcPr>
          <w:p w14:paraId="64B4E208" w14:textId="4546D92F" w:rsidR="003D41F5" w:rsidRPr="00EA50CB" w:rsidRDefault="003D41F5" w:rsidP="001248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4B4E209" w14:textId="77777777" w:rsidR="003D41F5" w:rsidRPr="00EA50CB" w:rsidRDefault="003D41F5" w:rsidP="0012487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0CB" w:rsidRPr="00EA50CB" w14:paraId="5A2FC5FD" w14:textId="77777777" w:rsidTr="003D41F5">
        <w:trPr>
          <w:cantSplit/>
        </w:trPr>
        <w:tc>
          <w:tcPr>
            <w:tcW w:w="3510" w:type="dxa"/>
          </w:tcPr>
          <w:p w14:paraId="33257BD0" w14:textId="1C3EA035" w:rsidR="00EA50CB" w:rsidRPr="00EA50CB" w:rsidRDefault="00EA50CB" w:rsidP="00EA50C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สินทรัพย์และ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 </w:t>
            </w:r>
            <w:r w:rsidRPr="00EA50C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EA50CB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400BA56B" w14:textId="77777777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9D5BEF5" w14:textId="77777777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</w:tcPr>
          <w:p w14:paraId="380B829D" w14:textId="77777777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C9E910F" w14:textId="77777777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0CB" w:rsidRPr="00EA50CB" w14:paraId="57E6416E" w14:textId="77777777" w:rsidTr="003D41F5">
        <w:trPr>
          <w:cantSplit/>
        </w:trPr>
        <w:tc>
          <w:tcPr>
            <w:tcW w:w="3510" w:type="dxa"/>
          </w:tcPr>
          <w:p w14:paraId="1A01B179" w14:textId="5F32E447" w:rsidR="00EA50CB" w:rsidRPr="00EA50CB" w:rsidRDefault="00EA50CB" w:rsidP="00EA50CB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350" w:type="dxa"/>
          </w:tcPr>
          <w:p w14:paraId="4E022A60" w14:textId="2BDBF698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>2,191,282</w:t>
            </w:r>
          </w:p>
        </w:tc>
        <w:tc>
          <w:tcPr>
            <w:tcW w:w="1368" w:type="dxa"/>
          </w:tcPr>
          <w:p w14:paraId="4420804A" w14:textId="0EB90AB6" w:rsidR="00EA50CB" w:rsidRPr="00EA50CB" w:rsidRDefault="00EA50CB" w:rsidP="00EA50CB">
            <w:pPr>
              <w:tabs>
                <w:tab w:val="clear" w:pos="680"/>
                <w:tab w:val="left" w:pos="348"/>
                <w:tab w:val="center" w:pos="577"/>
                <w:tab w:val="center" w:pos="657"/>
              </w:tabs>
              <w:ind w:left="2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3" w:type="dxa"/>
          </w:tcPr>
          <w:p w14:paraId="2DE66170" w14:textId="6825DE21" w:rsidR="00EA50CB" w:rsidRPr="00EA50CB" w:rsidRDefault="00EA50CB" w:rsidP="00EA50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>2,191,282</w:t>
            </w:r>
          </w:p>
        </w:tc>
        <w:tc>
          <w:tcPr>
            <w:tcW w:w="1440" w:type="dxa"/>
          </w:tcPr>
          <w:p w14:paraId="7A34D542" w14:textId="61589669" w:rsidR="00EA50CB" w:rsidRPr="00EA50CB" w:rsidRDefault="00EA50CB" w:rsidP="00EA50CB">
            <w:pPr>
              <w:tabs>
                <w:tab w:val="clear" w:pos="680"/>
                <w:tab w:val="left" w:pos="348"/>
                <w:tab w:val="center" w:pos="577"/>
                <w:tab w:val="center" w:pos="657"/>
              </w:tabs>
              <w:ind w:left="2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A50CB" w:rsidRPr="00EA50CB" w14:paraId="64B4E20E" w14:textId="77777777" w:rsidTr="00F42814">
        <w:trPr>
          <w:cantSplit/>
        </w:trPr>
        <w:tc>
          <w:tcPr>
            <w:tcW w:w="3510" w:type="dxa"/>
          </w:tcPr>
          <w:p w14:paraId="64B4E20B" w14:textId="313883F8" w:rsidR="00EA50CB" w:rsidRPr="00EA50CB" w:rsidRDefault="00EA50CB" w:rsidP="00EA50CB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 New" w:hAnsi="Browallia New" w:cs="Browallia New"/>
                <w:sz w:val="24"/>
                <w:szCs w:val="24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3CCCD30A" w14:textId="6B7584D5" w:rsidR="00EA50CB" w:rsidRPr="00EA50CB" w:rsidRDefault="00EA50CB" w:rsidP="00EA50CB">
            <w:pPr>
              <w:tabs>
                <w:tab w:val="clear" w:pos="680"/>
                <w:tab w:val="left" w:pos="348"/>
                <w:tab w:val="center" w:pos="577"/>
                <w:tab w:val="center" w:pos="657"/>
              </w:tabs>
              <w:ind w:left="2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EA50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E3B7997" w14:textId="0273961A" w:rsidR="00EA50CB" w:rsidRPr="00EA50CB" w:rsidRDefault="00EA50CB" w:rsidP="00EA50CB">
            <w:pPr>
              <w:ind w:left="21" w:hanging="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EA50CB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>21,058</w:t>
            </w:r>
          </w:p>
        </w:tc>
        <w:tc>
          <w:tcPr>
            <w:tcW w:w="1413" w:type="dxa"/>
          </w:tcPr>
          <w:p w14:paraId="64B4E20C" w14:textId="2A999306" w:rsidR="00EA50CB" w:rsidRPr="00EA50CB" w:rsidRDefault="00EA50CB" w:rsidP="00EA50CB">
            <w:pPr>
              <w:tabs>
                <w:tab w:val="clear" w:pos="680"/>
                <w:tab w:val="left" w:pos="348"/>
                <w:tab w:val="center" w:pos="577"/>
                <w:tab w:val="center" w:pos="657"/>
              </w:tabs>
              <w:ind w:left="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</w:t>
            </w:r>
            <w:r w:rsidRPr="00EA50C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4B4E20D" w14:textId="469FEDA4" w:rsidR="00EA50CB" w:rsidRPr="00EA50CB" w:rsidRDefault="00EA50CB" w:rsidP="00EA50CB">
            <w:pPr>
              <w:ind w:left="21" w:hanging="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50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221,058</w:t>
            </w:r>
          </w:p>
        </w:tc>
      </w:tr>
    </w:tbl>
    <w:p w14:paraId="63D2AF13" w14:textId="77777777" w:rsidR="00FB5EBA" w:rsidRPr="00C61160" w:rsidRDefault="00FB5EBA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1" w14:textId="0BF7B147" w:rsidR="006C341E" w:rsidRPr="00C61160" w:rsidRDefault="006C341E" w:rsidP="00EA50CB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6938F66D" w14:textId="77777777" w:rsidR="00E06393" w:rsidRPr="00C61160" w:rsidRDefault="00E06393" w:rsidP="00E06393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4B4E212" w14:textId="30AB9CB0" w:rsidR="006C341E" w:rsidRPr="00C61160" w:rsidRDefault="006C341E" w:rsidP="00EA50CB">
      <w:pPr>
        <w:tabs>
          <w:tab w:val="clear" w:pos="227"/>
          <w:tab w:val="clear" w:pos="454"/>
          <w:tab w:val="clear" w:pos="68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วัตถุประสงค์ของ</w:t>
      </w:r>
      <w:r w:rsidR="00250DF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บริษัทในการบริหารทุนนั้นเพื่อดำรงไว้ซึ่งความสามารถในการดำเนินงานอย่างต่อเนื่องของ</w:t>
      </w:r>
      <w:r w:rsidR="00250DF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64B4E213" w14:textId="77777777" w:rsidR="006C341E" w:rsidRPr="00C61160" w:rsidRDefault="006C341E" w:rsidP="00EA50CB">
      <w:pPr>
        <w:tabs>
          <w:tab w:val="clear" w:pos="227"/>
          <w:tab w:val="clear" w:pos="454"/>
          <w:tab w:val="clear" w:pos="68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ACB1BFB" w14:textId="0790F9AD" w:rsidR="00DF1A92" w:rsidRDefault="006C341E" w:rsidP="00EA50CB">
      <w:pPr>
        <w:tabs>
          <w:tab w:val="clear" w:pos="227"/>
          <w:tab w:val="clear" w:pos="454"/>
          <w:tab w:val="clear" w:pos="68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250DF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บริษัทอาจออกหุ้นใหม่หรือออกหุ้นกู้เพื่อปรับโครงสร้างหนี้ หรือขายสินทรัพย์เพื่อลดภาระหนี้ </w:t>
      </w:r>
    </w:p>
    <w:p w14:paraId="23259B71" w14:textId="7A8890FB" w:rsidR="00400B60" w:rsidRPr="00C61160" w:rsidRDefault="00DF1A92" w:rsidP="00DF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4E217" w14:textId="77777777" w:rsidR="00AA23AC" w:rsidRPr="0060358A" w:rsidRDefault="00AA23AC" w:rsidP="00D97E20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58A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46032B" w14:textId="77777777" w:rsidR="00FC1102" w:rsidRPr="00C61160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8" w14:textId="3EBBEE4F" w:rsidR="00AA23AC" w:rsidRPr="00C61160" w:rsidRDefault="00FC1102" w:rsidP="00D97E20">
      <w:pPr>
        <w:tabs>
          <w:tab w:val="clear" w:pos="227"/>
          <w:tab w:val="clear" w:pos="454"/>
          <w:tab w:val="clear" w:pos="68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61160">
        <w:rPr>
          <w:rFonts w:ascii="Browallia New" w:hAnsi="Browallia New" w:cs="Browallia New"/>
          <w:sz w:val="28"/>
          <w:szCs w:val="28"/>
        </w:rPr>
        <w:t xml:space="preserve">31 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61160">
        <w:rPr>
          <w:rFonts w:ascii="Browallia New" w:hAnsi="Browallia New" w:cs="Browallia New"/>
          <w:sz w:val="28"/>
          <w:szCs w:val="28"/>
        </w:rPr>
        <w:t>256</w:t>
      </w:r>
      <w:r w:rsidR="003D41F5">
        <w:rPr>
          <w:rFonts w:ascii="Browallia New" w:hAnsi="Browallia New" w:cs="Browallia New"/>
          <w:sz w:val="28"/>
          <w:szCs w:val="28"/>
        </w:rPr>
        <w:t>7</w:t>
      </w:r>
      <w:r w:rsidRPr="00C61160">
        <w:rPr>
          <w:rFonts w:ascii="Browallia New" w:hAnsi="Browallia New" w:cs="Browallia New"/>
          <w:sz w:val="28"/>
          <w:szCs w:val="28"/>
        </w:rPr>
        <w:t xml:space="preserve"> </w:t>
      </w:r>
      <w:r w:rsidR="00250DF4"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Pr="00C61160">
        <w:rPr>
          <w:rFonts w:ascii="Browallia New" w:hAnsi="Browallia New" w:cs="Browallia New"/>
          <w:sz w:val="28"/>
          <w:szCs w:val="28"/>
          <w:cs/>
        </w:rPr>
        <w:t>บริษัทมีภาระผูกพัน</w:t>
      </w:r>
      <w:r w:rsidR="006B0ADB">
        <w:rPr>
          <w:rFonts w:ascii="Browallia New" w:hAnsi="Browallia New" w:cs="Browallia New" w:hint="cs"/>
          <w:sz w:val="28"/>
          <w:szCs w:val="28"/>
          <w:cs/>
        </w:rPr>
        <w:t>และหนี้สินที่อาจเกิดขึ้น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25EF97D3" w14:textId="77777777" w:rsidR="00137163" w:rsidRPr="00C61160" w:rsidRDefault="00137163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E221" w14:textId="77777777" w:rsidR="00AA23AC" w:rsidRPr="00C61160" w:rsidRDefault="00AA23AC" w:rsidP="00C16D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999"/>
          <w:tab w:val="left" w:pos="1080"/>
          <w:tab w:val="left" w:pos="1341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22" w14:textId="39BD60F1" w:rsidR="00517174" w:rsidRPr="00C61160" w:rsidRDefault="00AA23AC" w:rsidP="00D97E20">
      <w:pPr>
        <w:pStyle w:val="BodyText2"/>
        <w:numPr>
          <w:ilvl w:val="1"/>
          <w:numId w:val="29"/>
        </w:numPr>
        <w:tabs>
          <w:tab w:val="left" w:pos="426"/>
        </w:tabs>
        <w:ind w:left="927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ภาระผูกพันเกี่ยวกับสัญญาเช่าและบริการ</w:t>
      </w:r>
      <w:r w:rsidR="00523393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E35C4" w:rsidRPr="00C61160">
        <w:rPr>
          <w:rFonts w:ascii="Browallia New" w:hAnsi="Browallia New" w:cs="Browallia New"/>
          <w:sz w:val="28"/>
          <w:szCs w:val="28"/>
          <w:cs/>
        </w:rPr>
        <w:t xml:space="preserve">สัญญาค่าก่อสร้าง </w:t>
      </w:r>
      <w:r w:rsidR="00523393" w:rsidRPr="00C61160">
        <w:rPr>
          <w:rFonts w:ascii="Browallia New" w:hAnsi="Browallia New" w:cs="Browallia New"/>
          <w:sz w:val="28"/>
          <w:szCs w:val="28"/>
          <w:cs/>
        </w:rPr>
        <w:t>และสัญญาที่ปรึกษาต่างๆ</w:t>
      </w:r>
      <w:r w:rsidR="004C5B18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61160">
        <w:rPr>
          <w:rFonts w:ascii="Browallia New" w:hAnsi="Browallia New" w:cs="Browallia New"/>
          <w:sz w:val="28"/>
          <w:szCs w:val="28"/>
          <w:cs/>
        </w:rPr>
        <w:t>จะต้องชำระ</w:t>
      </w:r>
      <w:r w:rsidR="00F4233B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7174" w:rsidRPr="00C61160">
        <w:rPr>
          <w:rFonts w:ascii="Browallia New" w:hAnsi="Browallia New" w:cs="Browallia New"/>
          <w:sz w:val="28"/>
          <w:szCs w:val="28"/>
          <w:cs/>
        </w:rPr>
        <w:t>ดังนี้</w:t>
      </w:r>
      <w:r w:rsidR="00517174" w:rsidRPr="00C61160">
        <w:rPr>
          <w:rFonts w:ascii="Browallia New" w:hAnsi="Browallia New" w:cs="Browallia New"/>
          <w:sz w:val="28"/>
          <w:szCs w:val="28"/>
        </w:rPr>
        <w:t xml:space="preserve"> </w:t>
      </w:r>
    </w:p>
    <w:p w14:paraId="64B4E223" w14:textId="77777777" w:rsidR="00F11EB0" w:rsidRPr="00C61160" w:rsidRDefault="00F11EB0" w:rsidP="00124879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0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2227"/>
        <w:gridCol w:w="2244"/>
        <w:gridCol w:w="6"/>
      </w:tblGrid>
      <w:tr w:rsidR="00613E5D" w:rsidRPr="00C61160" w14:paraId="64B4E22A" w14:textId="77777777" w:rsidTr="00E73184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64B4E227" w14:textId="77777777" w:rsidR="00613E5D" w:rsidRPr="00C61160" w:rsidRDefault="00613E5D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471" w:type="dxa"/>
            <w:gridSpan w:val="2"/>
          </w:tcPr>
          <w:p w14:paraId="64B4E229" w14:textId="6AA88324" w:rsidR="00613E5D" w:rsidRPr="00C61160" w:rsidRDefault="00613E5D" w:rsidP="00CA18D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9" w:right="27"/>
              <w:jc w:val="center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13E5D" w:rsidRPr="00C61160" w14:paraId="1BD279C0" w14:textId="77777777" w:rsidTr="00E73184">
        <w:tc>
          <w:tcPr>
            <w:tcW w:w="4230" w:type="dxa"/>
            <w:shd w:val="clear" w:color="auto" w:fill="auto"/>
          </w:tcPr>
          <w:p w14:paraId="663FEF41" w14:textId="77777777" w:rsidR="00613E5D" w:rsidRPr="00C6116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27" w:type="dxa"/>
            <w:vAlign w:val="bottom"/>
          </w:tcPr>
          <w:p w14:paraId="6B310369" w14:textId="1859BA11" w:rsidR="00613E5D" w:rsidRPr="00C61160" w:rsidRDefault="00D1181A" w:rsidP="00CA18D1">
            <w:pPr>
              <w:pBdr>
                <w:bottom w:val="single" w:sz="4" w:space="1" w:color="auto"/>
              </w:pBdr>
              <w:tabs>
                <w:tab w:val="clear" w:pos="2580"/>
                <w:tab w:val="left" w:pos="2124"/>
                <w:tab w:val="left" w:pos="3090"/>
                <w:tab w:val="left" w:pos="4860"/>
              </w:tabs>
              <w:spacing w:line="240" w:lineRule="auto"/>
              <w:ind w:right="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32454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</w:t>
            </w:r>
            <w:r w:rsidR="00B22E81"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A7AB6" w14:textId="5855883E" w:rsidR="00613E5D" w:rsidRPr="00C61160" w:rsidRDefault="00D1181A" w:rsidP="00CA18D1">
            <w:pPr>
              <w:pBdr>
                <w:bottom w:val="single" w:sz="4" w:space="1" w:color="auto"/>
              </w:pBdr>
              <w:tabs>
                <w:tab w:val="clear" w:pos="2580"/>
                <w:tab w:val="left" w:pos="2124"/>
                <w:tab w:val="left" w:pos="3090"/>
                <w:tab w:val="left" w:pos="4860"/>
              </w:tabs>
              <w:spacing w:line="240" w:lineRule="auto"/>
              <w:ind w:right="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41479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เงินเฉพาะบริษัท</w:t>
            </w:r>
          </w:p>
        </w:tc>
      </w:tr>
      <w:tr w:rsidR="00613E5D" w:rsidRPr="00C61160" w14:paraId="64B4E22D" w14:textId="77777777" w:rsidTr="00E73184">
        <w:tc>
          <w:tcPr>
            <w:tcW w:w="4230" w:type="dxa"/>
            <w:shd w:val="clear" w:color="auto" w:fill="auto"/>
          </w:tcPr>
          <w:p w14:paraId="64B4E22B" w14:textId="77777777" w:rsidR="00613E5D" w:rsidRPr="00C6116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27" w:type="dxa"/>
          </w:tcPr>
          <w:p w14:paraId="3ACE06DB" w14:textId="77777777" w:rsidR="00613E5D" w:rsidRPr="00C6116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B4E22C" w14:textId="5457791C" w:rsidR="00613E5D" w:rsidRPr="00C6116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13E5D" w:rsidRPr="00C61160" w14:paraId="64B4E230" w14:textId="77777777" w:rsidTr="00E73184">
        <w:tc>
          <w:tcPr>
            <w:tcW w:w="4230" w:type="dxa"/>
            <w:shd w:val="clear" w:color="auto" w:fill="auto"/>
            <w:hideMark/>
          </w:tcPr>
          <w:p w14:paraId="64B4E22E" w14:textId="77777777" w:rsidR="00613E5D" w:rsidRPr="00C61160" w:rsidRDefault="00613E5D" w:rsidP="007F2D3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27" w:type="dxa"/>
          </w:tcPr>
          <w:p w14:paraId="73CCF5EE" w14:textId="5EF8BF57" w:rsidR="00613E5D" w:rsidRPr="00C61160" w:rsidRDefault="00F76E28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F76E28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12,320,839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4B4E22F" w14:textId="340A0D63" w:rsidR="00613E5D" w:rsidRPr="00C61160" w:rsidRDefault="00022B7C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3</w:t>
            </w:r>
            <w:r w:rsidR="00E041B3" w:rsidRPr="00E041B3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269</w:t>
            </w:r>
            <w:r w:rsidR="00E041B3" w:rsidRPr="00E041B3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166</w:t>
            </w:r>
          </w:p>
        </w:tc>
      </w:tr>
      <w:tr w:rsidR="004C5B18" w:rsidRPr="00C61160" w14:paraId="64B4E233" w14:textId="77777777" w:rsidTr="00E73184">
        <w:tc>
          <w:tcPr>
            <w:tcW w:w="4230" w:type="dxa"/>
            <w:shd w:val="clear" w:color="auto" w:fill="auto"/>
            <w:hideMark/>
          </w:tcPr>
          <w:p w14:paraId="64B4E231" w14:textId="77777777" w:rsidR="004C5B18" w:rsidRPr="00C61160" w:rsidRDefault="004C5B18" w:rsidP="004C5B1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7" w:type="dxa"/>
          </w:tcPr>
          <w:p w14:paraId="40978BAF" w14:textId="5624DA36" w:rsidR="004C5B18" w:rsidRPr="00C61160" w:rsidRDefault="00D12F2B" w:rsidP="004C5B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2,</w:t>
            </w:r>
            <w:r w:rsidR="00F67890" w:rsidRPr="00F67890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352</w:t>
            </w:r>
            <w:r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,716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4B4E232" w14:textId="4DCC1D06" w:rsidR="004C5B18" w:rsidRPr="00C61160" w:rsidRDefault="00022B7C" w:rsidP="004C5B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479</w:t>
            </w:r>
            <w:r w:rsidR="00D8767B" w:rsidRPr="00D8767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579</w:t>
            </w:r>
          </w:p>
        </w:tc>
      </w:tr>
      <w:tr w:rsidR="004C5B18" w:rsidRPr="00C61160" w14:paraId="64B4E236" w14:textId="77777777" w:rsidTr="00E73184">
        <w:tc>
          <w:tcPr>
            <w:tcW w:w="4230" w:type="dxa"/>
            <w:shd w:val="clear" w:color="auto" w:fill="auto"/>
          </w:tcPr>
          <w:p w14:paraId="64B4E234" w14:textId="77777777" w:rsidR="004C5B18" w:rsidRPr="00C61160" w:rsidRDefault="004C5B18" w:rsidP="004C5B1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227" w:type="dxa"/>
          </w:tcPr>
          <w:p w14:paraId="0EB88259" w14:textId="64BBE659" w:rsidR="004C5B18" w:rsidRPr="00C61160" w:rsidRDefault="0040115E" w:rsidP="00A902F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40115E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14,673,555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4B4E235" w14:textId="6E3ED5D6" w:rsidR="004C5B18" w:rsidRPr="00C61160" w:rsidRDefault="00022B7C" w:rsidP="00A902F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3</w:t>
            </w:r>
            <w:r w:rsidR="00AB572B" w:rsidRPr="00AB572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748</w:t>
            </w:r>
            <w:r w:rsidR="00AB572B" w:rsidRPr="00AB572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022B7C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745</w:t>
            </w:r>
          </w:p>
        </w:tc>
      </w:tr>
    </w:tbl>
    <w:p w14:paraId="61588735" w14:textId="642EE717" w:rsidR="00E932DF" w:rsidRDefault="00E9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4B4E238" w14:textId="583AC305" w:rsidR="00A616F8" w:rsidRPr="00C61160" w:rsidRDefault="00250DF4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กลุ่ม</w:t>
      </w:r>
      <w:r w:rsidR="00A616F8" w:rsidRPr="00C61160">
        <w:rPr>
          <w:rFonts w:ascii="Browallia New" w:hAnsi="Browallia New" w:cs="Browallia New"/>
          <w:sz w:val="28"/>
          <w:szCs w:val="28"/>
          <w:cs/>
        </w:rPr>
        <w:t>บริษัทมีวงเงินสินเชื่อและหนี้สินที่อาจเกิดขึ้นจากสถาบันการเงิน ดังนี้</w:t>
      </w:r>
    </w:p>
    <w:p w14:paraId="64B4E23A" w14:textId="77777777" w:rsidR="00A616F8" w:rsidRPr="00C61160" w:rsidRDefault="00A616F8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77" w:type="dxa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4"/>
        <w:gridCol w:w="243"/>
        <w:gridCol w:w="1476"/>
        <w:gridCol w:w="1449"/>
        <w:gridCol w:w="1375"/>
      </w:tblGrid>
      <w:tr w:rsidR="00A616F8" w:rsidRPr="00C61160" w14:paraId="64B4E242" w14:textId="77777777" w:rsidTr="00DC74E6">
        <w:trPr>
          <w:trHeight w:val="20"/>
        </w:trPr>
        <w:tc>
          <w:tcPr>
            <w:tcW w:w="4134" w:type="dxa"/>
          </w:tcPr>
          <w:p w14:paraId="64B4E23F" w14:textId="77777777" w:rsidR="00A616F8" w:rsidRPr="00C61160" w:rsidRDefault="00A616F8" w:rsidP="00124879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hideMark/>
          </w:tcPr>
          <w:p w14:paraId="64B4E240" w14:textId="77777777" w:rsidR="00A616F8" w:rsidRPr="00C61160" w:rsidRDefault="00A616F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00" w:type="dxa"/>
            <w:gridSpan w:val="3"/>
            <w:hideMark/>
          </w:tcPr>
          <w:p w14:paraId="64B4E241" w14:textId="3D45F1F8" w:rsidR="00A616F8" w:rsidRPr="00C61160" w:rsidRDefault="00964A96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F2D3C" w:rsidRPr="00C61160" w14:paraId="0CD34C48" w14:textId="77777777" w:rsidTr="00DC74E6">
        <w:trPr>
          <w:trHeight w:val="20"/>
        </w:trPr>
        <w:tc>
          <w:tcPr>
            <w:tcW w:w="4134" w:type="dxa"/>
          </w:tcPr>
          <w:p w14:paraId="42ED8AAC" w14:textId="77777777" w:rsidR="007F2D3C" w:rsidRPr="00C61160" w:rsidRDefault="007F2D3C" w:rsidP="007F2D3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DEDC2D9" w14:textId="77777777" w:rsidR="007F2D3C" w:rsidRPr="00C61160" w:rsidRDefault="007F2D3C" w:rsidP="007F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00" w:type="dxa"/>
            <w:gridSpan w:val="3"/>
          </w:tcPr>
          <w:p w14:paraId="32ED4B36" w14:textId="3302497C" w:rsidR="007F2D3C" w:rsidRPr="00C61160" w:rsidRDefault="00D1181A" w:rsidP="007F2D3C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32454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</w:t>
            </w:r>
            <w:r w:rsidR="007F2D3C" w:rsidRPr="00C6116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รวมและ</w:t>
            </w:r>
          </w:p>
          <w:p w14:paraId="1558DAEC" w14:textId="537E7E8F" w:rsidR="007F2D3C" w:rsidRPr="00C61160" w:rsidRDefault="00D1181A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</w:t>
            </w:r>
            <w:r w:rsidR="0041479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เงินเฉพาะบริษัท</w:t>
            </w:r>
          </w:p>
        </w:tc>
      </w:tr>
      <w:tr w:rsidR="007F2D3C" w:rsidRPr="00C61160" w14:paraId="64B4E248" w14:textId="77777777" w:rsidTr="00DC74E6">
        <w:trPr>
          <w:trHeight w:val="20"/>
        </w:trPr>
        <w:tc>
          <w:tcPr>
            <w:tcW w:w="4134" w:type="dxa"/>
          </w:tcPr>
          <w:p w14:paraId="64B4E243" w14:textId="77777777" w:rsidR="007F2D3C" w:rsidRPr="00C61160" w:rsidRDefault="007F2D3C" w:rsidP="007F2D3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hideMark/>
          </w:tcPr>
          <w:p w14:paraId="64B4E244" w14:textId="659343C9" w:rsidR="007F2D3C" w:rsidRPr="00C6116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hideMark/>
          </w:tcPr>
          <w:p w14:paraId="64B4E245" w14:textId="77777777" w:rsidR="007F2D3C" w:rsidRPr="00C6116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9" w:type="dxa"/>
            <w:hideMark/>
          </w:tcPr>
          <w:p w14:paraId="64B4E246" w14:textId="77777777" w:rsidR="007F2D3C" w:rsidRPr="00C6116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75" w:type="dxa"/>
            <w:hideMark/>
          </w:tcPr>
          <w:p w14:paraId="64B4E247" w14:textId="77777777" w:rsidR="007F2D3C" w:rsidRPr="00C6116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F2D3C" w:rsidRPr="00C61160" w14:paraId="64B4E24E" w14:textId="77777777" w:rsidTr="00DC74E6">
        <w:trPr>
          <w:trHeight w:val="20"/>
        </w:trPr>
        <w:tc>
          <w:tcPr>
            <w:tcW w:w="4134" w:type="dxa"/>
            <w:hideMark/>
          </w:tcPr>
          <w:p w14:paraId="64B4E249" w14:textId="1F6679A6" w:rsidR="007F2D3C" w:rsidRPr="00C61160" w:rsidRDefault="007F2D3C" w:rsidP="007F2D3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4B4E24A" w14:textId="77777777" w:rsidR="007F2D3C" w:rsidRPr="00C61160" w:rsidRDefault="007F2D3C" w:rsidP="007F2D3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center"/>
          </w:tcPr>
          <w:p w14:paraId="64B4E24B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9" w:type="dxa"/>
            <w:vAlign w:val="center"/>
          </w:tcPr>
          <w:p w14:paraId="64B4E24C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center"/>
          </w:tcPr>
          <w:p w14:paraId="64B4E24D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2D3C" w:rsidRPr="00C61160" w14:paraId="33B4EE4B" w14:textId="77777777" w:rsidTr="00DC74E6">
        <w:trPr>
          <w:trHeight w:val="20"/>
        </w:trPr>
        <w:tc>
          <w:tcPr>
            <w:tcW w:w="4134" w:type="dxa"/>
          </w:tcPr>
          <w:p w14:paraId="029DFE17" w14:textId="39559538" w:rsidR="007F2D3C" w:rsidRPr="00C61160" w:rsidRDefault="007F2D3C" w:rsidP="007F2D3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43" w:type="dxa"/>
          </w:tcPr>
          <w:p w14:paraId="02296072" w14:textId="77777777" w:rsidR="007F2D3C" w:rsidRPr="00C61160" w:rsidRDefault="007F2D3C" w:rsidP="007F2D3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vAlign w:val="center"/>
          </w:tcPr>
          <w:p w14:paraId="0865AFB7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9" w:type="dxa"/>
            <w:vAlign w:val="center"/>
          </w:tcPr>
          <w:p w14:paraId="4012AFBB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  <w:vAlign w:val="center"/>
          </w:tcPr>
          <w:p w14:paraId="27EC6A40" w14:textId="77777777" w:rsidR="007F2D3C" w:rsidRPr="00C6116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2D3C" w:rsidRPr="00C61160" w14:paraId="64B4E25A" w14:textId="77777777" w:rsidTr="00DC74E6">
        <w:trPr>
          <w:trHeight w:val="20"/>
        </w:trPr>
        <w:tc>
          <w:tcPr>
            <w:tcW w:w="4134" w:type="dxa"/>
            <w:hideMark/>
          </w:tcPr>
          <w:p w14:paraId="64B4E255" w14:textId="77777777" w:rsidR="007F2D3C" w:rsidRPr="00C61160" w:rsidRDefault="007F2D3C" w:rsidP="007F2D3C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43" w:type="dxa"/>
            <w:hideMark/>
          </w:tcPr>
          <w:p w14:paraId="64B4E256" w14:textId="24C7C870" w:rsidR="007F2D3C" w:rsidRPr="00C6116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4B4E257" w14:textId="46B7BD9F" w:rsidR="007F2D3C" w:rsidRPr="00C61160" w:rsidRDefault="00022B7C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320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9" w:type="dxa"/>
          </w:tcPr>
          <w:p w14:paraId="64B4E258" w14:textId="68641A9B" w:rsidR="007F2D3C" w:rsidRPr="00C61160" w:rsidRDefault="00022B7C" w:rsidP="007F2D3C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98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099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375" w:type="dxa"/>
          </w:tcPr>
          <w:p w14:paraId="64B4E259" w14:textId="17C79C45" w:rsidR="007F2D3C" w:rsidRPr="00C61160" w:rsidRDefault="00022B7C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221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901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BB24EA" w:rsidRPr="00C61160" w14:paraId="36E4E08B" w14:textId="77777777" w:rsidTr="00DC74E6">
        <w:trPr>
          <w:trHeight w:val="20"/>
        </w:trPr>
        <w:tc>
          <w:tcPr>
            <w:tcW w:w="4134" w:type="dxa"/>
          </w:tcPr>
          <w:p w14:paraId="2E08648D" w14:textId="107662BA" w:rsidR="00BB24EA" w:rsidRPr="00C61160" w:rsidRDefault="00BB24EA" w:rsidP="00BB24EA">
            <w:pPr>
              <w:tabs>
                <w:tab w:val="clear" w:pos="3515"/>
                <w:tab w:val="left" w:pos="3948"/>
              </w:tabs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49491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ดอลลาร์</w:t>
            </w:r>
            <w:r w:rsidR="00494915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</w:tcPr>
          <w:p w14:paraId="130631C5" w14:textId="77777777" w:rsidR="00BB24EA" w:rsidRPr="00C61160" w:rsidRDefault="00BB24EA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B0088D" w14:textId="766FB223" w:rsidR="00BB24EA" w:rsidRPr="00C61160" w:rsidRDefault="00022B7C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449" w:type="dxa"/>
          </w:tcPr>
          <w:p w14:paraId="4F44F156" w14:textId="657AEFA3" w:rsidR="00BB24EA" w:rsidRPr="00C61160" w:rsidRDefault="00022B7C" w:rsidP="007F2D3C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22B7C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375" w:type="dxa"/>
          </w:tcPr>
          <w:p w14:paraId="22EB45E3" w14:textId="55CC5224" w:rsidR="00BB24EA" w:rsidRPr="00C61160" w:rsidRDefault="009F38B0" w:rsidP="009F38B0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BB24EA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7F2D3C" w:rsidRPr="00C61160" w14:paraId="64B4E267" w14:textId="77777777" w:rsidTr="00DC74E6">
        <w:trPr>
          <w:trHeight w:val="20"/>
        </w:trPr>
        <w:tc>
          <w:tcPr>
            <w:tcW w:w="4134" w:type="dxa"/>
            <w:hideMark/>
          </w:tcPr>
          <w:p w14:paraId="64B4E262" w14:textId="77777777" w:rsidR="007F2D3C" w:rsidRPr="00C61160" w:rsidRDefault="007F2D3C" w:rsidP="007F2D3C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43" w:type="dxa"/>
            <w:hideMark/>
          </w:tcPr>
          <w:p w14:paraId="64B4E263" w14:textId="36A109E1" w:rsidR="007F2D3C" w:rsidRPr="00C6116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4B4E264" w14:textId="0DB4370E" w:rsidR="007F2D3C" w:rsidRPr="00C61160" w:rsidRDefault="00BB24EA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162,000,000</w:t>
            </w:r>
          </w:p>
        </w:tc>
        <w:tc>
          <w:tcPr>
            <w:tcW w:w="1449" w:type="dxa"/>
          </w:tcPr>
          <w:p w14:paraId="64B4E265" w14:textId="306363C9" w:rsidR="007F2D3C" w:rsidRPr="00C61160" w:rsidRDefault="00BB24EA" w:rsidP="007F2D3C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65,328,458</w:t>
            </w:r>
          </w:p>
        </w:tc>
        <w:tc>
          <w:tcPr>
            <w:tcW w:w="1375" w:type="dxa"/>
          </w:tcPr>
          <w:p w14:paraId="64B4E266" w14:textId="7AB5A7F4" w:rsidR="007F2D3C" w:rsidRPr="00C61160" w:rsidRDefault="00BB24EA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96,671,542</w:t>
            </w:r>
          </w:p>
        </w:tc>
      </w:tr>
      <w:tr w:rsidR="007F2D3C" w:rsidRPr="00C61160" w14:paraId="64B4E26D" w14:textId="77777777" w:rsidTr="00DC74E6">
        <w:trPr>
          <w:trHeight w:val="20"/>
        </w:trPr>
        <w:tc>
          <w:tcPr>
            <w:tcW w:w="4134" w:type="dxa"/>
            <w:hideMark/>
          </w:tcPr>
          <w:p w14:paraId="64B4E268" w14:textId="43E09632" w:rsidR="007F2D3C" w:rsidRPr="00C61160" w:rsidRDefault="007F2D3C" w:rsidP="007F2D3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  <w:vAlign w:val="bottom"/>
            <w:hideMark/>
          </w:tcPr>
          <w:p w14:paraId="64B4E269" w14:textId="675E17E3" w:rsidR="007F2D3C" w:rsidRPr="00C6116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4B4E26A" w14:textId="5B6DB2F3" w:rsidR="007F2D3C" w:rsidRPr="00C61160" w:rsidRDefault="00BB24EA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400,000,000</w:t>
            </w:r>
          </w:p>
        </w:tc>
        <w:tc>
          <w:tcPr>
            <w:tcW w:w="1449" w:type="dxa"/>
            <w:vAlign w:val="bottom"/>
          </w:tcPr>
          <w:p w14:paraId="64B4E26B" w14:textId="115E6466" w:rsidR="007F2D3C" w:rsidRPr="00C61160" w:rsidRDefault="00BB24EA" w:rsidP="007F2D3C">
            <w:pPr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201,022,549</w:t>
            </w:r>
          </w:p>
        </w:tc>
        <w:tc>
          <w:tcPr>
            <w:tcW w:w="1375" w:type="dxa"/>
            <w:vAlign w:val="bottom"/>
          </w:tcPr>
          <w:p w14:paraId="64B4E26C" w14:textId="707805A0" w:rsidR="007F2D3C" w:rsidRPr="00C61160" w:rsidRDefault="00BB24EA" w:rsidP="007F2D3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198,977,451</w:t>
            </w:r>
          </w:p>
        </w:tc>
      </w:tr>
    </w:tbl>
    <w:p w14:paraId="5B4C1DA7" w14:textId="77777777" w:rsidR="005D234C" w:rsidRPr="00C61160" w:rsidRDefault="005D234C" w:rsidP="001244F1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64B3033" w14:textId="614157EF" w:rsidR="005A6AB1" w:rsidRPr="00C61160" w:rsidRDefault="00166079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ภาระผูกพันเกี่ยวกับการซื้อสินค้า</w:t>
      </w:r>
      <w:r w:rsidR="005A6AB1" w:rsidRPr="00C61160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091206">
        <w:rPr>
          <w:rFonts w:ascii="Browallia New" w:hAnsi="Browallia New" w:cs="Browallia New"/>
          <w:sz w:val="28"/>
          <w:szCs w:val="28"/>
        </w:rPr>
        <w:t>232.48</w:t>
      </w:r>
      <w:r w:rsidR="005A6AB1" w:rsidRPr="00C61160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7E3B0F04" w14:textId="77777777" w:rsidR="005A6AB1" w:rsidRPr="00C61160" w:rsidRDefault="005A6AB1" w:rsidP="008065A6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50EC520" w14:textId="3ECBEAD7" w:rsidR="000564F8" w:rsidRPr="00C61160" w:rsidRDefault="009D35EE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ภาระผูกพัน</w:t>
      </w:r>
      <w:r w:rsidR="002D21E8" w:rsidRPr="00C61160">
        <w:rPr>
          <w:rFonts w:ascii="Browallia New" w:hAnsi="Browallia New" w:cs="Browallia New"/>
          <w:sz w:val="28"/>
          <w:szCs w:val="28"/>
          <w:cs/>
        </w:rPr>
        <w:t>เกี่ยวกับการ</w:t>
      </w:r>
      <w:r w:rsidR="00474798" w:rsidRPr="00C61160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</w:t>
      </w:r>
      <w:r w:rsidR="00786B07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66079" w:rsidRPr="00C61160">
        <w:rPr>
          <w:rFonts w:ascii="Browallia New" w:hAnsi="Browallia New" w:cs="Browallia New"/>
          <w:sz w:val="28"/>
          <w:szCs w:val="28"/>
          <w:cs/>
        </w:rPr>
        <w:t>จำนวน</w:t>
      </w:r>
      <w:r w:rsidR="002D544C" w:rsidRPr="00C6116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559</w:t>
      </w:r>
      <w:r w:rsidR="00FB1E09">
        <w:rPr>
          <w:rFonts w:ascii="Browallia New" w:hAnsi="Browallia New" w:cs="Browallia New" w:hint="cs"/>
          <w:sz w:val="28"/>
          <w:szCs w:val="28"/>
          <w:cs/>
        </w:rPr>
        <w:t>.</w:t>
      </w:r>
      <w:r w:rsidR="00022B7C" w:rsidRPr="00022B7C">
        <w:rPr>
          <w:rFonts w:ascii="Browallia New" w:hAnsi="Browallia New" w:cs="Browallia New" w:hint="cs"/>
          <w:sz w:val="28"/>
          <w:szCs w:val="28"/>
        </w:rPr>
        <w:t>29</w:t>
      </w:r>
      <w:r w:rsidR="007E0C9A" w:rsidRPr="00C61160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="00857A59" w:rsidRPr="00C61160">
        <w:rPr>
          <w:rFonts w:ascii="Browallia New" w:hAnsi="Browallia New" w:cs="Browallia New"/>
          <w:sz w:val="28"/>
          <w:szCs w:val="28"/>
          <w:cs/>
        </w:rPr>
        <w:t>ท</w:t>
      </w:r>
    </w:p>
    <w:p w14:paraId="1C5D5D78" w14:textId="30E85AAE" w:rsidR="00AA4713" w:rsidRPr="00C61160" w:rsidRDefault="0035703F" w:rsidP="00480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0E4E7A3" w14:textId="6EC236D7" w:rsidR="00AA4713" w:rsidRPr="00922CF8" w:rsidRDefault="00AA4713" w:rsidP="00E73184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22CF8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7DBB6EE" w14:textId="77777777" w:rsidR="00245420" w:rsidRPr="009C1EF5" w:rsidRDefault="00245420" w:rsidP="009C1EF5">
      <w:pPr>
        <w:tabs>
          <w:tab w:val="clear" w:pos="227"/>
          <w:tab w:val="clear" w:pos="454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00F34223" w14:textId="493ECFDE" w:rsidR="009C1EF5" w:rsidRPr="00775C35" w:rsidRDefault="008E428D" w:rsidP="00E73184">
      <w:pPr>
        <w:pStyle w:val="BodyText2"/>
        <w:numPr>
          <w:ilvl w:val="1"/>
          <w:numId w:val="47"/>
        </w:numPr>
        <w:tabs>
          <w:tab w:val="left" w:pos="426"/>
        </w:tabs>
        <w:ind w:left="1008" w:right="-22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775C35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022B7C" w:rsidRPr="00022B7C">
        <w:rPr>
          <w:rFonts w:ascii="Browallia New" w:hAnsi="Browallia New" w:cs="Browallia New"/>
          <w:sz w:val="28"/>
          <w:szCs w:val="28"/>
        </w:rPr>
        <w:t>8</w:t>
      </w:r>
      <w:r w:rsidRPr="00775C35">
        <w:rPr>
          <w:rFonts w:ascii="Browallia New" w:hAnsi="Browallia New" w:cs="Browallia New"/>
          <w:sz w:val="28"/>
          <w:szCs w:val="28"/>
          <w:cs/>
        </w:rPr>
        <w:t>/</w:t>
      </w:r>
      <w:r w:rsidR="00022B7C" w:rsidRPr="00022B7C">
        <w:rPr>
          <w:rFonts w:ascii="Browallia New" w:hAnsi="Browallia New" w:cs="Browallia New"/>
          <w:sz w:val="28"/>
          <w:szCs w:val="28"/>
        </w:rPr>
        <w:t>2567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022B7C" w:rsidRPr="00022B7C">
        <w:rPr>
          <w:rFonts w:ascii="Browallia New" w:hAnsi="Browallia New" w:cs="Browallia New"/>
          <w:sz w:val="28"/>
          <w:szCs w:val="28"/>
        </w:rPr>
        <w:t>13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พฤศจิกายน </w:t>
      </w:r>
      <w:r w:rsidR="00022B7C" w:rsidRPr="00022B7C">
        <w:rPr>
          <w:rFonts w:ascii="Browallia New" w:hAnsi="Browallia New" w:cs="Browallia New"/>
          <w:sz w:val="28"/>
          <w:szCs w:val="28"/>
        </w:rPr>
        <w:t>2567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ที่ประชุมมีมติอนุมัติจัดตั้งบริษัทย่อย ชื่อบริษัท เอสเอ็มดี เจเนซิส จำกัด สำหรับนำเข้าและจัดจำหน่ายเครื่องมือและอุปกรณ์ทางการแพทย์ วัสดุการแพทย์ และให้บริการเครื่องมือแพทย์ ทุนจดทะเบียน </w:t>
      </w:r>
      <w:r w:rsidR="00022B7C" w:rsidRPr="00022B7C">
        <w:rPr>
          <w:rFonts w:ascii="Browallia New" w:hAnsi="Browallia New" w:cs="Browallia New"/>
          <w:sz w:val="28"/>
          <w:szCs w:val="28"/>
        </w:rPr>
        <w:t>10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ล้านบาท แบ่งเป็นหุ้นสามัญ </w:t>
      </w:r>
      <w:r w:rsidR="00022B7C" w:rsidRPr="00022B7C">
        <w:rPr>
          <w:rFonts w:ascii="Browallia New" w:hAnsi="Browallia New" w:cs="Browallia New"/>
          <w:sz w:val="28"/>
          <w:szCs w:val="28"/>
        </w:rPr>
        <w:t>1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73184">
        <w:rPr>
          <w:rFonts w:ascii="Browallia New" w:hAnsi="Browallia New" w:cs="Browallia New"/>
          <w:sz w:val="28"/>
          <w:szCs w:val="28"/>
        </w:rPr>
        <w:br/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ล้านหุ้น หุ้นละ </w:t>
      </w:r>
      <w:r w:rsidR="00022B7C" w:rsidRPr="00022B7C">
        <w:rPr>
          <w:rFonts w:ascii="Browallia New" w:hAnsi="Browallia New" w:cs="Browallia New"/>
          <w:sz w:val="28"/>
          <w:szCs w:val="28"/>
        </w:rPr>
        <w:t>1</w:t>
      </w:r>
      <w:r w:rsidR="00575F67">
        <w:rPr>
          <w:rFonts w:ascii="Browallia New" w:hAnsi="Browallia New" w:cs="Browallia New"/>
          <w:sz w:val="28"/>
          <w:szCs w:val="28"/>
        </w:rPr>
        <w:t>0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บาท โดยบริษัทจะถือหุ้นร้อยละ </w:t>
      </w:r>
      <w:r w:rsidR="00022B7C" w:rsidRPr="00022B7C">
        <w:rPr>
          <w:rFonts w:ascii="Browallia New" w:hAnsi="Browallia New" w:cs="Browallia New"/>
          <w:sz w:val="28"/>
          <w:szCs w:val="28"/>
        </w:rPr>
        <w:t>100</w:t>
      </w:r>
    </w:p>
    <w:p w14:paraId="03757BDA" w14:textId="77777777" w:rsidR="008E428D" w:rsidRDefault="008E428D" w:rsidP="00E73184">
      <w:pPr>
        <w:pStyle w:val="BodyText2"/>
        <w:tabs>
          <w:tab w:val="left" w:pos="851"/>
        </w:tabs>
        <w:ind w:left="1008" w:right="-22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606FAC47" w14:textId="5B117EEA" w:rsidR="008E428D" w:rsidRPr="00775C35" w:rsidRDefault="00E73184" w:rsidP="00E73184">
      <w:pPr>
        <w:pStyle w:val="BodyText2"/>
        <w:tabs>
          <w:tab w:val="left" w:pos="426"/>
        </w:tabs>
        <w:ind w:left="1008" w:right="-22" w:hanging="56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ab/>
      </w:r>
      <w:r w:rsidR="008E428D" w:rsidRPr="00775C35">
        <w:rPr>
          <w:rFonts w:ascii="Browallia New" w:hAnsi="Browallia New" w:cs="Browallia New"/>
          <w:sz w:val="28"/>
          <w:szCs w:val="28"/>
          <w:cs/>
        </w:rPr>
        <w:t xml:space="preserve">ทั้งนี้ บริษัทย่อยดังกล่าวได้จดทะเบียนเป็นนิติบุคคลตามประมวลกฎหมายแพ่งและพาณิชย์กับกรมพัฒนาธุรกิจการค้า เมื่อวันที่ </w:t>
      </w:r>
      <w:r w:rsidR="00022B7C" w:rsidRPr="00022B7C">
        <w:rPr>
          <w:rFonts w:ascii="Browallia New" w:hAnsi="Browallia New" w:cs="Browallia New"/>
          <w:sz w:val="28"/>
          <w:szCs w:val="28"/>
        </w:rPr>
        <w:t>4</w:t>
      </w:r>
      <w:r w:rsidR="008E428D" w:rsidRPr="00775C35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022B7C" w:rsidRPr="00022B7C">
        <w:rPr>
          <w:rFonts w:ascii="Browallia New" w:hAnsi="Browallia New" w:cs="Browallia New"/>
          <w:sz w:val="28"/>
          <w:szCs w:val="28"/>
        </w:rPr>
        <w:t>2568</w:t>
      </w:r>
      <w:r w:rsidR="008E428D" w:rsidRPr="00775C35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44B2809" w14:textId="77777777" w:rsidR="00B671B3" w:rsidRDefault="00B671B3" w:rsidP="009C1E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FD21127" w14:textId="4A4B5777" w:rsidR="001D5CB1" w:rsidRPr="00EF07FC" w:rsidRDefault="001D5CB1" w:rsidP="00E73184">
      <w:pPr>
        <w:pStyle w:val="BodyText2"/>
        <w:numPr>
          <w:ilvl w:val="1"/>
          <w:numId w:val="47"/>
        </w:numPr>
        <w:tabs>
          <w:tab w:val="left" w:pos="426"/>
        </w:tabs>
        <w:ind w:left="1008" w:right="-22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EF07FC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="00B24263">
        <w:rPr>
          <w:rFonts w:ascii="Browallia New" w:hAnsi="Browallia New" w:cs="Browallia New" w:hint="cs"/>
          <w:sz w:val="28"/>
          <w:szCs w:val="28"/>
          <w:cs/>
        </w:rPr>
        <w:t>วิสามัญผู้ถือหุ้น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ครั้งที่ </w:t>
      </w:r>
      <w:r w:rsidR="00022B7C" w:rsidRPr="00022B7C">
        <w:rPr>
          <w:rFonts w:ascii="Browallia New" w:hAnsi="Browallia New" w:cs="Browallia New"/>
          <w:sz w:val="28"/>
          <w:szCs w:val="28"/>
        </w:rPr>
        <w:t>1</w:t>
      </w:r>
      <w:r w:rsidRPr="00EF07FC">
        <w:rPr>
          <w:rFonts w:ascii="Browallia New" w:hAnsi="Browallia New" w:cs="Browallia New"/>
          <w:sz w:val="28"/>
          <w:szCs w:val="28"/>
          <w:cs/>
        </w:rPr>
        <w:t>/</w:t>
      </w:r>
      <w:r w:rsidR="00022B7C" w:rsidRPr="00022B7C">
        <w:rPr>
          <w:rFonts w:ascii="Browallia New" w:hAnsi="Browallia New" w:cs="Browallia New"/>
          <w:sz w:val="28"/>
          <w:szCs w:val="28"/>
        </w:rPr>
        <w:t>256</w:t>
      </w:r>
      <w:r w:rsidR="00B24263">
        <w:rPr>
          <w:rFonts w:ascii="Browallia New" w:hAnsi="Browallia New" w:cs="Browallia New"/>
          <w:sz w:val="28"/>
          <w:szCs w:val="28"/>
        </w:rPr>
        <w:t>8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F91B56">
        <w:rPr>
          <w:rFonts w:ascii="Browallia New" w:hAnsi="Browallia New" w:cs="Browallia New"/>
          <w:sz w:val="28"/>
          <w:szCs w:val="28"/>
        </w:rPr>
        <w:t>8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91B56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2B7C" w:rsidRPr="00022B7C">
        <w:rPr>
          <w:rFonts w:ascii="Browallia New" w:hAnsi="Browallia New" w:cs="Browallia New"/>
          <w:sz w:val="28"/>
          <w:szCs w:val="28"/>
        </w:rPr>
        <w:t>256</w:t>
      </w:r>
      <w:r w:rsidR="00F91B56">
        <w:rPr>
          <w:rFonts w:ascii="Browallia New" w:hAnsi="Browallia New" w:cs="Browallia New"/>
          <w:sz w:val="28"/>
          <w:szCs w:val="28"/>
        </w:rPr>
        <w:t>8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ที่ประชุมมีมติอนุมัติเปลี่ยนชื่อจาก “บริษัท </w:t>
      </w:r>
      <w:proofErr w:type="spellStart"/>
      <w:r w:rsidRPr="00EF07FC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F07FC">
        <w:rPr>
          <w:rFonts w:ascii="Browallia New" w:hAnsi="Browallia New" w:cs="Browallia New"/>
          <w:sz w:val="28"/>
          <w:szCs w:val="28"/>
          <w:cs/>
        </w:rPr>
        <w:t xml:space="preserve">เมด จำกัด (มหาชน)” เป็น “บริษัท เอสเอ็มดี ไรส์ จำกัด (มหาชน)” และได้จดทะเบียนเปลี่ยนชื่อบริษัทกับกระทรวงพาณิชย์เมื่อวันที่ </w:t>
      </w:r>
      <w:r w:rsidR="00022B7C" w:rsidRPr="00022B7C">
        <w:rPr>
          <w:rFonts w:ascii="Browallia New" w:hAnsi="Browallia New" w:cs="Browallia New"/>
          <w:sz w:val="28"/>
          <w:szCs w:val="28"/>
        </w:rPr>
        <w:t>21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="00022B7C" w:rsidRPr="00022B7C">
        <w:rPr>
          <w:rFonts w:ascii="Browallia New" w:hAnsi="Browallia New" w:cs="Browallia New"/>
          <w:sz w:val="28"/>
          <w:szCs w:val="28"/>
        </w:rPr>
        <w:t>2568</w:t>
      </w:r>
      <w:r w:rsidRPr="00EF07FC">
        <w:rPr>
          <w:rFonts w:ascii="Browallia New" w:hAnsi="Browallia New" w:cs="Browallia New"/>
          <w:sz w:val="28"/>
          <w:szCs w:val="28"/>
          <w:cs/>
        </w:rPr>
        <w:t xml:space="preserve"> ทั้งนี้ทางบริษัทได้เปลี่ยนชื่อย่อหลักทรัพย์จากเดิม “</w:t>
      </w:r>
      <w:r w:rsidRPr="00EF07FC">
        <w:rPr>
          <w:rFonts w:ascii="Browallia New" w:hAnsi="Browallia New" w:cs="Browallia New"/>
          <w:sz w:val="28"/>
          <w:szCs w:val="28"/>
        </w:rPr>
        <w:t xml:space="preserve">SMD” </w:t>
      </w:r>
      <w:r w:rsidRPr="00EF07FC">
        <w:rPr>
          <w:rFonts w:ascii="Browallia New" w:hAnsi="Browallia New" w:cs="Browallia New"/>
          <w:sz w:val="28"/>
          <w:szCs w:val="28"/>
          <w:cs/>
        </w:rPr>
        <w:t>เป็น “</w:t>
      </w:r>
      <w:r w:rsidRPr="00EF07FC">
        <w:rPr>
          <w:rFonts w:ascii="Browallia New" w:hAnsi="Browallia New" w:cs="Browallia New"/>
          <w:sz w:val="28"/>
          <w:szCs w:val="28"/>
        </w:rPr>
        <w:t>SMD</w:t>
      </w:r>
      <w:r w:rsidR="00022B7C" w:rsidRPr="00022B7C">
        <w:rPr>
          <w:rFonts w:ascii="Browallia New" w:hAnsi="Browallia New" w:cs="Browallia New"/>
          <w:sz w:val="28"/>
          <w:szCs w:val="28"/>
        </w:rPr>
        <w:t>100</w:t>
      </w:r>
      <w:r w:rsidRPr="00EF07FC">
        <w:rPr>
          <w:rFonts w:ascii="Browallia New" w:hAnsi="Browallia New" w:cs="Browallia New"/>
          <w:sz w:val="28"/>
          <w:szCs w:val="28"/>
          <w:cs/>
        </w:rPr>
        <w:t>”</w:t>
      </w:r>
    </w:p>
    <w:p w14:paraId="78BD3AB9" w14:textId="6BCD60FE" w:rsidR="001D5CB1" w:rsidRPr="001D5CB1" w:rsidRDefault="001D5CB1" w:rsidP="002B3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highlight w:val="yellow"/>
        </w:rPr>
      </w:pPr>
    </w:p>
    <w:p w14:paraId="7407F13F" w14:textId="677CB6FA" w:rsidR="00B671B3" w:rsidRPr="00775C35" w:rsidRDefault="001D5CB1" w:rsidP="00E73184">
      <w:pPr>
        <w:pStyle w:val="BodyText2"/>
        <w:numPr>
          <w:ilvl w:val="1"/>
          <w:numId w:val="47"/>
        </w:numPr>
        <w:tabs>
          <w:tab w:val="left" w:pos="426"/>
        </w:tabs>
        <w:ind w:left="1008" w:right="-22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775C35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D74FEB">
        <w:rPr>
          <w:rFonts w:ascii="Browallia New" w:hAnsi="Browallia New" w:cs="Browallia New"/>
          <w:sz w:val="28"/>
          <w:szCs w:val="28"/>
        </w:rPr>
        <w:t>1/2568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E7BCB">
        <w:rPr>
          <w:rFonts w:ascii="Browallia New" w:hAnsi="Browallia New" w:cs="Browallia New"/>
          <w:sz w:val="28"/>
          <w:szCs w:val="28"/>
        </w:rPr>
        <w:t xml:space="preserve">28 </w:t>
      </w:r>
      <w:r w:rsidR="00CB7660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CB7660">
        <w:rPr>
          <w:rFonts w:ascii="Browallia New" w:hAnsi="Browallia New" w:cs="Browallia New"/>
          <w:sz w:val="28"/>
          <w:szCs w:val="28"/>
        </w:rPr>
        <w:t>2568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คณะกรรมการมีมติให้เสนอต่อที่ประชุมสามัญผู้ถือหุ้นประจำปี </w:t>
      </w:r>
      <w:r w:rsidR="00D74FEB">
        <w:rPr>
          <w:rFonts w:ascii="Browallia New" w:hAnsi="Browallia New" w:cs="Browallia New"/>
          <w:sz w:val="28"/>
          <w:szCs w:val="28"/>
        </w:rPr>
        <w:t>2567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เพื่อพิจารณาอนุมัติจ่ายเงินปันผลจากกำไรของผลการดำเนินงานสำหรับปีสิ้นสุดวันที่ </w:t>
      </w:r>
      <w:r w:rsidR="00022B7C" w:rsidRPr="00022B7C">
        <w:rPr>
          <w:rFonts w:ascii="Browallia New" w:hAnsi="Browallia New" w:cs="Browallia New"/>
          <w:sz w:val="28"/>
          <w:szCs w:val="28"/>
        </w:rPr>
        <w:t>31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022B7C" w:rsidRPr="00022B7C">
        <w:rPr>
          <w:rFonts w:ascii="Browallia New" w:hAnsi="Browallia New" w:cs="Browallia New"/>
          <w:sz w:val="28"/>
          <w:szCs w:val="28"/>
        </w:rPr>
        <w:t>2567</w:t>
      </w:r>
      <w:r w:rsidR="00A330AB" w:rsidRPr="00135F02">
        <w:rPr>
          <w:rFonts w:ascii="Browallia New" w:hAnsi="Browallia New" w:cs="Browallia New"/>
          <w:sz w:val="28"/>
          <w:szCs w:val="28"/>
        </w:rPr>
        <w:t xml:space="preserve"> </w:t>
      </w:r>
      <w:r w:rsidR="00BA3768" w:rsidRPr="00135F02">
        <w:rPr>
          <w:rFonts w:ascii="Browallia New" w:hAnsi="Browallia New" w:cs="Browallia New" w:hint="cs"/>
          <w:sz w:val="28"/>
          <w:szCs w:val="28"/>
          <w:cs/>
        </w:rPr>
        <w:t>และกำไรสะสม</w:t>
      </w:r>
      <w:r w:rsidRPr="00135F02">
        <w:rPr>
          <w:rFonts w:ascii="Browallia New" w:hAnsi="Browallia New" w:cs="Browallia New"/>
          <w:sz w:val="28"/>
          <w:szCs w:val="28"/>
          <w:cs/>
        </w:rPr>
        <w:t>ให้กับผู้ถือหุ้น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 ในอัตราหุ้นละ</w:t>
      </w:r>
      <w:r w:rsidR="00B3353C">
        <w:rPr>
          <w:rFonts w:ascii="Browallia New" w:hAnsi="Browallia New" w:cs="Browallia New"/>
          <w:sz w:val="28"/>
          <w:szCs w:val="28"/>
        </w:rPr>
        <w:t xml:space="preserve"> 0.75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บาท อย่างไรก็ตาม บริษัทได้มีการจ่ายเงินปันผลระหว่างกาล (ตามที่กล่าวในหมายเหตุ </w:t>
      </w:r>
      <w:r w:rsidR="00AA03FA">
        <w:rPr>
          <w:rFonts w:ascii="Browallia New" w:hAnsi="Browallia New" w:cs="Browallia New"/>
          <w:sz w:val="28"/>
          <w:szCs w:val="28"/>
        </w:rPr>
        <w:t>21.2</w:t>
      </w:r>
      <w:r w:rsidRPr="00775C35">
        <w:rPr>
          <w:rFonts w:ascii="Browallia New" w:hAnsi="Browallia New" w:cs="Browallia New"/>
          <w:sz w:val="28"/>
          <w:szCs w:val="28"/>
        </w:rPr>
        <w:t xml:space="preserve">)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F77CA4">
        <w:rPr>
          <w:rFonts w:ascii="Browallia New" w:hAnsi="Browallia New" w:cs="Browallia New"/>
          <w:sz w:val="28"/>
          <w:szCs w:val="28"/>
        </w:rPr>
        <w:t>0.50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บาท สำหรับ </w:t>
      </w:r>
      <w:r w:rsidR="00F77CA4">
        <w:rPr>
          <w:rFonts w:ascii="Browallia New" w:hAnsi="Browallia New" w:cs="Browallia New"/>
          <w:sz w:val="28"/>
          <w:szCs w:val="28"/>
        </w:rPr>
        <w:t>207.70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ล้านหุ้น คิดเป็นจำนวนเงิน </w:t>
      </w:r>
      <w:r w:rsidR="006B7D46">
        <w:rPr>
          <w:rFonts w:ascii="Browallia New" w:hAnsi="Browallia New" w:cs="Browallia New"/>
          <w:sz w:val="28"/>
          <w:szCs w:val="28"/>
        </w:rPr>
        <w:t>103.85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ล้านบาทแล้วเมื่อวันที่ </w:t>
      </w:r>
      <w:r w:rsidR="003C25C6">
        <w:rPr>
          <w:rFonts w:ascii="Browallia New" w:hAnsi="Browallia New" w:cs="Browallia New"/>
          <w:sz w:val="28"/>
          <w:szCs w:val="28"/>
        </w:rPr>
        <w:t xml:space="preserve">12 </w:t>
      </w:r>
      <w:r w:rsidR="003C25C6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3C25C6">
        <w:rPr>
          <w:rFonts w:ascii="Browallia New" w:hAnsi="Browallia New" w:cs="Browallia New"/>
          <w:sz w:val="28"/>
          <w:szCs w:val="28"/>
        </w:rPr>
        <w:t>2567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และมีเงินปันผลจ่ายคงเหลือในอัตราหุ้นละ </w:t>
      </w:r>
      <w:r w:rsidR="007929D2">
        <w:rPr>
          <w:rFonts w:ascii="Browallia New" w:hAnsi="Browallia New" w:cs="Browallia New"/>
          <w:sz w:val="28"/>
          <w:szCs w:val="28"/>
        </w:rPr>
        <w:t>0.25</w:t>
      </w:r>
      <w:r w:rsidRPr="00775C35">
        <w:rPr>
          <w:rFonts w:ascii="Browallia New" w:hAnsi="Browallia New" w:cs="Browallia New"/>
          <w:sz w:val="28"/>
          <w:szCs w:val="28"/>
        </w:rPr>
        <w:t xml:space="preserve">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คิดเป็นจำนวนไม่เกิน </w:t>
      </w:r>
      <w:r w:rsidR="00420E27">
        <w:rPr>
          <w:rFonts w:ascii="Browallia New" w:hAnsi="Browallia New" w:cs="Browallia New"/>
          <w:sz w:val="28"/>
          <w:szCs w:val="28"/>
        </w:rPr>
        <w:t>51</w:t>
      </w:r>
      <w:r w:rsidR="00FD1942">
        <w:rPr>
          <w:rFonts w:ascii="Browallia New" w:hAnsi="Browallia New" w:cs="Browallia New"/>
          <w:sz w:val="28"/>
          <w:szCs w:val="28"/>
        </w:rPr>
        <w:t xml:space="preserve">.93 </w:t>
      </w:r>
      <w:r w:rsidRPr="00775C35">
        <w:rPr>
          <w:rFonts w:ascii="Browallia New" w:hAnsi="Browallia New" w:cs="Browallia New"/>
          <w:sz w:val="28"/>
          <w:szCs w:val="28"/>
          <w:cs/>
        </w:rPr>
        <w:t xml:space="preserve">ล้านบาท โดยจะจ่ายเงินปันผลดังกล่าวในวันที่ </w:t>
      </w:r>
      <w:r w:rsidR="00FD1942">
        <w:rPr>
          <w:rFonts w:ascii="Browallia New" w:hAnsi="Browallia New" w:cs="Browallia New"/>
          <w:sz w:val="28"/>
          <w:szCs w:val="28"/>
        </w:rPr>
        <w:t xml:space="preserve">21 </w:t>
      </w:r>
      <w:r w:rsidR="00FD1942">
        <w:rPr>
          <w:rFonts w:ascii="Browallia New" w:hAnsi="Browallia New" w:cs="Browallia New" w:hint="cs"/>
          <w:sz w:val="28"/>
          <w:szCs w:val="28"/>
          <w:cs/>
        </w:rPr>
        <w:t xml:space="preserve">เมษายน </w:t>
      </w:r>
      <w:r w:rsidR="00FD1942">
        <w:rPr>
          <w:rFonts w:ascii="Browallia New" w:hAnsi="Browallia New" w:cs="Browallia New"/>
          <w:sz w:val="28"/>
          <w:szCs w:val="28"/>
        </w:rPr>
        <w:t>2568</w:t>
      </w:r>
    </w:p>
    <w:p w14:paraId="7A85F462" w14:textId="77777777" w:rsidR="003D58A3" w:rsidRPr="00A24212" w:rsidRDefault="003D58A3" w:rsidP="003D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B7" w14:textId="017CC4AE" w:rsidR="009F6D69" w:rsidRPr="00C61160" w:rsidRDefault="009F6D69" w:rsidP="00E73184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 w:hanging="42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t>การอนุมัติ</w:t>
      </w:r>
      <w:r w:rsidR="00D1181A">
        <w:rPr>
          <w:rFonts w:ascii="Browallia New" w:hAnsi="Browallia New" w:cs="Browallia New"/>
          <w:b/>
          <w:bCs/>
          <w:sz w:val="28"/>
          <w:szCs w:val="28"/>
          <w:cs/>
        </w:rPr>
        <w:t>งบ</w:t>
      </w:r>
      <w:r w:rsidR="00324547">
        <w:rPr>
          <w:rFonts w:ascii="Browallia New" w:hAnsi="Browallia New" w:cs="Browallia New"/>
          <w:b/>
          <w:bCs/>
          <w:sz w:val="28"/>
          <w:szCs w:val="28"/>
          <w:cs/>
        </w:rPr>
        <w:t>การเงิน</w:t>
      </w:r>
    </w:p>
    <w:p w14:paraId="64B4E2B8" w14:textId="77777777" w:rsidR="003432DD" w:rsidRPr="00C61160" w:rsidRDefault="003432DD" w:rsidP="00733A79">
      <w:pPr>
        <w:tabs>
          <w:tab w:val="clear" w:pos="227"/>
          <w:tab w:val="clear" w:pos="454"/>
        </w:tabs>
        <w:ind w:left="426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p w14:paraId="64B4E2B9" w14:textId="3A9EE264" w:rsidR="009F6D69" w:rsidRPr="00C61160" w:rsidRDefault="00D1181A" w:rsidP="00E73184">
      <w:pPr>
        <w:tabs>
          <w:tab w:val="clear" w:pos="227"/>
          <w:tab w:val="clear" w:pos="454"/>
        </w:tabs>
        <w:ind w:left="392" w:firstLine="49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>งบการ</w:t>
      </w:r>
      <w:r w:rsidR="00324547">
        <w:rPr>
          <w:rFonts w:ascii="Browallia New" w:hAnsi="Browallia New" w:cs="Browallia New"/>
          <w:sz w:val="28"/>
          <w:szCs w:val="28"/>
          <w:cs/>
          <w:lang w:eastAsia="zh-CN"/>
        </w:rPr>
        <w:t>เงิน</w:t>
      </w:r>
      <w:r w:rsidR="009F6D69" w:rsidRPr="00C61160">
        <w:rPr>
          <w:rFonts w:ascii="Browallia New" w:hAnsi="Browallia New" w:cs="Browallia New"/>
          <w:sz w:val="28"/>
          <w:szCs w:val="28"/>
          <w:cs/>
          <w:lang w:eastAsia="zh-CN"/>
        </w:rPr>
        <w:t>นี้ได้รับการอนุมัติจาก</w:t>
      </w:r>
      <w:r w:rsidR="00D25E65" w:rsidRPr="00C61160">
        <w:rPr>
          <w:rFonts w:ascii="Browallia New" w:hAnsi="Browallia New" w:cs="Browallia New"/>
          <w:sz w:val="28"/>
          <w:szCs w:val="28"/>
          <w:cs/>
          <w:lang w:eastAsia="zh-CN"/>
        </w:rPr>
        <w:t>คณะกรรมการ</w:t>
      </w:r>
      <w:r w:rsidR="003345B0" w:rsidRPr="00C61160">
        <w:rPr>
          <w:rFonts w:ascii="Browallia New" w:hAnsi="Browallia New" w:cs="Browallia New"/>
          <w:sz w:val="28"/>
          <w:szCs w:val="28"/>
          <w:cs/>
          <w:lang w:eastAsia="zh-CN"/>
        </w:rPr>
        <w:t>ของบริษัทแล้ว เมื่อวันที่</w:t>
      </w:r>
      <w:r w:rsidR="003459C0" w:rsidRPr="00C61160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E7EAD" w:rsidRPr="001736A3">
        <w:rPr>
          <w:rFonts w:ascii="Browallia New" w:hAnsi="Browallia New" w:cs="Browallia New"/>
          <w:sz w:val="28"/>
          <w:szCs w:val="28"/>
          <w:lang w:eastAsia="zh-CN"/>
        </w:rPr>
        <w:t>28</w:t>
      </w:r>
      <w:r w:rsidR="00C42F27" w:rsidRPr="001736A3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C42F27" w:rsidRPr="001736A3">
        <w:rPr>
          <w:rFonts w:ascii="Browallia New" w:hAnsi="Browallia New" w:cs="Browallia New"/>
          <w:sz w:val="28"/>
          <w:szCs w:val="28"/>
          <w:cs/>
          <w:lang w:eastAsia="zh-CN"/>
        </w:rPr>
        <w:t>กุมภาพันธ์</w:t>
      </w:r>
      <w:r w:rsidR="007928F8" w:rsidRPr="001736A3">
        <w:rPr>
          <w:rFonts w:ascii="Browallia New" w:hAnsi="Browallia New" w:cs="Browallia New"/>
          <w:sz w:val="28"/>
          <w:szCs w:val="28"/>
          <w:lang w:eastAsia="zh-CN"/>
        </w:rPr>
        <w:t xml:space="preserve"> 256</w:t>
      </w:r>
      <w:r w:rsidR="006E656D" w:rsidRPr="001736A3">
        <w:rPr>
          <w:rFonts w:ascii="Browallia New" w:hAnsi="Browallia New" w:cs="Browallia New"/>
          <w:sz w:val="28"/>
          <w:szCs w:val="28"/>
          <w:lang w:eastAsia="zh-CN"/>
        </w:rPr>
        <w:t>8</w:t>
      </w:r>
    </w:p>
    <w:sectPr w:rsidR="009F6D69" w:rsidRPr="00C61160" w:rsidSect="002A49D0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2340" w:right="1136" w:bottom="1276" w:left="1440" w:header="482" w:footer="30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B0DC" w14:textId="77777777" w:rsidR="00F4382C" w:rsidRDefault="00F4382C">
      <w:r>
        <w:separator/>
      </w:r>
    </w:p>
  </w:endnote>
  <w:endnote w:type="continuationSeparator" w:id="0">
    <w:p w14:paraId="337E7E97" w14:textId="77777777" w:rsidR="00F4382C" w:rsidRDefault="00F4382C">
      <w:r>
        <w:continuationSeparator/>
      </w:r>
    </w:p>
  </w:endnote>
  <w:endnote w:type="continuationNotice" w:id="1">
    <w:p w14:paraId="0C0DFA67" w14:textId="77777777" w:rsidR="00F4382C" w:rsidRDefault="00F438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C1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BE" w14:textId="01477FF0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BF" w14:textId="3ED9313C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0" w14:textId="2A74A458" w:rsidR="008A33FD" w:rsidRDefault="008A33FD" w:rsidP="00A57D9D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24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C5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C2" w14:textId="42D6DE51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C3" w14:textId="3D2A0C34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 xml:space="preserve">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4" w14:textId="77777777" w:rsidR="008A33FD" w:rsidRDefault="008A33FD" w:rsidP="00A57D9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C6" w14:textId="77777777" w:rsidR="008A33FD" w:rsidRDefault="008A33FD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5165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21BB8" w14:textId="19CF26DE" w:rsidR="008A33FD" w:rsidRDefault="008A33FD" w:rsidP="006C72B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>
          <w:rPr>
            <w:rFonts w:ascii="Browallia New" w:hAnsi="Browallia New" w:cs="Browallia New"/>
            <w:sz w:val="28"/>
            <w:szCs w:val="28"/>
          </w:rPr>
          <w:t xml:space="preserve">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  </w:t>
        </w:r>
        <w:r w:rsidR="00C24D92">
          <w:rPr>
            <w:rFonts w:ascii="Browallia New" w:hAnsi="Browallia New" w:cs="Browallia New"/>
            <w:sz w:val="28"/>
            <w:szCs w:val="28"/>
          </w:rPr>
          <w:t>10</w:t>
        </w:r>
      </w:p>
      <w:p w14:paraId="5E78FF22" w14:textId="220CABBA" w:rsidR="008A33FD" w:rsidRDefault="008A33FD" w:rsidP="006C72BE">
        <w:pPr>
          <w:pStyle w:val="Footer"/>
        </w:pPr>
        <w:proofErr w:type="gramStart"/>
        <w:r>
          <w:rPr>
            <w:rFonts w:ascii="Browallia New" w:hAnsi="Browallia New" w:cs="Browallia New"/>
            <w:sz w:val="28"/>
            <w:szCs w:val="28"/>
          </w:rPr>
          <w:t xml:space="preserve">(  </w:t>
        </w:r>
        <w:proofErr w:type="gramEnd"/>
        <w:r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นายวิโรจน์  วสุศุทธิกุลกานต์</w:t>
        </w:r>
        <w:r>
          <w:rPr>
            <w:rFonts w:ascii="Browallia New" w:hAnsi="Browallia New" w:cs="Browallia New"/>
            <w:sz w:val="28"/>
            <w:szCs w:val="28"/>
          </w:rPr>
          <w:t xml:space="preserve">    )                           (   </w:t>
        </w:r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นางสาวโสร</w:t>
        </w:r>
        <w:proofErr w:type="spellStart"/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ัจ</w:t>
        </w:r>
        <w:proofErr w:type="spellEnd"/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จา บุญประสิทธิ์</w:t>
        </w:r>
        <w:r w:rsidR="00C35331"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/>
            <w:sz w:val="28"/>
            <w:szCs w:val="28"/>
          </w:rPr>
          <w:t>)</w:t>
        </w:r>
      </w:p>
    </w:sdtContent>
  </w:sdt>
  <w:p w14:paraId="64B4E2CF" w14:textId="4331899C" w:rsidR="008A33FD" w:rsidRPr="006C72BE" w:rsidRDefault="008A33FD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0" w:type="dxa"/>
      <w:tblInd w:w="142" w:type="dxa"/>
      <w:tblLook w:val="0000" w:firstRow="0" w:lastRow="0" w:firstColumn="0" w:lastColumn="0" w:noHBand="0" w:noVBand="0"/>
    </w:tblPr>
    <w:tblGrid>
      <w:gridCol w:w="7371"/>
      <w:gridCol w:w="5103"/>
      <w:gridCol w:w="2126"/>
    </w:tblGrid>
    <w:tr w:rsidR="009306F5" w14:paraId="107B1322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58C2BD64" w14:textId="77777777" w:rsidR="009306F5" w:rsidRDefault="009306F5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41E88F47" w14:textId="77777777" w:rsidR="009306F5" w:rsidRDefault="009306F5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CD6A7E" w14:textId="77777777" w:rsidR="009306F5" w:rsidRDefault="009306F5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28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9306F5" w14:paraId="369EC4A7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5C99AB09" w14:textId="77777777" w:rsidR="009306F5" w:rsidRDefault="009306F5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0E434E24" w14:textId="77777777" w:rsidR="009306F5" w:rsidRDefault="009306F5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 xml:space="preserve">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71974B3" w14:textId="77777777" w:rsidR="009306F5" w:rsidRDefault="009306F5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03EB1B68" w14:textId="77777777" w:rsidR="009306F5" w:rsidRDefault="009306F5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92" w:type="dxa"/>
      <w:tblLook w:val="0000" w:firstRow="0" w:lastRow="0" w:firstColumn="0" w:lastColumn="0" w:noHBand="0" w:noVBand="0"/>
    </w:tblPr>
    <w:tblGrid>
      <w:gridCol w:w="7121"/>
      <w:gridCol w:w="6825"/>
      <w:gridCol w:w="299"/>
    </w:tblGrid>
    <w:tr w:rsidR="009306F5" w14:paraId="29BBBC75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2DCC0A02" w14:textId="77777777" w:rsidR="009306F5" w:rsidRDefault="009306F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07A8C6B2" w14:textId="77777777" w:rsidR="009306F5" w:rsidRDefault="009306F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DB5794" w14:textId="77777777" w:rsidR="009306F5" w:rsidRDefault="009306F5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25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9306F5" w14:paraId="4892AA8B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2239995D" w14:textId="77777777" w:rsidR="009306F5" w:rsidRDefault="009306F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16BD5BDB" w14:textId="77777777" w:rsidR="009306F5" w:rsidRDefault="009306F5" w:rsidP="00222D5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Pr="00B15610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9799694" w14:textId="77777777" w:rsidR="009306F5" w:rsidRDefault="009306F5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3DA57D39" w14:textId="77777777" w:rsidR="009306F5" w:rsidRPr="00062F4B" w:rsidRDefault="009306F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Ind w:w="98" w:type="dxa"/>
      <w:tblLook w:val="0000" w:firstRow="0" w:lastRow="0" w:firstColumn="0" w:lastColumn="0" w:noHBand="0" w:noVBand="0"/>
    </w:tblPr>
    <w:tblGrid>
      <w:gridCol w:w="4830"/>
      <w:gridCol w:w="4297"/>
      <w:gridCol w:w="299"/>
    </w:tblGrid>
    <w:tr w:rsidR="008A33FD" w14:paraId="64B4E2E5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2" w14:textId="77777777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3" w14:textId="77777777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4" w14:textId="4B80E9F0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41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9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6" w14:textId="437F2DF2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7" w14:textId="6DA4D381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8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A" w14:textId="77777777" w:rsidR="008A33FD" w:rsidRDefault="008A33FD">
    <w:pPr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EE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B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C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D" w14:textId="4463F311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29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F2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F" w14:textId="2484A298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F0" w14:textId="01538CC6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F1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F3" w14:textId="77777777" w:rsidR="008A33FD" w:rsidRPr="00062F4B" w:rsidRDefault="008A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85B78" w14:textId="77777777" w:rsidR="00F4382C" w:rsidRDefault="00F4382C">
      <w:r>
        <w:separator/>
      </w:r>
    </w:p>
  </w:footnote>
  <w:footnote w:type="continuationSeparator" w:id="0">
    <w:p w14:paraId="26DA6821" w14:textId="77777777" w:rsidR="00F4382C" w:rsidRDefault="00F4382C">
      <w:r>
        <w:continuationSeparator/>
      </w:r>
    </w:p>
  </w:footnote>
  <w:footnote w:type="continuationNotice" w:id="1">
    <w:p w14:paraId="67D61990" w14:textId="77777777" w:rsidR="00F4382C" w:rsidRDefault="00F438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25AB" w14:textId="77777777" w:rsidR="001A76E7" w:rsidRDefault="009F67BC" w:rsidP="001A76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506E137F" w14:textId="77777777" w:rsidR="009F67BC" w:rsidRDefault="009F67BC" w:rsidP="00D9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29EECB13" w14:textId="2E43C2B8" w:rsidR="00D976F7" w:rsidRPr="00977FFB" w:rsidRDefault="00D976F7" w:rsidP="00D9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48F16CDF" w14:textId="77777777" w:rsidR="00D976F7" w:rsidRPr="00977FFB" w:rsidRDefault="00D976F7" w:rsidP="00D976F7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07F36D11" w14:textId="44E85825" w:rsidR="0013666B" w:rsidRDefault="003671E1" w:rsidP="0013666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ABDDF9" wp14:editId="7B452788">
              <wp:simplePos x="0" y="0"/>
              <wp:positionH relativeFrom="column">
                <wp:posOffset>-7620</wp:posOffset>
              </wp:positionH>
              <wp:positionV relativeFrom="paragraph">
                <wp:posOffset>49530</wp:posOffset>
              </wp:positionV>
              <wp:extent cx="5966460" cy="0"/>
              <wp:effectExtent l="0" t="0" r="30480" b="19050"/>
              <wp:wrapNone/>
              <wp:docPr id="95210357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3EF6D1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3.9pt" to="469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" strokecolor="#7030a0" strokeweight="1.5pt"/>
          </w:pict>
        </mc:Fallback>
      </mc:AlternateContent>
    </w:r>
  </w:p>
  <w:p w14:paraId="71F8D0C8" w14:textId="77777777" w:rsidR="0013666B" w:rsidRDefault="001366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CE77" w14:textId="77777777" w:rsidR="00CD136F" w:rsidRDefault="00593F31" w:rsidP="00F06D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593F31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387A90AF" w14:textId="77777777" w:rsidR="00593F31" w:rsidRDefault="00593F31" w:rsidP="00F06D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593F31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593F31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593F31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510D6151" w14:textId="395E873A" w:rsidR="00F06D9E" w:rsidRPr="00977FFB" w:rsidRDefault="00F06D9E" w:rsidP="00F06D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="00977FFB"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="00324547"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095B2ECE" w14:textId="77777777" w:rsidR="00F06D9E" w:rsidRPr="00977FFB" w:rsidRDefault="00F06D9E" w:rsidP="00F06D9E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0A1F482A" w14:textId="77777777" w:rsidR="001A76E7" w:rsidRDefault="001A76E7" w:rsidP="001A76E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D2036FE" wp14:editId="07EA8FE9">
              <wp:simplePos x="0" y="0"/>
              <wp:positionH relativeFrom="column">
                <wp:posOffset>-7620</wp:posOffset>
              </wp:positionH>
              <wp:positionV relativeFrom="paragraph">
                <wp:posOffset>49530</wp:posOffset>
              </wp:positionV>
              <wp:extent cx="5966460" cy="0"/>
              <wp:effectExtent l="0" t="0" r="30480" b="19050"/>
              <wp:wrapNone/>
              <wp:docPr id="6166677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5EEFAB" id="Straight Connector 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3.9pt" to="469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" strokecolor="#7030a0" strokeweight="1.5pt"/>
          </w:pict>
        </mc:Fallback>
      </mc:AlternateContent>
    </w:r>
  </w:p>
  <w:p w14:paraId="2AE454D5" w14:textId="77777777" w:rsidR="00F06D9E" w:rsidRPr="00197F2D" w:rsidRDefault="00F06D9E">
    <w:pPr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68F9" w14:textId="77777777" w:rsidR="009306F5" w:rsidRDefault="009306F5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4C1FF9B7" w14:textId="77777777" w:rsidR="009306F5" w:rsidRDefault="009306F5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01BBB27B" w14:textId="77777777" w:rsidR="009306F5" w:rsidRPr="00977FFB" w:rsidRDefault="009306F5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18BAD9B9" w14:textId="77777777" w:rsidR="009306F5" w:rsidRPr="00977FFB" w:rsidRDefault="009306F5" w:rsidP="0000762F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533F5B29" w14:textId="77777777" w:rsidR="009306F5" w:rsidRDefault="009306F5" w:rsidP="0013666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76226397" wp14:editId="20538028">
              <wp:simplePos x="0" y="0"/>
              <wp:positionH relativeFrom="column">
                <wp:posOffset>-15240</wp:posOffset>
              </wp:positionH>
              <wp:positionV relativeFrom="paragraph">
                <wp:posOffset>51435</wp:posOffset>
              </wp:positionV>
              <wp:extent cx="9265920" cy="0"/>
              <wp:effectExtent l="0" t="0" r="0" b="0"/>
              <wp:wrapNone/>
              <wp:docPr id="3834718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659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83884D" id="Straight Connector 1" o:spid="_x0000_s1026" style="position:absolute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4.05pt" to="728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" strokecolor="#7030a0" strokeweight="1.5pt"/>
          </w:pict>
        </mc:Fallback>
      </mc:AlternateContent>
    </w:r>
  </w:p>
  <w:p w14:paraId="40991347" w14:textId="77777777" w:rsidR="009306F5" w:rsidRDefault="009306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AEE2" w14:textId="77777777" w:rsidR="009306F5" w:rsidRDefault="009306F5" w:rsidP="002F44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405D04DE" w14:textId="77777777" w:rsidR="009306F5" w:rsidRDefault="009306F5" w:rsidP="002F44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4B90A0B9" w14:textId="77777777" w:rsidR="009306F5" w:rsidRPr="00977FFB" w:rsidRDefault="009306F5" w:rsidP="002F44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0672BE84" w14:textId="77777777" w:rsidR="009306F5" w:rsidRPr="00977FFB" w:rsidRDefault="009306F5" w:rsidP="002F449C">
    <w:pPr>
      <w:pStyle w:val="Header"/>
      <w:tabs>
        <w:tab w:val="left" w:pos="0"/>
      </w:tabs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7B03713E" w14:textId="77777777" w:rsidR="009306F5" w:rsidRDefault="009306F5" w:rsidP="002F449C">
    <w:pPr>
      <w:pStyle w:val="Header"/>
      <w:tabs>
        <w:tab w:val="left" w:pos="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7" behindDoc="0" locked="0" layoutInCell="1" allowOverlap="1" wp14:anchorId="3E685260" wp14:editId="432D1088">
              <wp:simplePos x="0" y="0"/>
              <wp:positionH relativeFrom="column">
                <wp:posOffset>-15240</wp:posOffset>
              </wp:positionH>
              <wp:positionV relativeFrom="paragraph">
                <wp:posOffset>51435</wp:posOffset>
              </wp:positionV>
              <wp:extent cx="9448800" cy="30480"/>
              <wp:effectExtent l="0" t="0" r="19050" b="26670"/>
              <wp:wrapNone/>
              <wp:docPr id="6421664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448800" cy="3048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877F79" id="Straight Connector 1" o:spid="_x0000_s1026" style="position:absolute;z-index:2516613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4.05pt" to="742.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" strokecolor="#7030a0" strokeweight="1.5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69CF" w14:textId="77777777" w:rsidR="00C75B79" w:rsidRDefault="009F67BC" w:rsidP="00C75B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719BEBAF" w14:textId="77777777" w:rsidR="009F67BC" w:rsidRDefault="009F67BC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05AD9AD7" w14:textId="10ECE904" w:rsidR="0000762F" w:rsidRPr="00977FFB" w:rsidRDefault="0000762F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7019E885" w14:textId="77777777" w:rsidR="0000762F" w:rsidRPr="00977FFB" w:rsidRDefault="0000762F" w:rsidP="0000762F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2CFA1BEC" w14:textId="77777777" w:rsidR="00C75B79" w:rsidRDefault="00C75B79" w:rsidP="00C75B7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B1FB51D" wp14:editId="4A73FC37">
              <wp:simplePos x="0" y="0"/>
              <wp:positionH relativeFrom="column">
                <wp:posOffset>-7620</wp:posOffset>
              </wp:positionH>
              <wp:positionV relativeFrom="paragraph">
                <wp:posOffset>49530</wp:posOffset>
              </wp:positionV>
              <wp:extent cx="5966460" cy="0"/>
              <wp:effectExtent l="0" t="0" r="30480" b="19050"/>
              <wp:wrapNone/>
              <wp:docPr id="208994819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1C7414" id="Straight Connector 1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3.9pt" to="469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" strokecolor="#7030a0" strokeweight="1.5pt"/>
          </w:pict>
        </mc:Fallback>
      </mc:AlternateContent>
    </w:r>
  </w:p>
  <w:p w14:paraId="20A719B2" w14:textId="010A96B6" w:rsidR="007F3BAE" w:rsidRDefault="007F3BA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F538" w14:textId="77777777" w:rsidR="00D0420A" w:rsidRDefault="009F67BC" w:rsidP="00D042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บริษัท เอสเอมดี ไรส์ จำกัด (มหาชน) และบริษัทย่อย </w:t>
    </w:r>
  </w:p>
  <w:p w14:paraId="69641E10" w14:textId="77777777" w:rsidR="009F67BC" w:rsidRDefault="009F67BC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  <w:lang w:val="en-AU"/>
      </w:rPr>
    </w:pPr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 xml:space="preserve">(เดิมชื่อ "บริษัท </w:t>
    </w:r>
    <w:proofErr w:type="spellStart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เซนต์</w:t>
    </w:r>
    <w:proofErr w:type="spellEnd"/>
    <w:r w:rsidRPr="009F67BC">
      <w:rPr>
        <w:rFonts w:ascii="Browallia New" w:hAnsi="Browallia New" w:cs="Browallia New"/>
        <w:b/>
        <w:bCs/>
        <w:sz w:val="28"/>
        <w:szCs w:val="28"/>
        <w:cs/>
        <w:lang w:val="en-AU"/>
      </w:rPr>
      <w:t>เมด จำกัด (มหาชน)")</w:t>
    </w:r>
  </w:p>
  <w:p w14:paraId="40E238E9" w14:textId="0FB0E005" w:rsidR="0000762F" w:rsidRPr="00977FFB" w:rsidRDefault="0000762F" w:rsidP="000076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line="240" w:lineRule="auto"/>
      <w:ind w:right="-22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>หมายเหตุประกอบ</w:t>
    </w:r>
    <w:r w:rsidRPr="00977FFB">
      <w:rPr>
        <w:rFonts w:ascii="Browallia New" w:hAnsi="Browallia New" w:cs="Browallia New" w:hint="cs"/>
        <w:b/>
        <w:bCs/>
        <w:sz w:val="28"/>
        <w:szCs w:val="28"/>
        <w:cs/>
      </w:rPr>
      <w:t>งบการ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>เงิน</w:t>
    </w:r>
  </w:p>
  <w:p w14:paraId="41AE081A" w14:textId="77777777" w:rsidR="0000762F" w:rsidRPr="00977FFB" w:rsidRDefault="0000762F" w:rsidP="0000762F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7FFB">
      <w:rPr>
        <w:rFonts w:ascii="Browallia New" w:hAnsi="Browallia New" w:cs="Browallia New"/>
        <w:b/>
        <w:bCs/>
        <w:sz w:val="28"/>
        <w:szCs w:val="28"/>
      </w:rPr>
      <w:t xml:space="preserve">31 </w:t>
    </w:r>
    <w:r w:rsidRPr="00977FFB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977FF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977FFB">
      <w:rPr>
        <w:rFonts w:ascii="Browallia New" w:hAnsi="Browallia New" w:cs="Browallia New"/>
        <w:b/>
        <w:bCs/>
        <w:sz w:val="28"/>
        <w:szCs w:val="28"/>
      </w:rPr>
      <w:t>7</w:t>
    </w:r>
  </w:p>
  <w:p w14:paraId="5F67F9D2" w14:textId="1F00A92A" w:rsidR="005D43E8" w:rsidRDefault="00D0420A" w:rsidP="00F06D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DF372DE" wp14:editId="2F8A9F91">
              <wp:simplePos x="0" y="0"/>
              <wp:positionH relativeFrom="column">
                <wp:posOffset>-7620</wp:posOffset>
              </wp:positionH>
              <wp:positionV relativeFrom="paragraph">
                <wp:posOffset>49530</wp:posOffset>
              </wp:positionV>
              <wp:extent cx="5966460" cy="0"/>
              <wp:effectExtent l="0" t="0" r="30480" b="19050"/>
              <wp:wrapNone/>
              <wp:docPr id="116319285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3F4B85" id="Straight Connector 1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3.9pt" to="469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" strokecolor="#7030a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92"/>
        </w:tabs>
        <w:ind w:left="23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08D1E6E"/>
    <w:multiLevelType w:val="multilevel"/>
    <w:tmpl w:val="4DB4623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928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1C611FF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2" w15:restartNumberingAfterBreak="0">
    <w:nsid w:val="11D5542A"/>
    <w:multiLevelType w:val="hybridMultilevel"/>
    <w:tmpl w:val="114A860C"/>
    <w:lvl w:ilvl="0" w:tplc="4D7AAF1E">
      <w:start w:val="1"/>
      <w:numFmt w:val="decimal"/>
      <w:lvlText w:val="33.%1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89C50C8"/>
    <w:multiLevelType w:val="hybridMultilevel"/>
    <w:tmpl w:val="BB66C0FC"/>
    <w:lvl w:ilvl="0" w:tplc="84DEDA34">
      <w:numFmt w:val="bullet"/>
      <w:lvlText w:val="-"/>
      <w:lvlJc w:val="left"/>
      <w:pPr>
        <w:ind w:left="31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14" w15:restartNumberingAfterBreak="0">
    <w:nsid w:val="1C337DA0"/>
    <w:multiLevelType w:val="hybridMultilevel"/>
    <w:tmpl w:val="8DF224EE"/>
    <w:lvl w:ilvl="0" w:tplc="A68262C0">
      <w:start w:val="1"/>
      <w:numFmt w:val="decimal"/>
      <w:lvlText w:val="21.%1"/>
      <w:lvlJc w:val="left"/>
      <w:pPr>
        <w:ind w:left="1152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6" w15:restartNumberingAfterBreak="0">
    <w:nsid w:val="25C540C4"/>
    <w:multiLevelType w:val="multilevel"/>
    <w:tmpl w:val="79DC7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1530"/>
        </w:tabs>
        <w:ind w:left="1530" w:hanging="360"/>
      </w:pPr>
      <w:rPr>
        <w:rFonts w:cs="Times New Roman" w:hint="default"/>
        <w:b w:val="0"/>
        <w:bCs w:val="0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6315528"/>
    <w:multiLevelType w:val="multilevel"/>
    <w:tmpl w:val="58DA098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360" w:hanging="360"/>
      </w:pPr>
      <w:rPr>
        <w:rFonts w:cs="Times New Roman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053549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0" w15:restartNumberingAfterBreak="0">
    <w:nsid w:val="29D755B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B0D55D7"/>
    <w:multiLevelType w:val="multilevel"/>
    <w:tmpl w:val="070245F2"/>
    <w:lvl w:ilvl="0">
      <w:start w:val="1"/>
      <w:numFmt w:val="decimal"/>
      <w:lvlText w:val="7.  %1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2" w15:restartNumberingAfterBreak="0">
    <w:nsid w:val="2DE02ADF"/>
    <w:multiLevelType w:val="hybridMultilevel"/>
    <w:tmpl w:val="9A8A379E"/>
    <w:lvl w:ilvl="0" w:tplc="5F98E312">
      <w:start w:val="1"/>
      <w:numFmt w:val="decimal"/>
      <w:lvlText w:val="3.%1"/>
      <w:lvlJc w:val="left"/>
      <w:pPr>
        <w:ind w:left="1152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C36B39"/>
    <w:multiLevelType w:val="hybridMultilevel"/>
    <w:tmpl w:val="410CE304"/>
    <w:lvl w:ilvl="0" w:tplc="5F5A71E8">
      <w:numFmt w:val="bullet"/>
      <w:lvlText w:val="-"/>
      <w:lvlJc w:val="left"/>
      <w:pPr>
        <w:ind w:left="720" w:hanging="360"/>
      </w:pPr>
      <w:rPr>
        <w:rFonts w:ascii="Browallia New" w:eastAsia="SimSun" w:hAnsi="Browallia Ne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3C9A1DEA"/>
    <w:multiLevelType w:val="hybridMultilevel"/>
    <w:tmpl w:val="C5EA41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9D7747"/>
    <w:multiLevelType w:val="hybridMultilevel"/>
    <w:tmpl w:val="7E003BDE"/>
    <w:lvl w:ilvl="0" w:tplc="AF281DDE">
      <w:start w:val="1"/>
      <w:numFmt w:val="decimal"/>
      <w:lvlText w:val="3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0" w15:restartNumberingAfterBreak="0">
    <w:nsid w:val="44DA27B6"/>
    <w:multiLevelType w:val="multilevel"/>
    <w:tmpl w:val="9F004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1152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1" w15:restartNumberingAfterBreak="0">
    <w:nsid w:val="47AB395E"/>
    <w:multiLevelType w:val="multilevel"/>
    <w:tmpl w:val="D33C43B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5"/>
      <w:numFmt w:val="decimal"/>
      <w:lvlText w:val="19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2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3" w15:restartNumberingAfterBreak="0">
    <w:nsid w:val="4E6709B5"/>
    <w:multiLevelType w:val="multilevel"/>
    <w:tmpl w:val="E1B4379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52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4" w15:restartNumberingAfterBreak="0">
    <w:nsid w:val="4E752DF8"/>
    <w:multiLevelType w:val="hybridMultilevel"/>
    <w:tmpl w:val="819012C4"/>
    <w:lvl w:ilvl="0" w:tplc="FBDCC726">
      <w:start w:val="1"/>
      <w:numFmt w:val="decimal"/>
      <w:lvlText w:val="3.2.%1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7227FA6"/>
    <w:multiLevelType w:val="hybridMultilevel"/>
    <w:tmpl w:val="91086044"/>
    <w:lvl w:ilvl="0" w:tplc="86A62D4A">
      <w:numFmt w:val="bullet"/>
      <w:lvlText w:val="-"/>
      <w:lvlJc w:val="left"/>
      <w:pPr>
        <w:ind w:left="975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6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7971554"/>
    <w:multiLevelType w:val="multilevel"/>
    <w:tmpl w:val="4790ABE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•"/>
      <w:lvlJc w:val="left"/>
      <w:pPr>
        <w:ind w:left="2367" w:hanging="360"/>
      </w:pPr>
      <w:rPr>
        <w:rFonts w:ascii="Arial" w:eastAsia="Calibri" w:hAnsi="Arial" w:cs="Arial" w:hint="default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5E6DC9"/>
    <w:multiLevelType w:val="hybridMultilevel"/>
    <w:tmpl w:val="24A0896E"/>
    <w:lvl w:ilvl="0" w:tplc="02B89DE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E1232"/>
    <w:multiLevelType w:val="multilevel"/>
    <w:tmpl w:val="F1C6FB8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0" w15:restartNumberingAfterBreak="0">
    <w:nsid w:val="5FB1426A"/>
    <w:multiLevelType w:val="hybridMultilevel"/>
    <w:tmpl w:val="4D483B34"/>
    <w:lvl w:ilvl="0" w:tplc="4D7AAF1E">
      <w:start w:val="1"/>
      <w:numFmt w:val="decimal"/>
      <w:lvlText w:val="3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A224F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3" w15:restartNumberingAfterBreak="0">
    <w:nsid w:val="689438E3"/>
    <w:multiLevelType w:val="multilevel"/>
    <w:tmpl w:val="BA04E36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4" w15:restartNumberingAfterBreak="0">
    <w:nsid w:val="68A8352B"/>
    <w:multiLevelType w:val="multilevel"/>
    <w:tmpl w:val="D61CB25A"/>
    <w:lvl w:ilvl="0">
      <w:start w:val="1"/>
      <w:numFmt w:val="decimal"/>
      <w:lvlText w:val="14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45" w15:restartNumberingAfterBreak="0">
    <w:nsid w:val="6AB90635"/>
    <w:multiLevelType w:val="hybridMultilevel"/>
    <w:tmpl w:val="98E64B9C"/>
    <w:lvl w:ilvl="0" w:tplc="4D7AAF1E">
      <w:start w:val="1"/>
      <w:numFmt w:val="decimal"/>
      <w:lvlText w:val="3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E951807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92E333A"/>
    <w:multiLevelType w:val="multilevel"/>
    <w:tmpl w:val="69AA06D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164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1440"/>
      </w:pPr>
      <w:rPr>
        <w:rFonts w:hint="default"/>
      </w:rPr>
    </w:lvl>
  </w:abstractNum>
  <w:abstractNum w:abstractNumId="48" w15:restartNumberingAfterBreak="0">
    <w:nsid w:val="79A2181D"/>
    <w:multiLevelType w:val="hybridMultilevel"/>
    <w:tmpl w:val="D59ECCBA"/>
    <w:lvl w:ilvl="0" w:tplc="7D1C00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B527E0"/>
    <w:multiLevelType w:val="multilevel"/>
    <w:tmpl w:val="791EE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872160041">
    <w:abstractNumId w:val="9"/>
  </w:num>
  <w:num w:numId="2" w16cid:durableId="1132015948">
    <w:abstractNumId w:val="7"/>
  </w:num>
  <w:num w:numId="3" w16cid:durableId="294680364">
    <w:abstractNumId w:val="6"/>
  </w:num>
  <w:num w:numId="4" w16cid:durableId="2074503611">
    <w:abstractNumId w:val="5"/>
  </w:num>
  <w:num w:numId="5" w16cid:durableId="4676043">
    <w:abstractNumId w:val="8"/>
  </w:num>
  <w:num w:numId="6" w16cid:durableId="624696609">
    <w:abstractNumId w:val="3"/>
  </w:num>
  <w:num w:numId="7" w16cid:durableId="172302829">
    <w:abstractNumId w:val="2"/>
  </w:num>
  <w:num w:numId="8" w16cid:durableId="1699820356">
    <w:abstractNumId w:val="0"/>
  </w:num>
  <w:num w:numId="9" w16cid:durableId="1932931708">
    <w:abstractNumId w:val="1"/>
  </w:num>
  <w:num w:numId="10" w16cid:durableId="1886330646">
    <w:abstractNumId w:val="4"/>
  </w:num>
  <w:num w:numId="11" w16cid:durableId="489517682">
    <w:abstractNumId w:val="26"/>
  </w:num>
  <w:num w:numId="12" w16cid:durableId="1216888583">
    <w:abstractNumId w:val="18"/>
  </w:num>
  <w:num w:numId="13" w16cid:durableId="884484591">
    <w:abstractNumId w:val="42"/>
  </w:num>
  <w:num w:numId="14" w16cid:durableId="744373703">
    <w:abstractNumId w:val="23"/>
  </w:num>
  <w:num w:numId="15" w16cid:durableId="151794089">
    <w:abstractNumId w:val="29"/>
  </w:num>
  <w:num w:numId="16" w16cid:durableId="1967619222">
    <w:abstractNumId w:val="21"/>
  </w:num>
  <w:num w:numId="17" w16cid:durableId="1437016255">
    <w:abstractNumId w:val="15"/>
  </w:num>
  <w:num w:numId="18" w16cid:durableId="1169170772">
    <w:abstractNumId w:val="24"/>
  </w:num>
  <w:num w:numId="19" w16cid:durableId="1341423477">
    <w:abstractNumId w:val="36"/>
  </w:num>
  <w:num w:numId="20" w16cid:durableId="1865636314">
    <w:abstractNumId w:val="19"/>
  </w:num>
  <w:num w:numId="21" w16cid:durableId="610207723">
    <w:abstractNumId w:val="41"/>
  </w:num>
  <w:num w:numId="22" w16cid:durableId="1083651198">
    <w:abstractNumId w:val="20"/>
  </w:num>
  <w:num w:numId="23" w16cid:durableId="383984845">
    <w:abstractNumId w:val="49"/>
  </w:num>
  <w:num w:numId="24" w16cid:durableId="1818692377">
    <w:abstractNumId w:val="32"/>
  </w:num>
  <w:num w:numId="25" w16cid:durableId="607616136">
    <w:abstractNumId w:val="10"/>
  </w:num>
  <w:num w:numId="26" w16cid:durableId="596787491">
    <w:abstractNumId w:val="16"/>
  </w:num>
  <w:num w:numId="27" w16cid:durableId="351229401">
    <w:abstractNumId w:val="39"/>
  </w:num>
  <w:num w:numId="28" w16cid:durableId="1980377963">
    <w:abstractNumId w:val="44"/>
  </w:num>
  <w:num w:numId="29" w16cid:durableId="311107966">
    <w:abstractNumId w:val="30"/>
  </w:num>
  <w:num w:numId="30" w16cid:durableId="518129942">
    <w:abstractNumId w:val="47"/>
  </w:num>
  <w:num w:numId="31" w16cid:durableId="900602648">
    <w:abstractNumId w:val="25"/>
  </w:num>
  <w:num w:numId="32" w16cid:durableId="177164937">
    <w:abstractNumId w:val="11"/>
  </w:num>
  <w:num w:numId="33" w16cid:durableId="257518223">
    <w:abstractNumId w:val="31"/>
  </w:num>
  <w:num w:numId="34" w16cid:durableId="2006856561">
    <w:abstractNumId w:val="46"/>
  </w:num>
  <w:num w:numId="35" w16cid:durableId="2007127364">
    <w:abstractNumId w:val="17"/>
  </w:num>
  <w:num w:numId="36" w16cid:durableId="1971979961">
    <w:abstractNumId w:val="14"/>
  </w:num>
  <w:num w:numId="37" w16cid:durableId="2094424077">
    <w:abstractNumId w:val="22"/>
  </w:num>
  <w:num w:numId="38" w16cid:durableId="625505756">
    <w:abstractNumId w:val="34"/>
  </w:num>
  <w:num w:numId="39" w16cid:durableId="1511409861">
    <w:abstractNumId w:val="37"/>
  </w:num>
  <w:num w:numId="40" w16cid:durableId="1821918260">
    <w:abstractNumId w:val="13"/>
  </w:num>
  <w:num w:numId="41" w16cid:durableId="487939484">
    <w:abstractNumId w:val="45"/>
  </w:num>
  <w:num w:numId="42" w16cid:durableId="1006446802">
    <w:abstractNumId w:val="28"/>
  </w:num>
  <w:num w:numId="43" w16cid:durableId="955022014">
    <w:abstractNumId w:val="12"/>
  </w:num>
  <w:num w:numId="44" w16cid:durableId="365451128">
    <w:abstractNumId w:val="40"/>
  </w:num>
  <w:num w:numId="45" w16cid:durableId="339820583">
    <w:abstractNumId w:val="43"/>
  </w:num>
  <w:num w:numId="46" w16cid:durableId="709694633">
    <w:abstractNumId w:val="35"/>
  </w:num>
  <w:num w:numId="47" w16cid:durableId="221184024">
    <w:abstractNumId w:val="33"/>
  </w:num>
  <w:num w:numId="48" w16cid:durableId="610085665">
    <w:abstractNumId w:val="27"/>
  </w:num>
  <w:num w:numId="49" w16cid:durableId="1455053935">
    <w:abstractNumId w:val="38"/>
  </w:num>
  <w:num w:numId="50" w16cid:durableId="1711954529">
    <w:abstractNumId w:val="4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002"/>
    <w:rsid w:val="000005F0"/>
    <w:rsid w:val="000008A1"/>
    <w:rsid w:val="0000090A"/>
    <w:rsid w:val="0000091C"/>
    <w:rsid w:val="000009B4"/>
    <w:rsid w:val="00000A8B"/>
    <w:rsid w:val="00000B28"/>
    <w:rsid w:val="00001704"/>
    <w:rsid w:val="000018AC"/>
    <w:rsid w:val="000018EB"/>
    <w:rsid w:val="00001A0E"/>
    <w:rsid w:val="00001AA7"/>
    <w:rsid w:val="00001C6D"/>
    <w:rsid w:val="00001CAA"/>
    <w:rsid w:val="00001D53"/>
    <w:rsid w:val="00001D7D"/>
    <w:rsid w:val="0000223E"/>
    <w:rsid w:val="000022BE"/>
    <w:rsid w:val="00002370"/>
    <w:rsid w:val="0000247A"/>
    <w:rsid w:val="00002A8F"/>
    <w:rsid w:val="00002AF7"/>
    <w:rsid w:val="00002C60"/>
    <w:rsid w:val="00002ED3"/>
    <w:rsid w:val="00003358"/>
    <w:rsid w:val="00003777"/>
    <w:rsid w:val="00003A0E"/>
    <w:rsid w:val="00003A63"/>
    <w:rsid w:val="00003B01"/>
    <w:rsid w:val="00003CD5"/>
    <w:rsid w:val="00003EAB"/>
    <w:rsid w:val="00003F67"/>
    <w:rsid w:val="000041AC"/>
    <w:rsid w:val="000041F9"/>
    <w:rsid w:val="000042C5"/>
    <w:rsid w:val="000044A1"/>
    <w:rsid w:val="000046A0"/>
    <w:rsid w:val="000047EE"/>
    <w:rsid w:val="00004854"/>
    <w:rsid w:val="00004AAE"/>
    <w:rsid w:val="00004B71"/>
    <w:rsid w:val="00004E4D"/>
    <w:rsid w:val="00005889"/>
    <w:rsid w:val="000065AD"/>
    <w:rsid w:val="00006716"/>
    <w:rsid w:val="000071A2"/>
    <w:rsid w:val="0000762F"/>
    <w:rsid w:val="00007637"/>
    <w:rsid w:val="000101CB"/>
    <w:rsid w:val="000103D8"/>
    <w:rsid w:val="000104BE"/>
    <w:rsid w:val="0001085F"/>
    <w:rsid w:val="00010F51"/>
    <w:rsid w:val="00010FF9"/>
    <w:rsid w:val="00011494"/>
    <w:rsid w:val="00011891"/>
    <w:rsid w:val="00011ABE"/>
    <w:rsid w:val="00011AD6"/>
    <w:rsid w:val="00011B70"/>
    <w:rsid w:val="00011C0E"/>
    <w:rsid w:val="00011E64"/>
    <w:rsid w:val="000122EF"/>
    <w:rsid w:val="000124F6"/>
    <w:rsid w:val="0001288E"/>
    <w:rsid w:val="00012C23"/>
    <w:rsid w:val="00012C50"/>
    <w:rsid w:val="00013267"/>
    <w:rsid w:val="000135B1"/>
    <w:rsid w:val="00013916"/>
    <w:rsid w:val="00013C7E"/>
    <w:rsid w:val="00014053"/>
    <w:rsid w:val="000140B8"/>
    <w:rsid w:val="000142D8"/>
    <w:rsid w:val="00014478"/>
    <w:rsid w:val="00014962"/>
    <w:rsid w:val="000149D1"/>
    <w:rsid w:val="00014A56"/>
    <w:rsid w:val="00014AA8"/>
    <w:rsid w:val="00014AD5"/>
    <w:rsid w:val="00014C1A"/>
    <w:rsid w:val="00014E00"/>
    <w:rsid w:val="00014ED7"/>
    <w:rsid w:val="00014FC1"/>
    <w:rsid w:val="000150FF"/>
    <w:rsid w:val="000153AE"/>
    <w:rsid w:val="0001586D"/>
    <w:rsid w:val="0001586E"/>
    <w:rsid w:val="000158DE"/>
    <w:rsid w:val="00015AE8"/>
    <w:rsid w:val="00015B62"/>
    <w:rsid w:val="00015D21"/>
    <w:rsid w:val="00015D2A"/>
    <w:rsid w:val="00016025"/>
    <w:rsid w:val="000163C5"/>
    <w:rsid w:val="00016CF6"/>
    <w:rsid w:val="00016D23"/>
    <w:rsid w:val="00016E05"/>
    <w:rsid w:val="00016F1C"/>
    <w:rsid w:val="00017430"/>
    <w:rsid w:val="000177D9"/>
    <w:rsid w:val="000177E2"/>
    <w:rsid w:val="00017ED4"/>
    <w:rsid w:val="00017FCA"/>
    <w:rsid w:val="000200F6"/>
    <w:rsid w:val="000204A5"/>
    <w:rsid w:val="00020772"/>
    <w:rsid w:val="00020932"/>
    <w:rsid w:val="00020ABA"/>
    <w:rsid w:val="00020B83"/>
    <w:rsid w:val="00021235"/>
    <w:rsid w:val="000215D3"/>
    <w:rsid w:val="000216F5"/>
    <w:rsid w:val="00021BC3"/>
    <w:rsid w:val="00021F04"/>
    <w:rsid w:val="00022017"/>
    <w:rsid w:val="00022182"/>
    <w:rsid w:val="000222F2"/>
    <w:rsid w:val="00022955"/>
    <w:rsid w:val="00022B3F"/>
    <w:rsid w:val="00022B7C"/>
    <w:rsid w:val="00022CEA"/>
    <w:rsid w:val="00022FA1"/>
    <w:rsid w:val="000230D8"/>
    <w:rsid w:val="00023130"/>
    <w:rsid w:val="000232E6"/>
    <w:rsid w:val="0002344F"/>
    <w:rsid w:val="000234BA"/>
    <w:rsid w:val="00023566"/>
    <w:rsid w:val="00023629"/>
    <w:rsid w:val="000236A4"/>
    <w:rsid w:val="00023BF3"/>
    <w:rsid w:val="00023C99"/>
    <w:rsid w:val="0002409D"/>
    <w:rsid w:val="00024125"/>
    <w:rsid w:val="00024393"/>
    <w:rsid w:val="0002457E"/>
    <w:rsid w:val="000245E3"/>
    <w:rsid w:val="0002483F"/>
    <w:rsid w:val="00024C62"/>
    <w:rsid w:val="00024DFB"/>
    <w:rsid w:val="00024F7C"/>
    <w:rsid w:val="00024F9B"/>
    <w:rsid w:val="000258EC"/>
    <w:rsid w:val="00025AF2"/>
    <w:rsid w:val="00025DA1"/>
    <w:rsid w:val="00025F8D"/>
    <w:rsid w:val="000264CD"/>
    <w:rsid w:val="000267B9"/>
    <w:rsid w:val="000268D5"/>
    <w:rsid w:val="00026C15"/>
    <w:rsid w:val="00027665"/>
    <w:rsid w:val="00027763"/>
    <w:rsid w:val="00027A32"/>
    <w:rsid w:val="00027AA2"/>
    <w:rsid w:val="00027C9A"/>
    <w:rsid w:val="00027FF9"/>
    <w:rsid w:val="0003003F"/>
    <w:rsid w:val="00030059"/>
    <w:rsid w:val="00030AAD"/>
    <w:rsid w:val="00030C80"/>
    <w:rsid w:val="00030E8B"/>
    <w:rsid w:val="0003104B"/>
    <w:rsid w:val="0003115D"/>
    <w:rsid w:val="000316FF"/>
    <w:rsid w:val="00031EB6"/>
    <w:rsid w:val="00031EBE"/>
    <w:rsid w:val="00032363"/>
    <w:rsid w:val="0003237C"/>
    <w:rsid w:val="0003240C"/>
    <w:rsid w:val="00032591"/>
    <w:rsid w:val="000325E2"/>
    <w:rsid w:val="000328CC"/>
    <w:rsid w:val="0003290D"/>
    <w:rsid w:val="00032952"/>
    <w:rsid w:val="00032999"/>
    <w:rsid w:val="00032CEB"/>
    <w:rsid w:val="00032F28"/>
    <w:rsid w:val="000330D4"/>
    <w:rsid w:val="00033263"/>
    <w:rsid w:val="00033288"/>
    <w:rsid w:val="00033347"/>
    <w:rsid w:val="0003370B"/>
    <w:rsid w:val="0003372F"/>
    <w:rsid w:val="00033959"/>
    <w:rsid w:val="00033D67"/>
    <w:rsid w:val="00033F24"/>
    <w:rsid w:val="00034100"/>
    <w:rsid w:val="00034345"/>
    <w:rsid w:val="0003454E"/>
    <w:rsid w:val="00034619"/>
    <w:rsid w:val="0003487E"/>
    <w:rsid w:val="00034919"/>
    <w:rsid w:val="00034983"/>
    <w:rsid w:val="00034D17"/>
    <w:rsid w:val="000353CD"/>
    <w:rsid w:val="0003568C"/>
    <w:rsid w:val="000359D8"/>
    <w:rsid w:val="00036064"/>
    <w:rsid w:val="00036127"/>
    <w:rsid w:val="000363DB"/>
    <w:rsid w:val="000366D7"/>
    <w:rsid w:val="0003692C"/>
    <w:rsid w:val="00036B6E"/>
    <w:rsid w:val="00036BB8"/>
    <w:rsid w:val="00037075"/>
    <w:rsid w:val="000373B6"/>
    <w:rsid w:val="000375B6"/>
    <w:rsid w:val="0003794E"/>
    <w:rsid w:val="00037D50"/>
    <w:rsid w:val="00037F30"/>
    <w:rsid w:val="000400CA"/>
    <w:rsid w:val="000402AC"/>
    <w:rsid w:val="000404FD"/>
    <w:rsid w:val="00040522"/>
    <w:rsid w:val="00040527"/>
    <w:rsid w:val="00040AE4"/>
    <w:rsid w:val="00040D45"/>
    <w:rsid w:val="00040FE4"/>
    <w:rsid w:val="000414EA"/>
    <w:rsid w:val="000418D8"/>
    <w:rsid w:val="000419D9"/>
    <w:rsid w:val="00041A1D"/>
    <w:rsid w:val="00041BAB"/>
    <w:rsid w:val="00041BD0"/>
    <w:rsid w:val="00041C17"/>
    <w:rsid w:val="00041C98"/>
    <w:rsid w:val="0004232E"/>
    <w:rsid w:val="00042714"/>
    <w:rsid w:val="00042E6B"/>
    <w:rsid w:val="0004325A"/>
    <w:rsid w:val="00043595"/>
    <w:rsid w:val="0004381C"/>
    <w:rsid w:val="00043A5C"/>
    <w:rsid w:val="00043BC7"/>
    <w:rsid w:val="00043EFC"/>
    <w:rsid w:val="000440B4"/>
    <w:rsid w:val="000441B7"/>
    <w:rsid w:val="000443EC"/>
    <w:rsid w:val="00044590"/>
    <w:rsid w:val="000445A3"/>
    <w:rsid w:val="000445D5"/>
    <w:rsid w:val="000449A3"/>
    <w:rsid w:val="000449EC"/>
    <w:rsid w:val="00044A24"/>
    <w:rsid w:val="00044E10"/>
    <w:rsid w:val="00045161"/>
    <w:rsid w:val="0004522F"/>
    <w:rsid w:val="00045286"/>
    <w:rsid w:val="00045983"/>
    <w:rsid w:val="00045EF3"/>
    <w:rsid w:val="0004605C"/>
    <w:rsid w:val="00046160"/>
    <w:rsid w:val="00046299"/>
    <w:rsid w:val="00046363"/>
    <w:rsid w:val="00046957"/>
    <w:rsid w:val="00046C05"/>
    <w:rsid w:val="00046D40"/>
    <w:rsid w:val="0004723A"/>
    <w:rsid w:val="0004737C"/>
    <w:rsid w:val="00047563"/>
    <w:rsid w:val="000475A8"/>
    <w:rsid w:val="00047695"/>
    <w:rsid w:val="00050285"/>
    <w:rsid w:val="000502B3"/>
    <w:rsid w:val="000509F7"/>
    <w:rsid w:val="00051261"/>
    <w:rsid w:val="00051643"/>
    <w:rsid w:val="00051751"/>
    <w:rsid w:val="000518B8"/>
    <w:rsid w:val="00051C82"/>
    <w:rsid w:val="00051CE9"/>
    <w:rsid w:val="00051D69"/>
    <w:rsid w:val="00051E6A"/>
    <w:rsid w:val="00051EBA"/>
    <w:rsid w:val="00052057"/>
    <w:rsid w:val="00052AC2"/>
    <w:rsid w:val="00052AEE"/>
    <w:rsid w:val="00052DF3"/>
    <w:rsid w:val="00052E2B"/>
    <w:rsid w:val="00053134"/>
    <w:rsid w:val="00053D03"/>
    <w:rsid w:val="00053EDF"/>
    <w:rsid w:val="00053F79"/>
    <w:rsid w:val="00054043"/>
    <w:rsid w:val="00054614"/>
    <w:rsid w:val="000548A9"/>
    <w:rsid w:val="0005513A"/>
    <w:rsid w:val="0005538D"/>
    <w:rsid w:val="000553BC"/>
    <w:rsid w:val="0005545B"/>
    <w:rsid w:val="0005554B"/>
    <w:rsid w:val="00055612"/>
    <w:rsid w:val="000559AB"/>
    <w:rsid w:val="00055BC3"/>
    <w:rsid w:val="000560CA"/>
    <w:rsid w:val="000564F8"/>
    <w:rsid w:val="00056DB8"/>
    <w:rsid w:val="00057169"/>
    <w:rsid w:val="000577D3"/>
    <w:rsid w:val="000577F2"/>
    <w:rsid w:val="00057BA1"/>
    <w:rsid w:val="00057CF1"/>
    <w:rsid w:val="00057D2E"/>
    <w:rsid w:val="00057D4B"/>
    <w:rsid w:val="00060122"/>
    <w:rsid w:val="00060409"/>
    <w:rsid w:val="0006068F"/>
    <w:rsid w:val="00060818"/>
    <w:rsid w:val="000608C4"/>
    <w:rsid w:val="00060A92"/>
    <w:rsid w:val="00060D50"/>
    <w:rsid w:val="00060DEC"/>
    <w:rsid w:val="00060E16"/>
    <w:rsid w:val="00060EEB"/>
    <w:rsid w:val="00060F5F"/>
    <w:rsid w:val="000614A3"/>
    <w:rsid w:val="000615CB"/>
    <w:rsid w:val="00061736"/>
    <w:rsid w:val="00061D25"/>
    <w:rsid w:val="00061DE4"/>
    <w:rsid w:val="00061DEB"/>
    <w:rsid w:val="00061DF4"/>
    <w:rsid w:val="00061F22"/>
    <w:rsid w:val="00061F67"/>
    <w:rsid w:val="00061F82"/>
    <w:rsid w:val="000623B4"/>
    <w:rsid w:val="00062429"/>
    <w:rsid w:val="000625B3"/>
    <w:rsid w:val="00062731"/>
    <w:rsid w:val="000628AE"/>
    <w:rsid w:val="00062BA0"/>
    <w:rsid w:val="00062BA1"/>
    <w:rsid w:val="00062F3C"/>
    <w:rsid w:val="00062F4B"/>
    <w:rsid w:val="0006306A"/>
    <w:rsid w:val="00063274"/>
    <w:rsid w:val="00063522"/>
    <w:rsid w:val="000638A8"/>
    <w:rsid w:val="00063A2E"/>
    <w:rsid w:val="00063B08"/>
    <w:rsid w:val="00063B2E"/>
    <w:rsid w:val="000640A2"/>
    <w:rsid w:val="000640E2"/>
    <w:rsid w:val="0006440C"/>
    <w:rsid w:val="00064476"/>
    <w:rsid w:val="0006457C"/>
    <w:rsid w:val="000645EC"/>
    <w:rsid w:val="00064890"/>
    <w:rsid w:val="00064926"/>
    <w:rsid w:val="00064EA6"/>
    <w:rsid w:val="0006534A"/>
    <w:rsid w:val="00065508"/>
    <w:rsid w:val="000658E6"/>
    <w:rsid w:val="00065A29"/>
    <w:rsid w:val="00065A9D"/>
    <w:rsid w:val="00065D1B"/>
    <w:rsid w:val="00065D9B"/>
    <w:rsid w:val="00065EE9"/>
    <w:rsid w:val="00066251"/>
    <w:rsid w:val="000663A5"/>
    <w:rsid w:val="0006652B"/>
    <w:rsid w:val="0006662F"/>
    <w:rsid w:val="00066DFE"/>
    <w:rsid w:val="00066F14"/>
    <w:rsid w:val="00067286"/>
    <w:rsid w:val="00067310"/>
    <w:rsid w:val="000675E9"/>
    <w:rsid w:val="00067696"/>
    <w:rsid w:val="000677DA"/>
    <w:rsid w:val="00067BE5"/>
    <w:rsid w:val="00067DAE"/>
    <w:rsid w:val="00067F18"/>
    <w:rsid w:val="00067F5E"/>
    <w:rsid w:val="0007017D"/>
    <w:rsid w:val="000703F0"/>
    <w:rsid w:val="00070418"/>
    <w:rsid w:val="0007078B"/>
    <w:rsid w:val="000708DE"/>
    <w:rsid w:val="000709C7"/>
    <w:rsid w:val="00070B5B"/>
    <w:rsid w:val="00070C0C"/>
    <w:rsid w:val="00070CBA"/>
    <w:rsid w:val="00070EC3"/>
    <w:rsid w:val="00070F1B"/>
    <w:rsid w:val="00071013"/>
    <w:rsid w:val="00071042"/>
    <w:rsid w:val="000712C7"/>
    <w:rsid w:val="000714E5"/>
    <w:rsid w:val="00071527"/>
    <w:rsid w:val="0007165A"/>
    <w:rsid w:val="00071930"/>
    <w:rsid w:val="00071A56"/>
    <w:rsid w:val="00071CCB"/>
    <w:rsid w:val="00071D67"/>
    <w:rsid w:val="000725A1"/>
    <w:rsid w:val="0007280C"/>
    <w:rsid w:val="00072DA2"/>
    <w:rsid w:val="00072EFF"/>
    <w:rsid w:val="000732BE"/>
    <w:rsid w:val="00073322"/>
    <w:rsid w:val="00073609"/>
    <w:rsid w:val="00073A26"/>
    <w:rsid w:val="00073CF7"/>
    <w:rsid w:val="00073E92"/>
    <w:rsid w:val="00074012"/>
    <w:rsid w:val="00074744"/>
    <w:rsid w:val="000747FF"/>
    <w:rsid w:val="00074C53"/>
    <w:rsid w:val="00074C90"/>
    <w:rsid w:val="00074FBF"/>
    <w:rsid w:val="000750EC"/>
    <w:rsid w:val="000752E9"/>
    <w:rsid w:val="00075479"/>
    <w:rsid w:val="00075617"/>
    <w:rsid w:val="00075676"/>
    <w:rsid w:val="0007589C"/>
    <w:rsid w:val="00075A7E"/>
    <w:rsid w:val="00075C01"/>
    <w:rsid w:val="00075C6A"/>
    <w:rsid w:val="00075DCE"/>
    <w:rsid w:val="00075DFC"/>
    <w:rsid w:val="00076033"/>
    <w:rsid w:val="00076152"/>
    <w:rsid w:val="000764D3"/>
    <w:rsid w:val="000764FF"/>
    <w:rsid w:val="00076688"/>
    <w:rsid w:val="000771AB"/>
    <w:rsid w:val="000773E6"/>
    <w:rsid w:val="000775DE"/>
    <w:rsid w:val="00077970"/>
    <w:rsid w:val="000779FF"/>
    <w:rsid w:val="00077A1B"/>
    <w:rsid w:val="00077B1B"/>
    <w:rsid w:val="00077B6D"/>
    <w:rsid w:val="00077C11"/>
    <w:rsid w:val="00077D9B"/>
    <w:rsid w:val="000800C8"/>
    <w:rsid w:val="000802EB"/>
    <w:rsid w:val="000808A7"/>
    <w:rsid w:val="000808B6"/>
    <w:rsid w:val="00080E90"/>
    <w:rsid w:val="00080EFA"/>
    <w:rsid w:val="000811F8"/>
    <w:rsid w:val="000813DD"/>
    <w:rsid w:val="00081409"/>
    <w:rsid w:val="0008145F"/>
    <w:rsid w:val="000816D3"/>
    <w:rsid w:val="00081717"/>
    <w:rsid w:val="00081BD2"/>
    <w:rsid w:val="00081F04"/>
    <w:rsid w:val="00081F40"/>
    <w:rsid w:val="0008227F"/>
    <w:rsid w:val="000824F0"/>
    <w:rsid w:val="000824F1"/>
    <w:rsid w:val="00082652"/>
    <w:rsid w:val="00082D81"/>
    <w:rsid w:val="0008333F"/>
    <w:rsid w:val="0008335E"/>
    <w:rsid w:val="000835FF"/>
    <w:rsid w:val="0008370B"/>
    <w:rsid w:val="00083A9F"/>
    <w:rsid w:val="00083AFE"/>
    <w:rsid w:val="00083B27"/>
    <w:rsid w:val="00083DD6"/>
    <w:rsid w:val="00084240"/>
    <w:rsid w:val="0008458F"/>
    <w:rsid w:val="000848AD"/>
    <w:rsid w:val="00084E57"/>
    <w:rsid w:val="00084E63"/>
    <w:rsid w:val="00085567"/>
    <w:rsid w:val="000855D1"/>
    <w:rsid w:val="000856DE"/>
    <w:rsid w:val="000857ED"/>
    <w:rsid w:val="00085864"/>
    <w:rsid w:val="00085C20"/>
    <w:rsid w:val="00085F78"/>
    <w:rsid w:val="000861C0"/>
    <w:rsid w:val="000866B6"/>
    <w:rsid w:val="00086A4B"/>
    <w:rsid w:val="00086E99"/>
    <w:rsid w:val="00087002"/>
    <w:rsid w:val="0008701B"/>
    <w:rsid w:val="000874AF"/>
    <w:rsid w:val="0008758D"/>
    <w:rsid w:val="0008767A"/>
    <w:rsid w:val="00087924"/>
    <w:rsid w:val="00087B89"/>
    <w:rsid w:val="00087FDD"/>
    <w:rsid w:val="0009024B"/>
    <w:rsid w:val="0009056F"/>
    <w:rsid w:val="00090635"/>
    <w:rsid w:val="000906CB"/>
    <w:rsid w:val="00090B73"/>
    <w:rsid w:val="00090C31"/>
    <w:rsid w:val="00091016"/>
    <w:rsid w:val="00091154"/>
    <w:rsid w:val="00091206"/>
    <w:rsid w:val="00091443"/>
    <w:rsid w:val="00091AAC"/>
    <w:rsid w:val="00091B68"/>
    <w:rsid w:val="00091E1B"/>
    <w:rsid w:val="00091F1A"/>
    <w:rsid w:val="00091FD2"/>
    <w:rsid w:val="000921D3"/>
    <w:rsid w:val="0009226D"/>
    <w:rsid w:val="00092B56"/>
    <w:rsid w:val="00092B87"/>
    <w:rsid w:val="00092CC3"/>
    <w:rsid w:val="00092D4A"/>
    <w:rsid w:val="00092F27"/>
    <w:rsid w:val="00093183"/>
    <w:rsid w:val="000931C1"/>
    <w:rsid w:val="000931DF"/>
    <w:rsid w:val="00093489"/>
    <w:rsid w:val="00093536"/>
    <w:rsid w:val="000938AB"/>
    <w:rsid w:val="00093ABE"/>
    <w:rsid w:val="00093C6C"/>
    <w:rsid w:val="00093C97"/>
    <w:rsid w:val="00093CCB"/>
    <w:rsid w:val="0009432D"/>
    <w:rsid w:val="0009487E"/>
    <w:rsid w:val="00094909"/>
    <w:rsid w:val="00094AD0"/>
    <w:rsid w:val="00094C56"/>
    <w:rsid w:val="00094EE5"/>
    <w:rsid w:val="0009519A"/>
    <w:rsid w:val="000952C9"/>
    <w:rsid w:val="000953F2"/>
    <w:rsid w:val="000957AB"/>
    <w:rsid w:val="000958FA"/>
    <w:rsid w:val="00095AA0"/>
    <w:rsid w:val="00095BB2"/>
    <w:rsid w:val="00096040"/>
    <w:rsid w:val="000960F7"/>
    <w:rsid w:val="00096397"/>
    <w:rsid w:val="00096900"/>
    <w:rsid w:val="00096BB1"/>
    <w:rsid w:val="00096EC8"/>
    <w:rsid w:val="00096FDD"/>
    <w:rsid w:val="00097027"/>
    <w:rsid w:val="00097147"/>
    <w:rsid w:val="0009729B"/>
    <w:rsid w:val="000973D7"/>
    <w:rsid w:val="000977DF"/>
    <w:rsid w:val="00097A90"/>
    <w:rsid w:val="00097E89"/>
    <w:rsid w:val="00097F33"/>
    <w:rsid w:val="00097F65"/>
    <w:rsid w:val="00097FA6"/>
    <w:rsid w:val="000A001E"/>
    <w:rsid w:val="000A0314"/>
    <w:rsid w:val="000A0587"/>
    <w:rsid w:val="000A0649"/>
    <w:rsid w:val="000A0A3B"/>
    <w:rsid w:val="000A0C21"/>
    <w:rsid w:val="000A0FBA"/>
    <w:rsid w:val="000A1226"/>
    <w:rsid w:val="000A1277"/>
    <w:rsid w:val="000A12F9"/>
    <w:rsid w:val="000A1610"/>
    <w:rsid w:val="000A1ACA"/>
    <w:rsid w:val="000A1B18"/>
    <w:rsid w:val="000A1FF1"/>
    <w:rsid w:val="000A20ED"/>
    <w:rsid w:val="000A21E3"/>
    <w:rsid w:val="000A2593"/>
    <w:rsid w:val="000A26CD"/>
    <w:rsid w:val="000A2723"/>
    <w:rsid w:val="000A273D"/>
    <w:rsid w:val="000A288E"/>
    <w:rsid w:val="000A2ADD"/>
    <w:rsid w:val="000A2B7E"/>
    <w:rsid w:val="000A2BD0"/>
    <w:rsid w:val="000A2CD7"/>
    <w:rsid w:val="000A3294"/>
    <w:rsid w:val="000A3636"/>
    <w:rsid w:val="000A3770"/>
    <w:rsid w:val="000A38AF"/>
    <w:rsid w:val="000A39E5"/>
    <w:rsid w:val="000A3DB5"/>
    <w:rsid w:val="000A3F69"/>
    <w:rsid w:val="000A44B0"/>
    <w:rsid w:val="000A45CE"/>
    <w:rsid w:val="000A46DC"/>
    <w:rsid w:val="000A4B71"/>
    <w:rsid w:val="000A5042"/>
    <w:rsid w:val="000A53C0"/>
    <w:rsid w:val="000A5518"/>
    <w:rsid w:val="000A5666"/>
    <w:rsid w:val="000A56A4"/>
    <w:rsid w:val="000A573F"/>
    <w:rsid w:val="000A57FC"/>
    <w:rsid w:val="000A5ABC"/>
    <w:rsid w:val="000A5AEF"/>
    <w:rsid w:val="000A5D6E"/>
    <w:rsid w:val="000A5F00"/>
    <w:rsid w:val="000A6444"/>
    <w:rsid w:val="000A664F"/>
    <w:rsid w:val="000A6718"/>
    <w:rsid w:val="000A6792"/>
    <w:rsid w:val="000A68C0"/>
    <w:rsid w:val="000A6915"/>
    <w:rsid w:val="000A6966"/>
    <w:rsid w:val="000A696A"/>
    <w:rsid w:val="000A6A9C"/>
    <w:rsid w:val="000A6B0B"/>
    <w:rsid w:val="000A6F54"/>
    <w:rsid w:val="000A726D"/>
    <w:rsid w:val="000A7333"/>
    <w:rsid w:val="000A74B4"/>
    <w:rsid w:val="000A75D5"/>
    <w:rsid w:val="000A780E"/>
    <w:rsid w:val="000A79B0"/>
    <w:rsid w:val="000A7A70"/>
    <w:rsid w:val="000A7C24"/>
    <w:rsid w:val="000A7D95"/>
    <w:rsid w:val="000A7E80"/>
    <w:rsid w:val="000A7F29"/>
    <w:rsid w:val="000B00C1"/>
    <w:rsid w:val="000B04C9"/>
    <w:rsid w:val="000B0573"/>
    <w:rsid w:val="000B0608"/>
    <w:rsid w:val="000B0693"/>
    <w:rsid w:val="000B07CF"/>
    <w:rsid w:val="000B086C"/>
    <w:rsid w:val="000B0893"/>
    <w:rsid w:val="000B08DF"/>
    <w:rsid w:val="000B0A81"/>
    <w:rsid w:val="000B0A83"/>
    <w:rsid w:val="000B0CAC"/>
    <w:rsid w:val="000B0DA6"/>
    <w:rsid w:val="000B0DEA"/>
    <w:rsid w:val="000B0E0D"/>
    <w:rsid w:val="000B10EB"/>
    <w:rsid w:val="000B1270"/>
    <w:rsid w:val="000B128D"/>
    <w:rsid w:val="000B1406"/>
    <w:rsid w:val="000B15B8"/>
    <w:rsid w:val="000B1696"/>
    <w:rsid w:val="000B1DF8"/>
    <w:rsid w:val="000B2012"/>
    <w:rsid w:val="000B23DE"/>
    <w:rsid w:val="000B2AD5"/>
    <w:rsid w:val="000B2C0B"/>
    <w:rsid w:val="000B2D23"/>
    <w:rsid w:val="000B2F35"/>
    <w:rsid w:val="000B32A3"/>
    <w:rsid w:val="000B37E3"/>
    <w:rsid w:val="000B3F3C"/>
    <w:rsid w:val="000B40D5"/>
    <w:rsid w:val="000B4757"/>
    <w:rsid w:val="000B4825"/>
    <w:rsid w:val="000B4911"/>
    <w:rsid w:val="000B4920"/>
    <w:rsid w:val="000B4ADE"/>
    <w:rsid w:val="000B5071"/>
    <w:rsid w:val="000B5363"/>
    <w:rsid w:val="000B5514"/>
    <w:rsid w:val="000B5524"/>
    <w:rsid w:val="000B5587"/>
    <w:rsid w:val="000B591F"/>
    <w:rsid w:val="000B5F4C"/>
    <w:rsid w:val="000B6150"/>
    <w:rsid w:val="000B61FC"/>
    <w:rsid w:val="000B6351"/>
    <w:rsid w:val="000B683E"/>
    <w:rsid w:val="000B6B00"/>
    <w:rsid w:val="000B6D01"/>
    <w:rsid w:val="000B6DD5"/>
    <w:rsid w:val="000B6E49"/>
    <w:rsid w:val="000B6EC2"/>
    <w:rsid w:val="000B73CB"/>
    <w:rsid w:val="000B73F1"/>
    <w:rsid w:val="000B748C"/>
    <w:rsid w:val="000B7612"/>
    <w:rsid w:val="000B767F"/>
    <w:rsid w:val="000B7A52"/>
    <w:rsid w:val="000B7AF3"/>
    <w:rsid w:val="000B7D0D"/>
    <w:rsid w:val="000C01CF"/>
    <w:rsid w:val="000C02D9"/>
    <w:rsid w:val="000C04F4"/>
    <w:rsid w:val="000C112B"/>
    <w:rsid w:val="000C129F"/>
    <w:rsid w:val="000C1441"/>
    <w:rsid w:val="000C15AD"/>
    <w:rsid w:val="000C189A"/>
    <w:rsid w:val="000C1A67"/>
    <w:rsid w:val="000C1B2D"/>
    <w:rsid w:val="000C1B7B"/>
    <w:rsid w:val="000C1BE0"/>
    <w:rsid w:val="000C1D26"/>
    <w:rsid w:val="000C1D69"/>
    <w:rsid w:val="000C1EE1"/>
    <w:rsid w:val="000C1F84"/>
    <w:rsid w:val="000C1FDA"/>
    <w:rsid w:val="000C2032"/>
    <w:rsid w:val="000C23A6"/>
    <w:rsid w:val="000C2576"/>
    <w:rsid w:val="000C2827"/>
    <w:rsid w:val="000C2C1E"/>
    <w:rsid w:val="000C2C22"/>
    <w:rsid w:val="000C2CED"/>
    <w:rsid w:val="000C336C"/>
    <w:rsid w:val="000C3465"/>
    <w:rsid w:val="000C3E35"/>
    <w:rsid w:val="000C3EB1"/>
    <w:rsid w:val="000C3F76"/>
    <w:rsid w:val="000C4147"/>
    <w:rsid w:val="000C415A"/>
    <w:rsid w:val="000C430C"/>
    <w:rsid w:val="000C4384"/>
    <w:rsid w:val="000C4444"/>
    <w:rsid w:val="000C45DE"/>
    <w:rsid w:val="000C46FC"/>
    <w:rsid w:val="000C4915"/>
    <w:rsid w:val="000C4984"/>
    <w:rsid w:val="000C4987"/>
    <w:rsid w:val="000C4DC8"/>
    <w:rsid w:val="000C5022"/>
    <w:rsid w:val="000C558B"/>
    <w:rsid w:val="000C5D1B"/>
    <w:rsid w:val="000C5EB0"/>
    <w:rsid w:val="000C66B0"/>
    <w:rsid w:val="000C6951"/>
    <w:rsid w:val="000C6A35"/>
    <w:rsid w:val="000C6CC4"/>
    <w:rsid w:val="000C6F02"/>
    <w:rsid w:val="000C72EF"/>
    <w:rsid w:val="000C7363"/>
    <w:rsid w:val="000C757D"/>
    <w:rsid w:val="000C7C30"/>
    <w:rsid w:val="000C7E1C"/>
    <w:rsid w:val="000C7EEE"/>
    <w:rsid w:val="000D05DA"/>
    <w:rsid w:val="000D0764"/>
    <w:rsid w:val="000D0765"/>
    <w:rsid w:val="000D0770"/>
    <w:rsid w:val="000D09DB"/>
    <w:rsid w:val="000D0B68"/>
    <w:rsid w:val="000D0DD5"/>
    <w:rsid w:val="000D0DF5"/>
    <w:rsid w:val="000D0DFC"/>
    <w:rsid w:val="000D0E3D"/>
    <w:rsid w:val="000D117F"/>
    <w:rsid w:val="000D14DD"/>
    <w:rsid w:val="000D166C"/>
    <w:rsid w:val="000D1A8A"/>
    <w:rsid w:val="000D1A96"/>
    <w:rsid w:val="000D1D47"/>
    <w:rsid w:val="000D21AF"/>
    <w:rsid w:val="000D21CF"/>
    <w:rsid w:val="000D28A6"/>
    <w:rsid w:val="000D2B7B"/>
    <w:rsid w:val="000D2C2A"/>
    <w:rsid w:val="000D2D9F"/>
    <w:rsid w:val="000D3022"/>
    <w:rsid w:val="000D3314"/>
    <w:rsid w:val="000D336A"/>
    <w:rsid w:val="000D3636"/>
    <w:rsid w:val="000D363B"/>
    <w:rsid w:val="000D371F"/>
    <w:rsid w:val="000D373E"/>
    <w:rsid w:val="000D3B42"/>
    <w:rsid w:val="000D3C24"/>
    <w:rsid w:val="000D4044"/>
    <w:rsid w:val="000D42C7"/>
    <w:rsid w:val="000D445B"/>
    <w:rsid w:val="000D44FD"/>
    <w:rsid w:val="000D457A"/>
    <w:rsid w:val="000D4593"/>
    <w:rsid w:val="000D4666"/>
    <w:rsid w:val="000D478D"/>
    <w:rsid w:val="000D4837"/>
    <w:rsid w:val="000D49FA"/>
    <w:rsid w:val="000D4CDD"/>
    <w:rsid w:val="000D5314"/>
    <w:rsid w:val="000D537B"/>
    <w:rsid w:val="000D5557"/>
    <w:rsid w:val="000D58A3"/>
    <w:rsid w:val="000D5946"/>
    <w:rsid w:val="000D5A58"/>
    <w:rsid w:val="000D5EA6"/>
    <w:rsid w:val="000D60F7"/>
    <w:rsid w:val="000D612F"/>
    <w:rsid w:val="000D61BE"/>
    <w:rsid w:val="000D68EB"/>
    <w:rsid w:val="000D6A95"/>
    <w:rsid w:val="000D6D50"/>
    <w:rsid w:val="000D754A"/>
    <w:rsid w:val="000D7568"/>
    <w:rsid w:val="000D763E"/>
    <w:rsid w:val="000D7A2B"/>
    <w:rsid w:val="000D7F87"/>
    <w:rsid w:val="000D7FBA"/>
    <w:rsid w:val="000E02F4"/>
    <w:rsid w:val="000E071D"/>
    <w:rsid w:val="000E0877"/>
    <w:rsid w:val="000E091F"/>
    <w:rsid w:val="000E0B95"/>
    <w:rsid w:val="000E0CBC"/>
    <w:rsid w:val="000E0D60"/>
    <w:rsid w:val="000E1146"/>
    <w:rsid w:val="000E187E"/>
    <w:rsid w:val="000E18C0"/>
    <w:rsid w:val="000E1B15"/>
    <w:rsid w:val="000E1B9C"/>
    <w:rsid w:val="000E1C44"/>
    <w:rsid w:val="000E1D0A"/>
    <w:rsid w:val="000E2511"/>
    <w:rsid w:val="000E2B8B"/>
    <w:rsid w:val="000E2C99"/>
    <w:rsid w:val="000E33D2"/>
    <w:rsid w:val="000E35C4"/>
    <w:rsid w:val="000E3E3E"/>
    <w:rsid w:val="000E4176"/>
    <w:rsid w:val="000E41CE"/>
    <w:rsid w:val="000E42EB"/>
    <w:rsid w:val="000E4353"/>
    <w:rsid w:val="000E440C"/>
    <w:rsid w:val="000E4564"/>
    <w:rsid w:val="000E4850"/>
    <w:rsid w:val="000E4C37"/>
    <w:rsid w:val="000E4C84"/>
    <w:rsid w:val="000E4CA9"/>
    <w:rsid w:val="000E4CF6"/>
    <w:rsid w:val="000E4E56"/>
    <w:rsid w:val="000E53F9"/>
    <w:rsid w:val="000E5500"/>
    <w:rsid w:val="000E59F9"/>
    <w:rsid w:val="000E5A15"/>
    <w:rsid w:val="000E5D5D"/>
    <w:rsid w:val="000E5F6A"/>
    <w:rsid w:val="000E5F70"/>
    <w:rsid w:val="000E62B6"/>
    <w:rsid w:val="000E63FC"/>
    <w:rsid w:val="000E6D3C"/>
    <w:rsid w:val="000E6D72"/>
    <w:rsid w:val="000E739A"/>
    <w:rsid w:val="000E746F"/>
    <w:rsid w:val="000E74A7"/>
    <w:rsid w:val="000E74E5"/>
    <w:rsid w:val="000E7D98"/>
    <w:rsid w:val="000E7E50"/>
    <w:rsid w:val="000E7F18"/>
    <w:rsid w:val="000F0078"/>
    <w:rsid w:val="000F0231"/>
    <w:rsid w:val="000F05DD"/>
    <w:rsid w:val="000F0976"/>
    <w:rsid w:val="000F09B2"/>
    <w:rsid w:val="000F0A64"/>
    <w:rsid w:val="000F0D43"/>
    <w:rsid w:val="000F0D7F"/>
    <w:rsid w:val="000F0D9B"/>
    <w:rsid w:val="000F1327"/>
    <w:rsid w:val="000F13EF"/>
    <w:rsid w:val="000F13F1"/>
    <w:rsid w:val="000F14D6"/>
    <w:rsid w:val="000F15A0"/>
    <w:rsid w:val="000F1608"/>
    <w:rsid w:val="000F1A1D"/>
    <w:rsid w:val="000F1B7B"/>
    <w:rsid w:val="000F1BEF"/>
    <w:rsid w:val="000F1F61"/>
    <w:rsid w:val="000F1FBC"/>
    <w:rsid w:val="000F20E4"/>
    <w:rsid w:val="000F218B"/>
    <w:rsid w:val="000F238A"/>
    <w:rsid w:val="000F24FD"/>
    <w:rsid w:val="000F2E1F"/>
    <w:rsid w:val="000F30A0"/>
    <w:rsid w:val="000F350C"/>
    <w:rsid w:val="000F355F"/>
    <w:rsid w:val="000F35AF"/>
    <w:rsid w:val="000F3624"/>
    <w:rsid w:val="000F370C"/>
    <w:rsid w:val="000F394F"/>
    <w:rsid w:val="000F396C"/>
    <w:rsid w:val="000F3BF9"/>
    <w:rsid w:val="000F3C8D"/>
    <w:rsid w:val="000F3FCE"/>
    <w:rsid w:val="000F4007"/>
    <w:rsid w:val="000F431B"/>
    <w:rsid w:val="000F4994"/>
    <w:rsid w:val="000F4A36"/>
    <w:rsid w:val="000F4C3C"/>
    <w:rsid w:val="000F4ECB"/>
    <w:rsid w:val="000F5A06"/>
    <w:rsid w:val="000F5B4E"/>
    <w:rsid w:val="000F5D76"/>
    <w:rsid w:val="000F603D"/>
    <w:rsid w:val="000F65C4"/>
    <w:rsid w:val="000F65D4"/>
    <w:rsid w:val="000F667C"/>
    <w:rsid w:val="000F685B"/>
    <w:rsid w:val="000F69AC"/>
    <w:rsid w:val="000F6B88"/>
    <w:rsid w:val="000F6BD2"/>
    <w:rsid w:val="000F7191"/>
    <w:rsid w:val="000F71EA"/>
    <w:rsid w:val="000F7BD5"/>
    <w:rsid w:val="000F7F19"/>
    <w:rsid w:val="001000DE"/>
    <w:rsid w:val="0010027B"/>
    <w:rsid w:val="001004EE"/>
    <w:rsid w:val="00100516"/>
    <w:rsid w:val="001006C0"/>
    <w:rsid w:val="0010073F"/>
    <w:rsid w:val="00100900"/>
    <w:rsid w:val="00100989"/>
    <w:rsid w:val="00100C65"/>
    <w:rsid w:val="00100DFB"/>
    <w:rsid w:val="0010109D"/>
    <w:rsid w:val="001012A3"/>
    <w:rsid w:val="00101370"/>
    <w:rsid w:val="0010144E"/>
    <w:rsid w:val="001015B7"/>
    <w:rsid w:val="00101616"/>
    <w:rsid w:val="00101671"/>
    <w:rsid w:val="00101753"/>
    <w:rsid w:val="00101810"/>
    <w:rsid w:val="00101959"/>
    <w:rsid w:val="00101C53"/>
    <w:rsid w:val="00101E15"/>
    <w:rsid w:val="00102158"/>
    <w:rsid w:val="0010244A"/>
    <w:rsid w:val="001028DE"/>
    <w:rsid w:val="00103238"/>
    <w:rsid w:val="0010325A"/>
    <w:rsid w:val="001032FF"/>
    <w:rsid w:val="00103506"/>
    <w:rsid w:val="0010368F"/>
    <w:rsid w:val="00103BAB"/>
    <w:rsid w:val="00103CB7"/>
    <w:rsid w:val="00104348"/>
    <w:rsid w:val="00104B40"/>
    <w:rsid w:val="00104FC7"/>
    <w:rsid w:val="00105308"/>
    <w:rsid w:val="00105793"/>
    <w:rsid w:val="001058C9"/>
    <w:rsid w:val="00105A1B"/>
    <w:rsid w:val="00105E3E"/>
    <w:rsid w:val="00105F7E"/>
    <w:rsid w:val="001060EA"/>
    <w:rsid w:val="00106306"/>
    <w:rsid w:val="001064E7"/>
    <w:rsid w:val="001065F7"/>
    <w:rsid w:val="00106696"/>
    <w:rsid w:val="0010682A"/>
    <w:rsid w:val="00106EF9"/>
    <w:rsid w:val="0010725A"/>
    <w:rsid w:val="00107672"/>
    <w:rsid w:val="001076CC"/>
    <w:rsid w:val="001078D2"/>
    <w:rsid w:val="00107E5B"/>
    <w:rsid w:val="00110173"/>
    <w:rsid w:val="001103D1"/>
    <w:rsid w:val="001105A7"/>
    <w:rsid w:val="001105E4"/>
    <w:rsid w:val="00110940"/>
    <w:rsid w:val="00110A2A"/>
    <w:rsid w:val="00110ABE"/>
    <w:rsid w:val="00110BD7"/>
    <w:rsid w:val="00110C41"/>
    <w:rsid w:val="00110F90"/>
    <w:rsid w:val="00110FF3"/>
    <w:rsid w:val="00110FFE"/>
    <w:rsid w:val="00111079"/>
    <w:rsid w:val="0011140D"/>
    <w:rsid w:val="001114C9"/>
    <w:rsid w:val="00111771"/>
    <w:rsid w:val="00111A8D"/>
    <w:rsid w:val="0011233D"/>
    <w:rsid w:val="001123EF"/>
    <w:rsid w:val="00112437"/>
    <w:rsid w:val="00112E65"/>
    <w:rsid w:val="00112F68"/>
    <w:rsid w:val="00113039"/>
    <w:rsid w:val="00113254"/>
    <w:rsid w:val="0011386F"/>
    <w:rsid w:val="001139EB"/>
    <w:rsid w:val="00113D15"/>
    <w:rsid w:val="00113F4C"/>
    <w:rsid w:val="00113F91"/>
    <w:rsid w:val="001142F5"/>
    <w:rsid w:val="001144BC"/>
    <w:rsid w:val="00114767"/>
    <w:rsid w:val="00114E2A"/>
    <w:rsid w:val="00114FBA"/>
    <w:rsid w:val="001151FF"/>
    <w:rsid w:val="001155C6"/>
    <w:rsid w:val="00115679"/>
    <w:rsid w:val="001157D2"/>
    <w:rsid w:val="00115ABE"/>
    <w:rsid w:val="00115C40"/>
    <w:rsid w:val="00115CAA"/>
    <w:rsid w:val="00115D54"/>
    <w:rsid w:val="00116345"/>
    <w:rsid w:val="00116F40"/>
    <w:rsid w:val="00117244"/>
    <w:rsid w:val="00117292"/>
    <w:rsid w:val="00117531"/>
    <w:rsid w:val="00117602"/>
    <w:rsid w:val="00117661"/>
    <w:rsid w:val="00117668"/>
    <w:rsid w:val="001178A2"/>
    <w:rsid w:val="001178B6"/>
    <w:rsid w:val="00117938"/>
    <w:rsid w:val="00117CF9"/>
    <w:rsid w:val="0012040C"/>
    <w:rsid w:val="001206B0"/>
    <w:rsid w:val="00120A02"/>
    <w:rsid w:val="00120C82"/>
    <w:rsid w:val="00120D1D"/>
    <w:rsid w:val="001213FC"/>
    <w:rsid w:val="001215B6"/>
    <w:rsid w:val="001218D6"/>
    <w:rsid w:val="00121ABD"/>
    <w:rsid w:val="00121E9F"/>
    <w:rsid w:val="00122040"/>
    <w:rsid w:val="00122229"/>
    <w:rsid w:val="0012232E"/>
    <w:rsid w:val="00122A8D"/>
    <w:rsid w:val="00122C05"/>
    <w:rsid w:val="00122D50"/>
    <w:rsid w:val="00122FCA"/>
    <w:rsid w:val="001231FA"/>
    <w:rsid w:val="001232AB"/>
    <w:rsid w:val="0012349B"/>
    <w:rsid w:val="00123500"/>
    <w:rsid w:val="0012388E"/>
    <w:rsid w:val="00123C04"/>
    <w:rsid w:val="00123E7C"/>
    <w:rsid w:val="00123FEF"/>
    <w:rsid w:val="0012419E"/>
    <w:rsid w:val="0012446E"/>
    <w:rsid w:val="001244F1"/>
    <w:rsid w:val="00124624"/>
    <w:rsid w:val="00124879"/>
    <w:rsid w:val="001248BC"/>
    <w:rsid w:val="00124D0A"/>
    <w:rsid w:val="00124E82"/>
    <w:rsid w:val="00124F7A"/>
    <w:rsid w:val="001258BC"/>
    <w:rsid w:val="001261B1"/>
    <w:rsid w:val="00126998"/>
    <w:rsid w:val="00126BC3"/>
    <w:rsid w:val="00126C07"/>
    <w:rsid w:val="00126F0F"/>
    <w:rsid w:val="00127271"/>
    <w:rsid w:val="001273B9"/>
    <w:rsid w:val="001274EB"/>
    <w:rsid w:val="001275F6"/>
    <w:rsid w:val="00127B39"/>
    <w:rsid w:val="00127BA1"/>
    <w:rsid w:val="00127E85"/>
    <w:rsid w:val="0013004E"/>
    <w:rsid w:val="0013018A"/>
    <w:rsid w:val="001302D6"/>
    <w:rsid w:val="001303A3"/>
    <w:rsid w:val="00130402"/>
    <w:rsid w:val="001305B9"/>
    <w:rsid w:val="001307D4"/>
    <w:rsid w:val="00130868"/>
    <w:rsid w:val="00130AF6"/>
    <w:rsid w:val="00130B86"/>
    <w:rsid w:val="00130E3D"/>
    <w:rsid w:val="00130E93"/>
    <w:rsid w:val="00130F58"/>
    <w:rsid w:val="00130F80"/>
    <w:rsid w:val="0013108A"/>
    <w:rsid w:val="0013154D"/>
    <w:rsid w:val="00131AE0"/>
    <w:rsid w:val="00131B63"/>
    <w:rsid w:val="00131C9E"/>
    <w:rsid w:val="00131CAB"/>
    <w:rsid w:val="00131DCB"/>
    <w:rsid w:val="00131FD3"/>
    <w:rsid w:val="001320AD"/>
    <w:rsid w:val="001323A7"/>
    <w:rsid w:val="00132435"/>
    <w:rsid w:val="0013247D"/>
    <w:rsid w:val="001324A3"/>
    <w:rsid w:val="00132658"/>
    <w:rsid w:val="001327BA"/>
    <w:rsid w:val="001328CA"/>
    <w:rsid w:val="001329B0"/>
    <w:rsid w:val="00132C00"/>
    <w:rsid w:val="00132EE4"/>
    <w:rsid w:val="00133069"/>
    <w:rsid w:val="001333CC"/>
    <w:rsid w:val="0013355A"/>
    <w:rsid w:val="001335C8"/>
    <w:rsid w:val="0013363E"/>
    <w:rsid w:val="00133822"/>
    <w:rsid w:val="0013397E"/>
    <w:rsid w:val="00133B77"/>
    <w:rsid w:val="00133C89"/>
    <w:rsid w:val="00133C9B"/>
    <w:rsid w:val="00134190"/>
    <w:rsid w:val="001341CE"/>
    <w:rsid w:val="00134360"/>
    <w:rsid w:val="001345A8"/>
    <w:rsid w:val="00134A9B"/>
    <w:rsid w:val="001350FD"/>
    <w:rsid w:val="0013523F"/>
    <w:rsid w:val="0013527E"/>
    <w:rsid w:val="00135347"/>
    <w:rsid w:val="0013539B"/>
    <w:rsid w:val="001356D7"/>
    <w:rsid w:val="001357BA"/>
    <w:rsid w:val="00135C90"/>
    <w:rsid w:val="00135F02"/>
    <w:rsid w:val="0013612B"/>
    <w:rsid w:val="001361C2"/>
    <w:rsid w:val="001361C7"/>
    <w:rsid w:val="0013627A"/>
    <w:rsid w:val="0013643B"/>
    <w:rsid w:val="001364C0"/>
    <w:rsid w:val="001364C7"/>
    <w:rsid w:val="0013666B"/>
    <w:rsid w:val="001367E5"/>
    <w:rsid w:val="00136904"/>
    <w:rsid w:val="00136C41"/>
    <w:rsid w:val="00136C5B"/>
    <w:rsid w:val="00137093"/>
    <w:rsid w:val="00137163"/>
    <w:rsid w:val="0013731E"/>
    <w:rsid w:val="00137709"/>
    <w:rsid w:val="00137773"/>
    <w:rsid w:val="00137ADF"/>
    <w:rsid w:val="00137B4F"/>
    <w:rsid w:val="00137BAC"/>
    <w:rsid w:val="00137DCE"/>
    <w:rsid w:val="00137E6D"/>
    <w:rsid w:val="00137F22"/>
    <w:rsid w:val="00137FE0"/>
    <w:rsid w:val="001401B0"/>
    <w:rsid w:val="0014065F"/>
    <w:rsid w:val="00140716"/>
    <w:rsid w:val="001407ED"/>
    <w:rsid w:val="00140B2B"/>
    <w:rsid w:val="00140B35"/>
    <w:rsid w:val="00140BF2"/>
    <w:rsid w:val="00140ED3"/>
    <w:rsid w:val="00141027"/>
    <w:rsid w:val="00141051"/>
    <w:rsid w:val="00141424"/>
    <w:rsid w:val="001419B6"/>
    <w:rsid w:val="00141B18"/>
    <w:rsid w:val="00141BD8"/>
    <w:rsid w:val="00141C4D"/>
    <w:rsid w:val="00141E20"/>
    <w:rsid w:val="00141F24"/>
    <w:rsid w:val="00141F7B"/>
    <w:rsid w:val="00141FDE"/>
    <w:rsid w:val="00142324"/>
    <w:rsid w:val="0014258A"/>
    <w:rsid w:val="0014295F"/>
    <w:rsid w:val="001429E0"/>
    <w:rsid w:val="00142A46"/>
    <w:rsid w:val="00142B5F"/>
    <w:rsid w:val="00142C2B"/>
    <w:rsid w:val="00142CE0"/>
    <w:rsid w:val="00142FA3"/>
    <w:rsid w:val="00143271"/>
    <w:rsid w:val="00143350"/>
    <w:rsid w:val="001434E4"/>
    <w:rsid w:val="0014356B"/>
    <w:rsid w:val="001435C3"/>
    <w:rsid w:val="00143843"/>
    <w:rsid w:val="00143929"/>
    <w:rsid w:val="00143C29"/>
    <w:rsid w:val="00143D39"/>
    <w:rsid w:val="00143EA8"/>
    <w:rsid w:val="00143F9E"/>
    <w:rsid w:val="00144004"/>
    <w:rsid w:val="00144250"/>
    <w:rsid w:val="0014436B"/>
    <w:rsid w:val="0014495D"/>
    <w:rsid w:val="0014496B"/>
    <w:rsid w:val="0014498D"/>
    <w:rsid w:val="00144D77"/>
    <w:rsid w:val="00144F0C"/>
    <w:rsid w:val="001459EF"/>
    <w:rsid w:val="00145B00"/>
    <w:rsid w:val="00145E62"/>
    <w:rsid w:val="00145F88"/>
    <w:rsid w:val="00145FA3"/>
    <w:rsid w:val="001463EF"/>
    <w:rsid w:val="00146691"/>
    <w:rsid w:val="00146757"/>
    <w:rsid w:val="00146971"/>
    <w:rsid w:val="001469F7"/>
    <w:rsid w:val="00146AFA"/>
    <w:rsid w:val="00146C72"/>
    <w:rsid w:val="00147130"/>
    <w:rsid w:val="00147C5B"/>
    <w:rsid w:val="00147F66"/>
    <w:rsid w:val="00147F90"/>
    <w:rsid w:val="001502CA"/>
    <w:rsid w:val="001505DC"/>
    <w:rsid w:val="00150DDF"/>
    <w:rsid w:val="00150EC1"/>
    <w:rsid w:val="001513E4"/>
    <w:rsid w:val="00151516"/>
    <w:rsid w:val="00151605"/>
    <w:rsid w:val="0015172A"/>
    <w:rsid w:val="001518C4"/>
    <w:rsid w:val="00151D09"/>
    <w:rsid w:val="00151DED"/>
    <w:rsid w:val="00151FB4"/>
    <w:rsid w:val="00152298"/>
    <w:rsid w:val="001524B0"/>
    <w:rsid w:val="0015266F"/>
    <w:rsid w:val="001527D6"/>
    <w:rsid w:val="00152AE3"/>
    <w:rsid w:val="00152CDB"/>
    <w:rsid w:val="00152DF8"/>
    <w:rsid w:val="00152F9B"/>
    <w:rsid w:val="00153035"/>
    <w:rsid w:val="00153134"/>
    <w:rsid w:val="00153513"/>
    <w:rsid w:val="0015379D"/>
    <w:rsid w:val="001538EA"/>
    <w:rsid w:val="001538FE"/>
    <w:rsid w:val="0015395F"/>
    <w:rsid w:val="00153E36"/>
    <w:rsid w:val="00154066"/>
    <w:rsid w:val="00154133"/>
    <w:rsid w:val="00154623"/>
    <w:rsid w:val="001547DC"/>
    <w:rsid w:val="0015485D"/>
    <w:rsid w:val="001548CE"/>
    <w:rsid w:val="00154B00"/>
    <w:rsid w:val="001550EF"/>
    <w:rsid w:val="0015596E"/>
    <w:rsid w:val="00155B74"/>
    <w:rsid w:val="00155F3B"/>
    <w:rsid w:val="00155F63"/>
    <w:rsid w:val="00156858"/>
    <w:rsid w:val="00156C84"/>
    <w:rsid w:val="00156E05"/>
    <w:rsid w:val="00156FC7"/>
    <w:rsid w:val="00157311"/>
    <w:rsid w:val="0015794B"/>
    <w:rsid w:val="00157BFC"/>
    <w:rsid w:val="00157CCE"/>
    <w:rsid w:val="001600AA"/>
    <w:rsid w:val="0016035C"/>
    <w:rsid w:val="001606D4"/>
    <w:rsid w:val="00160BCA"/>
    <w:rsid w:val="00160C55"/>
    <w:rsid w:val="00160D8A"/>
    <w:rsid w:val="00161169"/>
    <w:rsid w:val="00161339"/>
    <w:rsid w:val="0016147F"/>
    <w:rsid w:val="00161DCC"/>
    <w:rsid w:val="00162379"/>
    <w:rsid w:val="001623A8"/>
    <w:rsid w:val="0016248D"/>
    <w:rsid w:val="001624CB"/>
    <w:rsid w:val="00162814"/>
    <w:rsid w:val="00162DD4"/>
    <w:rsid w:val="00163007"/>
    <w:rsid w:val="0016311B"/>
    <w:rsid w:val="00163EF4"/>
    <w:rsid w:val="0016430F"/>
    <w:rsid w:val="001643EC"/>
    <w:rsid w:val="0016440A"/>
    <w:rsid w:val="001644D3"/>
    <w:rsid w:val="00164617"/>
    <w:rsid w:val="00164986"/>
    <w:rsid w:val="00164C24"/>
    <w:rsid w:val="00164D0D"/>
    <w:rsid w:val="00164F57"/>
    <w:rsid w:val="00165195"/>
    <w:rsid w:val="001651E0"/>
    <w:rsid w:val="0016538C"/>
    <w:rsid w:val="0016557C"/>
    <w:rsid w:val="00165A41"/>
    <w:rsid w:val="00165BD3"/>
    <w:rsid w:val="0016603B"/>
    <w:rsid w:val="00166079"/>
    <w:rsid w:val="0016617D"/>
    <w:rsid w:val="00166468"/>
    <w:rsid w:val="00166645"/>
    <w:rsid w:val="001666A0"/>
    <w:rsid w:val="001666B3"/>
    <w:rsid w:val="00166953"/>
    <w:rsid w:val="00166BE0"/>
    <w:rsid w:val="00166C3A"/>
    <w:rsid w:val="00167566"/>
    <w:rsid w:val="0016774D"/>
    <w:rsid w:val="001677A6"/>
    <w:rsid w:val="00167885"/>
    <w:rsid w:val="00167B2D"/>
    <w:rsid w:val="00167D41"/>
    <w:rsid w:val="00170122"/>
    <w:rsid w:val="001701BF"/>
    <w:rsid w:val="001704BB"/>
    <w:rsid w:val="001704CB"/>
    <w:rsid w:val="00170CF1"/>
    <w:rsid w:val="00170D71"/>
    <w:rsid w:val="00170E3C"/>
    <w:rsid w:val="001712E3"/>
    <w:rsid w:val="001717F9"/>
    <w:rsid w:val="00171906"/>
    <w:rsid w:val="0017196F"/>
    <w:rsid w:val="0017208A"/>
    <w:rsid w:val="00172152"/>
    <w:rsid w:val="0017232F"/>
    <w:rsid w:val="00172660"/>
    <w:rsid w:val="0017290D"/>
    <w:rsid w:val="00172B98"/>
    <w:rsid w:val="001733BD"/>
    <w:rsid w:val="001735CF"/>
    <w:rsid w:val="001736A3"/>
    <w:rsid w:val="0017397F"/>
    <w:rsid w:val="00173ABF"/>
    <w:rsid w:val="00173E54"/>
    <w:rsid w:val="00173F4A"/>
    <w:rsid w:val="001740E0"/>
    <w:rsid w:val="001740F8"/>
    <w:rsid w:val="00174143"/>
    <w:rsid w:val="001743CE"/>
    <w:rsid w:val="0017468E"/>
    <w:rsid w:val="001746F2"/>
    <w:rsid w:val="001747C8"/>
    <w:rsid w:val="00174AE7"/>
    <w:rsid w:val="00174C0F"/>
    <w:rsid w:val="00174D57"/>
    <w:rsid w:val="00174FD5"/>
    <w:rsid w:val="0017508A"/>
    <w:rsid w:val="001751D4"/>
    <w:rsid w:val="00175259"/>
    <w:rsid w:val="001753B2"/>
    <w:rsid w:val="0017566D"/>
    <w:rsid w:val="00175810"/>
    <w:rsid w:val="00175A30"/>
    <w:rsid w:val="00175A80"/>
    <w:rsid w:val="00175AB8"/>
    <w:rsid w:val="00175C33"/>
    <w:rsid w:val="00175C55"/>
    <w:rsid w:val="00175D67"/>
    <w:rsid w:val="0017629E"/>
    <w:rsid w:val="0017638B"/>
    <w:rsid w:val="001763E6"/>
    <w:rsid w:val="0017655D"/>
    <w:rsid w:val="0017660E"/>
    <w:rsid w:val="001766D5"/>
    <w:rsid w:val="001766DC"/>
    <w:rsid w:val="00176B84"/>
    <w:rsid w:val="00176C10"/>
    <w:rsid w:val="00176D13"/>
    <w:rsid w:val="00176EE5"/>
    <w:rsid w:val="00176FF5"/>
    <w:rsid w:val="00177494"/>
    <w:rsid w:val="00177638"/>
    <w:rsid w:val="00177C08"/>
    <w:rsid w:val="00177E20"/>
    <w:rsid w:val="001800E1"/>
    <w:rsid w:val="00180142"/>
    <w:rsid w:val="00180579"/>
    <w:rsid w:val="0018096A"/>
    <w:rsid w:val="00181325"/>
    <w:rsid w:val="00181340"/>
    <w:rsid w:val="0018138E"/>
    <w:rsid w:val="00181530"/>
    <w:rsid w:val="00181569"/>
    <w:rsid w:val="001815A9"/>
    <w:rsid w:val="0018176C"/>
    <w:rsid w:val="0018190B"/>
    <w:rsid w:val="00181991"/>
    <w:rsid w:val="001819D5"/>
    <w:rsid w:val="00181A26"/>
    <w:rsid w:val="00181E8D"/>
    <w:rsid w:val="001821A0"/>
    <w:rsid w:val="0018228E"/>
    <w:rsid w:val="001822AA"/>
    <w:rsid w:val="0018231F"/>
    <w:rsid w:val="001828C2"/>
    <w:rsid w:val="00182A64"/>
    <w:rsid w:val="00182B1A"/>
    <w:rsid w:val="00182BBC"/>
    <w:rsid w:val="00182CE4"/>
    <w:rsid w:val="00182D21"/>
    <w:rsid w:val="00183002"/>
    <w:rsid w:val="0018316E"/>
    <w:rsid w:val="00183383"/>
    <w:rsid w:val="00183544"/>
    <w:rsid w:val="001835BB"/>
    <w:rsid w:val="00183B19"/>
    <w:rsid w:val="00183BAD"/>
    <w:rsid w:val="00183CF7"/>
    <w:rsid w:val="00183E9D"/>
    <w:rsid w:val="001841BF"/>
    <w:rsid w:val="001841CA"/>
    <w:rsid w:val="00184342"/>
    <w:rsid w:val="00184473"/>
    <w:rsid w:val="00184C97"/>
    <w:rsid w:val="00184D54"/>
    <w:rsid w:val="00184EEE"/>
    <w:rsid w:val="00184F8F"/>
    <w:rsid w:val="0018534E"/>
    <w:rsid w:val="001853DB"/>
    <w:rsid w:val="00185BD0"/>
    <w:rsid w:val="00186608"/>
    <w:rsid w:val="00186784"/>
    <w:rsid w:val="001867DD"/>
    <w:rsid w:val="00186C06"/>
    <w:rsid w:val="00186C8B"/>
    <w:rsid w:val="00186C95"/>
    <w:rsid w:val="001878F0"/>
    <w:rsid w:val="00187D0B"/>
    <w:rsid w:val="00187D7D"/>
    <w:rsid w:val="0019002D"/>
    <w:rsid w:val="0019048D"/>
    <w:rsid w:val="00190515"/>
    <w:rsid w:val="00190642"/>
    <w:rsid w:val="00190752"/>
    <w:rsid w:val="001907FC"/>
    <w:rsid w:val="00190B99"/>
    <w:rsid w:val="00190D90"/>
    <w:rsid w:val="00191016"/>
    <w:rsid w:val="001915C4"/>
    <w:rsid w:val="0019172A"/>
    <w:rsid w:val="0019182D"/>
    <w:rsid w:val="001919D9"/>
    <w:rsid w:val="00191CCA"/>
    <w:rsid w:val="00191DF3"/>
    <w:rsid w:val="00192060"/>
    <w:rsid w:val="001921BA"/>
    <w:rsid w:val="001922CE"/>
    <w:rsid w:val="00192317"/>
    <w:rsid w:val="00192337"/>
    <w:rsid w:val="001923D7"/>
    <w:rsid w:val="001929D7"/>
    <w:rsid w:val="00192AB6"/>
    <w:rsid w:val="00192F70"/>
    <w:rsid w:val="001930B7"/>
    <w:rsid w:val="001931E1"/>
    <w:rsid w:val="001935B5"/>
    <w:rsid w:val="00193AC7"/>
    <w:rsid w:val="00193B1D"/>
    <w:rsid w:val="001943C5"/>
    <w:rsid w:val="001948F2"/>
    <w:rsid w:val="001949D3"/>
    <w:rsid w:val="00194C4C"/>
    <w:rsid w:val="00194DAA"/>
    <w:rsid w:val="00194F76"/>
    <w:rsid w:val="00195052"/>
    <w:rsid w:val="00195192"/>
    <w:rsid w:val="001953A5"/>
    <w:rsid w:val="00195406"/>
    <w:rsid w:val="001954E4"/>
    <w:rsid w:val="00195D8C"/>
    <w:rsid w:val="00195DCA"/>
    <w:rsid w:val="00195E94"/>
    <w:rsid w:val="00195F77"/>
    <w:rsid w:val="0019611B"/>
    <w:rsid w:val="00196298"/>
    <w:rsid w:val="00196B20"/>
    <w:rsid w:val="00196F3B"/>
    <w:rsid w:val="0019741B"/>
    <w:rsid w:val="001977D0"/>
    <w:rsid w:val="00197A5F"/>
    <w:rsid w:val="00197C17"/>
    <w:rsid w:val="00197DA8"/>
    <w:rsid w:val="00197DEE"/>
    <w:rsid w:val="00197F2D"/>
    <w:rsid w:val="001A0046"/>
    <w:rsid w:val="001A005A"/>
    <w:rsid w:val="001A00AD"/>
    <w:rsid w:val="001A0682"/>
    <w:rsid w:val="001A0FAC"/>
    <w:rsid w:val="001A1177"/>
    <w:rsid w:val="001A121B"/>
    <w:rsid w:val="001A142F"/>
    <w:rsid w:val="001A1A11"/>
    <w:rsid w:val="001A1B13"/>
    <w:rsid w:val="001A27F8"/>
    <w:rsid w:val="001A285F"/>
    <w:rsid w:val="001A2A1F"/>
    <w:rsid w:val="001A2BEF"/>
    <w:rsid w:val="001A2F4B"/>
    <w:rsid w:val="001A35C9"/>
    <w:rsid w:val="001A3645"/>
    <w:rsid w:val="001A3693"/>
    <w:rsid w:val="001A3886"/>
    <w:rsid w:val="001A39A0"/>
    <w:rsid w:val="001A4030"/>
    <w:rsid w:val="001A42B2"/>
    <w:rsid w:val="001A4356"/>
    <w:rsid w:val="001A43BD"/>
    <w:rsid w:val="001A4736"/>
    <w:rsid w:val="001A48AF"/>
    <w:rsid w:val="001A5B82"/>
    <w:rsid w:val="001A5BB6"/>
    <w:rsid w:val="001A5E93"/>
    <w:rsid w:val="001A5F04"/>
    <w:rsid w:val="001A5FFB"/>
    <w:rsid w:val="001A611B"/>
    <w:rsid w:val="001A64D2"/>
    <w:rsid w:val="001A6515"/>
    <w:rsid w:val="001A6577"/>
    <w:rsid w:val="001A65BB"/>
    <w:rsid w:val="001A676D"/>
    <w:rsid w:val="001A67A8"/>
    <w:rsid w:val="001A6A79"/>
    <w:rsid w:val="001A6B89"/>
    <w:rsid w:val="001A6D1E"/>
    <w:rsid w:val="001A6D36"/>
    <w:rsid w:val="001A7385"/>
    <w:rsid w:val="001A76E7"/>
    <w:rsid w:val="001A790C"/>
    <w:rsid w:val="001A7C36"/>
    <w:rsid w:val="001A7FC0"/>
    <w:rsid w:val="001A7FF3"/>
    <w:rsid w:val="001B0109"/>
    <w:rsid w:val="001B01FC"/>
    <w:rsid w:val="001B037C"/>
    <w:rsid w:val="001B0409"/>
    <w:rsid w:val="001B051C"/>
    <w:rsid w:val="001B0593"/>
    <w:rsid w:val="001B0E7E"/>
    <w:rsid w:val="001B0F72"/>
    <w:rsid w:val="001B10FA"/>
    <w:rsid w:val="001B113A"/>
    <w:rsid w:val="001B1562"/>
    <w:rsid w:val="001B193A"/>
    <w:rsid w:val="001B1AAC"/>
    <w:rsid w:val="001B1D67"/>
    <w:rsid w:val="001B1EB0"/>
    <w:rsid w:val="001B1FF1"/>
    <w:rsid w:val="001B20FE"/>
    <w:rsid w:val="001B2456"/>
    <w:rsid w:val="001B24A3"/>
    <w:rsid w:val="001B261D"/>
    <w:rsid w:val="001B2644"/>
    <w:rsid w:val="001B26A4"/>
    <w:rsid w:val="001B29E4"/>
    <w:rsid w:val="001B2C9C"/>
    <w:rsid w:val="001B2CF9"/>
    <w:rsid w:val="001B3425"/>
    <w:rsid w:val="001B3524"/>
    <w:rsid w:val="001B3713"/>
    <w:rsid w:val="001B3791"/>
    <w:rsid w:val="001B3990"/>
    <w:rsid w:val="001B3994"/>
    <w:rsid w:val="001B3D26"/>
    <w:rsid w:val="001B3E5A"/>
    <w:rsid w:val="001B40D4"/>
    <w:rsid w:val="001B437B"/>
    <w:rsid w:val="001B4563"/>
    <w:rsid w:val="001B4932"/>
    <w:rsid w:val="001B4BE6"/>
    <w:rsid w:val="001B4CE2"/>
    <w:rsid w:val="001B516A"/>
    <w:rsid w:val="001B5204"/>
    <w:rsid w:val="001B5226"/>
    <w:rsid w:val="001B55F7"/>
    <w:rsid w:val="001B564C"/>
    <w:rsid w:val="001B5D35"/>
    <w:rsid w:val="001B5D40"/>
    <w:rsid w:val="001B64B5"/>
    <w:rsid w:val="001B65BB"/>
    <w:rsid w:val="001B67AF"/>
    <w:rsid w:val="001B6A3D"/>
    <w:rsid w:val="001B6CA3"/>
    <w:rsid w:val="001B70C0"/>
    <w:rsid w:val="001B7156"/>
    <w:rsid w:val="001B73B2"/>
    <w:rsid w:val="001B783F"/>
    <w:rsid w:val="001B7AC4"/>
    <w:rsid w:val="001B7BBA"/>
    <w:rsid w:val="001B7BD6"/>
    <w:rsid w:val="001B7C41"/>
    <w:rsid w:val="001B7EF1"/>
    <w:rsid w:val="001B7FDC"/>
    <w:rsid w:val="001C00DA"/>
    <w:rsid w:val="001C024C"/>
    <w:rsid w:val="001C0292"/>
    <w:rsid w:val="001C02FF"/>
    <w:rsid w:val="001C0326"/>
    <w:rsid w:val="001C0426"/>
    <w:rsid w:val="001C0582"/>
    <w:rsid w:val="001C05E3"/>
    <w:rsid w:val="001C07EC"/>
    <w:rsid w:val="001C0813"/>
    <w:rsid w:val="001C11C3"/>
    <w:rsid w:val="001C1515"/>
    <w:rsid w:val="001C1660"/>
    <w:rsid w:val="001C172D"/>
    <w:rsid w:val="001C17A1"/>
    <w:rsid w:val="001C1A00"/>
    <w:rsid w:val="001C1BD3"/>
    <w:rsid w:val="001C1D3F"/>
    <w:rsid w:val="001C1E46"/>
    <w:rsid w:val="001C1E7C"/>
    <w:rsid w:val="001C1F00"/>
    <w:rsid w:val="001C1FF0"/>
    <w:rsid w:val="001C257C"/>
    <w:rsid w:val="001C285C"/>
    <w:rsid w:val="001C28C7"/>
    <w:rsid w:val="001C2A0C"/>
    <w:rsid w:val="001C2BE7"/>
    <w:rsid w:val="001C2D6A"/>
    <w:rsid w:val="001C3096"/>
    <w:rsid w:val="001C31A5"/>
    <w:rsid w:val="001C31D5"/>
    <w:rsid w:val="001C32E3"/>
    <w:rsid w:val="001C3339"/>
    <w:rsid w:val="001C363B"/>
    <w:rsid w:val="001C37C3"/>
    <w:rsid w:val="001C3A70"/>
    <w:rsid w:val="001C3B67"/>
    <w:rsid w:val="001C3BEA"/>
    <w:rsid w:val="001C3CBE"/>
    <w:rsid w:val="001C3E05"/>
    <w:rsid w:val="001C3E81"/>
    <w:rsid w:val="001C3EAC"/>
    <w:rsid w:val="001C3F82"/>
    <w:rsid w:val="001C4427"/>
    <w:rsid w:val="001C45CB"/>
    <w:rsid w:val="001C4C64"/>
    <w:rsid w:val="001C4E53"/>
    <w:rsid w:val="001C4E6A"/>
    <w:rsid w:val="001C529B"/>
    <w:rsid w:val="001C5724"/>
    <w:rsid w:val="001C5835"/>
    <w:rsid w:val="001C5C51"/>
    <w:rsid w:val="001C5E1D"/>
    <w:rsid w:val="001C6252"/>
    <w:rsid w:val="001C65C8"/>
    <w:rsid w:val="001C68F9"/>
    <w:rsid w:val="001C699D"/>
    <w:rsid w:val="001C6A9B"/>
    <w:rsid w:val="001C6BFE"/>
    <w:rsid w:val="001C6C1A"/>
    <w:rsid w:val="001C74B3"/>
    <w:rsid w:val="001C7722"/>
    <w:rsid w:val="001D0142"/>
    <w:rsid w:val="001D01A0"/>
    <w:rsid w:val="001D033B"/>
    <w:rsid w:val="001D049E"/>
    <w:rsid w:val="001D07BD"/>
    <w:rsid w:val="001D07E1"/>
    <w:rsid w:val="001D0952"/>
    <w:rsid w:val="001D09AD"/>
    <w:rsid w:val="001D09D1"/>
    <w:rsid w:val="001D0A52"/>
    <w:rsid w:val="001D0DFE"/>
    <w:rsid w:val="001D145E"/>
    <w:rsid w:val="001D18D6"/>
    <w:rsid w:val="001D1A2E"/>
    <w:rsid w:val="001D1C3A"/>
    <w:rsid w:val="001D25B6"/>
    <w:rsid w:val="001D28BD"/>
    <w:rsid w:val="001D28E8"/>
    <w:rsid w:val="001D2AC6"/>
    <w:rsid w:val="001D2E23"/>
    <w:rsid w:val="001D2F84"/>
    <w:rsid w:val="001D30E3"/>
    <w:rsid w:val="001D3516"/>
    <w:rsid w:val="001D3790"/>
    <w:rsid w:val="001D3840"/>
    <w:rsid w:val="001D3A53"/>
    <w:rsid w:val="001D3D49"/>
    <w:rsid w:val="001D3D50"/>
    <w:rsid w:val="001D4181"/>
    <w:rsid w:val="001D477C"/>
    <w:rsid w:val="001D4ABF"/>
    <w:rsid w:val="001D4CF1"/>
    <w:rsid w:val="001D4F64"/>
    <w:rsid w:val="001D4FEB"/>
    <w:rsid w:val="001D5020"/>
    <w:rsid w:val="001D555F"/>
    <w:rsid w:val="001D58C5"/>
    <w:rsid w:val="001D5A0A"/>
    <w:rsid w:val="001D5A71"/>
    <w:rsid w:val="001D5B17"/>
    <w:rsid w:val="001D5BF1"/>
    <w:rsid w:val="001D5CB1"/>
    <w:rsid w:val="001D5D2D"/>
    <w:rsid w:val="001D640E"/>
    <w:rsid w:val="001D64A7"/>
    <w:rsid w:val="001D6519"/>
    <w:rsid w:val="001D6633"/>
    <w:rsid w:val="001D66D4"/>
    <w:rsid w:val="001D68A3"/>
    <w:rsid w:val="001D68D1"/>
    <w:rsid w:val="001D6A04"/>
    <w:rsid w:val="001D6B5C"/>
    <w:rsid w:val="001D6DC7"/>
    <w:rsid w:val="001D6E81"/>
    <w:rsid w:val="001D6F9F"/>
    <w:rsid w:val="001D7088"/>
    <w:rsid w:val="001D70AA"/>
    <w:rsid w:val="001D73B6"/>
    <w:rsid w:val="001D76B5"/>
    <w:rsid w:val="001D7A8E"/>
    <w:rsid w:val="001D7E6A"/>
    <w:rsid w:val="001D7E7F"/>
    <w:rsid w:val="001D7EEC"/>
    <w:rsid w:val="001E0405"/>
    <w:rsid w:val="001E04DC"/>
    <w:rsid w:val="001E0905"/>
    <w:rsid w:val="001E096D"/>
    <w:rsid w:val="001E0C56"/>
    <w:rsid w:val="001E11E6"/>
    <w:rsid w:val="001E142D"/>
    <w:rsid w:val="001E15F0"/>
    <w:rsid w:val="001E1E5C"/>
    <w:rsid w:val="001E1E6E"/>
    <w:rsid w:val="001E2153"/>
    <w:rsid w:val="001E219C"/>
    <w:rsid w:val="001E2315"/>
    <w:rsid w:val="001E231B"/>
    <w:rsid w:val="001E237E"/>
    <w:rsid w:val="001E28B2"/>
    <w:rsid w:val="001E2D49"/>
    <w:rsid w:val="001E2DE0"/>
    <w:rsid w:val="001E2E07"/>
    <w:rsid w:val="001E36D8"/>
    <w:rsid w:val="001E389A"/>
    <w:rsid w:val="001E3CA1"/>
    <w:rsid w:val="001E4B54"/>
    <w:rsid w:val="001E4C00"/>
    <w:rsid w:val="001E4E12"/>
    <w:rsid w:val="001E4F06"/>
    <w:rsid w:val="001E5297"/>
    <w:rsid w:val="001E54B1"/>
    <w:rsid w:val="001E5884"/>
    <w:rsid w:val="001E5A4E"/>
    <w:rsid w:val="001E5FF7"/>
    <w:rsid w:val="001E604F"/>
    <w:rsid w:val="001E617A"/>
    <w:rsid w:val="001E6238"/>
    <w:rsid w:val="001E67F6"/>
    <w:rsid w:val="001E6A2D"/>
    <w:rsid w:val="001E6A90"/>
    <w:rsid w:val="001E6C6F"/>
    <w:rsid w:val="001E6DE7"/>
    <w:rsid w:val="001E6E9A"/>
    <w:rsid w:val="001E6EF8"/>
    <w:rsid w:val="001E6F02"/>
    <w:rsid w:val="001E6FF8"/>
    <w:rsid w:val="001E7503"/>
    <w:rsid w:val="001E78FD"/>
    <w:rsid w:val="001E7926"/>
    <w:rsid w:val="001E7CEE"/>
    <w:rsid w:val="001F0526"/>
    <w:rsid w:val="001F0570"/>
    <w:rsid w:val="001F05C4"/>
    <w:rsid w:val="001F0895"/>
    <w:rsid w:val="001F0A86"/>
    <w:rsid w:val="001F1345"/>
    <w:rsid w:val="001F1632"/>
    <w:rsid w:val="001F1E45"/>
    <w:rsid w:val="001F1EEA"/>
    <w:rsid w:val="001F2098"/>
    <w:rsid w:val="001F20B6"/>
    <w:rsid w:val="001F2514"/>
    <w:rsid w:val="001F2C4C"/>
    <w:rsid w:val="001F2D91"/>
    <w:rsid w:val="001F30DF"/>
    <w:rsid w:val="001F34BD"/>
    <w:rsid w:val="001F3525"/>
    <w:rsid w:val="001F35F3"/>
    <w:rsid w:val="001F3E78"/>
    <w:rsid w:val="001F4221"/>
    <w:rsid w:val="001F47B6"/>
    <w:rsid w:val="001F4ACB"/>
    <w:rsid w:val="001F4BC2"/>
    <w:rsid w:val="001F4F5D"/>
    <w:rsid w:val="001F52B8"/>
    <w:rsid w:val="001F5786"/>
    <w:rsid w:val="001F5B03"/>
    <w:rsid w:val="001F5CFC"/>
    <w:rsid w:val="001F5D7C"/>
    <w:rsid w:val="001F5DBA"/>
    <w:rsid w:val="001F5EF5"/>
    <w:rsid w:val="001F5F87"/>
    <w:rsid w:val="001F68A0"/>
    <w:rsid w:val="001F7267"/>
    <w:rsid w:val="001F779A"/>
    <w:rsid w:val="001F7AD3"/>
    <w:rsid w:val="00200539"/>
    <w:rsid w:val="00200B73"/>
    <w:rsid w:val="00200BD2"/>
    <w:rsid w:val="00200C39"/>
    <w:rsid w:val="00200CE5"/>
    <w:rsid w:val="00200E08"/>
    <w:rsid w:val="0020102A"/>
    <w:rsid w:val="002011B9"/>
    <w:rsid w:val="002011CD"/>
    <w:rsid w:val="002012B4"/>
    <w:rsid w:val="002014E5"/>
    <w:rsid w:val="00201690"/>
    <w:rsid w:val="00201714"/>
    <w:rsid w:val="00201B3A"/>
    <w:rsid w:val="00201BE5"/>
    <w:rsid w:val="00201DC0"/>
    <w:rsid w:val="002020C2"/>
    <w:rsid w:val="00202347"/>
    <w:rsid w:val="002023F7"/>
    <w:rsid w:val="00202513"/>
    <w:rsid w:val="002026D2"/>
    <w:rsid w:val="0020291E"/>
    <w:rsid w:val="00203104"/>
    <w:rsid w:val="00203258"/>
    <w:rsid w:val="00203273"/>
    <w:rsid w:val="00203311"/>
    <w:rsid w:val="00203556"/>
    <w:rsid w:val="0020393C"/>
    <w:rsid w:val="00203956"/>
    <w:rsid w:val="0020395C"/>
    <w:rsid w:val="002039F4"/>
    <w:rsid w:val="00203A90"/>
    <w:rsid w:val="00203ED1"/>
    <w:rsid w:val="002041A7"/>
    <w:rsid w:val="002043EC"/>
    <w:rsid w:val="00204444"/>
    <w:rsid w:val="00204769"/>
    <w:rsid w:val="0020490B"/>
    <w:rsid w:val="0020491E"/>
    <w:rsid w:val="002049C8"/>
    <w:rsid w:val="00204DF8"/>
    <w:rsid w:val="00204F8F"/>
    <w:rsid w:val="00204FF9"/>
    <w:rsid w:val="00205087"/>
    <w:rsid w:val="002051FB"/>
    <w:rsid w:val="0020522F"/>
    <w:rsid w:val="0020549E"/>
    <w:rsid w:val="002054E4"/>
    <w:rsid w:val="00205962"/>
    <w:rsid w:val="00205978"/>
    <w:rsid w:val="00205B8D"/>
    <w:rsid w:val="00205D26"/>
    <w:rsid w:val="00205DDB"/>
    <w:rsid w:val="00205E14"/>
    <w:rsid w:val="00205FF4"/>
    <w:rsid w:val="002060E4"/>
    <w:rsid w:val="002062CC"/>
    <w:rsid w:val="00206445"/>
    <w:rsid w:val="00206892"/>
    <w:rsid w:val="00206943"/>
    <w:rsid w:val="00206A6A"/>
    <w:rsid w:val="00206F4C"/>
    <w:rsid w:val="00206FA9"/>
    <w:rsid w:val="0020772B"/>
    <w:rsid w:val="0020778F"/>
    <w:rsid w:val="00207966"/>
    <w:rsid w:val="0021010D"/>
    <w:rsid w:val="0021014F"/>
    <w:rsid w:val="00210387"/>
    <w:rsid w:val="0021080E"/>
    <w:rsid w:val="00210955"/>
    <w:rsid w:val="00210A36"/>
    <w:rsid w:val="00210A52"/>
    <w:rsid w:val="0021108F"/>
    <w:rsid w:val="0021117E"/>
    <w:rsid w:val="00211516"/>
    <w:rsid w:val="002115FC"/>
    <w:rsid w:val="002116B3"/>
    <w:rsid w:val="0021185C"/>
    <w:rsid w:val="002119E9"/>
    <w:rsid w:val="00211A0B"/>
    <w:rsid w:val="00211ABD"/>
    <w:rsid w:val="00211B92"/>
    <w:rsid w:val="00211DC2"/>
    <w:rsid w:val="00211FF3"/>
    <w:rsid w:val="00212158"/>
    <w:rsid w:val="00212659"/>
    <w:rsid w:val="0021287A"/>
    <w:rsid w:val="00212936"/>
    <w:rsid w:val="00212F42"/>
    <w:rsid w:val="00212FF6"/>
    <w:rsid w:val="0021362F"/>
    <w:rsid w:val="00213959"/>
    <w:rsid w:val="002140E6"/>
    <w:rsid w:val="002141E7"/>
    <w:rsid w:val="00214264"/>
    <w:rsid w:val="00214471"/>
    <w:rsid w:val="002145D4"/>
    <w:rsid w:val="002146BE"/>
    <w:rsid w:val="00214743"/>
    <w:rsid w:val="00214860"/>
    <w:rsid w:val="00214A47"/>
    <w:rsid w:val="00214B50"/>
    <w:rsid w:val="00214B60"/>
    <w:rsid w:val="00214CE9"/>
    <w:rsid w:val="00214D29"/>
    <w:rsid w:val="00214FCA"/>
    <w:rsid w:val="00214FFC"/>
    <w:rsid w:val="002150DB"/>
    <w:rsid w:val="00215293"/>
    <w:rsid w:val="00215345"/>
    <w:rsid w:val="0021539F"/>
    <w:rsid w:val="00215478"/>
    <w:rsid w:val="00215715"/>
    <w:rsid w:val="00215840"/>
    <w:rsid w:val="0021596E"/>
    <w:rsid w:val="002159F9"/>
    <w:rsid w:val="00215ADF"/>
    <w:rsid w:val="002161EB"/>
    <w:rsid w:val="00216538"/>
    <w:rsid w:val="002165C2"/>
    <w:rsid w:val="002167FA"/>
    <w:rsid w:val="00216981"/>
    <w:rsid w:val="00216A1A"/>
    <w:rsid w:val="00216B8A"/>
    <w:rsid w:val="00216C66"/>
    <w:rsid w:val="00216CEA"/>
    <w:rsid w:val="00216E6F"/>
    <w:rsid w:val="00217102"/>
    <w:rsid w:val="002171FD"/>
    <w:rsid w:val="00217225"/>
    <w:rsid w:val="002172A3"/>
    <w:rsid w:val="00217432"/>
    <w:rsid w:val="0021770B"/>
    <w:rsid w:val="00217B9F"/>
    <w:rsid w:val="00217C22"/>
    <w:rsid w:val="00217EFC"/>
    <w:rsid w:val="00220047"/>
    <w:rsid w:val="00220442"/>
    <w:rsid w:val="00220741"/>
    <w:rsid w:val="00220A79"/>
    <w:rsid w:val="002214B9"/>
    <w:rsid w:val="00221591"/>
    <w:rsid w:val="00221761"/>
    <w:rsid w:val="002219FB"/>
    <w:rsid w:val="00221B80"/>
    <w:rsid w:val="00221B87"/>
    <w:rsid w:val="00221F2B"/>
    <w:rsid w:val="00222434"/>
    <w:rsid w:val="002227EF"/>
    <w:rsid w:val="00222857"/>
    <w:rsid w:val="002228B1"/>
    <w:rsid w:val="00222A7D"/>
    <w:rsid w:val="00222D55"/>
    <w:rsid w:val="00223052"/>
    <w:rsid w:val="002234EB"/>
    <w:rsid w:val="002237BF"/>
    <w:rsid w:val="002237E7"/>
    <w:rsid w:val="002238FB"/>
    <w:rsid w:val="00223BCE"/>
    <w:rsid w:val="00223EBD"/>
    <w:rsid w:val="002240BD"/>
    <w:rsid w:val="002242E1"/>
    <w:rsid w:val="002244DE"/>
    <w:rsid w:val="002249EE"/>
    <w:rsid w:val="00224A8E"/>
    <w:rsid w:val="00224C73"/>
    <w:rsid w:val="00224D07"/>
    <w:rsid w:val="00224F19"/>
    <w:rsid w:val="00225268"/>
    <w:rsid w:val="002254A8"/>
    <w:rsid w:val="00225DD4"/>
    <w:rsid w:val="00225DD7"/>
    <w:rsid w:val="00226092"/>
    <w:rsid w:val="00226252"/>
    <w:rsid w:val="002262F0"/>
    <w:rsid w:val="002268EF"/>
    <w:rsid w:val="00227144"/>
    <w:rsid w:val="00227256"/>
    <w:rsid w:val="0022747A"/>
    <w:rsid w:val="00227546"/>
    <w:rsid w:val="00227876"/>
    <w:rsid w:val="002300DC"/>
    <w:rsid w:val="0023041D"/>
    <w:rsid w:val="002309DF"/>
    <w:rsid w:val="00230BB2"/>
    <w:rsid w:val="00230F48"/>
    <w:rsid w:val="00230F9D"/>
    <w:rsid w:val="00231017"/>
    <w:rsid w:val="00231100"/>
    <w:rsid w:val="002316EE"/>
    <w:rsid w:val="002316FA"/>
    <w:rsid w:val="00231927"/>
    <w:rsid w:val="0023192A"/>
    <w:rsid w:val="00231C44"/>
    <w:rsid w:val="00231EB3"/>
    <w:rsid w:val="00232099"/>
    <w:rsid w:val="0023225A"/>
    <w:rsid w:val="00232352"/>
    <w:rsid w:val="0023257B"/>
    <w:rsid w:val="00232E3D"/>
    <w:rsid w:val="00232F79"/>
    <w:rsid w:val="0023318E"/>
    <w:rsid w:val="00233628"/>
    <w:rsid w:val="002339C9"/>
    <w:rsid w:val="00233E23"/>
    <w:rsid w:val="00233F44"/>
    <w:rsid w:val="0023459B"/>
    <w:rsid w:val="00234974"/>
    <w:rsid w:val="00234EF1"/>
    <w:rsid w:val="00235068"/>
    <w:rsid w:val="00235097"/>
    <w:rsid w:val="0023534D"/>
    <w:rsid w:val="00236993"/>
    <w:rsid w:val="00236A17"/>
    <w:rsid w:val="00236DBF"/>
    <w:rsid w:val="00236ECD"/>
    <w:rsid w:val="002372B5"/>
    <w:rsid w:val="002373C8"/>
    <w:rsid w:val="0023759F"/>
    <w:rsid w:val="002378E0"/>
    <w:rsid w:val="00240476"/>
    <w:rsid w:val="0024098D"/>
    <w:rsid w:val="002409F1"/>
    <w:rsid w:val="00240CA7"/>
    <w:rsid w:val="00240EB0"/>
    <w:rsid w:val="002414E5"/>
    <w:rsid w:val="0024159E"/>
    <w:rsid w:val="00241713"/>
    <w:rsid w:val="00241D44"/>
    <w:rsid w:val="00242092"/>
    <w:rsid w:val="0024225C"/>
    <w:rsid w:val="002425F9"/>
    <w:rsid w:val="0024288D"/>
    <w:rsid w:val="00242911"/>
    <w:rsid w:val="00242B64"/>
    <w:rsid w:val="00242C07"/>
    <w:rsid w:val="002434E0"/>
    <w:rsid w:val="00243629"/>
    <w:rsid w:val="002436F9"/>
    <w:rsid w:val="0024373E"/>
    <w:rsid w:val="00243801"/>
    <w:rsid w:val="00243CDA"/>
    <w:rsid w:val="002440AC"/>
    <w:rsid w:val="002441D3"/>
    <w:rsid w:val="00244358"/>
    <w:rsid w:val="0024461B"/>
    <w:rsid w:val="00244F14"/>
    <w:rsid w:val="002452DC"/>
    <w:rsid w:val="002453FA"/>
    <w:rsid w:val="00245420"/>
    <w:rsid w:val="00245742"/>
    <w:rsid w:val="00245764"/>
    <w:rsid w:val="00245BB4"/>
    <w:rsid w:val="00245BDA"/>
    <w:rsid w:val="002460F5"/>
    <w:rsid w:val="00246224"/>
    <w:rsid w:val="002462DB"/>
    <w:rsid w:val="00246360"/>
    <w:rsid w:val="00246514"/>
    <w:rsid w:val="00246746"/>
    <w:rsid w:val="002468EA"/>
    <w:rsid w:val="00246A44"/>
    <w:rsid w:val="00246A99"/>
    <w:rsid w:val="00246DA4"/>
    <w:rsid w:val="002476B2"/>
    <w:rsid w:val="0024789B"/>
    <w:rsid w:val="00247A80"/>
    <w:rsid w:val="0025007E"/>
    <w:rsid w:val="002503E9"/>
    <w:rsid w:val="0025088A"/>
    <w:rsid w:val="0025094B"/>
    <w:rsid w:val="00250A19"/>
    <w:rsid w:val="00250BC6"/>
    <w:rsid w:val="00250BDD"/>
    <w:rsid w:val="00250DF4"/>
    <w:rsid w:val="00250F91"/>
    <w:rsid w:val="002513F6"/>
    <w:rsid w:val="00251729"/>
    <w:rsid w:val="00251986"/>
    <w:rsid w:val="00251DDD"/>
    <w:rsid w:val="0025217A"/>
    <w:rsid w:val="00252326"/>
    <w:rsid w:val="0025267E"/>
    <w:rsid w:val="00252758"/>
    <w:rsid w:val="0025294A"/>
    <w:rsid w:val="00252997"/>
    <w:rsid w:val="00252E22"/>
    <w:rsid w:val="00252F1D"/>
    <w:rsid w:val="00253222"/>
    <w:rsid w:val="00253542"/>
    <w:rsid w:val="00253A82"/>
    <w:rsid w:val="0025403C"/>
    <w:rsid w:val="002542E8"/>
    <w:rsid w:val="002543A3"/>
    <w:rsid w:val="002545A1"/>
    <w:rsid w:val="002548E5"/>
    <w:rsid w:val="002549EF"/>
    <w:rsid w:val="00254B73"/>
    <w:rsid w:val="00254BDE"/>
    <w:rsid w:val="00254D8F"/>
    <w:rsid w:val="002552BE"/>
    <w:rsid w:val="00255439"/>
    <w:rsid w:val="00255453"/>
    <w:rsid w:val="002554AF"/>
    <w:rsid w:val="00255598"/>
    <w:rsid w:val="00255DF8"/>
    <w:rsid w:val="002564E5"/>
    <w:rsid w:val="0025667E"/>
    <w:rsid w:val="00256BE6"/>
    <w:rsid w:val="00256E75"/>
    <w:rsid w:val="00257303"/>
    <w:rsid w:val="002573E3"/>
    <w:rsid w:val="00257408"/>
    <w:rsid w:val="002575AE"/>
    <w:rsid w:val="002576E1"/>
    <w:rsid w:val="0025772D"/>
    <w:rsid w:val="00257AA4"/>
    <w:rsid w:val="00257B65"/>
    <w:rsid w:val="00257CAF"/>
    <w:rsid w:val="00257F50"/>
    <w:rsid w:val="00257FB7"/>
    <w:rsid w:val="002604B0"/>
    <w:rsid w:val="002606E8"/>
    <w:rsid w:val="002609DC"/>
    <w:rsid w:val="00260DF6"/>
    <w:rsid w:val="0026124C"/>
    <w:rsid w:val="00261778"/>
    <w:rsid w:val="00261A8A"/>
    <w:rsid w:val="00261CE1"/>
    <w:rsid w:val="00261D33"/>
    <w:rsid w:val="00261DB9"/>
    <w:rsid w:val="00261DC5"/>
    <w:rsid w:val="00261E1E"/>
    <w:rsid w:val="00261E5E"/>
    <w:rsid w:val="0026236B"/>
    <w:rsid w:val="0026273F"/>
    <w:rsid w:val="00262941"/>
    <w:rsid w:val="00262A42"/>
    <w:rsid w:val="00262B15"/>
    <w:rsid w:val="00262BBF"/>
    <w:rsid w:val="00262D03"/>
    <w:rsid w:val="002631F6"/>
    <w:rsid w:val="0026321F"/>
    <w:rsid w:val="00263409"/>
    <w:rsid w:val="0026343C"/>
    <w:rsid w:val="00263669"/>
    <w:rsid w:val="0026384C"/>
    <w:rsid w:val="0026395F"/>
    <w:rsid w:val="00263EC2"/>
    <w:rsid w:val="00263F50"/>
    <w:rsid w:val="0026415A"/>
    <w:rsid w:val="00264485"/>
    <w:rsid w:val="002644E7"/>
    <w:rsid w:val="002646A7"/>
    <w:rsid w:val="00264781"/>
    <w:rsid w:val="0026498C"/>
    <w:rsid w:val="00264AA8"/>
    <w:rsid w:val="002650E6"/>
    <w:rsid w:val="002651E3"/>
    <w:rsid w:val="0026524F"/>
    <w:rsid w:val="00265277"/>
    <w:rsid w:val="00265430"/>
    <w:rsid w:val="002655F5"/>
    <w:rsid w:val="0026563B"/>
    <w:rsid w:val="002656F3"/>
    <w:rsid w:val="00265C4F"/>
    <w:rsid w:val="00265D59"/>
    <w:rsid w:val="00265D89"/>
    <w:rsid w:val="00265E48"/>
    <w:rsid w:val="00266534"/>
    <w:rsid w:val="00266613"/>
    <w:rsid w:val="00266BAD"/>
    <w:rsid w:val="00266C24"/>
    <w:rsid w:val="00266E18"/>
    <w:rsid w:val="002671FA"/>
    <w:rsid w:val="00267322"/>
    <w:rsid w:val="002674BE"/>
    <w:rsid w:val="002678A8"/>
    <w:rsid w:val="00267F6A"/>
    <w:rsid w:val="002700A7"/>
    <w:rsid w:val="002702B1"/>
    <w:rsid w:val="002705B9"/>
    <w:rsid w:val="00270825"/>
    <w:rsid w:val="002709C0"/>
    <w:rsid w:val="00270B89"/>
    <w:rsid w:val="00270D90"/>
    <w:rsid w:val="00270EE4"/>
    <w:rsid w:val="00270FA7"/>
    <w:rsid w:val="00271434"/>
    <w:rsid w:val="002714E0"/>
    <w:rsid w:val="002715C2"/>
    <w:rsid w:val="002717E6"/>
    <w:rsid w:val="00271AC7"/>
    <w:rsid w:val="00271C8F"/>
    <w:rsid w:val="00271DB2"/>
    <w:rsid w:val="00271EE0"/>
    <w:rsid w:val="0027205B"/>
    <w:rsid w:val="002720AB"/>
    <w:rsid w:val="00272195"/>
    <w:rsid w:val="00272643"/>
    <w:rsid w:val="00272A02"/>
    <w:rsid w:val="00272ABD"/>
    <w:rsid w:val="00272E19"/>
    <w:rsid w:val="0027302D"/>
    <w:rsid w:val="002732B4"/>
    <w:rsid w:val="00273745"/>
    <w:rsid w:val="00273976"/>
    <w:rsid w:val="00273ECD"/>
    <w:rsid w:val="00273EE6"/>
    <w:rsid w:val="0027403A"/>
    <w:rsid w:val="00274300"/>
    <w:rsid w:val="002743D8"/>
    <w:rsid w:val="00274793"/>
    <w:rsid w:val="002747D9"/>
    <w:rsid w:val="002747F0"/>
    <w:rsid w:val="00274A7A"/>
    <w:rsid w:val="00274C83"/>
    <w:rsid w:val="00274E1C"/>
    <w:rsid w:val="00274FF9"/>
    <w:rsid w:val="0027544F"/>
    <w:rsid w:val="00275882"/>
    <w:rsid w:val="00275A3F"/>
    <w:rsid w:val="00275DF7"/>
    <w:rsid w:val="00276015"/>
    <w:rsid w:val="002760A2"/>
    <w:rsid w:val="00276428"/>
    <w:rsid w:val="002767CC"/>
    <w:rsid w:val="002769D4"/>
    <w:rsid w:val="00276F84"/>
    <w:rsid w:val="00277334"/>
    <w:rsid w:val="00277485"/>
    <w:rsid w:val="0027765C"/>
    <w:rsid w:val="00277827"/>
    <w:rsid w:val="00277953"/>
    <w:rsid w:val="00277CCB"/>
    <w:rsid w:val="002800A8"/>
    <w:rsid w:val="002805A1"/>
    <w:rsid w:val="00280636"/>
    <w:rsid w:val="00280861"/>
    <w:rsid w:val="00280957"/>
    <w:rsid w:val="00280A5D"/>
    <w:rsid w:val="00280D5C"/>
    <w:rsid w:val="00280D90"/>
    <w:rsid w:val="002810EE"/>
    <w:rsid w:val="00281151"/>
    <w:rsid w:val="002811C4"/>
    <w:rsid w:val="00281282"/>
    <w:rsid w:val="002817BC"/>
    <w:rsid w:val="00281893"/>
    <w:rsid w:val="00281958"/>
    <w:rsid w:val="00281961"/>
    <w:rsid w:val="00281BB0"/>
    <w:rsid w:val="00281C2C"/>
    <w:rsid w:val="00281C54"/>
    <w:rsid w:val="00281C61"/>
    <w:rsid w:val="00281D1B"/>
    <w:rsid w:val="00281DBD"/>
    <w:rsid w:val="0028221D"/>
    <w:rsid w:val="00282270"/>
    <w:rsid w:val="002825B4"/>
    <w:rsid w:val="0028272A"/>
    <w:rsid w:val="002827E9"/>
    <w:rsid w:val="00282CE1"/>
    <w:rsid w:val="00282D0F"/>
    <w:rsid w:val="00282ED9"/>
    <w:rsid w:val="00283084"/>
    <w:rsid w:val="002831D5"/>
    <w:rsid w:val="0028320B"/>
    <w:rsid w:val="00283271"/>
    <w:rsid w:val="00283364"/>
    <w:rsid w:val="002833FF"/>
    <w:rsid w:val="002839CB"/>
    <w:rsid w:val="002839CE"/>
    <w:rsid w:val="00283A2C"/>
    <w:rsid w:val="00283C56"/>
    <w:rsid w:val="00283D0E"/>
    <w:rsid w:val="00284301"/>
    <w:rsid w:val="00284BA0"/>
    <w:rsid w:val="00284C44"/>
    <w:rsid w:val="00284F0F"/>
    <w:rsid w:val="002853C9"/>
    <w:rsid w:val="002857AC"/>
    <w:rsid w:val="002857C3"/>
    <w:rsid w:val="00285C6D"/>
    <w:rsid w:val="00285CFD"/>
    <w:rsid w:val="002861B6"/>
    <w:rsid w:val="002861F5"/>
    <w:rsid w:val="002862E5"/>
    <w:rsid w:val="002864D3"/>
    <w:rsid w:val="0028661D"/>
    <w:rsid w:val="00286C52"/>
    <w:rsid w:val="00286D06"/>
    <w:rsid w:val="00287236"/>
    <w:rsid w:val="00287340"/>
    <w:rsid w:val="002875D1"/>
    <w:rsid w:val="002877E1"/>
    <w:rsid w:val="00287AE6"/>
    <w:rsid w:val="00287BAC"/>
    <w:rsid w:val="00287E4F"/>
    <w:rsid w:val="00290157"/>
    <w:rsid w:val="0029025A"/>
    <w:rsid w:val="00290275"/>
    <w:rsid w:val="002906CE"/>
    <w:rsid w:val="00290832"/>
    <w:rsid w:val="00290CDF"/>
    <w:rsid w:val="00290D44"/>
    <w:rsid w:val="00290D4C"/>
    <w:rsid w:val="00290ED9"/>
    <w:rsid w:val="00290FFE"/>
    <w:rsid w:val="002912E7"/>
    <w:rsid w:val="0029151D"/>
    <w:rsid w:val="00291821"/>
    <w:rsid w:val="00291D7B"/>
    <w:rsid w:val="00291E0E"/>
    <w:rsid w:val="00291F52"/>
    <w:rsid w:val="00291F7E"/>
    <w:rsid w:val="002920F6"/>
    <w:rsid w:val="002924BF"/>
    <w:rsid w:val="0029269B"/>
    <w:rsid w:val="002928C9"/>
    <w:rsid w:val="00292A26"/>
    <w:rsid w:val="00292CD7"/>
    <w:rsid w:val="00292E30"/>
    <w:rsid w:val="00292F5C"/>
    <w:rsid w:val="0029302A"/>
    <w:rsid w:val="0029305B"/>
    <w:rsid w:val="00293149"/>
    <w:rsid w:val="00293271"/>
    <w:rsid w:val="0029328C"/>
    <w:rsid w:val="00293415"/>
    <w:rsid w:val="002934F0"/>
    <w:rsid w:val="002935B6"/>
    <w:rsid w:val="0029397F"/>
    <w:rsid w:val="00293B47"/>
    <w:rsid w:val="00293D95"/>
    <w:rsid w:val="00294016"/>
    <w:rsid w:val="0029401A"/>
    <w:rsid w:val="00294238"/>
    <w:rsid w:val="00294523"/>
    <w:rsid w:val="00294604"/>
    <w:rsid w:val="00295057"/>
    <w:rsid w:val="00295367"/>
    <w:rsid w:val="0029561D"/>
    <w:rsid w:val="00295653"/>
    <w:rsid w:val="00295B58"/>
    <w:rsid w:val="00295B9A"/>
    <w:rsid w:val="00295BC2"/>
    <w:rsid w:val="0029633E"/>
    <w:rsid w:val="00296431"/>
    <w:rsid w:val="0029646C"/>
    <w:rsid w:val="0029657D"/>
    <w:rsid w:val="0029685B"/>
    <w:rsid w:val="00296A98"/>
    <w:rsid w:val="00296B2F"/>
    <w:rsid w:val="00296FAD"/>
    <w:rsid w:val="0029700E"/>
    <w:rsid w:val="002970BD"/>
    <w:rsid w:val="0029715C"/>
    <w:rsid w:val="0029787F"/>
    <w:rsid w:val="00297AB3"/>
    <w:rsid w:val="00297AF4"/>
    <w:rsid w:val="00297BF0"/>
    <w:rsid w:val="002A0110"/>
    <w:rsid w:val="002A0427"/>
    <w:rsid w:val="002A0610"/>
    <w:rsid w:val="002A08BA"/>
    <w:rsid w:val="002A0C2B"/>
    <w:rsid w:val="002A0E24"/>
    <w:rsid w:val="002A0E97"/>
    <w:rsid w:val="002A102F"/>
    <w:rsid w:val="002A1030"/>
    <w:rsid w:val="002A1486"/>
    <w:rsid w:val="002A15C3"/>
    <w:rsid w:val="002A1B7E"/>
    <w:rsid w:val="002A1CBB"/>
    <w:rsid w:val="002A1CCA"/>
    <w:rsid w:val="002A1F97"/>
    <w:rsid w:val="002A2068"/>
    <w:rsid w:val="002A21BB"/>
    <w:rsid w:val="002A21BE"/>
    <w:rsid w:val="002A224D"/>
    <w:rsid w:val="002A2483"/>
    <w:rsid w:val="002A254C"/>
    <w:rsid w:val="002A281E"/>
    <w:rsid w:val="002A2864"/>
    <w:rsid w:val="002A2BCF"/>
    <w:rsid w:val="002A33B9"/>
    <w:rsid w:val="002A36CF"/>
    <w:rsid w:val="002A374F"/>
    <w:rsid w:val="002A3A9B"/>
    <w:rsid w:val="002A3BB6"/>
    <w:rsid w:val="002A3E3F"/>
    <w:rsid w:val="002A3E48"/>
    <w:rsid w:val="002A3F01"/>
    <w:rsid w:val="002A4527"/>
    <w:rsid w:val="002A4701"/>
    <w:rsid w:val="002A49D0"/>
    <w:rsid w:val="002A4A3C"/>
    <w:rsid w:val="002A4C3C"/>
    <w:rsid w:val="002A4C6A"/>
    <w:rsid w:val="002A4D0F"/>
    <w:rsid w:val="002A54B4"/>
    <w:rsid w:val="002A550F"/>
    <w:rsid w:val="002A56EF"/>
    <w:rsid w:val="002A5701"/>
    <w:rsid w:val="002A58B9"/>
    <w:rsid w:val="002A5B5B"/>
    <w:rsid w:val="002A5B98"/>
    <w:rsid w:val="002A5F51"/>
    <w:rsid w:val="002A6301"/>
    <w:rsid w:val="002A63B0"/>
    <w:rsid w:val="002A63D2"/>
    <w:rsid w:val="002A644F"/>
    <w:rsid w:val="002A6456"/>
    <w:rsid w:val="002A6584"/>
    <w:rsid w:val="002A6802"/>
    <w:rsid w:val="002A6813"/>
    <w:rsid w:val="002A6838"/>
    <w:rsid w:val="002A7355"/>
    <w:rsid w:val="002A755A"/>
    <w:rsid w:val="002A79D8"/>
    <w:rsid w:val="002A7A20"/>
    <w:rsid w:val="002A7EBA"/>
    <w:rsid w:val="002B000B"/>
    <w:rsid w:val="002B02F7"/>
    <w:rsid w:val="002B032E"/>
    <w:rsid w:val="002B043F"/>
    <w:rsid w:val="002B0563"/>
    <w:rsid w:val="002B0F22"/>
    <w:rsid w:val="002B1015"/>
    <w:rsid w:val="002B161A"/>
    <w:rsid w:val="002B1830"/>
    <w:rsid w:val="002B1831"/>
    <w:rsid w:val="002B1C62"/>
    <w:rsid w:val="002B1F45"/>
    <w:rsid w:val="002B22F0"/>
    <w:rsid w:val="002B231F"/>
    <w:rsid w:val="002B2644"/>
    <w:rsid w:val="002B2835"/>
    <w:rsid w:val="002B2B93"/>
    <w:rsid w:val="002B2C2A"/>
    <w:rsid w:val="002B2C7D"/>
    <w:rsid w:val="002B2D5E"/>
    <w:rsid w:val="002B2E9D"/>
    <w:rsid w:val="002B3108"/>
    <w:rsid w:val="002B3218"/>
    <w:rsid w:val="002B35E8"/>
    <w:rsid w:val="002B364E"/>
    <w:rsid w:val="002B3A87"/>
    <w:rsid w:val="002B3B81"/>
    <w:rsid w:val="002B3D40"/>
    <w:rsid w:val="002B3EAF"/>
    <w:rsid w:val="002B3F17"/>
    <w:rsid w:val="002B4280"/>
    <w:rsid w:val="002B450D"/>
    <w:rsid w:val="002B4603"/>
    <w:rsid w:val="002B4FF9"/>
    <w:rsid w:val="002B5407"/>
    <w:rsid w:val="002B5558"/>
    <w:rsid w:val="002B57AE"/>
    <w:rsid w:val="002B58C5"/>
    <w:rsid w:val="002B5CE0"/>
    <w:rsid w:val="002B5D3E"/>
    <w:rsid w:val="002B60C6"/>
    <w:rsid w:val="002B611F"/>
    <w:rsid w:val="002B61DD"/>
    <w:rsid w:val="002B63BC"/>
    <w:rsid w:val="002B64AF"/>
    <w:rsid w:val="002B66AB"/>
    <w:rsid w:val="002B6794"/>
    <w:rsid w:val="002B67BD"/>
    <w:rsid w:val="002B6941"/>
    <w:rsid w:val="002B69C2"/>
    <w:rsid w:val="002B6B86"/>
    <w:rsid w:val="002B6BFB"/>
    <w:rsid w:val="002B6E67"/>
    <w:rsid w:val="002B6EE0"/>
    <w:rsid w:val="002B700B"/>
    <w:rsid w:val="002B7364"/>
    <w:rsid w:val="002B7417"/>
    <w:rsid w:val="002B78E8"/>
    <w:rsid w:val="002B79DA"/>
    <w:rsid w:val="002B7BD6"/>
    <w:rsid w:val="002B7E7C"/>
    <w:rsid w:val="002C0077"/>
    <w:rsid w:val="002C01E1"/>
    <w:rsid w:val="002C0229"/>
    <w:rsid w:val="002C02BE"/>
    <w:rsid w:val="002C02CD"/>
    <w:rsid w:val="002C0C1D"/>
    <w:rsid w:val="002C0C64"/>
    <w:rsid w:val="002C0D06"/>
    <w:rsid w:val="002C1038"/>
    <w:rsid w:val="002C118E"/>
    <w:rsid w:val="002C1244"/>
    <w:rsid w:val="002C1246"/>
    <w:rsid w:val="002C135C"/>
    <w:rsid w:val="002C1739"/>
    <w:rsid w:val="002C1AF0"/>
    <w:rsid w:val="002C237E"/>
    <w:rsid w:val="002C24A6"/>
    <w:rsid w:val="002C26CA"/>
    <w:rsid w:val="002C2AF6"/>
    <w:rsid w:val="002C2D5A"/>
    <w:rsid w:val="002C2D91"/>
    <w:rsid w:val="002C2EAA"/>
    <w:rsid w:val="002C3091"/>
    <w:rsid w:val="002C34EE"/>
    <w:rsid w:val="002C3F71"/>
    <w:rsid w:val="002C3FD1"/>
    <w:rsid w:val="002C4260"/>
    <w:rsid w:val="002C42E9"/>
    <w:rsid w:val="002C4630"/>
    <w:rsid w:val="002C4C3F"/>
    <w:rsid w:val="002C5097"/>
    <w:rsid w:val="002C5108"/>
    <w:rsid w:val="002C5176"/>
    <w:rsid w:val="002C522A"/>
    <w:rsid w:val="002C5612"/>
    <w:rsid w:val="002C57FC"/>
    <w:rsid w:val="002C58B4"/>
    <w:rsid w:val="002C5AD4"/>
    <w:rsid w:val="002C5C3A"/>
    <w:rsid w:val="002C5F72"/>
    <w:rsid w:val="002C5FB4"/>
    <w:rsid w:val="002C6016"/>
    <w:rsid w:val="002C61B3"/>
    <w:rsid w:val="002C6396"/>
    <w:rsid w:val="002C70D9"/>
    <w:rsid w:val="002C7192"/>
    <w:rsid w:val="002C72A8"/>
    <w:rsid w:val="002C72AD"/>
    <w:rsid w:val="002C75CE"/>
    <w:rsid w:val="002C7AEB"/>
    <w:rsid w:val="002C7CE6"/>
    <w:rsid w:val="002C7D2D"/>
    <w:rsid w:val="002C7F3B"/>
    <w:rsid w:val="002D0111"/>
    <w:rsid w:val="002D05FD"/>
    <w:rsid w:val="002D08B7"/>
    <w:rsid w:val="002D08D5"/>
    <w:rsid w:val="002D0984"/>
    <w:rsid w:val="002D0C60"/>
    <w:rsid w:val="002D0D23"/>
    <w:rsid w:val="002D0EC2"/>
    <w:rsid w:val="002D0EDB"/>
    <w:rsid w:val="002D10BC"/>
    <w:rsid w:val="002D129B"/>
    <w:rsid w:val="002D1482"/>
    <w:rsid w:val="002D1752"/>
    <w:rsid w:val="002D17D0"/>
    <w:rsid w:val="002D17F1"/>
    <w:rsid w:val="002D1D80"/>
    <w:rsid w:val="002D1E61"/>
    <w:rsid w:val="002D1EF6"/>
    <w:rsid w:val="002D21E8"/>
    <w:rsid w:val="002D25D6"/>
    <w:rsid w:val="002D2901"/>
    <w:rsid w:val="002D2C8E"/>
    <w:rsid w:val="002D2EB4"/>
    <w:rsid w:val="002D2F18"/>
    <w:rsid w:val="002D351B"/>
    <w:rsid w:val="002D35BB"/>
    <w:rsid w:val="002D376E"/>
    <w:rsid w:val="002D3AB0"/>
    <w:rsid w:val="002D3B92"/>
    <w:rsid w:val="002D3CDC"/>
    <w:rsid w:val="002D3D41"/>
    <w:rsid w:val="002D3E3E"/>
    <w:rsid w:val="002D407C"/>
    <w:rsid w:val="002D410A"/>
    <w:rsid w:val="002D42E9"/>
    <w:rsid w:val="002D48C9"/>
    <w:rsid w:val="002D494B"/>
    <w:rsid w:val="002D4CE7"/>
    <w:rsid w:val="002D4D18"/>
    <w:rsid w:val="002D4E59"/>
    <w:rsid w:val="002D5297"/>
    <w:rsid w:val="002D5369"/>
    <w:rsid w:val="002D544C"/>
    <w:rsid w:val="002D547F"/>
    <w:rsid w:val="002D562A"/>
    <w:rsid w:val="002D58E0"/>
    <w:rsid w:val="002D5AEB"/>
    <w:rsid w:val="002D5F33"/>
    <w:rsid w:val="002D601A"/>
    <w:rsid w:val="002D6059"/>
    <w:rsid w:val="002D6134"/>
    <w:rsid w:val="002D62D3"/>
    <w:rsid w:val="002D633A"/>
    <w:rsid w:val="002D65D9"/>
    <w:rsid w:val="002D6745"/>
    <w:rsid w:val="002D6877"/>
    <w:rsid w:val="002D6A06"/>
    <w:rsid w:val="002D6D97"/>
    <w:rsid w:val="002D6EA5"/>
    <w:rsid w:val="002D6EFB"/>
    <w:rsid w:val="002D7217"/>
    <w:rsid w:val="002D746D"/>
    <w:rsid w:val="002D786F"/>
    <w:rsid w:val="002D7932"/>
    <w:rsid w:val="002D7B94"/>
    <w:rsid w:val="002D7B9B"/>
    <w:rsid w:val="002D7E4B"/>
    <w:rsid w:val="002E00AD"/>
    <w:rsid w:val="002E00F9"/>
    <w:rsid w:val="002E045C"/>
    <w:rsid w:val="002E0BF7"/>
    <w:rsid w:val="002E1586"/>
    <w:rsid w:val="002E15C2"/>
    <w:rsid w:val="002E1923"/>
    <w:rsid w:val="002E1C3C"/>
    <w:rsid w:val="002E1E1B"/>
    <w:rsid w:val="002E1FBE"/>
    <w:rsid w:val="002E201B"/>
    <w:rsid w:val="002E2A92"/>
    <w:rsid w:val="002E2AB0"/>
    <w:rsid w:val="002E2C8A"/>
    <w:rsid w:val="002E2E83"/>
    <w:rsid w:val="002E2E97"/>
    <w:rsid w:val="002E31F2"/>
    <w:rsid w:val="002E3262"/>
    <w:rsid w:val="002E3331"/>
    <w:rsid w:val="002E3C61"/>
    <w:rsid w:val="002E3E0D"/>
    <w:rsid w:val="002E3E51"/>
    <w:rsid w:val="002E3F73"/>
    <w:rsid w:val="002E44AB"/>
    <w:rsid w:val="002E44FE"/>
    <w:rsid w:val="002E46AC"/>
    <w:rsid w:val="002E47B5"/>
    <w:rsid w:val="002E4A46"/>
    <w:rsid w:val="002E4DEC"/>
    <w:rsid w:val="002E4E02"/>
    <w:rsid w:val="002E5201"/>
    <w:rsid w:val="002E5556"/>
    <w:rsid w:val="002E5860"/>
    <w:rsid w:val="002E5863"/>
    <w:rsid w:val="002E58E6"/>
    <w:rsid w:val="002E5C79"/>
    <w:rsid w:val="002E5F0A"/>
    <w:rsid w:val="002E608F"/>
    <w:rsid w:val="002E612A"/>
    <w:rsid w:val="002E655D"/>
    <w:rsid w:val="002E6716"/>
    <w:rsid w:val="002E673E"/>
    <w:rsid w:val="002E6771"/>
    <w:rsid w:val="002E7034"/>
    <w:rsid w:val="002E767F"/>
    <w:rsid w:val="002E79B8"/>
    <w:rsid w:val="002E7A6F"/>
    <w:rsid w:val="002E7BB8"/>
    <w:rsid w:val="002E7C7F"/>
    <w:rsid w:val="002F0373"/>
    <w:rsid w:val="002F04A6"/>
    <w:rsid w:val="002F050F"/>
    <w:rsid w:val="002F051F"/>
    <w:rsid w:val="002F082D"/>
    <w:rsid w:val="002F08B2"/>
    <w:rsid w:val="002F08C7"/>
    <w:rsid w:val="002F09A9"/>
    <w:rsid w:val="002F0BFD"/>
    <w:rsid w:val="002F12B3"/>
    <w:rsid w:val="002F1300"/>
    <w:rsid w:val="002F19B5"/>
    <w:rsid w:val="002F1A1C"/>
    <w:rsid w:val="002F1A31"/>
    <w:rsid w:val="002F1B7B"/>
    <w:rsid w:val="002F1BE7"/>
    <w:rsid w:val="002F2086"/>
    <w:rsid w:val="002F2355"/>
    <w:rsid w:val="002F2580"/>
    <w:rsid w:val="002F25BC"/>
    <w:rsid w:val="002F2888"/>
    <w:rsid w:val="002F293D"/>
    <w:rsid w:val="002F2AE4"/>
    <w:rsid w:val="002F2B08"/>
    <w:rsid w:val="002F2C70"/>
    <w:rsid w:val="002F2DE4"/>
    <w:rsid w:val="002F30F3"/>
    <w:rsid w:val="002F32A8"/>
    <w:rsid w:val="002F3329"/>
    <w:rsid w:val="002F36E2"/>
    <w:rsid w:val="002F37C1"/>
    <w:rsid w:val="002F396E"/>
    <w:rsid w:val="002F3FCB"/>
    <w:rsid w:val="002F449C"/>
    <w:rsid w:val="002F44C5"/>
    <w:rsid w:val="002F496A"/>
    <w:rsid w:val="002F4A48"/>
    <w:rsid w:val="002F4C13"/>
    <w:rsid w:val="002F4D55"/>
    <w:rsid w:val="002F4F1E"/>
    <w:rsid w:val="002F515B"/>
    <w:rsid w:val="002F516C"/>
    <w:rsid w:val="002F5205"/>
    <w:rsid w:val="002F5602"/>
    <w:rsid w:val="002F577F"/>
    <w:rsid w:val="002F5A69"/>
    <w:rsid w:val="002F5E78"/>
    <w:rsid w:val="002F60AC"/>
    <w:rsid w:val="002F62D3"/>
    <w:rsid w:val="002F6641"/>
    <w:rsid w:val="002F66A9"/>
    <w:rsid w:val="002F696B"/>
    <w:rsid w:val="002F6EFB"/>
    <w:rsid w:val="002F72B9"/>
    <w:rsid w:val="002F7910"/>
    <w:rsid w:val="002F7A86"/>
    <w:rsid w:val="002F7AB8"/>
    <w:rsid w:val="002F7B6F"/>
    <w:rsid w:val="002F7D96"/>
    <w:rsid w:val="002F7DCB"/>
    <w:rsid w:val="003002DB"/>
    <w:rsid w:val="003006BB"/>
    <w:rsid w:val="00300857"/>
    <w:rsid w:val="003008D6"/>
    <w:rsid w:val="00300CE1"/>
    <w:rsid w:val="00300F4F"/>
    <w:rsid w:val="00300FF8"/>
    <w:rsid w:val="0030105F"/>
    <w:rsid w:val="003012EF"/>
    <w:rsid w:val="0030136A"/>
    <w:rsid w:val="00301798"/>
    <w:rsid w:val="00301862"/>
    <w:rsid w:val="00302084"/>
    <w:rsid w:val="003020D9"/>
    <w:rsid w:val="0030211A"/>
    <w:rsid w:val="00302243"/>
    <w:rsid w:val="0030246A"/>
    <w:rsid w:val="0030281D"/>
    <w:rsid w:val="00302E24"/>
    <w:rsid w:val="00302E69"/>
    <w:rsid w:val="0030340C"/>
    <w:rsid w:val="00303484"/>
    <w:rsid w:val="00303517"/>
    <w:rsid w:val="00303767"/>
    <w:rsid w:val="00303951"/>
    <w:rsid w:val="00303CEB"/>
    <w:rsid w:val="003040E9"/>
    <w:rsid w:val="003043A9"/>
    <w:rsid w:val="00304637"/>
    <w:rsid w:val="00304CB4"/>
    <w:rsid w:val="00304DDD"/>
    <w:rsid w:val="00304EF4"/>
    <w:rsid w:val="00305534"/>
    <w:rsid w:val="003055A2"/>
    <w:rsid w:val="0030562B"/>
    <w:rsid w:val="00305735"/>
    <w:rsid w:val="003059FD"/>
    <w:rsid w:val="00305D04"/>
    <w:rsid w:val="00305F9A"/>
    <w:rsid w:val="003063E4"/>
    <w:rsid w:val="00306467"/>
    <w:rsid w:val="0030660C"/>
    <w:rsid w:val="003069D9"/>
    <w:rsid w:val="00306E95"/>
    <w:rsid w:val="00307005"/>
    <w:rsid w:val="003071AB"/>
    <w:rsid w:val="00307203"/>
    <w:rsid w:val="00307BCB"/>
    <w:rsid w:val="00307C0F"/>
    <w:rsid w:val="00307FA3"/>
    <w:rsid w:val="0031046E"/>
    <w:rsid w:val="00310748"/>
    <w:rsid w:val="0031099F"/>
    <w:rsid w:val="00310A3E"/>
    <w:rsid w:val="00310AC3"/>
    <w:rsid w:val="00310B83"/>
    <w:rsid w:val="00310E1A"/>
    <w:rsid w:val="00310F90"/>
    <w:rsid w:val="003114FF"/>
    <w:rsid w:val="0031185A"/>
    <w:rsid w:val="00311BEB"/>
    <w:rsid w:val="00311CCE"/>
    <w:rsid w:val="00311DE5"/>
    <w:rsid w:val="003124CB"/>
    <w:rsid w:val="00312534"/>
    <w:rsid w:val="00312886"/>
    <w:rsid w:val="00312ADD"/>
    <w:rsid w:val="00312F3A"/>
    <w:rsid w:val="0031303B"/>
    <w:rsid w:val="00313197"/>
    <w:rsid w:val="00313438"/>
    <w:rsid w:val="00313A6D"/>
    <w:rsid w:val="00313AA2"/>
    <w:rsid w:val="00313ADA"/>
    <w:rsid w:val="00313FF8"/>
    <w:rsid w:val="003141A2"/>
    <w:rsid w:val="003142D1"/>
    <w:rsid w:val="00314A42"/>
    <w:rsid w:val="00314B74"/>
    <w:rsid w:val="00314E0A"/>
    <w:rsid w:val="0031553D"/>
    <w:rsid w:val="00315EDC"/>
    <w:rsid w:val="00315FAC"/>
    <w:rsid w:val="003161AF"/>
    <w:rsid w:val="0031643C"/>
    <w:rsid w:val="0031649D"/>
    <w:rsid w:val="0031660C"/>
    <w:rsid w:val="00316652"/>
    <w:rsid w:val="00316791"/>
    <w:rsid w:val="00316890"/>
    <w:rsid w:val="0031689F"/>
    <w:rsid w:val="0031692A"/>
    <w:rsid w:val="003169A1"/>
    <w:rsid w:val="003169CB"/>
    <w:rsid w:val="00316BF1"/>
    <w:rsid w:val="00316C50"/>
    <w:rsid w:val="00316FE2"/>
    <w:rsid w:val="003178A9"/>
    <w:rsid w:val="003179A3"/>
    <w:rsid w:val="00317B68"/>
    <w:rsid w:val="00320785"/>
    <w:rsid w:val="0032084B"/>
    <w:rsid w:val="00320877"/>
    <w:rsid w:val="00320B19"/>
    <w:rsid w:val="00320BC6"/>
    <w:rsid w:val="00320BFD"/>
    <w:rsid w:val="00320C4B"/>
    <w:rsid w:val="00321066"/>
    <w:rsid w:val="00321803"/>
    <w:rsid w:val="00321ACF"/>
    <w:rsid w:val="00321AF6"/>
    <w:rsid w:val="00321D60"/>
    <w:rsid w:val="00321DAE"/>
    <w:rsid w:val="00322262"/>
    <w:rsid w:val="00322416"/>
    <w:rsid w:val="00322A1C"/>
    <w:rsid w:val="00322A26"/>
    <w:rsid w:val="00322AE6"/>
    <w:rsid w:val="00323150"/>
    <w:rsid w:val="00323190"/>
    <w:rsid w:val="00323869"/>
    <w:rsid w:val="003238FD"/>
    <w:rsid w:val="003239B4"/>
    <w:rsid w:val="00323DFB"/>
    <w:rsid w:val="00324547"/>
    <w:rsid w:val="0032461C"/>
    <w:rsid w:val="003249E4"/>
    <w:rsid w:val="00324DC8"/>
    <w:rsid w:val="003250D2"/>
    <w:rsid w:val="00325565"/>
    <w:rsid w:val="003256C1"/>
    <w:rsid w:val="003257ED"/>
    <w:rsid w:val="00325933"/>
    <w:rsid w:val="00325A26"/>
    <w:rsid w:val="00325C46"/>
    <w:rsid w:val="003261CD"/>
    <w:rsid w:val="003261CE"/>
    <w:rsid w:val="00326583"/>
    <w:rsid w:val="00326867"/>
    <w:rsid w:val="00327140"/>
    <w:rsid w:val="00327311"/>
    <w:rsid w:val="0032753F"/>
    <w:rsid w:val="00327866"/>
    <w:rsid w:val="00327DF2"/>
    <w:rsid w:val="00327FC2"/>
    <w:rsid w:val="003300E4"/>
    <w:rsid w:val="0033049C"/>
    <w:rsid w:val="003304E4"/>
    <w:rsid w:val="00330889"/>
    <w:rsid w:val="00330DED"/>
    <w:rsid w:val="00330E6B"/>
    <w:rsid w:val="00330E6C"/>
    <w:rsid w:val="00331050"/>
    <w:rsid w:val="00331193"/>
    <w:rsid w:val="00331638"/>
    <w:rsid w:val="003317C5"/>
    <w:rsid w:val="00331FD2"/>
    <w:rsid w:val="0033216D"/>
    <w:rsid w:val="00332230"/>
    <w:rsid w:val="003325C1"/>
    <w:rsid w:val="00332697"/>
    <w:rsid w:val="00332822"/>
    <w:rsid w:val="0033295A"/>
    <w:rsid w:val="00332972"/>
    <w:rsid w:val="00332A34"/>
    <w:rsid w:val="00332A57"/>
    <w:rsid w:val="00332DB3"/>
    <w:rsid w:val="003330C3"/>
    <w:rsid w:val="0033322F"/>
    <w:rsid w:val="00333399"/>
    <w:rsid w:val="00333644"/>
    <w:rsid w:val="00333A0B"/>
    <w:rsid w:val="00333B70"/>
    <w:rsid w:val="00333DA8"/>
    <w:rsid w:val="003341AB"/>
    <w:rsid w:val="00334298"/>
    <w:rsid w:val="00334349"/>
    <w:rsid w:val="003345B0"/>
    <w:rsid w:val="00334869"/>
    <w:rsid w:val="00334993"/>
    <w:rsid w:val="00334A99"/>
    <w:rsid w:val="00334AEF"/>
    <w:rsid w:val="00334DFE"/>
    <w:rsid w:val="00334EEA"/>
    <w:rsid w:val="003352DE"/>
    <w:rsid w:val="003356CA"/>
    <w:rsid w:val="00335773"/>
    <w:rsid w:val="00335E8F"/>
    <w:rsid w:val="00335ED8"/>
    <w:rsid w:val="003362B1"/>
    <w:rsid w:val="00336601"/>
    <w:rsid w:val="00336676"/>
    <w:rsid w:val="003368A7"/>
    <w:rsid w:val="00336B6A"/>
    <w:rsid w:val="00336CDC"/>
    <w:rsid w:val="00336D5A"/>
    <w:rsid w:val="003372C2"/>
    <w:rsid w:val="003378F7"/>
    <w:rsid w:val="00337AA6"/>
    <w:rsid w:val="00337CE7"/>
    <w:rsid w:val="00337D2D"/>
    <w:rsid w:val="0034017E"/>
    <w:rsid w:val="0034040D"/>
    <w:rsid w:val="00340869"/>
    <w:rsid w:val="00340A80"/>
    <w:rsid w:val="00340BF0"/>
    <w:rsid w:val="00340F71"/>
    <w:rsid w:val="00340F90"/>
    <w:rsid w:val="003410B5"/>
    <w:rsid w:val="003410F3"/>
    <w:rsid w:val="00341100"/>
    <w:rsid w:val="0034122D"/>
    <w:rsid w:val="0034124A"/>
    <w:rsid w:val="003417C5"/>
    <w:rsid w:val="003419F0"/>
    <w:rsid w:val="00341B2B"/>
    <w:rsid w:val="00341C2E"/>
    <w:rsid w:val="00342180"/>
    <w:rsid w:val="0034220C"/>
    <w:rsid w:val="003425ED"/>
    <w:rsid w:val="003425FB"/>
    <w:rsid w:val="00342C0A"/>
    <w:rsid w:val="00342EBC"/>
    <w:rsid w:val="00342F33"/>
    <w:rsid w:val="00342F3B"/>
    <w:rsid w:val="003432DD"/>
    <w:rsid w:val="0034330B"/>
    <w:rsid w:val="00343328"/>
    <w:rsid w:val="003434FB"/>
    <w:rsid w:val="00343629"/>
    <w:rsid w:val="003436C7"/>
    <w:rsid w:val="003436CE"/>
    <w:rsid w:val="003438E1"/>
    <w:rsid w:val="00343A68"/>
    <w:rsid w:val="00343C72"/>
    <w:rsid w:val="00343E25"/>
    <w:rsid w:val="00343F4E"/>
    <w:rsid w:val="00344360"/>
    <w:rsid w:val="00344453"/>
    <w:rsid w:val="00344557"/>
    <w:rsid w:val="00344AE5"/>
    <w:rsid w:val="00344B5B"/>
    <w:rsid w:val="00344E17"/>
    <w:rsid w:val="00344F29"/>
    <w:rsid w:val="0034526C"/>
    <w:rsid w:val="0034542F"/>
    <w:rsid w:val="003458E1"/>
    <w:rsid w:val="003459C0"/>
    <w:rsid w:val="00345C0A"/>
    <w:rsid w:val="003460A6"/>
    <w:rsid w:val="00346166"/>
    <w:rsid w:val="00346477"/>
    <w:rsid w:val="0034647A"/>
    <w:rsid w:val="00346684"/>
    <w:rsid w:val="00346805"/>
    <w:rsid w:val="0034680A"/>
    <w:rsid w:val="00346A6E"/>
    <w:rsid w:val="00346E06"/>
    <w:rsid w:val="00346F9E"/>
    <w:rsid w:val="003473F0"/>
    <w:rsid w:val="003476E7"/>
    <w:rsid w:val="00347819"/>
    <w:rsid w:val="00350060"/>
    <w:rsid w:val="0035060E"/>
    <w:rsid w:val="00350778"/>
    <w:rsid w:val="0035077A"/>
    <w:rsid w:val="003507C8"/>
    <w:rsid w:val="00350848"/>
    <w:rsid w:val="00350884"/>
    <w:rsid w:val="00350A26"/>
    <w:rsid w:val="00350A52"/>
    <w:rsid w:val="00351300"/>
    <w:rsid w:val="00351CA4"/>
    <w:rsid w:val="00351E11"/>
    <w:rsid w:val="00351FCC"/>
    <w:rsid w:val="003522FC"/>
    <w:rsid w:val="003524E9"/>
    <w:rsid w:val="003524F0"/>
    <w:rsid w:val="003528E4"/>
    <w:rsid w:val="00352D07"/>
    <w:rsid w:val="00352D73"/>
    <w:rsid w:val="003535CF"/>
    <w:rsid w:val="0035378C"/>
    <w:rsid w:val="0035389A"/>
    <w:rsid w:val="00353AF5"/>
    <w:rsid w:val="00353B4D"/>
    <w:rsid w:val="00353B6B"/>
    <w:rsid w:val="00353BF3"/>
    <w:rsid w:val="00353DE5"/>
    <w:rsid w:val="00353F58"/>
    <w:rsid w:val="003540E1"/>
    <w:rsid w:val="003544F1"/>
    <w:rsid w:val="00354514"/>
    <w:rsid w:val="003547BB"/>
    <w:rsid w:val="00354BA7"/>
    <w:rsid w:val="00354C74"/>
    <w:rsid w:val="003553C3"/>
    <w:rsid w:val="003557DB"/>
    <w:rsid w:val="00356010"/>
    <w:rsid w:val="00356015"/>
    <w:rsid w:val="0035605D"/>
    <w:rsid w:val="0035624B"/>
    <w:rsid w:val="0035624D"/>
    <w:rsid w:val="00356288"/>
    <w:rsid w:val="003568E0"/>
    <w:rsid w:val="00356A5D"/>
    <w:rsid w:val="00356B83"/>
    <w:rsid w:val="00356BD8"/>
    <w:rsid w:val="0035703F"/>
    <w:rsid w:val="00357168"/>
    <w:rsid w:val="00357186"/>
    <w:rsid w:val="003575A8"/>
    <w:rsid w:val="0035772D"/>
    <w:rsid w:val="00357750"/>
    <w:rsid w:val="003577CA"/>
    <w:rsid w:val="00357945"/>
    <w:rsid w:val="00357AD8"/>
    <w:rsid w:val="00357DE9"/>
    <w:rsid w:val="00357FAF"/>
    <w:rsid w:val="00360005"/>
    <w:rsid w:val="0036013E"/>
    <w:rsid w:val="003603FF"/>
    <w:rsid w:val="003604A4"/>
    <w:rsid w:val="0036050C"/>
    <w:rsid w:val="0036057B"/>
    <w:rsid w:val="003605AF"/>
    <w:rsid w:val="0036075A"/>
    <w:rsid w:val="00360F7F"/>
    <w:rsid w:val="0036143C"/>
    <w:rsid w:val="0036191F"/>
    <w:rsid w:val="0036199E"/>
    <w:rsid w:val="00361BD1"/>
    <w:rsid w:val="00361DF3"/>
    <w:rsid w:val="00361E7E"/>
    <w:rsid w:val="00361F87"/>
    <w:rsid w:val="003625EE"/>
    <w:rsid w:val="003626F2"/>
    <w:rsid w:val="00362883"/>
    <w:rsid w:val="00362D25"/>
    <w:rsid w:val="00363277"/>
    <w:rsid w:val="0036336F"/>
    <w:rsid w:val="003633AD"/>
    <w:rsid w:val="0036341D"/>
    <w:rsid w:val="00363E04"/>
    <w:rsid w:val="00364182"/>
    <w:rsid w:val="0036434B"/>
    <w:rsid w:val="0036447F"/>
    <w:rsid w:val="003646CE"/>
    <w:rsid w:val="00364735"/>
    <w:rsid w:val="00365100"/>
    <w:rsid w:val="00365146"/>
    <w:rsid w:val="003652E4"/>
    <w:rsid w:val="003652FA"/>
    <w:rsid w:val="003656D1"/>
    <w:rsid w:val="00365B5C"/>
    <w:rsid w:val="00365BFD"/>
    <w:rsid w:val="00365F11"/>
    <w:rsid w:val="00366786"/>
    <w:rsid w:val="00366A04"/>
    <w:rsid w:val="00366E25"/>
    <w:rsid w:val="00366E34"/>
    <w:rsid w:val="00366E3C"/>
    <w:rsid w:val="00366EA2"/>
    <w:rsid w:val="003671E1"/>
    <w:rsid w:val="0036799B"/>
    <w:rsid w:val="00367A28"/>
    <w:rsid w:val="00367A76"/>
    <w:rsid w:val="00367A99"/>
    <w:rsid w:val="00367BAB"/>
    <w:rsid w:val="00370023"/>
    <w:rsid w:val="00370212"/>
    <w:rsid w:val="0037033A"/>
    <w:rsid w:val="0037049E"/>
    <w:rsid w:val="00370500"/>
    <w:rsid w:val="0037057E"/>
    <w:rsid w:val="003705FB"/>
    <w:rsid w:val="00370A04"/>
    <w:rsid w:val="00370B6D"/>
    <w:rsid w:val="00370BB3"/>
    <w:rsid w:val="00370CA8"/>
    <w:rsid w:val="00370D47"/>
    <w:rsid w:val="00370D50"/>
    <w:rsid w:val="00370DC4"/>
    <w:rsid w:val="00371300"/>
    <w:rsid w:val="00371401"/>
    <w:rsid w:val="003718BA"/>
    <w:rsid w:val="00371AD4"/>
    <w:rsid w:val="00371AEC"/>
    <w:rsid w:val="00371F83"/>
    <w:rsid w:val="003723B5"/>
    <w:rsid w:val="003723E2"/>
    <w:rsid w:val="0037253E"/>
    <w:rsid w:val="003725F8"/>
    <w:rsid w:val="003726A6"/>
    <w:rsid w:val="003727F3"/>
    <w:rsid w:val="003728C6"/>
    <w:rsid w:val="00372B2B"/>
    <w:rsid w:val="00373417"/>
    <w:rsid w:val="0037345B"/>
    <w:rsid w:val="003737A1"/>
    <w:rsid w:val="0037387A"/>
    <w:rsid w:val="003741E5"/>
    <w:rsid w:val="00374334"/>
    <w:rsid w:val="00374EA3"/>
    <w:rsid w:val="00374F25"/>
    <w:rsid w:val="00375340"/>
    <w:rsid w:val="003753BC"/>
    <w:rsid w:val="003758CF"/>
    <w:rsid w:val="0037596F"/>
    <w:rsid w:val="00375B7F"/>
    <w:rsid w:val="00375D26"/>
    <w:rsid w:val="00375F75"/>
    <w:rsid w:val="00376532"/>
    <w:rsid w:val="003766C6"/>
    <w:rsid w:val="003768E1"/>
    <w:rsid w:val="00376BF5"/>
    <w:rsid w:val="00376D34"/>
    <w:rsid w:val="00376D97"/>
    <w:rsid w:val="0037711F"/>
    <w:rsid w:val="00377232"/>
    <w:rsid w:val="00377385"/>
    <w:rsid w:val="003773CC"/>
    <w:rsid w:val="003773FB"/>
    <w:rsid w:val="003779C7"/>
    <w:rsid w:val="00377BE5"/>
    <w:rsid w:val="00377C65"/>
    <w:rsid w:val="00377CE0"/>
    <w:rsid w:val="003800D8"/>
    <w:rsid w:val="003801D3"/>
    <w:rsid w:val="003801F8"/>
    <w:rsid w:val="00380572"/>
    <w:rsid w:val="00380593"/>
    <w:rsid w:val="003806AD"/>
    <w:rsid w:val="003809DA"/>
    <w:rsid w:val="00380B53"/>
    <w:rsid w:val="00380C7E"/>
    <w:rsid w:val="00380E39"/>
    <w:rsid w:val="0038181D"/>
    <w:rsid w:val="00381FFB"/>
    <w:rsid w:val="0038264F"/>
    <w:rsid w:val="00382B34"/>
    <w:rsid w:val="00382D0D"/>
    <w:rsid w:val="00382DC4"/>
    <w:rsid w:val="00382F3C"/>
    <w:rsid w:val="003830F5"/>
    <w:rsid w:val="003833BA"/>
    <w:rsid w:val="0038348D"/>
    <w:rsid w:val="003834BC"/>
    <w:rsid w:val="003835DB"/>
    <w:rsid w:val="00383634"/>
    <w:rsid w:val="003838CB"/>
    <w:rsid w:val="00383917"/>
    <w:rsid w:val="003839E3"/>
    <w:rsid w:val="00383A55"/>
    <w:rsid w:val="00383B54"/>
    <w:rsid w:val="00383B7C"/>
    <w:rsid w:val="00383E6D"/>
    <w:rsid w:val="00384489"/>
    <w:rsid w:val="003844DB"/>
    <w:rsid w:val="0038469F"/>
    <w:rsid w:val="00384928"/>
    <w:rsid w:val="00384B96"/>
    <w:rsid w:val="00384F86"/>
    <w:rsid w:val="0038541C"/>
    <w:rsid w:val="0038577E"/>
    <w:rsid w:val="0038588F"/>
    <w:rsid w:val="00385B9D"/>
    <w:rsid w:val="00385D93"/>
    <w:rsid w:val="00385FD1"/>
    <w:rsid w:val="0038617E"/>
    <w:rsid w:val="003863FC"/>
    <w:rsid w:val="00386417"/>
    <w:rsid w:val="003865C2"/>
    <w:rsid w:val="003865CA"/>
    <w:rsid w:val="00386FE6"/>
    <w:rsid w:val="00387018"/>
    <w:rsid w:val="003879E4"/>
    <w:rsid w:val="00387B86"/>
    <w:rsid w:val="00387E50"/>
    <w:rsid w:val="00387E8F"/>
    <w:rsid w:val="00387EA2"/>
    <w:rsid w:val="00387FF7"/>
    <w:rsid w:val="00390311"/>
    <w:rsid w:val="0039037C"/>
    <w:rsid w:val="0039078C"/>
    <w:rsid w:val="00390AA6"/>
    <w:rsid w:val="00390C21"/>
    <w:rsid w:val="00390C2D"/>
    <w:rsid w:val="0039102B"/>
    <w:rsid w:val="00391300"/>
    <w:rsid w:val="0039147B"/>
    <w:rsid w:val="0039154A"/>
    <w:rsid w:val="0039197F"/>
    <w:rsid w:val="00391AFB"/>
    <w:rsid w:val="00391C1B"/>
    <w:rsid w:val="00391F62"/>
    <w:rsid w:val="0039219F"/>
    <w:rsid w:val="003923A9"/>
    <w:rsid w:val="00392550"/>
    <w:rsid w:val="003925F9"/>
    <w:rsid w:val="0039282D"/>
    <w:rsid w:val="00392C19"/>
    <w:rsid w:val="00392CA7"/>
    <w:rsid w:val="00392F08"/>
    <w:rsid w:val="00393266"/>
    <w:rsid w:val="0039332D"/>
    <w:rsid w:val="00393991"/>
    <w:rsid w:val="003939C6"/>
    <w:rsid w:val="00393B21"/>
    <w:rsid w:val="00393C68"/>
    <w:rsid w:val="00393E29"/>
    <w:rsid w:val="003948C6"/>
    <w:rsid w:val="003949F8"/>
    <w:rsid w:val="003949F9"/>
    <w:rsid w:val="00394A9D"/>
    <w:rsid w:val="00394F9C"/>
    <w:rsid w:val="0039516E"/>
    <w:rsid w:val="003954D6"/>
    <w:rsid w:val="00395900"/>
    <w:rsid w:val="00395B78"/>
    <w:rsid w:val="00395BA5"/>
    <w:rsid w:val="00395D9D"/>
    <w:rsid w:val="00395FEE"/>
    <w:rsid w:val="003963AF"/>
    <w:rsid w:val="003966C6"/>
    <w:rsid w:val="003966D9"/>
    <w:rsid w:val="00396C36"/>
    <w:rsid w:val="00396CBD"/>
    <w:rsid w:val="0039723D"/>
    <w:rsid w:val="003974AB"/>
    <w:rsid w:val="0039778E"/>
    <w:rsid w:val="003978EF"/>
    <w:rsid w:val="00397C72"/>
    <w:rsid w:val="00397CE3"/>
    <w:rsid w:val="00397EDF"/>
    <w:rsid w:val="003A005B"/>
    <w:rsid w:val="003A023D"/>
    <w:rsid w:val="003A02D3"/>
    <w:rsid w:val="003A05AD"/>
    <w:rsid w:val="003A0E36"/>
    <w:rsid w:val="003A0E71"/>
    <w:rsid w:val="003A0F73"/>
    <w:rsid w:val="003A0F9A"/>
    <w:rsid w:val="003A10D9"/>
    <w:rsid w:val="003A14F8"/>
    <w:rsid w:val="003A1505"/>
    <w:rsid w:val="003A166C"/>
    <w:rsid w:val="003A16F2"/>
    <w:rsid w:val="003A1732"/>
    <w:rsid w:val="003A1929"/>
    <w:rsid w:val="003A1BD0"/>
    <w:rsid w:val="003A1E1D"/>
    <w:rsid w:val="003A2935"/>
    <w:rsid w:val="003A2D31"/>
    <w:rsid w:val="003A30A0"/>
    <w:rsid w:val="003A31BF"/>
    <w:rsid w:val="003A3207"/>
    <w:rsid w:val="003A335F"/>
    <w:rsid w:val="003A3397"/>
    <w:rsid w:val="003A33E6"/>
    <w:rsid w:val="003A3451"/>
    <w:rsid w:val="003A3631"/>
    <w:rsid w:val="003A36E0"/>
    <w:rsid w:val="003A37D7"/>
    <w:rsid w:val="003A3823"/>
    <w:rsid w:val="003A42A9"/>
    <w:rsid w:val="003A42CD"/>
    <w:rsid w:val="003A4540"/>
    <w:rsid w:val="003A508D"/>
    <w:rsid w:val="003A557F"/>
    <w:rsid w:val="003A5C77"/>
    <w:rsid w:val="003A5CD4"/>
    <w:rsid w:val="003A5DED"/>
    <w:rsid w:val="003A61B8"/>
    <w:rsid w:val="003A62F4"/>
    <w:rsid w:val="003A6BF8"/>
    <w:rsid w:val="003A6F79"/>
    <w:rsid w:val="003A70C7"/>
    <w:rsid w:val="003A73A2"/>
    <w:rsid w:val="003A73BC"/>
    <w:rsid w:val="003A7416"/>
    <w:rsid w:val="003A7612"/>
    <w:rsid w:val="003A77B9"/>
    <w:rsid w:val="003A7D24"/>
    <w:rsid w:val="003B0312"/>
    <w:rsid w:val="003B033B"/>
    <w:rsid w:val="003B0347"/>
    <w:rsid w:val="003B04A9"/>
    <w:rsid w:val="003B06E0"/>
    <w:rsid w:val="003B0840"/>
    <w:rsid w:val="003B0C73"/>
    <w:rsid w:val="003B0CE7"/>
    <w:rsid w:val="003B0D21"/>
    <w:rsid w:val="003B0D5E"/>
    <w:rsid w:val="003B0E77"/>
    <w:rsid w:val="003B0EC8"/>
    <w:rsid w:val="003B1011"/>
    <w:rsid w:val="003B138D"/>
    <w:rsid w:val="003B16C2"/>
    <w:rsid w:val="003B186E"/>
    <w:rsid w:val="003B1B52"/>
    <w:rsid w:val="003B1D51"/>
    <w:rsid w:val="003B1D88"/>
    <w:rsid w:val="003B1F9A"/>
    <w:rsid w:val="003B22B3"/>
    <w:rsid w:val="003B2E40"/>
    <w:rsid w:val="003B3472"/>
    <w:rsid w:val="003B3B4D"/>
    <w:rsid w:val="003B3CBB"/>
    <w:rsid w:val="003B3E72"/>
    <w:rsid w:val="003B3E94"/>
    <w:rsid w:val="003B3F59"/>
    <w:rsid w:val="003B423E"/>
    <w:rsid w:val="003B4290"/>
    <w:rsid w:val="003B449E"/>
    <w:rsid w:val="003B44DD"/>
    <w:rsid w:val="003B4600"/>
    <w:rsid w:val="003B48B3"/>
    <w:rsid w:val="003B49FE"/>
    <w:rsid w:val="003B4AD8"/>
    <w:rsid w:val="003B4B8C"/>
    <w:rsid w:val="003B4C2B"/>
    <w:rsid w:val="003B5089"/>
    <w:rsid w:val="003B521A"/>
    <w:rsid w:val="003B5331"/>
    <w:rsid w:val="003B546F"/>
    <w:rsid w:val="003B573E"/>
    <w:rsid w:val="003B582A"/>
    <w:rsid w:val="003B5A46"/>
    <w:rsid w:val="003B5A81"/>
    <w:rsid w:val="003B5CAE"/>
    <w:rsid w:val="003B5D61"/>
    <w:rsid w:val="003B5DD6"/>
    <w:rsid w:val="003B6175"/>
    <w:rsid w:val="003B66E9"/>
    <w:rsid w:val="003B7B8D"/>
    <w:rsid w:val="003B7D65"/>
    <w:rsid w:val="003C0177"/>
    <w:rsid w:val="003C039B"/>
    <w:rsid w:val="003C0699"/>
    <w:rsid w:val="003C06BB"/>
    <w:rsid w:val="003C08D2"/>
    <w:rsid w:val="003C0A27"/>
    <w:rsid w:val="003C0A55"/>
    <w:rsid w:val="003C0EDA"/>
    <w:rsid w:val="003C0FCA"/>
    <w:rsid w:val="003C117A"/>
    <w:rsid w:val="003C1197"/>
    <w:rsid w:val="003C164B"/>
    <w:rsid w:val="003C181D"/>
    <w:rsid w:val="003C19B4"/>
    <w:rsid w:val="003C1C12"/>
    <w:rsid w:val="003C1CB2"/>
    <w:rsid w:val="003C21C8"/>
    <w:rsid w:val="003C228E"/>
    <w:rsid w:val="003C25C6"/>
    <w:rsid w:val="003C26F7"/>
    <w:rsid w:val="003C2C6B"/>
    <w:rsid w:val="003C31D5"/>
    <w:rsid w:val="003C3860"/>
    <w:rsid w:val="003C3B90"/>
    <w:rsid w:val="003C3C33"/>
    <w:rsid w:val="003C43AD"/>
    <w:rsid w:val="003C4485"/>
    <w:rsid w:val="003C47D8"/>
    <w:rsid w:val="003C48ED"/>
    <w:rsid w:val="003C49DC"/>
    <w:rsid w:val="003C49E3"/>
    <w:rsid w:val="003C4B35"/>
    <w:rsid w:val="003C4EE9"/>
    <w:rsid w:val="003C4F7B"/>
    <w:rsid w:val="003C4FE2"/>
    <w:rsid w:val="003C5008"/>
    <w:rsid w:val="003C51F0"/>
    <w:rsid w:val="003C5845"/>
    <w:rsid w:val="003C58A9"/>
    <w:rsid w:val="003C5C33"/>
    <w:rsid w:val="003C656F"/>
    <w:rsid w:val="003C668D"/>
    <w:rsid w:val="003C66FE"/>
    <w:rsid w:val="003C6998"/>
    <w:rsid w:val="003C6B51"/>
    <w:rsid w:val="003C7495"/>
    <w:rsid w:val="003C74A7"/>
    <w:rsid w:val="003C7AD0"/>
    <w:rsid w:val="003C7DCB"/>
    <w:rsid w:val="003D0612"/>
    <w:rsid w:val="003D066F"/>
    <w:rsid w:val="003D074E"/>
    <w:rsid w:val="003D0894"/>
    <w:rsid w:val="003D0AE8"/>
    <w:rsid w:val="003D0E42"/>
    <w:rsid w:val="003D0EBB"/>
    <w:rsid w:val="003D1134"/>
    <w:rsid w:val="003D12F0"/>
    <w:rsid w:val="003D13D4"/>
    <w:rsid w:val="003D15D8"/>
    <w:rsid w:val="003D15EF"/>
    <w:rsid w:val="003D1AD3"/>
    <w:rsid w:val="003D2029"/>
    <w:rsid w:val="003D27C8"/>
    <w:rsid w:val="003D299F"/>
    <w:rsid w:val="003D2C0E"/>
    <w:rsid w:val="003D2C83"/>
    <w:rsid w:val="003D2F0D"/>
    <w:rsid w:val="003D2F7E"/>
    <w:rsid w:val="003D3188"/>
    <w:rsid w:val="003D33C1"/>
    <w:rsid w:val="003D34A3"/>
    <w:rsid w:val="003D3B8D"/>
    <w:rsid w:val="003D3CC4"/>
    <w:rsid w:val="003D3DE9"/>
    <w:rsid w:val="003D4104"/>
    <w:rsid w:val="003D41F5"/>
    <w:rsid w:val="003D43AC"/>
    <w:rsid w:val="003D51AA"/>
    <w:rsid w:val="003D51D0"/>
    <w:rsid w:val="003D5644"/>
    <w:rsid w:val="003D57D0"/>
    <w:rsid w:val="003D57F3"/>
    <w:rsid w:val="003D58A3"/>
    <w:rsid w:val="003D5BCB"/>
    <w:rsid w:val="003D6059"/>
    <w:rsid w:val="003D6766"/>
    <w:rsid w:val="003D689C"/>
    <w:rsid w:val="003D6A16"/>
    <w:rsid w:val="003D6E50"/>
    <w:rsid w:val="003D7164"/>
    <w:rsid w:val="003D716C"/>
    <w:rsid w:val="003D72A2"/>
    <w:rsid w:val="003D78C9"/>
    <w:rsid w:val="003D7C10"/>
    <w:rsid w:val="003D7CE1"/>
    <w:rsid w:val="003D7DBD"/>
    <w:rsid w:val="003D7EFC"/>
    <w:rsid w:val="003D7F87"/>
    <w:rsid w:val="003E0196"/>
    <w:rsid w:val="003E019A"/>
    <w:rsid w:val="003E05AD"/>
    <w:rsid w:val="003E0AF3"/>
    <w:rsid w:val="003E0E8E"/>
    <w:rsid w:val="003E0F58"/>
    <w:rsid w:val="003E0F67"/>
    <w:rsid w:val="003E11D4"/>
    <w:rsid w:val="003E12E7"/>
    <w:rsid w:val="003E14D3"/>
    <w:rsid w:val="003E1657"/>
    <w:rsid w:val="003E17CA"/>
    <w:rsid w:val="003E1D06"/>
    <w:rsid w:val="003E1DBD"/>
    <w:rsid w:val="003E1E59"/>
    <w:rsid w:val="003E1FDA"/>
    <w:rsid w:val="003E228B"/>
    <w:rsid w:val="003E2536"/>
    <w:rsid w:val="003E2742"/>
    <w:rsid w:val="003E29ED"/>
    <w:rsid w:val="003E2A36"/>
    <w:rsid w:val="003E2B23"/>
    <w:rsid w:val="003E2BE6"/>
    <w:rsid w:val="003E3018"/>
    <w:rsid w:val="003E3091"/>
    <w:rsid w:val="003E35E4"/>
    <w:rsid w:val="003E37DE"/>
    <w:rsid w:val="003E3B12"/>
    <w:rsid w:val="003E4198"/>
    <w:rsid w:val="003E41C3"/>
    <w:rsid w:val="003E44D1"/>
    <w:rsid w:val="003E47D7"/>
    <w:rsid w:val="003E48A4"/>
    <w:rsid w:val="003E49F7"/>
    <w:rsid w:val="003E4C48"/>
    <w:rsid w:val="003E4C7A"/>
    <w:rsid w:val="003E4DB5"/>
    <w:rsid w:val="003E4E30"/>
    <w:rsid w:val="003E4EEC"/>
    <w:rsid w:val="003E4FDA"/>
    <w:rsid w:val="003E5376"/>
    <w:rsid w:val="003E5677"/>
    <w:rsid w:val="003E57E8"/>
    <w:rsid w:val="003E5C6A"/>
    <w:rsid w:val="003E5DE9"/>
    <w:rsid w:val="003E5E56"/>
    <w:rsid w:val="003E6291"/>
    <w:rsid w:val="003E62AD"/>
    <w:rsid w:val="003E63FF"/>
    <w:rsid w:val="003E6501"/>
    <w:rsid w:val="003E6ACE"/>
    <w:rsid w:val="003E6AD1"/>
    <w:rsid w:val="003E6CA0"/>
    <w:rsid w:val="003E6CF1"/>
    <w:rsid w:val="003E6DB3"/>
    <w:rsid w:val="003E6DED"/>
    <w:rsid w:val="003E75BB"/>
    <w:rsid w:val="003E773C"/>
    <w:rsid w:val="003E7B7B"/>
    <w:rsid w:val="003E7E6B"/>
    <w:rsid w:val="003E7EAD"/>
    <w:rsid w:val="003E7F00"/>
    <w:rsid w:val="003E7F5F"/>
    <w:rsid w:val="003F02AD"/>
    <w:rsid w:val="003F04A8"/>
    <w:rsid w:val="003F0C8A"/>
    <w:rsid w:val="003F0D43"/>
    <w:rsid w:val="003F15CF"/>
    <w:rsid w:val="003F1823"/>
    <w:rsid w:val="003F223A"/>
    <w:rsid w:val="003F2261"/>
    <w:rsid w:val="003F22EE"/>
    <w:rsid w:val="003F2603"/>
    <w:rsid w:val="003F2767"/>
    <w:rsid w:val="003F2915"/>
    <w:rsid w:val="003F2B6D"/>
    <w:rsid w:val="003F3865"/>
    <w:rsid w:val="003F38C0"/>
    <w:rsid w:val="003F38E1"/>
    <w:rsid w:val="003F3901"/>
    <w:rsid w:val="003F3B13"/>
    <w:rsid w:val="003F3B73"/>
    <w:rsid w:val="003F3F99"/>
    <w:rsid w:val="003F4209"/>
    <w:rsid w:val="003F4357"/>
    <w:rsid w:val="003F43B7"/>
    <w:rsid w:val="003F47B5"/>
    <w:rsid w:val="003F4A0E"/>
    <w:rsid w:val="003F4EE1"/>
    <w:rsid w:val="003F5220"/>
    <w:rsid w:val="003F52F6"/>
    <w:rsid w:val="003F5517"/>
    <w:rsid w:val="003F5E34"/>
    <w:rsid w:val="003F606C"/>
    <w:rsid w:val="003F694A"/>
    <w:rsid w:val="003F6EA3"/>
    <w:rsid w:val="003F6F43"/>
    <w:rsid w:val="003F724E"/>
    <w:rsid w:val="003F730A"/>
    <w:rsid w:val="003F75CE"/>
    <w:rsid w:val="003F7DB1"/>
    <w:rsid w:val="003F7E3F"/>
    <w:rsid w:val="003F7E6B"/>
    <w:rsid w:val="00400248"/>
    <w:rsid w:val="00400298"/>
    <w:rsid w:val="004002A2"/>
    <w:rsid w:val="004005D1"/>
    <w:rsid w:val="004007C0"/>
    <w:rsid w:val="004009F3"/>
    <w:rsid w:val="00400B60"/>
    <w:rsid w:val="00400DC0"/>
    <w:rsid w:val="00400F3D"/>
    <w:rsid w:val="0040115E"/>
    <w:rsid w:val="00401BFB"/>
    <w:rsid w:val="004022A6"/>
    <w:rsid w:val="004023E9"/>
    <w:rsid w:val="004024BD"/>
    <w:rsid w:val="004024D8"/>
    <w:rsid w:val="00402675"/>
    <w:rsid w:val="004026B5"/>
    <w:rsid w:val="0040272D"/>
    <w:rsid w:val="00402BAF"/>
    <w:rsid w:val="0040354D"/>
    <w:rsid w:val="004036B9"/>
    <w:rsid w:val="00403A11"/>
    <w:rsid w:val="00403FB6"/>
    <w:rsid w:val="0040415E"/>
    <w:rsid w:val="0040458F"/>
    <w:rsid w:val="0040466B"/>
    <w:rsid w:val="004047F4"/>
    <w:rsid w:val="00404D0A"/>
    <w:rsid w:val="00404F8E"/>
    <w:rsid w:val="00405464"/>
    <w:rsid w:val="004058C7"/>
    <w:rsid w:val="00405B05"/>
    <w:rsid w:val="00405D50"/>
    <w:rsid w:val="00405F1E"/>
    <w:rsid w:val="004062AF"/>
    <w:rsid w:val="0040635A"/>
    <w:rsid w:val="00406406"/>
    <w:rsid w:val="004065C6"/>
    <w:rsid w:val="00406734"/>
    <w:rsid w:val="00406891"/>
    <w:rsid w:val="00406ABA"/>
    <w:rsid w:val="00406C42"/>
    <w:rsid w:val="00406DE4"/>
    <w:rsid w:val="00406EC1"/>
    <w:rsid w:val="00406ECA"/>
    <w:rsid w:val="00407185"/>
    <w:rsid w:val="00407351"/>
    <w:rsid w:val="004078DD"/>
    <w:rsid w:val="00407976"/>
    <w:rsid w:val="004079A9"/>
    <w:rsid w:val="00407BC2"/>
    <w:rsid w:val="00407F83"/>
    <w:rsid w:val="004103A2"/>
    <w:rsid w:val="00410813"/>
    <w:rsid w:val="004109B7"/>
    <w:rsid w:val="00410A9A"/>
    <w:rsid w:val="00410BCC"/>
    <w:rsid w:val="00410DB9"/>
    <w:rsid w:val="004110C1"/>
    <w:rsid w:val="004114B1"/>
    <w:rsid w:val="004115F3"/>
    <w:rsid w:val="0041191E"/>
    <w:rsid w:val="00411A46"/>
    <w:rsid w:val="00411A7D"/>
    <w:rsid w:val="00411D05"/>
    <w:rsid w:val="00411E36"/>
    <w:rsid w:val="00411F29"/>
    <w:rsid w:val="0041201A"/>
    <w:rsid w:val="004120E0"/>
    <w:rsid w:val="0041226B"/>
    <w:rsid w:val="004122F5"/>
    <w:rsid w:val="00412529"/>
    <w:rsid w:val="00412630"/>
    <w:rsid w:val="00412768"/>
    <w:rsid w:val="00412A3F"/>
    <w:rsid w:val="00412AB6"/>
    <w:rsid w:val="00412C1B"/>
    <w:rsid w:val="00412C4E"/>
    <w:rsid w:val="00412DAD"/>
    <w:rsid w:val="00413128"/>
    <w:rsid w:val="00413175"/>
    <w:rsid w:val="004132B0"/>
    <w:rsid w:val="004132D7"/>
    <w:rsid w:val="0041333F"/>
    <w:rsid w:val="0041334A"/>
    <w:rsid w:val="00413455"/>
    <w:rsid w:val="00413650"/>
    <w:rsid w:val="00413EF6"/>
    <w:rsid w:val="00414198"/>
    <w:rsid w:val="00414717"/>
    <w:rsid w:val="0041479B"/>
    <w:rsid w:val="004148CF"/>
    <w:rsid w:val="00414FD3"/>
    <w:rsid w:val="00415577"/>
    <w:rsid w:val="0041597F"/>
    <w:rsid w:val="00415C07"/>
    <w:rsid w:val="00415D0B"/>
    <w:rsid w:val="00415D8D"/>
    <w:rsid w:val="00415E23"/>
    <w:rsid w:val="00416092"/>
    <w:rsid w:val="004165CA"/>
    <w:rsid w:val="004165E6"/>
    <w:rsid w:val="00416E74"/>
    <w:rsid w:val="00416ED1"/>
    <w:rsid w:val="00416FF0"/>
    <w:rsid w:val="004171DF"/>
    <w:rsid w:val="0041732E"/>
    <w:rsid w:val="00417349"/>
    <w:rsid w:val="004176C2"/>
    <w:rsid w:val="0041791C"/>
    <w:rsid w:val="00417A9B"/>
    <w:rsid w:val="00417D0E"/>
    <w:rsid w:val="00417F2B"/>
    <w:rsid w:val="004200CD"/>
    <w:rsid w:val="0042026C"/>
    <w:rsid w:val="00420805"/>
    <w:rsid w:val="00420A15"/>
    <w:rsid w:val="00420ACC"/>
    <w:rsid w:val="00420E27"/>
    <w:rsid w:val="00421629"/>
    <w:rsid w:val="00421798"/>
    <w:rsid w:val="00421B01"/>
    <w:rsid w:val="00421B9B"/>
    <w:rsid w:val="00421C61"/>
    <w:rsid w:val="00421E9A"/>
    <w:rsid w:val="0042200C"/>
    <w:rsid w:val="0042210B"/>
    <w:rsid w:val="004221FC"/>
    <w:rsid w:val="0042256E"/>
    <w:rsid w:val="004225EA"/>
    <w:rsid w:val="00422766"/>
    <w:rsid w:val="00422783"/>
    <w:rsid w:val="00422963"/>
    <w:rsid w:val="00422E06"/>
    <w:rsid w:val="004232E3"/>
    <w:rsid w:val="004232EE"/>
    <w:rsid w:val="004236D5"/>
    <w:rsid w:val="004236EC"/>
    <w:rsid w:val="004237DE"/>
    <w:rsid w:val="00423A0D"/>
    <w:rsid w:val="00423CFF"/>
    <w:rsid w:val="00424005"/>
    <w:rsid w:val="004241DB"/>
    <w:rsid w:val="0042458F"/>
    <w:rsid w:val="0042495D"/>
    <w:rsid w:val="00424B5E"/>
    <w:rsid w:val="00424C4D"/>
    <w:rsid w:val="00424D4E"/>
    <w:rsid w:val="00424D56"/>
    <w:rsid w:val="00424ED0"/>
    <w:rsid w:val="0042512B"/>
    <w:rsid w:val="00425164"/>
    <w:rsid w:val="004254A0"/>
    <w:rsid w:val="004258F0"/>
    <w:rsid w:val="00425981"/>
    <w:rsid w:val="0042599B"/>
    <w:rsid w:val="004259FE"/>
    <w:rsid w:val="00425C5E"/>
    <w:rsid w:val="00425CBF"/>
    <w:rsid w:val="00426180"/>
    <w:rsid w:val="0042667C"/>
    <w:rsid w:val="004269F9"/>
    <w:rsid w:val="00426B28"/>
    <w:rsid w:val="00426D51"/>
    <w:rsid w:val="00426ED1"/>
    <w:rsid w:val="00427492"/>
    <w:rsid w:val="00427524"/>
    <w:rsid w:val="00427A7E"/>
    <w:rsid w:val="00427F05"/>
    <w:rsid w:val="004308D7"/>
    <w:rsid w:val="00430BF1"/>
    <w:rsid w:val="00431009"/>
    <w:rsid w:val="00431202"/>
    <w:rsid w:val="004312FC"/>
    <w:rsid w:val="004313F5"/>
    <w:rsid w:val="00431654"/>
    <w:rsid w:val="00431AB4"/>
    <w:rsid w:val="00431B5E"/>
    <w:rsid w:val="00431B7A"/>
    <w:rsid w:val="00431C66"/>
    <w:rsid w:val="00431C8C"/>
    <w:rsid w:val="00431F40"/>
    <w:rsid w:val="00431FA9"/>
    <w:rsid w:val="004322B2"/>
    <w:rsid w:val="00432403"/>
    <w:rsid w:val="0043262F"/>
    <w:rsid w:val="00432632"/>
    <w:rsid w:val="00432794"/>
    <w:rsid w:val="004327A8"/>
    <w:rsid w:val="00432970"/>
    <w:rsid w:val="004330C5"/>
    <w:rsid w:val="0043315A"/>
    <w:rsid w:val="0043326A"/>
    <w:rsid w:val="004334F0"/>
    <w:rsid w:val="00433635"/>
    <w:rsid w:val="00433893"/>
    <w:rsid w:val="004338D3"/>
    <w:rsid w:val="00433F9F"/>
    <w:rsid w:val="0043404F"/>
    <w:rsid w:val="004342A0"/>
    <w:rsid w:val="00434486"/>
    <w:rsid w:val="00434610"/>
    <w:rsid w:val="00434626"/>
    <w:rsid w:val="00434655"/>
    <w:rsid w:val="00434A54"/>
    <w:rsid w:val="00434AAF"/>
    <w:rsid w:val="00434D0B"/>
    <w:rsid w:val="004352F1"/>
    <w:rsid w:val="00435666"/>
    <w:rsid w:val="004357BB"/>
    <w:rsid w:val="00435A03"/>
    <w:rsid w:val="00435A81"/>
    <w:rsid w:val="00435A88"/>
    <w:rsid w:val="00435ADF"/>
    <w:rsid w:val="00435B5C"/>
    <w:rsid w:val="00435FF9"/>
    <w:rsid w:val="00436084"/>
    <w:rsid w:val="004362FE"/>
    <w:rsid w:val="004368C8"/>
    <w:rsid w:val="00436932"/>
    <w:rsid w:val="004369F0"/>
    <w:rsid w:val="00436D8B"/>
    <w:rsid w:val="00436DB8"/>
    <w:rsid w:val="0043715F"/>
    <w:rsid w:val="004371CF"/>
    <w:rsid w:val="0043721E"/>
    <w:rsid w:val="00437569"/>
    <w:rsid w:val="0043766E"/>
    <w:rsid w:val="00437837"/>
    <w:rsid w:val="00437B4C"/>
    <w:rsid w:val="00437B90"/>
    <w:rsid w:val="00437F3F"/>
    <w:rsid w:val="00440149"/>
    <w:rsid w:val="0044025E"/>
    <w:rsid w:val="0044030A"/>
    <w:rsid w:val="004403F7"/>
    <w:rsid w:val="0044051F"/>
    <w:rsid w:val="00440530"/>
    <w:rsid w:val="00440683"/>
    <w:rsid w:val="00440773"/>
    <w:rsid w:val="004408A1"/>
    <w:rsid w:val="00440A1F"/>
    <w:rsid w:val="00440A6F"/>
    <w:rsid w:val="00440BD7"/>
    <w:rsid w:val="00440CC0"/>
    <w:rsid w:val="004412FF"/>
    <w:rsid w:val="00441415"/>
    <w:rsid w:val="00441551"/>
    <w:rsid w:val="0044158C"/>
    <w:rsid w:val="004415F1"/>
    <w:rsid w:val="004415F7"/>
    <w:rsid w:val="004416AD"/>
    <w:rsid w:val="004416E3"/>
    <w:rsid w:val="00441820"/>
    <w:rsid w:val="004418C9"/>
    <w:rsid w:val="00441B7B"/>
    <w:rsid w:val="00441B87"/>
    <w:rsid w:val="0044255F"/>
    <w:rsid w:val="0044274A"/>
    <w:rsid w:val="004429A0"/>
    <w:rsid w:val="004429B1"/>
    <w:rsid w:val="00442CCE"/>
    <w:rsid w:val="00442EC9"/>
    <w:rsid w:val="004430EA"/>
    <w:rsid w:val="004430ED"/>
    <w:rsid w:val="0044341E"/>
    <w:rsid w:val="0044469C"/>
    <w:rsid w:val="00444957"/>
    <w:rsid w:val="00444B0E"/>
    <w:rsid w:val="004454B9"/>
    <w:rsid w:val="00445523"/>
    <w:rsid w:val="00445BA9"/>
    <w:rsid w:val="00445C69"/>
    <w:rsid w:val="00445D31"/>
    <w:rsid w:val="00445E72"/>
    <w:rsid w:val="00445FA2"/>
    <w:rsid w:val="004463A1"/>
    <w:rsid w:val="004466B1"/>
    <w:rsid w:val="004466E8"/>
    <w:rsid w:val="00446904"/>
    <w:rsid w:val="00446980"/>
    <w:rsid w:val="00446A8A"/>
    <w:rsid w:val="00446BAB"/>
    <w:rsid w:val="00446BCE"/>
    <w:rsid w:val="00446E7A"/>
    <w:rsid w:val="004472A1"/>
    <w:rsid w:val="004479E2"/>
    <w:rsid w:val="00447C23"/>
    <w:rsid w:val="00447C7A"/>
    <w:rsid w:val="00447D58"/>
    <w:rsid w:val="00447D64"/>
    <w:rsid w:val="004501D2"/>
    <w:rsid w:val="00450239"/>
    <w:rsid w:val="00450552"/>
    <w:rsid w:val="004506B6"/>
    <w:rsid w:val="004509B5"/>
    <w:rsid w:val="00450B8A"/>
    <w:rsid w:val="00450B9A"/>
    <w:rsid w:val="00450EF8"/>
    <w:rsid w:val="0045123B"/>
    <w:rsid w:val="00451267"/>
    <w:rsid w:val="00451273"/>
    <w:rsid w:val="0045137C"/>
    <w:rsid w:val="00451557"/>
    <w:rsid w:val="0045161A"/>
    <w:rsid w:val="00451854"/>
    <w:rsid w:val="004520E4"/>
    <w:rsid w:val="00452117"/>
    <w:rsid w:val="00452322"/>
    <w:rsid w:val="0045259D"/>
    <w:rsid w:val="00452806"/>
    <w:rsid w:val="0045290D"/>
    <w:rsid w:val="0045291E"/>
    <w:rsid w:val="0045296A"/>
    <w:rsid w:val="0045299A"/>
    <w:rsid w:val="00452A9D"/>
    <w:rsid w:val="00452CAE"/>
    <w:rsid w:val="00452E76"/>
    <w:rsid w:val="00452FC3"/>
    <w:rsid w:val="0045321C"/>
    <w:rsid w:val="00453230"/>
    <w:rsid w:val="00453315"/>
    <w:rsid w:val="00453B13"/>
    <w:rsid w:val="00453CEB"/>
    <w:rsid w:val="00453D17"/>
    <w:rsid w:val="00453EA8"/>
    <w:rsid w:val="004541A9"/>
    <w:rsid w:val="00454234"/>
    <w:rsid w:val="00454345"/>
    <w:rsid w:val="004544F4"/>
    <w:rsid w:val="00454541"/>
    <w:rsid w:val="004546A1"/>
    <w:rsid w:val="004549AD"/>
    <w:rsid w:val="00454B76"/>
    <w:rsid w:val="00454BBD"/>
    <w:rsid w:val="00454CEB"/>
    <w:rsid w:val="00454D2B"/>
    <w:rsid w:val="00454D9A"/>
    <w:rsid w:val="004552C2"/>
    <w:rsid w:val="004553A4"/>
    <w:rsid w:val="00455580"/>
    <w:rsid w:val="0045595B"/>
    <w:rsid w:val="00455B36"/>
    <w:rsid w:val="00456020"/>
    <w:rsid w:val="00456202"/>
    <w:rsid w:val="004562FE"/>
    <w:rsid w:val="00456811"/>
    <w:rsid w:val="00456B4C"/>
    <w:rsid w:val="00456BD1"/>
    <w:rsid w:val="00456DD8"/>
    <w:rsid w:val="004574D3"/>
    <w:rsid w:val="00457671"/>
    <w:rsid w:val="00457809"/>
    <w:rsid w:val="00457981"/>
    <w:rsid w:val="00457B92"/>
    <w:rsid w:val="00457BD1"/>
    <w:rsid w:val="00457BEA"/>
    <w:rsid w:val="00457D66"/>
    <w:rsid w:val="00460009"/>
    <w:rsid w:val="00460DD1"/>
    <w:rsid w:val="0046105E"/>
    <w:rsid w:val="0046150B"/>
    <w:rsid w:val="004618E3"/>
    <w:rsid w:val="00461906"/>
    <w:rsid w:val="00461917"/>
    <w:rsid w:val="00461D22"/>
    <w:rsid w:val="00462068"/>
    <w:rsid w:val="004620DA"/>
    <w:rsid w:val="0046268F"/>
    <w:rsid w:val="0046272C"/>
    <w:rsid w:val="00462BCD"/>
    <w:rsid w:val="00463082"/>
    <w:rsid w:val="0046312C"/>
    <w:rsid w:val="00463217"/>
    <w:rsid w:val="0046329B"/>
    <w:rsid w:val="00463323"/>
    <w:rsid w:val="0046383D"/>
    <w:rsid w:val="004641F1"/>
    <w:rsid w:val="00464478"/>
    <w:rsid w:val="004644B8"/>
    <w:rsid w:val="004644FF"/>
    <w:rsid w:val="00464768"/>
    <w:rsid w:val="00464D43"/>
    <w:rsid w:val="00464FAF"/>
    <w:rsid w:val="00464FDB"/>
    <w:rsid w:val="0046564D"/>
    <w:rsid w:val="00465871"/>
    <w:rsid w:val="004659CE"/>
    <w:rsid w:val="00465B2F"/>
    <w:rsid w:val="00465D25"/>
    <w:rsid w:val="00466306"/>
    <w:rsid w:val="00466325"/>
    <w:rsid w:val="0046655E"/>
    <w:rsid w:val="00466D4D"/>
    <w:rsid w:val="00467380"/>
    <w:rsid w:val="0046746F"/>
    <w:rsid w:val="00467BD2"/>
    <w:rsid w:val="00467CFF"/>
    <w:rsid w:val="004705AE"/>
    <w:rsid w:val="00470C26"/>
    <w:rsid w:val="00470C62"/>
    <w:rsid w:val="00470DFE"/>
    <w:rsid w:val="00471020"/>
    <w:rsid w:val="0047137A"/>
    <w:rsid w:val="00471586"/>
    <w:rsid w:val="004719BE"/>
    <w:rsid w:val="00471D17"/>
    <w:rsid w:val="00471DA8"/>
    <w:rsid w:val="00471F4C"/>
    <w:rsid w:val="00472027"/>
    <w:rsid w:val="0047219E"/>
    <w:rsid w:val="0047252B"/>
    <w:rsid w:val="004726AF"/>
    <w:rsid w:val="004726BB"/>
    <w:rsid w:val="00472A80"/>
    <w:rsid w:val="004730FA"/>
    <w:rsid w:val="0047324E"/>
    <w:rsid w:val="004732C9"/>
    <w:rsid w:val="0047339F"/>
    <w:rsid w:val="00473486"/>
    <w:rsid w:val="004735C4"/>
    <w:rsid w:val="00473748"/>
    <w:rsid w:val="004739AE"/>
    <w:rsid w:val="00473A74"/>
    <w:rsid w:val="00473AD8"/>
    <w:rsid w:val="00473FA2"/>
    <w:rsid w:val="0047421C"/>
    <w:rsid w:val="00474605"/>
    <w:rsid w:val="00474704"/>
    <w:rsid w:val="00474798"/>
    <w:rsid w:val="00475180"/>
    <w:rsid w:val="004751D8"/>
    <w:rsid w:val="0047535B"/>
    <w:rsid w:val="0047552B"/>
    <w:rsid w:val="00475A91"/>
    <w:rsid w:val="00475E25"/>
    <w:rsid w:val="00476031"/>
    <w:rsid w:val="0047641D"/>
    <w:rsid w:val="0047666D"/>
    <w:rsid w:val="004768D5"/>
    <w:rsid w:val="00476B67"/>
    <w:rsid w:val="00476E5E"/>
    <w:rsid w:val="0047726B"/>
    <w:rsid w:val="0047739C"/>
    <w:rsid w:val="004773D5"/>
    <w:rsid w:val="004774D2"/>
    <w:rsid w:val="004778D1"/>
    <w:rsid w:val="0047795D"/>
    <w:rsid w:val="00477BAA"/>
    <w:rsid w:val="00477BE6"/>
    <w:rsid w:val="00477C37"/>
    <w:rsid w:val="00477EAB"/>
    <w:rsid w:val="00477EB6"/>
    <w:rsid w:val="0048008F"/>
    <w:rsid w:val="0048009F"/>
    <w:rsid w:val="004801F8"/>
    <w:rsid w:val="00480330"/>
    <w:rsid w:val="00480342"/>
    <w:rsid w:val="004804F5"/>
    <w:rsid w:val="00480518"/>
    <w:rsid w:val="0048081D"/>
    <w:rsid w:val="00480A84"/>
    <w:rsid w:val="00480BF6"/>
    <w:rsid w:val="0048158D"/>
    <w:rsid w:val="00481696"/>
    <w:rsid w:val="0048184D"/>
    <w:rsid w:val="00481AEE"/>
    <w:rsid w:val="00481E69"/>
    <w:rsid w:val="00482459"/>
    <w:rsid w:val="004825A0"/>
    <w:rsid w:val="004825AA"/>
    <w:rsid w:val="00482750"/>
    <w:rsid w:val="00482A02"/>
    <w:rsid w:val="00482A5D"/>
    <w:rsid w:val="00482B08"/>
    <w:rsid w:val="00482D05"/>
    <w:rsid w:val="00483285"/>
    <w:rsid w:val="00483367"/>
    <w:rsid w:val="0048355A"/>
    <w:rsid w:val="0048356D"/>
    <w:rsid w:val="0048366E"/>
    <w:rsid w:val="0048376C"/>
    <w:rsid w:val="00483A4E"/>
    <w:rsid w:val="00483A8B"/>
    <w:rsid w:val="00483D02"/>
    <w:rsid w:val="00483D0C"/>
    <w:rsid w:val="00484141"/>
    <w:rsid w:val="0048452A"/>
    <w:rsid w:val="004846E5"/>
    <w:rsid w:val="00484938"/>
    <w:rsid w:val="00484A5B"/>
    <w:rsid w:val="00484B70"/>
    <w:rsid w:val="00484FC2"/>
    <w:rsid w:val="00484FEA"/>
    <w:rsid w:val="00485010"/>
    <w:rsid w:val="004858BF"/>
    <w:rsid w:val="00485995"/>
    <w:rsid w:val="00485A2B"/>
    <w:rsid w:val="0048602A"/>
    <w:rsid w:val="0048610A"/>
    <w:rsid w:val="004863F8"/>
    <w:rsid w:val="0048654A"/>
    <w:rsid w:val="00486B04"/>
    <w:rsid w:val="00486C93"/>
    <w:rsid w:val="00486CBE"/>
    <w:rsid w:val="00486D2E"/>
    <w:rsid w:val="00486DA2"/>
    <w:rsid w:val="00486E1A"/>
    <w:rsid w:val="00486FB0"/>
    <w:rsid w:val="004870A8"/>
    <w:rsid w:val="00487361"/>
    <w:rsid w:val="00487497"/>
    <w:rsid w:val="0048757B"/>
    <w:rsid w:val="00487737"/>
    <w:rsid w:val="00487895"/>
    <w:rsid w:val="00487B97"/>
    <w:rsid w:val="00487DC7"/>
    <w:rsid w:val="00487EBE"/>
    <w:rsid w:val="004902CE"/>
    <w:rsid w:val="0049061B"/>
    <w:rsid w:val="00490655"/>
    <w:rsid w:val="0049085A"/>
    <w:rsid w:val="004909D3"/>
    <w:rsid w:val="00490A60"/>
    <w:rsid w:val="00490AE6"/>
    <w:rsid w:val="00491205"/>
    <w:rsid w:val="00491258"/>
    <w:rsid w:val="00491410"/>
    <w:rsid w:val="004917C2"/>
    <w:rsid w:val="0049199A"/>
    <w:rsid w:val="00491AE3"/>
    <w:rsid w:val="00491B55"/>
    <w:rsid w:val="00491B60"/>
    <w:rsid w:val="00491E0D"/>
    <w:rsid w:val="00492013"/>
    <w:rsid w:val="00492228"/>
    <w:rsid w:val="0049230A"/>
    <w:rsid w:val="00492380"/>
    <w:rsid w:val="004924AB"/>
    <w:rsid w:val="004924F1"/>
    <w:rsid w:val="00492507"/>
    <w:rsid w:val="00492647"/>
    <w:rsid w:val="004926D1"/>
    <w:rsid w:val="00492A76"/>
    <w:rsid w:val="00492DFE"/>
    <w:rsid w:val="00493195"/>
    <w:rsid w:val="00493449"/>
    <w:rsid w:val="00493487"/>
    <w:rsid w:val="00493544"/>
    <w:rsid w:val="00493622"/>
    <w:rsid w:val="004938E8"/>
    <w:rsid w:val="00493BF8"/>
    <w:rsid w:val="00493D3C"/>
    <w:rsid w:val="0049463F"/>
    <w:rsid w:val="00494671"/>
    <w:rsid w:val="00494856"/>
    <w:rsid w:val="00494915"/>
    <w:rsid w:val="00494AC3"/>
    <w:rsid w:val="00494F05"/>
    <w:rsid w:val="004951AE"/>
    <w:rsid w:val="004951E9"/>
    <w:rsid w:val="0049591F"/>
    <w:rsid w:val="00495DBC"/>
    <w:rsid w:val="00495E7B"/>
    <w:rsid w:val="00495E9F"/>
    <w:rsid w:val="00495EBD"/>
    <w:rsid w:val="0049649B"/>
    <w:rsid w:val="0049674A"/>
    <w:rsid w:val="00496BD8"/>
    <w:rsid w:val="00496BF3"/>
    <w:rsid w:val="0049707F"/>
    <w:rsid w:val="00497086"/>
    <w:rsid w:val="004970D5"/>
    <w:rsid w:val="00497207"/>
    <w:rsid w:val="00497282"/>
    <w:rsid w:val="0049761A"/>
    <w:rsid w:val="0049784E"/>
    <w:rsid w:val="00497D6D"/>
    <w:rsid w:val="00497E20"/>
    <w:rsid w:val="00497E57"/>
    <w:rsid w:val="004A01E8"/>
    <w:rsid w:val="004A053C"/>
    <w:rsid w:val="004A06A5"/>
    <w:rsid w:val="004A0708"/>
    <w:rsid w:val="004A07E5"/>
    <w:rsid w:val="004A0857"/>
    <w:rsid w:val="004A0947"/>
    <w:rsid w:val="004A0B9A"/>
    <w:rsid w:val="004A0E35"/>
    <w:rsid w:val="004A0EBA"/>
    <w:rsid w:val="004A1033"/>
    <w:rsid w:val="004A13D7"/>
    <w:rsid w:val="004A1C32"/>
    <w:rsid w:val="004A1E1F"/>
    <w:rsid w:val="004A1E22"/>
    <w:rsid w:val="004A1E50"/>
    <w:rsid w:val="004A2032"/>
    <w:rsid w:val="004A2056"/>
    <w:rsid w:val="004A206B"/>
    <w:rsid w:val="004A21E9"/>
    <w:rsid w:val="004A228B"/>
    <w:rsid w:val="004A26B5"/>
    <w:rsid w:val="004A277A"/>
    <w:rsid w:val="004A2906"/>
    <w:rsid w:val="004A29A7"/>
    <w:rsid w:val="004A2DCE"/>
    <w:rsid w:val="004A3D4E"/>
    <w:rsid w:val="004A3D6E"/>
    <w:rsid w:val="004A3DD6"/>
    <w:rsid w:val="004A4848"/>
    <w:rsid w:val="004A49A1"/>
    <w:rsid w:val="004A4A76"/>
    <w:rsid w:val="004A4D39"/>
    <w:rsid w:val="004A4D96"/>
    <w:rsid w:val="004A4DE1"/>
    <w:rsid w:val="004A519A"/>
    <w:rsid w:val="004A53EC"/>
    <w:rsid w:val="004A556B"/>
    <w:rsid w:val="004A559E"/>
    <w:rsid w:val="004A58E4"/>
    <w:rsid w:val="004A5D73"/>
    <w:rsid w:val="004A5DC1"/>
    <w:rsid w:val="004A6105"/>
    <w:rsid w:val="004A67FC"/>
    <w:rsid w:val="004A6CA6"/>
    <w:rsid w:val="004A700E"/>
    <w:rsid w:val="004A7194"/>
    <w:rsid w:val="004A7403"/>
    <w:rsid w:val="004A75A6"/>
    <w:rsid w:val="004A7EFE"/>
    <w:rsid w:val="004B03C2"/>
    <w:rsid w:val="004B0A97"/>
    <w:rsid w:val="004B0C53"/>
    <w:rsid w:val="004B0CDC"/>
    <w:rsid w:val="004B0DBB"/>
    <w:rsid w:val="004B11BB"/>
    <w:rsid w:val="004B11BC"/>
    <w:rsid w:val="004B121B"/>
    <w:rsid w:val="004B1839"/>
    <w:rsid w:val="004B1E67"/>
    <w:rsid w:val="004B2110"/>
    <w:rsid w:val="004B22B6"/>
    <w:rsid w:val="004B240A"/>
    <w:rsid w:val="004B2A5F"/>
    <w:rsid w:val="004B2A8B"/>
    <w:rsid w:val="004B2B01"/>
    <w:rsid w:val="004B2DDA"/>
    <w:rsid w:val="004B2DF5"/>
    <w:rsid w:val="004B33CA"/>
    <w:rsid w:val="004B33E7"/>
    <w:rsid w:val="004B35D0"/>
    <w:rsid w:val="004B3957"/>
    <w:rsid w:val="004B3B11"/>
    <w:rsid w:val="004B3BCC"/>
    <w:rsid w:val="004B3C2B"/>
    <w:rsid w:val="004B3D3D"/>
    <w:rsid w:val="004B3F56"/>
    <w:rsid w:val="004B3FAD"/>
    <w:rsid w:val="004B4077"/>
    <w:rsid w:val="004B418C"/>
    <w:rsid w:val="004B4196"/>
    <w:rsid w:val="004B41C4"/>
    <w:rsid w:val="004B435D"/>
    <w:rsid w:val="004B4635"/>
    <w:rsid w:val="004B46F9"/>
    <w:rsid w:val="004B47A0"/>
    <w:rsid w:val="004B483F"/>
    <w:rsid w:val="004B4AD4"/>
    <w:rsid w:val="004B4B88"/>
    <w:rsid w:val="004B4BC6"/>
    <w:rsid w:val="004B4DC0"/>
    <w:rsid w:val="004B4DD4"/>
    <w:rsid w:val="004B54F9"/>
    <w:rsid w:val="004B5610"/>
    <w:rsid w:val="004B572F"/>
    <w:rsid w:val="004B5925"/>
    <w:rsid w:val="004B5C40"/>
    <w:rsid w:val="004B5DDD"/>
    <w:rsid w:val="004B601D"/>
    <w:rsid w:val="004B64D9"/>
    <w:rsid w:val="004B65B4"/>
    <w:rsid w:val="004B672A"/>
    <w:rsid w:val="004B681E"/>
    <w:rsid w:val="004B682D"/>
    <w:rsid w:val="004B6997"/>
    <w:rsid w:val="004B69F0"/>
    <w:rsid w:val="004B6B86"/>
    <w:rsid w:val="004B6DBC"/>
    <w:rsid w:val="004B72F8"/>
    <w:rsid w:val="004B746E"/>
    <w:rsid w:val="004B7600"/>
    <w:rsid w:val="004B7B15"/>
    <w:rsid w:val="004B7FB2"/>
    <w:rsid w:val="004C03AD"/>
    <w:rsid w:val="004C040E"/>
    <w:rsid w:val="004C0513"/>
    <w:rsid w:val="004C05EF"/>
    <w:rsid w:val="004C093F"/>
    <w:rsid w:val="004C0994"/>
    <w:rsid w:val="004C0BD6"/>
    <w:rsid w:val="004C0C4D"/>
    <w:rsid w:val="004C0C8D"/>
    <w:rsid w:val="004C0E24"/>
    <w:rsid w:val="004C0FF9"/>
    <w:rsid w:val="004C146D"/>
    <w:rsid w:val="004C1770"/>
    <w:rsid w:val="004C18E7"/>
    <w:rsid w:val="004C272F"/>
    <w:rsid w:val="004C2829"/>
    <w:rsid w:val="004C2959"/>
    <w:rsid w:val="004C2F46"/>
    <w:rsid w:val="004C2F85"/>
    <w:rsid w:val="004C3275"/>
    <w:rsid w:val="004C32A8"/>
    <w:rsid w:val="004C35E5"/>
    <w:rsid w:val="004C3695"/>
    <w:rsid w:val="004C3A20"/>
    <w:rsid w:val="004C3AA7"/>
    <w:rsid w:val="004C3CA4"/>
    <w:rsid w:val="004C419F"/>
    <w:rsid w:val="004C41D2"/>
    <w:rsid w:val="004C42AE"/>
    <w:rsid w:val="004C48EC"/>
    <w:rsid w:val="004C4D67"/>
    <w:rsid w:val="004C4D69"/>
    <w:rsid w:val="004C4EA9"/>
    <w:rsid w:val="004C505D"/>
    <w:rsid w:val="004C51D8"/>
    <w:rsid w:val="004C531D"/>
    <w:rsid w:val="004C53F0"/>
    <w:rsid w:val="004C54B9"/>
    <w:rsid w:val="004C5855"/>
    <w:rsid w:val="004C586B"/>
    <w:rsid w:val="004C58B5"/>
    <w:rsid w:val="004C5993"/>
    <w:rsid w:val="004C5A7C"/>
    <w:rsid w:val="004C5B18"/>
    <w:rsid w:val="004C5BAD"/>
    <w:rsid w:val="004C5CCF"/>
    <w:rsid w:val="004C5FB3"/>
    <w:rsid w:val="004C61CA"/>
    <w:rsid w:val="004C64D8"/>
    <w:rsid w:val="004C64E8"/>
    <w:rsid w:val="004C6940"/>
    <w:rsid w:val="004C6CF6"/>
    <w:rsid w:val="004C6F2F"/>
    <w:rsid w:val="004C73D5"/>
    <w:rsid w:val="004C73E6"/>
    <w:rsid w:val="004C7658"/>
    <w:rsid w:val="004C7748"/>
    <w:rsid w:val="004C7B88"/>
    <w:rsid w:val="004D0056"/>
    <w:rsid w:val="004D0195"/>
    <w:rsid w:val="004D0335"/>
    <w:rsid w:val="004D0569"/>
    <w:rsid w:val="004D0C5B"/>
    <w:rsid w:val="004D0CB7"/>
    <w:rsid w:val="004D0EEF"/>
    <w:rsid w:val="004D1012"/>
    <w:rsid w:val="004D1252"/>
    <w:rsid w:val="004D1842"/>
    <w:rsid w:val="004D18DC"/>
    <w:rsid w:val="004D1FA4"/>
    <w:rsid w:val="004D2378"/>
    <w:rsid w:val="004D2405"/>
    <w:rsid w:val="004D26DB"/>
    <w:rsid w:val="004D28CF"/>
    <w:rsid w:val="004D29BA"/>
    <w:rsid w:val="004D2B0F"/>
    <w:rsid w:val="004D2BD5"/>
    <w:rsid w:val="004D2E9A"/>
    <w:rsid w:val="004D2F90"/>
    <w:rsid w:val="004D3022"/>
    <w:rsid w:val="004D31C2"/>
    <w:rsid w:val="004D3363"/>
    <w:rsid w:val="004D3AB8"/>
    <w:rsid w:val="004D3ABA"/>
    <w:rsid w:val="004D3AE7"/>
    <w:rsid w:val="004D3F96"/>
    <w:rsid w:val="004D463F"/>
    <w:rsid w:val="004D470E"/>
    <w:rsid w:val="004D48B3"/>
    <w:rsid w:val="004D4B57"/>
    <w:rsid w:val="004D4C6D"/>
    <w:rsid w:val="004D4D75"/>
    <w:rsid w:val="004D5048"/>
    <w:rsid w:val="004D5136"/>
    <w:rsid w:val="004D559B"/>
    <w:rsid w:val="004D56CA"/>
    <w:rsid w:val="004D575D"/>
    <w:rsid w:val="004D5795"/>
    <w:rsid w:val="004D59CC"/>
    <w:rsid w:val="004D5CCE"/>
    <w:rsid w:val="004D5FF5"/>
    <w:rsid w:val="004D616C"/>
    <w:rsid w:val="004D6280"/>
    <w:rsid w:val="004D6293"/>
    <w:rsid w:val="004D6508"/>
    <w:rsid w:val="004D65C4"/>
    <w:rsid w:val="004D6637"/>
    <w:rsid w:val="004D676F"/>
    <w:rsid w:val="004D67E0"/>
    <w:rsid w:val="004D689A"/>
    <w:rsid w:val="004D699B"/>
    <w:rsid w:val="004D6EAB"/>
    <w:rsid w:val="004D71BB"/>
    <w:rsid w:val="004D768B"/>
    <w:rsid w:val="004D78BB"/>
    <w:rsid w:val="004D7F7D"/>
    <w:rsid w:val="004E002B"/>
    <w:rsid w:val="004E06EF"/>
    <w:rsid w:val="004E076C"/>
    <w:rsid w:val="004E0880"/>
    <w:rsid w:val="004E08C8"/>
    <w:rsid w:val="004E0B4C"/>
    <w:rsid w:val="004E0BEC"/>
    <w:rsid w:val="004E0EDE"/>
    <w:rsid w:val="004E14B0"/>
    <w:rsid w:val="004E14E5"/>
    <w:rsid w:val="004E167D"/>
    <w:rsid w:val="004E1A97"/>
    <w:rsid w:val="004E2186"/>
    <w:rsid w:val="004E21C0"/>
    <w:rsid w:val="004E2326"/>
    <w:rsid w:val="004E2960"/>
    <w:rsid w:val="004E2B60"/>
    <w:rsid w:val="004E2B7F"/>
    <w:rsid w:val="004E2D75"/>
    <w:rsid w:val="004E2D7C"/>
    <w:rsid w:val="004E32B0"/>
    <w:rsid w:val="004E3313"/>
    <w:rsid w:val="004E3319"/>
    <w:rsid w:val="004E360F"/>
    <w:rsid w:val="004E3AC0"/>
    <w:rsid w:val="004E3E7A"/>
    <w:rsid w:val="004E4113"/>
    <w:rsid w:val="004E413E"/>
    <w:rsid w:val="004E4554"/>
    <w:rsid w:val="004E45B0"/>
    <w:rsid w:val="004E4AE1"/>
    <w:rsid w:val="004E4F24"/>
    <w:rsid w:val="004E52B1"/>
    <w:rsid w:val="004E531E"/>
    <w:rsid w:val="004E58C9"/>
    <w:rsid w:val="004E5B75"/>
    <w:rsid w:val="004E5ECA"/>
    <w:rsid w:val="004E6095"/>
    <w:rsid w:val="004E615D"/>
    <w:rsid w:val="004E623D"/>
    <w:rsid w:val="004E6426"/>
    <w:rsid w:val="004E6545"/>
    <w:rsid w:val="004E6797"/>
    <w:rsid w:val="004E6CA6"/>
    <w:rsid w:val="004E74C3"/>
    <w:rsid w:val="004E7932"/>
    <w:rsid w:val="004E7971"/>
    <w:rsid w:val="004E7A28"/>
    <w:rsid w:val="004E7BFD"/>
    <w:rsid w:val="004E7DD5"/>
    <w:rsid w:val="004F003E"/>
    <w:rsid w:val="004F02C0"/>
    <w:rsid w:val="004F044F"/>
    <w:rsid w:val="004F06A5"/>
    <w:rsid w:val="004F094A"/>
    <w:rsid w:val="004F0CE4"/>
    <w:rsid w:val="004F1018"/>
    <w:rsid w:val="004F10E9"/>
    <w:rsid w:val="004F1127"/>
    <w:rsid w:val="004F1198"/>
    <w:rsid w:val="004F14B8"/>
    <w:rsid w:val="004F14E8"/>
    <w:rsid w:val="004F19CA"/>
    <w:rsid w:val="004F1A1B"/>
    <w:rsid w:val="004F1EBF"/>
    <w:rsid w:val="004F1F9C"/>
    <w:rsid w:val="004F222C"/>
    <w:rsid w:val="004F24DF"/>
    <w:rsid w:val="004F295F"/>
    <w:rsid w:val="004F3964"/>
    <w:rsid w:val="004F3C8B"/>
    <w:rsid w:val="004F3F6C"/>
    <w:rsid w:val="004F400D"/>
    <w:rsid w:val="004F43B8"/>
    <w:rsid w:val="004F461A"/>
    <w:rsid w:val="004F46FE"/>
    <w:rsid w:val="004F4756"/>
    <w:rsid w:val="004F4902"/>
    <w:rsid w:val="004F4C70"/>
    <w:rsid w:val="004F4CA0"/>
    <w:rsid w:val="004F4D98"/>
    <w:rsid w:val="004F4E5A"/>
    <w:rsid w:val="004F4EC5"/>
    <w:rsid w:val="004F4F43"/>
    <w:rsid w:val="004F526D"/>
    <w:rsid w:val="004F5537"/>
    <w:rsid w:val="004F57A9"/>
    <w:rsid w:val="004F5803"/>
    <w:rsid w:val="004F59DE"/>
    <w:rsid w:val="004F5A1D"/>
    <w:rsid w:val="004F5A36"/>
    <w:rsid w:val="004F66B3"/>
    <w:rsid w:val="004F6D2A"/>
    <w:rsid w:val="004F6FDB"/>
    <w:rsid w:val="004F70F8"/>
    <w:rsid w:val="004F729C"/>
    <w:rsid w:val="004F7466"/>
    <w:rsid w:val="004F75D0"/>
    <w:rsid w:val="004F783C"/>
    <w:rsid w:val="004F7841"/>
    <w:rsid w:val="004F7AAE"/>
    <w:rsid w:val="004F7AC8"/>
    <w:rsid w:val="004F7E88"/>
    <w:rsid w:val="0050009B"/>
    <w:rsid w:val="005001C7"/>
    <w:rsid w:val="005001F0"/>
    <w:rsid w:val="00500959"/>
    <w:rsid w:val="00500962"/>
    <w:rsid w:val="00500BC9"/>
    <w:rsid w:val="00501069"/>
    <w:rsid w:val="00501369"/>
    <w:rsid w:val="00501697"/>
    <w:rsid w:val="00501785"/>
    <w:rsid w:val="005017A6"/>
    <w:rsid w:val="0050185E"/>
    <w:rsid w:val="00501BD3"/>
    <w:rsid w:val="00501C35"/>
    <w:rsid w:val="00502087"/>
    <w:rsid w:val="00502098"/>
    <w:rsid w:val="00502106"/>
    <w:rsid w:val="005023D6"/>
    <w:rsid w:val="0050295D"/>
    <w:rsid w:val="00502A34"/>
    <w:rsid w:val="00502D9C"/>
    <w:rsid w:val="00502F72"/>
    <w:rsid w:val="005032D2"/>
    <w:rsid w:val="0050334A"/>
    <w:rsid w:val="005033F3"/>
    <w:rsid w:val="00503484"/>
    <w:rsid w:val="005034C9"/>
    <w:rsid w:val="0050351B"/>
    <w:rsid w:val="00503539"/>
    <w:rsid w:val="00503664"/>
    <w:rsid w:val="005036C4"/>
    <w:rsid w:val="005038F1"/>
    <w:rsid w:val="005039FF"/>
    <w:rsid w:val="00503B28"/>
    <w:rsid w:val="00503FEE"/>
    <w:rsid w:val="005042BB"/>
    <w:rsid w:val="00504680"/>
    <w:rsid w:val="005048DB"/>
    <w:rsid w:val="005048F3"/>
    <w:rsid w:val="00504914"/>
    <w:rsid w:val="00504924"/>
    <w:rsid w:val="005049AE"/>
    <w:rsid w:val="005049B7"/>
    <w:rsid w:val="00504B5E"/>
    <w:rsid w:val="00504CE8"/>
    <w:rsid w:val="00505622"/>
    <w:rsid w:val="00505742"/>
    <w:rsid w:val="00505CF6"/>
    <w:rsid w:val="0050616B"/>
    <w:rsid w:val="00506340"/>
    <w:rsid w:val="005065A8"/>
    <w:rsid w:val="0050662B"/>
    <w:rsid w:val="00506780"/>
    <w:rsid w:val="00506A9A"/>
    <w:rsid w:val="00506B94"/>
    <w:rsid w:val="00506EB9"/>
    <w:rsid w:val="00507090"/>
    <w:rsid w:val="005070BC"/>
    <w:rsid w:val="00507178"/>
    <w:rsid w:val="005071C1"/>
    <w:rsid w:val="00507221"/>
    <w:rsid w:val="0050736E"/>
    <w:rsid w:val="005073AD"/>
    <w:rsid w:val="005073CB"/>
    <w:rsid w:val="0050741B"/>
    <w:rsid w:val="0050752A"/>
    <w:rsid w:val="005075C1"/>
    <w:rsid w:val="00507783"/>
    <w:rsid w:val="005077BB"/>
    <w:rsid w:val="00507C9B"/>
    <w:rsid w:val="00507CCA"/>
    <w:rsid w:val="00507D30"/>
    <w:rsid w:val="00507DB4"/>
    <w:rsid w:val="00510217"/>
    <w:rsid w:val="0051040B"/>
    <w:rsid w:val="005104B5"/>
    <w:rsid w:val="0051065F"/>
    <w:rsid w:val="005106F7"/>
    <w:rsid w:val="00510719"/>
    <w:rsid w:val="00510908"/>
    <w:rsid w:val="00510BD3"/>
    <w:rsid w:val="00510C70"/>
    <w:rsid w:val="00510CBD"/>
    <w:rsid w:val="00511379"/>
    <w:rsid w:val="0051194A"/>
    <w:rsid w:val="00511C82"/>
    <w:rsid w:val="00511D86"/>
    <w:rsid w:val="00511D90"/>
    <w:rsid w:val="00511EE4"/>
    <w:rsid w:val="00512265"/>
    <w:rsid w:val="005123E0"/>
    <w:rsid w:val="0051255C"/>
    <w:rsid w:val="00512897"/>
    <w:rsid w:val="00512B95"/>
    <w:rsid w:val="00512E7D"/>
    <w:rsid w:val="00512F05"/>
    <w:rsid w:val="00512F39"/>
    <w:rsid w:val="005130B7"/>
    <w:rsid w:val="00513108"/>
    <w:rsid w:val="0051312D"/>
    <w:rsid w:val="00513213"/>
    <w:rsid w:val="00513AD4"/>
    <w:rsid w:val="0051401E"/>
    <w:rsid w:val="005142DB"/>
    <w:rsid w:val="00514645"/>
    <w:rsid w:val="0051479D"/>
    <w:rsid w:val="00514DF1"/>
    <w:rsid w:val="00515974"/>
    <w:rsid w:val="00515A5D"/>
    <w:rsid w:val="00515C99"/>
    <w:rsid w:val="00515CD9"/>
    <w:rsid w:val="00515E65"/>
    <w:rsid w:val="0051621D"/>
    <w:rsid w:val="0051670C"/>
    <w:rsid w:val="00516993"/>
    <w:rsid w:val="00516BA7"/>
    <w:rsid w:val="00516F85"/>
    <w:rsid w:val="00516FBD"/>
    <w:rsid w:val="00517174"/>
    <w:rsid w:val="0051726C"/>
    <w:rsid w:val="00517533"/>
    <w:rsid w:val="0051770A"/>
    <w:rsid w:val="00517BCE"/>
    <w:rsid w:val="005201E9"/>
    <w:rsid w:val="00520322"/>
    <w:rsid w:val="00520365"/>
    <w:rsid w:val="0052050C"/>
    <w:rsid w:val="005207F2"/>
    <w:rsid w:val="00520C9B"/>
    <w:rsid w:val="00520EA2"/>
    <w:rsid w:val="00520FCE"/>
    <w:rsid w:val="00520FE8"/>
    <w:rsid w:val="00520FFA"/>
    <w:rsid w:val="005211B1"/>
    <w:rsid w:val="0052124F"/>
    <w:rsid w:val="00521602"/>
    <w:rsid w:val="00521644"/>
    <w:rsid w:val="0052187E"/>
    <w:rsid w:val="00521A2B"/>
    <w:rsid w:val="00521A99"/>
    <w:rsid w:val="00521BB1"/>
    <w:rsid w:val="005226ED"/>
    <w:rsid w:val="0052294B"/>
    <w:rsid w:val="00522959"/>
    <w:rsid w:val="00522EF4"/>
    <w:rsid w:val="00522F76"/>
    <w:rsid w:val="00522F81"/>
    <w:rsid w:val="00523062"/>
    <w:rsid w:val="005231E5"/>
    <w:rsid w:val="005231EB"/>
    <w:rsid w:val="00523393"/>
    <w:rsid w:val="005234DF"/>
    <w:rsid w:val="00523647"/>
    <w:rsid w:val="0052395B"/>
    <w:rsid w:val="00523AE0"/>
    <w:rsid w:val="00523E78"/>
    <w:rsid w:val="0052413A"/>
    <w:rsid w:val="005242A6"/>
    <w:rsid w:val="005245DD"/>
    <w:rsid w:val="00524A79"/>
    <w:rsid w:val="00524C61"/>
    <w:rsid w:val="0052524C"/>
    <w:rsid w:val="0052554C"/>
    <w:rsid w:val="005255CA"/>
    <w:rsid w:val="00525792"/>
    <w:rsid w:val="005257FD"/>
    <w:rsid w:val="0052583B"/>
    <w:rsid w:val="0052591E"/>
    <w:rsid w:val="00525CA8"/>
    <w:rsid w:val="00525CCD"/>
    <w:rsid w:val="00527254"/>
    <w:rsid w:val="0052740E"/>
    <w:rsid w:val="00527462"/>
    <w:rsid w:val="00527588"/>
    <w:rsid w:val="0053059A"/>
    <w:rsid w:val="0053082B"/>
    <w:rsid w:val="00530DF0"/>
    <w:rsid w:val="00530E80"/>
    <w:rsid w:val="005313BF"/>
    <w:rsid w:val="0053156A"/>
    <w:rsid w:val="0053168C"/>
    <w:rsid w:val="005317AE"/>
    <w:rsid w:val="00531BEE"/>
    <w:rsid w:val="00531CC5"/>
    <w:rsid w:val="00531CCF"/>
    <w:rsid w:val="005320FA"/>
    <w:rsid w:val="00532204"/>
    <w:rsid w:val="00532279"/>
    <w:rsid w:val="005327E2"/>
    <w:rsid w:val="005327E5"/>
    <w:rsid w:val="005329D5"/>
    <w:rsid w:val="00532A7C"/>
    <w:rsid w:val="00532C0F"/>
    <w:rsid w:val="00532CCF"/>
    <w:rsid w:val="00532DFE"/>
    <w:rsid w:val="0053318E"/>
    <w:rsid w:val="00533345"/>
    <w:rsid w:val="005339FF"/>
    <w:rsid w:val="00533BC9"/>
    <w:rsid w:val="00533EFF"/>
    <w:rsid w:val="00534046"/>
    <w:rsid w:val="005340E8"/>
    <w:rsid w:val="00534AC5"/>
    <w:rsid w:val="00534ADE"/>
    <w:rsid w:val="00534B7C"/>
    <w:rsid w:val="00534C3A"/>
    <w:rsid w:val="00534C97"/>
    <w:rsid w:val="00534DB8"/>
    <w:rsid w:val="00534E09"/>
    <w:rsid w:val="005350A0"/>
    <w:rsid w:val="005350FE"/>
    <w:rsid w:val="005351D5"/>
    <w:rsid w:val="00535425"/>
    <w:rsid w:val="00535834"/>
    <w:rsid w:val="00535E20"/>
    <w:rsid w:val="00535E56"/>
    <w:rsid w:val="00536507"/>
    <w:rsid w:val="00536512"/>
    <w:rsid w:val="0053696E"/>
    <w:rsid w:val="00536AC9"/>
    <w:rsid w:val="00536E3C"/>
    <w:rsid w:val="005373E1"/>
    <w:rsid w:val="00537400"/>
    <w:rsid w:val="00537552"/>
    <w:rsid w:val="005375C4"/>
    <w:rsid w:val="00537786"/>
    <w:rsid w:val="0053782E"/>
    <w:rsid w:val="0053799F"/>
    <w:rsid w:val="005379A7"/>
    <w:rsid w:val="00537A90"/>
    <w:rsid w:val="00537BFF"/>
    <w:rsid w:val="00540461"/>
    <w:rsid w:val="005404E3"/>
    <w:rsid w:val="005405C8"/>
    <w:rsid w:val="00540671"/>
    <w:rsid w:val="00540988"/>
    <w:rsid w:val="00541182"/>
    <w:rsid w:val="005412F3"/>
    <w:rsid w:val="005414AC"/>
    <w:rsid w:val="0054160F"/>
    <w:rsid w:val="00541633"/>
    <w:rsid w:val="00541700"/>
    <w:rsid w:val="00541B72"/>
    <w:rsid w:val="00541F0D"/>
    <w:rsid w:val="00541F6F"/>
    <w:rsid w:val="00541F8A"/>
    <w:rsid w:val="00542042"/>
    <w:rsid w:val="005420BC"/>
    <w:rsid w:val="0054231C"/>
    <w:rsid w:val="005423D4"/>
    <w:rsid w:val="0054255E"/>
    <w:rsid w:val="005427BB"/>
    <w:rsid w:val="00542821"/>
    <w:rsid w:val="005428C7"/>
    <w:rsid w:val="00542A35"/>
    <w:rsid w:val="00542AAC"/>
    <w:rsid w:val="00542BB3"/>
    <w:rsid w:val="00542FA9"/>
    <w:rsid w:val="00543034"/>
    <w:rsid w:val="005432EE"/>
    <w:rsid w:val="005434EA"/>
    <w:rsid w:val="00543505"/>
    <w:rsid w:val="0054364B"/>
    <w:rsid w:val="00543C7B"/>
    <w:rsid w:val="00543EF1"/>
    <w:rsid w:val="00544051"/>
    <w:rsid w:val="005442A6"/>
    <w:rsid w:val="0054435C"/>
    <w:rsid w:val="0054435E"/>
    <w:rsid w:val="0054481B"/>
    <w:rsid w:val="00544973"/>
    <w:rsid w:val="00544BE7"/>
    <w:rsid w:val="00544CE5"/>
    <w:rsid w:val="00544F9B"/>
    <w:rsid w:val="00545060"/>
    <w:rsid w:val="0054516D"/>
    <w:rsid w:val="00545368"/>
    <w:rsid w:val="00545475"/>
    <w:rsid w:val="00545794"/>
    <w:rsid w:val="0054579E"/>
    <w:rsid w:val="005460C0"/>
    <w:rsid w:val="005466F4"/>
    <w:rsid w:val="00546704"/>
    <w:rsid w:val="00546BF8"/>
    <w:rsid w:val="00546C74"/>
    <w:rsid w:val="00546D3A"/>
    <w:rsid w:val="005476AF"/>
    <w:rsid w:val="005476F1"/>
    <w:rsid w:val="00547904"/>
    <w:rsid w:val="0054799A"/>
    <w:rsid w:val="00547E11"/>
    <w:rsid w:val="00547F3C"/>
    <w:rsid w:val="00550050"/>
    <w:rsid w:val="0055046C"/>
    <w:rsid w:val="005504D7"/>
    <w:rsid w:val="005508A3"/>
    <w:rsid w:val="00550BD1"/>
    <w:rsid w:val="00550BEF"/>
    <w:rsid w:val="00550C63"/>
    <w:rsid w:val="00550EB8"/>
    <w:rsid w:val="00550F29"/>
    <w:rsid w:val="00550F2F"/>
    <w:rsid w:val="00551486"/>
    <w:rsid w:val="00551723"/>
    <w:rsid w:val="005517AB"/>
    <w:rsid w:val="00551870"/>
    <w:rsid w:val="005518D6"/>
    <w:rsid w:val="00551DCF"/>
    <w:rsid w:val="00551F2E"/>
    <w:rsid w:val="00551FE4"/>
    <w:rsid w:val="005523B7"/>
    <w:rsid w:val="005525EB"/>
    <w:rsid w:val="00552625"/>
    <w:rsid w:val="0055271B"/>
    <w:rsid w:val="00552944"/>
    <w:rsid w:val="00552C1F"/>
    <w:rsid w:val="00552D60"/>
    <w:rsid w:val="00552E94"/>
    <w:rsid w:val="0055309E"/>
    <w:rsid w:val="00553939"/>
    <w:rsid w:val="00553A74"/>
    <w:rsid w:val="00553B43"/>
    <w:rsid w:val="00553CA6"/>
    <w:rsid w:val="00553F28"/>
    <w:rsid w:val="00554001"/>
    <w:rsid w:val="005540B0"/>
    <w:rsid w:val="00554BC2"/>
    <w:rsid w:val="00554C04"/>
    <w:rsid w:val="00554CDF"/>
    <w:rsid w:val="005557EA"/>
    <w:rsid w:val="00555BE2"/>
    <w:rsid w:val="00555D48"/>
    <w:rsid w:val="00555DE8"/>
    <w:rsid w:val="00555E1A"/>
    <w:rsid w:val="00555E49"/>
    <w:rsid w:val="00556066"/>
    <w:rsid w:val="005560D2"/>
    <w:rsid w:val="00556385"/>
    <w:rsid w:val="00556647"/>
    <w:rsid w:val="00556901"/>
    <w:rsid w:val="00556A55"/>
    <w:rsid w:val="00556B2B"/>
    <w:rsid w:val="00556D98"/>
    <w:rsid w:val="00556F97"/>
    <w:rsid w:val="00557077"/>
    <w:rsid w:val="0055707A"/>
    <w:rsid w:val="005572FC"/>
    <w:rsid w:val="00557421"/>
    <w:rsid w:val="00557758"/>
    <w:rsid w:val="00557809"/>
    <w:rsid w:val="00557970"/>
    <w:rsid w:val="00557D30"/>
    <w:rsid w:val="00557F71"/>
    <w:rsid w:val="00560194"/>
    <w:rsid w:val="005603D0"/>
    <w:rsid w:val="005604F7"/>
    <w:rsid w:val="00560658"/>
    <w:rsid w:val="00560819"/>
    <w:rsid w:val="00560E49"/>
    <w:rsid w:val="005613D9"/>
    <w:rsid w:val="005613E3"/>
    <w:rsid w:val="005614AC"/>
    <w:rsid w:val="005615E0"/>
    <w:rsid w:val="0056192A"/>
    <w:rsid w:val="00561A66"/>
    <w:rsid w:val="00561ACF"/>
    <w:rsid w:val="00561B83"/>
    <w:rsid w:val="00562086"/>
    <w:rsid w:val="00562245"/>
    <w:rsid w:val="00562334"/>
    <w:rsid w:val="00562B0F"/>
    <w:rsid w:val="00562BA5"/>
    <w:rsid w:val="00562C18"/>
    <w:rsid w:val="00563189"/>
    <w:rsid w:val="0056334C"/>
    <w:rsid w:val="005633C5"/>
    <w:rsid w:val="005633FB"/>
    <w:rsid w:val="00563A5D"/>
    <w:rsid w:val="00563AEE"/>
    <w:rsid w:val="00563D7A"/>
    <w:rsid w:val="00563D80"/>
    <w:rsid w:val="00563F3E"/>
    <w:rsid w:val="00563F81"/>
    <w:rsid w:val="00564761"/>
    <w:rsid w:val="00564831"/>
    <w:rsid w:val="00564AFB"/>
    <w:rsid w:val="00564DA8"/>
    <w:rsid w:val="00564F04"/>
    <w:rsid w:val="00565168"/>
    <w:rsid w:val="0056519B"/>
    <w:rsid w:val="00565399"/>
    <w:rsid w:val="005654B3"/>
    <w:rsid w:val="00565768"/>
    <w:rsid w:val="005658A1"/>
    <w:rsid w:val="00565B27"/>
    <w:rsid w:val="00565C68"/>
    <w:rsid w:val="00566069"/>
    <w:rsid w:val="00566496"/>
    <w:rsid w:val="0056680F"/>
    <w:rsid w:val="00566A02"/>
    <w:rsid w:val="0056711A"/>
    <w:rsid w:val="005673D4"/>
    <w:rsid w:val="0056757E"/>
    <w:rsid w:val="00567609"/>
    <w:rsid w:val="0056764A"/>
    <w:rsid w:val="00567667"/>
    <w:rsid w:val="00567A4D"/>
    <w:rsid w:val="00567AA0"/>
    <w:rsid w:val="00567D92"/>
    <w:rsid w:val="0057015F"/>
    <w:rsid w:val="0057019D"/>
    <w:rsid w:val="005701B4"/>
    <w:rsid w:val="0057054D"/>
    <w:rsid w:val="00570667"/>
    <w:rsid w:val="005707FD"/>
    <w:rsid w:val="00570810"/>
    <w:rsid w:val="0057126D"/>
    <w:rsid w:val="00571561"/>
    <w:rsid w:val="00571876"/>
    <w:rsid w:val="0057191D"/>
    <w:rsid w:val="00571A49"/>
    <w:rsid w:val="00571B20"/>
    <w:rsid w:val="00571C75"/>
    <w:rsid w:val="00571CFC"/>
    <w:rsid w:val="00571D6C"/>
    <w:rsid w:val="00571EF0"/>
    <w:rsid w:val="00572019"/>
    <w:rsid w:val="0057265F"/>
    <w:rsid w:val="00572804"/>
    <w:rsid w:val="00572827"/>
    <w:rsid w:val="00572BC1"/>
    <w:rsid w:val="00572F2F"/>
    <w:rsid w:val="00572F58"/>
    <w:rsid w:val="00573055"/>
    <w:rsid w:val="00573229"/>
    <w:rsid w:val="005733E9"/>
    <w:rsid w:val="00573546"/>
    <w:rsid w:val="005736BF"/>
    <w:rsid w:val="00573CEF"/>
    <w:rsid w:val="00573F7D"/>
    <w:rsid w:val="00574025"/>
    <w:rsid w:val="00574181"/>
    <w:rsid w:val="005741DF"/>
    <w:rsid w:val="005742E9"/>
    <w:rsid w:val="005745A3"/>
    <w:rsid w:val="005748C0"/>
    <w:rsid w:val="00574B55"/>
    <w:rsid w:val="00575092"/>
    <w:rsid w:val="005750E3"/>
    <w:rsid w:val="0057515B"/>
    <w:rsid w:val="0057527C"/>
    <w:rsid w:val="005752C1"/>
    <w:rsid w:val="00575540"/>
    <w:rsid w:val="00575B3E"/>
    <w:rsid w:val="00575D3D"/>
    <w:rsid w:val="00575F67"/>
    <w:rsid w:val="00576050"/>
    <w:rsid w:val="00576204"/>
    <w:rsid w:val="005762BF"/>
    <w:rsid w:val="00576504"/>
    <w:rsid w:val="00576739"/>
    <w:rsid w:val="00576964"/>
    <w:rsid w:val="00576B10"/>
    <w:rsid w:val="00576D58"/>
    <w:rsid w:val="00576DE4"/>
    <w:rsid w:val="005771C4"/>
    <w:rsid w:val="005771E5"/>
    <w:rsid w:val="00577777"/>
    <w:rsid w:val="00577D44"/>
    <w:rsid w:val="00577E35"/>
    <w:rsid w:val="00577E5B"/>
    <w:rsid w:val="00580196"/>
    <w:rsid w:val="005804C4"/>
    <w:rsid w:val="005807A2"/>
    <w:rsid w:val="00580AEB"/>
    <w:rsid w:val="00580BEF"/>
    <w:rsid w:val="005814CC"/>
    <w:rsid w:val="005814D9"/>
    <w:rsid w:val="00581577"/>
    <w:rsid w:val="005817DB"/>
    <w:rsid w:val="00581A1F"/>
    <w:rsid w:val="00581ADE"/>
    <w:rsid w:val="00581F86"/>
    <w:rsid w:val="00582196"/>
    <w:rsid w:val="005826E6"/>
    <w:rsid w:val="00582838"/>
    <w:rsid w:val="005828AF"/>
    <w:rsid w:val="00582915"/>
    <w:rsid w:val="00582E69"/>
    <w:rsid w:val="00582FC8"/>
    <w:rsid w:val="005837B7"/>
    <w:rsid w:val="00583C7C"/>
    <w:rsid w:val="00584177"/>
    <w:rsid w:val="005846C6"/>
    <w:rsid w:val="0058478E"/>
    <w:rsid w:val="005847C4"/>
    <w:rsid w:val="00584979"/>
    <w:rsid w:val="005849C2"/>
    <w:rsid w:val="00584A3B"/>
    <w:rsid w:val="00584B17"/>
    <w:rsid w:val="00584BD7"/>
    <w:rsid w:val="00584BDD"/>
    <w:rsid w:val="00584C17"/>
    <w:rsid w:val="00584CBD"/>
    <w:rsid w:val="0058541E"/>
    <w:rsid w:val="00585FFC"/>
    <w:rsid w:val="0058610D"/>
    <w:rsid w:val="00586660"/>
    <w:rsid w:val="0058672F"/>
    <w:rsid w:val="0058697A"/>
    <w:rsid w:val="00586C37"/>
    <w:rsid w:val="00586C91"/>
    <w:rsid w:val="00586EC5"/>
    <w:rsid w:val="00586F69"/>
    <w:rsid w:val="005873EC"/>
    <w:rsid w:val="00587443"/>
    <w:rsid w:val="00587865"/>
    <w:rsid w:val="0058790E"/>
    <w:rsid w:val="00587B11"/>
    <w:rsid w:val="00587DE4"/>
    <w:rsid w:val="00587E3C"/>
    <w:rsid w:val="0059003D"/>
    <w:rsid w:val="005902A6"/>
    <w:rsid w:val="005909C0"/>
    <w:rsid w:val="00590B05"/>
    <w:rsid w:val="00590E30"/>
    <w:rsid w:val="00590F9D"/>
    <w:rsid w:val="00591056"/>
    <w:rsid w:val="0059107B"/>
    <w:rsid w:val="005910B9"/>
    <w:rsid w:val="00591290"/>
    <w:rsid w:val="00591835"/>
    <w:rsid w:val="00591A81"/>
    <w:rsid w:val="00591B20"/>
    <w:rsid w:val="00591EC1"/>
    <w:rsid w:val="005921A7"/>
    <w:rsid w:val="0059249D"/>
    <w:rsid w:val="00592733"/>
    <w:rsid w:val="00592929"/>
    <w:rsid w:val="00592D4A"/>
    <w:rsid w:val="00592E20"/>
    <w:rsid w:val="00593744"/>
    <w:rsid w:val="00593952"/>
    <w:rsid w:val="00593B2D"/>
    <w:rsid w:val="00593B4D"/>
    <w:rsid w:val="00593F31"/>
    <w:rsid w:val="00593F87"/>
    <w:rsid w:val="00594389"/>
    <w:rsid w:val="00594415"/>
    <w:rsid w:val="005944B7"/>
    <w:rsid w:val="005947D1"/>
    <w:rsid w:val="00594B16"/>
    <w:rsid w:val="00594C66"/>
    <w:rsid w:val="00595906"/>
    <w:rsid w:val="00595EF7"/>
    <w:rsid w:val="00596018"/>
    <w:rsid w:val="00596116"/>
    <w:rsid w:val="005961BF"/>
    <w:rsid w:val="005961FA"/>
    <w:rsid w:val="005966C4"/>
    <w:rsid w:val="005966F8"/>
    <w:rsid w:val="005967FB"/>
    <w:rsid w:val="00596995"/>
    <w:rsid w:val="005969C4"/>
    <w:rsid w:val="00596EA7"/>
    <w:rsid w:val="00597646"/>
    <w:rsid w:val="005977BA"/>
    <w:rsid w:val="00597A25"/>
    <w:rsid w:val="005A013B"/>
    <w:rsid w:val="005A0467"/>
    <w:rsid w:val="005A04B6"/>
    <w:rsid w:val="005A0B7D"/>
    <w:rsid w:val="005A0D27"/>
    <w:rsid w:val="005A0E6D"/>
    <w:rsid w:val="005A100B"/>
    <w:rsid w:val="005A132F"/>
    <w:rsid w:val="005A141C"/>
    <w:rsid w:val="005A14C4"/>
    <w:rsid w:val="005A16C4"/>
    <w:rsid w:val="005A1779"/>
    <w:rsid w:val="005A191A"/>
    <w:rsid w:val="005A19C9"/>
    <w:rsid w:val="005A1A04"/>
    <w:rsid w:val="005A1D2E"/>
    <w:rsid w:val="005A1F90"/>
    <w:rsid w:val="005A2129"/>
    <w:rsid w:val="005A23A9"/>
    <w:rsid w:val="005A258A"/>
    <w:rsid w:val="005A27BC"/>
    <w:rsid w:val="005A2CE2"/>
    <w:rsid w:val="005A2EC5"/>
    <w:rsid w:val="005A3051"/>
    <w:rsid w:val="005A35F5"/>
    <w:rsid w:val="005A381D"/>
    <w:rsid w:val="005A39BD"/>
    <w:rsid w:val="005A3A4A"/>
    <w:rsid w:val="005A3B67"/>
    <w:rsid w:val="005A3C48"/>
    <w:rsid w:val="005A3E85"/>
    <w:rsid w:val="005A4137"/>
    <w:rsid w:val="005A4254"/>
    <w:rsid w:val="005A46AB"/>
    <w:rsid w:val="005A4947"/>
    <w:rsid w:val="005A49CF"/>
    <w:rsid w:val="005A4B87"/>
    <w:rsid w:val="005A4E01"/>
    <w:rsid w:val="005A4FCD"/>
    <w:rsid w:val="005A51EE"/>
    <w:rsid w:val="005A5306"/>
    <w:rsid w:val="005A56B4"/>
    <w:rsid w:val="005A56D7"/>
    <w:rsid w:val="005A56DF"/>
    <w:rsid w:val="005A5B35"/>
    <w:rsid w:val="005A5BED"/>
    <w:rsid w:val="005A5CF8"/>
    <w:rsid w:val="005A5E9C"/>
    <w:rsid w:val="005A5ECC"/>
    <w:rsid w:val="005A616C"/>
    <w:rsid w:val="005A6262"/>
    <w:rsid w:val="005A6382"/>
    <w:rsid w:val="005A6AB1"/>
    <w:rsid w:val="005A6ED7"/>
    <w:rsid w:val="005A6F4A"/>
    <w:rsid w:val="005A7592"/>
    <w:rsid w:val="005A77F4"/>
    <w:rsid w:val="005A7C8E"/>
    <w:rsid w:val="005A7CAB"/>
    <w:rsid w:val="005A7DD1"/>
    <w:rsid w:val="005A7EFC"/>
    <w:rsid w:val="005A7F97"/>
    <w:rsid w:val="005B0019"/>
    <w:rsid w:val="005B034A"/>
    <w:rsid w:val="005B047A"/>
    <w:rsid w:val="005B0501"/>
    <w:rsid w:val="005B0792"/>
    <w:rsid w:val="005B08C3"/>
    <w:rsid w:val="005B0918"/>
    <w:rsid w:val="005B0974"/>
    <w:rsid w:val="005B0BA6"/>
    <w:rsid w:val="005B0EA3"/>
    <w:rsid w:val="005B108F"/>
    <w:rsid w:val="005B178E"/>
    <w:rsid w:val="005B187A"/>
    <w:rsid w:val="005B1C68"/>
    <w:rsid w:val="005B1E63"/>
    <w:rsid w:val="005B1FB2"/>
    <w:rsid w:val="005B1FD4"/>
    <w:rsid w:val="005B20D9"/>
    <w:rsid w:val="005B20E6"/>
    <w:rsid w:val="005B2155"/>
    <w:rsid w:val="005B24BB"/>
    <w:rsid w:val="005B25B1"/>
    <w:rsid w:val="005B2CA5"/>
    <w:rsid w:val="005B2EF3"/>
    <w:rsid w:val="005B3324"/>
    <w:rsid w:val="005B34CA"/>
    <w:rsid w:val="005B3B11"/>
    <w:rsid w:val="005B3B71"/>
    <w:rsid w:val="005B40EB"/>
    <w:rsid w:val="005B425A"/>
    <w:rsid w:val="005B44F6"/>
    <w:rsid w:val="005B464B"/>
    <w:rsid w:val="005B48BD"/>
    <w:rsid w:val="005B510B"/>
    <w:rsid w:val="005B51A9"/>
    <w:rsid w:val="005B5B79"/>
    <w:rsid w:val="005B5D27"/>
    <w:rsid w:val="005B5E57"/>
    <w:rsid w:val="005B6222"/>
    <w:rsid w:val="005B6406"/>
    <w:rsid w:val="005B640D"/>
    <w:rsid w:val="005B66AF"/>
    <w:rsid w:val="005B6837"/>
    <w:rsid w:val="005B6B04"/>
    <w:rsid w:val="005B6B1A"/>
    <w:rsid w:val="005B6C4A"/>
    <w:rsid w:val="005B6C82"/>
    <w:rsid w:val="005B7333"/>
    <w:rsid w:val="005B76D1"/>
    <w:rsid w:val="005B778D"/>
    <w:rsid w:val="005B7A02"/>
    <w:rsid w:val="005B7C9E"/>
    <w:rsid w:val="005C002A"/>
    <w:rsid w:val="005C019E"/>
    <w:rsid w:val="005C02A3"/>
    <w:rsid w:val="005C038E"/>
    <w:rsid w:val="005C0499"/>
    <w:rsid w:val="005C049E"/>
    <w:rsid w:val="005C06E1"/>
    <w:rsid w:val="005C078B"/>
    <w:rsid w:val="005C07A7"/>
    <w:rsid w:val="005C0891"/>
    <w:rsid w:val="005C0971"/>
    <w:rsid w:val="005C0986"/>
    <w:rsid w:val="005C0DC2"/>
    <w:rsid w:val="005C0F7E"/>
    <w:rsid w:val="005C0F92"/>
    <w:rsid w:val="005C1602"/>
    <w:rsid w:val="005C176A"/>
    <w:rsid w:val="005C1813"/>
    <w:rsid w:val="005C1CB6"/>
    <w:rsid w:val="005C1FC9"/>
    <w:rsid w:val="005C222B"/>
    <w:rsid w:val="005C288F"/>
    <w:rsid w:val="005C2C44"/>
    <w:rsid w:val="005C2EC2"/>
    <w:rsid w:val="005C3031"/>
    <w:rsid w:val="005C375C"/>
    <w:rsid w:val="005C4076"/>
    <w:rsid w:val="005C40B9"/>
    <w:rsid w:val="005C4235"/>
    <w:rsid w:val="005C45E8"/>
    <w:rsid w:val="005C47D6"/>
    <w:rsid w:val="005C4D00"/>
    <w:rsid w:val="005C4D45"/>
    <w:rsid w:val="005C4F26"/>
    <w:rsid w:val="005C50E7"/>
    <w:rsid w:val="005C52A9"/>
    <w:rsid w:val="005C57D9"/>
    <w:rsid w:val="005C5C08"/>
    <w:rsid w:val="005C5C0D"/>
    <w:rsid w:val="005C5F7B"/>
    <w:rsid w:val="005C6234"/>
    <w:rsid w:val="005C63C9"/>
    <w:rsid w:val="005C6517"/>
    <w:rsid w:val="005C6919"/>
    <w:rsid w:val="005C6A43"/>
    <w:rsid w:val="005C6B90"/>
    <w:rsid w:val="005C6DFF"/>
    <w:rsid w:val="005C6E80"/>
    <w:rsid w:val="005C74B7"/>
    <w:rsid w:val="005C7D30"/>
    <w:rsid w:val="005C7D4D"/>
    <w:rsid w:val="005C7E92"/>
    <w:rsid w:val="005D0080"/>
    <w:rsid w:val="005D03C1"/>
    <w:rsid w:val="005D03D1"/>
    <w:rsid w:val="005D057A"/>
    <w:rsid w:val="005D074E"/>
    <w:rsid w:val="005D0925"/>
    <w:rsid w:val="005D10D5"/>
    <w:rsid w:val="005D1955"/>
    <w:rsid w:val="005D19E5"/>
    <w:rsid w:val="005D1B05"/>
    <w:rsid w:val="005D1C06"/>
    <w:rsid w:val="005D1E45"/>
    <w:rsid w:val="005D1E9A"/>
    <w:rsid w:val="005D1FDD"/>
    <w:rsid w:val="005D2289"/>
    <w:rsid w:val="005D234C"/>
    <w:rsid w:val="005D2436"/>
    <w:rsid w:val="005D25B0"/>
    <w:rsid w:val="005D271B"/>
    <w:rsid w:val="005D2B8B"/>
    <w:rsid w:val="005D2C50"/>
    <w:rsid w:val="005D2DB4"/>
    <w:rsid w:val="005D2E83"/>
    <w:rsid w:val="005D31CF"/>
    <w:rsid w:val="005D3420"/>
    <w:rsid w:val="005D3457"/>
    <w:rsid w:val="005D3EA7"/>
    <w:rsid w:val="005D3EE3"/>
    <w:rsid w:val="005D3F29"/>
    <w:rsid w:val="005D43E8"/>
    <w:rsid w:val="005D463C"/>
    <w:rsid w:val="005D472A"/>
    <w:rsid w:val="005D48AA"/>
    <w:rsid w:val="005D4978"/>
    <w:rsid w:val="005D4E60"/>
    <w:rsid w:val="005D5DF6"/>
    <w:rsid w:val="005D5F1C"/>
    <w:rsid w:val="005D6322"/>
    <w:rsid w:val="005D63F9"/>
    <w:rsid w:val="005D6550"/>
    <w:rsid w:val="005D6692"/>
    <w:rsid w:val="005D67CA"/>
    <w:rsid w:val="005D683C"/>
    <w:rsid w:val="005D6E8E"/>
    <w:rsid w:val="005D7242"/>
    <w:rsid w:val="005D72FF"/>
    <w:rsid w:val="005D7A53"/>
    <w:rsid w:val="005D7A64"/>
    <w:rsid w:val="005D7AB0"/>
    <w:rsid w:val="005D7B09"/>
    <w:rsid w:val="005D7C37"/>
    <w:rsid w:val="005E09AD"/>
    <w:rsid w:val="005E0D29"/>
    <w:rsid w:val="005E10CB"/>
    <w:rsid w:val="005E1147"/>
    <w:rsid w:val="005E1191"/>
    <w:rsid w:val="005E11F9"/>
    <w:rsid w:val="005E12A5"/>
    <w:rsid w:val="005E137C"/>
    <w:rsid w:val="005E13E2"/>
    <w:rsid w:val="005E1B38"/>
    <w:rsid w:val="005E216A"/>
    <w:rsid w:val="005E238B"/>
    <w:rsid w:val="005E2403"/>
    <w:rsid w:val="005E2449"/>
    <w:rsid w:val="005E275E"/>
    <w:rsid w:val="005E28F1"/>
    <w:rsid w:val="005E2A1C"/>
    <w:rsid w:val="005E2A6F"/>
    <w:rsid w:val="005E2C6A"/>
    <w:rsid w:val="005E2EFC"/>
    <w:rsid w:val="005E2F59"/>
    <w:rsid w:val="005E35A6"/>
    <w:rsid w:val="005E35A8"/>
    <w:rsid w:val="005E39A4"/>
    <w:rsid w:val="005E39D8"/>
    <w:rsid w:val="005E3B18"/>
    <w:rsid w:val="005E3B68"/>
    <w:rsid w:val="005E3C16"/>
    <w:rsid w:val="005E3CC2"/>
    <w:rsid w:val="005E3D1E"/>
    <w:rsid w:val="005E3D27"/>
    <w:rsid w:val="005E3D8F"/>
    <w:rsid w:val="005E40A5"/>
    <w:rsid w:val="005E46B5"/>
    <w:rsid w:val="005E4774"/>
    <w:rsid w:val="005E484E"/>
    <w:rsid w:val="005E49B3"/>
    <w:rsid w:val="005E4A25"/>
    <w:rsid w:val="005E4FEC"/>
    <w:rsid w:val="005E51BA"/>
    <w:rsid w:val="005E526A"/>
    <w:rsid w:val="005E52FE"/>
    <w:rsid w:val="005E53C0"/>
    <w:rsid w:val="005E53C5"/>
    <w:rsid w:val="005E540A"/>
    <w:rsid w:val="005E55D6"/>
    <w:rsid w:val="005E57AC"/>
    <w:rsid w:val="005E6154"/>
    <w:rsid w:val="005E67B2"/>
    <w:rsid w:val="005E6DA1"/>
    <w:rsid w:val="005E7280"/>
    <w:rsid w:val="005E76E8"/>
    <w:rsid w:val="005E7E9E"/>
    <w:rsid w:val="005E7F7B"/>
    <w:rsid w:val="005F0179"/>
    <w:rsid w:val="005F019B"/>
    <w:rsid w:val="005F01A1"/>
    <w:rsid w:val="005F051B"/>
    <w:rsid w:val="005F0929"/>
    <w:rsid w:val="005F094E"/>
    <w:rsid w:val="005F0B93"/>
    <w:rsid w:val="005F1063"/>
    <w:rsid w:val="005F1109"/>
    <w:rsid w:val="005F167F"/>
    <w:rsid w:val="005F1792"/>
    <w:rsid w:val="005F181F"/>
    <w:rsid w:val="005F19AE"/>
    <w:rsid w:val="005F1D22"/>
    <w:rsid w:val="005F2386"/>
    <w:rsid w:val="005F280B"/>
    <w:rsid w:val="005F2938"/>
    <w:rsid w:val="005F2AA2"/>
    <w:rsid w:val="005F2B75"/>
    <w:rsid w:val="005F2BA6"/>
    <w:rsid w:val="005F2D37"/>
    <w:rsid w:val="005F2DA2"/>
    <w:rsid w:val="005F32F5"/>
    <w:rsid w:val="005F3679"/>
    <w:rsid w:val="005F37A3"/>
    <w:rsid w:val="005F3A26"/>
    <w:rsid w:val="005F3A6A"/>
    <w:rsid w:val="005F3C39"/>
    <w:rsid w:val="005F3F23"/>
    <w:rsid w:val="005F3F7A"/>
    <w:rsid w:val="005F41CB"/>
    <w:rsid w:val="005F42EC"/>
    <w:rsid w:val="005F43C8"/>
    <w:rsid w:val="005F43F6"/>
    <w:rsid w:val="005F484A"/>
    <w:rsid w:val="005F49DC"/>
    <w:rsid w:val="005F4B96"/>
    <w:rsid w:val="005F4C9B"/>
    <w:rsid w:val="005F4D14"/>
    <w:rsid w:val="005F52AA"/>
    <w:rsid w:val="005F56C3"/>
    <w:rsid w:val="005F5890"/>
    <w:rsid w:val="005F5AD5"/>
    <w:rsid w:val="005F5C2C"/>
    <w:rsid w:val="005F5D0E"/>
    <w:rsid w:val="005F608E"/>
    <w:rsid w:val="005F6472"/>
    <w:rsid w:val="005F6593"/>
    <w:rsid w:val="005F65DB"/>
    <w:rsid w:val="005F6EC8"/>
    <w:rsid w:val="005F6FD1"/>
    <w:rsid w:val="005F6FE2"/>
    <w:rsid w:val="005F73CF"/>
    <w:rsid w:val="005F73ED"/>
    <w:rsid w:val="005F74AF"/>
    <w:rsid w:val="005F76D9"/>
    <w:rsid w:val="005F778D"/>
    <w:rsid w:val="005F7B21"/>
    <w:rsid w:val="005F7E7B"/>
    <w:rsid w:val="0060036D"/>
    <w:rsid w:val="006003BD"/>
    <w:rsid w:val="006006DA"/>
    <w:rsid w:val="00600936"/>
    <w:rsid w:val="006009F8"/>
    <w:rsid w:val="00600C0D"/>
    <w:rsid w:val="00600ED9"/>
    <w:rsid w:val="00601047"/>
    <w:rsid w:val="006012DC"/>
    <w:rsid w:val="0060137E"/>
    <w:rsid w:val="006018A2"/>
    <w:rsid w:val="006019C5"/>
    <w:rsid w:val="00601A63"/>
    <w:rsid w:val="00601DD6"/>
    <w:rsid w:val="00601DDF"/>
    <w:rsid w:val="006021E2"/>
    <w:rsid w:val="00602597"/>
    <w:rsid w:val="0060277D"/>
    <w:rsid w:val="00602916"/>
    <w:rsid w:val="00602BDB"/>
    <w:rsid w:val="00602C56"/>
    <w:rsid w:val="00602D10"/>
    <w:rsid w:val="00602FDE"/>
    <w:rsid w:val="006032AC"/>
    <w:rsid w:val="006032C8"/>
    <w:rsid w:val="0060334B"/>
    <w:rsid w:val="00603441"/>
    <w:rsid w:val="0060358A"/>
    <w:rsid w:val="0060367C"/>
    <w:rsid w:val="00603AF5"/>
    <w:rsid w:val="00603B48"/>
    <w:rsid w:val="00603BCC"/>
    <w:rsid w:val="00603CA9"/>
    <w:rsid w:val="006042AB"/>
    <w:rsid w:val="006042D4"/>
    <w:rsid w:val="0060436E"/>
    <w:rsid w:val="00604394"/>
    <w:rsid w:val="00604435"/>
    <w:rsid w:val="00605004"/>
    <w:rsid w:val="0060547D"/>
    <w:rsid w:val="006058B0"/>
    <w:rsid w:val="00605DDD"/>
    <w:rsid w:val="006060DC"/>
    <w:rsid w:val="006062D2"/>
    <w:rsid w:val="0060644E"/>
    <w:rsid w:val="006069F2"/>
    <w:rsid w:val="00606CB5"/>
    <w:rsid w:val="00606DE8"/>
    <w:rsid w:val="00606DF4"/>
    <w:rsid w:val="00607031"/>
    <w:rsid w:val="00607076"/>
    <w:rsid w:val="006072A3"/>
    <w:rsid w:val="0060756A"/>
    <w:rsid w:val="006076B1"/>
    <w:rsid w:val="00607A6C"/>
    <w:rsid w:val="00607A83"/>
    <w:rsid w:val="00607EDC"/>
    <w:rsid w:val="00607EFC"/>
    <w:rsid w:val="00610016"/>
    <w:rsid w:val="0061035E"/>
    <w:rsid w:val="006104DC"/>
    <w:rsid w:val="0061065D"/>
    <w:rsid w:val="0061067F"/>
    <w:rsid w:val="006106CC"/>
    <w:rsid w:val="006107AE"/>
    <w:rsid w:val="00610B44"/>
    <w:rsid w:val="00610B62"/>
    <w:rsid w:val="00610DCE"/>
    <w:rsid w:val="00611058"/>
    <w:rsid w:val="006110D5"/>
    <w:rsid w:val="0061193B"/>
    <w:rsid w:val="006119D4"/>
    <w:rsid w:val="00611C01"/>
    <w:rsid w:val="00611CAA"/>
    <w:rsid w:val="006125FE"/>
    <w:rsid w:val="0061269F"/>
    <w:rsid w:val="0061298D"/>
    <w:rsid w:val="006129D6"/>
    <w:rsid w:val="00612B39"/>
    <w:rsid w:val="00613333"/>
    <w:rsid w:val="00613667"/>
    <w:rsid w:val="00613755"/>
    <w:rsid w:val="00613762"/>
    <w:rsid w:val="006138E0"/>
    <w:rsid w:val="00613A99"/>
    <w:rsid w:val="00613B1D"/>
    <w:rsid w:val="00613E5D"/>
    <w:rsid w:val="00613F72"/>
    <w:rsid w:val="00613F7D"/>
    <w:rsid w:val="0061403D"/>
    <w:rsid w:val="0061410E"/>
    <w:rsid w:val="006141A9"/>
    <w:rsid w:val="006141B5"/>
    <w:rsid w:val="006142BD"/>
    <w:rsid w:val="006142C9"/>
    <w:rsid w:val="006143D4"/>
    <w:rsid w:val="006145E5"/>
    <w:rsid w:val="0061468C"/>
    <w:rsid w:val="00614723"/>
    <w:rsid w:val="00614808"/>
    <w:rsid w:val="00614BD1"/>
    <w:rsid w:val="00614F26"/>
    <w:rsid w:val="00615296"/>
    <w:rsid w:val="006152A8"/>
    <w:rsid w:val="0061573D"/>
    <w:rsid w:val="006157A1"/>
    <w:rsid w:val="0061582B"/>
    <w:rsid w:val="00615B29"/>
    <w:rsid w:val="00616169"/>
    <w:rsid w:val="006161FC"/>
    <w:rsid w:val="0061632A"/>
    <w:rsid w:val="006168A9"/>
    <w:rsid w:val="00616B49"/>
    <w:rsid w:val="00616BB4"/>
    <w:rsid w:val="00616BB6"/>
    <w:rsid w:val="00617090"/>
    <w:rsid w:val="006170C4"/>
    <w:rsid w:val="00617368"/>
    <w:rsid w:val="006175B5"/>
    <w:rsid w:val="00617715"/>
    <w:rsid w:val="00617A62"/>
    <w:rsid w:val="00617AFC"/>
    <w:rsid w:val="00617D8A"/>
    <w:rsid w:val="00617F66"/>
    <w:rsid w:val="0062017F"/>
    <w:rsid w:val="00620393"/>
    <w:rsid w:val="006203A0"/>
    <w:rsid w:val="0062052C"/>
    <w:rsid w:val="0062066F"/>
    <w:rsid w:val="006208B6"/>
    <w:rsid w:val="006211C5"/>
    <w:rsid w:val="0062126D"/>
    <w:rsid w:val="00621475"/>
    <w:rsid w:val="00621554"/>
    <w:rsid w:val="0062163B"/>
    <w:rsid w:val="00621755"/>
    <w:rsid w:val="00621839"/>
    <w:rsid w:val="00621A3D"/>
    <w:rsid w:val="00621BD9"/>
    <w:rsid w:val="00621E58"/>
    <w:rsid w:val="00621E97"/>
    <w:rsid w:val="006220FE"/>
    <w:rsid w:val="00622185"/>
    <w:rsid w:val="006225A9"/>
    <w:rsid w:val="00622868"/>
    <w:rsid w:val="00622D27"/>
    <w:rsid w:val="00622FBB"/>
    <w:rsid w:val="006230FB"/>
    <w:rsid w:val="0062324D"/>
    <w:rsid w:val="00623A3B"/>
    <w:rsid w:val="00623F81"/>
    <w:rsid w:val="00624106"/>
    <w:rsid w:val="0062412D"/>
    <w:rsid w:val="00624343"/>
    <w:rsid w:val="0062435D"/>
    <w:rsid w:val="006243B0"/>
    <w:rsid w:val="00624B31"/>
    <w:rsid w:val="00624C71"/>
    <w:rsid w:val="00624D03"/>
    <w:rsid w:val="00624F97"/>
    <w:rsid w:val="006252DC"/>
    <w:rsid w:val="00625308"/>
    <w:rsid w:val="00625351"/>
    <w:rsid w:val="006253FA"/>
    <w:rsid w:val="00625511"/>
    <w:rsid w:val="00625644"/>
    <w:rsid w:val="0062579B"/>
    <w:rsid w:val="00625A4A"/>
    <w:rsid w:val="00625CB3"/>
    <w:rsid w:val="0062618E"/>
    <w:rsid w:val="006261AB"/>
    <w:rsid w:val="00626569"/>
    <w:rsid w:val="0062674B"/>
    <w:rsid w:val="00626B77"/>
    <w:rsid w:val="00627A8D"/>
    <w:rsid w:val="00627B1D"/>
    <w:rsid w:val="00627C0D"/>
    <w:rsid w:val="00627CFB"/>
    <w:rsid w:val="00627D7A"/>
    <w:rsid w:val="00627F55"/>
    <w:rsid w:val="006300D2"/>
    <w:rsid w:val="006301F7"/>
    <w:rsid w:val="00630379"/>
    <w:rsid w:val="00630525"/>
    <w:rsid w:val="00630940"/>
    <w:rsid w:val="00630F1E"/>
    <w:rsid w:val="00630F3D"/>
    <w:rsid w:val="006319D9"/>
    <w:rsid w:val="00631A7A"/>
    <w:rsid w:val="00631D0C"/>
    <w:rsid w:val="00631E06"/>
    <w:rsid w:val="00632232"/>
    <w:rsid w:val="00632360"/>
    <w:rsid w:val="006323E2"/>
    <w:rsid w:val="00632692"/>
    <w:rsid w:val="00632744"/>
    <w:rsid w:val="00633579"/>
    <w:rsid w:val="006337CF"/>
    <w:rsid w:val="00633AE0"/>
    <w:rsid w:val="00633B82"/>
    <w:rsid w:val="00633DC8"/>
    <w:rsid w:val="00633DCD"/>
    <w:rsid w:val="00634263"/>
    <w:rsid w:val="0063485B"/>
    <w:rsid w:val="00634B69"/>
    <w:rsid w:val="00634E3E"/>
    <w:rsid w:val="0063510E"/>
    <w:rsid w:val="00635111"/>
    <w:rsid w:val="00635266"/>
    <w:rsid w:val="0063541C"/>
    <w:rsid w:val="00635B95"/>
    <w:rsid w:val="00636652"/>
    <w:rsid w:val="006366A6"/>
    <w:rsid w:val="0063680D"/>
    <w:rsid w:val="00636BEE"/>
    <w:rsid w:val="00636CA6"/>
    <w:rsid w:val="00636CBB"/>
    <w:rsid w:val="00636E36"/>
    <w:rsid w:val="00636ECF"/>
    <w:rsid w:val="00636FB5"/>
    <w:rsid w:val="00636FB6"/>
    <w:rsid w:val="0063722E"/>
    <w:rsid w:val="00637327"/>
    <w:rsid w:val="0063782F"/>
    <w:rsid w:val="0063798A"/>
    <w:rsid w:val="00637BFF"/>
    <w:rsid w:val="00637C5A"/>
    <w:rsid w:val="00637EF0"/>
    <w:rsid w:val="0064054A"/>
    <w:rsid w:val="006408A2"/>
    <w:rsid w:val="00640973"/>
    <w:rsid w:val="00640CE4"/>
    <w:rsid w:val="00640ED1"/>
    <w:rsid w:val="006418CC"/>
    <w:rsid w:val="00641AD8"/>
    <w:rsid w:val="006420A4"/>
    <w:rsid w:val="0064233F"/>
    <w:rsid w:val="0064242C"/>
    <w:rsid w:val="00642719"/>
    <w:rsid w:val="00642817"/>
    <w:rsid w:val="00642891"/>
    <w:rsid w:val="0064297D"/>
    <w:rsid w:val="006429B2"/>
    <w:rsid w:val="00642A47"/>
    <w:rsid w:val="00642ADF"/>
    <w:rsid w:val="00643445"/>
    <w:rsid w:val="006437DA"/>
    <w:rsid w:val="00643E47"/>
    <w:rsid w:val="0064408F"/>
    <w:rsid w:val="00644263"/>
    <w:rsid w:val="0064445B"/>
    <w:rsid w:val="006447E1"/>
    <w:rsid w:val="00644A69"/>
    <w:rsid w:val="00644CB9"/>
    <w:rsid w:val="00644D6D"/>
    <w:rsid w:val="00644DFD"/>
    <w:rsid w:val="00645132"/>
    <w:rsid w:val="00645349"/>
    <w:rsid w:val="00645634"/>
    <w:rsid w:val="006458AF"/>
    <w:rsid w:val="00645939"/>
    <w:rsid w:val="00645B2B"/>
    <w:rsid w:val="00645C1B"/>
    <w:rsid w:val="00645F2D"/>
    <w:rsid w:val="00646807"/>
    <w:rsid w:val="006468F4"/>
    <w:rsid w:val="00646907"/>
    <w:rsid w:val="0064721D"/>
    <w:rsid w:val="006472FD"/>
    <w:rsid w:val="00647449"/>
    <w:rsid w:val="00647750"/>
    <w:rsid w:val="0064776D"/>
    <w:rsid w:val="00647EC8"/>
    <w:rsid w:val="0065019D"/>
    <w:rsid w:val="00650220"/>
    <w:rsid w:val="006502E0"/>
    <w:rsid w:val="00650635"/>
    <w:rsid w:val="0065066C"/>
    <w:rsid w:val="006509DC"/>
    <w:rsid w:val="00650D2A"/>
    <w:rsid w:val="00650E4F"/>
    <w:rsid w:val="006511A6"/>
    <w:rsid w:val="00651784"/>
    <w:rsid w:val="006519EC"/>
    <w:rsid w:val="00651AC0"/>
    <w:rsid w:val="00651D46"/>
    <w:rsid w:val="00651EC7"/>
    <w:rsid w:val="006520AF"/>
    <w:rsid w:val="0065228A"/>
    <w:rsid w:val="006525F5"/>
    <w:rsid w:val="00652BAD"/>
    <w:rsid w:val="00652CA4"/>
    <w:rsid w:val="00652F9C"/>
    <w:rsid w:val="0065321E"/>
    <w:rsid w:val="00653425"/>
    <w:rsid w:val="00653909"/>
    <w:rsid w:val="00653BDA"/>
    <w:rsid w:val="00653D00"/>
    <w:rsid w:val="00653EE3"/>
    <w:rsid w:val="00654138"/>
    <w:rsid w:val="006545FC"/>
    <w:rsid w:val="00654645"/>
    <w:rsid w:val="00654C12"/>
    <w:rsid w:val="00654CD9"/>
    <w:rsid w:val="00654E5D"/>
    <w:rsid w:val="00655B86"/>
    <w:rsid w:val="00655BB3"/>
    <w:rsid w:val="00655C21"/>
    <w:rsid w:val="00655C57"/>
    <w:rsid w:val="00655CD0"/>
    <w:rsid w:val="00655FFD"/>
    <w:rsid w:val="00656089"/>
    <w:rsid w:val="00656622"/>
    <w:rsid w:val="00656664"/>
    <w:rsid w:val="00656712"/>
    <w:rsid w:val="006568D6"/>
    <w:rsid w:val="00657091"/>
    <w:rsid w:val="0065724F"/>
    <w:rsid w:val="006572AC"/>
    <w:rsid w:val="0065750B"/>
    <w:rsid w:val="0065759C"/>
    <w:rsid w:val="006577FB"/>
    <w:rsid w:val="00657960"/>
    <w:rsid w:val="00657C20"/>
    <w:rsid w:val="00657DF6"/>
    <w:rsid w:val="006600FE"/>
    <w:rsid w:val="006603E2"/>
    <w:rsid w:val="0066048D"/>
    <w:rsid w:val="0066061A"/>
    <w:rsid w:val="0066093F"/>
    <w:rsid w:val="00660CBB"/>
    <w:rsid w:val="00660CD5"/>
    <w:rsid w:val="00660FD8"/>
    <w:rsid w:val="0066102F"/>
    <w:rsid w:val="00661079"/>
    <w:rsid w:val="00661449"/>
    <w:rsid w:val="00661906"/>
    <w:rsid w:val="00661932"/>
    <w:rsid w:val="00661FFF"/>
    <w:rsid w:val="0066244A"/>
    <w:rsid w:val="006625DA"/>
    <w:rsid w:val="006625F1"/>
    <w:rsid w:val="00662C8B"/>
    <w:rsid w:val="00662CE1"/>
    <w:rsid w:val="00662EB3"/>
    <w:rsid w:val="006632DA"/>
    <w:rsid w:val="00663314"/>
    <w:rsid w:val="006637DD"/>
    <w:rsid w:val="00663925"/>
    <w:rsid w:val="00663DC5"/>
    <w:rsid w:val="00664211"/>
    <w:rsid w:val="006643FF"/>
    <w:rsid w:val="00664784"/>
    <w:rsid w:val="0066479D"/>
    <w:rsid w:val="0066482A"/>
    <w:rsid w:val="006648D5"/>
    <w:rsid w:val="0066491C"/>
    <w:rsid w:val="00664A42"/>
    <w:rsid w:val="00664ACE"/>
    <w:rsid w:val="00664DC9"/>
    <w:rsid w:val="00664DD4"/>
    <w:rsid w:val="00664EFF"/>
    <w:rsid w:val="00664F60"/>
    <w:rsid w:val="0066509E"/>
    <w:rsid w:val="00665194"/>
    <w:rsid w:val="0066529C"/>
    <w:rsid w:val="006652BF"/>
    <w:rsid w:val="006653B5"/>
    <w:rsid w:val="00665419"/>
    <w:rsid w:val="00665D15"/>
    <w:rsid w:val="00666483"/>
    <w:rsid w:val="006667DB"/>
    <w:rsid w:val="00666953"/>
    <w:rsid w:val="006669DA"/>
    <w:rsid w:val="00666A82"/>
    <w:rsid w:val="00666AEB"/>
    <w:rsid w:val="00666C03"/>
    <w:rsid w:val="00666E83"/>
    <w:rsid w:val="00666F36"/>
    <w:rsid w:val="00666FDB"/>
    <w:rsid w:val="00667066"/>
    <w:rsid w:val="00667A36"/>
    <w:rsid w:val="00667CF8"/>
    <w:rsid w:val="00667CFB"/>
    <w:rsid w:val="00667D00"/>
    <w:rsid w:val="00670010"/>
    <w:rsid w:val="0067001F"/>
    <w:rsid w:val="006700F3"/>
    <w:rsid w:val="0067013C"/>
    <w:rsid w:val="0067038D"/>
    <w:rsid w:val="006704BA"/>
    <w:rsid w:val="006707C8"/>
    <w:rsid w:val="0067080A"/>
    <w:rsid w:val="0067089C"/>
    <w:rsid w:val="006708C2"/>
    <w:rsid w:val="00670DC9"/>
    <w:rsid w:val="00670E31"/>
    <w:rsid w:val="00670F8B"/>
    <w:rsid w:val="00671336"/>
    <w:rsid w:val="006714F3"/>
    <w:rsid w:val="00671536"/>
    <w:rsid w:val="0067153D"/>
    <w:rsid w:val="006715D5"/>
    <w:rsid w:val="00671685"/>
    <w:rsid w:val="00671ADC"/>
    <w:rsid w:val="00671D14"/>
    <w:rsid w:val="0067218B"/>
    <w:rsid w:val="0067255B"/>
    <w:rsid w:val="0067287D"/>
    <w:rsid w:val="00672A09"/>
    <w:rsid w:val="00672B64"/>
    <w:rsid w:val="00672BB4"/>
    <w:rsid w:val="00672CD9"/>
    <w:rsid w:val="00672E42"/>
    <w:rsid w:val="00672E6D"/>
    <w:rsid w:val="006730F7"/>
    <w:rsid w:val="00673252"/>
    <w:rsid w:val="0067326B"/>
    <w:rsid w:val="006734BC"/>
    <w:rsid w:val="006736DC"/>
    <w:rsid w:val="006737AD"/>
    <w:rsid w:val="006737BC"/>
    <w:rsid w:val="00673E56"/>
    <w:rsid w:val="0067403E"/>
    <w:rsid w:val="0067414F"/>
    <w:rsid w:val="00674260"/>
    <w:rsid w:val="00674458"/>
    <w:rsid w:val="0067482C"/>
    <w:rsid w:val="0067488E"/>
    <w:rsid w:val="00674A3A"/>
    <w:rsid w:val="00674D54"/>
    <w:rsid w:val="00674D70"/>
    <w:rsid w:val="00674DF3"/>
    <w:rsid w:val="00674E31"/>
    <w:rsid w:val="00674FE4"/>
    <w:rsid w:val="00675187"/>
    <w:rsid w:val="00675271"/>
    <w:rsid w:val="0067545F"/>
    <w:rsid w:val="006755E5"/>
    <w:rsid w:val="006755EB"/>
    <w:rsid w:val="0067590B"/>
    <w:rsid w:val="00675A9D"/>
    <w:rsid w:val="00675CFD"/>
    <w:rsid w:val="00676090"/>
    <w:rsid w:val="00676366"/>
    <w:rsid w:val="0067640E"/>
    <w:rsid w:val="00676960"/>
    <w:rsid w:val="00676A08"/>
    <w:rsid w:val="00676B7C"/>
    <w:rsid w:val="00676EF6"/>
    <w:rsid w:val="00676F3A"/>
    <w:rsid w:val="0067750C"/>
    <w:rsid w:val="00677AA3"/>
    <w:rsid w:val="00677AA6"/>
    <w:rsid w:val="00677B0F"/>
    <w:rsid w:val="00677D1D"/>
    <w:rsid w:val="00677F28"/>
    <w:rsid w:val="006801AD"/>
    <w:rsid w:val="006802F7"/>
    <w:rsid w:val="00680696"/>
    <w:rsid w:val="00680D70"/>
    <w:rsid w:val="00680EB9"/>
    <w:rsid w:val="006811AF"/>
    <w:rsid w:val="00681631"/>
    <w:rsid w:val="00681734"/>
    <w:rsid w:val="00681B8B"/>
    <w:rsid w:val="00681BE3"/>
    <w:rsid w:val="00681DA7"/>
    <w:rsid w:val="006821CF"/>
    <w:rsid w:val="006825C2"/>
    <w:rsid w:val="00682D76"/>
    <w:rsid w:val="006837A4"/>
    <w:rsid w:val="00683C27"/>
    <w:rsid w:val="00683C2D"/>
    <w:rsid w:val="00683DDD"/>
    <w:rsid w:val="0068400A"/>
    <w:rsid w:val="0068442B"/>
    <w:rsid w:val="0068466D"/>
    <w:rsid w:val="00684B94"/>
    <w:rsid w:val="00684C08"/>
    <w:rsid w:val="00684C3B"/>
    <w:rsid w:val="00684FDB"/>
    <w:rsid w:val="00685052"/>
    <w:rsid w:val="00685202"/>
    <w:rsid w:val="006852A2"/>
    <w:rsid w:val="0068544D"/>
    <w:rsid w:val="006854CB"/>
    <w:rsid w:val="0068583B"/>
    <w:rsid w:val="006858F1"/>
    <w:rsid w:val="00685929"/>
    <w:rsid w:val="00685AFF"/>
    <w:rsid w:val="00685EA1"/>
    <w:rsid w:val="00686326"/>
    <w:rsid w:val="00686830"/>
    <w:rsid w:val="00686D8F"/>
    <w:rsid w:val="00686F56"/>
    <w:rsid w:val="00687081"/>
    <w:rsid w:val="00687169"/>
    <w:rsid w:val="006873B8"/>
    <w:rsid w:val="006873F5"/>
    <w:rsid w:val="006874E4"/>
    <w:rsid w:val="0068752C"/>
    <w:rsid w:val="006877FE"/>
    <w:rsid w:val="0068782F"/>
    <w:rsid w:val="006878E4"/>
    <w:rsid w:val="00687A43"/>
    <w:rsid w:val="00687AA5"/>
    <w:rsid w:val="00687ADA"/>
    <w:rsid w:val="00687BDE"/>
    <w:rsid w:val="00687FFD"/>
    <w:rsid w:val="00690202"/>
    <w:rsid w:val="006908B2"/>
    <w:rsid w:val="00690FF8"/>
    <w:rsid w:val="00691288"/>
    <w:rsid w:val="00691383"/>
    <w:rsid w:val="006913DD"/>
    <w:rsid w:val="0069148D"/>
    <w:rsid w:val="006918CE"/>
    <w:rsid w:val="00691929"/>
    <w:rsid w:val="00691B39"/>
    <w:rsid w:val="00691C87"/>
    <w:rsid w:val="00691D34"/>
    <w:rsid w:val="00691E19"/>
    <w:rsid w:val="00691FA9"/>
    <w:rsid w:val="00692000"/>
    <w:rsid w:val="006920C5"/>
    <w:rsid w:val="00692318"/>
    <w:rsid w:val="00692792"/>
    <w:rsid w:val="006927BE"/>
    <w:rsid w:val="0069285D"/>
    <w:rsid w:val="0069288E"/>
    <w:rsid w:val="00692D4A"/>
    <w:rsid w:val="0069328A"/>
    <w:rsid w:val="0069377A"/>
    <w:rsid w:val="00693A78"/>
    <w:rsid w:val="00693BA5"/>
    <w:rsid w:val="00693D46"/>
    <w:rsid w:val="00693E4D"/>
    <w:rsid w:val="0069402E"/>
    <w:rsid w:val="006940C1"/>
    <w:rsid w:val="006940D6"/>
    <w:rsid w:val="006947C9"/>
    <w:rsid w:val="00694A98"/>
    <w:rsid w:val="00694F76"/>
    <w:rsid w:val="006950C7"/>
    <w:rsid w:val="00695151"/>
    <w:rsid w:val="006951CF"/>
    <w:rsid w:val="006959B3"/>
    <w:rsid w:val="00695A10"/>
    <w:rsid w:val="00695CF8"/>
    <w:rsid w:val="00695E00"/>
    <w:rsid w:val="00695E9B"/>
    <w:rsid w:val="0069611E"/>
    <w:rsid w:val="00696159"/>
    <w:rsid w:val="00696164"/>
    <w:rsid w:val="00696192"/>
    <w:rsid w:val="006961A7"/>
    <w:rsid w:val="006962F5"/>
    <w:rsid w:val="00696465"/>
    <w:rsid w:val="00696748"/>
    <w:rsid w:val="00696907"/>
    <w:rsid w:val="0069692F"/>
    <w:rsid w:val="006969D7"/>
    <w:rsid w:val="00696FA6"/>
    <w:rsid w:val="00697046"/>
    <w:rsid w:val="006973A5"/>
    <w:rsid w:val="006974B9"/>
    <w:rsid w:val="00697536"/>
    <w:rsid w:val="00697ABD"/>
    <w:rsid w:val="00697E5C"/>
    <w:rsid w:val="00697F94"/>
    <w:rsid w:val="00697FAE"/>
    <w:rsid w:val="006A0116"/>
    <w:rsid w:val="006A019C"/>
    <w:rsid w:val="006A0563"/>
    <w:rsid w:val="006A05D6"/>
    <w:rsid w:val="006A0893"/>
    <w:rsid w:val="006A09D0"/>
    <w:rsid w:val="006A0A85"/>
    <w:rsid w:val="006A0C0F"/>
    <w:rsid w:val="006A0E1E"/>
    <w:rsid w:val="006A0E78"/>
    <w:rsid w:val="006A110E"/>
    <w:rsid w:val="006A14F2"/>
    <w:rsid w:val="006A151E"/>
    <w:rsid w:val="006A1997"/>
    <w:rsid w:val="006A2441"/>
    <w:rsid w:val="006A2637"/>
    <w:rsid w:val="006A2695"/>
    <w:rsid w:val="006A2B59"/>
    <w:rsid w:val="006A2BE0"/>
    <w:rsid w:val="006A2CFE"/>
    <w:rsid w:val="006A2F8C"/>
    <w:rsid w:val="006A2FFC"/>
    <w:rsid w:val="006A3008"/>
    <w:rsid w:val="006A331A"/>
    <w:rsid w:val="006A3489"/>
    <w:rsid w:val="006A38DB"/>
    <w:rsid w:val="006A39DD"/>
    <w:rsid w:val="006A3C03"/>
    <w:rsid w:val="006A3EC9"/>
    <w:rsid w:val="006A412F"/>
    <w:rsid w:val="006A4177"/>
    <w:rsid w:val="006A45D2"/>
    <w:rsid w:val="006A46C3"/>
    <w:rsid w:val="006A4968"/>
    <w:rsid w:val="006A4C6A"/>
    <w:rsid w:val="006A4F69"/>
    <w:rsid w:val="006A51B5"/>
    <w:rsid w:val="006A527B"/>
    <w:rsid w:val="006A539B"/>
    <w:rsid w:val="006A5620"/>
    <w:rsid w:val="006A5689"/>
    <w:rsid w:val="006A57B2"/>
    <w:rsid w:val="006A59A4"/>
    <w:rsid w:val="006A5AB9"/>
    <w:rsid w:val="006A5B56"/>
    <w:rsid w:val="006A5BC5"/>
    <w:rsid w:val="006A5E9E"/>
    <w:rsid w:val="006A6127"/>
    <w:rsid w:val="006A67E7"/>
    <w:rsid w:val="006A67F4"/>
    <w:rsid w:val="006A693C"/>
    <w:rsid w:val="006A69CF"/>
    <w:rsid w:val="006A6A12"/>
    <w:rsid w:val="006A6C48"/>
    <w:rsid w:val="006A7096"/>
    <w:rsid w:val="006A70BC"/>
    <w:rsid w:val="006A7417"/>
    <w:rsid w:val="006A748C"/>
    <w:rsid w:val="006A76EA"/>
    <w:rsid w:val="006A7729"/>
    <w:rsid w:val="006A7990"/>
    <w:rsid w:val="006A7BA4"/>
    <w:rsid w:val="006A7E8C"/>
    <w:rsid w:val="006A7F00"/>
    <w:rsid w:val="006B050A"/>
    <w:rsid w:val="006B06FB"/>
    <w:rsid w:val="006B0ADB"/>
    <w:rsid w:val="006B0B4A"/>
    <w:rsid w:val="006B0B7F"/>
    <w:rsid w:val="006B0CD2"/>
    <w:rsid w:val="006B0E6A"/>
    <w:rsid w:val="006B11E8"/>
    <w:rsid w:val="006B12AF"/>
    <w:rsid w:val="006B1642"/>
    <w:rsid w:val="006B17C2"/>
    <w:rsid w:val="006B1883"/>
    <w:rsid w:val="006B1B52"/>
    <w:rsid w:val="006B1C19"/>
    <w:rsid w:val="006B1D16"/>
    <w:rsid w:val="006B1E23"/>
    <w:rsid w:val="006B1E5D"/>
    <w:rsid w:val="006B1FFB"/>
    <w:rsid w:val="006B2103"/>
    <w:rsid w:val="006B2175"/>
    <w:rsid w:val="006B230B"/>
    <w:rsid w:val="006B251B"/>
    <w:rsid w:val="006B2809"/>
    <w:rsid w:val="006B2ACC"/>
    <w:rsid w:val="006B2B07"/>
    <w:rsid w:val="006B2C02"/>
    <w:rsid w:val="006B2E1A"/>
    <w:rsid w:val="006B33BF"/>
    <w:rsid w:val="006B373D"/>
    <w:rsid w:val="006B3948"/>
    <w:rsid w:val="006B3D7D"/>
    <w:rsid w:val="006B3E1E"/>
    <w:rsid w:val="006B42C9"/>
    <w:rsid w:val="006B49E8"/>
    <w:rsid w:val="006B4A35"/>
    <w:rsid w:val="006B4AFE"/>
    <w:rsid w:val="006B4BA4"/>
    <w:rsid w:val="006B4E3D"/>
    <w:rsid w:val="006B53C0"/>
    <w:rsid w:val="006B5829"/>
    <w:rsid w:val="006B5840"/>
    <w:rsid w:val="006B5AB9"/>
    <w:rsid w:val="006B5BC7"/>
    <w:rsid w:val="006B621B"/>
    <w:rsid w:val="006B63D7"/>
    <w:rsid w:val="006B644D"/>
    <w:rsid w:val="006B64D5"/>
    <w:rsid w:val="006B6777"/>
    <w:rsid w:val="006B6A26"/>
    <w:rsid w:val="006B6A2E"/>
    <w:rsid w:val="006B6C94"/>
    <w:rsid w:val="006B71D9"/>
    <w:rsid w:val="006B73CE"/>
    <w:rsid w:val="006B749E"/>
    <w:rsid w:val="006B74C8"/>
    <w:rsid w:val="006B7910"/>
    <w:rsid w:val="006B7ABD"/>
    <w:rsid w:val="006B7BCA"/>
    <w:rsid w:val="006B7C7E"/>
    <w:rsid w:val="006B7D46"/>
    <w:rsid w:val="006C0130"/>
    <w:rsid w:val="006C02DD"/>
    <w:rsid w:val="006C0C81"/>
    <w:rsid w:val="006C0F58"/>
    <w:rsid w:val="006C1377"/>
    <w:rsid w:val="006C1426"/>
    <w:rsid w:val="006C144B"/>
    <w:rsid w:val="006C1717"/>
    <w:rsid w:val="006C1764"/>
    <w:rsid w:val="006C180A"/>
    <w:rsid w:val="006C190E"/>
    <w:rsid w:val="006C1B88"/>
    <w:rsid w:val="006C1F4F"/>
    <w:rsid w:val="006C1F84"/>
    <w:rsid w:val="006C2037"/>
    <w:rsid w:val="006C2316"/>
    <w:rsid w:val="006C2361"/>
    <w:rsid w:val="006C241B"/>
    <w:rsid w:val="006C252E"/>
    <w:rsid w:val="006C2530"/>
    <w:rsid w:val="006C262C"/>
    <w:rsid w:val="006C270D"/>
    <w:rsid w:val="006C2846"/>
    <w:rsid w:val="006C28B6"/>
    <w:rsid w:val="006C28D5"/>
    <w:rsid w:val="006C2949"/>
    <w:rsid w:val="006C2A09"/>
    <w:rsid w:val="006C341E"/>
    <w:rsid w:val="006C364E"/>
    <w:rsid w:val="006C3D4D"/>
    <w:rsid w:val="006C3E13"/>
    <w:rsid w:val="006C3F41"/>
    <w:rsid w:val="006C3FCC"/>
    <w:rsid w:val="006C3FF0"/>
    <w:rsid w:val="006C417C"/>
    <w:rsid w:val="006C42CB"/>
    <w:rsid w:val="006C4B94"/>
    <w:rsid w:val="006C4D30"/>
    <w:rsid w:val="006C5202"/>
    <w:rsid w:val="006C53F0"/>
    <w:rsid w:val="006C5E30"/>
    <w:rsid w:val="006C5F45"/>
    <w:rsid w:val="006C6089"/>
    <w:rsid w:val="006C6630"/>
    <w:rsid w:val="006C698C"/>
    <w:rsid w:val="006C69BC"/>
    <w:rsid w:val="006C69F6"/>
    <w:rsid w:val="006C6B4D"/>
    <w:rsid w:val="006C6D86"/>
    <w:rsid w:val="006C6D98"/>
    <w:rsid w:val="006C6F84"/>
    <w:rsid w:val="006C7021"/>
    <w:rsid w:val="006C72BE"/>
    <w:rsid w:val="006D0384"/>
    <w:rsid w:val="006D050F"/>
    <w:rsid w:val="006D07A3"/>
    <w:rsid w:val="006D08B5"/>
    <w:rsid w:val="006D0C1D"/>
    <w:rsid w:val="006D0CC8"/>
    <w:rsid w:val="006D0D16"/>
    <w:rsid w:val="006D0E19"/>
    <w:rsid w:val="006D129E"/>
    <w:rsid w:val="006D12B5"/>
    <w:rsid w:val="006D1988"/>
    <w:rsid w:val="006D1B0E"/>
    <w:rsid w:val="006D2172"/>
    <w:rsid w:val="006D2660"/>
    <w:rsid w:val="006D26DA"/>
    <w:rsid w:val="006D2851"/>
    <w:rsid w:val="006D2AB4"/>
    <w:rsid w:val="006D2CDA"/>
    <w:rsid w:val="006D2F4C"/>
    <w:rsid w:val="006D2FAB"/>
    <w:rsid w:val="006D3036"/>
    <w:rsid w:val="006D3083"/>
    <w:rsid w:val="006D30F6"/>
    <w:rsid w:val="006D387C"/>
    <w:rsid w:val="006D3B4D"/>
    <w:rsid w:val="006D3D51"/>
    <w:rsid w:val="006D3E36"/>
    <w:rsid w:val="006D3FD9"/>
    <w:rsid w:val="006D4352"/>
    <w:rsid w:val="006D43C0"/>
    <w:rsid w:val="006D45A2"/>
    <w:rsid w:val="006D4718"/>
    <w:rsid w:val="006D4904"/>
    <w:rsid w:val="006D4B23"/>
    <w:rsid w:val="006D4E68"/>
    <w:rsid w:val="006D4FB2"/>
    <w:rsid w:val="006D5219"/>
    <w:rsid w:val="006D53E6"/>
    <w:rsid w:val="006D550C"/>
    <w:rsid w:val="006D55ED"/>
    <w:rsid w:val="006D5DD7"/>
    <w:rsid w:val="006D60A3"/>
    <w:rsid w:val="006D616A"/>
    <w:rsid w:val="006D61CC"/>
    <w:rsid w:val="006D63F8"/>
    <w:rsid w:val="006D649B"/>
    <w:rsid w:val="006D692F"/>
    <w:rsid w:val="006D6D33"/>
    <w:rsid w:val="006D6DE0"/>
    <w:rsid w:val="006D6F0D"/>
    <w:rsid w:val="006D701C"/>
    <w:rsid w:val="006D703B"/>
    <w:rsid w:val="006D7188"/>
    <w:rsid w:val="006D77BC"/>
    <w:rsid w:val="006D77D1"/>
    <w:rsid w:val="006D787D"/>
    <w:rsid w:val="006D7B8A"/>
    <w:rsid w:val="006E0205"/>
    <w:rsid w:val="006E0553"/>
    <w:rsid w:val="006E0586"/>
    <w:rsid w:val="006E06D4"/>
    <w:rsid w:val="006E0B0D"/>
    <w:rsid w:val="006E0EB9"/>
    <w:rsid w:val="006E14C0"/>
    <w:rsid w:val="006E1896"/>
    <w:rsid w:val="006E1903"/>
    <w:rsid w:val="006E1A00"/>
    <w:rsid w:val="006E1DEC"/>
    <w:rsid w:val="006E1E8E"/>
    <w:rsid w:val="006E211D"/>
    <w:rsid w:val="006E2207"/>
    <w:rsid w:val="006E2903"/>
    <w:rsid w:val="006E2F2A"/>
    <w:rsid w:val="006E2FA2"/>
    <w:rsid w:val="006E355D"/>
    <w:rsid w:val="006E38DB"/>
    <w:rsid w:val="006E3E39"/>
    <w:rsid w:val="006E4489"/>
    <w:rsid w:val="006E46D4"/>
    <w:rsid w:val="006E4783"/>
    <w:rsid w:val="006E4789"/>
    <w:rsid w:val="006E49E9"/>
    <w:rsid w:val="006E5019"/>
    <w:rsid w:val="006E5179"/>
    <w:rsid w:val="006E51FF"/>
    <w:rsid w:val="006E5A32"/>
    <w:rsid w:val="006E5CAC"/>
    <w:rsid w:val="006E6339"/>
    <w:rsid w:val="006E656D"/>
    <w:rsid w:val="006E6B40"/>
    <w:rsid w:val="006E6BA2"/>
    <w:rsid w:val="006E6DF6"/>
    <w:rsid w:val="006E72D6"/>
    <w:rsid w:val="006E754B"/>
    <w:rsid w:val="006E75BB"/>
    <w:rsid w:val="006E7783"/>
    <w:rsid w:val="006E77A2"/>
    <w:rsid w:val="006E783B"/>
    <w:rsid w:val="006F0244"/>
    <w:rsid w:val="006F0258"/>
    <w:rsid w:val="006F0873"/>
    <w:rsid w:val="006F0CB1"/>
    <w:rsid w:val="006F1341"/>
    <w:rsid w:val="006F13EB"/>
    <w:rsid w:val="006F1682"/>
    <w:rsid w:val="006F16F9"/>
    <w:rsid w:val="006F1BBE"/>
    <w:rsid w:val="006F1DB5"/>
    <w:rsid w:val="006F2187"/>
    <w:rsid w:val="006F2395"/>
    <w:rsid w:val="006F2676"/>
    <w:rsid w:val="006F275C"/>
    <w:rsid w:val="006F2847"/>
    <w:rsid w:val="006F2EEE"/>
    <w:rsid w:val="006F3027"/>
    <w:rsid w:val="006F31FB"/>
    <w:rsid w:val="006F3367"/>
    <w:rsid w:val="006F3457"/>
    <w:rsid w:val="006F3831"/>
    <w:rsid w:val="006F383E"/>
    <w:rsid w:val="006F3925"/>
    <w:rsid w:val="006F3A9C"/>
    <w:rsid w:val="006F3E3C"/>
    <w:rsid w:val="006F4020"/>
    <w:rsid w:val="006F446E"/>
    <w:rsid w:val="006F458F"/>
    <w:rsid w:val="006F5073"/>
    <w:rsid w:val="006F52B9"/>
    <w:rsid w:val="006F53E2"/>
    <w:rsid w:val="006F547B"/>
    <w:rsid w:val="006F5581"/>
    <w:rsid w:val="006F5696"/>
    <w:rsid w:val="006F56C6"/>
    <w:rsid w:val="006F56FD"/>
    <w:rsid w:val="006F5729"/>
    <w:rsid w:val="006F5763"/>
    <w:rsid w:val="006F582A"/>
    <w:rsid w:val="006F5A4D"/>
    <w:rsid w:val="006F6000"/>
    <w:rsid w:val="006F6887"/>
    <w:rsid w:val="006F6AC1"/>
    <w:rsid w:val="006F6B95"/>
    <w:rsid w:val="006F75D2"/>
    <w:rsid w:val="006F7A1C"/>
    <w:rsid w:val="006F7D9C"/>
    <w:rsid w:val="006F7FE0"/>
    <w:rsid w:val="00700070"/>
    <w:rsid w:val="0070051F"/>
    <w:rsid w:val="007008CD"/>
    <w:rsid w:val="007009C4"/>
    <w:rsid w:val="00700ED2"/>
    <w:rsid w:val="00700F5F"/>
    <w:rsid w:val="007011C0"/>
    <w:rsid w:val="00701230"/>
    <w:rsid w:val="007012F3"/>
    <w:rsid w:val="00701644"/>
    <w:rsid w:val="0070164C"/>
    <w:rsid w:val="00701803"/>
    <w:rsid w:val="00701A8D"/>
    <w:rsid w:val="00701E51"/>
    <w:rsid w:val="00701FCA"/>
    <w:rsid w:val="00702042"/>
    <w:rsid w:val="00702087"/>
    <w:rsid w:val="0070262A"/>
    <w:rsid w:val="007028B7"/>
    <w:rsid w:val="007028F4"/>
    <w:rsid w:val="00702919"/>
    <w:rsid w:val="0070291A"/>
    <w:rsid w:val="007029F0"/>
    <w:rsid w:val="00702AC8"/>
    <w:rsid w:val="0070366C"/>
    <w:rsid w:val="00703706"/>
    <w:rsid w:val="007037C4"/>
    <w:rsid w:val="0070395B"/>
    <w:rsid w:val="00703A36"/>
    <w:rsid w:val="00703A7C"/>
    <w:rsid w:val="00703CBE"/>
    <w:rsid w:val="00703D32"/>
    <w:rsid w:val="00703FBE"/>
    <w:rsid w:val="007042BA"/>
    <w:rsid w:val="0070468A"/>
    <w:rsid w:val="00704709"/>
    <w:rsid w:val="007048E2"/>
    <w:rsid w:val="00704CC4"/>
    <w:rsid w:val="00704CED"/>
    <w:rsid w:val="00704D2E"/>
    <w:rsid w:val="00704E23"/>
    <w:rsid w:val="00704E7E"/>
    <w:rsid w:val="00705085"/>
    <w:rsid w:val="00705218"/>
    <w:rsid w:val="00705618"/>
    <w:rsid w:val="00705629"/>
    <w:rsid w:val="00705737"/>
    <w:rsid w:val="00705B7A"/>
    <w:rsid w:val="00705DEC"/>
    <w:rsid w:val="00705EC6"/>
    <w:rsid w:val="00705F05"/>
    <w:rsid w:val="0070755D"/>
    <w:rsid w:val="00707A78"/>
    <w:rsid w:val="00707A7E"/>
    <w:rsid w:val="00707BBF"/>
    <w:rsid w:val="00707FFE"/>
    <w:rsid w:val="00710597"/>
    <w:rsid w:val="007106A2"/>
    <w:rsid w:val="0071076E"/>
    <w:rsid w:val="007109B7"/>
    <w:rsid w:val="00710D54"/>
    <w:rsid w:val="00710D6A"/>
    <w:rsid w:val="00710F15"/>
    <w:rsid w:val="007115E6"/>
    <w:rsid w:val="00711616"/>
    <w:rsid w:val="00711CA0"/>
    <w:rsid w:val="00711D72"/>
    <w:rsid w:val="00711DD6"/>
    <w:rsid w:val="0071204A"/>
    <w:rsid w:val="00712102"/>
    <w:rsid w:val="00712139"/>
    <w:rsid w:val="00712470"/>
    <w:rsid w:val="00712668"/>
    <w:rsid w:val="0071269F"/>
    <w:rsid w:val="00712AC0"/>
    <w:rsid w:val="00712BE7"/>
    <w:rsid w:val="00712C43"/>
    <w:rsid w:val="00712FE9"/>
    <w:rsid w:val="007132ED"/>
    <w:rsid w:val="00713AB1"/>
    <w:rsid w:val="00713C55"/>
    <w:rsid w:val="00713D4E"/>
    <w:rsid w:val="00713DF4"/>
    <w:rsid w:val="0071413C"/>
    <w:rsid w:val="007144D0"/>
    <w:rsid w:val="00714864"/>
    <w:rsid w:val="00714949"/>
    <w:rsid w:val="00714D12"/>
    <w:rsid w:val="00714D97"/>
    <w:rsid w:val="007152D2"/>
    <w:rsid w:val="00715382"/>
    <w:rsid w:val="0071589D"/>
    <w:rsid w:val="007159BE"/>
    <w:rsid w:val="00715FB4"/>
    <w:rsid w:val="0071617F"/>
    <w:rsid w:val="00716336"/>
    <w:rsid w:val="007165A8"/>
    <w:rsid w:val="007166C7"/>
    <w:rsid w:val="00716781"/>
    <w:rsid w:val="007168C1"/>
    <w:rsid w:val="00716CC8"/>
    <w:rsid w:val="00716D9B"/>
    <w:rsid w:val="00717016"/>
    <w:rsid w:val="007172E2"/>
    <w:rsid w:val="00717394"/>
    <w:rsid w:val="00717933"/>
    <w:rsid w:val="00717D7D"/>
    <w:rsid w:val="00720136"/>
    <w:rsid w:val="00720421"/>
    <w:rsid w:val="00720699"/>
    <w:rsid w:val="00720A1F"/>
    <w:rsid w:val="00720E51"/>
    <w:rsid w:val="00720E93"/>
    <w:rsid w:val="00721004"/>
    <w:rsid w:val="007211BA"/>
    <w:rsid w:val="007211FF"/>
    <w:rsid w:val="007212AB"/>
    <w:rsid w:val="007215CA"/>
    <w:rsid w:val="00721665"/>
    <w:rsid w:val="0072174B"/>
    <w:rsid w:val="007218EA"/>
    <w:rsid w:val="0072218F"/>
    <w:rsid w:val="0072231D"/>
    <w:rsid w:val="0072254C"/>
    <w:rsid w:val="0072265E"/>
    <w:rsid w:val="00722C07"/>
    <w:rsid w:val="00722D6A"/>
    <w:rsid w:val="00722E7A"/>
    <w:rsid w:val="00722EE6"/>
    <w:rsid w:val="0072322C"/>
    <w:rsid w:val="0072358B"/>
    <w:rsid w:val="007236EF"/>
    <w:rsid w:val="007237AA"/>
    <w:rsid w:val="00723857"/>
    <w:rsid w:val="007238AA"/>
    <w:rsid w:val="00723C26"/>
    <w:rsid w:val="00724248"/>
    <w:rsid w:val="00724358"/>
    <w:rsid w:val="00724498"/>
    <w:rsid w:val="0072486D"/>
    <w:rsid w:val="007248DD"/>
    <w:rsid w:val="00724912"/>
    <w:rsid w:val="00724A1A"/>
    <w:rsid w:val="00724BAD"/>
    <w:rsid w:val="00725452"/>
    <w:rsid w:val="0072589F"/>
    <w:rsid w:val="00725999"/>
    <w:rsid w:val="00725A5D"/>
    <w:rsid w:val="00725BBE"/>
    <w:rsid w:val="00725F8F"/>
    <w:rsid w:val="007260CA"/>
    <w:rsid w:val="007260CC"/>
    <w:rsid w:val="00726172"/>
    <w:rsid w:val="0072636F"/>
    <w:rsid w:val="00726379"/>
    <w:rsid w:val="0072641B"/>
    <w:rsid w:val="00726B46"/>
    <w:rsid w:val="00726DD7"/>
    <w:rsid w:val="00727161"/>
    <w:rsid w:val="00727162"/>
    <w:rsid w:val="0072735E"/>
    <w:rsid w:val="00727361"/>
    <w:rsid w:val="007274D5"/>
    <w:rsid w:val="0072761F"/>
    <w:rsid w:val="00727724"/>
    <w:rsid w:val="007279F3"/>
    <w:rsid w:val="00727A39"/>
    <w:rsid w:val="00727F36"/>
    <w:rsid w:val="00730535"/>
    <w:rsid w:val="00730965"/>
    <w:rsid w:val="00730B11"/>
    <w:rsid w:val="00730DF7"/>
    <w:rsid w:val="00730E17"/>
    <w:rsid w:val="00730E7C"/>
    <w:rsid w:val="007311A2"/>
    <w:rsid w:val="007311FA"/>
    <w:rsid w:val="007313C6"/>
    <w:rsid w:val="00731758"/>
    <w:rsid w:val="007319C9"/>
    <w:rsid w:val="007319EB"/>
    <w:rsid w:val="00731B6C"/>
    <w:rsid w:val="00732012"/>
    <w:rsid w:val="00732027"/>
    <w:rsid w:val="00732094"/>
    <w:rsid w:val="00732264"/>
    <w:rsid w:val="00732360"/>
    <w:rsid w:val="00732478"/>
    <w:rsid w:val="00732539"/>
    <w:rsid w:val="00732545"/>
    <w:rsid w:val="0073274D"/>
    <w:rsid w:val="00732B08"/>
    <w:rsid w:val="00732B87"/>
    <w:rsid w:val="00732E3D"/>
    <w:rsid w:val="00732FD8"/>
    <w:rsid w:val="00733179"/>
    <w:rsid w:val="00733263"/>
    <w:rsid w:val="007333CA"/>
    <w:rsid w:val="007333F3"/>
    <w:rsid w:val="00733615"/>
    <w:rsid w:val="007338E9"/>
    <w:rsid w:val="00733A79"/>
    <w:rsid w:val="00733DD1"/>
    <w:rsid w:val="00733FD4"/>
    <w:rsid w:val="00733FE3"/>
    <w:rsid w:val="0073408C"/>
    <w:rsid w:val="0073436E"/>
    <w:rsid w:val="00734737"/>
    <w:rsid w:val="0073475A"/>
    <w:rsid w:val="007348CB"/>
    <w:rsid w:val="00734AB4"/>
    <w:rsid w:val="00734C69"/>
    <w:rsid w:val="00734ED9"/>
    <w:rsid w:val="00735043"/>
    <w:rsid w:val="0073521F"/>
    <w:rsid w:val="00735354"/>
    <w:rsid w:val="00735494"/>
    <w:rsid w:val="0073557A"/>
    <w:rsid w:val="007355D9"/>
    <w:rsid w:val="00735B14"/>
    <w:rsid w:val="00735C00"/>
    <w:rsid w:val="00735C0E"/>
    <w:rsid w:val="00735DF5"/>
    <w:rsid w:val="00735E37"/>
    <w:rsid w:val="007360A5"/>
    <w:rsid w:val="0073620D"/>
    <w:rsid w:val="007363E5"/>
    <w:rsid w:val="00736434"/>
    <w:rsid w:val="00736524"/>
    <w:rsid w:val="00736528"/>
    <w:rsid w:val="0073658A"/>
    <w:rsid w:val="0073666A"/>
    <w:rsid w:val="00736772"/>
    <w:rsid w:val="00736805"/>
    <w:rsid w:val="0073685D"/>
    <w:rsid w:val="00736B12"/>
    <w:rsid w:val="0073730D"/>
    <w:rsid w:val="00737AB1"/>
    <w:rsid w:val="00737AD4"/>
    <w:rsid w:val="00737F3E"/>
    <w:rsid w:val="0074008D"/>
    <w:rsid w:val="007400C0"/>
    <w:rsid w:val="007402E4"/>
    <w:rsid w:val="0074043D"/>
    <w:rsid w:val="00740631"/>
    <w:rsid w:val="007406F5"/>
    <w:rsid w:val="007408AD"/>
    <w:rsid w:val="00740B15"/>
    <w:rsid w:val="00740B5A"/>
    <w:rsid w:val="00740DE2"/>
    <w:rsid w:val="00740FE2"/>
    <w:rsid w:val="007413DF"/>
    <w:rsid w:val="007414FF"/>
    <w:rsid w:val="0074171B"/>
    <w:rsid w:val="007418D9"/>
    <w:rsid w:val="007418F1"/>
    <w:rsid w:val="0074206A"/>
    <w:rsid w:val="00742407"/>
    <w:rsid w:val="00742479"/>
    <w:rsid w:val="007425D9"/>
    <w:rsid w:val="007426CE"/>
    <w:rsid w:val="00742A95"/>
    <w:rsid w:val="00742BF2"/>
    <w:rsid w:val="00743319"/>
    <w:rsid w:val="0074332B"/>
    <w:rsid w:val="0074333D"/>
    <w:rsid w:val="00743466"/>
    <w:rsid w:val="00743631"/>
    <w:rsid w:val="007436E0"/>
    <w:rsid w:val="00743805"/>
    <w:rsid w:val="00743B92"/>
    <w:rsid w:val="00743CBF"/>
    <w:rsid w:val="00743F36"/>
    <w:rsid w:val="00743F7F"/>
    <w:rsid w:val="00743FD0"/>
    <w:rsid w:val="007440C5"/>
    <w:rsid w:val="00744313"/>
    <w:rsid w:val="007445B3"/>
    <w:rsid w:val="00744699"/>
    <w:rsid w:val="007447EE"/>
    <w:rsid w:val="00744EAA"/>
    <w:rsid w:val="00744F49"/>
    <w:rsid w:val="0074518F"/>
    <w:rsid w:val="00745255"/>
    <w:rsid w:val="007452FD"/>
    <w:rsid w:val="007454AD"/>
    <w:rsid w:val="007455DB"/>
    <w:rsid w:val="007458C6"/>
    <w:rsid w:val="007459A8"/>
    <w:rsid w:val="007459FF"/>
    <w:rsid w:val="00745A93"/>
    <w:rsid w:val="00745EBD"/>
    <w:rsid w:val="00745FDA"/>
    <w:rsid w:val="007460A2"/>
    <w:rsid w:val="007462C9"/>
    <w:rsid w:val="00746718"/>
    <w:rsid w:val="0074685E"/>
    <w:rsid w:val="0074693A"/>
    <w:rsid w:val="007469E3"/>
    <w:rsid w:val="00746BDE"/>
    <w:rsid w:val="00746E56"/>
    <w:rsid w:val="00747009"/>
    <w:rsid w:val="007472CC"/>
    <w:rsid w:val="0074743D"/>
    <w:rsid w:val="00747494"/>
    <w:rsid w:val="00747528"/>
    <w:rsid w:val="0075002C"/>
    <w:rsid w:val="0075023F"/>
    <w:rsid w:val="007503B8"/>
    <w:rsid w:val="007503CD"/>
    <w:rsid w:val="007504F4"/>
    <w:rsid w:val="0075050F"/>
    <w:rsid w:val="00750676"/>
    <w:rsid w:val="007507B9"/>
    <w:rsid w:val="0075083E"/>
    <w:rsid w:val="00750964"/>
    <w:rsid w:val="007509BA"/>
    <w:rsid w:val="00750AB6"/>
    <w:rsid w:val="00750CD8"/>
    <w:rsid w:val="00750E56"/>
    <w:rsid w:val="00751057"/>
    <w:rsid w:val="00751127"/>
    <w:rsid w:val="00751314"/>
    <w:rsid w:val="00751432"/>
    <w:rsid w:val="00751562"/>
    <w:rsid w:val="00751777"/>
    <w:rsid w:val="00751E7F"/>
    <w:rsid w:val="00751F67"/>
    <w:rsid w:val="00752046"/>
    <w:rsid w:val="00752296"/>
    <w:rsid w:val="007522EA"/>
    <w:rsid w:val="00752A69"/>
    <w:rsid w:val="00752BFB"/>
    <w:rsid w:val="00752DDB"/>
    <w:rsid w:val="00752E18"/>
    <w:rsid w:val="00752ECE"/>
    <w:rsid w:val="00752F42"/>
    <w:rsid w:val="00752FC7"/>
    <w:rsid w:val="007538AF"/>
    <w:rsid w:val="00753A33"/>
    <w:rsid w:val="00753C3E"/>
    <w:rsid w:val="00753F52"/>
    <w:rsid w:val="007540CC"/>
    <w:rsid w:val="00754258"/>
    <w:rsid w:val="007543EA"/>
    <w:rsid w:val="0075469D"/>
    <w:rsid w:val="00754746"/>
    <w:rsid w:val="00754A18"/>
    <w:rsid w:val="00754C44"/>
    <w:rsid w:val="00754D27"/>
    <w:rsid w:val="00754F46"/>
    <w:rsid w:val="00755055"/>
    <w:rsid w:val="007556EF"/>
    <w:rsid w:val="0075599C"/>
    <w:rsid w:val="007559A8"/>
    <w:rsid w:val="00755D01"/>
    <w:rsid w:val="00755D3C"/>
    <w:rsid w:val="00756158"/>
    <w:rsid w:val="00756216"/>
    <w:rsid w:val="0075645F"/>
    <w:rsid w:val="007564CC"/>
    <w:rsid w:val="0075680C"/>
    <w:rsid w:val="00756890"/>
    <w:rsid w:val="00756A31"/>
    <w:rsid w:val="00756C6B"/>
    <w:rsid w:val="00756C9A"/>
    <w:rsid w:val="00756E55"/>
    <w:rsid w:val="007571F2"/>
    <w:rsid w:val="00757243"/>
    <w:rsid w:val="00757255"/>
    <w:rsid w:val="00757496"/>
    <w:rsid w:val="007574CA"/>
    <w:rsid w:val="00757A07"/>
    <w:rsid w:val="00757A29"/>
    <w:rsid w:val="00757AE0"/>
    <w:rsid w:val="00757FE3"/>
    <w:rsid w:val="00760162"/>
    <w:rsid w:val="0076021A"/>
    <w:rsid w:val="00760582"/>
    <w:rsid w:val="00760B0B"/>
    <w:rsid w:val="00760CEB"/>
    <w:rsid w:val="00760D30"/>
    <w:rsid w:val="00760E1A"/>
    <w:rsid w:val="00760F2C"/>
    <w:rsid w:val="00761171"/>
    <w:rsid w:val="00761494"/>
    <w:rsid w:val="00761754"/>
    <w:rsid w:val="0076177E"/>
    <w:rsid w:val="00761B13"/>
    <w:rsid w:val="00761F73"/>
    <w:rsid w:val="00762066"/>
    <w:rsid w:val="007627F2"/>
    <w:rsid w:val="007628B2"/>
    <w:rsid w:val="00762E60"/>
    <w:rsid w:val="00762F71"/>
    <w:rsid w:val="007638D3"/>
    <w:rsid w:val="00763990"/>
    <w:rsid w:val="00763B75"/>
    <w:rsid w:val="00763F54"/>
    <w:rsid w:val="00764554"/>
    <w:rsid w:val="007645E9"/>
    <w:rsid w:val="00764665"/>
    <w:rsid w:val="00764A77"/>
    <w:rsid w:val="00764B70"/>
    <w:rsid w:val="00764C2E"/>
    <w:rsid w:val="00764CA2"/>
    <w:rsid w:val="00764DBF"/>
    <w:rsid w:val="00764E25"/>
    <w:rsid w:val="00764EB1"/>
    <w:rsid w:val="00765004"/>
    <w:rsid w:val="0076502C"/>
    <w:rsid w:val="007653EC"/>
    <w:rsid w:val="00765583"/>
    <w:rsid w:val="007656E2"/>
    <w:rsid w:val="007656F9"/>
    <w:rsid w:val="00765859"/>
    <w:rsid w:val="00765898"/>
    <w:rsid w:val="00765934"/>
    <w:rsid w:val="00765A2F"/>
    <w:rsid w:val="00765BFB"/>
    <w:rsid w:val="00765EB5"/>
    <w:rsid w:val="007661F5"/>
    <w:rsid w:val="0076625F"/>
    <w:rsid w:val="00766560"/>
    <w:rsid w:val="007665D2"/>
    <w:rsid w:val="007665F5"/>
    <w:rsid w:val="0076673A"/>
    <w:rsid w:val="007669B6"/>
    <w:rsid w:val="00767231"/>
    <w:rsid w:val="00767408"/>
    <w:rsid w:val="00767439"/>
    <w:rsid w:val="00767BA8"/>
    <w:rsid w:val="00767C84"/>
    <w:rsid w:val="00770043"/>
    <w:rsid w:val="007706DE"/>
    <w:rsid w:val="00770720"/>
    <w:rsid w:val="007707B9"/>
    <w:rsid w:val="00770894"/>
    <w:rsid w:val="00770A8D"/>
    <w:rsid w:val="00770DBA"/>
    <w:rsid w:val="00770DC7"/>
    <w:rsid w:val="007712C2"/>
    <w:rsid w:val="007713B1"/>
    <w:rsid w:val="0077186C"/>
    <w:rsid w:val="007719C0"/>
    <w:rsid w:val="00771C11"/>
    <w:rsid w:val="00771EF6"/>
    <w:rsid w:val="00771F19"/>
    <w:rsid w:val="00772085"/>
    <w:rsid w:val="00772317"/>
    <w:rsid w:val="007726D8"/>
    <w:rsid w:val="00772721"/>
    <w:rsid w:val="0077281B"/>
    <w:rsid w:val="00772B83"/>
    <w:rsid w:val="00772BDD"/>
    <w:rsid w:val="00772C9B"/>
    <w:rsid w:val="00772E0B"/>
    <w:rsid w:val="00772F34"/>
    <w:rsid w:val="0077371A"/>
    <w:rsid w:val="0077385E"/>
    <w:rsid w:val="00773A5A"/>
    <w:rsid w:val="00773B42"/>
    <w:rsid w:val="00773C82"/>
    <w:rsid w:val="00774B22"/>
    <w:rsid w:val="00774F8B"/>
    <w:rsid w:val="00775203"/>
    <w:rsid w:val="00775600"/>
    <w:rsid w:val="0077575D"/>
    <w:rsid w:val="00775A4B"/>
    <w:rsid w:val="00775C09"/>
    <w:rsid w:val="00775C35"/>
    <w:rsid w:val="00775D11"/>
    <w:rsid w:val="00775D95"/>
    <w:rsid w:val="00775FBF"/>
    <w:rsid w:val="00776018"/>
    <w:rsid w:val="0077630F"/>
    <w:rsid w:val="0077642D"/>
    <w:rsid w:val="00776BB5"/>
    <w:rsid w:val="00777732"/>
    <w:rsid w:val="007778EF"/>
    <w:rsid w:val="00777AB3"/>
    <w:rsid w:val="00777EF2"/>
    <w:rsid w:val="0078012F"/>
    <w:rsid w:val="007804CB"/>
    <w:rsid w:val="0078070A"/>
    <w:rsid w:val="00780E43"/>
    <w:rsid w:val="0078144C"/>
    <w:rsid w:val="007814E3"/>
    <w:rsid w:val="007815CF"/>
    <w:rsid w:val="00781B22"/>
    <w:rsid w:val="00781B6C"/>
    <w:rsid w:val="00781C80"/>
    <w:rsid w:val="0078208B"/>
    <w:rsid w:val="007822D0"/>
    <w:rsid w:val="00782603"/>
    <w:rsid w:val="00782652"/>
    <w:rsid w:val="00782A27"/>
    <w:rsid w:val="00782A83"/>
    <w:rsid w:val="00782FE7"/>
    <w:rsid w:val="0078338C"/>
    <w:rsid w:val="007833CF"/>
    <w:rsid w:val="00783660"/>
    <w:rsid w:val="0078380F"/>
    <w:rsid w:val="007839ED"/>
    <w:rsid w:val="00783AB3"/>
    <w:rsid w:val="00783F28"/>
    <w:rsid w:val="00783FC3"/>
    <w:rsid w:val="007841E5"/>
    <w:rsid w:val="00784259"/>
    <w:rsid w:val="00784AA8"/>
    <w:rsid w:val="00784C38"/>
    <w:rsid w:val="00784D41"/>
    <w:rsid w:val="00784E92"/>
    <w:rsid w:val="00784EA8"/>
    <w:rsid w:val="00784EBD"/>
    <w:rsid w:val="007850CE"/>
    <w:rsid w:val="00785238"/>
    <w:rsid w:val="0078523B"/>
    <w:rsid w:val="00785A7B"/>
    <w:rsid w:val="00785CB0"/>
    <w:rsid w:val="007865EE"/>
    <w:rsid w:val="00786794"/>
    <w:rsid w:val="00786841"/>
    <w:rsid w:val="007869E2"/>
    <w:rsid w:val="00786B07"/>
    <w:rsid w:val="00786E57"/>
    <w:rsid w:val="00786E9B"/>
    <w:rsid w:val="00786F4E"/>
    <w:rsid w:val="007870F9"/>
    <w:rsid w:val="007872E0"/>
    <w:rsid w:val="007873D3"/>
    <w:rsid w:val="0078760F"/>
    <w:rsid w:val="00787764"/>
    <w:rsid w:val="00787824"/>
    <w:rsid w:val="00787868"/>
    <w:rsid w:val="00787BB2"/>
    <w:rsid w:val="00787BBD"/>
    <w:rsid w:val="00787EB6"/>
    <w:rsid w:val="00787EEC"/>
    <w:rsid w:val="007900A2"/>
    <w:rsid w:val="00790235"/>
    <w:rsid w:val="00790652"/>
    <w:rsid w:val="007907F6"/>
    <w:rsid w:val="007908D9"/>
    <w:rsid w:val="00790F20"/>
    <w:rsid w:val="007910EC"/>
    <w:rsid w:val="007911DD"/>
    <w:rsid w:val="0079186F"/>
    <w:rsid w:val="00791BF4"/>
    <w:rsid w:val="00791D48"/>
    <w:rsid w:val="00791E48"/>
    <w:rsid w:val="00792217"/>
    <w:rsid w:val="0079240A"/>
    <w:rsid w:val="007928F8"/>
    <w:rsid w:val="007929D2"/>
    <w:rsid w:val="00792F76"/>
    <w:rsid w:val="00792F8A"/>
    <w:rsid w:val="0079336E"/>
    <w:rsid w:val="00793642"/>
    <w:rsid w:val="007939E0"/>
    <w:rsid w:val="00793B9A"/>
    <w:rsid w:val="00793C97"/>
    <w:rsid w:val="00793C9F"/>
    <w:rsid w:val="00793FA2"/>
    <w:rsid w:val="007940C8"/>
    <w:rsid w:val="0079411E"/>
    <w:rsid w:val="00795020"/>
    <w:rsid w:val="0079510B"/>
    <w:rsid w:val="00795304"/>
    <w:rsid w:val="00795391"/>
    <w:rsid w:val="00795671"/>
    <w:rsid w:val="00795682"/>
    <w:rsid w:val="00795E98"/>
    <w:rsid w:val="00796011"/>
    <w:rsid w:val="007961FC"/>
    <w:rsid w:val="0079674C"/>
    <w:rsid w:val="00797038"/>
    <w:rsid w:val="0079717A"/>
    <w:rsid w:val="007974E5"/>
    <w:rsid w:val="0079795C"/>
    <w:rsid w:val="007979B7"/>
    <w:rsid w:val="007A01D9"/>
    <w:rsid w:val="007A0374"/>
    <w:rsid w:val="007A03A5"/>
    <w:rsid w:val="007A0582"/>
    <w:rsid w:val="007A075B"/>
    <w:rsid w:val="007A07C8"/>
    <w:rsid w:val="007A0822"/>
    <w:rsid w:val="007A0B07"/>
    <w:rsid w:val="007A110F"/>
    <w:rsid w:val="007A1258"/>
    <w:rsid w:val="007A144E"/>
    <w:rsid w:val="007A1A27"/>
    <w:rsid w:val="007A1BB7"/>
    <w:rsid w:val="007A1E4E"/>
    <w:rsid w:val="007A2044"/>
    <w:rsid w:val="007A278E"/>
    <w:rsid w:val="007A28F1"/>
    <w:rsid w:val="007A2901"/>
    <w:rsid w:val="007A2DA2"/>
    <w:rsid w:val="007A2F1F"/>
    <w:rsid w:val="007A2F3E"/>
    <w:rsid w:val="007A305A"/>
    <w:rsid w:val="007A3064"/>
    <w:rsid w:val="007A3119"/>
    <w:rsid w:val="007A34D9"/>
    <w:rsid w:val="007A3798"/>
    <w:rsid w:val="007A37C7"/>
    <w:rsid w:val="007A3858"/>
    <w:rsid w:val="007A3B4D"/>
    <w:rsid w:val="007A3C35"/>
    <w:rsid w:val="007A3C55"/>
    <w:rsid w:val="007A3CB4"/>
    <w:rsid w:val="007A3E08"/>
    <w:rsid w:val="007A42E7"/>
    <w:rsid w:val="007A4439"/>
    <w:rsid w:val="007A4450"/>
    <w:rsid w:val="007A4804"/>
    <w:rsid w:val="007A49A9"/>
    <w:rsid w:val="007A4B56"/>
    <w:rsid w:val="007A4F24"/>
    <w:rsid w:val="007A4FE8"/>
    <w:rsid w:val="007A524E"/>
    <w:rsid w:val="007A577E"/>
    <w:rsid w:val="007A57A7"/>
    <w:rsid w:val="007A57D2"/>
    <w:rsid w:val="007A597D"/>
    <w:rsid w:val="007A5B6A"/>
    <w:rsid w:val="007A5D3E"/>
    <w:rsid w:val="007A5FCE"/>
    <w:rsid w:val="007A60BD"/>
    <w:rsid w:val="007A6477"/>
    <w:rsid w:val="007A67E5"/>
    <w:rsid w:val="007A6855"/>
    <w:rsid w:val="007A68EC"/>
    <w:rsid w:val="007A69C3"/>
    <w:rsid w:val="007A6B1F"/>
    <w:rsid w:val="007A6DAB"/>
    <w:rsid w:val="007A6FE4"/>
    <w:rsid w:val="007A70CC"/>
    <w:rsid w:val="007A7ADB"/>
    <w:rsid w:val="007A7EAA"/>
    <w:rsid w:val="007A7EEF"/>
    <w:rsid w:val="007A7F7E"/>
    <w:rsid w:val="007B0914"/>
    <w:rsid w:val="007B0A4A"/>
    <w:rsid w:val="007B0BAA"/>
    <w:rsid w:val="007B0F25"/>
    <w:rsid w:val="007B11D2"/>
    <w:rsid w:val="007B11FB"/>
    <w:rsid w:val="007B1472"/>
    <w:rsid w:val="007B1939"/>
    <w:rsid w:val="007B1ACC"/>
    <w:rsid w:val="007B1C7D"/>
    <w:rsid w:val="007B1F17"/>
    <w:rsid w:val="007B1F73"/>
    <w:rsid w:val="007B2173"/>
    <w:rsid w:val="007B218C"/>
    <w:rsid w:val="007B220D"/>
    <w:rsid w:val="007B2293"/>
    <w:rsid w:val="007B2737"/>
    <w:rsid w:val="007B280F"/>
    <w:rsid w:val="007B2A56"/>
    <w:rsid w:val="007B2D46"/>
    <w:rsid w:val="007B2F73"/>
    <w:rsid w:val="007B3002"/>
    <w:rsid w:val="007B3321"/>
    <w:rsid w:val="007B360F"/>
    <w:rsid w:val="007B373D"/>
    <w:rsid w:val="007B3847"/>
    <w:rsid w:val="007B396D"/>
    <w:rsid w:val="007B39BD"/>
    <w:rsid w:val="007B3A15"/>
    <w:rsid w:val="007B3B4C"/>
    <w:rsid w:val="007B3E19"/>
    <w:rsid w:val="007B4016"/>
    <w:rsid w:val="007B47B1"/>
    <w:rsid w:val="007B4C8D"/>
    <w:rsid w:val="007B4F0D"/>
    <w:rsid w:val="007B5221"/>
    <w:rsid w:val="007B58E2"/>
    <w:rsid w:val="007B5D75"/>
    <w:rsid w:val="007B5E9F"/>
    <w:rsid w:val="007B5FF0"/>
    <w:rsid w:val="007B61A3"/>
    <w:rsid w:val="007B6479"/>
    <w:rsid w:val="007B68AF"/>
    <w:rsid w:val="007B6A35"/>
    <w:rsid w:val="007B71B0"/>
    <w:rsid w:val="007B71FE"/>
    <w:rsid w:val="007B7239"/>
    <w:rsid w:val="007B7242"/>
    <w:rsid w:val="007B76B6"/>
    <w:rsid w:val="007B798F"/>
    <w:rsid w:val="007B79D7"/>
    <w:rsid w:val="007B7AAB"/>
    <w:rsid w:val="007B7AB6"/>
    <w:rsid w:val="007B7B1F"/>
    <w:rsid w:val="007C0254"/>
    <w:rsid w:val="007C08AD"/>
    <w:rsid w:val="007C098C"/>
    <w:rsid w:val="007C0CFF"/>
    <w:rsid w:val="007C11D1"/>
    <w:rsid w:val="007C1201"/>
    <w:rsid w:val="007C1665"/>
    <w:rsid w:val="007C18B1"/>
    <w:rsid w:val="007C1C5E"/>
    <w:rsid w:val="007C1D18"/>
    <w:rsid w:val="007C1D44"/>
    <w:rsid w:val="007C1E53"/>
    <w:rsid w:val="007C2E4C"/>
    <w:rsid w:val="007C2FA6"/>
    <w:rsid w:val="007C3069"/>
    <w:rsid w:val="007C320D"/>
    <w:rsid w:val="007C329A"/>
    <w:rsid w:val="007C3469"/>
    <w:rsid w:val="007C3761"/>
    <w:rsid w:val="007C393B"/>
    <w:rsid w:val="007C3A06"/>
    <w:rsid w:val="007C3A20"/>
    <w:rsid w:val="007C3A32"/>
    <w:rsid w:val="007C3B5F"/>
    <w:rsid w:val="007C3B72"/>
    <w:rsid w:val="007C3CCC"/>
    <w:rsid w:val="007C3CDC"/>
    <w:rsid w:val="007C45F4"/>
    <w:rsid w:val="007C479D"/>
    <w:rsid w:val="007C4D8F"/>
    <w:rsid w:val="007C4E32"/>
    <w:rsid w:val="007C5086"/>
    <w:rsid w:val="007C5722"/>
    <w:rsid w:val="007C590F"/>
    <w:rsid w:val="007C5AD7"/>
    <w:rsid w:val="007C5B39"/>
    <w:rsid w:val="007C5C15"/>
    <w:rsid w:val="007C5CEA"/>
    <w:rsid w:val="007C5EC3"/>
    <w:rsid w:val="007C6374"/>
    <w:rsid w:val="007C6678"/>
    <w:rsid w:val="007C6770"/>
    <w:rsid w:val="007C68A1"/>
    <w:rsid w:val="007C6BB3"/>
    <w:rsid w:val="007C6D8D"/>
    <w:rsid w:val="007C6F98"/>
    <w:rsid w:val="007C7296"/>
    <w:rsid w:val="007C7498"/>
    <w:rsid w:val="007C75C9"/>
    <w:rsid w:val="007C78BC"/>
    <w:rsid w:val="007C7DDA"/>
    <w:rsid w:val="007C7E4D"/>
    <w:rsid w:val="007D0BF6"/>
    <w:rsid w:val="007D0CFB"/>
    <w:rsid w:val="007D0E26"/>
    <w:rsid w:val="007D0ECA"/>
    <w:rsid w:val="007D13E1"/>
    <w:rsid w:val="007D1A8B"/>
    <w:rsid w:val="007D1D2F"/>
    <w:rsid w:val="007D1E92"/>
    <w:rsid w:val="007D21FD"/>
    <w:rsid w:val="007D2233"/>
    <w:rsid w:val="007D2286"/>
    <w:rsid w:val="007D237E"/>
    <w:rsid w:val="007D290F"/>
    <w:rsid w:val="007D2979"/>
    <w:rsid w:val="007D2A68"/>
    <w:rsid w:val="007D2AA2"/>
    <w:rsid w:val="007D2BCB"/>
    <w:rsid w:val="007D308D"/>
    <w:rsid w:val="007D331A"/>
    <w:rsid w:val="007D347D"/>
    <w:rsid w:val="007D362C"/>
    <w:rsid w:val="007D367C"/>
    <w:rsid w:val="007D373E"/>
    <w:rsid w:val="007D3B12"/>
    <w:rsid w:val="007D3DBD"/>
    <w:rsid w:val="007D4289"/>
    <w:rsid w:val="007D4865"/>
    <w:rsid w:val="007D4887"/>
    <w:rsid w:val="007D48F3"/>
    <w:rsid w:val="007D4BB4"/>
    <w:rsid w:val="007D4E25"/>
    <w:rsid w:val="007D4E73"/>
    <w:rsid w:val="007D4EFD"/>
    <w:rsid w:val="007D50D1"/>
    <w:rsid w:val="007D50F0"/>
    <w:rsid w:val="007D5199"/>
    <w:rsid w:val="007D51F8"/>
    <w:rsid w:val="007D5208"/>
    <w:rsid w:val="007D5386"/>
    <w:rsid w:val="007D552F"/>
    <w:rsid w:val="007D57D7"/>
    <w:rsid w:val="007D5AD9"/>
    <w:rsid w:val="007D5C47"/>
    <w:rsid w:val="007D5DC9"/>
    <w:rsid w:val="007D5FAC"/>
    <w:rsid w:val="007D5FD0"/>
    <w:rsid w:val="007D600F"/>
    <w:rsid w:val="007D6051"/>
    <w:rsid w:val="007D60EF"/>
    <w:rsid w:val="007D628E"/>
    <w:rsid w:val="007D63DD"/>
    <w:rsid w:val="007D6A8C"/>
    <w:rsid w:val="007D6DD0"/>
    <w:rsid w:val="007D6F60"/>
    <w:rsid w:val="007D701C"/>
    <w:rsid w:val="007D72CA"/>
    <w:rsid w:val="007D7420"/>
    <w:rsid w:val="007D7C58"/>
    <w:rsid w:val="007E02AB"/>
    <w:rsid w:val="007E086D"/>
    <w:rsid w:val="007E0B88"/>
    <w:rsid w:val="007E0C9A"/>
    <w:rsid w:val="007E0CC0"/>
    <w:rsid w:val="007E0CFF"/>
    <w:rsid w:val="007E0D71"/>
    <w:rsid w:val="007E0DED"/>
    <w:rsid w:val="007E1202"/>
    <w:rsid w:val="007E120D"/>
    <w:rsid w:val="007E1293"/>
    <w:rsid w:val="007E162F"/>
    <w:rsid w:val="007E172A"/>
    <w:rsid w:val="007E1987"/>
    <w:rsid w:val="007E1A13"/>
    <w:rsid w:val="007E1B9B"/>
    <w:rsid w:val="007E1BB1"/>
    <w:rsid w:val="007E1E53"/>
    <w:rsid w:val="007E1F13"/>
    <w:rsid w:val="007E2294"/>
    <w:rsid w:val="007E2714"/>
    <w:rsid w:val="007E2EE3"/>
    <w:rsid w:val="007E2F64"/>
    <w:rsid w:val="007E3042"/>
    <w:rsid w:val="007E3B1D"/>
    <w:rsid w:val="007E42A7"/>
    <w:rsid w:val="007E44D4"/>
    <w:rsid w:val="007E477E"/>
    <w:rsid w:val="007E482D"/>
    <w:rsid w:val="007E491D"/>
    <w:rsid w:val="007E49DA"/>
    <w:rsid w:val="007E4FC8"/>
    <w:rsid w:val="007E527B"/>
    <w:rsid w:val="007E52A6"/>
    <w:rsid w:val="007E57B1"/>
    <w:rsid w:val="007E583F"/>
    <w:rsid w:val="007E58C5"/>
    <w:rsid w:val="007E5A00"/>
    <w:rsid w:val="007E5AEE"/>
    <w:rsid w:val="007E5B9D"/>
    <w:rsid w:val="007E5CED"/>
    <w:rsid w:val="007E5ED1"/>
    <w:rsid w:val="007E60B4"/>
    <w:rsid w:val="007E61B1"/>
    <w:rsid w:val="007E61E3"/>
    <w:rsid w:val="007E6276"/>
    <w:rsid w:val="007E6447"/>
    <w:rsid w:val="007E64A7"/>
    <w:rsid w:val="007E6525"/>
    <w:rsid w:val="007E665C"/>
    <w:rsid w:val="007E6725"/>
    <w:rsid w:val="007E6D1C"/>
    <w:rsid w:val="007E6FA5"/>
    <w:rsid w:val="007E7322"/>
    <w:rsid w:val="007E7396"/>
    <w:rsid w:val="007E7465"/>
    <w:rsid w:val="007E761E"/>
    <w:rsid w:val="007E77DD"/>
    <w:rsid w:val="007E78FF"/>
    <w:rsid w:val="007E7D24"/>
    <w:rsid w:val="007E7E17"/>
    <w:rsid w:val="007E7FD2"/>
    <w:rsid w:val="007F011B"/>
    <w:rsid w:val="007F01B0"/>
    <w:rsid w:val="007F01C0"/>
    <w:rsid w:val="007F01E5"/>
    <w:rsid w:val="007F04A3"/>
    <w:rsid w:val="007F0509"/>
    <w:rsid w:val="007F063D"/>
    <w:rsid w:val="007F076B"/>
    <w:rsid w:val="007F0775"/>
    <w:rsid w:val="007F0927"/>
    <w:rsid w:val="007F0A49"/>
    <w:rsid w:val="007F0CC5"/>
    <w:rsid w:val="007F1108"/>
    <w:rsid w:val="007F1146"/>
    <w:rsid w:val="007F11A9"/>
    <w:rsid w:val="007F1217"/>
    <w:rsid w:val="007F129E"/>
    <w:rsid w:val="007F17A5"/>
    <w:rsid w:val="007F1CFE"/>
    <w:rsid w:val="007F1FF3"/>
    <w:rsid w:val="007F200A"/>
    <w:rsid w:val="007F203A"/>
    <w:rsid w:val="007F206D"/>
    <w:rsid w:val="007F22D2"/>
    <w:rsid w:val="007F23FD"/>
    <w:rsid w:val="007F247B"/>
    <w:rsid w:val="007F247E"/>
    <w:rsid w:val="007F2B86"/>
    <w:rsid w:val="007F2B9D"/>
    <w:rsid w:val="007F2D3C"/>
    <w:rsid w:val="007F2D65"/>
    <w:rsid w:val="007F2DA6"/>
    <w:rsid w:val="007F2FD6"/>
    <w:rsid w:val="007F326D"/>
    <w:rsid w:val="007F34FE"/>
    <w:rsid w:val="007F355D"/>
    <w:rsid w:val="007F3647"/>
    <w:rsid w:val="007F36C2"/>
    <w:rsid w:val="007F3937"/>
    <w:rsid w:val="007F3BA9"/>
    <w:rsid w:val="007F3BAE"/>
    <w:rsid w:val="007F3C11"/>
    <w:rsid w:val="007F3DB8"/>
    <w:rsid w:val="007F4133"/>
    <w:rsid w:val="007F446E"/>
    <w:rsid w:val="007F4471"/>
    <w:rsid w:val="007F451F"/>
    <w:rsid w:val="007F4636"/>
    <w:rsid w:val="007F4694"/>
    <w:rsid w:val="007F479B"/>
    <w:rsid w:val="007F4ADA"/>
    <w:rsid w:val="007F4AFD"/>
    <w:rsid w:val="007F4F1D"/>
    <w:rsid w:val="007F5282"/>
    <w:rsid w:val="007F5320"/>
    <w:rsid w:val="007F567E"/>
    <w:rsid w:val="007F57CD"/>
    <w:rsid w:val="007F5A86"/>
    <w:rsid w:val="007F5AC7"/>
    <w:rsid w:val="007F5C2F"/>
    <w:rsid w:val="007F5DFD"/>
    <w:rsid w:val="007F6367"/>
    <w:rsid w:val="007F63C9"/>
    <w:rsid w:val="007F6414"/>
    <w:rsid w:val="007F65DC"/>
    <w:rsid w:val="007F6639"/>
    <w:rsid w:val="007F67B0"/>
    <w:rsid w:val="007F6964"/>
    <w:rsid w:val="007F6A29"/>
    <w:rsid w:val="007F6C45"/>
    <w:rsid w:val="007F6F37"/>
    <w:rsid w:val="007F6F62"/>
    <w:rsid w:val="007F7253"/>
    <w:rsid w:val="007F73A6"/>
    <w:rsid w:val="007F7558"/>
    <w:rsid w:val="007F7663"/>
    <w:rsid w:val="007F7692"/>
    <w:rsid w:val="007F7960"/>
    <w:rsid w:val="007F7A28"/>
    <w:rsid w:val="007F7F53"/>
    <w:rsid w:val="00800218"/>
    <w:rsid w:val="0080030A"/>
    <w:rsid w:val="00800334"/>
    <w:rsid w:val="008003C4"/>
    <w:rsid w:val="00800425"/>
    <w:rsid w:val="0080095C"/>
    <w:rsid w:val="00800AD5"/>
    <w:rsid w:val="00800B0A"/>
    <w:rsid w:val="00800B24"/>
    <w:rsid w:val="00800B91"/>
    <w:rsid w:val="00800ED1"/>
    <w:rsid w:val="00800F55"/>
    <w:rsid w:val="008010EF"/>
    <w:rsid w:val="00801124"/>
    <w:rsid w:val="008012F5"/>
    <w:rsid w:val="008017DE"/>
    <w:rsid w:val="008017EA"/>
    <w:rsid w:val="00801CBC"/>
    <w:rsid w:val="00801D81"/>
    <w:rsid w:val="0080233C"/>
    <w:rsid w:val="00802364"/>
    <w:rsid w:val="008023F6"/>
    <w:rsid w:val="00802A21"/>
    <w:rsid w:val="00802A5F"/>
    <w:rsid w:val="00802C1C"/>
    <w:rsid w:val="00802DD7"/>
    <w:rsid w:val="00803452"/>
    <w:rsid w:val="008035DE"/>
    <w:rsid w:val="008035E1"/>
    <w:rsid w:val="008037A1"/>
    <w:rsid w:val="008038F3"/>
    <w:rsid w:val="0080394C"/>
    <w:rsid w:val="00803AE6"/>
    <w:rsid w:val="00803B32"/>
    <w:rsid w:val="008046BD"/>
    <w:rsid w:val="00804774"/>
    <w:rsid w:val="00804787"/>
    <w:rsid w:val="0080485E"/>
    <w:rsid w:val="00804944"/>
    <w:rsid w:val="00804BAD"/>
    <w:rsid w:val="00804E2A"/>
    <w:rsid w:val="008050F4"/>
    <w:rsid w:val="0080547F"/>
    <w:rsid w:val="008057CB"/>
    <w:rsid w:val="008058C5"/>
    <w:rsid w:val="0080593D"/>
    <w:rsid w:val="008059ED"/>
    <w:rsid w:val="008060E7"/>
    <w:rsid w:val="008065A6"/>
    <w:rsid w:val="008065E2"/>
    <w:rsid w:val="0080662B"/>
    <w:rsid w:val="00806886"/>
    <w:rsid w:val="0080699E"/>
    <w:rsid w:val="00806DED"/>
    <w:rsid w:val="00806E36"/>
    <w:rsid w:val="00806F74"/>
    <w:rsid w:val="00807073"/>
    <w:rsid w:val="00807354"/>
    <w:rsid w:val="0080753B"/>
    <w:rsid w:val="00807641"/>
    <w:rsid w:val="008076DB"/>
    <w:rsid w:val="00807C75"/>
    <w:rsid w:val="00807CF2"/>
    <w:rsid w:val="008102CC"/>
    <w:rsid w:val="00810400"/>
    <w:rsid w:val="008104F7"/>
    <w:rsid w:val="00810658"/>
    <w:rsid w:val="008107A2"/>
    <w:rsid w:val="008108AB"/>
    <w:rsid w:val="00810B4C"/>
    <w:rsid w:val="00810DB5"/>
    <w:rsid w:val="00810F03"/>
    <w:rsid w:val="008112F7"/>
    <w:rsid w:val="008114AF"/>
    <w:rsid w:val="0081151D"/>
    <w:rsid w:val="0081183C"/>
    <w:rsid w:val="00811D26"/>
    <w:rsid w:val="00811FCD"/>
    <w:rsid w:val="008121C7"/>
    <w:rsid w:val="0081239C"/>
    <w:rsid w:val="008125AC"/>
    <w:rsid w:val="008127B2"/>
    <w:rsid w:val="008127F5"/>
    <w:rsid w:val="00812802"/>
    <w:rsid w:val="00812A77"/>
    <w:rsid w:val="00812A91"/>
    <w:rsid w:val="00812BD1"/>
    <w:rsid w:val="00812DD4"/>
    <w:rsid w:val="008132D0"/>
    <w:rsid w:val="008133A8"/>
    <w:rsid w:val="0081366A"/>
    <w:rsid w:val="0081391F"/>
    <w:rsid w:val="0081396C"/>
    <w:rsid w:val="00813A23"/>
    <w:rsid w:val="00813AED"/>
    <w:rsid w:val="00813B27"/>
    <w:rsid w:val="00813DD4"/>
    <w:rsid w:val="00813F98"/>
    <w:rsid w:val="00814317"/>
    <w:rsid w:val="00814523"/>
    <w:rsid w:val="00814897"/>
    <w:rsid w:val="008149D9"/>
    <w:rsid w:val="00814ACA"/>
    <w:rsid w:val="00814B3E"/>
    <w:rsid w:val="00814D85"/>
    <w:rsid w:val="00814DF8"/>
    <w:rsid w:val="00814E27"/>
    <w:rsid w:val="00814ED4"/>
    <w:rsid w:val="00814F00"/>
    <w:rsid w:val="00814F9B"/>
    <w:rsid w:val="00815314"/>
    <w:rsid w:val="0081558C"/>
    <w:rsid w:val="00815654"/>
    <w:rsid w:val="0081569D"/>
    <w:rsid w:val="00815981"/>
    <w:rsid w:val="00815A2A"/>
    <w:rsid w:val="00815B05"/>
    <w:rsid w:val="00815C40"/>
    <w:rsid w:val="008165C6"/>
    <w:rsid w:val="008166E0"/>
    <w:rsid w:val="00816A5E"/>
    <w:rsid w:val="00816A7C"/>
    <w:rsid w:val="00817198"/>
    <w:rsid w:val="008176A1"/>
    <w:rsid w:val="008176F7"/>
    <w:rsid w:val="00817700"/>
    <w:rsid w:val="008178FF"/>
    <w:rsid w:val="00817F44"/>
    <w:rsid w:val="00817F8C"/>
    <w:rsid w:val="00820278"/>
    <w:rsid w:val="00820445"/>
    <w:rsid w:val="00820DBC"/>
    <w:rsid w:val="00820E22"/>
    <w:rsid w:val="0082108E"/>
    <w:rsid w:val="008211A7"/>
    <w:rsid w:val="008211CC"/>
    <w:rsid w:val="0082127E"/>
    <w:rsid w:val="00821A1F"/>
    <w:rsid w:val="00821BB5"/>
    <w:rsid w:val="00821ED5"/>
    <w:rsid w:val="00821F75"/>
    <w:rsid w:val="008221DD"/>
    <w:rsid w:val="008224C3"/>
    <w:rsid w:val="00822736"/>
    <w:rsid w:val="00822793"/>
    <w:rsid w:val="0082282D"/>
    <w:rsid w:val="00822C01"/>
    <w:rsid w:val="0082327A"/>
    <w:rsid w:val="008232FB"/>
    <w:rsid w:val="0082335B"/>
    <w:rsid w:val="008233FB"/>
    <w:rsid w:val="008239FC"/>
    <w:rsid w:val="00823A4C"/>
    <w:rsid w:val="00823CB9"/>
    <w:rsid w:val="00823E25"/>
    <w:rsid w:val="00823EF8"/>
    <w:rsid w:val="00823F8C"/>
    <w:rsid w:val="0082418D"/>
    <w:rsid w:val="008241A2"/>
    <w:rsid w:val="008246A2"/>
    <w:rsid w:val="008248AD"/>
    <w:rsid w:val="008249C1"/>
    <w:rsid w:val="00824CE0"/>
    <w:rsid w:val="00824FCE"/>
    <w:rsid w:val="008255B9"/>
    <w:rsid w:val="008256DF"/>
    <w:rsid w:val="00825BC1"/>
    <w:rsid w:val="00825E6E"/>
    <w:rsid w:val="008262AE"/>
    <w:rsid w:val="00826304"/>
    <w:rsid w:val="008265AF"/>
    <w:rsid w:val="00826785"/>
    <w:rsid w:val="00826B45"/>
    <w:rsid w:val="00826C92"/>
    <w:rsid w:val="0082728D"/>
    <w:rsid w:val="008272AA"/>
    <w:rsid w:val="00827605"/>
    <w:rsid w:val="0082785B"/>
    <w:rsid w:val="00827A34"/>
    <w:rsid w:val="00827A89"/>
    <w:rsid w:val="00827B10"/>
    <w:rsid w:val="00827CD8"/>
    <w:rsid w:val="00830159"/>
    <w:rsid w:val="00830199"/>
    <w:rsid w:val="008304EC"/>
    <w:rsid w:val="00830519"/>
    <w:rsid w:val="0083057C"/>
    <w:rsid w:val="0083057F"/>
    <w:rsid w:val="00830D8A"/>
    <w:rsid w:val="0083110B"/>
    <w:rsid w:val="00831207"/>
    <w:rsid w:val="008313E6"/>
    <w:rsid w:val="0083154B"/>
    <w:rsid w:val="008315D8"/>
    <w:rsid w:val="00831616"/>
    <w:rsid w:val="00831C72"/>
    <w:rsid w:val="00831DFC"/>
    <w:rsid w:val="00831E5A"/>
    <w:rsid w:val="00831F07"/>
    <w:rsid w:val="00831F54"/>
    <w:rsid w:val="00832121"/>
    <w:rsid w:val="00832138"/>
    <w:rsid w:val="00832284"/>
    <w:rsid w:val="008322BB"/>
    <w:rsid w:val="0083254F"/>
    <w:rsid w:val="008325E9"/>
    <w:rsid w:val="008326A5"/>
    <w:rsid w:val="008327B5"/>
    <w:rsid w:val="008328CE"/>
    <w:rsid w:val="0083296C"/>
    <w:rsid w:val="008329E2"/>
    <w:rsid w:val="00832E88"/>
    <w:rsid w:val="0083304A"/>
    <w:rsid w:val="00833324"/>
    <w:rsid w:val="0083333B"/>
    <w:rsid w:val="008336C8"/>
    <w:rsid w:val="0083376D"/>
    <w:rsid w:val="00834138"/>
    <w:rsid w:val="008343D1"/>
    <w:rsid w:val="00834431"/>
    <w:rsid w:val="008347EB"/>
    <w:rsid w:val="008348B3"/>
    <w:rsid w:val="00834A27"/>
    <w:rsid w:val="00835046"/>
    <w:rsid w:val="008354C5"/>
    <w:rsid w:val="0083563E"/>
    <w:rsid w:val="00835811"/>
    <w:rsid w:val="0083592C"/>
    <w:rsid w:val="0083598D"/>
    <w:rsid w:val="008359D3"/>
    <w:rsid w:val="00835BA4"/>
    <w:rsid w:val="00835CEA"/>
    <w:rsid w:val="00835D95"/>
    <w:rsid w:val="00836139"/>
    <w:rsid w:val="0083613F"/>
    <w:rsid w:val="0083626F"/>
    <w:rsid w:val="008364E0"/>
    <w:rsid w:val="008367D1"/>
    <w:rsid w:val="00837347"/>
    <w:rsid w:val="008377B3"/>
    <w:rsid w:val="00837AC9"/>
    <w:rsid w:val="00837C61"/>
    <w:rsid w:val="0084031B"/>
    <w:rsid w:val="0084096F"/>
    <w:rsid w:val="00840B1C"/>
    <w:rsid w:val="00840C38"/>
    <w:rsid w:val="00840D0E"/>
    <w:rsid w:val="00840DD5"/>
    <w:rsid w:val="00841429"/>
    <w:rsid w:val="00841BFB"/>
    <w:rsid w:val="00841DE7"/>
    <w:rsid w:val="0084276E"/>
    <w:rsid w:val="0084298E"/>
    <w:rsid w:val="00842C70"/>
    <w:rsid w:val="00842D05"/>
    <w:rsid w:val="00842E1C"/>
    <w:rsid w:val="00843010"/>
    <w:rsid w:val="008432BF"/>
    <w:rsid w:val="00843C06"/>
    <w:rsid w:val="00843DE2"/>
    <w:rsid w:val="00843EDF"/>
    <w:rsid w:val="00844187"/>
    <w:rsid w:val="00844338"/>
    <w:rsid w:val="00844342"/>
    <w:rsid w:val="008444E6"/>
    <w:rsid w:val="00844669"/>
    <w:rsid w:val="008447B7"/>
    <w:rsid w:val="00844D49"/>
    <w:rsid w:val="00844E91"/>
    <w:rsid w:val="00845061"/>
    <w:rsid w:val="00845451"/>
    <w:rsid w:val="008454A6"/>
    <w:rsid w:val="0084570A"/>
    <w:rsid w:val="00845A7B"/>
    <w:rsid w:val="00845B3F"/>
    <w:rsid w:val="00845D8F"/>
    <w:rsid w:val="00846485"/>
    <w:rsid w:val="008467D7"/>
    <w:rsid w:val="00846938"/>
    <w:rsid w:val="00846C1F"/>
    <w:rsid w:val="00846F49"/>
    <w:rsid w:val="00846F83"/>
    <w:rsid w:val="00847118"/>
    <w:rsid w:val="0084744C"/>
    <w:rsid w:val="00847488"/>
    <w:rsid w:val="008478EB"/>
    <w:rsid w:val="00847A20"/>
    <w:rsid w:val="00847B90"/>
    <w:rsid w:val="00847D5E"/>
    <w:rsid w:val="00847DCE"/>
    <w:rsid w:val="00847F67"/>
    <w:rsid w:val="00850027"/>
    <w:rsid w:val="008500E2"/>
    <w:rsid w:val="008501B2"/>
    <w:rsid w:val="008502FA"/>
    <w:rsid w:val="00850B61"/>
    <w:rsid w:val="00850BEA"/>
    <w:rsid w:val="00850D24"/>
    <w:rsid w:val="00850E65"/>
    <w:rsid w:val="00851017"/>
    <w:rsid w:val="00851836"/>
    <w:rsid w:val="008518E6"/>
    <w:rsid w:val="0085192B"/>
    <w:rsid w:val="00851BE6"/>
    <w:rsid w:val="00851BEC"/>
    <w:rsid w:val="00851CDD"/>
    <w:rsid w:val="00851D00"/>
    <w:rsid w:val="00851EAA"/>
    <w:rsid w:val="00852248"/>
    <w:rsid w:val="008523A0"/>
    <w:rsid w:val="008523F3"/>
    <w:rsid w:val="008524D8"/>
    <w:rsid w:val="00852832"/>
    <w:rsid w:val="0085296E"/>
    <w:rsid w:val="00852C5F"/>
    <w:rsid w:val="0085345B"/>
    <w:rsid w:val="008534E9"/>
    <w:rsid w:val="00853767"/>
    <w:rsid w:val="00853792"/>
    <w:rsid w:val="008537A2"/>
    <w:rsid w:val="008539A8"/>
    <w:rsid w:val="00853C34"/>
    <w:rsid w:val="00853C5A"/>
    <w:rsid w:val="00853CDD"/>
    <w:rsid w:val="00853CF0"/>
    <w:rsid w:val="00853DB8"/>
    <w:rsid w:val="00853FC1"/>
    <w:rsid w:val="0085401C"/>
    <w:rsid w:val="008545F6"/>
    <w:rsid w:val="008547DB"/>
    <w:rsid w:val="0085481A"/>
    <w:rsid w:val="00854832"/>
    <w:rsid w:val="00854A9A"/>
    <w:rsid w:val="00854BCF"/>
    <w:rsid w:val="00855123"/>
    <w:rsid w:val="008555FE"/>
    <w:rsid w:val="0085563F"/>
    <w:rsid w:val="00855868"/>
    <w:rsid w:val="00855C84"/>
    <w:rsid w:val="00855ED4"/>
    <w:rsid w:val="00856096"/>
    <w:rsid w:val="00856710"/>
    <w:rsid w:val="00856950"/>
    <w:rsid w:val="00857320"/>
    <w:rsid w:val="0085739F"/>
    <w:rsid w:val="0085756A"/>
    <w:rsid w:val="0085790D"/>
    <w:rsid w:val="00857A59"/>
    <w:rsid w:val="00857A83"/>
    <w:rsid w:val="00857D5B"/>
    <w:rsid w:val="00857E4B"/>
    <w:rsid w:val="00860154"/>
    <w:rsid w:val="00860411"/>
    <w:rsid w:val="008606E0"/>
    <w:rsid w:val="0086072D"/>
    <w:rsid w:val="008608C4"/>
    <w:rsid w:val="00860A8E"/>
    <w:rsid w:val="0086101B"/>
    <w:rsid w:val="008610D9"/>
    <w:rsid w:val="00861397"/>
    <w:rsid w:val="00861652"/>
    <w:rsid w:val="008616DD"/>
    <w:rsid w:val="008617E4"/>
    <w:rsid w:val="00861A81"/>
    <w:rsid w:val="00861DCD"/>
    <w:rsid w:val="0086237A"/>
    <w:rsid w:val="00862AED"/>
    <w:rsid w:val="00862C24"/>
    <w:rsid w:val="00863206"/>
    <w:rsid w:val="00863727"/>
    <w:rsid w:val="00863A03"/>
    <w:rsid w:val="00863AB9"/>
    <w:rsid w:val="00863AD6"/>
    <w:rsid w:val="00863F05"/>
    <w:rsid w:val="00863F2B"/>
    <w:rsid w:val="00863FB8"/>
    <w:rsid w:val="00863FC2"/>
    <w:rsid w:val="00864137"/>
    <w:rsid w:val="008643E9"/>
    <w:rsid w:val="0086444C"/>
    <w:rsid w:val="008647C3"/>
    <w:rsid w:val="00864A9A"/>
    <w:rsid w:val="00864D1B"/>
    <w:rsid w:val="00865010"/>
    <w:rsid w:val="008651F9"/>
    <w:rsid w:val="00865474"/>
    <w:rsid w:val="008656E0"/>
    <w:rsid w:val="008656E5"/>
    <w:rsid w:val="008657A4"/>
    <w:rsid w:val="0086581B"/>
    <w:rsid w:val="008658C1"/>
    <w:rsid w:val="00865AED"/>
    <w:rsid w:val="00865BB9"/>
    <w:rsid w:val="00865C0B"/>
    <w:rsid w:val="00865CF5"/>
    <w:rsid w:val="00865DA5"/>
    <w:rsid w:val="00866181"/>
    <w:rsid w:val="00866348"/>
    <w:rsid w:val="00866526"/>
    <w:rsid w:val="008666C2"/>
    <w:rsid w:val="00866757"/>
    <w:rsid w:val="008668B4"/>
    <w:rsid w:val="00866AEB"/>
    <w:rsid w:val="00866D2A"/>
    <w:rsid w:val="008671FA"/>
    <w:rsid w:val="00867214"/>
    <w:rsid w:val="00867313"/>
    <w:rsid w:val="00867428"/>
    <w:rsid w:val="00867556"/>
    <w:rsid w:val="00867A20"/>
    <w:rsid w:val="00867D36"/>
    <w:rsid w:val="00870041"/>
    <w:rsid w:val="0087013E"/>
    <w:rsid w:val="00870635"/>
    <w:rsid w:val="00870889"/>
    <w:rsid w:val="00870D0C"/>
    <w:rsid w:val="00870E91"/>
    <w:rsid w:val="00870F55"/>
    <w:rsid w:val="00871029"/>
    <w:rsid w:val="0087102C"/>
    <w:rsid w:val="0087124D"/>
    <w:rsid w:val="008713E5"/>
    <w:rsid w:val="00871646"/>
    <w:rsid w:val="00871764"/>
    <w:rsid w:val="008719AD"/>
    <w:rsid w:val="00871B4D"/>
    <w:rsid w:val="00871C14"/>
    <w:rsid w:val="00871EAA"/>
    <w:rsid w:val="008721CC"/>
    <w:rsid w:val="008722BC"/>
    <w:rsid w:val="008724D8"/>
    <w:rsid w:val="008724D9"/>
    <w:rsid w:val="008725CD"/>
    <w:rsid w:val="00872613"/>
    <w:rsid w:val="008727F7"/>
    <w:rsid w:val="00872A68"/>
    <w:rsid w:val="00872D90"/>
    <w:rsid w:val="00872EB7"/>
    <w:rsid w:val="00872FE1"/>
    <w:rsid w:val="00873105"/>
    <w:rsid w:val="008731EC"/>
    <w:rsid w:val="00873592"/>
    <w:rsid w:val="00873673"/>
    <w:rsid w:val="0087381D"/>
    <w:rsid w:val="00873AF4"/>
    <w:rsid w:val="00873C21"/>
    <w:rsid w:val="00873CA5"/>
    <w:rsid w:val="00873D42"/>
    <w:rsid w:val="00874222"/>
    <w:rsid w:val="0087478F"/>
    <w:rsid w:val="008747C5"/>
    <w:rsid w:val="00874911"/>
    <w:rsid w:val="00874DC0"/>
    <w:rsid w:val="008758E7"/>
    <w:rsid w:val="00875A60"/>
    <w:rsid w:val="00875C35"/>
    <w:rsid w:val="00875D46"/>
    <w:rsid w:val="008760E8"/>
    <w:rsid w:val="008760F0"/>
    <w:rsid w:val="008764D0"/>
    <w:rsid w:val="00876639"/>
    <w:rsid w:val="00876714"/>
    <w:rsid w:val="00876A1C"/>
    <w:rsid w:val="00876AE2"/>
    <w:rsid w:val="00876B66"/>
    <w:rsid w:val="00876D51"/>
    <w:rsid w:val="00876F90"/>
    <w:rsid w:val="00877185"/>
    <w:rsid w:val="00877229"/>
    <w:rsid w:val="00877355"/>
    <w:rsid w:val="00877446"/>
    <w:rsid w:val="0087778F"/>
    <w:rsid w:val="0087780D"/>
    <w:rsid w:val="0087783C"/>
    <w:rsid w:val="0087790A"/>
    <w:rsid w:val="00877E6B"/>
    <w:rsid w:val="008800C9"/>
    <w:rsid w:val="00880102"/>
    <w:rsid w:val="00880261"/>
    <w:rsid w:val="008806F1"/>
    <w:rsid w:val="00880B0A"/>
    <w:rsid w:val="00880C50"/>
    <w:rsid w:val="0088108B"/>
    <w:rsid w:val="00881114"/>
    <w:rsid w:val="0088126B"/>
    <w:rsid w:val="00881284"/>
    <w:rsid w:val="008813BA"/>
    <w:rsid w:val="008817C4"/>
    <w:rsid w:val="008819C1"/>
    <w:rsid w:val="00881A31"/>
    <w:rsid w:val="00881B38"/>
    <w:rsid w:val="00881B4A"/>
    <w:rsid w:val="00881EF7"/>
    <w:rsid w:val="00882099"/>
    <w:rsid w:val="0088217E"/>
    <w:rsid w:val="00882561"/>
    <w:rsid w:val="00882B2B"/>
    <w:rsid w:val="00882D47"/>
    <w:rsid w:val="00882DFF"/>
    <w:rsid w:val="00882E46"/>
    <w:rsid w:val="00882F6C"/>
    <w:rsid w:val="008831AE"/>
    <w:rsid w:val="008834C4"/>
    <w:rsid w:val="00883730"/>
    <w:rsid w:val="00883814"/>
    <w:rsid w:val="008838BA"/>
    <w:rsid w:val="00883B77"/>
    <w:rsid w:val="00883D65"/>
    <w:rsid w:val="00884022"/>
    <w:rsid w:val="008841EA"/>
    <w:rsid w:val="008844FC"/>
    <w:rsid w:val="008845A3"/>
    <w:rsid w:val="00884706"/>
    <w:rsid w:val="008848F2"/>
    <w:rsid w:val="00884CDB"/>
    <w:rsid w:val="00884DFF"/>
    <w:rsid w:val="00885489"/>
    <w:rsid w:val="008854D2"/>
    <w:rsid w:val="008856A4"/>
    <w:rsid w:val="00885828"/>
    <w:rsid w:val="008858AC"/>
    <w:rsid w:val="00885B91"/>
    <w:rsid w:val="00885DAD"/>
    <w:rsid w:val="00886396"/>
    <w:rsid w:val="00886651"/>
    <w:rsid w:val="008867E7"/>
    <w:rsid w:val="00886802"/>
    <w:rsid w:val="00886B17"/>
    <w:rsid w:val="0088704E"/>
    <w:rsid w:val="00887193"/>
    <w:rsid w:val="00887833"/>
    <w:rsid w:val="008878E8"/>
    <w:rsid w:val="0088790D"/>
    <w:rsid w:val="00887B20"/>
    <w:rsid w:val="00887C81"/>
    <w:rsid w:val="00887E4F"/>
    <w:rsid w:val="00887EE9"/>
    <w:rsid w:val="00887F86"/>
    <w:rsid w:val="00890342"/>
    <w:rsid w:val="00890513"/>
    <w:rsid w:val="008906F2"/>
    <w:rsid w:val="00890F68"/>
    <w:rsid w:val="00890F87"/>
    <w:rsid w:val="00891063"/>
    <w:rsid w:val="00891278"/>
    <w:rsid w:val="008915DB"/>
    <w:rsid w:val="00891B3B"/>
    <w:rsid w:val="00891BD4"/>
    <w:rsid w:val="00891BEC"/>
    <w:rsid w:val="0089202F"/>
    <w:rsid w:val="008922AC"/>
    <w:rsid w:val="008924E7"/>
    <w:rsid w:val="00892591"/>
    <w:rsid w:val="00892710"/>
    <w:rsid w:val="00892746"/>
    <w:rsid w:val="008929AC"/>
    <w:rsid w:val="00892B75"/>
    <w:rsid w:val="00892D5E"/>
    <w:rsid w:val="00892EC3"/>
    <w:rsid w:val="00892ED1"/>
    <w:rsid w:val="0089319A"/>
    <w:rsid w:val="00893B41"/>
    <w:rsid w:val="00893CCF"/>
    <w:rsid w:val="008941D9"/>
    <w:rsid w:val="00894216"/>
    <w:rsid w:val="008943E3"/>
    <w:rsid w:val="008945A1"/>
    <w:rsid w:val="008945F9"/>
    <w:rsid w:val="00894602"/>
    <w:rsid w:val="00894D14"/>
    <w:rsid w:val="00894D49"/>
    <w:rsid w:val="0089511C"/>
    <w:rsid w:val="00895161"/>
    <w:rsid w:val="008951BE"/>
    <w:rsid w:val="0089589E"/>
    <w:rsid w:val="00896225"/>
    <w:rsid w:val="008964E2"/>
    <w:rsid w:val="008964F9"/>
    <w:rsid w:val="00896963"/>
    <w:rsid w:val="00896E58"/>
    <w:rsid w:val="00897032"/>
    <w:rsid w:val="008973F2"/>
    <w:rsid w:val="008974E5"/>
    <w:rsid w:val="008976E1"/>
    <w:rsid w:val="008976F9"/>
    <w:rsid w:val="00897747"/>
    <w:rsid w:val="0089776A"/>
    <w:rsid w:val="00897C1E"/>
    <w:rsid w:val="00897D3A"/>
    <w:rsid w:val="00897D84"/>
    <w:rsid w:val="00897FD5"/>
    <w:rsid w:val="008A0044"/>
    <w:rsid w:val="008A01D6"/>
    <w:rsid w:val="008A0782"/>
    <w:rsid w:val="008A0813"/>
    <w:rsid w:val="008A0B35"/>
    <w:rsid w:val="008A0FC7"/>
    <w:rsid w:val="008A110D"/>
    <w:rsid w:val="008A1475"/>
    <w:rsid w:val="008A1624"/>
    <w:rsid w:val="008A163F"/>
    <w:rsid w:val="008A18AB"/>
    <w:rsid w:val="008A1C06"/>
    <w:rsid w:val="008A1C1A"/>
    <w:rsid w:val="008A2009"/>
    <w:rsid w:val="008A2028"/>
    <w:rsid w:val="008A2B12"/>
    <w:rsid w:val="008A2D9E"/>
    <w:rsid w:val="008A2E09"/>
    <w:rsid w:val="008A3184"/>
    <w:rsid w:val="008A33FD"/>
    <w:rsid w:val="008A345F"/>
    <w:rsid w:val="008A39E9"/>
    <w:rsid w:val="008A3C16"/>
    <w:rsid w:val="008A4669"/>
    <w:rsid w:val="008A4961"/>
    <w:rsid w:val="008A502C"/>
    <w:rsid w:val="008A5074"/>
    <w:rsid w:val="008A50F8"/>
    <w:rsid w:val="008A52B6"/>
    <w:rsid w:val="008A582E"/>
    <w:rsid w:val="008A591A"/>
    <w:rsid w:val="008A5D0E"/>
    <w:rsid w:val="008A5DD3"/>
    <w:rsid w:val="008A5E0B"/>
    <w:rsid w:val="008A5ECB"/>
    <w:rsid w:val="008A5F19"/>
    <w:rsid w:val="008A6A0E"/>
    <w:rsid w:val="008A6E3F"/>
    <w:rsid w:val="008A6EBB"/>
    <w:rsid w:val="008A71D2"/>
    <w:rsid w:val="008A7867"/>
    <w:rsid w:val="008A79B9"/>
    <w:rsid w:val="008A7A32"/>
    <w:rsid w:val="008A7A4D"/>
    <w:rsid w:val="008B0125"/>
    <w:rsid w:val="008B04D9"/>
    <w:rsid w:val="008B05C3"/>
    <w:rsid w:val="008B0CA8"/>
    <w:rsid w:val="008B0DB4"/>
    <w:rsid w:val="008B1105"/>
    <w:rsid w:val="008B1202"/>
    <w:rsid w:val="008B1A50"/>
    <w:rsid w:val="008B1B46"/>
    <w:rsid w:val="008B1F25"/>
    <w:rsid w:val="008B203D"/>
    <w:rsid w:val="008B206D"/>
    <w:rsid w:val="008B28B8"/>
    <w:rsid w:val="008B2A82"/>
    <w:rsid w:val="008B2B22"/>
    <w:rsid w:val="008B2BC5"/>
    <w:rsid w:val="008B36FD"/>
    <w:rsid w:val="008B38EF"/>
    <w:rsid w:val="008B3ADE"/>
    <w:rsid w:val="008B3D6B"/>
    <w:rsid w:val="008B3F5E"/>
    <w:rsid w:val="008B3F92"/>
    <w:rsid w:val="008B44C8"/>
    <w:rsid w:val="008B4808"/>
    <w:rsid w:val="008B48DD"/>
    <w:rsid w:val="008B4C3F"/>
    <w:rsid w:val="008B528A"/>
    <w:rsid w:val="008B53B2"/>
    <w:rsid w:val="008B54C2"/>
    <w:rsid w:val="008B5538"/>
    <w:rsid w:val="008B59E3"/>
    <w:rsid w:val="008B5C66"/>
    <w:rsid w:val="008B5D16"/>
    <w:rsid w:val="008B5D42"/>
    <w:rsid w:val="008B5ED9"/>
    <w:rsid w:val="008B6788"/>
    <w:rsid w:val="008B7033"/>
    <w:rsid w:val="008B70A6"/>
    <w:rsid w:val="008B70D6"/>
    <w:rsid w:val="008B70E9"/>
    <w:rsid w:val="008B72EB"/>
    <w:rsid w:val="008B748A"/>
    <w:rsid w:val="008B7741"/>
    <w:rsid w:val="008B7819"/>
    <w:rsid w:val="008B78EC"/>
    <w:rsid w:val="008B798B"/>
    <w:rsid w:val="008B7AD5"/>
    <w:rsid w:val="008C00C3"/>
    <w:rsid w:val="008C03FE"/>
    <w:rsid w:val="008C0832"/>
    <w:rsid w:val="008C0AF8"/>
    <w:rsid w:val="008C0C90"/>
    <w:rsid w:val="008C0E7D"/>
    <w:rsid w:val="008C0ED0"/>
    <w:rsid w:val="008C0FCF"/>
    <w:rsid w:val="008C1265"/>
    <w:rsid w:val="008C13B5"/>
    <w:rsid w:val="008C155D"/>
    <w:rsid w:val="008C16ED"/>
    <w:rsid w:val="008C16FC"/>
    <w:rsid w:val="008C1735"/>
    <w:rsid w:val="008C1E4A"/>
    <w:rsid w:val="008C1FCE"/>
    <w:rsid w:val="008C20BB"/>
    <w:rsid w:val="008C237F"/>
    <w:rsid w:val="008C27FF"/>
    <w:rsid w:val="008C2A28"/>
    <w:rsid w:val="008C2E02"/>
    <w:rsid w:val="008C3049"/>
    <w:rsid w:val="008C317D"/>
    <w:rsid w:val="008C3340"/>
    <w:rsid w:val="008C3579"/>
    <w:rsid w:val="008C3636"/>
    <w:rsid w:val="008C368C"/>
    <w:rsid w:val="008C36BD"/>
    <w:rsid w:val="008C36D0"/>
    <w:rsid w:val="008C37B9"/>
    <w:rsid w:val="008C3B32"/>
    <w:rsid w:val="008C3E59"/>
    <w:rsid w:val="008C455E"/>
    <w:rsid w:val="008C4A04"/>
    <w:rsid w:val="008C4ABE"/>
    <w:rsid w:val="008C4BB0"/>
    <w:rsid w:val="008C50C3"/>
    <w:rsid w:val="008C5962"/>
    <w:rsid w:val="008C5C82"/>
    <w:rsid w:val="008C6064"/>
    <w:rsid w:val="008C6074"/>
    <w:rsid w:val="008C6124"/>
    <w:rsid w:val="008C61EA"/>
    <w:rsid w:val="008C624F"/>
    <w:rsid w:val="008C63DF"/>
    <w:rsid w:val="008C640E"/>
    <w:rsid w:val="008C6691"/>
    <w:rsid w:val="008C6CDD"/>
    <w:rsid w:val="008C6EF2"/>
    <w:rsid w:val="008C7189"/>
    <w:rsid w:val="008C735D"/>
    <w:rsid w:val="008C73AE"/>
    <w:rsid w:val="008C7870"/>
    <w:rsid w:val="008C78F5"/>
    <w:rsid w:val="008C7A6A"/>
    <w:rsid w:val="008C7CDA"/>
    <w:rsid w:val="008C7D07"/>
    <w:rsid w:val="008C7D2C"/>
    <w:rsid w:val="008C7F13"/>
    <w:rsid w:val="008D00CC"/>
    <w:rsid w:val="008D09CD"/>
    <w:rsid w:val="008D0AC2"/>
    <w:rsid w:val="008D0BCB"/>
    <w:rsid w:val="008D0C77"/>
    <w:rsid w:val="008D11AD"/>
    <w:rsid w:val="008D1548"/>
    <w:rsid w:val="008D165A"/>
    <w:rsid w:val="008D1C78"/>
    <w:rsid w:val="008D206E"/>
    <w:rsid w:val="008D2816"/>
    <w:rsid w:val="008D2B86"/>
    <w:rsid w:val="008D308A"/>
    <w:rsid w:val="008D31BC"/>
    <w:rsid w:val="008D35FE"/>
    <w:rsid w:val="008D3664"/>
    <w:rsid w:val="008D39B5"/>
    <w:rsid w:val="008D3A8E"/>
    <w:rsid w:val="008D3AB0"/>
    <w:rsid w:val="008D3CF6"/>
    <w:rsid w:val="008D404A"/>
    <w:rsid w:val="008D41B2"/>
    <w:rsid w:val="008D4450"/>
    <w:rsid w:val="008D4534"/>
    <w:rsid w:val="008D4A5E"/>
    <w:rsid w:val="008D4AC6"/>
    <w:rsid w:val="008D4C7D"/>
    <w:rsid w:val="008D4DD6"/>
    <w:rsid w:val="008D52A2"/>
    <w:rsid w:val="008D57E7"/>
    <w:rsid w:val="008D593E"/>
    <w:rsid w:val="008D5BD5"/>
    <w:rsid w:val="008D5EE2"/>
    <w:rsid w:val="008D63AF"/>
    <w:rsid w:val="008D6546"/>
    <w:rsid w:val="008D6DEB"/>
    <w:rsid w:val="008D6EAC"/>
    <w:rsid w:val="008D75B5"/>
    <w:rsid w:val="008D75F7"/>
    <w:rsid w:val="008D796D"/>
    <w:rsid w:val="008D7981"/>
    <w:rsid w:val="008D79F7"/>
    <w:rsid w:val="008D7BA5"/>
    <w:rsid w:val="008D7D02"/>
    <w:rsid w:val="008D7D80"/>
    <w:rsid w:val="008D7FA2"/>
    <w:rsid w:val="008E03E2"/>
    <w:rsid w:val="008E06A2"/>
    <w:rsid w:val="008E07D7"/>
    <w:rsid w:val="008E0C07"/>
    <w:rsid w:val="008E138A"/>
    <w:rsid w:val="008E1716"/>
    <w:rsid w:val="008E1A0A"/>
    <w:rsid w:val="008E202E"/>
    <w:rsid w:val="008E2408"/>
    <w:rsid w:val="008E24F3"/>
    <w:rsid w:val="008E2585"/>
    <w:rsid w:val="008E2614"/>
    <w:rsid w:val="008E2648"/>
    <w:rsid w:val="008E2C80"/>
    <w:rsid w:val="008E2D8B"/>
    <w:rsid w:val="008E2E3B"/>
    <w:rsid w:val="008E371C"/>
    <w:rsid w:val="008E37DD"/>
    <w:rsid w:val="008E38D2"/>
    <w:rsid w:val="008E3B46"/>
    <w:rsid w:val="008E3C06"/>
    <w:rsid w:val="008E412B"/>
    <w:rsid w:val="008E428D"/>
    <w:rsid w:val="008E4A9F"/>
    <w:rsid w:val="008E4D8C"/>
    <w:rsid w:val="008E583F"/>
    <w:rsid w:val="008E5857"/>
    <w:rsid w:val="008E5BE9"/>
    <w:rsid w:val="008E5D2D"/>
    <w:rsid w:val="008E5F14"/>
    <w:rsid w:val="008E5F26"/>
    <w:rsid w:val="008E5F9F"/>
    <w:rsid w:val="008E654B"/>
    <w:rsid w:val="008E6585"/>
    <w:rsid w:val="008E67B1"/>
    <w:rsid w:val="008E6BC2"/>
    <w:rsid w:val="008E728C"/>
    <w:rsid w:val="008E72A7"/>
    <w:rsid w:val="008E74F1"/>
    <w:rsid w:val="008E778F"/>
    <w:rsid w:val="008F0064"/>
    <w:rsid w:val="008F03F7"/>
    <w:rsid w:val="008F0570"/>
    <w:rsid w:val="008F0B3A"/>
    <w:rsid w:val="008F0F22"/>
    <w:rsid w:val="008F1106"/>
    <w:rsid w:val="008F1142"/>
    <w:rsid w:val="008F11D1"/>
    <w:rsid w:val="008F133D"/>
    <w:rsid w:val="008F15F8"/>
    <w:rsid w:val="008F18C9"/>
    <w:rsid w:val="008F1B2C"/>
    <w:rsid w:val="008F1F33"/>
    <w:rsid w:val="008F2193"/>
    <w:rsid w:val="008F2411"/>
    <w:rsid w:val="008F248C"/>
    <w:rsid w:val="008F2657"/>
    <w:rsid w:val="008F26CA"/>
    <w:rsid w:val="008F276B"/>
    <w:rsid w:val="008F281C"/>
    <w:rsid w:val="008F29BA"/>
    <w:rsid w:val="008F2B7D"/>
    <w:rsid w:val="008F2FF7"/>
    <w:rsid w:val="008F3A3D"/>
    <w:rsid w:val="008F3CAE"/>
    <w:rsid w:val="008F40F0"/>
    <w:rsid w:val="008F427A"/>
    <w:rsid w:val="008F4B69"/>
    <w:rsid w:val="008F4D25"/>
    <w:rsid w:val="008F4EB9"/>
    <w:rsid w:val="008F4EC5"/>
    <w:rsid w:val="008F4F2B"/>
    <w:rsid w:val="008F4F69"/>
    <w:rsid w:val="008F5113"/>
    <w:rsid w:val="008F51CB"/>
    <w:rsid w:val="008F5574"/>
    <w:rsid w:val="008F562D"/>
    <w:rsid w:val="008F5749"/>
    <w:rsid w:val="008F587B"/>
    <w:rsid w:val="008F5BB8"/>
    <w:rsid w:val="008F5E88"/>
    <w:rsid w:val="008F604B"/>
    <w:rsid w:val="008F66C0"/>
    <w:rsid w:val="008F677D"/>
    <w:rsid w:val="008F6B42"/>
    <w:rsid w:val="008F6DF4"/>
    <w:rsid w:val="008F7033"/>
    <w:rsid w:val="008F706A"/>
    <w:rsid w:val="008F7078"/>
    <w:rsid w:val="008F714A"/>
    <w:rsid w:val="008F7CBA"/>
    <w:rsid w:val="008F7F05"/>
    <w:rsid w:val="008F7F07"/>
    <w:rsid w:val="0090029A"/>
    <w:rsid w:val="00900303"/>
    <w:rsid w:val="00900452"/>
    <w:rsid w:val="0090085D"/>
    <w:rsid w:val="00900BF5"/>
    <w:rsid w:val="00900C71"/>
    <w:rsid w:val="00900E12"/>
    <w:rsid w:val="00901015"/>
    <w:rsid w:val="009016FB"/>
    <w:rsid w:val="009018E7"/>
    <w:rsid w:val="00901A30"/>
    <w:rsid w:val="009021B7"/>
    <w:rsid w:val="00902789"/>
    <w:rsid w:val="009028A3"/>
    <w:rsid w:val="00902A19"/>
    <w:rsid w:val="00902B53"/>
    <w:rsid w:val="0090302A"/>
    <w:rsid w:val="00903170"/>
    <w:rsid w:val="00903545"/>
    <w:rsid w:val="009035C3"/>
    <w:rsid w:val="0090365A"/>
    <w:rsid w:val="009036AF"/>
    <w:rsid w:val="00903743"/>
    <w:rsid w:val="00903778"/>
    <w:rsid w:val="00903C44"/>
    <w:rsid w:val="00903CAE"/>
    <w:rsid w:val="00903D49"/>
    <w:rsid w:val="00903DC9"/>
    <w:rsid w:val="00904145"/>
    <w:rsid w:val="009044A0"/>
    <w:rsid w:val="00904A74"/>
    <w:rsid w:val="00904A8D"/>
    <w:rsid w:val="00904A9A"/>
    <w:rsid w:val="00904FD0"/>
    <w:rsid w:val="009051A3"/>
    <w:rsid w:val="0090520F"/>
    <w:rsid w:val="0090538B"/>
    <w:rsid w:val="0090564E"/>
    <w:rsid w:val="00905A40"/>
    <w:rsid w:val="00905D06"/>
    <w:rsid w:val="00905E0D"/>
    <w:rsid w:val="00906161"/>
    <w:rsid w:val="00906172"/>
    <w:rsid w:val="00906633"/>
    <w:rsid w:val="009068CF"/>
    <w:rsid w:val="00906C8D"/>
    <w:rsid w:val="00907194"/>
    <w:rsid w:val="00907330"/>
    <w:rsid w:val="0090741D"/>
    <w:rsid w:val="009074CC"/>
    <w:rsid w:val="00907701"/>
    <w:rsid w:val="00907BC1"/>
    <w:rsid w:val="00907C82"/>
    <w:rsid w:val="00907F07"/>
    <w:rsid w:val="00907FEC"/>
    <w:rsid w:val="00910406"/>
    <w:rsid w:val="00910775"/>
    <w:rsid w:val="0091087E"/>
    <w:rsid w:val="009109C9"/>
    <w:rsid w:val="00910C3C"/>
    <w:rsid w:val="009110D1"/>
    <w:rsid w:val="00911563"/>
    <w:rsid w:val="00911572"/>
    <w:rsid w:val="009117A4"/>
    <w:rsid w:val="009117C9"/>
    <w:rsid w:val="009118B9"/>
    <w:rsid w:val="00911D45"/>
    <w:rsid w:val="00912006"/>
    <w:rsid w:val="009121D8"/>
    <w:rsid w:val="0091223D"/>
    <w:rsid w:val="00912351"/>
    <w:rsid w:val="00912397"/>
    <w:rsid w:val="009123C1"/>
    <w:rsid w:val="009126A4"/>
    <w:rsid w:val="009127B4"/>
    <w:rsid w:val="00912F0E"/>
    <w:rsid w:val="0091303B"/>
    <w:rsid w:val="0091321F"/>
    <w:rsid w:val="00913375"/>
    <w:rsid w:val="00913AE9"/>
    <w:rsid w:val="00913B31"/>
    <w:rsid w:val="00913DF8"/>
    <w:rsid w:val="00914194"/>
    <w:rsid w:val="009143A7"/>
    <w:rsid w:val="0091455E"/>
    <w:rsid w:val="00914658"/>
    <w:rsid w:val="00914C05"/>
    <w:rsid w:val="00914DC3"/>
    <w:rsid w:val="00915028"/>
    <w:rsid w:val="0091574A"/>
    <w:rsid w:val="0091577B"/>
    <w:rsid w:val="00915793"/>
    <w:rsid w:val="00915973"/>
    <w:rsid w:val="00915C43"/>
    <w:rsid w:val="00915DF1"/>
    <w:rsid w:val="00916315"/>
    <w:rsid w:val="00916353"/>
    <w:rsid w:val="009164FA"/>
    <w:rsid w:val="0091660D"/>
    <w:rsid w:val="009166A2"/>
    <w:rsid w:val="009166FF"/>
    <w:rsid w:val="00916807"/>
    <w:rsid w:val="00916AE1"/>
    <w:rsid w:val="00916DB5"/>
    <w:rsid w:val="00916E47"/>
    <w:rsid w:val="00916E4E"/>
    <w:rsid w:val="009177D5"/>
    <w:rsid w:val="009177F1"/>
    <w:rsid w:val="00917849"/>
    <w:rsid w:val="0091798D"/>
    <w:rsid w:val="00917D2D"/>
    <w:rsid w:val="00917EFD"/>
    <w:rsid w:val="00917F3B"/>
    <w:rsid w:val="00917F92"/>
    <w:rsid w:val="009200F2"/>
    <w:rsid w:val="00920122"/>
    <w:rsid w:val="009201AB"/>
    <w:rsid w:val="00920748"/>
    <w:rsid w:val="00920832"/>
    <w:rsid w:val="00920844"/>
    <w:rsid w:val="00920A1E"/>
    <w:rsid w:val="00920B71"/>
    <w:rsid w:val="00920D59"/>
    <w:rsid w:val="00920DD6"/>
    <w:rsid w:val="009216C0"/>
    <w:rsid w:val="009217F5"/>
    <w:rsid w:val="009219BA"/>
    <w:rsid w:val="00921AD7"/>
    <w:rsid w:val="00921E7B"/>
    <w:rsid w:val="00921F7F"/>
    <w:rsid w:val="0092203D"/>
    <w:rsid w:val="00922151"/>
    <w:rsid w:val="009223FD"/>
    <w:rsid w:val="009227F6"/>
    <w:rsid w:val="00922CF8"/>
    <w:rsid w:val="00922DC4"/>
    <w:rsid w:val="00922FEE"/>
    <w:rsid w:val="00923143"/>
    <w:rsid w:val="00923369"/>
    <w:rsid w:val="009233CB"/>
    <w:rsid w:val="00923BDB"/>
    <w:rsid w:val="00923DDA"/>
    <w:rsid w:val="00923DE7"/>
    <w:rsid w:val="00923F68"/>
    <w:rsid w:val="00923F93"/>
    <w:rsid w:val="0092409B"/>
    <w:rsid w:val="009242E5"/>
    <w:rsid w:val="00924625"/>
    <w:rsid w:val="00924794"/>
    <w:rsid w:val="0092483D"/>
    <w:rsid w:val="00924A43"/>
    <w:rsid w:val="00924BB3"/>
    <w:rsid w:val="00924C74"/>
    <w:rsid w:val="00924D2A"/>
    <w:rsid w:val="00924D3D"/>
    <w:rsid w:val="00924D56"/>
    <w:rsid w:val="00924E7F"/>
    <w:rsid w:val="00925536"/>
    <w:rsid w:val="0092554B"/>
    <w:rsid w:val="009256AD"/>
    <w:rsid w:val="0092593B"/>
    <w:rsid w:val="00925AC0"/>
    <w:rsid w:val="00926411"/>
    <w:rsid w:val="0092641E"/>
    <w:rsid w:val="0092661C"/>
    <w:rsid w:val="00926738"/>
    <w:rsid w:val="00926742"/>
    <w:rsid w:val="00926CF1"/>
    <w:rsid w:val="009273FB"/>
    <w:rsid w:val="00927AFC"/>
    <w:rsid w:val="00927C10"/>
    <w:rsid w:val="00927CF4"/>
    <w:rsid w:val="00930142"/>
    <w:rsid w:val="009306F5"/>
    <w:rsid w:val="009306FB"/>
    <w:rsid w:val="00930878"/>
    <w:rsid w:val="009309C7"/>
    <w:rsid w:val="00930D1F"/>
    <w:rsid w:val="00930FCF"/>
    <w:rsid w:val="009311CA"/>
    <w:rsid w:val="0093151C"/>
    <w:rsid w:val="00931683"/>
    <w:rsid w:val="00931A23"/>
    <w:rsid w:val="00931A32"/>
    <w:rsid w:val="00931DDE"/>
    <w:rsid w:val="009321E8"/>
    <w:rsid w:val="009321FF"/>
    <w:rsid w:val="0093243A"/>
    <w:rsid w:val="00932B57"/>
    <w:rsid w:val="00932DDB"/>
    <w:rsid w:val="00932EFE"/>
    <w:rsid w:val="009330DF"/>
    <w:rsid w:val="009331B1"/>
    <w:rsid w:val="00933213"/>
    <w:rsid w:val="009333C4"/>
    <w:rsid w:val="0093352B"/>
    <w:rsid w:val="00933644"/>
    <w:rsid w:val="0093389C"/>
    <w:rsid w:val="00933A1E"/>
    <w:rsid w:val="00933A35"/>
    <w:rsid w:val="00933B5A"/>
    <w:rsid w:val="00933CF0"/>
    <w:rsid w:val="00933D8E"/>
    <w:rsid w:val="009343D0"/>
    <w:rsid w:val="00934A24"/>
    <w:rsid w:val="00934DD0"/>
    <w:rsid w:val="0093500F"/>
    <w:rsid w:val="00935051"/>
    <w:rsid w:val="00935185"/>
    <w:rsid w:val="009351AD"/>
    <w:rsid w:val="00935C34"/>
    <w:rsid w:val="00935DFE"/>
    <w:rsid w:val="00936090"/>
    <w:rsid w:val="009361B8"/>
    <w:rsid w:val="00936242"/>
    <w:rsid w:val="00936662"/>
    <w:rsid w:val="009367A1"/>
    <w:rsid w:val="00936953"/>
    <w:rsid w:val="00936C6B"/>
    <w:rsid w:val="00936EB7"/>
    <w:rsid w:val="0093722F"/>
    <w:rsid w:val="009373FE"/>
    <w:rsid w:val="00937B90"/>
    <w:rsid w:val="00937C12"/>
    <w:rsid w:val="00937D58"/>
    <w:rsid w:val="009400A4"/>
    <w:rsid w:val="00940608"/>
    <w:rsid w:val="00940B8B"/>
    <w:rsid w:val="00940E14"/>
    <w:rsid w:val="00940EBA"/>
    <w:rsid w:val="009412EB"/>
    <w:rsid w:val="00941326"/>
    <w:rsid w:val="0094138A"/>
    <w:rsid w:val="0094164B"/>
    <w:rsid w:val="0094210B"/>
    <w:rsid w:val="00942E78"/>
    <w:rsid w:val="009430C3"/>
    <w:rsid w:val="009433B3"/>
    <w:rsid w:val="009433E7"/>
    <w:rsid w:val="00943866"/>
    <w:rsid w:val="00943874"/>
    <w:rsid w:val="009439F8"/>
    <w:rsid w:val="00943A2D"/>
    <w:rsid w:val="00943A8C"/>
    <w:rsid w:val="00943AE8"/>
    <w:rsid w:val="0094401D"/>
    <w:rsid w:val="00944368"/>
    <w:rsid w:val="009446AC"/>
    <w:rsid w:val="0094499F"/>
    <w:rsid w:val="00944A53"/>
    <w:rsid w:val="00945210"/>
    <w:rsid w:val="00945286"/>
    <w:rsid w:val="00945549"/>
    <w:rsid w:val="00945750"/>
    <w:rsid w:val="0094590B"/>
    <w:rsid w:val="00945A14"/>
    <w:rsid w:val="00945CA6"/>
    <w:rsid w:val="00946908"/>
    <w:rsid w:val="00946AB0"/>
    <w:rsid w:val="00946B00"/>
    <w:rsid w:val="00946D3F"/>
    <w:rsid w:val="00946F3D"/>
    <w:rsid w:val="00946F9D"/>
    <w:rsid w:val="0094749C"/>
    <w:rsid w:val="009479EF"/>
    <w:rsid w:val="00947A81"/>
    <w:rsid w:val="00947C28"/>
    <w:rsid w:val="00947E07"/>
    <w:rsid w:val="00950019"/>
    <w:rsid w:val="0095024E"/>
    <w:rsid w:val="0095029C"/>
    <w:rsid w:val="00950859"/>
    <w:rsid w:val="00950A0D"/>
    <w:rsid w:val="00950BBC"/>
    <w:rsid w:val="00950CC2"/>
    <w:rsid w:val="00950DE4"/>
    <w:rsid w:val="00950FAE"/>
    <w:rsid w:val="0095136F"/>
    <w:rsid w:val="00951620"/>
    <w:rsid w:val="00951805"/>
    <w:rsid w:val="00952019"/>
    <w:rsid w:val="0095202A"/>
    <w:rsid w:val="009520D5"/>
    <w:rsid w:val="009523F9"/>
    <w:rsid w:val="00952425"/>
    <w:rsid w:val="009525FD"/>
    <w:rsid w:val="00952700"/>
    <w:rsid w:val="0095277A"/>
    <w:rsid w:val="009528DE"/>
    <w:rsid w:val="00952AE2"/>
    <w:rsid w:val="00952C68"/>
    <w:rsid w:val="00952E6F"/>
    <w:rsid w:val="00952E96"/>
    <w:rsid w:val="00952EFF"/>
    <w:rsid w:val="0095310D"/>
    <w:rsid w:val="00953185"/>
    <w:rsid w:val="009536E6"/>
    <w:rsid w:val="00953A08"/>
    <w:rsid w:val="00953BF3"/>
    <w:rsid w:val="00953CBB"/>
    <w:rsid w:val="00953FA5"/>
    <w:rsid w:val="0095410F"/>
    <w:rsid w:val="00954136"/>
    <w:rsid w:val="00954170"/>
    <w:rsid w:val="00954224"/>
    <w:rsid w:val="00954684"/>
    <w:rsid w:val="00954970"/>
    <w:rsid w:val="00954C93"/>
    <w:rsid w:val="00954F94"/>
    <w:rsid w:val="00954FEF"/>
    <w:rsid w:val="009554A8"/>
    <w:rsid w:val="009554D2"/>
    <w:rsid w:val="0095557D"/>
    <w:rsid w:val="0095569E"/>
    <w:rsid w:val="009557B2"/>
    <w:rsid w:val="00955E29"/>
    <w:rsid w:val="00956366"/>
    <w:rsid w:val="009563C0"/>
    <w:rsid w:val="0095656D"/>
    <w:rsid w:val="009567BF"/>
    <w:rsid w:val="00956805"/>
    <w:rsid w:val="00956D71"/>
    <w:rsid w:val="00957137"/>
    <w:rsid w:val="00957345"/>
    <w:rsid w:val="00957465"/>
    <w:rsid w:val="009576FD"/>
    <w:rsid w:val="00957744"/>
    <w:rsid w:val="009577C3"/>
    <w:rsid w:val="0095781C"/>
    <w:rsid w:val="0095782C"/>
    <w:rsid w:val="00957863"/>
    <w:rsid w:val="0095791D"/>
    <w:rsid w:val="00957A80"/>
    <w:rsid w:val="00957EF5"/>
    <w:rsid w:val="00960044"/>
    <w:rsid w:val="00960583"/>
    <w:rsid w:val="0096069C"/>
    <w:rsid w:val="009607F8"/>
    <w:rsid w:val="00960A87"/>
    <w:rsid w:val="00960A94"/>
    <w:rsid w:val="00960C2C"/>
    <w:rsid w:val="00960C4C"/>
    <w:rsid w:val="00961006"/>
    <w:rsid w:val="009611E0"/>
    <w:rsid w:val="009612A0"/>
    <w:rsid w:val="00961428"/>
    <w:rsid w:val="00961853"/>
    <w:rsid w:val="00961877"/>
    <w:rsid w:val="00961910"/>
    <w:rsid w:val="00961A65"/>
    <w:rsid w:val="00962076"/>
    <w:rsid w:val="00962336"/>
    <w:rsid w:val="00962449"/>
    <w:rsid w:val="009626AA"/>
    <w:rsid w:val="00962757"/>
    <w:rsid w:val="009627CE"/>
    <w:rsid w:val="009627D8"/>
    <w:rsid w:val="009629B0"/>
    <w:rsid w:val="00962B5F"/>
    <w:rsid w:val="00962C8D"/>
    <w:rsid w:val="00963024"/>
    <w:rsid w:val="009630C5"/>
    <w:rsid w:val="009634A5"/>
    <w:rsid w:val="009639B4"/>
    <w:rsid w:val="00963D05"/>
    <w:rsid w:val="009640E8"/>
    <w:rsid w:val="0096432C"/>
    <w:rsid w:val="0096469B"/>
    <w:rsid w:val="009648C5"/>
    <w:rsid w:val="0096498F"/>
    <w:rsid w:val="00964A96"/>
    <w:rsid w:val="00964BB3"/>
    <w:rsid w:val="00964CAB"/>
    <w:rsid w:val="00964FC5"/>
    <w:rsid w:val="00965158"/>
    <w:rsid w:val="0096526D"/>
    <w:rsid w:val="00965577"/>
    <w:rsid w:val="00965993"/>
    <w:rsid w:val="00965B34"/>
    <w:rsid w:val="009661BC"/>
    <w:rsid w:val="009662D8"/>
    <w:rsid w:val="00966584"/>
    <w:rsid w:val="009666D2"/>
    <w:rsid w:val="00966DA4"/>
    <w:rsid w:val="00967425"/>
    <w:rsid w:val="00967582"/>
    <w:rsid w:val="00967700"/>
    <w:rsid w:val="00967806"/>
    <w:rsid w:val="00967872"/>
    <w:rsid w:val="00967DE2"/>
    <w:rsid w:val="00967DEF"/>
    <w:rsid w:val="009703A1"/>
    <w:rsid w:val="0097047D"/>
    <w:rsid w:val="00970560"/>
    <w:rsid w:val="009705F3"/>
    <w:rsid w:val="0097065C"/>
    <w:rsid w:val="009708F4"/>
    <w:rsid w:val="009709A6"/>
    <w:rsid w:val="00970B93"/>
    <w:rsid w:val="00970D3A"/>
    <w:rsid w:val="00970F92"/>
    <w:rsid w:val="00971018"/>
    <w:rsid w:val="009712A0"/>
    <w:rsid w:val="0097130B"/>
    <w:rsid w:val="009715CC"/>
    <w:rsid w:val="0097163F"/>
    <w:rsid w:val="00971A7C"/>
    <w:rsid w:val="00971C4C"/>
    <w:rsid w:val="00971E0A"/>
    <w:rsid w:val="00971EAC"/>
    <w:rsid w:val="00971ED5"/>
    <w:rsid w:val="00971F58"/>
    <w:rsid w:val="009721C4"/>
    <w:rsid w:val="0097238B"/>
    <w:rsid w:val="0097241D"/>
    <w:rsid w:val="00972579"/>
    <w:rsid w:val="00972A35"/>
    <w:rsid w:val="00972A36"/>
    <w:rsid w:val="00972B0E"/>
    <w:rsid w:val="00972B38"/>
    <w:rsid w:val="00972CBC"/>
    <w:rsid w:val="00972D84"/>
    <w:rsid w:val="00972F3A"/>
    <w:rsid w:val="00973074"/>
    <w:rsid w:val="009731B1"/>
    <w:rsid w:val="009731C2"/>
    <w:rsid w:val="0097338C"/>
    <w:rsid w:val="00973417"/>
    <w:rsid w:val="0097395B"/>
    <w:rsid w:val="00973A40"/>
    <w:rsid w:val="00973E0E"/>
    <w:rsid w:val="00973E70"/>
    <w:rsid w:val="0097407B"/>
    <w:rsid w:val="009744BE"/>
    <w:rsid w:val="0097455F"/>
    <w:rsid w:val="00974919"/>
    <w:rsid w:val="00974A02"/>
    <w:rsid w:val="00974A77"/>
    <w:rsid w:val="00974CA2"/>
    <w:rsid w:val="00974F11"/>
    <w:rsid w:val="009753C9"/>
    <w:rsid w:val="009755EC"/>
    <w:rsid w:val="0097570E"/>
    <w:rsid w:val="0097580C"/>
    <w:rsid w:val="00975A0B"/>
    <w:rsid w:val="00975E33"/>
    <w:rsid w:val="00976425"/>
    <w:rsid w:val="00976746"/>
    <w:rsid w:val="00976936"/>
    <w:rsid w:val="00976B9D"/>
    <w:rsid w:val="00976CE9"/>
    <w:rsid w:val="00977000"/>
    <w:rsid w:val="009771F6"/>
    <w:rsid w:val="00977418"/>
    <w:rsid w:val="009774CD"/>
    <w:rsid w:val="00977867"/>
    <w:rsid w:val="00977941"/>
    <w:rsid w:val="00977B6C"/>
    <w:rsid w:val="00977BEA"/>
    <w:rsid w:val="00977CCA"/>
    <w:rsid w:val="00977D86"/>
    <w:rsid w:val="00977FFB"/>
    <w:rsid w:val="00980251"/>
    <w:rsid w:val="00980298"/>
    <w:rsid w:val="00980304"/>
    <w:rsid w:val="0098068F"/>
    <w:rsid w:val="00980BC8"/>
    <w:rsid w:val="00981032"/>
    <w:rsid w:val="00981118"/>
    <w:rsid w:val="00981317"/>
    <w:rsid w:val="00981510"/>
    <w:rsid w:val="0098175A"/>
    <w:rsid w:val="00981B1B"/>
    <w:rsid w:val="00982236"/>
    <w:rsid w:val="0098238E"/>
    <w:rsid w:val="0098240A"/>
    <w:rsid w:val="00982708"/>
    <w:rsid w:val="00982925"/>
    <w:rsid w:val="0098297A"/>
    <w:rsid w:val="00982F4C"/>
    <w:rsid w:val="00982F81"/>
    <w:rsid w:val="0098348A"/>
    <w:rsid w:val="00983610"/>
    <w:rsid w:val="009836EE"/>
    <w:rsid w:val="009838FA"/>
    <w:rsid w:val="00983928"/>
    <w:rsid w:val="00983ECE"/>
    <w:rsid w:val="00984582"/>
    <w:rsid w:val="009846E8"/>
    <w:rsid w:val="0098478E"/>
    <w:rsid w:val="00984796"/>
    <w:rsid w:val="009847DC"/>
    <w:rsid w:val="00985237"/>
    <w:rsid w:val="00985564"/>
    <w:rsid w:val="0098560D"/>
    <w:rsid w:val="00985A87"/>
    <w:rsid w:val="00985ACC"/>
    <w:rsid w:val="00985C34"/>
    <w:rsid w:val="00985E9B"/>
    <w:rsid w:val="00985EB9"/>
    <w:rsid w:val="00985F0F"/>
    <w:rsid w:val="0098611D"/>
    <w:rsid w:val="00986489"/>
    <w:rsid w:val="0098684C"/>
    <w:rsid w:val="009868AB"/>
    <w:rsid w:val="00986CD2"/>
    <w:rsid w:val="00986D30"/>
    <w:rsid w:val="00986EB0"/>
    <w:rsid w:val="009873EC"/>
    <w:rsid w:val="0098777C"/>
    <w:rsid w:val="00987918"/>
    <w:rsid w:val="00987A5A"/>
    <w:rsid w:val="0099024E"/>
    <w:rsid w:val="00990800"/>
    <w:rsid w:val="00990C3C"/>
    <w:rsid w:val="00990D72"/>
    <w:rsid w:val="00990F26"/>
    <w:rsid w:val="0099102E"/>
    <w:rsid w:val="009910F4"/>
    <w:rsid w:val="009912A5"/>
    <w:rsid w:val="009915A2"/>
    <w:rsid w:val="009915FF"/>
    <w:rsid w:val="009921C3"/>
    <w:rsid w:val="00992223"/>
    <w:rsid w:val="0099231C"/>
    <w:rsid w:val="009923D2"/>
    <w:rsid w:val="009924D4"/>
    <w:rsid w:val="00992A9E"/>
    <w:rsid w:val="00992AF6"/>
    <w:rsid w:val="00992DAF"/>
    <w:rsid w:val="00992E56"/>
    <w:rsid w:val="009932DF"/>
    <w:rsid w:val="0099332F"/>
    <w:rsid w:val="0099351A"/>
    <w:rsid w:val="00993BA6"/>
    <w:rsid w:val="00993CE2"/>
    <w:rsid w:val="00993D14"/>
    <w:rsid w:val="009940CD"/>
    <w:rsid w:val="0099436E"/>
    <w:rsid w:val="009947EF"/>
    <w:rsid w:val="00994836"/>
    <w:rsid w:val="00994893"/>
    <w:rsid w:val="009948B2"/>
    <w:rsid w:val="00994A9C"/>
    <w:rsid w:val="00994C9F"/>
    <w:rsid w:val="00994D43"/>
    <w:rsid w:val="00994D9F"/>
    <w:rsid w:val="00994DA8"/>
    <w:rsid w:val="00994DED"/>
    <w:rsid w:val="00994F8F"/>
    <w:rsid w:val="00994FBE"/>
    <w:rsid w:val="00995320"/>
    <w:rsid w:val="009953AE"/>
    <w:rsid w:val="0099544B"/>
    <w:rsid w:val="009954BB"/>
    <w:rsid w:val="00995533"/>
    <w:rsid w:val="009955B5"/>
    <w:rsid w:val="00995633"/>
    <w:rsid w:val="00995A46"/>
    <w:rsid w:val="00995A9E"/>
    <w:rsid w:val="00995BE3"/>
    <w:rsid w:val="0099622C"/>
    <w:rsid w:val="009963FA"/>
    <w:rsid w:val="009965A9"/>
    <w:rsid w:val="009966BC"/>
    <w:rsid w:val="0099670D"/>
    <w:rsid w:val="00996E39"/>
    <w:rsid w:val="0099702B"/>
    <w:rsid w:val="009971C2"/>
    <w:rsid w:val="0099721F"/>
    <w:rsid w:val="0099739B"/>
    <w:rsid w:val="009973B9"/>
    <w:rsid w:val="0099745E"/>
    <w:rsid w:val="00997991"/>
    <w:rsid w:val="00997A0F"/>
    <w:rsid w:val="00997B3E"/>
    <w:rsid w:val="00997D23"/>
    <w:rsid w:val="00997D82"/>
    <w:rsid w:val="009A02DE"/>
    <w:rsid w:val="009A048E"/>
    <w:rsid w:val="009A0915"/>
    <w:rsid w:val="009A0A24"/>
    <w:rsid w:val="009A0A6A"/>
    <w:rsid w:val="009A0BCA"/>
    <w:rsid w:val="009A0CD3"/>
    <w:rsid w:val="009A0FB7"/>
    <w:rsid w:val="009A13B3"/>
    <w:rsid w:val="009A143B"/>
    <w:rsid w:val="009A1471"/>
    <w:rsid w:val="009A16D6"/>
    <w:rsid w:val="009A1963"/>
    <w:rsid w:val="009A1ACC"/>
    <w:rsid w:val="009A1C57"/>
    <w:rsid w:val="009A23A7"/>
    <w:rsid w:val="009A257F"/>
    <w:rsid w:val="009A3F99"/>
    <w:rsid w:val="009A4249"/>
    <w:rsid w:val="009A4266"/>
    <w:rsid w:val="009A485A"/>
    <w:rsid w:val="009A4A3F"/>
    <w:rsid w:val="009A4A8C"/>
    <w:rsid w:val="009A4B24"/>
    <w:rsid w:val="009A4D3D"/>
    <w:rsid w:val="009A4ECB"/>
    <w:rsid w:val="009A4F01"/>
    <w:rsid w:val="009A5B33"/>
    <w:rsid w:val="009A5DB8"/>
    <w:rsid w:val="009A5E8A"/>
    <w:rsid w:val="009A5F1B"/>
    <w:rsid w:val="009A604B"/>
    <w:rsid w:val="009A6425"/>
    <w:rsid w:val="009A6490"/>
    <w:rsid w:val="009A67C2"/>
    <w:rsid w:val="009A6A7E"/>
    <w:rsid w:val="009A6D44"/>
    <w:rsid w:val="009A73E3"/>
    <w:rsid w:val="009A753B"/>
    <w:rsid w:val="009A7AE2"/>
    <w:rsid w:val="009A7B0E"/>
    <w:rsid w:val="009A7C82"/>
    <w:rsid w:val="009A7FF8"/>
    <w:rsid w:val="009B04F6"/>
    <w:rsid w:val="009B05A8"/>
    <w:rsid w:val="009B081B"/>
    <w:rsid w:val="009B08C2"/>
    <w:rsid w:val="009B0B8E"/>
    <w:rsid w:val="009B0BE0"/>
    <w:rsid w:val="009B0EE5"/>
    <w:rsid w:val="009B0F9F"/>
    <w:rsid w:val="009B16ED"/>
    <w:rsid w:val="009B1E88"/>
    <w:rsid w:val="009B1F85"/>
    <w:rsid w:val="009B20C2"/>
    <w:rsid w:val="009B2C55"/>
    <w:rsid w:val="009B2DC7"/>
    <w:rsid w:val="009B2E2C"/>
    <w:rsid w:val="009B33F0"/>
    <w:rsid w:val="009B3468"/>
    <w:rsid w:val="009B35C8"/>
    <w:rsid w:val="009B372F"/>
    <w:rsid w:val="009B37D6"/>
    <w:rsid w:val="009B3A22"/>
    <w:rsid w:val="009B3C50"/>
    <w:rsid w:val="009B3D78"/>
    <w:rsid w:val="009B3E20"/>
    <w:rsid w:val="009B419F"/>
    <w:rsid w:val="009B4200"/>
    <w:rsid w:val="009B425D"/>
    <w:rsid w:val="009B436D"/>
    <w:rsid w:val="009B4AE6"/>
    <w:rsid w:val="009B4E34"/>
    <w:rsid w:val="009B51E8"/>
    <w:rsid w:val="009B5D52"/>
    <w:rsid w:val="009B62E5"/>
    <w:rsid w:val="009B644D"/>
    <w:rsid w:val="009B67BD"/>
    <w:rsid w:val="009B6ED8"/>
    <w:rsid w:val="009B6F92"/>
    <w:rsid w:val="009B7089"/>
    <w:rsid w:val="009B717C"/>
    <w:rsid w:val="009B725F"/>
    <w:rsid w:val="009B7C62"/>
    <w:rsid w:val="009B7F03"/>
    <w:rsid w:val="009B7F50"/>
    <w:rsid w:val="009C065E"/>
    <w:rsid w:val="009C09C9"/>
    <w:rsid w:val="009C0C20"/>
    <w:rsid w:val="009C1018"/>
    <w:rsid w:val="009C12A0"/>
    <w:rsid w:val="009C1322"/>
    <w:rsid w:val="009C1349"/>
    <w:rsid w:val="009C1414"/>
    <w:rsid w:val="009C1446"/>
    <w:rsid w:val="009C1461"/>
    <w:rsid w:val="009C160B"/>
    <w:rsid w:val="009C1790"/>
    <w:rsid w:val="009C1830"/>
    <w:rsid w:val="009C18B7"/>
    <w:rsid w:val="009C1E05"/>
    <w:rsid w:val="009C1EF5"/>
    <w:rsid w:val="009C23DB"/>
    <w:rsid w:val="009C2691"/>
    <w:rsid w:val="009C26B3"/>
    <w:rsid w:val="009C2776"/>
    <w:rsid w:val="009C2843"/>
    <w:rsid w:val="009C28D9"/>
    <w:rsid w:val="009C2BDC"/>
    <w:rsid w:val="009C2C2E"/>
    <w:rsid w:val="009C2DD8"/>
    <w:rsid w:val="009C329C"/>
    <w:rsid w:val="009C332F"/>
    <w:rsid w:val="009C367D"/>
    <w:rsid w:val="009C36D8"/>
    <w:rsid w:val="009C372C"/>
    <w:rsid w:val="009C39FA"/>
    <w:rsid w:val="009C3A92"/>
    <w:rsid w:val="009C3D2D"/>
    <w:rsid w:val="009C3E82"/>
    <w:rsid w:val="009C4143"/>
    <w:rsid w:val="009C4401"/>
    <w:rsid w:val="009C4525"/>
    <w:rsid w:val="009C45E7"/>
    <w:rsid w:val="009C4CCE"/>
    <w:rsid w:val="009C4D4E"/>
    <w:rsid w:val="009C4D71"/>
    <w:rsid w:val="009C52CF"/>
    <w:rsid w:val="009C5305"/>
    <w:rsid w:val="009C54BB"/>
    <w:rsid w:val="009C562C"/>
    <w:rsid w:val="009C58F2"/>
    <w:rsid w:val="009C59B7"/>
    <w:rsid w:val="009C5A35"/>
    <w:rsid w:val="009C5E12"/>
    <w:rsid w:val="009C605E"/>
    <w:rsid w:val="009C6819"/>
    <w:rsid w:val="009C6BF1"/>
    <w:rsid w:val="009C6EC0"/>
    <w:rsid w:val="009C6EDD"/>
    <w:rsid w:val="009C720F"/>
    <w:rsid w:val="009C78D4"/>
    <w:rsid w:val="009C7C87"/>
    <w:rsid w:val="009C7DD9"/>
    <w:rsid w:val="009D0327"/>
    <w:rsid w:val="009D099D"/>
    <w:rsid w:val="009D0B84"/>
    <w:rsid w:val="009D0EF6"/>
    <w:rsid w:val="009D0F24"/>
    <w:rsid w:val="009D0FA6"/>
    <w:rsid w:val="009D160F"/>
    <w:rsid w:val="009D16A6"/>
    <w:rsid w:val="009D16F2"/>
    <w:rsid w:val="009D18E6"/>
    <w:rsid w:val="009D19B5"/>
    <w:rsid w:val="009D1A97"/>
    <w:rsid w:val="009D1AEB"/>
    <w:rsid w:val="009D1B6B"/>
    <w:rsid w:val="009D2075"/>
    <w:rsid w:val="009D2262"/>
    <w:rsid w:val="009D22D4"/>
    <w:rsid w:val="009D2481"/>
    <w:rsid w:val="009D2549"/>
    <w:rsid w:val="009D27DC"/>
    <w:rsid w:val="009D2812"/>
    <w:rsid w:val="009D2943"/>
    <w:rsid w:val="009D2B6F"/>
    <w:rsid w:val="009D2B75"/>
    <w:rsid w:val="009D318F"/>
    <w:rsid w:val="009D32A4"/>
    <w:rsid w:val="009D3305"/>
    <w:rsid w:val="009D340E"/>
    <w:rsid w:val="009D35EE"/>
    <w:rsid w:val="009D3874"/>
    <w:rsid w:val="009D40C8"/>
    <w:rsid w:val="009D4114"/>
    <w:rsid w:val="009D4337"/>
    <w:rsid w:val="009D465A"/>
    <w:rsid w:val="009D4693"/>
    <w:rsid w:val="009D4701"/>
    <w:rsid w:val="009D4899"/>
    <w:rsid w:val="009D4B13"/>
    <w:rsid w:val="009D4C84"/>
    <w:rsid w:val="009D4D4A"/>
    <w:rsid w:val="009D5304"/>
    <w:rsid w:val="009D54C0"/>
    <w:rsid w:val="009D5749"/>
    <w:rsid w:val="009D58B8"/>
    <w:rsid w:val="009D58E3"/>
    <w:rsid w:val="009D5B5E"/>
    <w:rsid w:val="009D5CBC"/>
    <w:rsid w:val="009D60C1"/>
    <w:rsid w:val="009D60FC"/>
    <w:rsid w:val="009D6129"/>
    <w:rsid w:val="009D62D2"/>
    <w:rsid w:val="009D6516"/>
    <w:rsid w:val="009D6A63"/>
    <w:rsid w:val="009D7058"/>
    <w:rsid w:val="009D71D1"/>
    <w:rsid w:val="009D7236"/>
    <w:rsid w:val="009D753C"/>
    <w:rsid w:val="009D785C"/>
    <w:rsid w:val="009D7EC5"/>
    <w:rsid w:val="009E015D"/>
    <w:rsid w:val="009E0243"/>
    <w:rsid w:val="009E024F"/>
    <w:rsid w:val="009E0395"/>
    <w:rsid w:val="009E03B9"/>
    <w:rsid w:val="009E0620"/>
    <w:rsid w:val="009E08D6"/>
    <w:rsid w:val="009E0A74"/>
    <w:rsid w:val="009E12F5"/>
    <w:rsid w:val="009E1319"/>
    <w:rsid w:val="009E1335"/>
    <w:rsid w:val="009E1814"/>
    <w:rsid w:val="009E1A92"/>
    <w:rsid w:val="009E268E"/>
    <w:rsid w:val="009E27BF"/>
    <w:rsid w:val="009E29F5"/>
    <w:rsid w:val="009E2AFD"/>
    <w:rsid w:val="009E3067"/>
    <w:rsid w:val="009E30FA"/>
    <w:rsid w:val="009E3963"/>
    <w:rsid w:val="009E3EDC"/>
    <w:rsid w:val="009E418F"/>
    <w:rsid w:val="009E45B9"/>
    <w:rsid w:val="009E4B01"/>
    <w:rsid w:val="009E4B1E"/>
    <w:rsid w:val="009E4B9C"/>
    <w:rsid w:val="009E4E41"/>
    <w:rsid w:val="009E4F23"/>
    <w:rsid w:val="009E4FFF"/>
    <w:rsid w:val="009E509C"/>
    <w:rsid w:val="009E53A1"/>
    <w:rsid w:val="009E5404"/>
    <w:rsid w:val="009E55F4"/>
    <w:rsid w:val="009E5732"/>
    <w:rsid w:val="009E5810"/>
    <w:rsid w:val="009E5958"/>
    <w:rsid w:val="009E5A61"/>
    <w:rsid w:val="009E5BFC"/>
    <w:rsid w:val="009E5DEE"/>
    <w:rsid w:val="009E5E38"/>
    <w:rsid w:val="009E6774"/>
    <w:rsid w:val="009E6A07"/>
    <w:rsid w:val="009E6ACA"/>
    <w:rsid w:val="009E6C4E"/>
    <w:rsid w:val="009E6D9F"/>
    <w:rsid w:val="009E6E7C"/>
    <w:rsid w:val="009E7038"/>
    <w:rsid w:val="009E724C"/>
    <w:rsid w:val="009E7482"/>
    <w:rsid w:val="009E7B04"/>
    <w:rsid w:val="009E7C75"/>
    <w:rsid w:val="009E7E6C"/>
    <w:rsid w:val="009F0412"/>
    <w:rsid w:val="009F0432"/>
    <w:rsid w:val="009F044C"/>
    <w:rsid w:val="009F0660"/>
    <w:rsid w:val="009F0AED"/>
    <w:rsid w:val="009F0BA8"/>
    <w:rsid w:val="009F0CBA"/>
    <w:rsid w:val="009F1437"/>
    <w:rsid w:val="009F143A"/>
    <w:rsid w:val="009F1560"/>
    <w:rsid w:val="009F1B1F"/>
    <w:rsid w:val="009F1C86"/>
    <w:rsid w:val="009F1DFC"/>
    <w:rsid w:val="009F1E26"/>
    <w:rsid w:val="009F1F1B"/>
    <w:rsid w:val="009F1FAA"/>
    <w:rsid w:val="009F207E"/>
    <w:rsid w:val="009F23AF"/>
    <w:rsid w:val="009F245E"/>
    <w:rsid w:val="009F281C"/>
    <w:rsid w:val="009F2A14"/>
    <w:rsid w:val="009F2D10"/>
    <w:rsid w:val="009F32EE"/>
    <w:rsid w:val="009F3590"/>
    <w:rsid w:val="009F3669"/>
    <w:rsid w:val="009F383D"/>
    <w:rsid w:val="009F38B0"/>
    <w:rsid w:val="009F3CE8"/>
    <w:rsid w:val="009F3F97"/>
    <w:rsid w:val="009F46A9"/>
    <w:rsid w:val="009F483A"/>
    <w:rsid w:val="009F4D89"/>
    <w:rsid w:val="009F4EA2"/>
    <w:rsid w:val="009F513F"/>
    <w:rsid w:val="009F542B"/>
    <w:rsid w:val="009F548F"/>
    <w:rsid w:val="009F56F8"/>
    <w:rsid w:val="009F587C"/>
    <w:rsid w:val="009F5985"/>
    <w:rsid w:val="009F5E0E"/>
    <w:rsid w:val="009F5FCB"/>
    <w:rsid w:val="009F601C"/>
    <w:rsid w:val="009F61D5"/>
    <w:rsid w:val="009F6787"/>
    <w:rsid w:val="009F67BC"/>
    <w:rsid w:val="009F6802"/>
    <w:rsid w:val="009F696F"/>
    <w:rsid w:val="009F6B8F"/>
    <w:rsid w:val="009F6D69"/>
    <w:rsid w:val="009F6E35"/>
    <w:rsid w:val="009F6E9B"/>
    <w:rsid w:val="009F6ED5"/>
    <w:rsid w:val="009F71F5"/>
    <w:rsid w:val="009F7256"/>
    <w:rsid w:val="009F732F"/>
    <w:rsid w:val="009F7532"/>
    <w:rsid w:val="009F759E"/>
    <w:rsid w:val="009F76CE"/>
    <w:rsid w:val="009F76F7"/>
    <w:rsid w:val="009F7873"/>
    <w:rsid w:val="009F7C16"/>
    <w:rsid w:val="009F7C20"/>
    <w:rsid w:val="009F7D6F"/>
    <w:rsid w:val="009F7DDA"/>
    <w:rsid w:val="00A00136"/>
    <w:rsid w:val="00A0018B"/>
    <w:rsid w:val="00A00515"/>
    <w:rsid w:val="00A00837"/>
    <w:rsid w:val="00A00C26"/>
    <w:rsid w:val="00A00CEE"/>
    <w:rsid w:val="00A00EBA"/>
    <w:rsid w:val="00A00FA3"/>
    <w:rsid w:val="00A00FCB"/>
    <w:rsid w:val="00A0114D"/>
    <w:rsid w:val="00A01233"/>
    <w:rsid w:val="00A012BC"/>
    <w:rsid w:val="00A01320"/>
    <w:rsid w:val="00A01425"/>
    <w:rsid w:val="00A017DD"/>
    <w:rsid w:val="00A0187E"/>
    <w:rsid w:val="00A018A0"/>
    <w:rsid w:val="00A01BAD"/>
    <w:rsid w:val="00A01D91"/>
    <w:rsid w:val="00A02081"/>
    <w:rsid w:val="00A0217A"/>
    <w:rsid w:val="00A021EB"/>
    <w:rsid w:val="00A026C5"/>
    <w:rsid w:val="00A02958"/>
    <w:rsid w:val="00A02BCB"/>
    <w:rsid w:val="00A02F97"/>
    <w:rsid w:val="00A0377E"/>
    <w:rsid w:val="00A03AF0"/>
    <w:rsid w:val="00A03EF3"/>
    <w:rsid w:val="00A0426E"/>
    <w:rsid w:val="00A042C2"/>
    <w:rsid w:val="00A04318"/>
    <w:rsid w:val="00A04505"/>
    <w:rsid w:val="00A04A66"/>
    <w:rsid w:val="00A04C4B"/>
    <w:rsid w:val="00A04C76"/>
    <w:rsid w:val="00A04C7B"/>
    <w:rsid w:val="00A04CA6"/>
    <w:rsid w:val="00A04DD3"/>
    <w:rsid w:val="00A04F04"/>
    <w:rsid w:val="00A05036"/>
    <w:rsid w:val="00A053B4"/>
    <w:rsid w:val="00A05462"/>
    <w:rsid w:val="00A0553D"/>
    <w:rsid w:val="00A05570"/>
    <w:rsid w:val="00A05637"/>
    <w:rsid w:val="00A0579C"/>
    <w:rsid w:val="00A05C1E"/>
    <w:rsid w:val="00A06615"/>
    <w:rsid w:val="00A06A4F"/>
    <w:rsid w:val="00A06CFF"/>
    <w:rsid w:val="00A06DA9"/>
    <w:rsid w:val="00A06F9C"/>
    <w:rsid w:val="00A07064"/>
    <w:rsid w:val="00A07572"/>
    <w:rsid w:val="00A07611"/>
    <w:rsid w:val="00A0796B"/>
    <w:rsid w:val="00A07DB8"/>
    <w:rsid w:val="00A07E51"/>
    <w:rsid w:val="00A07F86"/>
    <w:rsid w:val="00A10159"/>
    <w:rsid w:val="00A10566"/>
    <w:rsid w:val="00A10B24"/>
    <w:rsid w:val="00A10E6C"/>
    <w:rsid w:val="00A10F03"/>
    <w:rsid w:val="00A11066"/>
    <w:rsid w:val="00A111A3"/>
    <w:rsid w:val="00A11249"/>
    <w:rsid w:val="00A11321"/>
    <w:rsid w:val="00A11389"/>
    <w:rsid w:val="00A113C5"/>
    <w:rsid w:val="00A1147D"/>
    <w:rsid w:val="00A115AB"/>
    <w:rsid w:val="00A1171F"/>
    <w:rsid w:val="00A11931"/>
    <w:rsid w:val="00A11A0A"/>
    <w:rsid w:val="00A11AAC"/>
    <w:rsid w:val="00A11B92"/>
    <w:rsid w:val="00A11D32"/>
    <w:rsid w:val="00A11F2C"/>
    <w:rsid w:val="00A12023"/>
    <w:rsid w:val="00A12117"/>
    <w:rsid w:val="00A122E6"/>
    <w:rsid w:val="00A1240B"/>
    <w:rsid w:val="00A12B71"/>
    <w:rsid w:val="00A12B7A"/>
    <w:rsid w:val="00A12B92"/>
    <w:rsid w:val="00A12D0A"/>
    <w:rsid w:val="00A12E06"/>
    <w:rsid w:val="00A13012"/>
    <w:rsid w:val="00A132A0"/>
    <w:rsid w:val="00A1389D"/>
    <w:rsid w:val="00A138D2"/>
    <w:rsid w:val="00A13B11"/>
    <w:rsid w:val="00A13B51"/>
    <w:rsid w:val="00A13D38"/>
    <w:rsid w:val="00A13D57"/>
    <w:rsid w:val="00A147CB"/>
    <w:rsid w:val="00A14BDB"/>
    <w:rsid w:val="00A14D1D"/>
    <w:rsid w:val="00A14D7E"/>
    <w:rsid w:val="00A14EFF"/>
    <w:rsid w:val="00A150E5"/>
    <w:rsid w:val="00A15496"/>
    <w:rsid w:val="00A1592C"/>
    <w:rsid w:val="00A15948"/>
    <w:rsid w:val="00A160FD"/>
    <w:rsid w:val="00A162E8"/>
    <w:rsid w:val="00A1649E"/>
    <w:rsid w:val="00A1684E"/>
    <w:rsid w:val="00A168DF"/>
    <w:rsid w:val="00A169D9"/>
    <w:rsid w:val="00A16BC8"/>
    <w:rsid w:val="00A16E1A"/>
    <w:rsid w:val="00A17557"/>
    <w:rsid w:val="00A1767B"/>
    <w:rsid w:val="00A17738"/>
    <w:rsid w:val="00A1793A"/>
    <w:rsid w:val="00A179BA"/>
    <w:rsid w:val="00A17FAE"/>
    <w:rsid w:val="00A20249"/>
    <w:rsid w:val="00A20623"/>
    <w:rsid w:val="00A206DC"/>
    <w:rsid w:val="00A20725"/>
    <w:rsid w:val="00A20DF7"/>
    <w:rsid w:val="00A20FB9"/>
    <w:rsid w:val="00A21576"/>
    <w:rsid w:val="00A2177D"/>
    <w:rsid w:val="00A22620"/>
    <w:rsid w:val="00A22B5F"/>
    <w:rsid w:val="00A22C7B"/>
    <w:rsid w:val="00A22CFA"/>
    <w:rsid w:val="00A22F54"/>
    <w:rsid w:val="00A23031"/>
    <w:rsid w:val="00A2356B"/>
    <w:rsid w:val="00A2358A"/>
    <w:rsid w:val="00A23714"/>
    <w:rsid w:val="00A237FF"/>
    <w:rsid w:val="00A23808"/>
    <w:rsid w:val="00A23C5D"/>
    <w:rsid w:val="00A240F6"/>
    <w:rsid w:val="00A2411C"/>
    <w:rsid w:val="00A24212"/>
    <w:rsid w:val="00A242EC"/>
    <w:rsid w:val="00A24536"/>
    <w:rsid w:val="00A245F2"/>
    <w:rsid w:val="00A24A78"/>
    <w:rsid w:val="00A24B8B"/>
    <w:rsid w:val="00A24D41"/>
    <w:rsid w:val="00A24E9B"/>
    <w:rsid w:val="00A25643"/>
    <w:rsid w:val="00A259EF"/>
    <w:rsid w:val="00A25CB6"/>
    <w:rsid w:val="00A25D5C"/>
    <w:rsid w:val="00A25EBD"/>
    <w:rsid w:val="00A25EC1"/>
    <w:rsid w:val="00A2624B"/>
    <w:rsid w:val="00A2627D"/>
    <w:rsid w:val="00A26564"/>
    <w:rsid w:val="00A26AD8"/>
    <w:rsid w:val="00A26D15"/>
    <w:rsid w:val="00A2727E"/>
    <w:rsid w:val="00A272A9"/>
    <w:rsid w:val="00A27929"/>
    <w:rsid w:val="00A27D08"/>
    <w:rsid w:val="00A301A5"/>
    <w:rsid w:val="00A3026E"/>
    <w:rsid w:val="00A30447"/>
    <w:rsid w:val="00A30689"/>
    <w:rsid w:val="00A308DC"/>
    <w:rsid w:val="00A30A9F"/>
    <w:rsid w:val="00A31092"/>
    <w:rsid w:val="00A310EB"/>
    <w:rsid w:val="00A313BF"/>
    <w:rsid w:val="00A314E1"/>
    <w:rsid w:val="00A316E5"/>
    <w:rsid w:val="00A31942"/>
    <w:rsid w:val="00A3195A"/>
    <w:rsid w:val="00A31A26"/>
    <w:rsid w:val="00A31C08"/>
    <w:rsid w:val="00A31F5F"/>
    <w:rsid w:val="00A31F95"/>
    <w:rsid w:val="00A3228D"/>
    <w:rsid w:val="00A328D8"/>
    <w:rsid w:val="00A32ED3"/>
    <w:rsid w:val="00A330AB"/>
    <w:rsid w:val="00A33A80"/>
    <w:rsid w:val="00A33B82"/>
    <w:rsid w:val="00A33E40"/>
    <w:rsid w:val="00A33EFB"/>
    <w:rsid w:val="00A33F37"/>
    <w:rsid w:val="00A34005"/>
    <w:rsid w:val="00A340A8"/>
    <w:rsid w:val="00A340B8"/>
    <w:rsid w:val="00A344EE"/>
    <w:rsid w:val="00A34549"/>
    <w:rsid w:val="00A34732"/>
    <w:rsid w:val="00A347EA"/>
    <w:rsid w:val="00A34862"/>
    <w:rsid w:val="00A34AFC"/>
    <w:rsid w:val="00A34DCD"/>
    <w:rsid w:val="00A34F2F"/>
    <w:rsid w:val="00A350EB"/>
    <w:rsid w:val="00A351CA"/>
    <w:rsid w:val="00A352F4"/>
    <w:rsid w:val="00A3547A"/>
    <w:rsid w:val="00A3576F"/>
    <w:rsid w:val="00A35800"/>
    <w:rsid w:val="00A3585C"/>
    <w:rsid w:val="00A359C5"/>
    <w:rsid w:val="00A3607A"/>
    <w:rsid w:val="00A36180"/>
    <w:rsid w:val="00A36276"/>
    <w:rsid w:val="00A362A2"/>
    <w:rsid w:val="00A363A6"/>
    <w:rsid w:val="00A363D1"/>
    <w:rsid w:val="00A363FC"/>
    <w:rsid w:val="00A36895"/>
    <w:rsid w:val="00A36B20"/>
    <w:rsid w:val="00A36E65"/>
    <w:rsid w:val="00A36F8F"/>
    <w:rsid w:val="00A370EA"/>
    <w:rsid w:val="00A37183"/>
    <w:rsid w:val="00A3727D"/>
    <w:rsid w:val="00A374D0"/>
    <w:rsid w:val="00A376B8"/>
    <w:rsid w:val="00A377E8"/>
    <w:rsid w:val="00A37B48"/>
    <w:rsid w:val="00A37BF1"/>
    <w:rsid w:val="00A37D32"/>
    <w:rsid w:val="00A37F75"/>
    <w:rsid w:val="00A4006A"/>
    <w:rsid w:val="00A40322"/>
    <w:rsid w:val="00A4040D"/>
    <w:rsid w:val="00A4055A"/>
    <w:rsid w:val="00A4067F"/>
    <w:rsid w:val="00A40C39"/>
    <w:rsid w:val="00A40E6D"/>
    <w:rsid w:val="00A40F9C"/>
    <w:rsid w:val="00A413A7"/>
    <w:rsid w:val="00A413C2"/>
    <w:rsid w:val="00A414A4"/>
    <w:rsid w:val="00A418E4"/>
    <w:rsid w:val="00A41CA5"/>
    <w:rsid w:val="00A420B8"/>
    <w:rsid w:val="00A420DE"/>
    <w:rsid w:val="00A421EB"/>
    <w:rsid w:val="00A423A5"/>
    <w:rsid w:val="00A425E0"/>
    <w:rsid w:val="00A429BA"/>
    <w:rsid w:val="00A42A1E"/>
    <w:rsid w:val="00A42E3B"/>
    <w:rsid w:val="00A42F75"/>
    <w:rsid w:val="00A4303C"/>
    <w:rsid w:val="00A43381"/>
    <w:rsid w:val="00A434F5"/>
    <w:rsid w:val="00A4357E"/>
    <w:rsid w:val="00A43618"/>
    <w:rsid w:val="00A43BB5"/>
    <w:rsid w:val="00A43C85"/>
    <w:rsid w:val="00A441A1"/>
    <w:rsid w:val="00A443B7"/>
    <w:rsid w:val="00A44DBB"/>
    <w:rsid w:val="00A452C5"/>
    <w:rsid w:val="00A4586A"/>
    <w:rsid w:val="00A45BAB"/>
    <w:rsid w:val="00A45BFD"/>
    <w:rsid w:val="00A4669C"/>
    <w:rsid w:val="00A4686C"/>
    <w:rsid w:val="00A46882"/>
    <w:rsid w:val="00A46A09"/>
    <w:rsid w:val="00A46E2F"/>
    <w:rsid w:val="00A46F4D"/>
    <w:rsid w:val="00A47454"/>
    <w:rsid w:val="00A47573"/>
    <w:rsid w:val="00A478D4"/>
    <w:rsid w:val="00A47B34"/>
    <w:rsid w:val="00A50061"/>
    <w:rsid w:val="00A5018D"/>
    <w:rsid w:val="00A505B5"/>
    <w:rsid w:val="00A5074C"/>
    <w:rsid w:val="00A50AD0"/>
    <w:rsid w:val="00A50AD4"/>
    <w:rsid w:val="00A5100F"/>
    <w:rsid w:val="00A51769"/>
    <w:rsid w:val="00A523DC"/>
    <w:rsid w:val="00A52412"/>
    <w:rsid w:val="00A52574"/>
    <w:rsid w:val="00A5258F"/>
    <w:rsid w:val="00A528E0"/>
    <w:rsid w:val="00A52CC6"/>
    <w:rsid w:val="00A52EF1"/>
    <w:rsid w:val="00A53126"/>
    <w:rsid w:val="00A532D8"/>
    <w:rsid w:val="00A53A36"/>
    <w:rsid w:val="00A53B9B"/>
    <w:rsid w:val="00A53D0C"/>
    <w:rsid w:val="00A53D6D"/>
    <w:rsid w:val="00A53E0C"/>
    <w:rsid w:val="00A53EB8"/>
    <w:rsid w:val="00A540CB"/>
    <w:rsid w:val="00A54199"/>
    <w:rsid w:val="00A541AF"/>
    <w:rsid w:val="00A54249"/>
    <w:rsid w:val="00A544A7"/>
    <w:rsid w:val="00A54580"/>
    <w:rsid w:val="00A54699"/>
    <w:rsid w:val="00A54913"/>
    <w:rsid w:val="00A54D04"/>
    <w:rsid w:val="00A54E7C"/>
    <w:rsid w:val="00A55333"/>
    <w:rsid w:val="00A5542E"/>
    <w:rsid w:val="00A5554A"/>
    <w:rsid w:val="00A55573"/>
    <w:rsid w:val="00A55591"/>
    <w:rsid w:val="00A5560A"/>
    <w:rsid w:val="00A55759"/>
    <w:rsid w:val="00A55908"/>
    <w:rsid w:val="00A5591F"/>
    <w:rsid w:val="00A559F6"/>
    <w:rsid w:val="00A55C53"/>
    <w:rsid w:val="00A55C5E"/>
    <w:rsid w:val="00A55E05"/>
    <w:rsid w:val="00A55E55"/>
    <w:rsid w:val="00A55ED8"/>
    <w:rsid w:val="00A55F1E"/>
    <w:rsid w:val="00A55FD6"/>
    <w:rsid w:val="00A56183"/>
    <w:rsid w:val="00A562C8"/>
    <w:rsid w:val="00A56489"/>
    <w:rsid w:val="00A56608"/>
    <w:rsid w:val="00A56699"/>
    <w:rsid w:val="00A568E7"/>
    <w:rsid w:val="00A569DA"/>
    <w:rsid w:val="00A56FCC"/>
    <w:rsid w:val="00A5745F"/>
    <w:rsid w:val="00A57530"/>
    <w:rsid w:val="00A5774B"/>
    <w:rsid w:val="00A5792A"/>
    <w:rsid w:val="00A57CBC"/>
    <w:rsid w:val="00A57D9D"/>
    <w:rsid w:val="00A60147"/>
    <w:rsid w:val="00A60236"/>
    <w:rsid w:val="00A603E6"/>
    <w:rsid w:val="00A603F7"/>
    <w:rsid w:val="00A60587"/>
    <w:rsid w:val="00A60597"/>
    <w:rsid w:val="00A6094A"/>
    <w:rsid w:val="00A60D35"/>
    <w:rsid w:val="00A60E45"/>
    <w:rsid w:val="00A60ED3"/>
    <w:rsid w:val="00A60FF1"/>
    <w:rsid w:val="00A61261"/>
    <w:rsid w:val="00A61465"/>
    <w:rsid w:val="00A61520"/>
    <w:rsid w:val="00A616C4"/>
    <w:rsid w:val="00A616F8"/>
    <w:rsid w:val="00A61D02"/>
    <w:rsid w:val="00A61DB1"/>
    <w:rsid w:val="00A6268B"/>
    <w:rsid w:val="00A62C71"/>
    <w:rsid w:val="00A62F5D"/>
    <w:rsid w:val="00A630C3"/>
    <w:rsid w:val="00A63155"/>
    <w:rsid w:val="00A63248"/>
    <w:rsid w:val="00A639A0"/>
    <w:rsid w:val="00A63CA4"/>
    <w:rsid w:val="00A63E2B"/>
    <w:rsid w:val="00A640B6"/>
    <w:rsid w:val="00A641E8"/>
    <w:rsid w:val="00A64412"/>
    <w:rsid w:val="00A64542"/>
    <w:rsid w:val="00A6456B"/>
    <w:rsid w:val="00A646C2"/>
    <w:rsid w:val="00A64758"/>
    <w:rsid w:val="00A64E6B"/>
    <w:rsid w:val="00A650E1"/>
    <w:rsid w:val="00A65619"/>
    <w:rsid w:val="00A657C4"/>
    <w:rsid w:val="00A65813"/>
    <w:rsid w:val="00A658EF"/>
    <w:rsid w:val="00A65AD4"/>
    <w:rsid w:val="00A65EC4"/>
    <w:rsid w:val="00A662E8"/>
    <w:rsid w:val="00A6660B"/>
    <w:rsid w:val="00A66B91"/>
    <w:rsid w:val="00A66B9C"/>
    <w:rsid w:val="00A66E5C"/>
    <w:rsid w:val="00A66F67"/>
    <w:rsid w:val="00A67228"/>
    <w:rsid w:val="00A6723A"/>
    <w:rsid w:val="00A672FC"/>
    <w:rsid w:val="00A67388"/>
    <w:rsid w:val="00A67410"/>
    <w:rsid w:val="00A6748E"/>
    <w:rsid w:val="00A675C3"/>
    <w:rsid w:val="00A677BE"/>
    <w:rsid w:val="00A67F00"/>
    <w:rsid w:val="00A702D5"/>
    <w:rsid w:val="00A705ED"/>
    <w:rsid w:val="00A70732"/>
    <w:rsid w:val="00A7080E"/>
    <w:rsid w:val="00A70965"/>
    <w:rsid w:val="00A70C18"/>
    <w:rsid w:val="00A70CD6"/>
    <w:rsid w:val="00A70CF0"/>
    <w:rsid w:val="00A71223"/>
    <w:rsid w:val="00A71344"/>
    <w:rsid w:val="00A71537"/>
    <w:rsid w:val="00A71BA4"/>
    <w:rsid w:val="00A71EE6"/>
    <w:rsid w:val="00A72001"/>
    <w:rsid w:val="00A72039"/>
    <w:rsid w:val="00A7204B"/>
    <w:rsid w:val="00A721BB"/>
    <w:rsid w:val="00A72371"/>
    <w:rsid w:val="00A723B9"/>
    <w:rsid w:val="00A723FD"/>
    <w:rsid w:val="00A724D4"/>
    <w:rsid w:val="00A725C1"/>
    <w:rsid w:val="00A7265C"/>
    <w:rsid w:val="00A72B70"/>
    <w:rsid w:val="00A72C43"/>
    <w:rsid w:val="00A72EBA"/>
    <w:rsid w:val="00A73846"/>
    <w:rsid w:val="00A73C48"/>
    <w:rsid w:val="00A74016"/>
    <w:rsid w:val="00A740B0"/>
    <w:rsid w:val="00A746DB"/>
    <w:rsid w:val="00A74754"/>
    <w:rsid w:val="00A74A9D"/>
    <w:rsid w:val="00A74B7F"/>
    <w:rsid w:val="00A75070"/>
    <w:rsid w:val="00A75398"/>
    <w:rsid w:val="00A7566D"/>
    <w:rsid w:val="00A75717"/>
    <w:rsid w:val="00A759C3"/>
    <w:rsid w:val="00A75A19"/>
    <w:rsid w:val="00A75C3F"/>
    <w:rsid w:val="00A75EC6"/>
    <w:rsid w:val="00A76095"/>
    <w:rsid w:val="00A760AE"/>
    <w:rsid w:val="00A76557"/>
    <w:rsid w:val="00A76572"/>
    <w:rsid w:val="00A769FF"/>
    <w:rsid w:val="00A76A3C"/>
    <w:rsid w:val="00A76E6B"/>
    <w:rsid w:val="00A76F7F"/>
    <w:rsid w:val="00A77177"/>
    <w:rsid w:val="00A771AB"/>
    <w:rsid w:val="00A77301"/>
    <w:rsid w:val="00A7760B"/>
    <w:rsid w:val="00A77636"/>
    <w:rsid w:val="00A77C4B"/>
    <w:rsid w:val="00A77CCA"/>
    <w:rsid w:val="00A77E2A"/>
    <w:rsid w:val="00A801D3"/>
    <w:rsid w:val="00A80270"/>
    <w:rsid w:val="00A802BC"/>
    <w:rsid w:val="00A802D7"/>
    <w:rsid w:val="00A803AF"/>
    <w:rsid w:val="00A804D2"/>
    <w:rsid w:val="00A809A9"/>
    <w:rsid w:val="00A80BDD"/>
    <w:rsid w:val="00A80BE2"/>
    <w:rsid w:val="00A80D7C"/>
    <w:rsid w:val="00A8124E"/>
    <w:rsid w:val="00A81422"/>
    <w:rsid w:val="00A81472"/>
    <w:rsid w:val="00A814D9"/>
    <w:rsid w:val="00A81CC4"/>
    <w:rsid w:val="00A81CD1"/>
    <w:rsid w:val="00A81D1F"/>
    <w:rsid w:val="00A81D82"/>
    <w:rsid w:val="00A81FF6"/>
    <w:rsid w:val="00A82027"/>
    <w:rsid w:val="00A8232A"/>
    <w:rsid w:val="00A823F5"/>
    <w:rsid w:val="00A82670"/>
    <w:rsid w:val="00A8299B"/>
    <w:rsid w:val="00A829B5"/>
    <w:rsid w:val="00A82A64"/>
    <w:rsid w:val="00A82A90"/>
    <w:rsid w:val="00A82C85"/>
    <w:rsid w:val="00A8304E"/>
    <w:rsid w:val="00A832C2"/>
    <w:rsid w:val="00A83871"/>
    <w:rsid w:val="00A838CD"/>
    <w:rsid w:val="00A838F0"/>
    <w:rsid w:val="00A83A26"/>
    <w:rsid w:val="00A83D64"/>
    <w:rsid w:val="00A83E78"/>
    <w:rsid w:val="00A84630"/>
    <w:rsid w:val="00A84A7C"/>
    <w:rsid w:val="00A84DF4"/>
    <w:rsid w:val="00A85150"/>
    <w:rsid w:val="00A85220"/>
    <w:rsid w:val="00A85227"/>
    <w:rsid w:val="00A85541"/>
    <w:rsid w:val="00A85675"/>
    <w:rsid w:val="00A8589B"/>
    <w:rsid w:val="00A859D3"/>
    <w:rsid w:val="00A85B52"/>
    <w:rsid w:val="00A86023"/>
    <w:rsid w:val="00A8605C"/>
    <w:rsid w:val="00A862EA"/>
    <w:rsid w:val="00A86428"/>
    <w:rsid w:val="00A86D9E"/>
    <w:rsid w:val="00A86DB2"/>
    <w:rsid w:val="00A872D5"/>
    <w:rsid w:val="00A876B5"/>
    <w:rsid w:val="00A87787"/>
    <w:rsid w:val="00A877A3"/>
    <w:rsid w:val="00A87A07"/>
    <w:rsid w:val="00A87B4C"/>
    <w:rsid w:val="00A87CBB"/>
    <w:rsid w:val="00A87D5E"/>
    <w:rsid w:val="00A90118"/>
    <w:rsid w:val="00A9013B"/>
    <w:rsid w:val="00A90228"/>
    <w:rsid w:val="00A9023D"/>
    <w:rsid w:val="00A9029C"/>
    <w:rsid w:val="00A902FE"/>
    <w:rsid w:val="00A9060D"/>
    <w:rsid w:val="00A908CC"/>
    <w:rsid w:val="00A9093B"/>
    <w:rsid w:val="00A90FAF"/>
    <w:rsid w:val="00A919CA"/>
    <w:rsid w:val="00A91C8F"/>
    <w:rsid w:val="00A91C95"/>
    <w:rsid w:val="00A92620"/>
    <w:rsid w:val="00A92899"/>
    <w:rsid w:val="00A9296C"/>
    <w:rsid w:val="00A92AAC"/>
    <w:rsid w:val="00A92BD5"/>
    <w:rsid w:val="00A92F35"/>
    <w:rsid w:val="00A93107"/>
    <w:rsid w:val="00A934C9"/>
    <w:rsid w:val="00A9352E"/>
    <w:rsid w:val="00A93566"/>
    <w:rsid w:val="00A9363A"/>
    <w:rsid w:val="00A938A4"/>
    <w:rsid w:val="00A93BE7"/>
    <w:rsid w:val="00A93C0D"/>
    <w:rsid w:val="00A93FDF"/>
    <w:rsid w:val="00A94221"/>
    <w:rsid w:val="00A943F2"/>
    <w:rsid w:val="00A9457D"/>
    <w:rsid w:val="00A945DC"/>
    <w:rsid w:val="00A94605"/>
    <w:rsid w:val="00A94809"/>
    <w:rsid w:val="00A94AA2"/>
    <w:rsid w:val="00A95212"/>
    <w:rsid w:val="00A95885"/>
    <w:rsid w:val="00A95DEC"/>
    <w:rsid w:val="00A960BF"/>
    <w:rsid w:val="00A9654D"/>
    <w:rsid w:val="00A965BC"/>
    <w:rsid w:val="00A965F9"/>
    <w:rsid w:val="00A96935"/>
    <w:rsid w:val="00A9694B"/>
    <w:rsid w:val="00A96C03"/>
    <w:rsid w:val="00A9727D"/>
    <w:rsid w:val="00A9758C"/>
    <w:rsid w:val="00A978B2"/>
    <w:rsid w:val="00A978C7"/>
    <w:rsid w:val="00A97EF7"/>
    <w:rsid w:val="00AA00E2"/>
    <w:rsid w:val="00AA0239"/>
    <w:rsid w:val="00AA02A8"/>
    <w:rsid w:val="00AA03FA"/>
    <w:rsid w:val="00AA043B"/>
    <w:rsid w:val="00AA05A1"/>
    <w:rsid w:val="00AA06C3"/>
    <w:rsid w:val="00AA088D"/>
    <w:rsid w:val="00AA0BBB"/>
    <w:rsid w:val="00AA0CA9"/>
    <w:rsid w:val="00AA0CD0"/>
    <w:rsid w:val="00AA122C"/>
    <w:rsid w:val="00AA1272"/>
    <w:rsid w:val="00AA17E9"/>
    <w:rsid w:val="00AA187C"/>
    <w:rsid w:val="00AA1B33"/>
    <w:rsid w:val="00AA1B9E"/>
    <w:rsid w:val="00AA211C"/>
    <w:rsid w:val="00AA23AC"/>
    <w:rsid w:val="00AA2671"/>
    <w:rsid w:val="00AA26EF"/>
    <w:rsid w:val="00AA29C2"/>
    <w:rsid w:val="00AA2BA6"/>
    <w:rsid w:val="00AA2E4A"/>
    <w:rsid w:val="00AA2FE9"/>
    <w:rsid w:val="00AA30FE"/>
    <w:rsid w:val="00AA37E3"/>
    <w:rsid w:val="00AA3BEA"/>
    <w:rsid w:val="00AA3CEE"/>
    <w:rsid w:val="00AA3D8C"/>
    <w:rsid w:val="00AA3DE8"/>
    <w:rsid w:val="00AA4314"/>
    <w:rsid w:val="00AA439B"/>
    <w:rsid w:val="00AA4713"/>
    <w:rsid w:val="00AA4AA6"/>
    <w:rsid w:val="00AA4BD4"/>
    <w:rsid w:val="00AA5014"/>
    <w:rsid w:val="00AA519C"/>
    <w:rsid w:val="00AA5205"/>
    <w:rsid w:val="00AA5326"/>
    <w:rsid w:val="00AA5388"/>
    <w:rsid w:val="00AA5A2F"/>
    <w:rsid w:val="00AA5C54"/>
    <w:rsid w:val="00AA5DF5"/>
    <w:rsid w:val="00AA60E2"/>
    <w:rsid w:val="00AA6358"/>
    <w:rsid w:val="00AA6644"/>
    <w:rsid w:val="00AA68E0"/>
    <w:rsid w:val="00AA6D17"/>
    <w:rsid w:val="00AA6F70"/>
    <w:rsid w:val="00AA71A6"/>
    <w:rsid w:val="00AA7542"/>
    <w:rsid w:val="00AA7732"/>
    <w:rsid w:val="00AA775A"/>
    <w:rsid w:val="00AA7BC0"/>
    <w:rsid w:val="00AB061E"/>
    <w:rsid w:val="00AB0661"/>
    <w:rsid w:val="00AB06D5"/>
    <w:rsid w:val="00AB0D73"/>
    <w:rsid w:val="00AB0D91"/>
    <w:rsid w:val="00AB0E3B"/>
    <w:rsid w:val="00AB0EB5"/>
    <w:rsid w:val="00AB0F9A"/>
    <w:rsid w:val="00AB0FE9"/>
    <w:rsid w:val="00AB10DE"/>
    <w:rsid w:val="00AB12AD"/>
    <w:rsid w:val="00AB1412"/>
    <w:rsid w:val="00AB14DF"/>
    <w:rsid w:val="00AB15E5"/>
    <w:rsid w:val="00AB186A"/>
    <w:rsid w:val="00AB1983"/>
    <w:rsid w:val="00AB19A0"/>
    <w:rsid w:val="00AB19A3"/>
    <w:rsid w:val="00AB1CB3"/>
    <w:rsid w:val="00AB232E"/>
    <w:rsid w:val="00AB283D"/>
    <w:rsid w:val="00AB2A27"/>
    <w:rsid w:val="00AB2AD9"/>
    <w:rsid w:val="00AB2B0D"/>
    <w:rsid w:val="00AB2B4D"/>
    <w:rsid w:val="00AB2BB3"/>
    <w:rsid w:val="00AB2DD9"/>
    <w:rsid w:val="00AB2F16"/>
    <w:rsid w:val="00AB2FAC"/>
    <w:rsid w:val="00AB32B0"/>
    <w:rsid w:val="00AB3338"/>
    <w:rsid w:val="00AB35FE"/>
    <w:rsid w:val="00AB360C"/>
    <w:rsid w:val="00AB37AE"/>
    <w:rsid w:val="00AB3928"/>
    <w:rsid w:val="00AB3A02"/>
    <w:rsid w:val="00AB3A59"/>
    <w:rsid w:val="00AB3E21"/>
    <w:rsid w:val="00AB3EDD"/>
    <w:rsid w:val="00AB420B"/>
    <w:rsid w:val="00AB44B9"/>
    <w:rsid w:val="00AB457D"/>
    <w:rsid w:val="00AB476D"/>
    <w:rsid w:val="00AB4814"/>
    <w:rsid w:val="00AB483E"/>
    <w:rsid w:val="00AB4974"/>
    <w:rsid w:val="00AB4B22"/>
    <w:rsid w:val="00AB4E1D"/>
    <w:rsid w:val="00AB4E6D"/>
    <w:rsid w:val="00AB4F77"/>
    <w:rsid w:val="00AB5294"/>
    <w:rsid w:val="00AB5679"/>
    <w:rsid w:val="00AB572B"/>
    <w:rsid w:val="00AB58BC"/>
    <w:rsid w:val="00AB593F"/>
    <w:rsid w:val="00AB5A28"/>
    <w:rsid w:val="00AB5E19"/>
    <w:rsid w:val="00AB5FA2"/>
    <w:rsid w:val="00AB5FE7"/>
    <w:rsid w:val="00AB629A"/>
    <w:rsid w:val="00AB64F1"/>
    <w:rsid w:val="00AB6566"/>
    <w:rsid w:val="00AB663D"/>
    <w:rsid w:val="00AB6786"/>
    <w:rsid w:val="00AB6CF5"/>
    <w:rsid w:val="00AB6DE5"/>
    <w:rsid w:val="00AB706A"/>
    <w:rsid w:val="00AB70E8"/>
    <w:rsid w:val="00AB7794"/>
    <w:rsid w:val="00AB78ED"/>
    <w:rsid w:val="00AB7DE7"/>
    <w:rsid w:val="00AB7E3F"/>
    <w:rsid w:val="00AC0025"/>
    <w:rsid w:val="00AC0027"/>
    <w:rsid w:val="00AC010D"/>
    <w:rsid w:val="00AC028F"/>
    <w:rsid w:val="00AC0751"/>
    <w:rsid w:val="00AC0819"/>
    <w:rsid w:val="00AC0E24"/>
    <w:rsid w:val="00AC0EEE"/>
    <w:rsid w:val="00AC1550"/>
    <w:rsid w:val="00AC18BD"/>
    <w:rsid w:val="00AC1911"/>
    <w:rsid w:val="00AC1986"/>
    <w:rsid w:val="00AC1FBD"/>
    <w:rsid w:val="00AC21FA"/>
    <w:rsid w:val="00AC24A3"/>
    <w:rsid w:val="00AC2593"/>
    <w:rsid w:val="00AC2B88"/>
    <w:rsid w:val="00AC2E13"/>
    <w:rsid w:val="00AC2ED7"/>
    <w:rsid w:val="00AC31AB"/>
    <w:rsid w:val="00AC359B"/>
    <w:rsid w:val="00AC36B4"/>
    <w:rsid w:val="00AC38C4"/>
    <w:rsid w:val="00AC39F8"/>
    <w:rsid w:val="00AC3A20"/>
    <w:rsid w:val="00AC3C89"/>
    <w:rsid w:val="00AC40D9"/>
    <w:rsid w:val="00AC461B"/>
    <w:rsid w:val="00AC4702"/>
    <w:rsid w:val="00AC471F"/>
    <w:rsid w:val="00AC4828"/>
    <w:rsid w:val="00AC4867"/>
    <w:rsid w:val="00AC4D8C"/>
    <w:rsid w:val="00AC4F64"/>
    <w:rsid w:val="00AC4F66"/>
    <w:rsid w:val="00AC5055"/>
    <w:rsid w:val="00AC5095"/>
    <w:rsid w:val="00AC518E"/>
    <w:rsid w:val="00AC5308"/>
    <w:rsid w:val="00AC538A"/>
    <w:rsid w:val="00AC540F"/>
    <w:rsid w:val="00AC558C"/>
    <w:rsid w:val="00AC5606"/>
    <w:rsid w:val="00AC6907"/>
    <w:rsid w:val="00AC6ACA"/>
    <w:rsid w:val="00AC6ACF"/>
    <w:rsid w:val="00AC6B9B"/>
    <w:rsid w:val="00AC6F07"/>
    <w:rsid w:val="00AC7172"/>
    <w:rsid w:val="00AC7219"/>
    <w:rsid w:val="00AC7445"/>
    <w:rsid w:val="00AC7A6D"/>
    <w:rsid w:val="00AC7BEE"/>
    <w:rsid w:val="00AC7F5D"/>
    <w:rsid w:val="00AD08E1"/>
    <w:rsid w:val="00AD0A81"/>
    <w:rsid w:val="00AD1025"/>
    <w:rsid w:val="00AD1083"/>
    <w:rsid w:val="00AD126E"/>
    <w:rsid w:val="00AD137A"/>
    <w:rsid w:val="00AD1388"/>
    <w:rsid w:val="00AD143B"/>
    <w:rsid w:val="00AD16EC"/>
    <w:rsid w:val="00AD17FB"/>
    <w:rsid w:val="00AD19CC"/>
    <w:rsid w:val="00AD1B49"/>
    <w:rsid w:val="00AD1DF4"/>
    <w:rsid w:val="00AD2561"/>
    <w:rsid w:val="00AD26BD"/>
    <w:rsid w:val="00AD2A81"/>
    <w:rsid w:val="00AD2AFA"/>
    <w:rsid w:val="00AD2E02"/>
    <w:rsid w:val="00AD2E1D"/>
    <w:rsid w:val="00AD2E8F"/>
    <w:rsid w:val="00AD2FD0"/>
    <w:rsid w:val="00AD34C3"/>
    <w:rsid w:val="00AD37BD"/>
    <w:rsid w:val="00AD3AFC"/>
    <w:rsid w:val="00AD3CDD"/>
    <w:rsid w:val="00AD3D56"/>
    <w:rsid w:val="00AD402B"/>
    <w:rsid w:val="00AD4098"/>
    <w:rsid w:val="00AD41DF"/>
    <w:rsid w:val="00AD4236"/>
    <w:rsid w:val="00AD4248"/>
    <w:rsid w:val="00AD42D5"/>
    <w:rsid w:val="00AD4426"/>
    <w:rsid w:val="00AD44C0"/>
    <w:rsid w:val="00AD471D"/>
    <w:rsid w:val="00AD48CD"/>
    <w:rsid w:val="00AD4C5A"/>
    <w:rsid w:val="00AD4F14"/>
    <w:rsid w:val="00AD50CA"/>
    <w:rsid w:val="00AD5141"/>
    <w:rsid w:val="00AD52C5"/>
    <w:rsid w:val="00AD572F"/>
    <w:rsid w:val="00AD587B"/>
    <w:rsid w:val="00AD58B6"/>
    <w:rsid w:val="00AD5ADD"/>
    <w:rsid w:val="00AD5B2C"/>
    <w:rsid w:val="00AD5D49"/>
    <w:rsid w:val="00AD6156"/>
    <w:rsid w:val="00AD61AB"/>
    <w:rsid w:val="00AD61FE"/>
    <w:rsid w:val="00AD6448"/>
    <w:rsid w:val="00AD64B3"/>
    <w:rsid w:val="00AD6604"/>
    <w:rsid w:val="00AD66B6"/>
    <w:rsid w:val="00AD6848"/>
    <w:rsid w:val="00AD685D"/>
    <w:rsid w:val="00AD6A19"/>
    <w:rsid w:val="00AD7390"/>
    <w:rsid w:val="00AD74A9"/>
    <w:rsid w:val="00AD7534"/>
    <w:rsid w:val="00AD79DB"/>
    <w:rsid w:val="00AD7DB5"/>
    <w:rsid w:val="00AE02A8"/>
    <w:rsid w:val="00AE0980"/>
    <w:rsid w:val="00AE0C01"/>
    <w:rsid w:val="00AE0CA6"/>
    <w:rsid w:val="00AE0D1A"/>
    <w:rsid w:val="00AE0F09"/>
    <w:rsid w:val="00AE1054"/>
    <w:rsid w:val="00AE109B"/>
    <w:rsid w:val="00AE1234"/>
    <w:rsid w:val="00AE1569"/>
    <w:rsid w:val="00AE1B36"/>
    <w:rsid w:val="00AE1B8A"/>
    <w:rsid w:val="00AE1E24"/>
    <w:rsid w:val="00AE1E45"/>
    <w:rsid w:val="00AE1FC1"/>
    <w:rsid w:val="00AE1FF0"/>
    <w:rsid w:val="00AE20A8"/>
    <w:rsid w:val="00AE21F7"/>
    <w:rsid w:val="00AE2849"/>
    <w:rsid w:val="00AE2C07"/>
    <w:rsid w:val="00AE301A"/>
    <w:rsid w:val="00AE30C8"/>
    <w:rsid w:val="00AE314A"/>
    <w:rsid w:val="00AE31B4"/>
    <w:rsid w:val="00AE3341"/>
    <w:rsid w:val="00AE37FE"/>
    <w:rsid w:val="00AE38EA"/>
    <w:rsid w:val="00AE3C0F"/>
    <w:rsid w:val="00AE3F6D"/>
    <w:rsid w:val="00AE40A7"/>
    <w:rsid w:val="00AE42E1"/>
    <w:rsid w:val="00AE4764"/>
    <w:rsid w:val="00AE4769"/>
    <w:rsid w:val="00AE4928"/>
    <w:rsid w:val="00AE4BE3"/>
    <w:rsid w:val="00AE50C9"/>
    <w:rsid w:val="00AE51FD"/>
    <w:rsid w:val="00AE5455"/>
    <w:rsid w:val="00AE56CF"/>
    <w:rsid w:val="00AE5904"/>
    <w:rsid w:val="00AE5A50"/>
    <w:rsid w:val="00AE5CEE"/>
    <w:rsid w:val="00AE5E63"/>
    <w:rsid w:val="00AE60A8"/>
    <w:rsid w:val="00AE6407"/>
    <w:rsid w:val="00AE644B"/>
    <w:rsid w:val="00AE67BF"/>
    <w:rsid w:val="00AE6802"/>
    <w:rsid w:val="00AE6B45"/>
    <w:rsid w:val="00AE6C65"/>
    <w:rsid w:val="00AE6DDD"/>
    <w:rsid w:val="00AE73D5"/>
    <w:rsid w:val="00AE7474"/>
    <w:rsid w:val="00AE78C3"/>
    <w:rsid w:val="00AE7946"/>
    <w:rsid w:val="00AE7BA7"/>
    <w:rsid w:val="00AE7C9A"/>
    <w:rsid w:val="00AE7CDF"/>
    <w:rsid w:val="00AE7FB5"/>
    <w:rsid w:val="00AF005A"/>
    <w:rsid w:val="00AF01BC"/>
    <w:rsid w:val="00AF036C"/>
    <w:rsid w:val="00AF03B5"/>
    <w:rsid w:val="00AF04AD"/>
    <w:rsid w:val="00AF0608"/>
    <w:rsid w:val="00AF06F2"/>
    <w:rsid w:val="00AF0A2E"/>
    <w:rsid w:val="00AF0B02"/>
    <w:rsid w:val="00AF0C55"/>
    <w:rsid w:val="00AF0C9D"/>
    <w:rsid w:val="00AF0CBB"/>
    <w:rsid w:val="00AF0F70"/>
    <w:rsid w:val="00AF1096"/>
    <w:rsid w:val="00AF10A0"/>
    <w:rsid w:val="00AF10B3"/>
    <w:rsid w:val="00AF12B0"/>
    <w:rsid w:val="00AF14A3"/>
    <w:rsid w:val="00AF1790"/>
    <w:rsid w:val="00AF1B81"/>
    <w:rsid w:val="00AF1C07"/>
    <w:rsid w:val="00AF2066"/>
    <w:rsid w:val="00AF20DE"/>
    <w:rsid w:val="00AF2240"/>
    <w:rsid w:val="00AF2A6F"/>
    <w:rsid w:val="00AF2AB5"/>
    <w:rsid w:val="00AF2CD6"/>
    <w:rsid w:val="00AF3183"/>
    <w:rsid w:val="00AF320F"/>
    <w:rsid w:val="00AF333E"/>
    <w:rsid w:val="00AF36CE"/>
    <w:rsid w:val="00AF3B0D"/>
    <w:rsid w:val="00AF4481"/>
    <w:rsid w:val="00AF4855"/>
    <w:rsid w:val="00AF4A0F"/>
    <w:rsid w:val="00AF4A9C"/>
    <w:rsid w:val="00AF4AC2"/>
    <w:rsid w:val="00AF4D63"/>
    <w:rsid w:val="00AF4E45"/>
    <w:rsid w:val="00AF51A2"/>
    <w:rsid w:val="00AF55CD"/>
    <w:rsid w:val="00AF5824"/>
    <w:rsid w:val="00AF5881"/>
    <w:rsid w:val="00AF5A83"/>
    <w:rsid w:val="00AF5B51"/>
    <w:rsid w:val="00AF5C46"/>
    <w:rsid w:val="00AF602A"/>
    <w:rsid w:val="00AF656B"/>
    <w:rsid w:val="00AF659B"/>
    <w:rsid w:val="00AF6AC6"/>
    <w:rsid w:val="00AF6B28"/>
    <w:rsid w:val="00AF7000"/>
    <w:rsid w:val="00AF711A"/>
    <w:rsid w:val="00AF744D"/>
    <w:rsid w:val="00AF762C"/>
    <w:rsid w:val="00AF769F"/>
    <w:rsid w:val="00AF7A4F"/>
    <w:rsid w:val="00AF7BD5"/>
    <w:rsid w:val="00AF7EAC"/>
    <w:rsid w:val="00B00449"/>
    <w:rsid w:val="00B0071F"/>
    <w:rsid w:val="00B0095B"/>
    <w:rsid w:val="00B00D4C"/>
    <w:rsid w:val="00B01202"/>
    <w:rsid w:val="00B01487"/>
    <w:rsid w:val="00B01A3A"/>
    <w:rsid w:val="00B01AE3"/>
    <w:rsid w:val="00B01BEE"/>
    <w:rsid w:val="00B01D23"/>
    <w:rsid w:val="00B01E6D"/>
    <w:rsid w:val="00B01E8B"/>
    <w:rsid w:val="00B01F83"/>
    <w:rsid w:val="00B01FF3"/>
    <w:rsid w:val="00B02277"/>
    <w:rsid w:val="00B02AE0"/>
    <w:rsid w:val="00B02C9E"/>
    <w:rsid w:val="00B02EB1"/>
    <w:rsid w:val="00B03134"/>
    <w:rsid w:val="00B035BA"/>
    <w:rsid w:val="00B035F6"/>
    <w:rsid w:val="00B042EA"/>
    <w:rsid w:val="00B0453A"/>
    <w:rsid w:val="00B0453B"/>
    <w:rsid w:val="00B04599"/>
    <w:rsid w:val="00B047E8"/>
    <w:rsid w:val="00B04A4E"/>
    <w:rsid w:val="00B052E7"/>
    <w:rsid w:val="00B05315"/>
    <w:rsid w:val="00B05346"/>
    <w:rsid w:val="00B053DB"/>
    <w:rsid w:val="00B05B56"/>
    <w:rsid w:val="00B05FF2"/>
    <w:rsid w:val="00B0620A"/>
    <w:rsid w:val="00B067D0"/>
    <w:rsid w:val="00B069BB"/>
    <w:rsid w:val="00B069C5"/>
    <w:rsid w:val="00B06A1E"/>
    <w:rsid w:val="00B06BD8"/>
    <w:rsid w:val="00B070B9"/>
    <w:rsid w:val="00B07256"/>
    <w:rsid w:val="00B075A2"/>
    <w:rsid w:val="00B07722"/>
    <w:rsid w:val="00B07813"/>
    <w:rsid w:val="00B0797C"/>
    <w:rsid w:val="00B079C8"/>
    <w:rsid w:val="00B07BCA"/>
    <w:rsid w:val="00B07CF8"/>
    <w:rsid w:val="00B07E01"/>
    <w:rsid w:val="00B10305"/>
    <w:rsid w:val="00B1051A"/>
    <w:rsid w:val="00B10BEA"/>
    <w:rsid w:val="00B111DD"/>
    <w:rsid w:val="00B111FB"/>
    <w:rsid w:val="00B1135B"/>
    <w:rsid w:val="00B117B2"/>
    <w:rsid w:val="00B11CCF"/>
    <w:rsid w:val="00B11F7E"/>
    <w:rsid w:val="00B12585"/>
    <w:rsid w:val="00B125A2"/>
    <w:rsid w:val="00B125D4"/>
    <w:rsid w:val="00B126C6"/>
    <w:rsid w:val="00B12783"/>
    <w:rsid w:val="00B1284B"/>
    <w:rsid w:val="00B1290E"/>
    <w:rsid w:val="00B12A45"/>
    <w:rsid w:val="00B1306A"/>
    <w:rsid w:val="00B1360C"/>
    <w:rsid w:val="00B13B5A"/>
    <w:rsid w:val="00B13CF6"/>
    <w:rsid w:val="00B13D07"/>
    <w:rsid w:val="00B13D93"/>
    <w:rsid w:val="00B13E8D"/>
    <w:rsid w:val="00B13ECA"/>
    <w:rsid w:val="00B13F5F"/>
    <w:rsid w:val="00B14E28"/>
    <w:rsid w:val="00B14ED4"/>
    <w:rsid w:val="00B150CF"/>
    <w:rsid w:val="00B15209"/>
    <w:rsid w:val="00B15517"/>
    <w:rsid w:val="00B15610"/>
    <w:rsid w:val="00B15C06"/>
    <w:rsid w:val="00B15EAC"/>
    <w:rsid w:val="00B15EEB"/>
    <w:rsid w:val="00B15F48"/>
    <w:rsid w:val="00B16142"/>
    <w:rsid w:val="00B16341"/>
    <w:rsid w:val="00B163EE"/>
    <w:rsid w:val="00B16471"/>
    <w:rsid w:val="00B165E0"/>
    <w:rsid w:val="00B1691B"/>
    <w:rsid w:val="00B169C1"/>
    <w:rsid w:val="00B16A36"/>
    <w:rsid w:val="00B16B69"/>
    <w:rsid w:val="00B16D13"/>
    <w:rsid w:val="00B16D15"/>
    <w:rsid w:val="00B16D95"/>
    <w:rsid w:val="00B16EBB"/>
    <w:rsid w:val="00B173A9"/>
    <w:rsid w:val="00B173C1"/>
    <w:rsid w:val="00B1794D"/>
    <w:rsid w:val="00B17B44"/>
    <w:rsid w:val="00B17CFA"/>
    <w:rsid w:val="00B17D6C"/>
    <w:rsid w:val="00B17D87"/>
    <w:rsid w:val="00B20211"/>
    <w:rsid w:val="00B205B2"/>
    <w:rsid w:val="00B20F65"/>
    <w:rsid w:val="00B21600"/>
    <w:rsid w:val="00B216DC"/>
    <w:rsid w:val="00B216EC"/>
    <w:rsid w:val="00B217AB"/>
    <w:rsid w:val="00B21E9A"/>
    <w:rsid w:val="00B21F05"/>
    <w:rsid w:val="00B220E7"/>
    <w:rsid w:val="00B22127"/>
    <w:rsid w:val="00B22277"/>
    <w:rsid w:val="00B22490"/>
    <w:rsid w:val="00B224E8"/>
    <w:rsid w:val="00B2282E"/>
    <w:rsid w:val="00B22C2E"/>
    <w:rsid w:val="00B22E1D"/>
    <w:rsid w:val="00B22E81"/>
    <w:rsid w:val="00B2311F"/>
    <w:rsid w:val="00B2322C"/>
    <w:rsid w:val="00B234FF"/>
    <w:rsid w:val="00B23582"/>
    <w:rsid w:val="00B235B7"/>
    <w:rsid w:val="00B23681"/>
    <w:rsid w:val="00B23764"/>
    <w:rsid w:val="00B23887"/>
    <w:rsid w:val="00B23A33"/>
    <w:rsid w:val="00B23C68"/>
    <w:rsid w:val="00B23CCD"/>
    <w:rsid w:val="00B23CEC"/>
    <w:rsid w:val="00B23DD2"/>
    <w:rsid w:val="00B24263"/>
    <w:rsid w:val="00B242B2"/>
    <w:rsid w:val="00B2488E"/>
    <w:rsid w:val="00B24A6C"/>
    <w:rsid w:val="00B24AB6"/>
    <w:rsid w:val="00B24DEE"/>
    <w:rsid w:val="00B25022"/>
    <w:rsid w:val="00B2513D"/>
    <w:rsid w:val="00B25A28"/>
    <w:rsid w:val="00B25B49"/>
    <w:rsid w:val="00B25CD3"/>
    <w:rsid w:val="00B26312"/>
    <w:rsid w:val="00B26402"/>
    <w:rsid w:val="00B2668A"/>
    <w:rsid w:val="00B26693"/>
    <w:rsid w:val="00B2681C"/>
    <w:rsid w:val="00B26868"/>
    <w:rsid w:val="00B26995"/>
    <w:rsid w:val="00B26ADC"/>
    <w:rsid w:val="00B26B47"/>
    <w:rsid w:val="00B26B5E"/>
    <w:rsid w:val="00B26B61"/>
    <w:rsid w:val="00B26C5B"/>
    <w:rsid w:val="00B27141"/>
    <w:rsid w:val="00B2739F"/>
    <w:rsid w:val="00B27618"/>
    <w:rsid w:val="00B277E1"/>
    <w:rsid w:val="00B27B12"/>
    <w:rsid w:val="00B27BB4"/>
    <w:rsid w:val="00B27CE1"/>
    <w:rsid w:val="00B27D0F"/>
    <w:rsid w:val="00B300D7"/>
    <w:rsid w:val="00B3015F"/>
    <w:rsid w:val="00B305EE"/>
    <w:rsid w:val="00B305FE"/>
    <w:rsid w:val="00B30A89"/>
    <w:rsid w:val="00B30AFC"/>
    <w:rsid w:val="00B30C3E"/>
    <w:rsid w:val="00B30D62"/>
    <w:rsid w:val="00B31080"/>
    <w:rsid w:val="00B312B3"/>
    <w:rsid w:val="00B312F2"/>
    <w:rsid w:val="00B31352"/>
    <w:rsid w:val="00B31855"/>
    <w:rsid w:val="00B31D18"/>
    <w:rsid w:val="00B31D9F"/>
    <w:rsid w:val="00B3202F"/>
    <w:rsid w:val="00B320F9"/>
    <w:rsid w:val="00B32368"/>
    <w:rsid w:val="00B323A6"/>
    <w:rsid w:val="00B32486"/>
    <w:rsid w:val="00B3255A"/>
    <w:rsid w:val="00B32567"/>
    <w:rsid w:val="00B32793"/>
    <w:rsid w:val="00B32D94"/>
    <w:rsid w:val="00B32E0B"/>
    <w:rsid w:val="00B33138"/>
    <w:rsid w:val="00B33179"/>
    <w:rsid w:val="00B3321D"/>
    <w:rsid w:val="00B33240"/>
    <w:rsid w:val="00B3353C"/>
    <w:rsid w:val="00B33844"/>
    <w:rsid w:val="00B33A02"/>
    <w:rsid w:val="00B33A72"/>
    <w:rsid w:val="00B33B0E"/>
    <w:rsid w:val="00B33D11"/>
    <w:rsid w:val="00B3409D"/>
    <w:rsid w:val="00B34164"/>
    <w:rsid w:val="00B34366"/>
    <w:rsid w:val="00B34670"/>
    <w:rsid w:val="00B34845"/>
    <w:rsid w:val="00B3495B"/>
    <w:rsid w:val="00B349EA"/>
    <w:rsid w:val="00B34C37"/>
    <w:rsid w:val="00B34CB5"/>
    <w:rsid w:val="00B34F0F"/>
    <w:rsid w:val="00B35136"/>
    <w:rsid w:val="00B3552A"/>
    <w:rsid w:val="00B35544"/>
    <w:rsid w:val="00B358C5"/>
    <w:rsid w:val="00B358FF"/>
    <w:rsid w:val="00B3601E"/>
    <w:rsid w:val="00B36050"/>
    <w:rsid w:val="00B36438"/>
    <w:rsid w:val="00B3650A"/>
    <w:rsid w:val="00B365F5"/>
    <w:rsid w:val="00B36A6F"/>
    <w:rsid w:val="00B36B5C"/>
    <w:rsid w:val="00B36D74"/>
    <w:rsid w:val="00B36F67"/>
    <w:rsid w:val="00B36FAC"/>
    <w:rsid w:val="00B37077"/>
    <w:rsid w:val="00B37117"/>
    <w:rsid w:val="00B37206"/>
    <w:rsid w:val="00B3776A"/>
    <w:rsid w:val="00B379A0"/>
    <w:rsid w:val="00B37A3E"/>
    <w:rsid w:val="00B37B43"/>
    <w:rsid w:val="00B37CEA"/>
    <w:rsid w:val="00B37D4B"/>
    <w:rsid w:val="00B37D99"/>
    <w:rsid w:val="00B400AE"/>
    <w:rsid w:val="00B40273"/>
    <w:rsid w:val="00B404E0"/>
    <w:rsid w:val="00B405BC"/>
    <w:rsid w:val="00B40983"/>
    <w:rsid w:val="00B40D6A"/>
    <w:rsid w:val="00B40F52"/>
    <w:rsid w:val="00B41137"/>
    <w:rsid w:val="00B411D6"/>
    <w:rsid w:val="00B413A8"/>
    <w:rsid w:val="00B41703"/>
    <w:rsid w:val="00B41C20"/>
    <w:rsid w:val="00B42151"/>
    <w:rsid w:val="00B422BE"/>
    <w:rsid w:val="00B42A7C"/>
    <w:rsid w:val="00B42BFD"/>
    <w:rsid w:val="00B42E36"/>
    <w:rsid w:val="00B430D9"/>
    <w:rsid w:val="00B431D5"/>
    <w:rsid w:val="00B4330A"/>
    <w:rsid w:val="00B43312"/>
    <w:rsid w:val="00B4337A"/>
    <w:rsid w:val="00B4337B"/>
    <w:rsid w:val="00B435C1"/>
    <w:rsid w:val="00B43720"/>
    <w:rsid w:val="00B437BF"/>
    <w:rsid w:val="00B438BF"/>
    <w:rsid w:val="00B439A9"/>
    <w:rsid w:val="00B43A05"/>
    <w:rsid w:val="00B43A8A"/>
    <w:rsid w:val="00B43C5C"/>
    <w:rsid w:val="00B43F1E"/>
    <w:rsid w:val="00B44363"/>
    <w:rsid w:val="00B443BF"/>
    <w:rsid w:val="00B443C6"/>
    <w:rsid w:val="00B44987"/>
    <w:rsid w:val="00B4498E"/>
    <w:rsid w:val="00B44998"/>
    <w:rsid w:val="00B4515A"/>
    <w:rsid w:val="00B4573C"/>
    <w:rsid w:val="00B459B6"/>
    <w:rsid w:val="00B459C7"/>
    <w:rsid w:val="00B45BAC"/>
    <w:rsid w:val="00B46189"/>
    <w:rsid w:val="00B464F4"/>
    <w:rsid w:val="00B4654E"/>
    <w:rsid w:val="00B46AF3"/>
    <w:rsid w:val="00B46B9D"/>
    <w:rsid w:val="00B46E78"/>
    <w:rsid w:val="00B46EA9"/>
    <w:rsid w:val="00B47586"/>
    <w:rsid w:val="00B47692"/>
    <w:rsid w:val="00B47DDA"/>
    <w:rsid w:val="00B5040C"/>
    <w:rsid w:val="00B50436"/>
    <w:rsid w:val="00B506D2"/>
    <w:rsid w:val="00B50940"/>
    <w:rsid w:val="00B5095D"/>
    <w:rsid w:val="00B50FF9"/>
    <w:rsid w:val="00B510E2"/>
    <w:rsid w:val="00B512F2"/>
    <w:rsid w:val="00B517D0"/>
    <w:rsid w:val="00B51832"/>
    <w:rsid w:val="00B51B29"/>
    <w:rsid w:val="00B51DE4"/>
    <w:rsid w:val="00B51F4C"/>
    <w:rsid w:val="00B51FB8"/>
    <w:rsid w:val="00B523FB"/>
    <w:rsid w:val="00B52932"/>
    <w:rsid w:val="00B52C1F"/>
    <w:rsid w:val="00B53143"/>
    <w:rsid w:val="00B532F5"/>
    <w:rsid w:val="00B53696"/>
    <w:rsid w:val="00B539C6"/>
    <w:rsid w:val="00B53ABB"/>
    <w:rsid w:val="00B53B15"/>
    <w:rsid w:val="00B5413B"/>
    <w:rsid w:val="00B54220"/>
    <w:rsid w:val="00B54398"/>
    <w:rsid w:val="00B5455B"/>
    <w:rsid w:val="00B545B6"/>
    <w:rsid w:val="00B545D4"/>
    <w:rsid w:val="00B54963"/>
    <w:rsid w:val="00B54AAD"/>
    <w:rsid w:val="00B54B7E"/>
    <w:rsid w:val="00B54C4B"/>
    <w:rsid w:val="00B54DAC"/>
    <w:rsid w:val="00B5503E"/>
    <w:rsid w:val="00B55073"/>
    <w:rsid w:val="00B552D0"/>
    <w:rsid w:val="00B5571F"/>
    <w:rsid w:val="00B55823"/>
    <w:rsid w:val="00B55CBE"/>
    <w:rsid w:val="00B55D99"/>
    <w:rsid w:val="00B55F94"/>
    <w:rsid w:val="00B5603C"/>
    <w:rsid w:val="00B561AD"/>
    <w:rsid w:val="00B562DC"/>
    <w:rsid w:val="00B563B6"/>
    <w:rsid w:val="00B5698F"/>
    <w:rsid w:val="00B56A0A"/>
    <w:rsid w:val="00B57D0C"/>
    <w:rsid w:val="00B60023"/>
    <w:rsid w:val="00B60108"/>
    <w:rsid w:val="00B6039C"/>
    <w:rsid w:val="00B606D2"/>
    <w:rsid w:val="00B60FF4"/>
    <w:rsid w:val="00B611CF"/>
    <w:rsid w:val="00B612D2"/>
    <w:rsid w:val="00B615B4"/>
    <w:rsid w:val="00B616D6"/>
    <w:rsid w:val="00B61888"/>
    <w:rsid w:val="00B61B50"/>
    <w:rsid w:val="00B61FFD"/>
    <w:rsid w:val="00B62073"/>
    <w:rsid w:val="00B623C2"/>
    <w:rsid w:val="00B6247C"/>
    <w:rsid w:val="00B62937"/>
    <w:rsid w:val="00B62A48"/>
    <w:rsid w:val="00B62E73"/>
    <w:rsid w:val="00B62F04"/>
    <w:rsid w:val="00B62F4B"/>
    <w:rsid w:val="00B62FF4"/>
    <w:rsid w:val="00B63331"/>
    <w:rsid w:val="00B635C9"/>
    <w:rsid w:val="00B635E1"/>
    <w:rsid w:val="00B6385C"/>
    <w:rsid w:val="00B63871"/>
    <w:rsid w:val="00B63905"/>
    <w:rsid w:val="00B63F74"/>
    <w:rsid w:val="00B63F8D"/>
    <w:rsid w:val="00B6421F"/>
    <w:rsid w:val="00B6423A"/>
    <w:rsid w:val="00B642AA"/>
    <w:rsid w:val="00B642FA"/>
    <w:rsid w:val="00B64667"/>
    <w:rsid w:val="00B64AE3"/>
    <w:rsid w:val="00B64CF0"/>
    <w:rsid w:val="00B64DB2"/>
    <w:rsid w:val="00B65495"/>
    <w:rsid w:val="00B65617"/>
    <w:rsid w:val="00B6588D"/>
    <w:rsid w:val="00B658A9"/>
    <w:rsid w:val="00B658AF"/>
    <w:rsid w:val="00B65983"/>
    <w:rsid w:val="00B65A1E"/>
    <w:rsid w:val="00B65AC7"/>
    <w:rsid w:val="00B65B38"/>
    <w:rsid w:val="00B65BB7"/>
    <w:rsid w:val="00B65C1C"/>
    <w:rsid w:val="00B65EF8"/>
    <w:rsid w:val="00B66302"/>
    <w:rsid w:val="00B666F3"/>
    <w:rsid w:val="00B66734"/>
    <w:rsid w:val="00B66C42"/>
    <w:rsid w:val="00B66C4B"/>
    <w:rsid w:val="00B671B3"/>
    <w:rsid w:val="00B671CC"/>
    <w:rsid w:val="00B67203"/>
    <w:rsid w:val="00B6770B"/>
    <w:rsid w:val="00B6798B"/>
    <w:rsid w:val="00B70033"/>
    <w:rsid w:val="00B702BB"/>
    <w:rsid w:val="00B70376"/>
    <w:rsid w:val="00B7038D"/>
    <w:rsid w:val="00B703F6"/>
    <w:rsid w:val="00B70469"/>
    <w:rsid w:val="00B706BF"/>
    <w:rsid w:val="00B706E1"/>
    <w:rsid w:val="00B70AD8"/>
    <w:rsid w:val="00B70EA8"/>
    <w:rsid w:val="00B71891"/>
    <w:rsid w:val="00B718E3"/>
    <w:rsid w:val="00B71A3B"/>
    <w:rsid w:val="00B71B76"/>
    <w:rsid w:val="00B71BB9"/>
    <w:rsid w:val="00B71BF7"/>
    <w:rsid w:val="00B71D34"/>
    <w:rsid w:val="00B71DC4"/>
    <w:rsid w:val="00B71E1B"/>
    <w:rsid w:val="00B71F1B"/>
    <w:rsid w:val="00B71F75"/>
    <w:rsid w:val="00B72011"/>
    <w:rsid w:val="00B720D6"/>
    <w:rsid w:val="00B72271"/>
    <w:rsid w:val="00B7231A"/>
    <w:rsid w:val="00B72794"/>
    <w:rsid w:val="00B727FF"/>
    <w:rsid w:val="00B72CF1"/>
    <w:rsid w:val="00B72E0B"/>
    <w:rsid w:val="00B730FA"/>
    <w:rsid w:val="00B732C6"/>
    <w:rsid w:val="00B735E5"/>
    <w:rsid w:val="00B73610"/>
    <w:rsid w:val="00B7362A"/>
    <w:rsid w:val="00B738E7"/>
    <w:rsid w:val="00B74062"/>
    <w:rsid w:val="00B74367"/>
    <w:rsid w:val="00B7458D"/>
    <w:rsid w:val="00B747B0"/>
    <w:rsid w:val="00B7487D"/>
    <w:rsid w:val="00B74899"/>
    <w:rsid w:val="00B74AA3"/>
    <w:rsid w:val="00B74AAC"/>
    <w:rsid w:val="00B74BB1"/>
    <w:rsid w:val="00B75521"/>
    <w:rsid w:val="00B75592"/>
    <w:rsid w:val="00B758BE"/>
    <w:rsid w:val="00B75946"/>
    <w:rsid w:val="00B75A48"/>
    <w:rsid w:val="00B75CA8"/>
    <w:rsid w:val="00B760E1"/>
    <w:rsid w:val="00B760F2"/>
    <w:rsid w:val="00B76576"/>
    <w:rsid w:val="00B7658A"/>
    <w:rsid w:val="00B76962"/>
    <w:rsid w:val="00B76A56"/>
    <w:rsid w:val="00B76AF7"/>
    <w:rsid w:val="00B76BB4"/>
    <w:rsid w:val="00B771FC"/>
    <w:rsid w:val="00B7735E"/>
    <w:rsid w:val="00B77609"/>
    <w:rsid w:val="00B777A8"/>
    <w:rsid w:val="00B778BF"/>
    <w:rsid w:val="00B7799E"/>
    <w:rsid w:val="00B77D5E"/>
    <w:rsid w:val="00B77D98"/>
    <w:rsid w:val="00B77DB6"/>
    <w:rsid w:val="00B801AD"/>
    <w:rsid w:val="00B801D4"/>
    <w:rsid w:val="00B801DB"/>
    <w:rsid w:val="00B8023B"/>
    <w:rsid w:val="00B805E4"/>
    <w:rsid w:val="00B8066A"/>
    <w:rsid w:val="00B80A7A"/>
    <w:rsid w:val="00B80CD3"/>
    <w:rsid w:val="00B80D81"/>
    <w:rsid w:val="00B80E46"/>
    <w:rsid w:val="00B8126D"/>
    <w:rsid w:val="00B81359"/>
    <w:rsid w:val="00B816C9"/>
    <w:rsid w:val="00B816FC"/>
    <w:rsid w:val="00B819B6"/>
    <w:rsid w:val="00B81D14"/>
    <w:rsid w:val="00B81DC8"/>
    <w:rsid w:val="00B81E14"/>
    <w:rsid w:val="00B81FE8"/>
    <w:rsid w:val="00B820BF"/>
    <w:rsid w:val="00B821CA"/>
    <w:rsid w:val="00B82206"/>
    <w:rsid w:val="00B8228B"/>
    <w:rsid w:val="00B82518"/>
    <w:rsid w:val="00B827BB"/>
    <w:rsid w:val="00B82D0F"/>
    <w:rsid w:val="00B82EFA"/>
    <w:rsid w:val="00B82F24"/>
    <w:rsid w:val="00B8302D"/>
    <w:rsid w:val="00B831CB"/>
    <w:rsid w:val="00B83452"/>
    <w:rsid w:val="00B83497"/>
    <w:rsid w:val="00B834EC"/>
    <w:rsid w:val="00B83636"/>
    <w:rsid w:val="00B83AB6"/>
    <w:rsid w:val="00B83C24"/>
    <w:rsid w:val="00B83FFB"/>
    <w:rsid w:val="00B8401C"/>
    <w:rsid w:val="00B8487B"/>
    <w:rsid w:val="00B848E6"/>
    <w:rsid w:val="00B848F1"/>
    <w:rsid w:val="00B849A2"/>
    <w:rsid w:val="00B84AC7"/>
    <w:rsid w:val="00B84BB8"/>
    <w:rsid w:val="00B84CC6"/>
    <w:rsid w:val="00B84DD5"/>
    <w:rsid w:val="00B84E15"/>
    <w:rsid w:val="00B84E2D"/>
    <w:rsid w:val="00B84EE7"/>
    <w:rsid w:val="00B85707"/>
    <w:rsid w:val="00B85878"/>
    <w:rsid w:val="00B8598C"/>
    <w:rsid w:val="00B85A1E"/>
    <w:rsid w:val="00B85EEA"/>
    <w:rsid w:val="00B85EED"/>
    <w:rsid w:val="00B85F36"/>
    <w:rsid w:val="00B86007"/>
    <w:rsid w:val="00B863F8"/>
    <w:rsid w:val="00B868A2"/>
    <w:rsid w:val="00B869D6"/>
    <w:rsid w:val="00B8721A"/>
    <w:rsid w:val="00B873D3"/>
    <w:rsid w:val="00B873F7"/>
    <w:rsid w:val="00B87850"/>
    <w:rsid w:val="00B87C23"/>
    <w:rsid w:val="00B87E00"/>
    <w:rsid w:val="00B90639"/>
    <w:rsid w:val="00B90A8E"/>
    <w:rsid w:val="00B90B59"/>
    <w:rsid w:val="00B90BDB"/>
    <w:rsid w:val="00B90CDB"/>
    <w:rsid w:val="00B90E01"/>
    <w:rsid w:val="00B90F4C"/>
    <w:rsid w:val="00B9115E"/>
    <w:rsid w:val="00B911AD"/>
    <w:rsid w:val="00B911C7"/>
    <w:rsid w:val="00B9120A"/>
    <w:rsid w:val="00B91218"/>
    <w:rsid w:val="00B915E3"/>
    <w:rsid w:val="00B916FD"/>
    <w:rsid w:val="00B91921"/>
    <w:rsid w:val="00B91D00"/>
    <w:rsid w:val="00B91D86"/>
    <w:rsid w:val="00B91ED1"/>
    <w:rsid w:val="00B9233E"/>
    <w:rsid w:val="00B924F5"/>
    <w:rsid w:val="00B928CE"/>
    <w:rsid w:val="00B92933"/>
    <w:rsid w:val="00B929CB"/>
    <w:rsid w:val="00B92C66"/>
    <w:rsid w:val="00B92CB2"/>
    <w:rsid w:val="00B92D34"/>
    <w:rsid w:val="00B92D97"/>
    <w:rsid w:val="00B931CD"/>
    <w:rsid w:val="00B93279"/>
    <w:rsid w:val="00B9380E"/>
    <w:rsid w:val="00B938A7"/>
    <w:rsid w:val="00B93FD7"/>
    <w:rsid w:val="00B94151"/>
    <w:rsid w:val="00B94522"/>
    <w:rsid w:val="00B94686"/>
    <w:rsid w:val="00B9477A"/>
    <w:rsid w:val="00B94956"/>
    <w:rsid w:val="00B949BE"/>
    <w:rsid w:val="00B94FE6"/>
    <w:rsid w:val="00B9519C"/>
    <w:rsid w:val="00B951A6"/>
    <w:rsid w:val="00B951AE"/>
    <w:rsid w:val="00B952FC"/>
    <w:rsid w:val="00B9546B"/>
    <w:rsid w:val="00B9560D"/>
    <w:rsid w:val="00B95920"/>
    <w:rsid w:val="00B95D29"/>
    <w:rsid w:val="00B95FCF"/>
    <w:rsid w:val="00B96010"/>
    <w:rsid w:val="00B9614A"/>
    <w:rsid w:val="00B9630C"/>
    <w:rsid w:val="00B971C0"/>
    <w:rsid w:val="00B97259"/>
    <w:rsid w:val="00B973B4"/>
    <w:rsid w:val="00B97544"/>
    <w:rsid w:val="00B97978"/>
    <w:rsid w:val="00B97D9C"/>
    <w:rsid w:val="00B97DB7"/>
    <w:rsid w:val="00BA0303"/>
    <w:rsid w:val="00BA0499"/>
    <w:rsid w:val="00BA049C"/>
    <w:rsid w:val="00BA0637"/>
    <w:rsid w:val="00BA09DB"/>
    <w:rsid w:val="00BA0C0E"/>
    <w:rsid w:val="00BA0DEE"/>
    <w:rsid w:val="00BA154D"/>
    <w:rsid w:val="00BA1895"/>
    <w:rsid w:val="00BA1973"/>
    <w:rsid w:val="00BA1EE2"/>
    <w:rsid w:val="00BA1FD6"/>
    <w:rsid w:val="00BA2274"/>
    <w:rsid w:val="00BA23A4"/>
    <w:rsid w:val="00BA23A5"/>
    <w:rsid w:val="00BA2513"/>
    <w:rsid w:val="00BA2553"/>
    <w:rsid w:val="00BA26C9"/>
    <w:rsid w:val="00BA27C1"/>
    <w:rsid w:val="00BA2803"/>
    <w:rsid w:val="00BA2A92"/>
    <w:rsid w:val="00BA2BD5"/>
    <w:rsid w:val="00BA2CCF"/>
    <w:rsid w:val="00BA2D4B"/>
    <w:rsid w:val="00BA2D6D"/>
    <w:rsid w:val="00BA32AB"/>
    <w:rsid w:val="00BA3424"/>
    <w:rsid w:val="00BA3426"/>
    <w:rsid w:val="00BA345E"/>
    <w:rsid w:val="00BA3505"/>
    <w:rsid w:val="00BA35B4"/>
    <w:rsid w:val="00BA364D"/>
    <w:rsid w:val="00BA3722"/>
    <w:rsid w:val="00BA3768"/>
    <w:rsid w:val="00BA3849"/>
    <w:rsid w:val="00BA3A38"/>
    <w:rsid w:val="00BA3A92"/>
    <w:rsid w:val="00BA3F6D"/>
    <w:rsid w:val="00BA42D4"/>
    <w:rsid w:val="00BA4787"/>
    <w:rsid w:val="00BA497D"/>
    <w:rsid w:val="00BA4A6D"/>
    <w:rsid w:val="00BA5B09"/>
    <w:rsid w:val="00BA5E25"/>
    <w:rsid w:val="00BA5F17"/>
    <w:rsid w:val="00BA5F27"/>
    <w:rsid w:val="00BA621C"/>
    <w:rsid w:val="00BA6505"/>
    <w:rsid w:val="00BA6591"/>
    <w:rsid w:val="00BA67A2"/>
    <w:rsid w:val="00BA6A5B"/>
    <w:rsid w:val="00BA6D53"/>
    <w:rsid w:val="00BA71D2"/>
    <w:rsid w:val="00BA7335"/>
    <w:rsid w:val="00BA7488"/>
    <w:rsid w:val="00BA7631"/>
    <w:rsid w:val="00BA76A5"/>
    <w:rsid w:val="00BA7954"/>
    <w:rsid w:val="00BA79BF"/>
    <w:rsid w:val="00BA7D5A"/>
    <w:rsid w:val="00BA7D5B"/>
    <w:rsid w:val="00BA7F92"/>
    <w:rsid w:val="00BB020A"/>
    <w:rsid w:val="00BB02D4"/>
    <w:rsid w:val="00BB0DAE"/>
    <w:rsid w:val="00BB0FA8"/>
    <w:rsid w:val="00BB1109"/>
    <w:rsid w:val="00BB13B6"/>
    <w:rsid w:val="00BB1723"/>
    <w:rsid w:val="00BB179F"/>
    <w:rsid w:val="00BB17DC"/>
    <w:rsid w:val="00BB1D7E"/>
    <w:rsid w:val="00BB1EDC"/>
    <w:rsid w:val="00BB2019"/>
    <w:rsid w:val="00BB23B9"/>
    <w:rsid w:val="00BB24EA"/>
    <w:rsid w:val="00BB26DC"/>
    <w:rsid w:val="00BB276F"/>
    <w:rsid w:val="00BB2A41"/>
    <w:rsid w:val="00BB2B08"/>
    <w:rsid w:val="00BB2D1E"/>
    <w:rsid w:val="00BB2EB1"/>
    <w:rsid w:val="00BB32ED"/>
    <w:rsid w:val="00BB3671"/>
    <w:rsid w:val="00BB36C3"/>
    <w:rsid w:val="00BB36F6"/>
    <w:rsid w:val="00BB37DA"/>
    <w:rsid w:val="00BB385D"/>
    <w:rsid w:val="00BB392E"/>
    <w:rsid w:val="00BB39CA"/>
    <w:rsid w:val="00BB3CAE"/>
    <w:rsid w:val="00BB3CD2"/>
    <w:rsid w:val="00BB3D62"/>
    <w:rsid w:val="00BB3F07"/>
    <w:rsid w:val="00BB4246"/>
    <w:rsid w:val="00BB425A"/>
    <w:rsid w:val="00BB42C5"/>
    <w:rsid w:val="00BB44D6"/>
    <w:rsid w:val="00BB4881"/>
    <w:rsid w:val="00BB4A7F"/>
    <w:rsid w:val="00BB4C86"/>
    <w:rsid w:val="00BB5312"/>
    <w:rsid w:val="00BB5557"/>
    <w:rsid w:val="00BB57EC"/>
    <w:rsid w:val="00BB580C"/>
    <w:rsid w:val="00BB5D13"/>
    <w:rsid w:val="00BB5D97"/>
    <w:rsid w:val="00BB5EF6"/>
    <w:rsid w:val="00BB618A"/>
    <w:rsid w:val="00BB6317"/>
    <w:rsid w:val="00BB6852"/>
    <w:rsid w:val="00BB6924"/>
    <w:rsid w:val="00BB69D2"/>
    <w:rsid w:val="00BB6C16"/>
    <w:rsid w:val="00BB6D15"/>
    <w:rsid w:val="00BB70B0"/>
    <w:rsid w:val="00BB7223"/>
    <w:rsid w:val="00BB7623"/>
    <w:rsid w:val="00BB7ABD"/>
    <w:rsid w:val="00BB7ECB"/>
    <w:rsid w:val="00BB7EDA"/>
    <w:rsid w:val="00BC00AB"/>
    <w:rsid w:val="00BC0188"/>
    <w:rsid w:val="00BC045B"/>
    <w:rsid w:val="00BC04AA"/>
    <w:rsid w:val="00BC0AF7"/>
    <w:rsid w:val="00BC0B68"/>
    <w:rsid w:val="00BC0B76"/>
    <w:rsid w:val="00BC0C9B"/>
    <w:rsid w:val="00BC125B"/>
    <w:rsid w:val="00BC133A"/>
    <w:rsid w:val="00BC155A"/>
    <w:rsid w:val="00BC1770"/>
    <w:rsid w:val="00BC19AA"/>
    <w:rsid w:val="00BC20C4"/>
    <w:rsid w:val="00BC20F1"/>
    <w:rsid w:val="00BC20FD"/>
    <w:rsid w:val="00BC21FF"/>
    <w:rsid w:val="00BC2300"/>
    <w:rsid w:val="00BC235D"/>
    <w:rsid w:val="00BC2435"/>
    <w:rsid w:val="00BC2496"/>
    <w:rsid w:val="00BC24B4"/>
    <w:rsid w:val="00BC24B5"/>
    <w:rsid w:val="00BC24EE"/>
    <w:rsid w:val="00BC2521"/>
    <w:rsid w:val="00BC2A02"/>
    <w:rsid w:val="00BC2C82"/>
    <w:rsid w:val="00BC3317"/>
    <w:rsid w:val="00BC364D"/>
    <w:rsid w:val="00BC3CAF"/>
    <w:rsid w:val="00BC3D5A"/>
    <w:rsid w:val="00BC42A8"/>
    <w:rsid w:val="00BC43FF"/>
    <w:rsid w:val="00BC4B2F"/>
    <w:rsid w:val="00BC4B8A"/>
    <w:rsid w:val="00BC4BBA"/>
    <w:rsid w:val="00BC4D26"/>
    <w:rsid w:val="00BC4FBF"/>
    <w:rsid w:val="00BC5039"/>
    <w:rsid w:val="00BC5210"/>
    <w:rsid w:val="00BC5289"/>
    <w:rsid w:val="00BC56FA"/>
    <w:rsid w:val="00BC5A8A"/>
    <w:rsid w:val="00BC5B73"/>
    <w:rsid w:val="00BC5B80"/>
    <w:rsid w:val="00BC5D4B"/>
    <w:rsid w:val="00BC5DB5"/>
    <w:rsid w:val="00BC63F8"/>
    <w:rsid w:val="00BC670F"/>
    <w:rsid w:val="00BC67EA"/>
    <w:rsid w:val="00BC6F01"/>
    <w:rsid w:val="00BC7078"/>
    <w:rsid w:val="00BC70F7"/>
    <w:rsid w:val="00BC713A"/>
    <w:rsid w:val="00BC734A"/>
    <w:rsid w:val="00BC76A0"/>
    <w:rsid w:val="00BC771F"/>
    <w:rsid w:val="00BC78A8"/>
    <w:rsid w:val="00BC794A"/>
    <w:rsid w:val="00BC7980"/>
    <w:rsid w:val="00BC7B8E"/>
    <w:rsid w:val="00BD03DC"/>
    <w:rsid w:val="00BD0513"/>
    <w:rsid w:val="00BD0B6E"/>
    <w:rsid w:val="00BD0EA9"/>
    <w:rsid w:val="00BD11F5"/>
    <w:rsid w:val="00BD1449"/>
    <w:rsid w:val="00BD16C0"/>
    <w:rsid w:val="00BD19F1"/>
    <w:rsid w:val="00BD1A62"/>
    <w:rsid w:val="00BD1C37"/>
    <w:rsid w:val="00BD1DA1"/>
    <w:rsid w:val="00BD2553"/>
    <w:rsid w:val="00BD27A9"/>
    <w:rsid w:val="00BD27B5"/>
    <w:rsid w:val="00BD28EF"/>
    <w:rsid w:val="00BD2B96"/>
    <w:rsid w:val="00BD2D92"/>
    <w:rsid w:val="00BD2E8C"/>
    <w:rsid w:val="00BD2F7B"/>
    <w:rsid w:val="00BD30B5"/>
    <w:rsid w:val="00BD31A3"/>
    <w:rsid w:val="00BD3250"/>
    <w:rsid w:val="00BD32E4"/>
    <w:rsid w:val="00BD3342"/>
    <w:rsid w:val="00BD34F9"/>
    <w:rsid w:val="00BD3554"/>
    <w:rsid w:val="00BD36B7"/>
    <w:rsid w:val="00BD37DA"/>
    <w:rsid w:val="00BD3A18"/>
    <w:rsid w:val="00BD3BF6"/>
    <w:rsid w:val="00BD3FB9"/>
    <w:rsid w:val="00BD4416"/>
    <w:rsid w:val="00BD4E15"/>
    <w:rsid w:val="00BD4E86"/>
    <w:rsid w:val="00BD5784"/>
    <w:rsid w:val="00BD5B9B"/>
    <w:rsid w:val="00BD610C"/>
    <w:rsid w:val="00BD64A2"/>
    <w:rsid w:val="00BD64B8"/>
    <w:rsid w:val="00BD64E7"/>
    <w:rsid w:val="00BD6576"/>
    <w:rsid w:val="00BD690E"/>
    <w:rsid w:val="00BD6939"/>
    <w:rsid w:val="00BD6A3D"/>
    <w:rsid w:val="00BD6AD0"/>
    <w:rsid w:val="00BD6DB3"/>
    <w:rsid w:val="00BD72D8"/>
    <w:rsid w:val="00BD73E5"/>
    <w:rsid w:val="00BD76A8"/>
    <w:rsid w:val="00BD78BE"/>
    <w:rsid w:val="00BD7AA3"/>
    <w:rsid w:val="00BD7C8F"/>
    <w:rsid w:val="00BD7CAF"/>
    <w:rsid w:val="00BD7E3B"/>
    <w:rsid w:val="00BE02BD"/>
    <w:rsid w:val="00BE083E"/>
    <w:rsid w:val="00BE0AFA"/>
    <w:rsid w:val="00BE0D3D"/>
    <w:rsid w:val="00BE0E43"/>
    <w:rsid w:val="00BE10A9"/>
    <w:rsid w:val="00BE12B4"/>
    <w:rsid w:val="00BE1484"/>
    <w:rsid w:val="00BE1A25"/>
    <w:rsid w:val="00BE1B1E"/>
    <w:rsid w:val="00BE2227"/>
    <w:rsid w:val="00BE22B4"/>
    <w:rsid w:val="00BE280B"/>
    <w:rsid w:val="00BE29B2"/>
    <w:rsid w:val="00BE2C3A"/>
    <w:rsid w:val="00BE2F57"/>
    <w:rsid w:val="00BE32E3"/>
    <w:rsid w:val="00BE33CC"/>
    <w:rsid w:val="00BE3568"/>
    <w:rsid w:val="00BE35F7"/>
    <w:rsid w:val="00BE369C"/>
    <w:rsid w:val="00BE382E"/>
    <w:rsid w:val="00BE39A0"/>
    <w:rsid w:val="00BE3A68"/>
    <w:rsid w:val="00BE3D47"/>
    <w:rsid w:val="00BE3DF3"/>
    <w:rsid w:val="00BE422D"/>
    <w:rsid w:val="00BE428E"/>
    <w:rsid w:val="00BE4603"/>
    <w:rsid w:val="00BE48AE"/>
    <w:rsid w:val="00BE4B2E"/>
    <w:rsid w:val="00BE4C46"/>
    <w:rsid w:val="00BE50BA"/>
    <w:rsid w:val="00BE5204"/>
    <w:rsid w:val="00BE57DB"/>
    <w:rsid w:val="00BE596B"/>
    <w:rsid w:val="00BE5A55"/>
    <w:rsid w:val="00BE5AC4"/>
    <w:rsid w:val="00BE5B5D"/>
    <w:rsid w:val="00BE5B67"/>
    <w:rsid w:val="00BE5C26"/>
    <w:rsid w:val="00BE5F17"/>
    <w:rsid w:val="00BE5FD9"/>
    <w:rsid w:val="00BE682D"/>
    <w:rsid w:val="00BE6964"/>
    <w:rsid w:val="00BE6A9D"/>
    <w:rsid w:val="00BE6E70"/>
    <w:rsid w:val="00BE705E"/>
    <w:rsid w:val="00BE70E9"/>
    <w:rsid w:val="00BE7285"/>
    <w:rsid w:val="00BE75F9"/>
    <w:rsid w:val="00BE77FD"/>
    <w:rsid w:val="00BE79CF"/>
    <w:rsid w:val="00BE79D7"/>
    <w:rsid w:val="00BE7C10"/>
    <w:rsid w:val="00BE7D39"/>
    <w:rsid w:val="00BE7FF8"/>
    <w:rsid w:val="00BF0174"/>
    <w:rsid w:val="00BF06F8"/>
    <w:rsid w:val="00BF07EC"/>
    <w:rsid w:val="00BF0D8F"/>
    <w:rsid w:val="00BF1680"/>
    <w:rsid w:val="00BF180F"/>
    <w:rsid w:val="00BF1914"/>
    <w:rsid w:val="00BF1977"/>
    <w:rsid w:val="00BF1EEA"/>
    <w:rsid w:val="00BF2558"/>
    <w:rsid w:val="00BF256C"/>
    <w:rsid w:val="00BF25E8"/>
    <w:rsid w:val="00BF29C1"/>
    <w:rsid w:val="00BF2DB4"/>
    <w:rsid w:val="00BF2F8E"/>
    <w:rsid w:val="00BF30BD"/>
    <w:rsid w:val="00BF313F"/>
    <w:rsid w:val="00BF3294"/>
    <w:rsid w:val="00BF356F"/>
    <w:rsid w:val="00BF35BF"/>
    <w:rsid w:val="00BF406F"/>
    <w:rsid w:val="00BF4147"/>
    <w:rsid w:val="00BF44B6"/>
    <w:rsid w:val="00BF46B4"/>
    <w:rsid w:val="00BF47F3"/>
    <w:rsid w:val="00BF4B16"/>
    <w:rsid w:val="00BF4D88"/>
    <w:rsid w:val="00BF51DC"/>
    <w:rsid w:val="00BF5296"/>
    <w:rsid w:val="00BF54CD"/>
    <w:rsid w:val="00BF5614"/>
    <w:rsid w:val="00BF5681"/>
    <w:rsid w:val="00BF5747"/>
    <w:rsid w:val="00BF5834"/>
    <w:rsid w:val="00BF58C5"/>
    <w:rsid w:val="00BF58CF"/>
    <w:rsid w:val="00BF5CBA"/>
    <w:rsid w:val="00BF5CC6"/>
    <w:rsid w:val="00BF6238"/>
    <w:rsid w:val="00BF64A5"/>
    <w:rsid w:val="00BF656C"/>
    <w:rsid w:val="00BF663A"/>
    <w:rsid w:val="00BF667D"/>
    <w:rsid w:val="00BF66FC"/>
    <w:rsid w:val="00BF6AD4"/>
    <w:rsid w:val="00BF6AF5"/>
    <w:rsid w:val="00BF6B60"/>
    <w:rsid w:val="00BF6BFC"/>
    <w:rsid w:val="00BF6C8F"/>
    <w:rsid w:val="00BF6D23"/>
    <w:rsid w:val="00BF73BC"/>
    <w:rsid w:val="00BF7A60"/>
    <w:rsid w:val="00BF7E8C"/>
    <w:rsid w:val="00C000DE"/>
    <w:rsid w:val="00C0015A"/>
    <w:rsid w:val="00C001ED"/>
    <w:rsid w:val="00C0032A"/>
    <w:rsid w:val="00C005A8"/>
    <w:rsid w:val="00C006F2"/>
    <w:rsid w:val="00C007B7"/>
    <w:rsid w:val="00C00C24"/>
    <w:rsid w:val="00C00E4F"/>
    <w:rsid w:val="00C01217"/>
    <w:rsid w:val="00C0138B"/>
    <w:rsid w:val="00C014B5"/>
    <w:rsid w:val="00C01BC1"/>
    <w:rsid w:val="00C01C69"/>
    <w:rsid w:val="00C01C97"/>
    <w:rsid w:val="00C01CC6"/>
    <w:rsid w:val="00C01E96"/>
    <w:rsid w:val="00C02207"/>
    <w:rsid w:val="00C022F6"/>
    <w:rsid w:val="00C02395"/>
    <w:rsid w:val="00C024D7"/>
    <w:rsid w:val="00C026BC"/>
    <w:rsid w:val="00C028FD"/>
    <w:rsid w:val="00C02925"/>
    <w:rsid w:val="00C02A12"/>
    <w:rsid w:val="00C02A4C"/>
    <w:rsid w:val="00C039DF"/>
    <w:rsid w:val="00C039EC"/>
    <w:rsid w:val="00C03BE5"/>
    <w:rsid w:val="00C03EB6"/>
    <w:rsid w:val="00C04024"/>
    <w:rsid w:val="00C04151"/>
    <w:rsid w:val="00C04353"/>
    <w:rsid w:val="00C043E0"/>
    <w:rsid w:val="00C04455"/>
    <w:rsid w:val="00C0452B"/>
    <w:rsid w:val="00C0458C"/>
    <w:rsid w:val="00C046EE"/>
    <w:rsid w:val="00C04891"/>
    <w:rsid w:val="00C04895"/>
    <w:rsid w:val="00C04B9B"/>
    <w:rsid w:val="00C04B9F"/>
    <w:rsid w:val="00C04CD0"/>
    <w:rsid w:val="00C050B2"/>
    <w:rsid w:val="00C050FE"/>
    <w:rsid w:val="00C053E6"/>
    <w:rsid w:val="00C0582E"/>
    <w:rsid w:val="00C05C4D"/>
    <w:rsid w:val="00C05F0E"/>
    <w:rsid w:val="00C06000"/>
    <w:rsid w:val="00C06819"/>
    <w:rsid w:val="00C06A0D"/>
    <w:rsid w:val="00C06A34"/>
    <w:rsid w:val="00C06AA4"/>
    <w:rsid w:val="00C06BAD"/>
    <w:rsid w:val="00C06D87"/>
    <w:rsid w:val="00C0709E"/>
    <w:rsid w:val="00C0712E"/>
    <w:rsid w:val="00C072DB"/>
    <w:rsid w:val="00C07687"/>
    <w:rsid w:val="00C07C27"/>
    <w:rsid w:val="00C07D32"/>
    <w:rsid w:val="00C104DB"/>
    <w:rsid w:val="00C1052B"/>
    <w:rsid w:val="00C11074"/>
    <w:rsid w:val="00C11AE6"/>
    <w:rsid w:val="00C11D26"/>
    <w:rsid w:val="00C11D56"/>
    <w:rsid w:val="00C120E1"/>
    <w:rsid w:val="00C122A9"/>
    <w:rsid w:val="00C12D78"/>
    <w:rsid w:val="00C12EE4"/>
    <w:rsid w:val="00C12F47"/>
    <w:rsid w:val="00C1310D"/>
    <w:rsid w:val="00C133B8"/>
    <w:rsid w:val="00C13976"/>
    <w:rsid w:val="00C139A6"/>
    <w:rsid w:val="00C13AE9"/>
    <w:rsid w:val="00C13C01"/>
    <w:rsid w:val="00C13C1B"/>
    <w:rsid w:val="00C13DFF"/>
    <w:rsid w:val="00C13F8D"/>
    <w:rsid w:val="00C14175"/>
    <w:rsid w:val="00C142BD"/>
    <w:rsid w:val="00C142D2"/>
    <w:rsid w:val="00C149ED"/>
    <w:rsid w:val="00C14C20"/>
    <w:rsid w:val="00C14DBF"/>
    <w:rsid w:val="00C14F6F"/>
    <w:rsid w:val="00C15281"/>
    <w:rsid w:val="00C154DB"/>
    <w:rsid w:val="00C154E2"/>
    <w:rsid w:val="00C15833"/>
    <w:rsid w:val="00C15864"/>
    <w:rsid w:val="00C1586E"/>
    <w:rsid w:val="00C15C4C"/>
    <w:rsid w:val="00C15D6C"/>
    <w:rsid w:val="00C15EE8"/>
    <w:rsid w:val="00C167CD"/>
    <w:rsid w:val="00C168DC"/>
    <w:rsid w:val="00C1699F"/>
    <w:rsid w:val="00C16B82"/>
    <w:rsid w:val="00C16C95"/>
    <w:rsid w:val="00C16D92"/>
    <w:rsid w:val="00C16E2D"/>
    <w:rsid w:val="00C17137"/>
    <w:rsid w:val="00C171C5"/>
    <w:rsid w:val="00C1720E"/>
    <w:rsid w:val="00C172F5"/>
    <w:rsid w:val="00C17492"/>
    <w:rsid w:val="00C17618"/>
    <w:rsid w:val="00C17A58"/>
    <w:rsid w:val="00C17B6D"/>
    <w:rsid w:val="00C17E52"/>
    <w:rsid w:val="00C20236"/>
    <w:rsid w:val="00C2036B"/>
    <w:rsid w:val="00C206AE"/>
    <w:rsid w:val="00C20A86"/>
    <w:rsid w:val="00C2102C"/>
    <w:rsid w:val="00C211B9"/>
    <w:rsid w:val="00C21946"/>
    <w:rsid w:val="00C21B87"/>
    <w:rsid w:val="00C21C21"/>
    <w:rsid w:val="00C21C8D"/>
    <w:rsid w:val="00C21DF9"/>
    <w:rsid w:val="00C21ED8"/>
    <w:rsid w:val="00C2249B"/>
    <w:rsid w:val="00C22558"/>
    <w:rsid w:val="00C227F5"/>
    <w:rsid w:val="00C22C52"/>
    <w:rsid w:val="00C22D5E"/>
    <w:rsid w:val="00C230FF"/>
    <w:rsid w:val="00C233F3"/>
    <w:rsid w:val="00C23431"/>
    <w:rsid w:val="00C23890"/>
    <w:rsid w:val="00C23B40"/>
    <w:rsid w:val="00C23B5E"/>
    <w:rsid w:val="00C23E71"/>
    <w:rsid w:val="00C2435C"/>
    <w:rsid w:val="00C243AD"/>
    <w:rsid w:val="00C246AB"/>
    <w:rsid w:val="00C24D92"/>
    <w:rsid w:val="00C2505D"/>
    <w:rsid w:val="00C25073"/>
    <w:rsid w:val="00C250B4"/>
    <w:rsid w:val="00C2526B"/>
    <w:rsid w:val="00C252CC"/>
    <w:rsid w:val="00C25654"/>
    <w:rsid w:val="00C25765"/>
    <w:rsid w:val="00C2589C"/>
    <w:rsid w:val="00C25AC9"/>
    <w:rsid w:val="00C25E7C"/>
    <w:rsid w:val="00C26069"/>
    <w:rsid w:val="00C2615D"/>
    <w:rsid w:val="00C2619D"/>
    <w:rsid w:val="00C264A6"/>
    <w:rsid w:val="00C264FF"/>
    <w:rsid w:val="00C26560"/>
    <w:rsid w:val="00C266DD"/>
    <w:rsid w:val="00C26905"/>
    <w:rsid w:val="00C26923"/>
    <w:rsid w:val="00C26D65"/>
    <w:rsid w:val="00C26D97"/>
    <w:rsid w:val="00C26E93"/>
    <w:rsid w:val="00C2703E"/>
    <w:rsid w:val="00C278C2"/>
    <w:rsid w:val="00C27DF0"/>
    <w:rsid w:val="00C27F32"/>
    <w:rsid w:val="00C30160"/>
    <w:rsid w:val="00C30242"/>
    <w:rsid w:val="00C303BE"/>
    <w:rsid w:val="00C30409"/>
    <w:rsid w:val="00C3086B"/>
    <w:rsid w:val="00C30D48"/>
    <w:rsid w:val="00C30EC3"/>
    <w:rsid w:val="00C30FF7"/>
    <w:rsid w:val="00C310EA"/>
    <w:rsid w:val="00C3124E"/>
    <w:rsid w:val="00C3160D"/>
    <w:rsid w:val="00C31A8D"/>
    <w:rsid w:val="00C31AC4"/>
    <w:rsid w:val="00C32186"/>
    <w:rsid w:val="00C325FB"/>
    <w:rsid w:val="00C3270B"/>
    <w:rsid w:val="00C327E9"/>
    <w:rsid w:val="00C32CC3"/>
    <w:rsid w:val="00C32D2F"/>
    <w:rsid w:val="00C32E71"/>
    <w:rsid w:val="00C32F27"/>
    <w:rsid w:val="00C3309C"/>
    <w:rsid w:val="00C33135"/>
    <w:rsid w:val="00C33656"/>
    <w:rsid w:val="00C337EA"/>
    <w:rsid w:val="00C33855"/>
    <w:rsid w:val="00C3393A"/>
    <w:rsid w:val="00C33D34"/>
    <w:rsid w:val="00C34146"/>
    <w:rsid w:val="00C341E4"/>
    <w:rsid w:val="00C3460B"/>
    <w:rsid w:val="00C346D1"/>
    <w:rsid w:val="00C346F9"/>
    <w:rsid w:val="00C3484A"/>
    <w:rsid w:val="00C348D5"/>
    <w:rsid w:val="00C34BD4"/>
    <w:rsid w:val="00C34DC3"/>
    <w:rsid w:val="00C3501E"/>
    <w:rsid w:val="00C35331"/>
    <w:rsid w:val="00C3580E"/>
    <w:rsid w:val="00C3586A"/>
    <w:rsid w:val="00C35A53"/>
    <w:rsid w:val="00C35B4A"/>
    <w:rsid w:val="00C35C60"/>
    <w:rsid w:val="00C35FAF"/>
    <w:rsid w:val="00C3633B"/>
    <w:rsid w:val="00C363B6"/>
    <w:rsid w:val="00C36900"/>
    <w:rsid w:val="00C36A92"/>
    <w:rsid w:val="00C36BCF"/>
    <w:rsid w:val="00C36C22"/>
    <w:rsid w:val="00C36E16"/>
    <w:rsid w:val="00C37078"/>
    <w:rsid w:val="00C378E0"/>
    <w:rsid w:val="00C379FE"/>
    <w:rsid w:val="00C37E96"/>
    <w:rsid w:val="00C37EF2"/>
    <w:rsid w:val="00C40583"/>
    <w:rsid w:val="00C40755"/>
    <w:rsid w:val="00C4092A"/>
    <w:rsid w:val="00C40A44"/>
    <w:rsid w:val="00C40E6A"/>
    <w:rsid w:val="00C41661"/>
    <w:rsid w:val="00C4175F"/>
    <w:rsid w:val="00C417F7"/>
    <w:rsid w:val="00C41800"/>
    <w:rsid w:val="00C4190E"/>
    <w:rsid w:val="00C4194F"/>
    <w:rsid w:val="00C41A5D"/>
    <w:rsid w:val="00C41D42"/>
    <w:rsid w:val="00C41DBE"/>
    <w:rsid w:val="00C4223B"/>
    <w:rsid w:val="00C42502"/>
    <w:rsid w:val="00C42555"/>
    <w:rsid w:val="00C426BD"/>
    <w:rsid w:val="00C42F27"/>
    <w:rsid w:val="00C43323"/>
    <w:rsid w:val="00C435FB"/>
    <w:rsid w:val="00C4372F"/>
    <w:rsid w:val="00C437BA"/>
    <w:rsid w:val="00C43E85"/>
    <w:rsid w:val="00C43F56"/>
    <w:rsid w:val="00C44008"/>
    <w:rsid w:val="00C445A4"/>
    <w:rsid w:val="00C44994"/>
    <w:rsid w:val="00C449AA"/>
    <w:rsid w:val="00C44AB0"/>
    <w:rsid w:val="00C44C3B"/>
    <w:rsid w:val="00C44D6F"/>
    <w:rsid w:val="00C45015"/>
    <w:rsid w:val="00C450A7"/>
    <w:rsid w:val="00C4541D"/>
    <w:rsid w:val="00C458A8"/>
    <w:rsid w:val="00C45910"/>
    <w:rsid w:val="00C459CB"/>
    <w:rsid w:val="00C45CCA"/>
    <w:rsid w:val="00C45CDB"/>
    <w:rsid w:val="00C45DB0"/>
    <w:rsid w:val="00C45E8E"/>
    <w:rsid w:val="00C45EA9"/>
    <w:rsid w:val="00C462E7"/>
    <w:rsid w:val="00C46584"/>
    <w:rsid w:val="00C465A4"/>
    <w:rsid w:val="00C4666E"/>
    <w:rsid w:val="00C4669D"/>
    <w:rsid w:val="00C467BF"/>
    <w:rsid w:val="00C46803"/>
    <w:rsid w:val="00C4692B"/>
    <w:rsid w:val="00C46DD9"/>
    <w:rsid w:val="00C470E6"/>
    <w:rsid w:val="00C47341"/>
    <w:rsid w:val="00C4737F"/>
    <w:rsid w:val="00C477E3"/>
    <w:rsid w:val="00C47D46"/>
    <w:rsid w:val="00C47F27"/>
    <w:rsid w:val="00C47F5B"/>
    <w:rsid w:val="00C506D1"/>
    <w:rsid w:val="00C5078C"/>
    <w:rsid w:val="00C50E28"/>
    <w:rsid w:val="00C510BE"/>
    <w:rsid w:val="00C51123"/>
    <w:rsid w:val="00C51147"/>
    <w:rsid w:val="00C5116C"/>
    <w:rsid w:val="00C5130B"/>
    <w:rsid w:val="00C51653"/>
    <w:rsid w:val="00C5176C"/>
    <w:rsid w:val="00C51A63"/>
    <w:rsid w:val="00C51AFD"/>
    <w:rsid w:val="00C51BBB"/>
    <w:rsid w:val="00C51BFF"/>
    <w:rsid w:val="00C51DE2"/>
    <w:rsid w:val="00C5293F"/>
    <w:rsid w:val="00C52D65"/>
    <w:rsid w:val="00C532C2"/>
    <w:rsid w:val="00C53326"/>
    <w:rsid w:val="00C53460"/>
    <w:rsid w:val="00C53618"/>
    <w:rsid w:val="00C53662"/>
    <w:rsid w:val="00C53892"/>
    <w:rsid w:val="00C53AB4"/>
    <w:rsid w:val="00C53C69"/>
    <w:rsid w:val="00C53E77"/>
    <w:rsid w:val="00C53F59"/>
    <w:rsid w:val="00C53FAD"/>
    <w:rsid w:val="00C54036"/>
    <w:rsid w:val="00C547CB"/>
    <w:rsid w:val="00C5483A"/>
    <w:rsid w:val="00C54BB7"/>
    <w:rsid w:val="00C54C01"/>
    <w:rsid w:val="00C54CAE"/>
    <w:rsid w:val="00C55100"/>
    <w:rsid w:val="00C555AF"/>
    <w:rsid w:val="00C5562B"/>
    <w:rsid w:val="00C556D8"/>
    <w:rsid w:val="00C55753"/>
    <w:rsid w:val="00C557F9"/>
    <w:rsid w:val="00C5583A"/>
    <w:rsid w:val="00C55947"/>
    <w:rsid w:val="00C55A19"/>
    <w:rsid w:val="00C55E3E"/>
    <w:rsid w:val="00C55E54"/>
    <w:rsid w:val="00C55E6D"/>
    <w:rsid w:val="00C5643E"/>
    <w:rsid w:val="00C5644A"/>
    <w:rsid w:val="00C56495"/>
    <w:rsid w:val="00C56547"/>
    <w:rsid w:val="00C56B01"/>
    <w:rsid w:val="00C56FAE"/>
    <w:rsid w:val="00C579E4"/>
    <w:rsid w:val="00C57B02"/>
    <w:rsid w:val="00C57B0B"/>
    <w:rsid w:val="00C60020"/>
    <w:rsid w:val="00C602D2"/>
    <w:rsid w:val="00C60402"/>
    <w:rsid w:val="00C6062D"/>
    <w:rsid w:val="00C608E1"/>
    <w:rsid w:val="00C60A21"/>
    <w:rsid w:val="00C60AD0"/>
    <w:rsid w:val="00C60BF6"/>
    <w:rsid w:val="00C60CEC"/>
    <w:rsid w:val="00C61160"/>
    <w:rsid w:val="00C61532"/>
    <w:rsid w:val="00C61A9A"/>
    <w:rsid w:val="00C61C2E"/>
    <w:rsid w:val="00C61E91"/>
    <w:rsid w:val="00C62024"/>
    <w:rsid w:val="00C621E6"/>
    <w:rsid w:val="00C624B4"/>
    <w:rsid w:val="00C626A9"/>
    <w:rsid w:val="00C62859"/>
    <w:rsid w:val="00C62D9B"/>
    <w:rsid w:val="00C62F62"/>
    <w:rsid w:val="00C6305A"/>
    <w:rsid w:val="00C63342"/>
    <w:rsid w:val="00C634AD"/>
    <w:rsid w:val="00C63511"/>
    <w:rsid w:val="00C6357A"/>
    <w:rsid w:val="00C63640"/>
    <w:rsid w:val="00C63797"/>
    <w:rsid w:val="00C63CCF"/>
    <w:rsid w:val="00C63EB1"/>
    <w:rsid w:val="00C63EF4"/>
    <w:rsid w:val="00C63FA7"/>
    <w:rsid w:val="00C641DD"/>
    <w:rsid w:val="00C64A56"/>
    <w:rsid w:val="00C64BD0"/>
    <w:rsid w:val="00C64D13"/>
    <w:rsid w:val="00C64F0A"/>
    <w:rsid w:val="00C64FDD"/>
    <w:rsid w:val="00C651BF"/>
    <w:rsid w:val="00C65399"/>
    <w:rsid w:val="00C65511"/>
    <w:rsid w:val="00C655DA"/>
    <w:rsid w:val="00C6560B"/>
    <w:rsid w:val="00C65612"/>
    <w:rsid w:val="00C65883"/>
    <w:rsid w:val="00C65895"/>
    <w:rsid w:val="00C65EC0"/>
    <w:rsid w:val="00C65FD9"/>
    <w:rsid w:val="00C66497"/>
    <w:rsid w:val="00C66CEB"/>
    <w:rsid w:val="00C67071"/>
    <w:rsid w:val="00C67477"/>
    <w:rsid w:val="00C676CC"/>
    <w:rsid w:val="00C67A4B"/>
    <w:rsid w:val="00C67AD1"/>
    <w:rsid w:val="00C67C8C"/>
    <w:rsid w:val="00C67EAC"/>
    <w:rsid w:val="00C70337"/>
    <w:rsid w:val="00C7052B"/>
    <w:rsid w:val="00C70819"/>
    <w:rsid w:val="00C70961"/>
    <w:rsid w:val="00C709A1"/>
    <w:rsid w:val="00C70A33"/>
    <w:rsid w:val="00C70B3A"/>
    <w:rsid w:val="00C70B57"/>
    <w:rsid w:val="00C70BBD"/>
    <w:rsid w:val="00C70D90"/>
    <w:rsid w:val="00C71903"/>
    <w:rsid w:val="00C71A49"/>
    <w:rsid w:val="00C71A54"/>
    <w:rsid w:val="00C72880"/>
    <w:rsid w:val="00C72947"/>
    <w:rsid w:val="00C72A4A"/>
    <w:rsid w:val="00C72A94"/>
    <w:rsid w:val="00C72ADA"/>
    <w:rsid w:val="00C72CA5"/>
    <w:rsid w:val="00C72F51"/>
    <w:rsid w:val="00C73193"/>
    <w:rsid w:val="00C7324F"/>
    <w:rsid w:val="00C7346F"/>
    <w:rsid w:val="00C735E6"/>
    <w:rsid w:val="00C73688"/>
    <w:rsid w:val="00C73731"/>
    <w:rsid w:val="00C73A8F"/>
    <w:rsid w:val="00C73C59"/>
    <w:rsid w:val="00C73EB8"/>
    <w:rsid w:val="00C7407C"/>
    <w:rsid w:val="00C7416B"/>
    <w:rsid w:val="00C74913"/>
    <w:rsid w:val="00C74B23"/>
    <w:rsid w:val="00C74B24"/>
    <w:rsid w:val="00C74BC5"/>
    <w:rsid w:val="00C74ED1"/>
    <w:rsid w:val="00C752D9"/>
    <w:rsid w:val="00C75478"/>
    <w:rsid w:val="00C75643"/>
    <w:rsid w:val="00C75B79"/>
    <w:rsid w:val="00C75D30"/>
    <w:rsid w:val="00C75F0E"/>
    <w:rsid w:val="00C76039"/>
    <w:rsid w:val="00C763B2"/>
    <w:rsid w:val="00C76481"/>
    <w:rsid w:val="00C76862"/>
    <w:rsid w:val="00C76DD9"/>
    <w:rsid w:val="00C76FFB"/>
    <w:rsid w:val="00C7711A"/>
    <w:rsid w:val="00C772F3"/>
    <w:rsid w:val="00C77326"/>
    <w:rsid w:val="00C77669"/>
    <w:rsid w:val="00C77820"/>
    <w:rsid w:val="00C77875"/>
    <w:rsid w:val="00C7790C"/>
    <w:rsid w:val="00C77999"/>
    <w:rsid w:val="00C77A78"/>
    <w:rsid w:val="00C77EB6"/>
    <w:rsid w:val="00C80236"/>
    <w:rsid w:val="00C803E2"/>
    <w:rsid w:val="00C804B2"/>
    <w:rsid w:val="00C80592"/>
    <w:rsid w:val="00C8060E"/>
    <w:rsid w:val="00C80765"/>
    <w:rsid w:val="00C80923"/>
    <w:rsid w:val="00C80B37"/>
    <w:rsid w:val="00C80D7D"/>
    <w:rsid w:val="00C80E82"/>
    <w:rsid w:val="00C80EE8"/>
    <w:rsid w:val="00C81109"/>
    <w:rsid w:val="00C81670"/>
    <w:rsid w:val="00C81778"/>
    <w:rsid w:val="00C819CB"/>
    <w:rsid w:val="00C819EC"/>
    <w:rsid w:val="00C81C1D"/>
    <w:rsid w:val="00C824E3"/>
    <w:rsid w:val="00C826AA"/>
    <w:rsid w:val="00C82770"/>
    <w:rsid w:val="00C82781"/>
    <w:rsid w:val="00C8281F"/>
    <w:rsid w:val="00C82922"/>
    <w:rsid w:val="00C82A4C"/>
    <w:rsid w:val="00C82AC6"/>
    <w:rsid w:val="00C82BCD"/>
    <w:rsid w:val="00C833D9"/>
    <w:rsid w:val="00C83491"/>
    <w:rsid w:val="00C839AA"/>
    <w:rsid w:val="00C83BA6"/>
    <w:rsid w:val="00C83F62"/>
    <w:rsid w:val="00C84072"/>
    <w:rsid w:val="00C842A6"/>
    <w:rsid w:val="00C84408"/>
    <w:rsid w:val="00C8474D"/>
    <w:rsid w:val="00C84761"/>
    <w:rsid w:val="00C8496A"/>
    <w:rsid w:val="00C84CB7"/>
    <w:rsid w:val="00C84E6C"/>
    <w:rsid w:val="00C84F23"/>
    <w:rsid w:val="00C85181"/>
    <w:rsid w:val="00C8566E"/>
    <w:rsid w:val="00C85784"/>
    <w:rsid w:val="00C85B4F"/>
    <w:rsid w:val="00C860A2"/>
    <w:rsid w:val="00C8613E"/>
    <w:rsid w:val="00C86346"/>
    <w:rsid w:val="00C863ED"/>
    <w:rsid w:val="00C8657E"/>
    <w:rsid w:val="00C86726"/>
    <w:rsid w:val="00C86809"/>
    <w:rsid w:val="00C869A7"/>
    <w:rsid w:val="00C871EB"/>
    <w:rsid w:val="00C871EC"/>
    <w:rsid w:val="00C87233"/>
    <w:rsid w:val="00C877F7"/>
    <w:rsid w:val="00C878E7"/>
    <w:rsid w:val="00C87930"/>
    <w:rsid w:val="00C87C8D"/>
    <w:rsid w:val="00C87CB2"/>
    <w:rsid w:val="00C90002"/>
    <w:rsid w:val="00C90097"/>
    <w:rsid w:val="00C90400"/>
    <w:rsid w:val="00C904E2"/>
    <w:rsid w:val="00C90846"/>
    <w:rsid w:val="00C90C61"/>
    <w:rsid w:val="00C90F25"/>
    <w:rsid w:val="00C9117E"/>
    <w:rsid w:val="00C915D8"/>
    <w:rsid w:val="00C91858"/>
    <w:rsid w:val="00C91994"/>
    <w:rsid w:val="00C91B99"/>
    <w:rsid w:val="00C91D35"/>
    <w:rsid w:val="00C91EF6"/>
    <w:rsid w:val="00C9212E"/>
    <w:rsid w:val="00C923CB"/>
    <w:rsid w:val="00C924F5"/>
    <w:rsid w:val="00C927FE"/>
    <w:rsid w:val="00C92830"/>
    <w:rsid w:val="00C92AE8"/>
    <w:rsid w:val="00C92B7A"/>
    <w:rsid w:val="00C92C57"/>
    <w:rsid w:val="00C92CE8"/>
    <w:rsid w:val="00C92D12"/>
    <w:rsid w:val="00C92E8C"/>
    <w:rsid w:val="00C92E98"/>
    <w:rsid w:val="00C93044"/>
    <w:rsid w:val="00C93248"/>
    <w:rsid w:val="00C93256"/>
    <w:rsid w:val="00C934DF"/>
    <w:rsid w:val="00C9355D"/>
    <w:rsid w:val="00C93A68"/>
    <w:rsid w:val="00C93F53"/>
    <w:rsid w:val="00C94094"/>
    <w:rsid w:val="00C940D0"/>
    <w:rsid w:val="00C940EC"/>
    <w:rsid w:val="00C941DE"/>
    <w:rsid w:val="00C942AB"/>
    <w:rsid w:val="00C947E2"/>
    <w:rsid w:val="00C94A86"/>
    <w:rsid w:val="00C94BBD"/>
    <w:rsid w:val="00C94F59"/>
    <w:rsid w:val="00C950DE"/>
    <w:rsid w:val="00C950FC"/>
    <w:rsid w:val="00C951F1"/>
    <w:rsid w:val="00C952A7"/>
    <w:rsid w:val="00C95603"/>
    <w:rsid w:val="00C95915"/>
    <w:rsid w:val="00C95B7A"/>
    <w:rsid w:val="00C95BE6"/>
    <w:rsid w:val="00C95E63"/>
    <w:rsid w:val="00C963AC"/>
    <w:rsid w:val="00C9652E"/>
    <w:rsid w:val="00C967AF"/>
    <w:rsid w:val="00C9695D"/>
    <w:rsid w:val="00C96CE2"/>
    <w:rsid w:val="00C96F7E"/>
    <w:rsid w:val="00C97041"/>
    <w:rsid w:val="00C97421"/>
    <w:rsid w:val="00C97642"/>
    <w:rsid w:val="00C979F7"/>
    <w:rsid w:val="00C97B1E"/>
    <w:rsid w:val="00CA00C4"/>
    <w:rsid w:val="00CA0553"/>
    <w:rsid w:val="00CA0695"/>
    <w:rsid w:val="00CA077C"/>
    <w:rsid w:val="00CA07F9"/>
    <w:rsid w:val="00CA12AC"/>
    <w:rsid w:val="00CA12B2"/>
    <w:rsid w:val="00CA1395"/>
    <w:rsid w:val="00CA1451"/>
    <w:rsid w:val="00CA1539"/>
    <w:rsid w:val="00CA1586"/>
    <w:rsid w:val="00CA162C"/>
    <w:rsid w:val="00CA18D1"/>
    <w:rsid w:val="00CA1AE4"/>
    <w:rsid w:val="00CA1E01"/>
    <w:rsid w:val="00CA23A2"/>
    <w:rsid w:val="00CA27CA"/>
    <w:rsid w:val="00CA305B"/>
    <w:rsid w:val="00CA359B"/>
    <w:rsid w:val="00CA35E3"/>
    <w:rsid w:val="00CA3BCE"/>
    <w:rsid w:val="00CA3C34"/>
    <w:rsid w:val="00CA48F0"/>
    <w:rsid w:val="00CA4B8C"/>
    <w:rsid w:val="00CA4D06"/>
    <w:rsid w:val="00CA4D80"/>
    <w:rsid w:val="00CA540B"/>
    <w:rsid w:val="00CA5A6D"/>
    <w:rsid w:val="00CA5CAA"/>
    <w:rsid w:val="00CA5EE9"/>
    <w:rsid w:val="00CA5EFA"/>
    <w:rsid w:val="00CA5F1D"/>
    <w:rsid w:val="00CA60F1"/>
    <w:rsid w:val="00CA62C2"/>
    <w:rsid w:val="00CA62EC"/>
    <w:rsid w:val="00CA6A6F"/>
    <w:rsid w:val="00CA6A8B"/>
    <w:rsid w:val="00CA6ACA"/>
    <w:rsid w:val="00CA6DC9"/>
    <w:rsid w:val="00CA6E2B"/>
    <w:rsid w:val="00CA6F61"/>
    <w:rsid w:val="00CA702E"/>
    <w:rsid w:val="00CA7513"/>
    <w:rsid w:val="00CA7A86"/>
    <w:rsid w:val="00CA7D27"/>
    <w:rsid w:val="00CB036C"/>
    <w:rsid w:val="00CB03BD"/>
    <w:rsid w:val="00CB0424"/>
    <w:rsid w:val="00CB04C7"/>
    <w:rsid w:val="00CB059F"/>
    <w:rsid w:val="00CB08CE"/>
    <w:rsid w:val="00CB08E8"/>
    <w:rsid w:val="00CB09A1"/>
    <w:rsid w:val="00CB0A22"/>
    <w:rsid w:val="00CB0C61"/>
    <w:rsid w:val="00CB0F69"/>
    <w:rsid w:val="00CB1041"/>
    <w:rsid w:val="00CB10D4"/>
    <w:rsid w:val="00CB126E"/>
    <w:rsid w:val="00CB12EF"/>
    <w:rsid w:val="00CB1539"/>
    <w:rsid w:val="00CB1596"/>
    <w:rsid w:val="00CB1620"/>
    <w:rsid w:val="00CB1717"/>
    <w:rsid w:val="00CB198F"/>
    <w:rsid w:val="00CB19D6"/>
    <w:rsid w:val="00CB1AD8"/>
    <w:rsid w:val="00CB1D80"/>
    <w:rsid w:val="00CB1ED7"/>
    <w:rsid w:val="00CB1F77"/>
    <w:rsid w:val="00CB214B"/>
    <w:rsid w:val="00CB2310"/>
    <w:rsid w:val="00CB2349"/>
    <w:rsid w:val="00CB2391"/>
    <w:rsid w:val="00CB2731"/>
    <w:rsid w:val="00CB27EC"/>
    <w:rsid w:val="00CB2D59"/>
    <w:rsid w:val="00CB306C"/>
    <w:rsid w:val="00CB33AA"/>
    <w:rsid w:val="00CB341A"/>
    <w:rsid w:val="00CB3A72"/>
    <w:rsid w:val="00CB3C3E"/>
    <w:rsid w:val="00CB3F2A"/>
    <w:rsid w:val="00CB44F7"/>
    <w:rsid w:val="00CB46FF"/>
    <w:rsid w:val="00CB48F0"/>
    <w:rsid w:val="00CB4D4F"/>
    <w:rsid w:val="00CB4E26"/>
    <w:rsid w:val="00CB5284"/>
    <w:rsid w:val="00CB535B"/>
    <w:rsid w:val="00CB5371"/>
    <w:rsid w:val="00CB53A9"/>
    <w:rsid w:val="00CB5902"/>
    <w:rsid w:val="00CB5C86"/>
    <w:rsid w:val="00CB5C8B"/>
    <w:rsid w:val="00CB6503"/>
    <w:rsid w:val="00CB663C"/>
    <w:rsid w:val="00CB686D"/>
    <w:rsid w:val="00CB6B45"/>
    <w:rsid w:val="00CB6B64"/>
    <w:rsid w:val="00CB7020"/>
    <w:rsid w:val="00CB7379"/>
    <w:rsid w:val="00CB752A"/>
    <w:rsid w:val="00CB7660"/>
    <w:rsid w:val="00CB7764"/>
    <w:rsid w:val="00CB79DA"/>
    <w:rsid w:val="00CB7D2F"/>
    <w:rsid w:val="00CC00E7"/>
    <w:rsid w:val="00CC029B"/>
    <w:rsid w:val="00CC0521"/>
    <w:rsid w:val="00CC0624"/>
    <w:rsid w:val="00CC080A"/>
    <w:rsid w:val="00CC0DC9"/>
    <w:rsid w:val="00CC0F3D"/>
    <w:rsid w:val="00CC1471"/>
    <w:rsid w:val="00CC15E3"/>
    <w:rsid w:val="00CC18D7"/>
    <w:rsid w:val="00CC1C89"/>
    <w:rsid w:val="00CC20B8"/>
    <w:rsid w:val="00CC2181"/>
    <w:rsid w:val="00CC23C1"/>
    <w:rsid w:val="00CC2675"/>
    <w:rsid w:val="00CC26C8"/>
    <w:rsid w:val="00CC27FC"/>
    <w:rsid w:val="00CC2FBB"/>
    <w:rsid w:val="00CC307A"/>
    <w:rsid w:val="00CC34E0"/>
    <w:rsid w:val="00CC39E9"/>
    <w:rsid w:val="00CC40D1"/>
    <w:rsid w:val="00CC4372"/>
    <w:rsid w:val="00CC4442"/>
    <w:rsid w:val="00CC4495"/>
    <w:rsid w:val="00CC4513"/>
    <w:rsid w:val="00CC4753"/>
    <w:rsid w:val="00CC49E3"/>
    <w:rsid w:val="00CC4BB7"/>
    <w:rsid w:val="00CC4FF2"/>
    <w:rsid w:val="00CC5390"/>
    <w:rsid w:val="00CC53C1"/>
    <w:rsid w:val="00CC574D"/>
    <w:rsid w:val="00CC57A7"/>
    <w:rsid w:val="00CC57C7"/>
    <w:rsid w:val="00CC5AB0"/>
    <w:rsid w:val="00CC5ACA"/>
    <w:rsid w:val="00CC5C10"/>
    <w:rsid w:val="00CC5C7E"/>
    <w:rsid w:val="00CC5CEF"/>
    <w:rsid w:val="00CC5EFC"/>
    <w:rsid w:val="00CC613C"/>
    <w:rsid w:val="00CC62C9"/>
    <w:rsid w:val="00CC6386"/>
    <w:rsid w:val="00CC67BD"/>
    <w:rsid w:val="00CC681A"/>
    <w:rsid w:val="00CC6836"/>
    <w:rsid w:val="00CC6A6F"/>
    <w:rsid w:val="00CC6B98"/>
    <w:rsid w:val="00CC6C51"/>
    <w:rsid w:val="00CC6DC0"/>
    <w:rsid w:val="00CC6FE9"/>
    <w:rsid w:val="00CC7085"/>
    <w:rsid w:val="00CC7099"/>
    <w:rsid w:val="00CC7584"/>
    <w:rsid w:val="00CC7692"/>
    <w:rsid w:val="00CC76CB"/>
    <w:rsid w:val="00CC7A54"/>
    <w:rsid w:val="00CC7EBF"/>
    <w:rsid w:val="00CC7F53"/>
    <w:rsid w:val="00CD03F0"/>
    <w:rsid w:val="00CD085F"/>
    <w:rsid w:val="00CD08D6"/>
    <w:rsid w:val="00CD09A5"/>
    <w:rsid w:val="00CD0C54"/>
    <w:rsid w:val="00CD0CF4"/>
    <w:rsid w:val="00CD0EBD"/>
    <w:rsid w:val="00CD136F"/>
    <w:rsid w:val="00CD172E"/>
    <w:rsid w:val="00CD1820"/>
    <w:rsid w:val="00CD1875"/>
    <w:rsid w:val="00CD19AE"/>
    <w:rsid w:val="00CD1B6D"/>
    <w:rsid w:val="00CD1C98"/>
    <w:rsid w:val="00CD1D1B"/>
    <w:rsid w:val="00CD2141"/>
    <w:rsid w:val="00CD2432"/>
    <w:rsid w:val="00CD250C"/>
    <w:rsid w:val="00CD2869"/>
    <w:rsid w:val="00CD290C"/>
    <w:rsid w:val="00CD2917"/>
    <w:rsid w:val="00CD2AFA"/>
    <w:rsid w:val="00CD2B53"/>
    <w:rsid w:val="00CD2E85"/>
    <w:rsid w:val="00CD3379"/>
    <w:rsid w:val="00CD34F4"/>
    <w:rsid w:val="00CD37FB"/>
    <w:rsid w:val="00CD3AEC"/>
    <w:rsid w:val="00CD4008"/>
    <w:rsid w:val="00CD40D7"/>
    <w:rsid w:val="00CD4419"/>
    <w:rsid w:val="00CD449F"/>
    <w:rsid w:val="00CD4545"/>
    <w:rsid w:val="00CD471D"/>
    <w:rsid w:val="00CD47E1"/>
    <w:rsid w:val="00CD4A42"/>
    <w:rsid w:val="00CD4C53"/>
    <w:rsid w:val="00CD4FB0"/>
    <w:rsid w:val="00CD5219"/>
    <w:rsid w:val="00CD53B7"/>
    <w:rsid w:val="00CD5980"/>
    <w:rsid w:val="00CD5B8F"/>
    <w:rsid w:val="00CD5DFF"/>
    <w:rsid w:val="00CD6006"/>
    <w:rsid w:val="00CD63DE"/>
    <w:rsid w:val="00CD646A"/>
    <w:rsid w:val="00CD6498"/>
    <w:rsid w:val="00CD64DC"/>
    <w:rsid w:val="00CD6750"/>
    <w:rsid w:val="00CD688D"/>
    <w:rsid w:val="00CD6B77"/>
    <w:rsid w:val="00CD6C3B"/>
    <w:rsid w:val="00CD6F75"/>
    <w:rsid w:val="00CD7221"/>
    <w:rsid w:val="00CD73F3"/>
    <w:rsid w:val="00CD762A"/>
    <w:rsid w:val="00CD767B"/>
    <w:rsid w:val="00CD7946"/>
    <w:rsid w:val="00CD7A4B"/>
    <w:rsid w:val="00CE0A0E"/>
    <w:rsid w:val="00CE0AED"/>
    <w:rsid w:val="00CE12EC"/>
    <w:rsid w:val="00CE159F"/>
    <w:rsid w:val="00CE15ED"/>
    <w:rsid w:val="00CE1F48"/>
    <w:rsid w:val="00CE24DF"/>
    <w:rsid w:val="00CE2633"/>
    <w:rsid w:val="00CE2920"/>
    <w:rsid w:val="00CE2A15"/>
    <w:rsid w:val="00CE2B58"/>
    <w:rsid w:val="00CE2CF4"/>
    <w:rsid w:val="00CE3261"/>
    <w:rsid w:val="00CE32B5"/>
    <w:rsid w:val="00CE3448"/>
    <w:rsid w:val="00CE35DF"/>
    <w:rsid w:val="00CE39F5"/>
    <w:rsid w:val="00CE3B20"/>
    <w:rsid w:val="00CE3C45"/>
    <w:rsid w:val="00CE3EBB"/>
    <w:rsid w:val="00CE410A"/>
    <w:rsid w:val="00CE475B"/>
    <w:rsid w:val="00CE49A0"/>
    <w:rsid w:val="00CE4A80"/>
    <w:rsid w:val="00CE5086"/>
    <w:rsid w:val="00CE5456"/>
    <w:rsid w:val="00CE54BC"/>
    <w:rsid w:val="00CE5793"/>
    <w:rsid w:val="00CE5AC1"/>
    <w:rsid w:val="00CE5F3C"/>
    <w:rsid w:val="00CE63E6"/>
    <w:rsid w:val="00CE646C"/>
    <w:rsid w:val="00CE64E4"/>
    <w:rsid w:val="00CE6532"/>
    <w:rsid w:val="00CE6626"/>
    <w:rsid w:val="00CE68FA"/>
    <w:rsid w:val="00CE69E5"/>
    <w:rsid w:val="00CE6C1E"/>
    <w:rsid w:val="00CE6EA1"/>
    <w:rsid w:val="00CE7419"/>
    <w:rsid w:val="00CE7757"/>
    <w:rsid w:val="00CE7949"/>
    <w:rsid w:val="00CE7A64"/>
    <w:rsid w:val="00CE7CC3"/>
    <w:rsid w:val="00CE7DE5"/>
    <w:rsid w:val="00CF0198"/>
    <w:rsid w:val="00CF01AD"/>
    <w:rsid w:val="00CF026B"/>
    <w:rsid w:val="00CF08F0"/>
    <w:rsid w:val="00CF0B54"/>
    <w:rsid w:val="00CF0B94"/>
    <w:rsid w:val="00CF1113"/>
    <w:rsid w:val="00CF1830"/>
    <w:rsid w:val="00CF1A73"/>
    <w:rsid w:val="00CF1AC1"/>
    <w:rsid w:val="00CF1D4B"/>
    <w:rsid w:val="00CF246F"/>
    <w:rsid w:val="00CF25BB"/>
    <w:rsid w:val="00CF27F6"/>
    <w:rsid w:val="00CF2943"/>
    <w:rsid w:val="00CF2BF5"/>
    <w:rsid w:val="00CF2DA8"/>
    <w:rsid w:val="00CF304B"/>
    <w:rsid w:val="00CF3124"/>
    <w:rsid w:val="00CF37C8"/>
    <w:rsid w:val="00CF3D22"/>
    <w:rsid w:val="00CF3E9F"/>
    <w:rsid w:val="00CF3EF4"/>
    <w:rsid w:val="00CF41AF"/>
    <w:rsid w:val="00CF41B3"/>
    <w:rsid w:val="00CF41DE"/>
    <w:rsid w:val="00CF4377"/>
    <w:rsid w:val="00CF4702"/>
    <w:rsid w:val="00CF4B0E"/>
    <w:rsid w:val="00CF4CAC"/>
    <w:rsid w:val="00CF4CBE"/>
    <w:rsid w:val="00CF5734"/>
    <w:rsid w:val="00CF59A2"/>
    <w:rsid w:val="00CF5E33"/>
    <w:rsid w:val="00CF5EC8"/>
    <w:rsid w:val="00CF5F05"/>
    <w:rsid w:val="00CF6350"/>
    <w:rsid w:val="00CF6565"/>
    <w:rsid w:val="00CF66DA"/>
    <w:rsid w:val="00CF6832"/>
    <w:rsid w:val="00CF6839"/>
    <w:rsid w:val="00CF69E3"/>
    <w:rsid w:val="00CF6A90"/>
    <w:rsid w:val="00CF6C47"/>
    <w:rsid w:val="00CF6E8B"/>
    <w:rsid w:val="00CF73F5"/>
    <w:rsid w:val="00CF75FB"/>
    <w:rsid w:val="00CF7C34"/>
    <w:rsid w:val="00CF7E13"/>
    <w:rsid w:val="00D00174"/>
    <w:rsid w:val="00D00347"/>
    <w:rsid w:val="00D003E6"/>
    <w:rsid w:val="00D00741"/>
    <w:rsid w:val="00D00778"/>
    <w:rsid w:val="00D00AB0"/>
    <w:rsid w:val="00D00ACD"/>
    <w:rsid w:val="00D00BAC"/>
    <w:rsid w:val="00D00BB0"/>
    <w:rsid w:val="00D00C60"/>
    <w:rsid w:val="00D00D1D"/>
    <w:rsid w:val="00D00D65"/>
    <w:rsid w:val="00D016CA"/>
    <w:rsid w:val="00D019A1"/>
    <w:rsid w:val="00D019A6"/>
    <w:rsid w:val="00D01C56"/>
    <w:rsid w:val="00D01FA7"/>
    <w:rsid w:val="00D0222B"/>
    <w:rsid w:val="00D022FF"/>
    <w:rsid w:val="00D024E0"/>
    <w:rsid w:val="00D0258F"/>
    <w:rsid w:val="00D0266B"/>
    <w:rsid w:val="00D027B3"/>
    <w:rsid w:val="00D02846"/>
    <w:rsid w:val="00D02EAD"/>
    <w:rsid w:val="00D02F06"/>
    <w:rsid w:val="00D0351B"/>
    <w:rsid w:val="00D036D3"/>
    <w:rsid w:val="00D03965"/>
    <w:rsid w:val="00D03A61"/>
    <w:rsid w:val="00D03E48"/>
    <w:rsid w:val="00D040A1"/>
    <w:rsid w:val="00D04102"/>
    <w:rsid w:val="00D0420A"/>
    <w:rsid w:val="00D04585"/>
    <w:rsid w:val="00D04898"/>
    <w:rsid w:val="00D04CC4"/>
    <w:rsid w:val="00D04CC8"/>
    <w:rsid w:val="00D05066"/>
    <w:rsid w:val="00D052FD"/>
    <w:rsid w:val="00D0533D"/>
    <w:rsid w:val="00D05581"/>
    <w:rsid w:val="00D0563C"/>
    <w:rsid w:val="00D05650"/>
    <w:rsid w:val="00D059D7"/>
    <w:rsid w:val="00D05BD3"/>
    <w:rsid w:val="00D05DD6"/>
    <w:rsid w:val="00D05E0F"/>
    <w:rsid w:val="00D0688E"/>
    <w:rsid w:val="00D06974"/>
    <w:rsid w:val="00D0715A"/>
    <w:rsid w:val="00D07439"/>
    <w:rsid w:val="00D0774A"/>
    <w:rsid w:val="00D07781"/>
    <w:rsid w:val="00D07CB0"/>
    <w:rsid w:val="00D07F1C"/>
    <w:rsid w:val="00D10079"/>
    <w:rsid w:val="00D100C2"/>
    <w:rsid w:val="00D102A7"/>
    <w:rsid w:val="00D10EED"/>
    <w:rsid w:val="00D111E7"/>
    <w:rsid w:val="00D11566"/>
    <w:rsid w:val="00D1181A"/>
    <w:rsid w:val="00D11A7B"/>
    <w:rsid w:val="00D11AA1"/>
    <w:rsid w:val="00D11D7F"/>
    <w:rsid w:val="00D1226D"/>
    <w:rsid w:val="00D12379"/>
    <w:rsid w:val="00D1287A"/>
    <w:rsid w:val="00D128D2"/>
    <w:rsid w:val="00D12BE8"/>
    <w:rsid w:val="00D12C9C"/>
    <w:rsid w:val="00D12D9D"/>
    <w:rsid w:val="00D12E4C"/>
    <w:rsid w:val="00D12F2B"/>
    <w:rsid w:val="00D13011"/>
    <w:rsid w:val="00D13025"/>
    <w:rsid w:val="00D131DD"/>
    <w:rsid w:val="00D1328B"/>
    <w:rsid w:val="00D1328D"/>
    <w:rsid w:val="00D1341C"/>
    <w:rsid w:val="00D13BDD"/>
    <w:rsid w:val="00D13EC0"/>
    <w:rsid w:val="00D13EE7"/>
    <w:rsid w:val="00D142BE"/>
    <w:rsid w:val="00D143E2"/>
    <w:rsid w:val="00D146D2"/>
    <w:rsid w:val="00D1488F"/>
    <w:rsid w:val="00D14969"/>
    <w:rsid w:val="00D14A82"/>
    <w:rsid w:val="00D151EE"/>
    <w:rsid w:val="00D15235"/>
    <w:rsid w:val="00D152CA"/>
    <w:rsid w:val="00D15310"/>
    <w:rsid w:val="00D1531C"/>
    <w:rsid w:val="00D154D7"/>
    <w:rsid w:val="00D15E1A"/>
    <w:rsid w:val="00D15E4E"/>
    <w:rsid w:val="00D15EC0"/>
    <w:rsid w:val="00D1641B"/>
    <w:rsid w:val="00D164A3"/>
    <w:rsid w:val="00D16855"/>
    <w:rsid w:val="00D16861"/>
    <w:rsid w:val="00D16A32"/>
    <w:rsid w:val="00D16B7D"/>
    <w:rsid w:val="00D16EB6"/>
    <w:rsid w:val="00D170C9"/>
    <w:rsid w:val="00D17401"/>
    <w:rsid w:val="00D17594"/>
    <w:rsid w:val="00D17658"/>
    <w:rsid w:val="00D1773E"/>
    <w:rsid w:val="00D17C53"/>
    <w:rsid w:val="00D17C76"/>
    <w:rsid w:val="00D17E63"/>
    <w:rsid w:val="00D20678"/>
    <w:rsid w:val="00D209A5"/>
    <w:rsid w:val="00D20A03"/>
    <w:rsid w:val="00D20BF1"/>
    <w:rsid w:val="00D20C5D"/>
    <w:rsid w:val="00D20C7C"/>
    <w:rsid w:val="00D20D6F"/>
    <w:rsid w:val="00D20D74"/>
    <w:rsid w:val="00D20FBF"/>
    <w:rsid w:val="00D20FE4"/>
    <w:rsid w:val="00D21036"/>
    <w:rsid w:val="00D2105E"/>
    <w:rsid w:val="00D211EF"/>
    <w:rsid w:val="00D21C5D"/>
    <w:rsid w:val="00D21DD7"/>
    <w:rsid w:val="00D22047"/>
    <w:rsid w:val="00D22197"/>
    <w:rsid w:val="00D2237E"/>
    <w:rsid w:val="00D22500"/>
    <w:rsid w:val="00D2254F"/>
    <w:rsid w:val="00D22A18"/>
    <w:rsid w:val="00D22A8C"/>
    <w:rsid w:val="00D22B52"/>
    <w:rsid w:val="00D22BFE"/>
    <w:rsid w:val="00D22E5C"/>
    <w:rsid w:val="00D22E9E"/>
    <w:rsid w:val="00D23098"/>
    <w:rsid w:val="00D235F9"/>
    <w:rsid w:val="00D23B86"/>
    <w:rsid w:val="00D24580"/>
    <w:rsid w:val="00D2467B"/>
    <w:rsid w:val="00D249BB"/>
    <w:rsid w:val="00D24BA7"/>
    <w:rsid w:val="00D24E78"/>
    <w:rsid w:val="00D250BF"/>
    <w:rsid w:val="00D252D0"/>
    <w:rsid w:val="00D2541C"/>
    <w:rsid w:val="00D25B29"/>
    <w:rsid w:val="00D25B69"/>
    <w:rsid w:val="00D25E65"/>
    <w:rsid w:val="00D25F10"/>
    <w:rsid w:val="00D25F74"/>
    <w:rsid w:val="00D260B7"/>
    <w:rsid w:val="00D2632A"/>
    <w:rsid w:val="00D2676D"/>
    <w:rsid w:val="00D26B5E"/>
    <w:rsid w:val="00D26E5F"/>
    <w:rsid w:val="00D2704D"/>
    <w:rsid w:val="00D27420"/>
    <w:rsid w:val="00D27982"/>
    <w:rsid w:val="00D27B40"/>
    <w:rsid w:val="00D302D5"/>
    <w:rsid w:val="00D30302"/>
    <w:rsid w:val="00D305C4"/>
    <w:rsid w:val="00D30845"/>
    <w:rsid w:val="00D30934"/>
    <w:rsid w:val="00D309BB"/>
    <w:rsid w:val="00D30AFD"/>
    <w:rsid w:val="00D30B55"/>
    <w:rsid w:val="00D317A4"/>
    <w:rsid w:val="00D31DA5"/>
    <w:rsid w:val="00D31E1A"/>
    <w:rsid w:val="00D31ECA"/>
    <w:rsid w:val="00D321BF"/>
    <w:rsid w:val="00D32224"/>
    <w:rsid w:val="00D32228"/>
    <w:rsid w:val="00D32330"/>
    <w:rsid w:val="00D32810"/>
    <w:rsid w:val="00D32B07"/>
    <w:rsid w:val="00D32CC6"/>
    <w:rsid w:val="00D32EE7"/>
    <w:rsid w:val="00D32FB2"/>
    <w:rsid w:val="00D32FBA"/>
    <w:rsid w:val="00D32FCA"/>
    <w:rsid w:val="00D330CF"/>
    <w:rsid w:val="00D33125"/>
    <w:rsid w:val="00D335FC"/>
    <w:rsid w:val="00D33889"/>
    <w:rsid w:val="00D33A03"/>
    <w:rsid w:val="00D33AB9"/>
    <w:rsid w:val="00D33B84"/>
    <w:rsid w:val="00D33C66"/>
    <w:rsid w:val="00D33C9D"/>
    <w:rsid w:val="00D33DC3"/>
    <w:rsid w:val="00D3464E"/>
    <w:rsid w:val="00D348DB"/>
    <w:rsid w:val="00D34A5C"/>
    <w:rsid w:val="00D34AC8"/>
    <w:rsid w:val="00D34C7F"/>
    <w:rsid w:val="00D3512F"/>
    <w:rsid w:val="00D3518E"/>
    <w:rsid w:val="00D3539E"/>
    <w:rsid w:val="00D353FA"/>
    <w:rsid w:val="00D356D7"/>
    <w:rsid w:val="00D359C8"/>
    <w:rsid w:val="00D35BCF"/>
    <w:rsid w:val="00D35CFC"/>
    <w:rsid w:val="00D362F2"/>
    <w:rsid w:val="00D36305"/>
    <w:rsid w:val="00D3645F"/>
    <w:rsid w:val="00D36E82"/>
    <w:rsid w:val="00D372BD"/>
    <w:rsid w:val="00D37B8B"/>
    <w:rsid w:val="00D37D79"/>
    <w:rsid w:val="00D37E96"/>
    <w:rsid w:val="00D37F84"/>
    <w:rsid w:val="00D4008B"/>
    <w:rsid w:val="00D401E4"/>
    <w:rsid w:val="00D40258"/>
    <w:rsid w:val="00D40830"/>
    <w:rsid w:val="00D40E20"/>
    <w:rsid w:val="00D40F9A"/>
    <w:rsid w:val="00D412CC"/>
    <w:rsid w:val="00D414DA"/>
    <w:rsid w:val="00D416E9"/>
    <w:rsid w:val="00D41D98"/>
    <w:rsid w:val="00D41E44"/>
    <w:rsid w:val="00D41F62"/>
    <w:rsid w:val="00D42530"/>
    <w:rsid w:val="00D4260A"/>
    <w:rsid w:val="00D42836"/>
    <w:rsid w:val="00D42873"/>
    <w:rsid w:val="00D428CB"/>
    <w:rsid w:val="00D42999"/>
    <w:rsid w:val="00D42B05"/>
    <w:rsid w:val="00D431AC"/>
    <w:rsid w:val="00D432C2"/>
    <w:rsid w:val="00D432CC"/>
    <w:rsid w:val="00D434BE"/>
    <w:rsid w:val="00D436BE"/>
    <w:rsid w:val="00D4372F"/>
    <w:rsid w:val="00D4379F"/>
    <w:rsid w:val="00D4381E"/>
    <w:rsid w:val="00D43915"/>
    <w:rsid w:val="00D43B74"/>
    <w:rsid w:val="00D44558"/>
    <w:rsid w:val="00D447A5"/>
    <w:rsid w:val="00D44831"/>
    <w:rsid w:val="00D448E9"/>
    <w:rsid w:val="00D4499D"/>
    <w:rsid w:val="00D449CE"/>
    <w:rsid w:val="00D44B17"/>
    <w:rsid w:val="00D44ED0"/>
    <w:rsid w:val="00D4506F"/>
    <w:rsid w:val="00D4516E"/>
    <w:rsid w:val="00D453D7"/>
    <w:rsid w:val="00D4546E"/>
    <w:rsid w:val="00D454CE"/>
    <w:rsid w:val="00D45A62"/>
    <w:rsid w:val="00D45B49"/>
    <w:rsid w:val="00D45CE0"/>
    <w:rsid w:val="00D45F98"/>
    <w:rsid w:val="00D46994"/>
    <w:rsid w:val="00D46B91"/>
    <w:rsid w:val="00D46DE8"/>
    <w:rsid w:val="00D46E54"/>
    <w:rsid w:val="00D46F56"/>
    <w:rsid w:val="00D470B7"/>
    <w:rsid w:val="00D47235"/>
    <w:rsid w:val="00D475E7"/>
    <w:rsid w:val="00D477DC"/>
    <w:rsid w:val="00D479F3"/>
    <w:rsid w:val="00D47A06"/>
    <w:rsid w:val="00D47B96"/>
    <w:rsid w:val="00D47C89"/>
    <w:rsid w:val="00D47D7A"/>
    <w:rsid w:val="00D50267"/>
    <w:rsid w:val="00D5032D"/>
    <w:rsid w:val="00D50463"/>
    <w:rsid w:val="00D505DE"/>
    <w:rsid w:val="00D50831"/>
    <w:rsid w:val="00D50CA1"/>
    <w:rsid w:val="00D50E1A"/>
    <w:rsid w:val="00D50E20"/>
    <w:rsid w:val="00D50E8E"/>
    <w:rsid w:val="00D50EBB"/>
    <w:rsid w:val="00D5126D"/>
    <w:rsid w:val="00D51288"/>
    <w:rsid w:val="00D51412"/>
    <w:rsid w:val="00D51471"/>
    <w:rsid w:val="00D517A2"/>
    <w:rsid w:val="00D51903"/>
    <w:rsid w:val="00D51C50"/>
    <w:rsid w:val="00D51E61"/>
    <w:rsid w:val="00D51E7E"/>
    <w:rsid w:val="00D5201D"/>
    <w:rsid w:val="00D52195"/>
    <w:rsid w:val="00D52301"/>
    <w:rsid w:val="00D523B0"/>
    <w:rsid w:val="00D524ED"/>
    <w:rsid w:val="00D52BB0"/>
    <w:rsid w:val="00D531D3"/>
    <w:rsid w:val="00D538A9"/>
    <w:rsid w:val="00D53905"/>
    <w:rsid w:val="00D539D0"/>
    <w:rsid w:val="00D53F65"/>
    <w:rsid w:val="00D54176"/>
    <w:rsid w:val="00D542C7"/>
    <w:rsid w:val="00D54761"/>
    <w:rsid w:val="00D54817"/>
    <w:rsid w:val="00D54A91"/>
    <w:rsid w:val="00D54B1E"/>
    <w:rsid w:val="00D54D64"/>
    <w:rsid w:val="00D5507D"/>
    <w:rsid w:val="00D553FC"/>
    <w:rsid w:val="00D557AB"/>
    <w:rsid w:val="00D55822"/>
    <w:rsid w:val="00D55D9F"/>
    <w:rsid w:val="00D55E69"/>
    <w:rsid w:val="00D5614E"/>
    <w:rsid w:val="00D565C0"/>
    <w:rsid w:val="00D5699F"/>
    <w:rsid w:val="00D56B29"/>
    <w:rsid w:val="00D56C3D"/>
    <w:rsid w:val="00D56FFE"/>
    <w:rsid w:val="00D5726B"/>
    <w:rsid w:val="00D572E3"/>
    <w:rsid w:val="00D5766B"/>
    <w:rsid w:val="00D5774F"/>
    <w:rsid w:val="00D577CA"/>
    <w:rsid w:val="00D578BE"/>
    <w:rsid w:val="00D57AFA"/>
    <w:rsid w:val="00D57BC7"/>
    <w:rsid w:val="00D57D51"/>
    <w:rsid w:val="00D57FA3"/>
    <w:rsid w:val="00D57FA9"/>
    <w:rsid w:val="00D57FE3"/>
    <w:rsid w:val="00D604F3"/>
    <w:rsid w:val="00D605B1"/>
    <w:rsid w:val="00D605FD"/>
    <w:rsid w:val="00D608F1"/>
    <w:rsid w:val="00D60C63"/>
    <w:rsid w:val="00D60C7F"/>
    <w:rsid w:val="00D60F43"/>
    <w:rsid w:val="00D61171"/>
    <w:rsid w:val="00D6133F"/>
    <w:rsid w:val="00D61AC2"/>
    <w:rsid w:val="00D61CA3"/>
    <w:rsid w:val="00D61F06"/>
    <w:rsid w:val="00D62390"/>
    <w:rsid w:val="00D6264A"/>
    <w:rsid w:val="00D6275C"/>
    <w:rsid w:val="00D629F4"/>
    <w:rsid w:val="00D62A0F"/>
    <w:rsid w:val="00D62E60"/>
    <w:rsid w:val="00D62EC8"/>
    <w:rsid w:val="00D62EFC"/>
    <w:rsid w:val="00D631F7"/>
    <w:rsid w:val="00D63685"/>
    <w:rsid w:val="00D63EFB"/>
    <w:rsid w:val="00D63FE7"/>
    <w:rsid w:val="00D640F6"/>
    <w:rsid w:val="00D64239"/>
    <w:rsid w:val="00D642DE"/>
    <w:rsid w:val="00D642ED"/>
    <w:rsid w:val="00D6458B"/>
    <w:rsid w:val="00D6462F"/>
    <w:rsid w:val="00D647EC"/>
    <w:rsid w:val="00D64ECA"/>
    <w:rsid w:val="00D64FF1"/>
    <w:rsid w:val="00D654AB"/>
    <w:rsid w:val="00D65748"/>
    <w:rsid w:val="00D659BB"/>
    <w:rsid w:val="00D65BB6"/>
    <w:rsid w:val="00D65D1A"/>
    <w:rsid w:val="00D65E08"/>
    <w:rsid w:val="00D65E31"/>
    <w:rsid w:val="00D65E9A"/>
    <w:rsid w:val="00D66591"/>
    <w:rsid w:val="00D66624"/>
    <w:rsid w:val="00D667D2"/>
    <w:rsid w:val="00D66942"/>
    <w:rsid w:val="00D66A7B"/>
    <w:rsid w:val="00D66E36"/>
    <w:rsid w:val="00D67704"/>
    <w:rsid w:val="00D677D0"/>
    <w:rsid w:val="00D67B84"/>
    <w:rsid w:val="00D7018C"/>
    <w:rsid w:val="00D70329"/>
    <w:rsid w:val="00D7040A"/>
    <w:rsid w:val="00D70473"/>
    <w:rsid w:val="00D706B5"/>
    <w:rsid w:val="00D70AA5"/>
    <w:rsid w:val="00D70AEB"/>
    <w:rsid w:val="00D70C50"/>
    <w:rsid w:val="00D70CD2"/>
    <w:rsid w:val="00D70EC8"/>
    <w:rsid w:val="00D70F44"/>
    <w:rsid w:val="00D70F78"/>
    <w:rsid w:val="00D71203"/>
    <w:rsid w:val="00D71281"/>
    <w:rsid w:val="00D713D0"/>
    <w:rsid w:val="00D71474"/>
    <w:rsid w:val="00D715F8"/>
    <w:rsid w:val="00D716F5"/>
    <w:rsid w:val="00D71871"/>
    <w:rsid w:val="00D71A04"/>
    <w:rsid w:val="00D71DC2"/>
    <w:rsid w:val="00D71DDB"/>
    <w:rsid w:val="00D7209D"/>
    <w:rsid w:val="00D720BF"/>
    <w:rsid w:val="00D7230F"/>
    <w:rsid w:val="00D7248A"/>
    <w:rsid w:val="00D731DD"/>
    <w:rsid w:val="00D732F8"/>
    <w:rsid w:val="00D7341C"/>
    <w:rsid w:val="00D73599"/>
    <w:rsid w:val="00D739F0"/>
    <w:rsid w:val="00D73B67"/>
    <w:rsid w:val="00D73F80"/>
    <w:rsid w:val="00D74556"/>
    <w:rsid w:val="00D745AF"/>
    <w:rsid w:val="00D74B76"/>
    <w:rsid w:val="00D74CAD"/>
    <w:rsid w:val="00D74CAE"/>
    <w:rsid w:val="00D74F24"/>
    <w:rsid w:val="00D74FEB"/>
    <w:rsid w:val="00D75150"/>
    <w:rsid w:val="00D755CF"/>
    <w:rsid w:val="00D758DA"/>
    <w:rsid w:val="00D7597E"/>
    <w:rsid w:val="00D75B3D"/>
    <w:rsid w:val="00D75EE9"/>
    <w:rsid w:val="00D75EFD"/>
    <w:rsid w:val="00D76289"/>
    <w:rsid w:val="00D7669F"/>
    <w:rsid w:val="00D7670C"/>
    <w:rsid w:val="00D76779"/>
    <w:rsid w:val="00D76B1B"/>
    <w:rsid w:val="00D76B99"/>
    <w:rsid w:val="00D76EDD"/>
    <w:rsid w:val="00D77098"/>
    <w:rsid w:val="00D772D5"/>
    <w:rsid w:val="00D77464"/>
    <w:rsid w:val="00D777EB"/>
    <w:rsid w:val="00D77916"/>
    <w:rsid w:val="00D7793F"/>
    <w:rsid w:val="00D779FC"/>
    <w:rsid w:val="00D77BCD"/>
    <w:rsid w:val="00D77C12"/>
    <w:rsid w:val="00D77CEB"/>
    <w:rsid w:val="00D77D3C"/>
    <w:rsid w:val="00D80169"/>
    <w:rsid w:val="00D80221"/>
    <w:rsid w:val="00D803CB"/>
    <w:rsid w:val="00D806F1"/>
    <w:rsid w:val="00D80822"/>
    <w:rsid w:val="00D8086D"/>
    <w:rsid w:val="00D80D91"/>
    <w:rsid w:val="00D812A2"/>
    <w:rsid w:val="00D81411"/>
    <w:rsid w:val="00D81636"/>
    <w:rsid w:val="00D8190C"/>
    <w:rsid w:val="00D81E1F"/>
    <w:rsid w:val="00D821DC"/>
    <w:rsid w:val="00D823F6"/>
    <w:rsid w:val="00D823FF"/>
    <w:rsid w:val="00D829B4"/>
    <w:rsid w:val="00D82D33"/>
    <w:rsid w:val="00D83096"/>
    <w:rsid w:val="00D83120"/>
    <w:rsid w:val="00D832E3"/>
    <w:rsid w:val="00D83446"/>
    <w:rsid w:val="00D8353F"/>
    <w:rsid w:val="00D837AD"/>
    <w:rsid w:val="00D83949"/>
    <w:rsid w:val="00D8396C"/>
    <w:rsid w:val="00D83B88"/>
    <w:rsid w:val="00D83D20"/>
    <w:rsid w:val="00D83ED6"/>
    <w:rsid w:val="00D8413F"/>
    <w:rsid w:val="00D8445B"/>
    <w:rsid w:val="00D844AD"/>
    <w:rsid w:val="00D84581"/>
    <w:rsid w:val="00D84BA5"/>
    <w:rsid w:val="00D851D8"/>
    <w:rsid w:val="00D85294"/>
    <w:rsid w:val="00D85392"/>
    <w:rsid w:val="00D854A5"/>
    <w:rsid w:val="00D85557"/>
    <w:rsid w:val="00D85B9E"/>
    <w:rsid w:val="00D85E45"/>
    <w:rsid w:val="00D85F67"/>
    <w:rsid w:val="00D85FEB"/>
    <w:rsid w:val="00D86126"/>
    <w:rsid w:val="00D8683C"/>
    <w:rsid w:val="00D86E86"/>
    <w:rsid w:val="00D86F89"/>
    <w:rsid w:val="00D8711A"/>
    <w:rsid w:val="00D87159"/>
    <w:rsid w:val="00D87464"/>
    <w:rsid w:val="00D8767B"/>
    <w:rsid w:val="00D87781"/>
    <w:rsid w:val="00D87B2A"/>
    <w:rsid w:val="00D87BB9"/>
    <w:rsid w:val="00D87F03"/>
    <w:rsid w:val="00D902C5"/>
    <w:rsid w:val="00D904C4"/>
    <w:rsid w:val="00D9092B"/>
    <w:rsid w:val="00D90F96"/>
    <w:rsid w:val="00D91045"/>
    <w:rsid w:val="00D911D1"/>
    <w:rsid w:val="00D912B6"/>
    <w:rsid w:val="00D91439"/>
    <w:rsid w:val="00D914E9"/>
    <w:rsid w:val="00D918ED"/>
    <w:rsid w:val="00D91CDC"/>
    <w:rsid w:val="00D91F0B"/>
    <w:rsid w:val="00D92049"/>
    <w:rsid w:val="00D92071"/>
    <w:rsid w:val="00D92409"/>
    <w:rsid w:val="00D92519"/>
    <w:rsid w:val="00D928F5"/>
    <w:rsid w:val="00D933B0"/>
    <w:rsid w:val="00D93973"/>
    <w:rsid w:val="00D93DAB"/>
    <w:rsid w:val="00D944E2"/>
    <w:rsid w:val="00D947C0"/>
    <w:rsid w:val="00D94B83"/>
    <w:rsid w:val="00D94C2B"/>
    <w:rsid w:val="00D94EE8"/>
    <w:rsid w:val="00D94F15"/>
    <w:rsid w:val="00D95267"/>
    <w:rsid w:val="00D952FF"/>
    <w:rsid w:val="00D9568A"/>
    <w:rsid w:val="00D956A4"/>
    <w:rsid w:val="00D957E8"/>
    <w:rsid w:val="00D95BA0"/>
    <w:rsid w:val="00D95C67"/>
    <w:rsid w:val="00D95CAD"/>
    <w:rsid w:val="00D9622E"/>
    <w:rsid w:val="00D9644A"/>
    <w:rsid w:val="00D966DF"/>
    <w:rsid w:val="00D96E86"/>
    <w:rsid w:val="00D970BC"/>
    <w:rsid w:val="00D97372"/>
    <w:rsid w:val="00D97667"/>
    <w:rsid w:val="00D976CC"/>
    <w:rsid w:val="00D976F7"/>
    <w:rsid w:val="00D97935"/>
    <w:rsid w:val="00D97A26"/>
    <w:rsid w:val="00D97C03"/>
    <w:rsid w:val="00D97E20"/>
    <w:rsid w:val="00D97E53"/>
    <w:rsid w:val="00D97F95"/>
    <w:rsid w:val="00DA00D2"/>
    <w:rsid w:val="00DA02A6"/>
    <w:rsid w:val="00DA0414"/>
    <w:rsid w:val="00DA0751"/>
    <w:rsid w:val="00DA08E1"/>
    <w:rsid w:val="00DA10C7"/>
    <w:rsid w:val="00DA1227"/>
    <w:rsid w:val="00DA1912"/>
    <w:rsid w:val="00DA221D"/>
    <w:rsid w:val="00DA230E"/>
    <w:rsid w:val="00DA2478"/>
    <w:rsid w:val="00DA265B"/>
    <w:rsid w:val="00DA2672"/>
    <w:rsid w:val="00DA2836"/>
    <w:rsid w:val="00DA2CAA"/>
    <w:rsid w:val="00DA2D49"/>
    <w:rsid w:val="00DA32FC"/>
    <w:rsid w:val="00DA33C2"/>
    <w:rsid w:val="00DA3444"/>
    <w:rsid w:val="00DA36EF"/>
    <w:rsid w:val="00DA39FC"/>
    <w:rsid w:val="00DA4022"/>
    <w:rsid w:val="00DA44D8"/>
    <w:rsid w:val="00DA545E"/>
    <w:rsid w:val="00DA56B3"/>
    <w:rsid w:val="00DA5A21"/>
    <w:rsid w:val="00DA6256"/>
    <w:rsid w:val="00DA64BD"/>
    <w:rsid w:val="00DA655E"/>
    <w:rsid w:val="00DA69DD"/>
    <w:rsid w:val="00DA69F6"/>
    <w:rsid w:val="00DA6A11"/>
    <w:rsid w:val="00DA6A21"/>
    <w:rsid w:val="00DA6A49"/>
    <w:rsid w:val="00DA6B0F"/>
    <w:rsid w:val="00DA6CB1"/>
    <w:rsid w:val="00DA7032"/>
    <w:rsid w:val="00DA71FB"/>
    <w:rsid w:val="00DA7A07"/>
    <w:rsid w:val="00DA7C16"/>
    <w:rsid w:val="00DA7C2B"/>
    <w:rsid w:val="00DA7E04"/>
    <w:rsid w:val="00DB061B"/>
    <w:rsid w:val="00DB09CA"/>
    <w:rsid w:val="00DB0A2A"/>
    <w:rsid w:val="00DB0B35"/>
    <w:rsid w:val="00DB0B5A"/>
    <w:rsid w:val="00DB0BF4"/>
    <w:rsid w:val="00DB10B1"/>
    <w:rsid w:val="00DB1A04"/>
    <w:rsid w:val="00DB1CC1"/>
    <w:rsid w:val="00DB1D3E"/>
    <w:rsid w:val="00DB1E34"/>
    <w:rsid w:val="00DB1E38"/>
    <w:rsid w:val="00DB21EE"/>
    <w:rsid w:val="00DB26D4"/>
    <w:rsid w:val="00DB2792"/>
    <w:rsid w:val="00DB2904"/>
    <w:rsid w:val="00DB292F"/>
    <w:rsid w:val="00DB293F"/>
    <w:rsid w:val="00DB2997"/>
    <w:rsid w:val="00DB2CB9"/>
    <w:rsid w:val="00DB2EBB"/>
    <w:rsid w:val="00DB3046"/>
    <w:rsid w:val="00DB3115"/>
    <w:rsid w:val="00DB32DC"/>
    <w:rsid w:val="00DB3613"/>
    <w:rsid w:val="00DB36D7"/>
    <w:rsid w:val="00DB370C"/>
    <w:rsid w:val="00DB3785"/>
    <w:rsid w:val="00DB37B3"/>
    <w:rsid w:val="00DB3A53"/>
    <w:rsid w:val="00DB3A74"/>
    <w:rsid w:val="00DB3D1C"/>
    <w:rsid w:val="00DB4088"/>
    <w:rsid w:val="00DB42D0"/>
    <w:rsid w:val="00DB459F"/>
    <w:rsid w:val="00DB45CC"/>
    <w:rsid w:val="00DB45FB"/>
    <w:rsid w:val="00DB47CD"/>
    <w:rsid w:val="00DB4941"/>
    <w:rsid w:val="00DB4AC7"/>
    <w:rsid w:val="00DB4C4A"/>
    <w:rsid w:val="00DB4C6D"/>
    <w:rsid w:val="00DB505C"/>
    <w:rsid w:val="00DB519B"/>
    <w:rsid w:val="00DB5368"/>
    <w:rsid w:val="00DB552E"/>
    <w:rsid w:val="00DB5CBA"/>
    <w:rsid w:val="00DB5DE8"/>
    <w:rsid w:val="00DB5DFE"/>
    <w:rsid w:val="00DB6298"/>
    <w:rsid w:val="00DB661C"/>
    <w:rsid w:val="00DB69CF"/>
    <w:rsid w:val="00DB6B78"/>
    <w:rsid w:val="00DB6BFE"/>
    <w:rsid w:val="00DB6E20"/>
    <w:rsid w:val="00DB7468"/>
    <w:rsid w:val="00DB7A12"/>
    <w:rsid w:val="00DB7A69"/>
    <w:rsid w:val="00DB7AB3"/>
    <w:rsid w:val="00DB7BE1"/>
    <w:rsid w:val="00DB7E8A"/>
    <w:rsid w:val="00DB7F72"/>
    <w:rsid w:val="00DC01CE"/>
    <w:rsid w:val="00DC0544"/>
    <w:rsid w:val="00DC0830"/>
    <w:rsid w:val="00DC0E1A"/>
    <w:rsid w:val="00DC0FA2"/>
    <w:rsid w:val="00DC11F5"/>
    <w:rsid w:val="00DC1304"/>
    <w:rsid w:val="00DC1474"/>
    <w:rsid w:val="00DC17BE"/>
    <w:rsid w:val="00DC1A47"/>
    <w:rsid w:val="00DC1C01"/>
    <w:rsid w:val="00DC1C27"/>
    <w:rsid w:val="00DC1CE5"/>
    <w:rsid w:val="00DC1DE6"/>
    <w:rsid w:val="00DC1E96"/>
    <w:rsid w:val="00DC228F"/>
    <w:rsid w:val="00DC24F4"/>
    <w:rsid w:val="00DC266A"/>
    <w:rsid w:val="00DC29E5"/>
    <w:rsid w:val="00DC2B1D"/>
    <w:rsid w:val="00DC2F06"/>
    <w:rsid w:val="00DC2F64"/>
    <w:rsid w:val="00DC3352"/>
    <w:rsid w:val="00DC3A57"/>
    <w:rsid w:val="00DC3A7C"/>
    <w:rsid w:val="00DC3CD3"/>
    <w:rsid w:val="00DC3DDD"/>
    <w:rsid w:val="00DC4232"/>
    <w:rsid w:val="00DC4714"/>
    <w:rsid w:val="00DC4AD6"/>
    <w:rsid w:val="00DC4CA0"/>
    <w:rsid w:val="00DC4D8A"/>
    <w:rsid w:val="00DC58E3"/>
    <w:rsid w:val="00DC5975"/>
    <w:rsid w:val="00DC59FE"/>
    <w:rsid w:val="00DC5BCF"/>
    <w:rsid w:val="00DC60DE"/>
    <w:rsid w:val="00DC60E8"/>
    <w:rsid w:val="00DC60EE"/>
    <w:rsid w:val="00DC61A9"/>
    <w:rsid w:val="00DC629E"/>
    <w:rsid w:val="00DC6361"/>
    <w:rsid w:val="00DC6448"/>
    <w:rsid w:val="00DC66FD"/>
    <w:rsid w:val="00DC6999"/>
    <w:rsid w:val="00DC6B21"/>
    <w:rsid w:val="00DC71CD"/>
    <w:rsid w:val="00DC734A"/>
    <w:rsid w:val="00DC73BD"/>
    <w:rsid w:val="00DC74E6"/>
    <w:rsid w:val="00DC78BB"/>
    <w:rsid w:val="00DC7B3A"/>
    <w:rsid w:val="00DC7CD8"/>
    <w:rsid w:val="00DD075E"/>
    <w:rsid w:val="00DD076E"/>
    <w:rsid w:val="00DD0C6C"/>
    <w:rsid w:val="00DD0CA6"/>
    <w:rsid w:val="00DD0E55"/>
    <w:rsid w:val="00DD1034"/>
    <w:rsid w:val="00DD118C"/>
    <w:rsid w:val="00DD136B"/>
    <w:rsid w:val="00DD1855"/>
    <w:rsid w:val="00DD192D"/>
    <w:rsid w:val="00DD19D0"/>
    <w:rsid w:val="00DD1B96"/>
    <w:rsid w:val="00DD1EDF"/>
    <w:rsid w:val="00DD2225"/>
    <w:rsid w:val="00DD22BD"/>
    <w:rsid w:val="00DD2C06"/>
    <w:rsid w:val="00DD2C3D"/>
    <w:rsid w:val="00DD3337"/>
    <w:rsid w:val="00DD333A"/>
    <w:rsid w:val="00DD33F5"/>
    <w:rsid w:val="00DD3429"/>
    <w:rsid w:val="00DD346E"/>
    <w:rsid w:val="00DD3755"/>
    <w:rsid w:val="00DD3790"/>
    <w:rsid w:val="00DD37CA"/>
    <w:rsid w:val="00DD3B41"/>
    <w:rsid w:val="00DD3C68"/>
    <w:rsid w:val="00DD4337"/>
    <w:rsid w:val="00DD4546"/>
    <w:rsid w:val="00DD4930"/>
    <w:rsid w:val="00DD4BDF"/>
    <w:rsid w:val="00DD4EBE"/>
    <w:rsid w:val="00DD4F92"/>
    <w:rsid w:val="00DD5163"/>
    <w:rsid w:val="00DD525A"/>
    <w:rsid w:val="00DD52E2"/>
    <w:rsid w:val="00DD545E"/>
    <w:rsid w:val="00DD5466"/>
    <w:rsid w:val="00DD56D0"/>
    <w:rsid w:val="00DD57B6"/>
    <w:rsid w:val="00DD5FC5"/>
    <w:rsid w:val="00DD601D"/>
    <w:rsid w:val="00DD66D4"/>
    <w:rsid w:val="00DD68FD"/>
    <w:rsid w:val="00DD6929"/>
    <w:rsid w:val="00DD6A1D"/>
    <w:rsid w:val="00DD6BF2"/>
    <w:rsid w:val="00DD6E98"/>
    <w:rsid w:val="00DD751E"/>
    <w:rsid w:val="00DD769A"/>
    <w:rsid w:val="00DD7C62"/>
    <w:rsid w:val="00DD7CFC"/>
    <w:rsid w:val="00DD7F1C"/>
    <w:rsid w:val="00DE012D"/>
    <w:rsid w:val="00DE0193"/>
    <w:rsid w:val="00DE061A"/>
    <w:rsid w:val="00DE0B54"/>
    <w:rsid w:val="00DE0C34"/>
    <w:rsid w:val="00DE0D71"/>
    <w:rsid w:val="00DE0EA1"/>
    <w:rsid w:val="00DE1041"/>
    <w:rsid w:val="00DE10B1"/>
    <w:rsid w:val="00DE12C2"/>
    <w:rsid w:val="00DE1550"/>
    <w:rsid w:val="00DE1C4B"/>
    <w:rsid w:val="00DE1C8E"/>
    <w:rsid w:val="00DE1D18"/>
    <w:rsid w:val="00DE1DBE"/>
    <w:rsid w:val="00DE1F01"/>
    <w:rsid w:val="00DE215E"/>
    <w:rsid w:val="00DE21D3"/>
    <w:rsid w:val="00DE2324"/>
    <w:rsid w:val="00DE2478"/>
    <w:rsid w:val="00DE2962"/>
    <w:rsid w:val="00DE2BFB"/>
    <w:rsid w:val="00DE2FC3"/>
    <w:rsid w:val="00DE31BA"/>
    <w:rsid w:val="00DE33AA"/>
    <w:rsid w:val="00DE389D"/>
    <w:rsid w:val="00DE3A17"/>
    <w:rsid w:val="00DE3B9B"/>
    <w:rsid w:val="00DE3EC1"/>
    <w:rsid w:val="00DE3EE3"/>
    <w:rsid w:val="00DE4229"/>
    <w:rsid w:val="00DE42B9"/>
    <w:rsid w:val="00DE42E9"/>
    <w:rsid w:val="00DE47EB"/>
    <w:rsid w:val="00DE4AEB"/>
    <w:rsid w:val="00DE4BD8"/>
    <w:rsid w:val="00DE4C09"/>
    <w:rsid w:val="00DE4FA0"/>
    <w:rsid w:val="00DE54D4"/>
    <w:rsid w:val="00DE560D"/>
    <w:rsid w:val="00DE57EA"/>
    <w:rsid w:val="00DE5864"/>
    <w:rsid w:val="00DE59CD"/>
    <w:rsid w:val="00DE5A6A"/>
    <w:rsid w:val="00DE5CA9"/>
    <w:rsid w:val="00DE5D59"/>
    <w:rsid w:val="00DE5F1C"/>
    <w:rsid w:val="00DE5F67"/>
    <w:rsid w:val="00DE6202"/>
    <w:rsid w:val="00DE6808"/>
    <w:rsid w:val="00DE69FC"/>
    <w:rsid w:val="00DE6A24"/>
    <w:rsid w:val="00DE7147"/>
    <w:rsid w:val="00DE72E0"/>
    <w:rsid w:val="00DE73D9"/>
    <w:rsid w:val="00DE74F0"/>
    <w:rsid w:val="00DE79B6"/>
    <w:rsid w:val="00DE7A60"/>
    <w:rsid w:val="00DE7B70"/>
    <w:rsid w:val="00DE7BDA"/>
    <w:rsid w:val="00DE7C22"/>
    <w:rsid w:val="00DE7C31"/>
    <w:rsid w:val="00DE7F2E"/>
    <w:rsid w:val="00DF002A"/>
    <w:rsid w:val="00DF034F"/>
    <w:rsid w:val="00DF03FA"/>
    <w:rsid w:val="00DF048F"/>
    <w:rsid w:val="00DF0527"/>
    <w:rsid w:val="00DF0999"/>
    <w:rsid w:val="00DF0BF5"/>
    <w:rsid w:val="00DF0C96"/>
    <w:rsid w:val="00DF12CF"/>
    <w:rsid w:val="00DF14ED"/>
    <w:rsid w:val="00DF150A"/>
    <w:rsid w:val="00DF15D6"/>
    <w:rsid w:val="00DF16A4"/>
    <w:rsid w:val="00DF1840"/>
    <w:rsid w:val="00DF184D"/>
    <w:rsid w:val="00DF1A92"/>
    <w:rsid w:val="00DF1BF5"/>
    <w:rsid w:val="00DF1E20"/>
    <w:rsid w:val="00DF1FDD"/>
    <w:rsid w:val="00DF20D5"/>
    <w:rsid w:val="00DF2456"/>
    <w:rsid w:val="00DF24A6"/>
    <w:rsid w:val="00DF259A"/>
    <w:rsid w:val="00DF2850"/>
    <w:rsid w:val="00DF2CAB"/>
    <w:rsid w:val="00DF2D4A"/>
    <w:rsid w:val="00DF2E0B"/>
    <w:rsid w:val="00DF2EE2"/>
    <w:rsid w:val="00DF3242"/>
    <w:rsid w:val="00DF3899"/>
    <w:rsid w:val="00DF38FE"/>
    <w:rsid w:val="00DF3AB6"/>
    <w:rsid w:val="00DF3B34"/>
    <w:rsid w:val="00DF3DAB"/>
    <w:rsid w:val="00DF3F67"/>
    <w:rsid w:val="00DF4409"/>
    <w:rsid w:val="00DF4427"/>
    <w:rsid w:val="00DF4B10"/>
    <w:rsid w:val="00DF5349"/>
    <w:rsid w:val="00DF540D"/>
    <w:rsid w:val="00DF5437"/>
    <w:rsid w:val="00DF5492"/>
    <w:rsid w:val="00DF5791"/>
    <w:rsid w:val="00DF5ACC"/>
    <w:rsid w:val="00DF5B58"/>
    <w:rsid w:val="00DF5B84"/>
    <w:rsid w:val="00DF616D"/>
    <w:rsid w:val="00DF6C1E"/>
    <w:rsid w:val="00DF7179"/>
    <w:rsid w:val="00DF73F7"/>
    <w:rsid w:val="00DF7B30"/>
    <w:rsid w:val="00DF7D0A"/>
    <w:rsid w:val="00DF7D65"/>
    <w:rsid w:val="00DF7DBA"/>
    <w:rsid w:val="00E0001F"/>
    <w:rsid w:val="00E001C7"/>
    <w:rsid w:val="00E001F0"/>
    <w:rsid w:val="00E00286"/>
    <w:rsid w:val="00E0060F"/>
    <w:rsid w:val="00E00761"/>
    <w:rsid w:val="00E007E2"/>
    <w:rsid w:val="00E00812"/>
    <w:rsid w:val="00E00ABC"/>
    <w:rsid w:val="00E00AF0"/>
    <w:rsid w:val="00E00B6F"/>
    <w:rsid w:val="00E00E8D"/>
    <w:rsid w:val="00E00F70"/>
    <w:rsid w:val="00E01006"/>
    <w:rsid w:val="00E0100C"/>
    <w:rsid w:val="00E01028"/>
    <w:rsid w:val="00E0122F"/>
    <w:rsid w:val="00E01716"/>
    <w:rsid w:val="00E0197A"/>
    <w:rsid w:val="00E01A4D"/>
    <w:rsid w:val="00E01EE8"/>
    <w:rsid w:val="00E020B3"/>
    <w:rsid w:val="00E0219E"/>
    <w:rsid w:val="00E021CE"/>
    <w:rsid w:val="00E021D0"/>
    <w:rsid w:val="00E023CC"/>
    <w:rsid w:val="00E024B4"/>
    <w:rsid w:val="00E024C4"/>
    <w:rsid w:val="00E027C0"/>
    <w:rsid w:val="00E02B3B"/>
    <w:rsid w:val="00E02B41"/>
    <w:rsid w:val="00E03498"/>
    <w:rsid w:val="00E03909"/>
    <w:rsid w:val="00E03D53"/>
    <w:rsid w:val="00E03DFF"/>
    <w:rsid w:val="00E03E38"/>
    <w:rsid w:val="00E041B3"/>
    <w:rsid w:val="00E045AE"/>
    <w:rsid w:val="00E04656"/>
    <w:rsid w:val="00E0481D"/>
    <w:rsid w:val="00E04A59"/>
    <w:rsid w:val="00E04BD2"/>
    <w:rsid w:val="00E04EB3"/>
    <w:rsid w:val="00E05160"/>
    <w:rsid w:val="00E052CA"/>
    <w:rsid w:val="00E05309"/>
    <w:rsid w:val="00E055FC"/>
    <w:rsid w:val="00E05601"/>
    <w:rsid w:val="00E056C7"/>
    <w:rsid w:val="00E05E87"/>
    <w:rsid w:val="00E062D4"/>
    <w:rsid w:val="00E06393"/>
    <w:rsid w:val="00E06476"/>
    <w:rsid w:val="00E0651B"/>
    <w:rsid w:val="00E0679B"/>
    <w:rsid w:val="00E067AC"/>
    <w:rsid w:val="00E06942"/>
    <w:rsid w:val="00E07243"/>
    <w:rsid w:val="00E07254"/>
    <w:rsid w:val="00E07497"/>
    <w:rsid w:val="00E076C7"/>
    <w:rsid w:val="00E079B2"/>
    <w:rsid w:val="00E07BCB"/>
    <w:rsid w:val="00E07ED5"/>
    <w:rsid w:val="00E1009A"/>
    <w:rsid w:val="00E100A8"/>
    <w:rsid w:val="00E105E0"/>
    <w:rsid w:val="00E109FE"/>
    <w:rsid w:val="00E10D77"/>
    <w:rsid w:val="00E10E62"/>
    <w:rsid w:val="00E10F44"/>
    <w:rsid w:val="00E1118B"/>
    <w:rsid w:val="00E111C4"/>
    <w:rsid w:val="00E1120C"/>
    <w:rsid w:val="00E11550"/>
    <w:rsid w:val="00E117B4"/>
    <w:rsid w:val="00E11882"/>
    <w:rsid w:val="00E11A07"/>
    <w:rsid w:val="00E11E0E"/>
    <w:rsid w:val="00E11FA8"/>
    <w:rsid w:val="00E120E6"/>
    <w:rsid w:val="00E12291"/>
    <w:rsid w:val="00E12666"/>
    <w:rsid w:val="00E12931"/>
    <w:rsid w:val="00E12E5F"/>
    <w:rsid w:val="00E1321F"/>
    <w:rsid w:val="00E1359B"/>
    <w:rsid w:val="00E137E6"/>
    <w:rsid w:val="00E138A8"/>
    <w:rsid w:val="00E13BD6"/>
    <w:rsid w:val="00E13C6F"/>
    <w:rsid w:val="00E13DC0"/>
    <w:rsid w:val="00E14661"/>
    <w:rsid w:val="00E14672"/>
    <w:rsid w:val="00E14B4B"/>
    <w:rsid w:val="00E150CC"/>
    <w:rsid w:val="00E1563D"/>
    <w:rsid w:val="00E15940"/>
    <w:rsid w:val="00E15976"/>
    <w:rsid w:val="00E15B01"/>
    <w:rsid w:val="00E15B80"/>
    <w:rsid w:val="00E15BCA"/>
    <w:rsid w:val="00E15D65"/>
    <w:rsid w:val="00E15E87"/>
    <w:rsid w:val="00E15F5A"/>
    <w:rsid w:val="00E16927"/>
    <w:rsid w:val="00E16965"/>
    <w:rsid w:val="00E169EF"/>
    <w:rsid w:val="00E16A10"/>
    <w:rsid w:val="00E16E75"/>
    <w:rsid w:val="00E170F3"/>
    <w:rsid w:val="00E1731C"/>
    <w:rsid w:val="00E1740E"/>
    <w:rsid w:val="00E17675"/>
    <w:rsid w:val="00E176B4"/>
    <w:rsid w:val="00E17719"/>
    <w:rsid w:val="00E17B8F"/>
    <w:rsid w:val="00E2032C"/>
    <w:rsid w:val="00E20393"/>
    <w:rsid w:val="00E2048F"/>
    <w:rsid w:val="00E207B1"/>
    <w:rsid w:val="00E20B94"/>
    <w:rsid w:val="00E20C54"/>
    <w:rsid w:val="00E20E7C"/>
    <w:rsid w:val="00E20E92"/>
    <w:rsid w:val="00E20FA6"/>
    <w:rsid w:val="00E20FCB"/>
    <w:rsid w:val="00E20FEF"/>
    <w:rsid w:val="00E21013"/>
    <w:rsid w:val="00E21821"/>
    <w:rsid w:val="00E2189F"/>
    <w:rsid w:val="00E21962"/>
    <w:rsid w:val="00E21969"/>
    <w:rsid w:val="00E21AE3"/>
    <w:rsid w:val="00E21DA6"/>
    <w:rsid w:val="00E22090"/>
    <w:rsid w:val="00E22167"/>
    <w:rsid w:val="00E22200"/>
    <w:rsid w:val="00E224D5"/>
    <w:rsid w:val="00E2258F"/>
    <w:rsid w:val="00E22781"/>
    <w:rsid w:val="00E22BB2"/>
    <w:rsid w:val="00E22C49"/>
    <w:rsid w:val="00E22CB9"/>
    <w:rsid w:val="00E232F6"/>
    <w:rsid w:val="00E23A29"/>
    <w:rsid w:val="00E23DC2"/>
    <w:rsid w:val="00E24258"/>
    <w:rsid w:val="00E244C2"/>
    <w:rsid w:val="00E24597"/>
    <w:rsid w:val="00E2468F"/>
    <w:rsid w:val="00E24723"/>
    <w:rsid w:val="00E24A4D"/>
    <w:rsid w:val="00E24AF5"/>
    <w:rsid w:val="00E24CA4"/>
    <w:rsid w:val="00E25723"/>
    <w:rsid w:val="00E2634A"/>
    <w:rsid w:val="00E264FE"/>
    <w:rsid w:val="00E26788"/>
    <w:rsid w:val="00E26A1A"/>
    <w:rsid w:val="00E26B83"/>
    <w:rsid w:val="00E26B88"/>
    <w:rsid w:val="00E26E27"/>
    <w:rsid w:val="00E26F61"/>
    <w:rsid w:val="00E27420"/>
    <w:rsid w:val="00E2744C"/>
    <w:rsid w:val="00E278AB"/>
    <w:rsid w:val="00E27DD8"/>
    <w:rsid w:val="00E3001F"/>
    <w:rsid w:val="00E30105"/>
    <w:rsid w:val="00E303CE"/>
    <w:rsid w:val="00E304D4"/>
    <w:rsid w:val="00E3063E"/>
    <w:rsid w:val="00E30FA7"/>
    <w:rsid w:val="00E310BD"/>
    <w:rsid w:val="00E31140"/>
    <w:rsid w:val="00E31146"/>
    <w:rsid w:val="00E3176A"/>
    <w:rsid w:val="00E3177D"/>
    <w:rsid w:val="00E31926"/>
    <w:rsid w:val="00E31AA6"/>
    <w:rsid w:val="00E3230A"/>
    <w:rsid w:val="00E32425"/>
    <w:rsid w:val="00E324B5"/>
    <w:rsid w:val="00E32750"/>
    <w:rsid w:val="00E32898"/>
    <w:rsid w:val="00E32968"/>
    <w:rsid w:val="00E32A81"/>
    <w:rsid w:val="00E32B8E"/>
    <w:rsid w:val="00E33135"/>
    <w:rsid w:val="00E33907"/>
    <w:rsid w:val="00E3409D"/>
    <w:rsid w:val="00E340CE"/>
    <w:rsid w:val="00E34111"/>
    <w:rsid w:val="00E34555"/>
    <w:rsid w:val="00E34DA1"/>
    <w:rsid w:val="00E3519F"/>
    <w:rsid w:val="00E359CD"/>
    <w:rsid w:val="00E35D54"/>
    <w:rsid w:val="00E35ECD"/>
    <w:rsid w:val="00E361F6"/>
    <w:rsid w:val="00E36651"/>
    <w:rsid w:val="00E36EFD"/>
    <w:rsid w:val="00E36FB0"/>
    <w:rsid w:val="00E370E3"/>
    <w:rsid w:val="00E37153"/>
    <w:rsid w:val="00E37258"/>
    <w:rsid w:val="00E37652"/>
    <w:rsid w:val="00E37CE2"/>
    <w:rsid w:val="00E37F87"/>
    <w:rsid w:val="00E40171"/>
    <w:rsid w:val="00E4024E"/>
    <w:rsid w:val="00E40663"/>
    <w:rsid w:val="00E406A8"/>
    <w:rsid w:val="00E406D4"/>
    <w:rsid w:val="00E40822"/>
    <w:rsid w:val="00E40E3F"/>
    <w:rsid w:val="00E40F6B"/>
    <w:rsid w:val="00E416EC"/>
    <w:rsid w:val="00E419B4"/>
    <w:rsid w:val="00E41C64"/>
    <w:rsid w:val="00E41F9A"/>
    <w:rsid w:val="00E424ED"/>
    <w:rsid w:val="00E42671"/>
    <w:rsid w:val="00E42829"/>
    <w:rsid w:val="00E42AEC"/>
    <w:rsid w:val="00E42AF9"/>
    <w:rsid w:val="00E42D0C"/>
    <w:rsid w:val="00E42DE4"/>
    <w:rsid w:val="00E43139"/>
    <w:rsid w:val="00E433D6"/>
    <w:rsid w:val="00E43515"/>
    <w:rsid w:val="00E436DC"/>
    <w:rsid w:val="00E43ECD"/>
    <w:rsid w:val="00E444E3"/>
    <w:rsid w:val="00E446C9"/>
    <w:rsid w:val="00E447F3"/>
    <w:rsid w:val="00E44947"/>
    <w:rsid w:val="00E44ABF"/>
    <w:rsid w:val="00E4508E"/>
    <w:rsid w:val="00E453B9"/>
    <w:rsid w:val="00E45813"/>
    <w:rsid w:val="00E4598A"/>
    <w:rsid w:val="00E45C68"/>
    <w:rsid w:val="00E45DBC"/>
    <w:rsid w:val="00E45EA8"/>
    <w:rsid w:val="00E4613B"/>
    <w:rsid w:val="00E4616B"/>
    <w:rsid w:val="00E46261"/>
    <w:rsid w:val="00E46336"/>
    <w:rsid w:val="00E4654B"/>
    <w:rsid w:val="00E4658B"/>
    <w:rsid w:val="00E46632"/>
    <w:rsid w:val="00E46782"/>
    <w:rsid w:val="00E467FF"/>
    <w:rsid w:val="00E4682D"/>
    <w:rsid w:val="00E46BD5"/>
    <w:rsid w:val="00E46CB5"/>
    <w:rsid w:val="00E46CEA"/>
    <w:rsid w:val="00E46E29"/>
    <w:rsid w:val="00E46FA5"/>
    <w:rsid w:val="00E47093"/>
    <w:rsid w:val="00E47198"/>
    <w:rsid w:val="00E475E4"/>
    <w:rsid w:val="00E479CF"/>
    <w:rsid w:val="00E47C0D"/>
    <w:rsid w:val="00E47C57"/>
    <w:rsid w:val="00E47C5A"/>
    <w:rsid w:val="00E47E2F"/>
    <w:rsid w:val="00E5017C"/>
    <w:rsid w:val="00E50390"/>
    <w:rsid w:val="00E504A2"/>
    <w:rsid w:val="00E504F2"/>
    <w:rsid w:val="00E508A7"/>
    <w:rsid w:val="00E5090E"/>
    <w:rsid w:val="00E51285"/>
    <w:rsid w:val="00E5140A"/>
    <w:rsid w:val="00E51433"/>
    <w:rsid w:val="00E5155F"/>
    <w:rsid w:val="00E515CF"/>
    <w:rsid w:val="00E51A93"/>
    <w:rsid w:val="00E51B1D"/>
    <w:rsid w:val="00E51B22"/>
    <w:rsid w:val="00E51B26"/>
    <w:rsid w:val="00E51B42"/>
    <w:rsid w:val="00E51D10"/>
    <w:rsid w:val="00E520AB"/>
    <w:rsid w:val="00E52735"/>
    <w:rsid w:val="00E5294F"/>
    <w:rsid w:val="00E52A1A"/>
    <w:rsid w:val="00E52A2C"/>
    <w:rsid w:val="00E52BE6"/>
    <w:rsid w:val="00E52F51"/>
    <w:rsid w:val="00E53043"/>
    <w:rsid w:val="00E530FF"/>
    <w:rsid w:val="00E53776"/>
    <w:rsid w:val="00E53AE6"/>
    <w:rsid w:val="00E53B39"/>
    <w:rsid w:val="00E53D73"/>
    <w:rsid w:val="00E53F85"/>
    <w:rsid w:val="00E540C6"/>
    <w:rsid w:val="00E544A4"/>
    <w:rsid w:val="00E544C0"/>
    <w:rsid w:val="00E545A3"/>
    <w:rsid w:val="00E545C0"/>
    <w:rsid w:val="00E54725"/>
    <w:rsid w:val="00E5476C"/>
    <w:rsid w:val="00E54927"/>
    <w:rsid w:val="00E54A28"/>
    <w:rsid w:val="00E54A8A"/>
    <w:rsid w:val="00E54BFE"/>
    <w:rsid w:val="00E54DBA"/>
    <w:rsid w:val="00E551C7"/>
    <w:rsid w:val="00E5559C"/>
    <w:rsid w:val="00E55695"/>
    <w:rsid w:val="00E558D5"/>
    <w:rsid w:val="00E55928"/>
    <w:rsid w:val="00E55BDB"/>
    <w:rsid w:val="00E55F2F"/>
    <w:rsid w:val="00E5624D"/>
    <w:rsid w:val="00E56754"/>
    <w:rsid w:val="00E567C2"/>
    <w:rsid w:val="00E569E3"/>
    <w:rsid w:val="00E56D90"/>
    <w:rsid w:val="00E57009"/>
    <w:rsid w:val="00E57534"/>
    <w:rsid w:val="00E57B41"/>
    <w:rsid w:val="00E57BCF"/>
    <w:rsid w:val="00E60784"/>
    <w:rsid w:val="00E60894"/>
    <w:rsid w:val="00E60D6C"/>
    <w:rsid w:val="00E60F6D"/>
    <w:rsid w:val="00E60FCF"/>
    <w:rsid w:val="00E613CC"/>
    <w:rsid w:val="00E614FD"/>
    <w:rsid w:val="00E61594"/>
    <w:rsid w:val="00E61914"/>
    <w:rsid w:val="00E61926"/>
    <w:rsid w:val="00E61FAC"/>
    <w:rsid w:val="00E61FE9"/>
    <w:rsid w:val="00E621C8"/>
    <w:rsid w:val="00E62A94"/>
    <w:rsid w:val="00E62B28"/>
    <w:rsid w:val="00E62BC1"/>
    <w:rsid w:val="00E62BCA"/>
    <w:rsid w:val="00E63316"/>
    <w:rsid w:val="00E636C2"/>
    <w:rsid w:val="00E6377E"/>
    <w:rsid w:val="00E63B0E"/>
    <w:rsid w:val="00E63BB4"/>
    <w:rsid w:val="00E63C3E"/>
    <w:rsid w:val="00E63D92"/>
    <w:rsid w:val="00E63DC8"/>
    <w:rsid w:val="00E63F10"/>
    <w:rsid w:val="00E63FE0"/>
    <w:rsid w:val="00E64501"/>
    <w:rsid w:val="00E6478A"/>
    <w:rsid w:val="00E6487D"/>
    <w:rsid w:val="00E6489F"/>
    <w:rsid w:val="00E64CA3"/>
    <w:rsid w:val="00E64D0B"/>
    <w:rsid w:val="00E6516A"/>
    <w:rsid w:val="00E65186"/>
    <w:rsid w:val="00E6537F"/>
    <w:rsid w:val="00E65816"/>
    <w:rsid w:val="00E659AD"/>
    <w:rsid w:val="00E65AF3"/>
    <w:rsid w:val="00E65CAF"/>
    <w:rsid w:val="00E65CC6"/>
    <w:rsid w:val="00E65D7C"/>
    <w:rsid w:val="00E6619D"/>
    <w:rsid w:val="00E661BE"/>
    <w:rsid w:val="00E66531"/>
    <w:rsid w:val="00E665A5"/>
    <w:rsid w:val="00E66710"/>
    <w:rsid w:val="00E66A2F"/>
    <w:rsid w:val="00E66A7C"/>
    <w:rsid w:val="00E66D2F"/>
    <w:rsid w:val="00E66D7C"/>
    <w:rsid w:val="00E66E2C"/>
    <w:rsid w:val="00E66E4F"/>
    <w:rsid w:val="00E66ECD"/>
    <w:rsid w:val="00E66F75"/>
    <w:rsid w:val="00E67267"/>
    <w:rsid w:val="00E67332"/>
    <w:rsid w:val="00E67361"/>
    <w:rsid w:val="00E6752A"/>
    <w:rsid w:val="00E677DD"/>
    <w:rsid w:val="00E678F1"/>
    <w:rsid w:val="00E67EA1"/>
    <w:rsid w:val="00E701C0"/>
    <w:rsid w:val="00E70218"/>
    <w:rsid w:val="00E70365"/>
    <w:rsid w:val="00E70499"/>
    <w:rsid w:val="00E70502"/>
    <w:rsid w:val="00E705A1"/>
    <w:rsid w:val="00E70CB1"/>
    <w:rsid w:val="00E70EA6"/>
    <w:rsid w:val="00E70ED8"/>
    <w:rsid w:val="00E70F18"/>
    <w:rsid w:val="00E71092"/>
    <w:rsid w:val="00E710F8"/>
    <w:rsid w:val="00E71191"/>
    <w:rsid w:val="00E711A3"/>
    <w:rsid w:val="00E71FF7"/>
    <w:rsid w:val="00E72888"/>
    <w:rsid w:val="00E72C4D"/>
    <w:rsid w:val="00E72EAC"/>
    <w:rsid w:val="00E72F23"/>
    <w:rsid w:val="00E730B2"/>
    <w:rsid w:val="00E73184"/>
    <w:rsid w:val="00E731E1"/>
    <w:rsid w:val="00E732A6"/>
    <w:rsid w:val="00E735CE"/>
    <w:rsid w:val="00E735D3"/>
    <w:rsid w:val="00E73858"/>
    <w:rsid w:val="00E7387E"/>
    <w:rsid w:val="00E73C49"/>
    <w:rsid w:val="00E73C7D"/>
    <w:rsid w:val="00E74142"/>
    <w:rsid w:val="00E742D4"/>
    <w:rsid w:val="00E74562"/>
    <w:rsid w:val="00E7459A"/>
    <w:rsid w:val="00E74B5C"/>
    <w:rsid w:val="00E74F20"/>
    <w:rsid w:val="00E74F43"/>
    <w:rsid w:val="00E750D0"/>
    <w:rsid w:val="00E75282"/>
    <w:rsid w:val="00E75454"/>
    <w:rsid w:val="00E758F6"/>
    <w:rsid w:val="00E76078"/>
    <w:rsid w:val="00E7645E"/>
    <w:rsid w:val="00E7663E"/>
    <w:rsid w:val="00E76FDA"/>
    <w:rsid w:val="00E77063"/>
    <w:rsid w:val="00E7752E"/>
    <w:rsid w:val="00E776BA"/>
    <w:rsid w:val="00E77827"/>
    <w:rsid w:val="00E77D6A"/>
    <w:rsid w:val="00E80054"/>
    <w:rsid w:val="00E80147"/>
    <w:rsid w:val="00E805FA"/>
    <w:rsid w:val="00E808EC"/>
    <w:rsid w:val="00E8092D"/>
    <w:rsid w:val="00E80C15"/>
    <w:rsid w:val="00E80CB3"/>
    <w:rsid w:val="00E819C6"/>
    <w:rsid w:val="00E81AAD"/>
    <w:rsid w:val="00E81C7A"/>
    <w:rsid w:val="00E81DB9"/>
    <w:rsid w:val="00E81E28"/>
    <w:rsid w:val="00E821B0"/>
    <w:rsid w:val="00E82829"/>
    <w:rsid w:val="00E82B50"/>
    <w:rsid w:val="00E82D16"/>
    <w:rsid w:val="00E82FB8"/>
    <w:rsid w:val="00E83217"/>
    <w:rsid w:val="00E83849"/>
    <w:rsid w:val="00E83EA4"/>
    <w:rsid w:val="00E84055"/>
    <w:rsid w:val="00E841F2"/>
    <w:rsid w:val="00E842EE"/>
    <w:rsid w:val="00E84647"/>
    <w:rsid w:val="00E84A17"/>
    <w:rsid w:val="00E84BFB"/>
    <w:rsid w:val="00E84C36"/>
    <w:rsid w:val="00E84C67"/>
    <w:rsid w:val="00E84D2E"/>
    <w:rsid w:val="00E85085"/>
    <w:rsid w:val="00E85922"/>
    <w:rsid w:val="00E85C18"/>
    <w:rsid w:val="00E85D42"/>
    <w:rsid w:val="00E85F2F"/>
    <w:rsid w:val="00E85FD5"/>
    <w:rsid w:val="00E86DCA"/>
    <w:rsid w:val="00E870EC"/>
    <w:rsid w:val="00E87449"/>
    <w:rsid w:val="00E8766D"/>
    <w:rsid w:val="00E87936"/>
    <w:rsid w:val="00E8797A"/>
    <w:rsid w:val="00E87BF6"/>
    <w:rsid w:val="00E87CC0"/>
    <w:rsid w:val="00E90096"/>
    <w:rsid w:val="00E90696"/>
    <w:rsid w:val="00E9079D"/>
    <w:rsid w:val="00E908A7"/>
    <w:rsid w:val="00E9090A"/>
    <w:rsid w:val="00E90D28"/>
    <w:rsid w:val="00E90F0D"/>
    <w:rsid w:val="00E9102A"/>
    <w:rsid w:val="00E9137D"/>
    <w:rsid w:val="00E9145C"/>
    <w:rsid w:val="00E91513"/>
    <w:rsid w:val="00E9160A"/>
    <w:rsid w:val="00E916A8"/>
    <w:rsid w:val="00E91B92"/>
    <w:rsid w:val="00E91D41"/>
    <w:rsid w:val="00E920BE"/>
    <w:rsid w:val="00E921F5"/>
    <w:rsid w:val="00E92449"/>
    <w:rsid w:val="00E9250B"/>
    <w:rsid w:val="00E926BC"/>
    <w:rsid w:val="00E92721"/>
    <w:rsid w:val="00E927D3"/>
    <w:rsid w:val="00E928DE"/>
    <w:rsid w:val="00E92996"/>
    <w:rsid w:val="00E92A59"/>
    <w:rsid w:val="00E92D38"/>
    <w:rsid w:val="00E92EA9"/>
    <w:rsid w:val="00E931C5"/>
    <w:rsid w:val="00E932DF"/>
    <w:rsid w:val="00E9348B"/>
    <w:rsid w:val="00E93531"/>
    <w:rsid w:val="00E9395D"/>
    <w:rsid w:val="00E93A3E"/>
    <w:rsid w:val="00E93A5C"/>
    <w:rsid w:val="00E93B5D"/>
    <w:rsid w:val="00E946D2"/>
    <w:rsid w:val="00E94726"/>
    <w:rsid w:val="00E94927"/>
    <w:rsid w:val="00E94A6A"/>
    <w:rsid w:val="00E94ADE"/>
    <w:rsid w:val="00E94B5E"/>
    <w:rsid w:val="00E94BC6"/>
    <w:rsid w:val="00E950C8"/>
    <w:rsid w:val="00E951B3"/>
    <w:rsid w:val="00E9529F"/>
    <w:rsid w:val="00E95310"/>
    <w:rsid w:val="00E9555F"/>
    <w:rsid w:val="00E955F1"/>
    <w:rsid w:val="00E956CC"/>
    <w:rsid w:val="00E95A44"/>
    <w:rsid w:val="00E9626B"/>
    <w:rsid w:val="00E962C4"/>
    <w:rsid w:val="00E96378"/>
    <w:rsid w:val="00E965A2"/>
    <w:rsid w:val="00E965D8"/>
    <w:rsid w:val="00E96624"/>
    <w:rsid w:val="00E9681C"/>
    <w:rsid w:val="00E96E12"/>
    <w:rsid w:val="00E97147"/>
    <w:rsid w:val="00E9715E"/>
    <w:rsid w:val="00E977BC"/>
    <w:rsid w:val="00E97BDE"/>
    <w:rsid w:val="00E97D06"/>
    <w:rsid w:val="00E97DE4"/>
    <w:rsid w:val="00EA0656"/>
    <w:rsid w:val="00EA07AA"/>
    <w:rsid w:val="00EA085C"/>
    <w:rsid w:val="00EA0C53"/>
    <w:rsid w:val="00EA0DC1"/>
    <w:rsid w:val="00EA16F0"/>
    <w:rsid w:val="00EA189B"/>
    <w:rsid w:val="00EA18A4"/>
    <w:rsid w:val="00EA1990"/>
    <w:rsid w:val="00EA1B2C"/>
    <w:rsid w:val="00EA1BD7"/>
    <w:rsid w:val="00EA1D3A"/>
    <w:rsid w:val="00EA1F46"/>
    <w:rsid w:val="00EA22CA"/>
    <w:rsid w:val="00EA23B6"/>
    <w:rsid w:val="00EA2478"/>
    <w:rsid w:val="00EA2689"/>
    <w:rsid w:val="00EA2A7A"/>
    <w:rsid w:val="00EA2D34"/>
    <w:rsid w:val="00EA2E84"/>
    <w:rsid w:val="00EA2F09"/>
    <w:rsid w:val="00EA2F27"/>
    <w:rsid w:val="00EA2F49"/>
    <w:rsid w:val="00EA31ED"/>
    <w:rsid w:val="00EA3457"/>
    <w:rsid w:val="00EA38DF"/>
    <w:rsid w:val="00EA394D"/>
    <w:rsid w:val="00EA3C62"/>
    <w:rsid w:val="00EA3C93"/>
    <w:rsid w:val="00EA3E28"/>
    <w:rsid w:val="00EA4111"/>
    <w:rsid w:val="00EA44A3"/>
    <w:rsid w:val="00EA451D"/>
    <w:rsid w:val="00EA4770"/>
    <w:rsid w:val="00EA4B93"/>
    <w:rsid w:val="00EA4BB0"/>
    <w:rsid w:val="00EA4BF0"/>
    <w:rsid w:val="00EA4C68"/>
    <w:rsid w:val="00EA4D53"/>
    <w:rsid w:val="00EA4F84"/>
    <w:rsid w:val="00EA508A"/>
    <w:rsid w:val="00EA50CB"/>
    <w:rsid w:val="00EA51B9"/>
    <w:rsid w:val="00EA5209"/>
    <w:rsid w:val="00EA521B"/>
    <w:rsid w:val="00EA52F5"/>
    <w:rsid w:val="00EA5436"/>
    <w:rsid w:val="00EA58D7"/>
    <w:rsid w:val="00EA5B0B"/>
    <w:rsid w:val="00EA5D80"/>
    <w:rsid w:val="00EA5F7F"/>
    <w:rsid w:val="00EA6001"/>
    <w:rsid w:val="00EA63B5"/>
    <w:rsid w:val="00EA63F7"/>
    <w:rsid w:val="00EA6407"/>
    <w:rsid w:val="00EA6410"/>
    <w:rsid w:val="00EA690F"/>
    <w:rsid w:val="00EA6C50"/>
    <w:rsid w:val="00EA6CFF"/>
    <w:rsid w:val="00EA721B"/>
    <w:rsid w:val="00EA7537"/>
    <w:rsid w:val="00EA75D0"/>
    <w:rsid w:val="00EA7DA7"/>
    <w:rsid w:val="00EA7E9B"/>
    <w:rsid w:val="00EB010C"/>
    <w:rsid w:val="00EB01BD"/>
    <w:rsid w:val="00EB03E2"/>
    <w:rsid w:val="00EB076E"/>
    <w:rsid w:val="00EB07F3"/>
    <w:rsid w:val="00EB08A6"/>
    <w:rsid w:val="00EB0912"/>
    <w:rsid w:val="00EB0B4B"/>
    <w:rsid w:val="00EB0BAE"/>
    <w:rsid w:val="00EB0E7F"/>
    <w:rsid w:val="00EB0FB1"/>
    <w:rsid w:val="00EB13D2"/>
    <w:rsid w:val="00EB1891"/>
    <w:rsid w:val="00EB1B07"/>
    <w:rsid w:val="00EB1FA7"/>
    <w:rsid w:val="00EB2E19"/>
    <w:rsid w:val="00EB2EC1"/>
    <w:rsid w:val="00EB324F"/>
    <w:rsid w:val="00EB356A"/>
    <w:rsid w:val="00EB3A26"/>
    <w:rsid w:val="00EB3E89"/>
    <w:rsid w:val="00EB4503"/>
    <w:rsid w:val="00EB4670"/>
    <w:rsid w:val="00EB485D"/>
    <w:rsid w:val="00EB49CF"/>
    <w:rsid w:val="00EB4CB3"/>
    <w:rsid w:val="00EB5013"/>
    <w:rsid w:val="00EB50F3"/>
    <w:rsid w:val="00EB5406"/>
    <w:rsid w:val="00EB54B4"/>
    <w:rsid w:val="00EB59E4"/>
    <w:rsid w:val="00EB5CA0"/>
    <w:rsid w:val="00EB5CC4"/>
    <w:rsid w:val="00EB5FEA"/>
    <w:rsid w:val="00EB6366"/>
    <w:rsid w:val="00EB65A8"/>
    <w:rsid w:val="00EB6752"/>
    <w:rsid w:val="00EB68FC"/>
    <w:rsid w:val="00EB6D4E"/>
    <w:rsid w:val="00EB72E7"/>
    <w:rsid w:val="00EB745F"/>
    <w:rsid w:val="00EB77AB"/>
    <w:rsid w:val="00EB77B8"/>
    <w:rsid w:val="00EB77BF"/>
    <w:rsid w:val="00EB7807"/>
    <w:rsid w:val="00EB7BCD"/>
    <w:rsid w:val="00EB7BF2"/>
    <w:rsid w:val="00EB7C5F"/>
    <w:rsid w:val="00EB7C63"/>
    <w:rsid w:val="00EC018B"/>
    <w:rsid w:val="00EC0614"/>
    <w:rsid w:val="00EC0857"/>
    <w:rsid w:val="00EC090F"/>
    <w:rsid w:val="00EC0B0A"/>
    <w:rsid w:val="00EC0E8F"/>
    <w:rsid w:val="00EC10B0"/>
    <w:rsid w:val="00EC1AC6"/>
    <w:rsid w:val="00EC20A7"/>
    <w:rsid w:val="00EC2171"/>
    <w:rsid w:val="00EC2886"/>
    <w:rsid w:val="00EC2A22"/>
    <w:rsid w:val="00EC2F9A"/>
    <w:rsid w:val="00EC3212"/>
    <w:rsid w:val="00EC33C3"/>
    <w:rsid w:val="00EC3465"/>
    <w:rsid w:val="00EC3679"/>
    <w:rsid w:val="00EC38CA"/>
    <w:rsid w:val="00EC393B"/>
    <w:rsid w:val="00EC3972"/>
    <w:rsid w:val="00EC3C6B"/>
    <w:rsid w:val="00EC3F03"/>
    <w:rsid w:val="00EC4116"/>
    <w:rsid w:val="00EC41C0"/>
    <w:rsid w:val="00EC420E"/>
    <w:rsid w:val="00EC435F"/>
    <w:rsid w:val="00EC4418"/>
    <w:rsid w:val="00EC441A"/>
    <w:rsid w:val="00EC44E1"/>
    <w:rsid w:val="00EC4515"/>
    <w:rsid w:val="00EC4657"/>
    <w:rsid w:val="00EC46A5"/>
    <w:rsid w:val="00EC49A7"/>
    <w:rsid w:val="00EC49C0"/>
    <w:rsid w:val="00EC4A38"/>
    <w:rsid w:val="00EC4B51"/>
    <w:rsid w:val="00EC4C53"/>
    <w:rsid w:val="00EC5060"/>
    <w:rsid w:val="00EC52D5"/>
    <w:rsid w:val="00EC53AC"/>
    <w:rsid w:val="00EC55AF"/>
    <w:rsid w:val="00EC5B65"/>
    <w:rsid w:val="00EC5BE0"/>
    <w:rsid w:val="00EC5C81"/>
    <w:rsid w:val="00EC620B"/>
    <w:rsid w:val="00EC6645"/>
    <w:rsid w:val="00EC688A"/>
    <w:rsid w:val="00EC6BB3"/>
    <w:rsid w:val="00EC6C5B"/>
    <w:rsid w:val="00EC6C5E"/>
    <w:rsid w:val="00EC6C86"/>
    <w:rsid w:val="00EC6E87"/>
    <w:rsid w:val="00EC72CD"/>
    <w:rsid w:val="00EC72EF"/>
    <w:rsid w:val="00EC73F5"/>
    <w:rsid w:val="00EC7446"/>
    <w:rsid w:val="00EC7919"/>
    <w:rsid w:val="00EC7CB4"/>
    <w:rsid w:val="00EC7CF0"/>
    <w:rsid w:val="00EC7E58"/>
    <w:rsid w:val="00EC7EB3"/>
    <w:rsid w:val="00EC7EEF"/>
    <w:rsid w:val="00EC7FFB"/>
    <w:rsid w:val="00ED00B4"/>
    <w:rsid w:val="00ED0300"/>
    <w:rsid w:val="00ED062E"/>
    <w:rsid w:val="00ED0ADF"/>
    <w:rsid w:val="00ED0BB3"/>
    <w:rsid w:val="00ED0CAC"/>
    <w:rsid w:val="00ED0D77"/>
    <w:rsid w:val="00ED10F9"/>
    <w:rsid w:val="00ED1139"/>
    <w:rsid w:val="00ED12C6"/>
    <w:rsid w:val="00ED1300"/>
    <w:rsid w:val="00ED1374"/>
    <w:rsid w:val="00ED14FF"/>
    <w:rsid w:val="00ED18B5"/>
    <w:rsid w:val="00ED210B"/>
    <w:rsid w:val="00ED2399"/>
    <w:rsid w:val="00ED26F1"/>
    <w:rsid w:val="00ED27CD"/>
    <w:rsid w:val="00ED2A02"/>
    <w:rsid w:val="00ED2B7E"/>
    <w:rsid w:val="00ED2C25"/>
    <w:rsid w:val="00ED2D3F"/>
    <w:rsid w:val="00ED2D5D"/>
    <w:rsid w:val="00ED2E03"/>
    <w:rsid w:val="00ED2E51"/>
    <w:rsid w:val="00ED2FC5"/>
    <w:rsid w:val="00ED30BE"/>
    <w:rsid w:val="00ED32B2"/>
    <w:rsid w:val="00ED3526"/>
    <w:rsid w:val="00ED367E"/>
    <w:rsid w:val="00ED382F"/>
    <w:rsid w:val="00ED39A8"/>
    <w:rsid w:val="00ED39C3"/>
    <w:rsid w:val="00ED3B97"/>
    <w:rsid w:val="00ED3EA4"/>
    <w:rsid w:val="00ED3F6A"/>
    <w:rsid w:val="00ED4409"/>
    <w:rsid w:val="00ED4458"/>
    <w:rsid w:val="00ED4510"/>
    <w:rsid w:val="00ED4657"/>
    <w:rsid w:val="00ED4674"/>
    <w:rsid w:val="00ED4B0C"/>
    <w:rsid w:val="00ED4C1E"/>
    <w:rsid w:val="00ED4DBE"/>
    <w:rsid w:val="00ED5053"/>
    <w:rsid w:val="00ED5081"/>
    <w:rsid w:val="00ED5312"/>
    <w:rsid w:val="00ED5381"/>
    <w:rsid w:val="00ED5837"/>
    <w:rsid w:val="00ED5890"/>
    <w:rsid w:val="00ED5C6D"/>
    <w:rsid w:val="00ED5D00"/>
    <w:rsid w:val="00ED5DDB"/>
    <w:rsid w:val="00ED5E7D"/>
    <w:rsid w:val="00ED61DF"/>
    <w:rsid w:val="00ED621A"/>
    <w:rsid w:val="00ED66E9"/>
    <w:rsid w:val="00ED6877"/>
    <w:rsid w:val="00ED69DD"/>
    <w:rsid w:val="00ED6B1F"/>
    <w:rsid w:val="00ED6BE5"/>
    <w:rsid w:val="00ED6F8A"/>
    <w:rsid w:val="00ED715B"/>
    <w:rsid w:val="00ED71B1"/>
    <w:rsid w:val="00ED72BA"/>
    <w:rsid w:val="00ED739D"/>
    <w:rsid w:val="00ED762F"/>
    <w:rsid w:val="00ED7869"/>
    <w:rsid w:val="00ED78EA"/>
    <w:rsid w:val="00ED791B"/>
    <w:rsid w:val="00ED7B31"/>
    <w:rsid w:val="00ED7BA0"/>
    <w:rsid w:val="00ED7D5D"/>
    <w:rsid w:val="00EE02C7"/>
    <w:rsid w:val="00EE04A5"/>
    <w:rsid w:val="00EE04C8"/>
    <w:rsid w:val="00EE0599"/>
    <w:rsid w:val="00EE084D"/>
    <w:rsid w:val="00EE0B09"/>
    <w:rsid w:val="00EE0CF4"/>
    <w:rsid w:val="00EE0F86"/>
    <w:rsid w:val="00EE10F3"/>
    <w:rsid w:val="00EE151B"/>
    <w:rsid w:val="00EE16B2"/>
    <w:rsid w:val="00EE1871"/>
    <w:rsid w:val="00EE1996"/>
    <w:rsid w:val="00EE1A68"/>
    <w:rsid w:val="00EE1ACC"/>
    <w:rsid w:val="00EE1B4D"/>
    <w:rsid w:val="00EE1BC6"/>
    <w:rsid w:val="00EE1D3D"/>
    <w:rsid w:val="00EE2080"/>
    <w:rsid w:val="00EE2180"/>
    <w:rsid w:val="00EE2204"/>
    <w:rsid w:val="00EE2366"/>
    <w:rsid w:val="00EE2931"/>
    <w:rsid w:val="00EE2D37"/>
    <w:rsid w:val="00EE30C0"/>
    <w:rsid w:val="00EE3553"/>
    <w:rsid w:val="00EE3666"/>
    <w:rsid w:val="00EE3798"/>
    <w:rsid w:val="00EE3C3E"/>
    <w:rsid w:val="00EE3D7D"/>
    <w:rsid w:val="00EE3E18"/>
    <w:rsid w:val="00EE3FB8"/>
    <w:rsid w:val="00EE4938"/>
    <w:rsid w:val="00EE4FEE"/>
    <w:rsid w:val="00EE51E8"/>
    <w:rsid w:val="00EE528C"/>
    <w:rsid w:val="00EE57E2"/>
    <w:rsid w:val="00EE57F4"/>
    <w:rsid w:val="00EE5BC3"/>
    <w:rsid w:val="00EE5F7F"/>
    <w:rsid w:val="00EE61B9"/>
    <w:rsid w:val="00EE6243"/>
    <w:rsid w:val="00EE6469"/>
    <w:rsid w:val="00EE6677"/>
    <w:rsid w:val="00EE6B06"/>
    <w:rsid w:val="00EE6BAD"/>
    <w:rsid w:val="00EE6C22"/>
    <w:rsid w:val="00EE6E51"/>
    <w:rsid w:val="00EE706D"/>
    <w:rsid w:val="00EE7298"/>
    <w:rsid w:val="00EE73B7"/>
    <w:rsid w:val="00EE7410"/>
    <w:rsid w:val="00EE7766"/>
    <w:rsid w:val="00EE7BCB"/>
    <w:rsid w:val="00EE7C1F"/>
    <w:rsid w:val="00EF0064"/>
    <w:rsid w:val="00EF03FB"/>
    <w:rsid w:val="00EF0788"/>
    <w:rsid w:val="00EF07FC"/>
    <w:rsid w:val="00EF09D0"/>
    <w:rsid w:val="00EF0A12"/>
    <w:rsid w:val="00EF0C55"/>
    <w:rsid w:val="00EF0CBB"/>
    <w:rsid w:val="00EF0E2C"/>
    <w:rsid w:val="00EF131A"/>
    <w:rsid w:val="00EF1466"/>
    <w:rsid w:val="00EF1608"/>
    <w:rsid w:val="00EF18FF"/>
    <w:rsid w:val="00EF1908"/>
    <w:rsid w:val="00EF1AB8"/>
    <w:rsid w:val="00EF1B29"/>
    <w:rsid w:val="00EF1B90"/>
    <w:rsid w:val="00EF1DF3"/>
    <w:rsid w:val="00EF2218"/>
    <w:rsid w:val="00EF234D"/>
    <w:rsid w:val="00EF2838"/>
    <w:rsid w:val="00EF2941"/>
    <w:rsid w:val="00EF2B12"/>
    <w:rsid w:val="00EF2E77"/>
    <w:rsid w:val="00EF2F2A"/>
    <w:rsid w:val="00EF2FC9"/>
    <w:rsid w:val="00EF31F1"/>
    <w:rsid w:val="00EF3846"/>
    <w:rsid w:val="00EF3985"/>
    <w:rsid w:val="00EF3B94"/>
    <w:rsid w:val="00EF3D46"/>
    <w:rsid w:val="00EF3DA5"/>
    <w:rsid w:val="00EF3F89"/>
    <w:rsid w:val="00EF435A"/>
    <w:rsid w:val="00EF4493"/>
    <w:rsid w:val="00EF48AD"/>
    <w:rsid w:val="00EF4DAE"/>
    <w:rsid w:val="00EF4FD2"/>
    <w:rsid w:val="00EF5314"/>
    <w:rsid w:val="00EF5484"/>
    <w:rsid w:val="00EF5488"/>
    <w:rsid w:val="00EF5B0E"/>
    <w:rsid w:val="00EF5BA3"/>
    <w:rsid w:val="00EF6663"/>
    <w:rsid w:val="00EF66DC"/>
    <w:rsid w:val="00EF672D"/>
    <w:rsid w:val="00EF6DC5"/>
    <w:rsid w:val="00EF6F91"/>
    <w:rsid w:val="00EF7592"/>
    <w:rsid w:val="00EF7879"/>
    <w:rsid w:val="00EF7A42"/>
    <w:rsid w:val="00EF7C4A"/>
    <w:rsid w:val="00EF7E2C"/>
    <w:rsid w:val="00F0020C"/>
    <w:rsid w:val="00F0038B"/>
    <w:rsid w:val="00F004AF"/>
    <w:rsid w:val="00F00765"/>
    <w:rsid w:val="00F009FD"/>
    <w:rsid w:val="00F00AFE"/>
    <w:rsid w:val="00F00ED4"/>
    <w:rsid w:val="00F0126F"/>
    <w:rsid w:val="00F018C5"/>
    <w:rsid w:val="00F01ADD"/>
    <w:rsid w:val="00F01B08"/>
    <w:rsid w:val="00F01EC7"/>
    <w:rsid w:val="00F0226E"/>
    <w:rsid w:val="00F02295"/>
    <w:rsid w:val="00F02672"/>
    <w:rsid w:val="00F02876"/>
    <w:rsid w:val="00F02D8D"/>
    <w:rsid w:val="00F02E12"/>
    <w:rsid w:val="00F02F90"/>
    <w:rsid w:val="00F03178"/>
    <w:rsid w:val="00F03250"/>
    <w:rsid w:val="00F036A4"/>
    <w:rsid w:val="00F038F0"/>
    <w:rsid w:val="00F03969"/>
    <w:rsid w:val="00F03A7F"/>
    <w:rsid w:val="00F03B18"/>
    <w:rsid w:val="00F043A3"/>
    <w:rsid w:val="00F04426"/>
    <w:rsid w:val="00F04635"/>
    <w:rsid w:val="00F04740"/>
    <w:rsid w:val="00F04977"/>
    <w:rsid w:val="00F04C11"/>
    <w:rsid w:val="00F04C48"/>
    <w:rsid w:val="00F05168"/>
    <w:rsid w:val="00F054B1"/>
    <w:rsid w:val="00F05BBD"/>
    <w:rsid w:val="00F060C2"/>
    <w:rsid w:val="00F0664F"/>
    <w:rsid w:val="00F066FD"/>
    <w:rsid w:val="00F0673A"/>
    <w:rsid w:val="00F06B20"/>
    <w:rsid w:val="00F06B2B"/>
    <w:rsid w:val="00F06D9E"/>
    <w:rsid w:val="00F07321"/>
    <w:rsid w:val="00F0789E"/>
    <w:rsid w:val="00F07F69"/>
    <w:rsid w:val="00F07F81"/>
    <w:rsid w:val="00F10275"/>
    <w:rsid w:val="00F10277"/>
    <w:rsid w:val="00F103FE"/>
    <w:rsid w:val="00F10512"/>
    <w:rsid w:val="00F1074A"/>
    <w:rsid w:val="00F10A66"/>
    <w:rsid w:val="00F10DAC"/>
    <w:rsid w:val="00F10DFC"/>
    <w:rsid w:val="00F10F47"/>
    <w:rsid w:val="00F10FC4"/>
    <w:rsid w:val="00F1106B"/>
    <w:rsid w:val="00F111B6"/>
    <w:rsid w:val="00F11279"/>
    <w:rsid w:val="00F112E8"/>
    <w:rsid w:val="00F11311"/>
    <w:rsid w:val="00F11522"/>
    <w:rsid w:val="00F117AF"/>
    <w:rsid w:val="00F1187E"/>
    <w:rsid w:val="00F11B26"/>
    <w:rsid w:val="00F11B7E"/>
    <w:rsid w:val="00F11B9F"/>
    <w:rsid w:val="00F11CC2"/>
    <w:rsid w:val="00F11E68"/>
    <w:rsid w:val="00F11EB0"/>
    <w:rsid w:val="00F120AE"/>
    <w:rsid w:val="00F1210C"/>
    <w:rsid w:val="00F122AD"/>
    <w:rsid w:val="00F1245B"/>
    <w:rsid w:val="00F1280B"/>
    <w:rsid w:val="00F12865"/>
    <w:rsid w:val="00F1296E"/>
    <w:rsid w:val="00F12AB2"/>
    <w:rsid w:val="00F12F04"/>
    <w:rsid w:val="00F1322F"/>
    <w:rsid w:val="00F13344"/>
    <w:rsid w:val="00F13AF0"/>
    <w:rsid w:val="00F13BC2"/>
    <w:rsid w:val="00F13E13"/>
    <w:rsid w:val="00F13EBD"/>
    <w:rsid w:val="00F14179"/>
    <w:rsid w:val="00F14213"/>
    <w:rsid w:val="00F1434D"/>
    <w:rsid w:val="00F14510"/>
    <w:rsid w:val="00F14C63"/>
    <w:rsid w:val="00F14F30"/>
    <w:rsid w:val="00F15063"/>
    <w:rsid w:val="00F15151"/>
    <w:rsid w:val="00F15353"/>
    <w:rsid w:val="00F15B36"/>
    <w:rsid w:val="00F15BB7"/>
    <w:rsid w:val="00F15D03"/>
    <w:rsid w:val="00F16204"/>
    <w:rsid w:val="00F1639F"/>
    <w:rsid w:val="00F1652E"/>
    <w:rsid w:val="00F169DF"/>
    <w:rsid w:val="00F16DC4"/>
    <w:rsid w:val="00F16EF2"/>
    <w:rsid w:val="00F16F48"/>
    <w:rsid w:val="00F170FB"/>
    <w:rsid w:val="00F17340"/>
    <w:rsid w:val="00F174F4"/>
    <w:rsid w:val="00F17560"/>
    <w:rsid w:val="00F17629"/>
    <w:rsid w:val="00F176CA"/>
    <w:rsid w:val="00F17711"/>
    <w:rsid w:val="00F17B5C"/>
    <w:rsid w:val="00F17C05"/>
    <w:rsid w:val="00F17EEB"/>
    <w:rsid w:val="00F17FD1"/>
    <w:rsid w:val="00F2074B"/>
    <w:rsid w:val="00F20ACE"/>
    <w:rsid w:val="00F20EF7"/>
    <w:rsid w:val="00F2130A"/>
    <w:rsid w:val="00F213E7"/>
    <w:rsid w:val="00F217BA"/>
    <w:rsid w:val="00F21BC0"/>
    <w:rsid w:val="00F21F9A"/>
    <w:rsid w:val="00F22200"/>
    <w:rsid w:val="00F2269A"/>
    <w:rsid w:val="00F22C66"/>
    <w:rsid w:val="00F22FD9"/>
    <w:rsid w:val="00F23011"/>
    <w:rsid w:val="00F2332E"/>
    <w:rsid w:val="00F2337F"/>
    <w:rsid w:val="00F233E6"/>
    <w:rsid w:val="00F237A6"/>
    <w:rsid w:val="00F239FC"/>
    <w:rsid w:val="00F23AFE"/>
    <w:rsid w:val="00F23C5B"/>
    <w:rsid w:val="00F23C7D"/>
    <w:rsid w:val="00F23D00"/>
    <w:rsid w:val="00F23DD6"/>
    <w:rsid w:val="00F240B3"/>
    <w:rsid w:val="00F24785"/>
    <w:rsid w:val="00F247AE"/>
    <w:rsid w:val="00F24971"/>
    <w:rsid w:val="00F24D5D"/>
    <w:rsid w:val="00F255D2"/>
    <w:rsid w:val="00F25648"/>
    <w:rsid w:val="00F2571A"/>
    <w:rsid w:val="00F25B4C"/>
    <w:rsid w:val="00F25E7A"/>
    <w:rsid w:val="00F25EAC"/>
    <w:rsid w:val="00F25FBF"/>
    <w:rsid w:val="00F26118"/>
    <w:rsid w:val="00F26537"/>
    <w:rsid w:val="00F26636"/>
    <w:rsid w:val="00F26DB6"/>
    <w:rsid w:val="00F270FA"/>
    <w:rsid w:val="00F27478"/>
    <w:rsid w:val="00F2763D"/>
    <w:rsid w:val="00F27CE5"/>
    <w:rsid w:val="00F27D55"/>
    <w:rsid w:val="00F3026F"/>
    <w:rsid w:val="00F302CA"/>
    <w:rsid w:val="00F303DB"/>
    <w:rsid w:val="00F30D4F"/>
    <w:rsid w:val="00F30D8B"/>
    <w:rsid w:val="00F30DE3"/>
    <w:rsid w:val="00F30F5C"/>
    <w:rsid w:val="00F318A5"/>
    <w:rsid w:val="00F318AB"/>
    <w:rsid w:val="00F318FF"/>
    <w:rsid w:val="00F31F7A"/>
    <w:rsid w:val="00F31FDD"/>
    <w:rsid w:val="00F3213C"/>
    <w:rsid w:val="00F3245F"/>
    <w:rsid w:val="00F326B2"/>
    <w:rsid w:val="00F32817"/>
    <w:rsid w:val="00F32A7C"/>
    <w:rsid w:val="00F32B31"/>
    <w:rsid w:val="00F32BC5"/>
    <w:rsid w:val="00F33560"/>
    <w:rsid w:val="00F34151"/>
    <w:rsid w:val="00F34AB1"/>
    <w:rsid w:val="00F34D10"/>
    <w:rsid w:val="00F34E22"/>
    <w:rsid w:val="00F34ECD"/>
    <w:rsid w:val="00F34EF6"/>
    <w:rsid w:val="00F353F0"/>
    <w:rsid w:val="00F35404"/>
    <w:rsid w:val="00F356AD"/>
    <w:rsid w:val="00F35866"/>
    <w:rsid w:val="00F358AC"/>
    <w:rsid w:val="00F358FD"/>
    <w:rsid w:val="00F35923"/>
    <w:rsid w:val="00F35E87"/>
    <w:rsid w:val="00F35F5F"/>
    <w:rsid w:val="00F364E7"/>
    <w:rsid w:val="00F36A18"/>
    <w:rsid w:val="00F36A44"/>
    <w:rsid w:val="00F36B96"/>
    <w:rsid w:val="00F36BCA"/>
    <w:rsid w:val="00F36C3D"/>
    <w:rsid w:val="00F36F3A"/>
    <w:rsid w:val="00F377CC"/>
    <w:rsid w:val="00F378B2"/>
    <w:rsid w:val="00F37AB1"/>
    <w:rsid w:val="00F37ABE"/>
    <w:rsid w:val="00F37C7D"/>
    <w:rsid w:val="00F37CC5"/>
    <w:rsid w:val="00F37E78"/>
    <w:rsid w:val="00F37FBB"/>
    <w:rsid w:val="00F4011D"/>
    <w:rsid w:val="00F4017F"/>
    <w:rsid w:val="00F40437"/>
    <w:rsid w:val="00F406A3"/>
    <w:rsid w:val="00F409DF"/>
    <w:rsid w:val="00F40AFD"/>
    <w:rsid w:val="00F40CF8"/>
    <w:rsid w:val="00F40E89"/>
    <w:rsid w:val="00F41267"/>
    <w:rsid w:val="00F4169A"/>
    <w:rsid w:val="00F4182D"/>
    <w:rsid w:val="00F41B5B"/>
    <w:rsid w:val="00F41C3B"/>
    <w:rsid w:val="00F41D73"/>
    <w:rsid w:val="00F41E3D"/>
    <w:rsid w:val="00F4233B"/>
    <w:rsid w:val="00F42389"/>
    <w:rsid w:val="00F42814"/>
    <w:rsid w:val="00F42CFA"/>
    <w:rsid w:val="00F42D00"/>
    <w:rsid w:val="00F43130"/>
    <w:rsid w:val="00F4317D"/>
    <w:rsid w:val="00F431E2"/>
    <w:rsid w:val="00F435F7"/>
    <w:rsid w:val="00F437FB"/>
    <w:rsid w:val="00F4382C"/>
    <w:rsid w:val="00F43C29"/>
    <w:rsid w:val="00F43F56"/>
    <w:rsid w:val="00F4406D"/>
    <w:rsid w:val="00F44203"/>
    <w:rsid w:val="00F4423E"/>
    <w:rsid w:val="00F44281"/>
    <w:rsid w:val="00F444BB"/>
    <w:rsid w:val="00F44664"/>
    <w:rsid w:val="00F449E3"/>
    <w:rsid w:val="00F44FD8"/>
    <w:rsid w:val="00F450BF"/>
    <w:rsid w:val="00F45311"/>
    <w:rsid w:val="00F4561C"/>
    <w:rsid w:val="00F457F3"/>
    <w:rsid w:val="00F45E9F"/>
    <w:rsid w:val="00F45F43"/>
    <w:rsid w:val="00F461D5"/>
    <w:rsid w:val="00F462EF"/>
    <w:rsid w:val="00F46549"/>
    <w:rsid w:val="00F46795"/>
    <w:rsid w:val="00F468E7"/>
    <w:rsid w:val="00F4692E"/>
    <w:rsid w:val="00F46A45"/>
    <w:rsid w:val="00F46D06"/>
    <w:rsid w:val="00F46D5E"/>
    <w:rsid w:val="00F472BF"/>
    <w:rsid w:val="00F47352"/>
    <w:rsid w:val="00F47475"/>
    <w:rsid w:val="00F47A17"/>
    <w:rsid w:val="00F5006E"/>
    <w:rsid w:val="00F500B2"/>
    <w:rsid w:val="00F503F0"/>
    <w:rsid w:val="00F50A38"/>
    <w:rsid w:val="00F50CA7"/>
    <w:rsid w:val="00F50F21"/>
    <w:rsid w:val="00F5100E"/>
    <w:rsid w:val="00F511EE"/>
    <w:rsid w:val="00F514A6"/>
    <w:rsid w:val="00F51555"/>
    <w:rsid w:val="00F51A17"/>
    <w:rsid w:val="00F51A81"/>
    <w:rsid w:val="00F51B30"/>
    <w:rsid w:val="00F51BB4"/>
    <w:rsid w:val="00F52122"/>
    <w:rsid w:val="00F52215"/>
    <w:rsid w:val="00F52316"/>
    <w:rsid w:val="00F5293D"/>
    <w:rsid w:val="00F532FE"/>
    <w:rsid w:val="00F53A12"/>
    <w:rsid w:val="00F53B8A"/>
    <w:rsid w:val="00F53E80"/>
    <w:rsid w:val="00F5410B"/>
    <w:rsid w:val="00F54203"/>
    <w:rsid w:val="00F54384"/>
    <w:rsid w:val="00F54BA9"/>
    <w:rsid w:val="00F551A8"/>
    <w:rsid w:val="00F5526F"/>
    <w:rsid w:val="00F552AC"/>
    <w:rsid w:val="00F5591A"/>
    <w:rsid w:val="00F55957"/>
    <w:rsid w:val="00F564D5"/>
    <w:rsid w:val="00F5650E"/>
    <w:rsid w:val="00F565AB"/>
    <w:rsid w:val="00F568EC"/>
    <w:rsid w:val="00F56B0D"/>
    <w:rsid w:val="00F56B4B"/>
    <w:rsid w:val="00F56DF0"/>
    <w:rsid w:val="00F56FEA"/>
    <w:rsid w:val="00F57321"/>
    <w:rsid w:val="00F57331"/>
    <w:rsid w:val="00F576DA"/>
    <w:rsid w:val="00F5771F"/>
    <w:rsid w:val="00F5788F"/>
    <w:rsid w:val="00F5794A"/>
    <w:rsid w:val="00F57989"/>
    <w:rsid w:val="00F579A3"/>
    <w:rsid w:val="00F57AE5"/>
    <w:rsid w:val="00F60125"/>
    <w:rsid w:val="00F602C8"/>
    <w:rsid w:val="00F60312"/>
    <w:rsid w:val="00F6035B"/>
    <w:rsid w:val="00F60599"/>
    <w:rsid w:val="00F6064A"/>
    <w:rsid w:val="00F60912"/>
    <w:rsid w:val="00F60CF8"/>
    <w:rsid w:val="00F6110C"/>
    <w:rsid w:val="00F6134F"/>
    <w:rsid w:val="00F6164F"/>
    <w:rsid w:val="00F617AB"/>
    <w:rsid w:val="00F618B6"/>
    <w:rsid w:val="00F61F75"/>
    <w:rsid w:val="00F62B30"/>
    <w:rsid w:val="00F62BB1"/>
    <w:rsid w:val="00F62C53"/>
    <w:rsid w:val="00F62D2F"/>
    <w:rsid w:val="00F62E35"/>
    <w:rsid w:val="00F62FED"/>
    <w:rsid w:val="00F63355"/>
    <w:rsid w:val="00F6349A"/>
    <w:rsid w:val="00F63637"/>
    <w:rsid w:val="00F6363A"/>
    <w:rsid w:val="00F639D0"/>
    <w:rsid w:val="00F63ABB"/>
    <w:rsid w:val="00F63C7F"/>
    <w:rsid w:val="00F63D00"/>
    <w:rsid w:val="00F63D02"/>
    <w:rsid w:val="00F63D3B"/>
    <w:rsid w:val="00F64527"/>
    <w:rsid w:val="00F64A80"/>
    <w:rsid w:val="00F64CAA"/>
    <w:rsid w:val="00F64EEE"/>
    <w:rsid w:val="00F652F2"/>
    <w:rsid w:val="00F655E4"/>
    <w:rsid w:val="00F65761"/>
    <w:rsid w:val="00F65A6F"/>
    <w:rsid w:val="00F65BB4"/>
    <w:rsid w:val="00F65BCB"/>
    <w:rsid w:val="00F65C04"/>
    <w:rsid w:val="00F65D9A"/>
    <w:rsid w:val="00F663F4"/>
    <w:rsid w:val="00F664FB"/>
    <w:rsid w:val="00F66579"/>
    <w:rsid w:val="00F66763"/>
    <w:rsid w:val="00F66A62"/>
    <w:rsid w:val="00F66D18"/>
    <w:rsid w:val="00F67086"/>
    <w:rsid w:val="00F6714A"/>
    <w:rsid w:val="00F6757A"/>
    <w:rsid w:val="00F67669"/>
    <w:rsid w:val="00F67890"/>
    <w:rsid w:val="00F679F7"/>
    <w:rsid w:val="00F67A8A"/>
    <w:rsid w:val="00F67C2D"/>
    <w:rsid w:val="00F67DF2"/>
    <w:rsid w:val="00F67F12"/>
    <w:rsid w:val="00F7017E"/>
    <w:rsid w:val="00F70327"/>
    <w:rsid w:val="00F703A4"/>
    <w:rsid w:val="00F7063F"/>
    <w:rsid w:val="00F70F9D"/>
    <w:rsid w:val="00F71284"/>
    <w:rsid w:val="00F715FC"/>
    <w:rsid w:val="00F7182A"/>
    <w:rsid w:val="00F7187C"/>
    <w:rsid w:val="00F71999"/>
    <w:rsid w:val="00F71D2F"/>
    <w:rsid w:val="00F720DF"/>
    <w:rsid w:val="00F7218E"/>
    <w:rsid w:val="00F721EE"/>
    <w:rsid w:val="00F723E7"/>
    <w:rsid w:val="00F72920"/>
    <w:rsid w:val="00F72A20"/>
    <w:rsid w:val="00F72D7F"/>
    <w:rsid w:val="00F72DD1"/>
    <w:rsid w:val="00F72E3C"/>
    <w:rsid w:val="00F72F13"/>
    <w:rsid w:val="00F737DE"/>
    <w:rsid w:val="00F73D24"/>
    <w:rsid w:val="00F741E7"/>
    <w:rsid w:val="00F746F8"/>
    <w:rsid w:val="00F7477E"/>
    <w:rsid w:val="00F7479F"/>
    <w:rsid w:val="00F74CAF"/>
    <w:rsid w:val="00F74D50"/>
    <w:rsid w:val="00F74D5C"/>
    <w:rsid w:val="00F74F73"/>
    <w:rsid w:val="00F7516D"/>
    <w:rsid w:val="00F75533"/>
    <w:rsid w:val="00F755E8"/>
    <w:rsid w:val="00F7563C"/>
    <w:rsid w:val="00F756FA"/>
    <w:rsid w:val="00F75965"/>
    <w:rsid w:val="00F75A83"/>
    <w:rsid w:val="00F75AE2"/>
    <w:rsid w:val="00F75B13"/>
    <w:rsid w:val="00F75B40"/>
    <w:rsid w:val="00F75DAB"/>
    <w:rsid w:val="00F75DC7"/>
    <w:rsid w:val="00F75E13"/>
    <w:rsid w:val="00F75E29"/>
    <w:rsid w:val="00F760B9"/>
    <w:rsid w:val="00F767D8"/>
    <w:rsid w:val="00F7687C"/>
    <w:rsid w:val="00F76911"/>
    <w:rsid w:val="00F76929"/>
    <w:rsid w:val="00F76A03"/>
    <w:rsid w:val="00F76E28"/>
    <w:rsid w:val="00F771A6"/>
    <w:rsid w:val="00F775A9"/>
    <w:rsid w:val="00F77624"/>
    <w:rsid w:val="00F77B66"/>
    <w:rsid w:val="00F77CA4"/>
    <w:rsid w:val="00F80224"/>
    <w:rsid w:val="00F8037A"/>
    <w:rsid w:val="00F80434"/>
    <w:rsid w:val="00F80480"/>
    <w:rsid w:val="00F804EF"/>
    <w:rsid w:val="00F806F2"/>
    <w:rsid w:val="00F80774"/>
    <w:rsid w:val="00F807EF"/>
    <w:rsid w:val="00F808CD"/>
    <w:rsid w:val="00F814F0"/>
    <w:rsid w:val="00F8155C"/>
    <w:rsid w:val="00F81B07"/>
    <w:rsid w:val="00F82186"/>
    <w:rsid w:val="00F82431"/>
    <w:rsid w:val="00F824E9"/>
    <w:rsid w:val="00F82999"/>
    <w:rsid w:val="00F82D31"/>
    <w:rsid w:val="00F8381C"/>
    <w:rsid w:val="00F83DAA"/>
    <w:rsid w:val="00F83E30"/>
    <w:rsid w:val="00F8453F"/>
    <w:rsid w:val="00F849B6"/>
    <w:rsid w:val="00F854CA"/>
    <w:rsid w:val="00F85968"/>
    <w:rsid w:val="00F85AAC"/>
    <w:rsid w:val="00F85D14"/>
    <w:rsid w:val="00F861A1"/>
    <w:rsid w:val="00F861CB"/>
    <w:rsid w:val="00F86219"/>
    <w:rsid w:val="00F866DE"/>
    <w:rsid w:val="00F87394"/>
    <w:rsid w:val="00F87441"/>
    <w:rsid w:val="00F875F1"/>
    <w:rsid w:val="00F87754"/>
    <w:rsid w:val="00F8790F"/>
    <w:rsid w:val="00F87925"/>
    <w:rsid w:val="00F87C3D"/>
    <w:rsid w:val="00F87EA7"/>
    <w:rsid w:val="00F90060"/>
    <w:rsid w:val="00F9017E"/>
    <w:rsid w:val="00F90883"/>
    <w:rsid w:val="00F919E3"/>
    <w:rsid w:val="00F91B56"/>
    <w:rsid w:val="00F91BEE"/>
    <w:rsid w:val="00F92034"/>
    <w:rsid w:val="00F92084"/>
    <w:rsid w:val="00F920A5"/>
    <w:rsid w:val="00F92487"/>
    <w:rsid w:val="00F9274E"/>
    <w:rsid w:val="00F92B75"/>
    <w:rsid w:val="00F92BD8"/>
    <w:rsid w:val="00F92F19"/>
    <w:rsid w:val="00F92F64"/>
    <w:rsid w:val="00F9332A"/>
    <w:rsid w:val="00F93510"/>
    <w:rsid w:val="00F936A2"/>
    <w:rsid w:val="00F9389E"/>
    <w:rsid w:val="00F93D3E"/>
    <w:rsid w:val="00F93F8C"/>
    <w:rsid w:val="00F93FE7"/>
    <w:rsid w:val="00F94026"/>
    <w:rsid w:val="00F940FC"/>
    <w:rsid w:val="00F9419F"/>
    <w:rsid w:val="00F94759"/>
    <w:rsid w:val="00F94996"/>
    <w:rsid w:val="00F949F9"/>
    <w:rsid w:val="00F94A13"/>
    <w:rsid w:val="00F94A1F"/>
    <w:rsid w:val="00F94B30"/>
    <w:rsid w:val="00F94E60"/>
    <w:rsid w:val="00F94E7D"/>
    <w:rsid w:val="00F95097"/>
    <w:rsid w:val="00F9523F"/>
    <w:rsid w:val="00F95290"/>
    <w:rsid w:val="00F95611"/>
    <w:rsid w:val="00F958E3"/>
    <w:rsid w:val="00F9599D"/>
    <w:rsid w:val="00F95A43"/>
    <w:rsid w:val="00F95B8A"/>
    <w:rsid w:val="00F95C36"/>
    <w:rsid w:val="00F95D55"/>
    <w:rsid w:val="00F95EFC"/>
    <w:rsid w:val="00F95F54"/>
    <w:rsid w:val="00F95F7D"/>
    <w:rsid w:val="00F961B8"/>
    <w:rsid w:val="00F9645E"/>
    <w:rsid w:val="00F9654D"/>
    <w:rsid w:val="00F96916"/>
    <w:rsid w:val="00F96CA1"/>
    <w:rsid w:val="00F96CE5"/>
    <w:rsid w:val="00F96FE0"/>
    <w:rsid w:val="00F975CB"/>
    <w:rsid w:val="00F97A63"/>
    <w:rsid w:val="00F97C6F"/>
    <w:rsid w:val="00F97EFD"/>
    <w:rsid w:val="00FA0050"/>
    <w:rsid w:val="00FA020C"/>
    <w:rsid w:val="00FA02C7"/>
    <w:rsid w:val="00FA0340"/>
    <w:rsid w:val="00FA0672"/>
    <w:rsid w:val="00FA0753"/>
    <w:rsid w:val="00FA0762"/>
    <w:rsid w:val="00FA091B"/>
    <w:rsid w:val="00FA09BD"/>
    <w:rsid w:val="00FA0D80"/>
    <w:rsid w:val="00FA0EF1"/>
    <w:rsid w:val="00FA1350"/>
    <w:rsid w:val="00FA13BA"/>
    <w:rsid w:val="00FA182F"/>
    <w:rsid w:val="00FA1B3C"/>
    <w:rsid w:val="00FA1DA4"/>
    <w:rsid w:val="00FA2261"/>
    <w:rsid w:val="00FA2408"/>
    <w:rsid w:val="00FA251B"/>
    <w:rsid w:val="00FA2581"/>
    <w:rsid w:val="00FA2603"/>
    <w:rsid w:val="00FA2AD6"/>
    <w:rsid w:val="00FA2B8E"/>
    <w:rsid w:val="00FA2C6F"/>
    <w:rsid w:val="00FA2CB1"/>
    <w:rsid w:val="00FA2D7E"/>
    <w:rsid w:val="00FA2E4D"/>
    <w:rsid w:val="00FA30E4"/>
    <w:rsid w:val="00FA32D9"/>
    <w:rsid w:val="00FA3471"/>
    <w:rsid w:val="00FA3622"/>
    <w:rsid w:val="00FA37BD"/>
    <w:rsid w:val="00FA3922"/>
    <w:rsid w:val="00FA39CA"/>
    <w:rsid w:val="00FA45D2"/>
    <w:rsid w:val="00FA49DF"/>
    <w:rsid w:val="00FA4B2E"/>
    <w:rsid w:val="00FA4F7A"/>
    <w:rsid w:val="00FA5241"/>
    <w:rsid w:val="00FA5462"/>
    <w:rsid w:val="00FA5803"/>
    <w:rsid w:val="00FA590E"/>
    <w:rsid w:val="00FA591E"/>
    <w:rsid w:val="00FA5966"/>
    <w:rsid w:val="00FA5A13"/>
    <w:rsid w:val="00FA5A61"/>
    <w:rsid w:val="00FA5CFD"/>
    <w:rsid w:val="00FA5E2D"/>
    <w:rsid w:val="00FA6100"/>
    <w:rsid w:val="00FA64C6"/>
    <w:rsid w:val="00FA669B"/>
    <w:rsid w:val="00FA6C8D"/>
    <w:rsid w:val="00FA6CAB"/>
    <w:rsid w:val="00FA7010"/>
    <w:rsid w:val="00FA7296"/>
    <w:rsid w:val="00FA7615"/>
    <w:rsid w:val="00FA7AD9"/>
    <w:rsid w:val="00FB0689"/>
    <w:rsid w:val="00FB085B"/>
    <w:rsid w:val="00FB0B50"/>
    <w:rsid w:val="00FB0BE5"/>
    <w:rsid w:val="00FB0D16"/>
    <w:rsid w:val="00FB12D6"/>
    <w:rsid w:val="00FB133C"/>
    <w:rsid w:val="00FB1472"/>
    <w:rsid w:val="00FB14D3"/>
    <w:rsid w:val="00FB167E"/>
    <w:rsid w:val="00FB1C78"/>
    <w:rsid w:val="00FB1CDE"/>
    <w:rsid w:val="00FB1E09"/>
    <w:rsid w:val="00FB1E92"/>
    <w:rsid w:val="00FB200F"/>
    <w:rsid w:val="00FB26D5"/>
    <w:rsid w:val="00FB26FC"/>
    <w:rsid w:val="00FB2A30"/>
    <w:rsid w:val="00FB2AAB"/>
    <w:rsid w:val="00FB2AB1"/>
    <w:rsid w:val="00FB2FF2"/>
    <w:rsid w:val="00FB326D"/>
    <w:rsid w:val="00FB32AB"/>
    <w:rsid w:val="00FB3382"/>
    <w:rsid w:val="00FB380F"/>
    <w:rsid w:val="00FB3ABD"/>
    <w:rsid w:val="00FB3B6F"/>
    <w:rsid w:val="00FB3B96"/>
    <w:rsid w:val="00FB3E61"/>
    <w:rsid w:val="00FB3F8B"/>
    <w:rsid w:val="00FB4036"/>
    <w:rsid w:val="00FB4B0C"/>
    <w:rsid w:val="00FB4D15"/>
    <w:rsid w:val="00FB52FF"/>
    <w:rsid w:val="00FB5363"/>
    <w:rsid w:val="00FB5A49"/>
    <w:rsid w:val="00FB5AC7"/>
    <w:rsid w:val="00FB5C90"/>
    <w:rsid w:val="00FB5D9D"/>
    <w:rsid w:val="00FB5EBA"/>
    <w:rsid w:val="00FB63FB"/>
    <w:rsid w:val="00FB6788"/>
    <w:rsid w:val="00FB69A5"/>
    <w:rsid w:val="00FB69E3"/>
    <w:rsid w:val="00FB712D"/>
    <w:rsid w:val="00FB76A8"/>
    <w:rsid w:val="00FB788D"/>
    <w:rsid w:val="00FB7DF8"/>
    <w:rsid w:val="00FC00A9"/>
    <w:rsid w:val="00FC0143"/>
    <w:rsid w:val="00FC0251"/>
    <w:rsid w:val="00FC048B"/>
    <w:rsid w:val="00FC050A"/>
    <w:rsid w:val="00FC0717"/>
    <w:rsid w:val="00FC08BA"/>
    <w:rsid w:val="00FC09A5"/>
    <w:rsid w:val="00FC0A72"/>
    <w:rsid w:val="00FC0FB3"/>
    <w:rsid w:val="00FC1065"/>
    <w:rsid w:val="00FC1102"/>
    <w:rsid w:val="00FC15B5"/>
    <w:rsid w:val="00FC2052"/>
    <w:rsid w:val="00FC23FA"/>
    <w:rsid w:val="00FC2510"/>
    <w:rsid w:val="00FC277F"/>
    <w:rsid w:val="00FC27CB"/>
    <w:rsid w:val="00FC2908"/>
    <w:rsid w:val="00FC2981"/>
    <w:rsid w:val="00FC2A43"/>
    <w:rsid w:val="00FC2B3F"/>
    <w:rsid w:val="00FC318C"/>
    <w:rsid w:val="00FC34F4"/>
    <w:rsid w:val="00FC3706"/>
    <w:rsid w:val="00FC3B4E"/>
    <w:rsid w:val="00FC3D81"/>
    <w:rsid w:val="00FC3E92"/>
    <w:rsid w:val="00FC483F"/>
    <w:rsid w:val="00FC4AE6"/>
    <w:rsid w:val="00FC4E6A"/>
    <w:rsid w:val="00FC4E98"/>
    <w:rsid w:val="00FC4ED7"/>
    <w:rsid w:val="00FC5082"/>
    <w:rsid w:val="00FC54A8"/>
    <w:rsid w:val="00FC554D"/>
    <w:rsid w:val="00FC55E5"/>
    <w:rsid w:val="00FC584A"/>
    <w:rsid w:val="00FC5AC2"/>
    <w:rsid w:val="00FC5B32"/>
    <w:rsid w:val="00FC5C92"/>
    <w:rsid w:val="00FC6352"/>
    <w:rsid w:val="00FC656E"/>
    <w:rsid w:val="00FC660F"/>
    <w:rsid w:val="00FC695A"/>
    <w:rsid w:val="00FC6A6C"/>
    <w:rsid w:val="00FC6C03"/>
    <w:rsid w:val="00FC76F0"/>
    <w:rsid w:val="00FC7ECB"/>
    <w:rsid w:val="00FD001C"/>
    <w:rsid w:val="00FD0336"/>
    <w:rsid w:val="00FD03B0"/>
    <w:rsid w:val="00FD0570"/>
    <w:rsid w:val="00FD0797"/>
    <w:rsid w:val="00FD0923"/>
    <w:rsid w:val="00FD0AB4"/>
    <w:rsid w:val="00FD0BBB"/>
    <w:rsid w:val="00FD0E79"/>
    <w:rsid w:val="00FD0E9F"/>
    <w:rsid w:val="00FD12F1"/>
    <w:rsid w:val="00FD14B2"/>
    <w:rsid w:val="00FD1570"/>
    <w:rsid w:val="00FD1751"/>
    <w:rsid w:val="00FD17D7"/>
    <w:rsid w:val="00FD1938"/>
    <w:rsid w:val="00FD1942"/>
    <w:rsid w:val="00FD19F7"/>
    <w:rsid w:val="00FD1B21"/>
    <w:rsid w:val="00FD1B98"/>
    <w:rsid w:val="00FD1C1C"/>
    <w:rsid w:val="00FD1D67"/>
    <w:rsid w:val="00FD22A4"/>
    <w:rsid w:val="00FD2892"/>
    <w:rsid w:val="00FD2AA7"/>
    <w:rsid w:val="00FD30D0"/>
    <w:rsid w:val="00FD30ED"/>
    <w:rsid w:val="00FD32D8"/>
    <w:rsid w:val="00FD3383"/>
    <w:rsid w:val="00FD3831"/>
    <w:rsid w:val="00FD3F2D"/>
    <w:rsid w:val="00FD3FD9"/>
    <w:rsid w:val="00FD3FE8"/>
    <w:rsid w:val="00FD4146"/>
    <w:rsid w:val="00FD42DC"/>
    <w:rsid w:val="00FD4328"/>
    <w:rsid w:val="00FD44EB"/>
    <w:rsid w:val="00FD4662"/>
    <w:rsid w:val="00FD4781"/>
    <w:rsid w:val="00FD4871"/>
    <w:rsid w:val="00FD49AA"/>
    <w:rsid w:val="00FD4AFA"/>
    <w:rsid w:val="00FD50FF"/>
    <w:rsid w:val="00FD5616"/>
    <w:rsid w:val="00FD5BF3"/>
    <w:rsid w:val="00FD5D39"/>
    <w:rsid w:val="00FD6068"/>
    <w:rsid w:val="00FD61F8"/>
    <w:rsid w:val="00FD6342"/>
    <w:rsid w:val="00FD64AE"/>
    <w:rsid w:val="00FD660C"/>
    <w:rsid w:val="00FD6823"/>
    <w:rsid w:val="00FD692A"/>
    <w:rsid w:val="00FD6B69"/>
    <w:rsid w:val="00FD72DB"/>
    <w:rsid w:val="00FD743A"/>
    <w:rsid w:val="00FD7731"/>
    <w:rsid w:val="00FD7A3C"/>
    <w:rsid w:val="00FD7FB9"/>
    <w:rsid w:val="00FE0310"/>
    <w:rsid w:val="00FE0585"/>
    <w:rsid w:val="00FE0702"/>
    <w:rsid w:val="00FE0720"/>
    <w:rsid w:val="00FE08D8"/>
    <w:rsid w:val="00FE0A58"/>
    <w:rsid w:val="00FE0BFA"/>
    <w:rsid w:val="00FE0F24"/>
    <w:rsid w:val="00FE0F4A"/>
    <w:rsid w:val="00FE0FC3"/>
    <w:rsid w:val="00FE103D"/>
    <w:rsid w:val="00FE155A"/>
    <w:rsid w:val="00FE1AB2"/>
    <w:rsid w:val="00FE1C76"/>
    <w:rsid w:val="00FE1C99"/>
    <w:rsid w:val="00FE1F71"/>
    <w:rsid w:val="00FE2656"/>
    <w:rsid w:val="00FE26A0"/>
    <w:rsid w:val="00FE2943"/>
    <w:rsid w:val="00FE2A4A"/>
    <w:rsid w:val="00FE2CDC"/>
    <w:rsid w:val="00FE2DD0"/>
    <w:rsid w:val="00FE2FD0"/>
    <w:rsid w:val="00FE3127"/>
    <w:rsid w:val="00FE3173"/>
    <w:rsid w:val="00FE32B1"/>
    <w:rsid w:val="00FE3339"/>
    <w:rsid w:val="00FE334F"/>
    <w:rsid w:val="00FE351D"/>
    <w:rsid w:val="00FE3A24"/>
    <w:rsid w:val="00FE3FB3"/>
    <w:rsid w:val="00FE416E"/>
    <w:rsid w:val="00FE432A"/>
    <w:rsid w:val="00FE4AAF"/>
    <w:rsid w:val="00FE4CC9"/>
    <w:rsid w:val="00FE4D1D"/>
    <w:rsid w:val="00FE4FE7"/>
    <w:rsid w:val="00FE5112"/>
    <w:rsid w:val="00FE5208"/>
    <w:rsid w:val="00FE535D"/>
    <w:rsid w:val="00FE542F"/>
    <w:rsid w:val="00FE5496"/>
    <w:rsid w:val="00FE5691"/>
    <w:rsid w:val="00FE56B5"/>
    <w:rsid w:val="00FE5870"/>
    <w:rsid w:val="00FE58F7"/>
    <w:rsid w:val="00FE59A2"/>
    <w:rsid w:val="00FE5B49"/>
    <w:rsid w:val="00FE5BAB"/>
    <w:rsid w:val="00FE5DE2"/>
    <w:rsid w:val="00FE5E3D"/>
    <w:rsid w:val="00FE5F75"/>
    <w:rsid w:val="00FE616E"/>
    <w:rsid w:val="00FE6296"/>
    <w:rsid w:val="00FE64BA"/>
    <w:rsid w:val="00FE691A"/>
    <w:rsid w:val="00FE6934"/>
    <w:rsid w:val="00FE6994"/>
    <w:rsid w:val="00FE6AB7"/>
    <w:rsid w:val="00FE6BD1"/>
    <w:rsid w:val="00FE7134"/>
    <w:rsid w:val="00FE77F5"/>
    <w:rsid w:val="00FE7A9B"/>
    <w:rsid w:val="00FE7ACB"/>
    <w:rsid w:val="00FE7E65"/>
    <w:rsid w:val="00FE7E93"/>
    <w:rsid w:val="00FF0130"/>
    <w:rsid w:val="00FF01B0"/>
    <w:rsid w:val="00FF02F2"/>
    <w:rsid w:val="00FF067F"/>
    <w:rsid w:val="00FF0870"/>
    <w:rsid w:val="00FF0BF7"/>
    <w:rsid w:val="00FF0E30"/>
    <w:rsid w:val="00FF0F5A"/>
    <w:rsid w:val="00FF127B"/>
    <w:rsid w:val="00FF1287"/>
    <w:rsid w:val="00FF14DC"/>
    <w:rsid w:val="00FF15C4"/>
    <w:rsid w:val="00FF164B"/>
    <w:rsid w:val="00FF16E8"/>
    <w:rsid w:val="00FF1F77"/>
    <w:rsid w:val="00FF2127"/>
    <w:rsid w:val="00FF214A"/>
    <w:rsid w:val="00FF232B"/>
    <w:rsid w:val="00FF2446"/>
    <w:rsid w:val="00FF25AC"/>
    <w:rsid w:val="00FF27C7"/>
    <w:rsid w:val="00FF2AE9"/>
    <w:rsid w:val="00FF2C73"/>
    <w:rsid w:val="00FF2D39"/>
    <w:rsid w:val="00FF31ED"/>
    <w:rsid w:val="00FF32F3"/>
    <w:rsid w:val="00FF377D"/>
    <w:rsid w:val="00FF3B41"/>
    <w:rsid w:val="00FF3C9C"/>
    <w:rsid w:val="00FF3E92"/>
    <w:rsid w:val="00FF3FC1"/>
    <w:rsid w:val="00FF4C19"/>
    <w:rsid w:val="00FF4DC7"/>
    <w:rsid w:val="00FF528E"/>
    <w:rsid w:val="00FF529E"/>
    <w:rsid w:val="00FF531C"/>
    <w:rsid w:val="00FF5326"/>
    <w:rsid w:val="00FF5453"/>
    <w:rsid w:val="00FF5789"/>
    <w:rsid w:val="00FF5862"/>
    <w:rsid w:val="00FF5BC7"/>
    <w:rsid w:val="00FF6039"/>
    <w:rsid w:val="00FF6089"/>
    <w:rsid w:val="00FF62E0"/>
    <w:rsid w:val="00FF6366"/>
    <w:rsid w:val="00FF6646"/>
    <w:rsid w:val="00FF6663"/>
    <w:rsid w:val="00FF6A6A"/>
    <w:rsid w:val="00FF6BF0"/>
    <w:rsid w:val="00FF6D9F"/>
    <w:rsid w:val="00FF6E69"/>
    <w:rsid w:val="00FF6FC0"/>
    <w:rsid w:val="00FF70DD"/>
    <w:rsid w:val="00FF74BA"/>
    <w:rsid w:val="00FF752E"/>
    <w:rsid w:val="00FF77F7"/>
    <w:rsid w:val="00FF79FA"/>
    <w:rsid w:val="00FF7C1E"/>
    <w:rsid w:val="00FF7CDC"/>
    <w:rsid w:val="0AF1337B"/>
    <w:rsid w:val="3EA5C5D7"/>
    <w:rsid w:val="42D022FC"/>
    <w:rsid w:val="73E3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B4CFF2"/>
  <w15:docId w15:val="{82264A52-6845-4792-923D-BBFEC5E0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semiHidden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22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C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F65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65D9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9A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65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D9A"/>
    <w:rPr>
      <w:rFonts w:ascii="Arial" w:hAnsi="Arial"/>
      <w:b/>
      <w:bCs/>
      <w:szCs w:val="25"/>
      <w:lang w:eastAsia="en-GB"/>
    </w:rPr>
  </w:style>
  <w:style w:type="character" w:customStyle="1" w:styleId="normaltextrun">
    <w:name w:val="normaltextrun"/>
    <w:basedOn w:val="DefaultParagraphFont"/>
    <w:rsid w:val="00982F81"/>
  </w:style>
  <w:style w:type="paragraph" w:customStyle="1" w:styleId="paragraph">
    <w:name w:val="paragraph"/>
    <w:basedOn w:val="Normal"/>
    <w:rsid w:val="00C77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C77875"/>
  </w:style>
  <w:style w:type="paragraph" w:styleId="Revision">
    <w:name w:val="Revision"/>
    <w:hidden/>
    <w:uiPriority w:val="99"/>
    <w:semiHidden/>
    <w:rsid w:val="005F7B21"/>
    <w:rPr>
      <w:rFonts w:ascii="Arial" w:hAnsi="Arial"/>
      <w:sz w:val="18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9348B"/>
    <w:rPr>
      <w:rFonts w:ascii="Arial" w:hAnsi="Arial"/>
      <w:sz w:val="18"/>
      <w:szCs w:val="22"/>
      <w:lang w:eastAsia="en-GB"/>
    </w:rPr>
  </w:style>
  <w:style w:type="table" w:customStyle="1" w:styleId="TableGrid5">
    <w:name w:val="Table Grid5"/>
    <w:basedOn w:val="TableNormal"/>
    <w:next w:val="TableGrid"/>
    <w:uiPriority w:val="59"/>
    <w:rsid w:val="004924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1693923720144214152ydp9fcb67femsonormal">
    <w:name w:val="m_-1693923720144214152ydp9fcb67femsonormal"/>
    <w:basedOn w:val="Normal"/>
    <w:rsid w:val="00BE5A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5F6FE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F6FE2"/>
    <w:rPr>
      <w:rFonts w:asciiTheme="majorHAnsi" w:eastAsiaTheme="majorEastAsia" w:hAnsiTheme="majorHAnsi" w:cstheme="majorBidi"/>
      <w:spacing w:val="-10"/>
      <w:kern w:val="28"/>
      <w:sz w:val="56"/>
      <w:szCs w:val="71"/>
      <w:lang w:eastAsia="en-GB"/>
    </w:rPr>
  </w:style>
  <w:style w:type="paragraph" w:customStyle="1" w:styleId="AccPolicyalternativeChar">
    <w:name w:val="Acc Policy alternative Char"/>
    <w:basedOn w:val="Normal"/>
    <w:link w:val="AccPolicyalternativeCharChar"/>
    <w:autoRedefine/>
    <w:rsid w:val="003E44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</w:rPr>
  </w:style>
  <w:style w:type="character" w:customStyle="1" w:styleId="AccPolicyalternativeCharChar">
    <w:name w:val="Acc Policy alternative Char Char"/>
    <w:link w:val="AccPolicyalternativeChar"/>
    <w:rsid w:val="003E44D1"/>
    <w:rPr>
      <w:b/>
      <w:i/>
      <w:iCs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7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6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7d072d5c1fd6c495eeba1180080d3ad2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10415c534554d5770817944ee8a6cec5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17C1C-FBF2-4B8F-B35F-94EA4C9FB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6310B-2FDA-4830-978D-7B0F9CA96D61}">
  <ds:schemaRefs>
    <ds:schemaRef ds:uri="9c46a28d-acc8-4027-86ce-a8901ee3995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663971d-084a-498e-8a3c-0679b09b623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93453D-AFA1-4EBC-9B2B-97DA01B45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A0935-7EFE-426E-A63D-0D46690F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211</TotalTime>
  <Pages>54</Pages>
  <Words>12357</Words>
  <Characters>70437</Characters>
  <Application>Microsoft Office Word</Application>
  <DocSecurity>0</DocSecurity>
  <Lines>586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82629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cp:lastModifiedBy>Pornarin Jarudech</cp:lastModifiedBy>
  <cp:revision>156</cp:revision>
  <cp:lastPrinted>2025-02-27T09:18:00Z</cp:lastPrinted>
  <dcterms:created xsi:type="dcterms:W3CDTF">2025-02-26T07:40:00Z</dcterms:created>
  <dcterms:modified xsi:type="dcterms:W3CDTF">2025-02-28T11:46:00Z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  <property fmtid="{D5CDD505-2E9C-101B-9397-08002B2CF9AE}" pid="4" name="Order">
    <vt:r8>36300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</Properties>
</file>