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4290CC" w14:textId="6D04C823" w:rsidR="00800D4C" w:rsidRPr="005C6F08" w:rsidRDefault="00800D4C" w:rsidP="00800D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5C6F08">
        <w:rPr>
          <w:rFonts w:ascii="Angsana New" w:hAnsi="Angsana New"/>
          <w:b/>
          <w:bCs/>
          <w:sz w:val="26"/>
          <w:szCs w:val="26"/>
        </w:rPr>
        <w:t>1</w:t>
      </w:r>
      <w:r w:rsidRPr="005C6F08">
        <w:rPr>
          <w:rFonts w:ascii="Angsana New" w:hAnsi="Angsana New"/>
          <w:b/>
          <w:bCs/>
          <w:sz w:val="26"/>
          <w:szCs w:val="26"/>
          <w:cs/>
        </w:rPr>
        <w:t>.</w:t>
      </w:r>
      <w:r w:rsidRPr="005C6F08">
        <w:rPr>
          <w:rFonts w:ascii="Angsana New" w:hAnsi="Angsana New"/>
          <w:b/>
          <w:bCs/>
          <w:sz w:val="26"/>
          <w:szCs w:val="26"/>
          <w:cs/>
        </w:rPr>
        <w:tab/>
        <w:t>ทั่วไป</w:t>
      </w:r>
    </w:p>
    <w:p w14:paraId="3AB9DAE5" w14:textId="77777777" w:rsidR="00800D4C" w:rsidRPr="005C6F08" w:rsidRDefault="00800D4C" w:rsidP="00800D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26"/>
          <w:szCs w:val="26"/>
        </w:rPr>
      </w:pPr>
    </w:p>
    <w:p w14:paraId="3944960C" w14:textId="3F5A3CA4" w:rsidR="00782917" w:rsidRPr="00D11847" w:rsidRDefault="00782917" w:rsidP="00782917">
      <w:pPr>
        <w:jc w:val="thaiDistribute"/>
        <w:rPr>
          <w:rFonts w:ascii="Angsana New" w:hAnsi="Angsana New"/>
          <w:sz w:val="26"/>
          <w:szCs w:val="26"/>
        </w:rPr>
      </w:pPr>
      <w:r w:rsidRPr="00D11847">
        <w:rPr>
          <w:rFonts w:ascii="Angsana New" w:hAnsi="Angsana New" w:hint="cs"/>
          <w:spacing w:val="-4"/>
          <w:sz w:val="26"/>
          <w:szCs w:val="26"/>
          <w:cs/>
        </w:rPr>
        <w:t>บริษัท ซีแพนเนล จำกัด</w:t>
      </w:r>
      <w:r w:rsidRPr="00D11847">
        <w:rPr>
          <w:rFonts w:ascii="Angsana New" w:hAnsi="Angsana New" w:hint="cs"/>
          <w:spacing w:val="-4"/>
          <w:sz w:val="26"/>
          <w:szCs w:val="26"/>
        </w:rPr>
        <w:t xml:space="preserve"> </w:t>
      </w:r>
      <w:r w:rsidRPr="00D11847">
        <w:rPr>
          <w:rFonts w:ascii="Angsana New" w:hAnsi="Angsana New" w:hint="cs"/>
          <w:spacing w:val="-4"/>
          <w:sz w:val="26"/>
          <w:szCs w:val="26"/>
          <w:cs/>
        </w:rPr>
        <w:t>(มหาชน)</w:t>
      </w:r>
      <w:r w:rsidRPr="00D11847">
        <w:rPr>
          <w:rFonts w:ascii="Angsana New" w:hAnsi="Angsana New" w:hint="cs"/>
          <w:sz w:val="26"/>
          <w:szCs w:val="26"/>
          <w:cs/>
        </w:rPr>
        <w:t xml:space="preserve"> </w:t>
      </w:r>
      <w:r w:rsidRPr="00D11847">
        <w:rPr>
          <w:rFonts w:ascii="Angsana New" w:hAnsi="Angsana New" w:hint="cs"/>
          <w:sz w:val="26"/>
          <w:szCs w:val="26"/>
        </w:rPr>
        <w:t>(“</w:t>
      </w:r>
      <w:r w:rsidRPr="00D11847">
        <w:rPr>
          <w:rFonts w:ascii="Angsana New" w:hAnsi="Angsana New" w:hint="cs"/>
          <w:sz w:val="26"/>
          <w:szCs w:val="26"/>
          <w:cs/>
        </w:rPr>
        <w:t>บริษัท</w:t>
      </w:r>
      <w:r w:rsidRPr="00D11847">
        <w:rPr>
          <w:rFonts w:ascii="Angsana New" w:hAnsi="Angsana New" w:hint="cs"/>
          <w:sz w:val="26"/>
          <w:szCs w:val="26"/>
        </w:rPr>
        <w:t xml:space="preserve">”) </w:t>
      </w:r>
      <w:r w:rsidRPr="00D11847">
        <w:rPr>
          <w:rFonts w:ascii="Angsana New" w:hAnsi="Angsana New" w:hint="cs"/>
          <w:sz w:val="26"/>
          <w:szCs w:val="26"/>
          <w:cs/>
        </w:rPr>
        <w:t>จดทะเบียนเป็นนิติบุคคลในประเทศไทย</w:t>
      </w:r>
      <w:r w:rsidR="0044275E" w:rsidRPr="007678A3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="0044275E" w:rsidRPr="007678A3">
        <w:rPr>
          <w:rFonts w:ascii="Angsana New" w:hAnsi="Angsana New"/>
          <w:sz w:val="26"/>
          <w:szCs w:val="26"/>
        </w:rPr>
        <w:t>27</w:t>
      </w:r>
      <w:r w:rsidR="0044275E" w:rsidRPr="007678A3">
        <w:rPr>
          <w:rFonts w:ascii="Angsana New" w:hAnsi="Angsana New"/>
          <w:sz w:val="26"/>
          <w:szCs w:val="26"/>
          <w:cs/>
        </w:rPr>
        <w:t xml:space="preserve"> มีนาคม </w:t>
      </w:r>
      <w:r w:rsidR="0044275E" w:rsidRPr="007678A3">
        <w:rPr>
          <w:rFonts w:ascii="Angsana New" w:hAnsi="Angsana New"/>
          <w:sz w:val="26"/>
          <w:szCs w:val="26"/>
        </w:rPr>
        <w:t>2555</w:t>
      </w:r>
      <w:r w:rsidR="0044275E" w:rsidRPr="007678A3">
        <w:rPr>
          <w:rFonts w:ascii="Angsana New" w:hAnsi="Angsana New"/>
          <w:sz w:val="26"/>
          <w:szCs w:val="26"/>
          <w:cs/>
        </w:rPr>
        <w:t xml:space="preserve"> </w:t>
      </w:r>
      <w:r w:rsidRPr="00D11847">
        <w:rPr>
          <w:rFonts w:ascii="Angsana New" w:hAnsi="Angsana New" w:hint="cs"/>
          <w:sz w:val="26"/>
          <w:szCs w:val="26"/>
          <w:cs/>
        </w:rPr>
        <w:t>และจดทะเบียนกับ</w:t>
      </w:r>
      <w:r w:rsidR="0044275E">
        <w:rPr>
          <w:rFonts w:ascii="Angsana New" w:hAnsi="Angsana New"/>
          <w:sz w:val="26"/>
          <w:szCs w:val="26"/>
        </w:rPr>
        <w:t xml:space="preserve">            </w:t>
      </w:r>
      <w:r w:rsidRPr="00D11847">
        <w:rPr>
          <w:rFonts w:ascii="Angsana New" w:hAnsi="Angsana New" w:hint="cs"/>
          <w:sz w:val="26"/>
          <w:szCs w:val="26"/>
          <w:cs/>
        </w:rPr>
        <w:t xml:space="preserve">ตลาดหลักทรัพย์แห่งประเทศไทยในตลาดหลักทรัพย์ เอ็ม เอ ไอ เมื่อวันที่ </w:t>
      </w:r>
      <w:r w:rsidRPr="00D11847">
        <w:rPr>
          <w:rFonts w:ascii="Angsana New" w:hAnsi="Angsana New" w:hint="cs"/>
          <w:sz w:val="26"/>
          <w:szCs w:val="26"/>
        </w:rPr>
        <w:t xml:space="preserve">30 </w:t>
      </w:r>
      <w:r w:rsidRPr="00D11847">
        <w:rPr>
          <w:rFonts w:ascii="Angsana New" w:hAnsi="Angsana New" w:hint="cs"/>
          <w:sz w:val="26"/>
          <w:szCs w:val="26"/>
          <w:cs/>
        </w:rPr>
        <w:t xml:space="preserve">กันยายน </w:t>
      </w:r>
      <w:r w:rsidRPr="00D11847">
        <w:rPr>
          <w:rFonts w:ascii="Angsana New" w:hAnsi="Angsana New" w:hint="cs"/>
          <w:sz w:val="26"/>
          <w:szCs w:val="26"/>
        </w:rPr>
        <w:t xml:space="preserve">2564 </w:t>
      </w:r>
      <w:r w:rsidRPr="00D11847">
        <w:rPr>
          <w:rFonts w:ascii="Angsana New" w:hAnsi="Angsana New" w:hint="cs"/>
          <w:sz w:val="26"/>
          <w:szCs w:val="26"/>
          <w:cs/>
        </w:rPr>
        <w:t>บริษัทดำเนินธุรกิจเกี่ยวกับการผลิตและจำหน่ายผนังคอนกรีตสำเร็จรูปสำหรั</w:t>
      </w:r>
      <w:r w:rsidR="0044275E">
        <w:rPr>
          <w:rFonts w:ascii="Angsana New" w:hAnsi="Angsana New" w:hint="cs"/>
          <w:sz w:val="26"/>
          <w:szCs w:val="26"/>
          <w:cs/>
        </w:rPr>
        <w:t>บ</w:t>
      </w:r>
      <w:r w:rsidRPr="00D11847">
        <w:rPr>
          <w:rFonts w:ascii="Angsana New" w:hAnsi="Angsana New" w:hint="cs"/>
          <w:sz w:val="26"/>
          <w:szCs w:val="26"/>
          <w:cs/>
        </w:rPr>
        <w:t>งานก่อสร้างทุกประเภท</w:t>
      </w:r>
    </w:p>
    <w:p w14:paraId="195E5F1A" w14:textId="77777777" w:rsidR="0028637E" w:rsidRPr="005C6F08" w:rsidRDefault="0028637E" w:rsidP="002863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4"/>
          <w:szCs w:val="24"/>
        </w:rPr>
      </w:pPr>
    </w:p>
    <w:p w14:paraId="5AEBA326" w14:textId="645F9849" w:rsidR="00782917" w:rsidRPr="00D11847" w:rsidRDefault="00782917" w:rsidP="00782917">
      <w:pPr>
        <w:jc w:val="thaiDistribute"/>
        <w:rPr>
          <w:rFonts w:ascii="Angsana New" w:hAnsi="Angsana New"/>
          <w:sz w:val="26"/>
          <w:szCs w:val="26"/>
        </w:rPr>
      </w:pPr>
      <w:r w:rsidRPr="00D11847">
        <w:rPr>
          <w:rFonts w:ascii="Angsana New" w:hAnsi="Angsana New" w:hint="cs"/>
          <w:sz w:val="26"/>
          <w:szCs w:val="26"/>
          <w:cs/>
        </w:rPr>
        <w:t xml:space="preserve">ณ วันที่ </w:t>
      </w:r>
      <w:r>
        <w:rPr>
          <w:rFonts w:ascii="Angsana New" w:hAnsi="Angsana New" w:hint="cs"/>
          <w:sz w:val="26"/>
          <w:szCs w:val="26"/>
        </w:rPr>
        <w:t>3</w:t>
      </w:r>
      <w:r w:rsidR="002C4E62">
        <w:rPr>
          <w:rFonts w:ascii="Angsana New" w:hAnsi="Angsana New"/>
          <w:sz w:val="26"/>
          <w:szCs w:val="26"/>
        </w:rPr>
        <w:t>1</w:t>
      </w:r>
      <w:r>
        <w:rPr>
          <w:rFonts w:ascii="Angsana New" w:hAnsi="Angsana New" w:hint="cs"/>
          <w:sz w:val="26"/>
          <w:szCs w:val="26"/>
        </w:rPr>
        <w:t xml:space="preserve"> </w:t>
      </w:r>
      <w:r>
        <w:rPr>
          <w:rFonts w:ascii="Angsana New" w:hAnsi="Angsana New" w:hint="cs"/>
          <w:sz w:val="26"/>
          <w:szCs w:val="26"/>
          <w:cs/>
        </w:rPr>
        <w:t xml:space="preserve">ธันวาคม </w:t>
      </w:r>
      <w:r>
        <w:rPr>
          <w:rFonts w:ascii="Angsana New" w:hAnsi="Angsana New" w:hint="cs"/>
          <w:sz w:val="26"/>
          <w:szCs w:val="26"/>
        </w:rPr>
        <w:t>256</w:t>
      </w:r>
      <w:r w:rsidR="00D20CDD">
        <w:rPr>
          <w:rFonts w:ascii="Angsana New" w:hAnsi="Angsana New"/>
          <w:sz w:val="26"/>
          <w:szCs w:val="26"/>
        </w:rPr>
        <w:t>7</w:t>
      </w:r>
      <w:r>
        <w:rPr>
          <w:rFonts w:ascii="Angsana New" w:hAnsi="Angsana New" w:hint="cs"/>
          <w:sz w:val="26"/>
          <w:szCs w:val="26"/>
        </w:rPr>
        <w:t xml:space="preserve"> </w:t>
      </w:r>
      <w:r w:rsidRPr="00D11847">
        <w:rPr>
          <w:rFonts w:ascii="Angsana New" w:hAnsi="Angsana New" w:hint="cs"/>
          <w:sz w:val="26"/>
          <w:szCs w:val="26"/>
          <w:cs/>
        </w:rPr>
        <w:t>และ</w:t>
      </w:r>
      <w:r w:rsidR="002C4E62">
        <w:rPr>
          <w:rFonts w:ascii="Angsana New" w:hAnsi="Angsana New"/>
          <w:sz w:val="26"/>
          <w:szCs w:val="26"/>
        </w:rPr>
        <w:t xml:space="preserve"> </w:t>
      </w:r>
      <w:r w:rsidRPr="00D11847">
        <w:rPr>
          <w:rFonts w:ascii="Angsana New" w:hAnsi="Angsana New" w:hint="cs"/>
          <w:sz w:val="26"/>
          <w:szCs w:val="26"/>
        </w:rPr>
        <w:t>256</w:t>
      </w:r>
      <w:r w:rsidR="00D20CDD">
        <w:rPr>
          <w:rFonts w:ascii="Angsana New" w:hAnsi="Angsana New"/>
          <w:sz w:val="26"/>
          <w:szCs w:val="26"/>
        </w:rPr>
        <w:t>6</w:t>
      </w:r>
      <w:r w:rsidRPr="00D11847">
        <w:rPr>
          <w:rFonts w:ascii="Angsana New" w:hAnsi="Angsana New" w:hint="cs"/>
          <w:sz w:val="26"/>
          <w:szCs w:val="26"/>
        </w:rPr>
        <w:t xml:space="preserve"> </w:t>
      </w:r>
      <w:r w:rsidRPr="00D11847">
        <w:rPr>
          <w:rFonts w:ascii="Angsana New" w:hAnsi="Angsana New" w:hint="cs"/>
          <w:sz w:val="26"/>
          <w:szCs w:val="26"/>
          <w:cs/>
        </w:rPr>
        <w:t>ผู้ถือหุ้นรายใหญ่ของบริษัทคือ นายชาคริต ทีปกรสุขเกษม และนางสาวทซู หยวน หวั่ง ซึ่งถือหุ้นรวมร้อยละ</w:t>
      </w:r>
      <w:r w:rsidRPr="00D11847">
        <w:rPr>
          <w:rFonts w:ascii="Angsana New" w:hAnsi="Angsana New" w:hint="cs"/>
          <w:sz w:val="26"/>
          <w:szCs w:val="26"/>
        </w:rPr>
        <w:t xml:space="preserve"> </w:t>
      </w:r>
      <w:r w:rsidR="00600706">
        <w:rPr>
          <w:rFonts w:ascii="Angsana New" w:hAnsi="Angsana New"/>
          <w:sz w:val="26"/>
          <w:szCs w:val="26"/>
        </w:rPr>
        <w:t xml:space="preserve">46.80 </w:t>
      </w:r>
      <w:r w:rsidRPr="00D11847">
        <w:rPr>
          <w:rFonts w:ascii="Angsana New" w:hAnsi="Angsana New" w:hint="cs"/>
          <w:sz w:val="26"/>
          <w:szCs w:val="26"/>
          <w:cs/>
        </w:rPr>
        <w:t>ของทุนจดทะเบียนของบริษัท</w:t>
      </w:r>
      <w:r w:rsidR="00600706">
        <w:rPr>
          <w:rFonts w:ascii="Angsana New" w:hAnsi="Angsana New" w:hint="cs"/>
          <w:sz w:val="26"/>
          <w:szCs w:val="26"/>
          <w:cs/>
        </w:rPr>
        <w:t xml:space="preserve"> </w:t>
      </w:r>
    </w:p>
    <w:p w14:paraId="18604A40" w14:textId="77777777" w:rsidR="0028637E" w:rsidRPr="005C6F08" w:rsidRDefault="0028637E" w:rsidP="00711A64">
      <w:pPr>
        <w:jc w:val="thaiDistribute"/>
        <w:rPr>
          <w:rFonts w:ascii="Angsana New" w:hAnsi="Angsana New"/>
          <w:sz w:val="26"/>
          <w:szCs w:val="26"/>
        </w:rPr>
      </w:pPr>
    </w:p>
    <w:p w14:paraId="6BF3F391" w14:textId="77777777" w:rsidR="006F0CE1" w:rsidRDefault="00711A64" w:rsidP="00782917">
      <w:pPr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ที่อยู่จดทะเบียนของบริษัทตั้งอยู่ที่เลขที่</w:t>
      </w:r>
      <w:r w:rsidRPr="005C6F08">
        <w:rPr>
          <w:rFonts w:ascii="Angsana New" w:hAnsi="Angsana New"/>
          <w:sz w:val="26"/>
          <w:szCs w:val="26"/>
        </w:rPr>
        <w:t xml:space="preserve"> 85 </w:t>
      </w:r>
      <w:r w:rsidRPr="005C6F08">
        <w:rPr>
          <w:rFonts w:ascii="Angsana New" w:hAnsi="Angsana New"/>
          <w:sz w:val="26"/>
          <w:szCs w:val="26"/>
          <w:cs/>
        </w:rPr>
        <w:t xml:space="preserve">หมู่ </w:t>
      </w:r>
      <w:r w:rsidRPr="005C6F08">
        <w:rPr>
          <w:rFonts w:ascii="Angsana New" w:hAnsi="Angsana New"/>
          <w:sz w:val="26"/>
          <w:szCs w:val="26"/>
        </w:rPr>
        <w:t xml:space="preserve">9 </w:t>
      </w:r>
      <w:r w:rsidRPr="005C6F08">
        <w:rPr>
          <w:rFonts w:ascii="Angsana New" w:hAnsi="Angsana New"/>
          <w:sz w:val="26"/>
          <w:szCs w:val="26"/>
          <w:cs/>
        </w:rPr>
        <w:t>ตำบลหนองอิรุณ อำเภอบ้านบึง จังหวัดชลบุรี ประเทศไทย</w:t>
      </w:r>
    </w:p>
    <w:p w14:paraId="01976B6C" w14:textId="77777777" w:rsidR="00782917" w:rsidRDefault="00782917" w:rsidP="00782917">
      <w:pPr>
        <w:jc w:val="thaiDistribute"/>
        <w:rPr>
          <w:rFonts w:ascii="Angsana New" w:hAnsi="Angsana New"/>
          <w:sz w:val="26"/>
          <w:szCs w:val="26"/>
        </w:rPr>
      </w:pPr>
    </w:p>
    <w:p w14:paraId="2900B0EE" w14:textId="77777777" w:rsidR="00782917" w:rsidRPr="005C6F08" w:rsidRDefault="00782917" w:rsidP="00782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5C6F08">
        <w:rPr>
          <w:rFonts w:ascii="Angsana New" w:hAnsi="Angsana New"/>
          <w:b/>
          <w:bCs/>
          <w:sz w:val="26"/>
          <w:szCs w:val="26"/>
        </w:rPr>
        <w:t>2</w:t>
      </w:r>
      <w:r w:rsidRPr="005C6F08">
        <w:rPr>
          <w:rFonts w:ascii="Angsana New" w:hAnsi="Angsana New"/>
          <w:b/>
          <w:bCs/>
          <w:sz w:val="26"/>
          <w:szCs w:val="26"/>
          <w:cs/>
        </w:rPr>
        <w:t>.</w:t>
      </w:r>
      <w:r w:rsidRPr="005C6F08">
        <w:rPr>
          <w:rFonts w:ascii="Angsana New" w:hAnsi="Angsana New"/>
          <w:b/>
          <w:bCs/>
          <w:sz w:val="26"/>
          <w:szCs w:val="26"/>
        </w:rPr>
        <w:tab/>
      </w:r>
      <w:r w:rsidRPr="005C6F08">
        <w:rPr>
          <w:rFonts w:ascii="Angsana New" w:hAnsi="Angsana New"/>
          <w:b/>
          <w:bCs/>
          <w:sz w:val="26"/>
          <w:szCs w:val="26"/>
          <w:cs/>
        </w:rPr>
        <w:t>เกณฑ์การจัดทำงบการเงิน</w:t>
      </w:r>
    </w:p>
    <w:p w14:paraId="1A9051C3" w14:textId="77777777" w:rsidR="00782917" w:rsidRPr="005C6F08" w:rsidRDefault="00782917" w:rsidP="00782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26"/>
          <w:szCs w:val="26"/>
        </w:rPr>
      </w:pPr>
    </w:p>
    <w:p w14:paraId="2D9D66C4" w14:textId="77777777" w:rsidR="00782917" w:rsidRPr="005C6F08" w:rsidRDefault="00782917" w:rsidP="00782917">
      <w:pPr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งบการเงินนี้ได้จัดทำเป็นเงินบาทและเป็นภาษาไทยตามมาตรฐานการรายงานทางการเงินของประเทศไทย ทั้งนี้ งบการเงินนี้มีวัตถุประสงค์   ที่จัดทำขึ้นเพื่อแสดงฐานะการเงิน ผลการดำเนินงานและกระแสเงินสดตามมาตรฐานการรายงานทางการเงินของประเทศไทยเท่านั้น</w:t>
      </w:r>
    </w:p>
    <w:p w14:paraId="0A7C42E3" w14:textId="77777777" w:rsidR="00782917" w:rsidRPr="005C6F08" w:rsidRDefault="00782917" w:rsidP="00782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sz w:val="26"/>
          <w:szCs w:val="26"/>
        </w:rPr>
      </w:pPr>
    </w:p>
    <w:p w14:paraId="001C8B18" w14:textId="77777777" w:rsidR="00782917" w:rsidRDefault="00782917" w:rsidP="00782917">
      <w:pPr>
        <w:pStyle w:val="BodyText2"/>
        <w:tabs>
          <w:tab w:val="left" w:pos="540"/>
        </w:tabs>
        <w:spacing w:line="240" w:lineRule="atLeast"/>
        <w:ind w:left="0" w:right="-43" w:firstLine="0"/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เพื่อความสะดวกของผู้อ่านงบการเงิน บริษัทได้จัดทำงบการเงินฉบับภาษาอังกฤษขึ้นจากงบการเงินฉบับภาษาไทยนี้ซึ่งได้นำเสนอเพื่อวัตถุประสงค์ของการรายงานทางการเงินเพื่อใช้ในประเทศเท่านั้น</w:t>
      </w:r>
    </w:p>
    <w:p w14:paraId="077DA84C" w14:textId="60D9F140" w:rsidR="00782917" w:rsidRDefault="00782917" w:rsidP="00782917">
      <w:pPr>
        <w:pStyle w:val="BodyText2"/>
        <w:tabs>
          <w:tab w:val="left" w:pos="540"/>
        </w:tabs>
        <w:spacing w:line="240" w:lineRule="atLeast"/>
        <w:ind w:left="0" w:right="-43" w:firstLine="0"/>
        <w:jc w:val="thaiDistribute"/>
        <w:rPr>
          <w:rFonts w:ascii="Angsana New" w:hAnsi="Angsana New"/>
          <w:sz w:val="26"/>
          <w:szCs w:val="26"/>
        </w:rPr>
      </w:pPr>
    </w:p>
    <w:p w14:paraId="0C0D9BBB" w14:textId="3AA7E528" w:rsidR="00D577D5" w:rsidRPr="00A74EA2" w:rsidRDefault="00D577D5" w:rsidP="00D577D5">
      <w:pPr>
        <w:ind w:left="540" w:hanging="54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A74EA2">
        <w:rPr>
          <w:rFonts w:ascii="Angsana New" w:hAnsi="Angsana New"/>
          <w:b/>
          <w:bCs/>
          <w:i/>
          <w:iCs/>
          <w:sz w:val="26"/>
          <w:szCs w:val="26"/>
          <w:cs/>
        </w:rPr>
        <w:t>มาตรฐานการบัญชีที่เริ่มมีผลบังคับใช้ในงวดบัญชีปัจจุบัน</w:t>
      </w:r>
    </w:p>
    <w:p w14:paraId="011C1CCB" w14:textId="77777777" w:rsidR="00D577D5" w:rsidRPr="00A74EA2" w:rsidRDefault="00D577D5" w:rsidP="00D577D5">
      <w:pPr>
        <w:jc w:val="thaiDistribute"/>
        <w:rPr>
          <w:rFonts w:ascii="Angsana New" w:hAnsi="Angsana New"/>
          <w:strike/>
          <w:sz w:val="20"/>
          <w:szCs w:val="20"/>
        </w:rPr>
      </w:pPr>
    </w:p>
    <w:p w14:paraId="2E8952A4" w14:textId="43555309" w:rsidR="00D577D5" w:rsidRPr="00D577D5" w:rsidRDefault="00D577D5" w:rsidP="00D577D5">
      <w:pPr>
        <w:ind w:right="-36"/>
        <w:jc w:val="thaiDistribute"/>
        <w:rPr>
          <w:rFonts w:ascii="Angsana New" w:hAnsi="Angsana New"/>
          <w:sz w:val="26"/>
          <w:szCs w:val="26"/>
        </w:rPr>
      </w:pPr>
      <w:r w:rsidRPr="00D577D5">
        <w:rPr>
          <w:rFonts w:ascii="Angsana New" w:hAnsi="Angsana New"/>
          <w:sz w:val="26"/>
          <w:szCs w:val="26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D577D5">
        <w:rPr>
          <w:rFonts w:ascii="Angsana New" w:hAnsi="Angsana New"/>
          <w:sz w:val="26"/>
          <w:szCs w:val="26"/>
        </w:rPr>
        <w:t xml:space="preserve">1 </w:t>
      </w:r>
      <w:r w:rsidRPr="00D577D5">
        <w:rPr>
          <w:rFonts w:ascii="Angsana New" w:hAnsi="Angsana New"/>
          <w:sz w:val="26"/>
          <w:szCs w:val="26"/>
          <w:cs/>
        </w:rPr>
        <w:t xml:space="preserve">มกราคม </w:t>
      </w:r>
      <w:r w:rsidRPr="00D577D5">
        <w:rPr>
          <w:rFonts w:ascii="Angsana New" w:hAnsi="Angsana New"/>
          <w:sz w:val="26"/>
          <w:szCs w:val="26"/>
        </w:rPr>
        <w:t>256</w:t>
      </w:r>
      <w:r w:rsidR="00601B0C">
        <w:rPr>
          <w:rFonts w:ascii="Angsana New" w:hAnsi="Angsana New"/>
          <w:sz w:val="26"/>
          <w:szCs w:val="26"/>
        </w:rPr>
        <w:t>7</w:t>
      </w:r>
      <w:r w:rsidRPr="00D577D5">
        <w:rPr>
          <w:rFonts w:ascii="Angsana New" w:hAnsi="Angsana New"/>
          <w:sz w:val="26"/>
          <w:szCs w:val="26"/>
        </w:rPr>
        <w:t xml:space="preserve"> </w:t>
      </w:r>
      <w:r w:rsidRPr="00D577D5">
        <w:rPr>
          <w:rFonts w:ascii="Angsana New" w:hAnsi="Angsana New"/>
          <w:sz w:val="26"/>
          <w:szCs w:val="26"/>
          <w:cs/>
        </w:rPr>
        <w:t>มาตรฐานการรายงานทางการเงินดังกล่าวได้รับการปรับปรุง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</w:t>
      </w:r>
    </w:p>
    <w:p w14:paraId="65342E93" w14:textId="77777777" w:rsidR="00D577D5" w:rsidRPr="00A74EA2" w:rsidRDefault="00D577D5" w:rsidP="00D577D5">
      <w:pPr>
        <w:ind w:right="-36"/>
        <w:jc w:val="thaiDistribute"/>
        <w:rPr>
          <w:rFonts w:asciiTheme="majorBidi" w:hAnsiTheme="majorBidi" w:cstheme="majorBidi"/>
          <w:sz w:val="26"/>
          <w:szCs w:val="26"/>
        </w:rPr>
      </w:pPr>
    </w:p>
    <w:p w14:paraId="1DEBB04F" w14:textId="6844036B" w:rsidR="00D577D5" w:rsidRPr="00D577D5" w:rsidRDefault="00D577D5" w:rsidP="00D577D5">
      <w:pPr>
        <w:ind w:right="-36"/>
        <w:jc w:val="thaiDistribute"/>
        <w:rPr>
          <w:rFonts w:ascii="Angsana New" w:hAnsi="Angsana New"/>
          <w:sz w:val="26"/>
          <w:szCs w:val="26"/>
        </w:rPr>
      </w:pPr>
      <w:r w:rsidRPr="00D577D5">
        <w:rPr>
          <w:rFonts w:ascii="Angsana New" w:hAnsi="Angsana New"/>
          <w:sz w:val="26"/>
          <w:szCs w:val="26"/>
          <w:cs/>
        </w:rPr>
        <w:t>ฝ่ายบริหารของบริษัทพิจารณาว่าผลกระทบจากการนำมาตรฐานฉบับปรับปรุงดังกล่าวมาถือปฏิบัติไม่มีสาระสำคัญต่องบการเงินสำหรับ</w:t>
      </w:r>
      <w:r w:rsidRPr="00D577D5">
        <w:rPr>
          <w:rFonts w:ascii="Angsana New" w:hAnsi="Angsana New" w:hint="cs"/>
          <w:sz w:val="26"/>
          <w:szCs w:val="26"/>
          <w:cs/>
        </w:rPr>
        <w:t>ปี</w:t>
      </w:r>
      <w:r w:rsidRPr="00D577D5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Pr="00D577D5">
        <w:rPr>
          <w:rFonts w:ascii="Angsana New" w:hAnsi="Angsana New"/>
          <w:sz w:val="26"/>
          <w:szCs w:val="26"/>
        </w:rPr>
        <w:t xml:space="preserve">31 </w:t>
      </w:r>
      <w:r w:rsidRPr="00D577D5">
        <w:rPr>
          <w:rFonts w:ascii="Angsana New" w:hAnsi="Angsana New" w:hint="cs"/>
          <w:sz w:val="26"/>
          <w:szCs w:val="26"/>
          <w:cs/>
        </w:rPr>
        <w:t>ธันวาคม</w:t>
      </w:r>
      <w:r w:rsidRPr="00D577D5">
        <w:rPr>
          <w:rFonts w:ascii="Angsana New" w:hAnsi="Angsana New"/>
          <w:sz w:val="26"/>
          <w:szCs w:val="26"/>
          <w:cs/>
        </w:rPr>
        <w:t xml:space="preserve"> </w:t>
      </w:r>
      <w:r w:rsidRPr="00D577D5">
        <w:rPr>
          <w:rFonts w:ascii="Angsana New" w:hAnsi="Angsana New"/>
          <w:sz w:val="26"/>
          <w:szCs w:val="26"/>
        </w:rPr>
        <w:t>256</w:t>
      </w:r>
      <w:r w:rsidR="00601B0C">
        <w:rPr>
          <w:rFonts w:ascii="Angsana New" w:hAnsi="Angsana New"/>
          <w:sz w:val="26"/>
          <w:szCs w:val="26"/>
        </w:rPr>
        <w:t>7</w:t>
      </w:r>
    </w:p>
    <w:p w14:paraId="240918EA" w14:textId="77777777" w:rsidR="00D577D5" w:rsidRDefault="00D577D5" w:rsidP="00782917">
      <w:pPr>
        <w:pStyle w:val="BodyText2"/>
        <w:tabs>
          <w:tab w:val="left" w:pos="540"/>
        </w:tabs>
        <w:spacing w:line="240" w:lineRule="atLeast"/>
        <w:ind w:left="0" w:right="-43" w:firstLine="0"/>
        <w:jc w:val="thaiDistribute"/>
        <w:rPr>
          <w:rFonts w:ascii="Angsana New" w:hAnsi="Angsana New"/>
          <w:sz w:val="26"/>
          <w:szCs w:val="26"/>
        </w:rPr>
      </w:pPr>
    </w:p>
    <w:p w14:paraId="51B58966" w14:textId="77777777" w:rsidR="00D82B73" w:rsidRPr="005C6F08" w:rsidRDefault="00D82B73" w:rsidP="00D82B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5C6F08">
        <w:rPr>
          <w:rFonts w:ascii="Angsana New" w:hAnsi="Angsana New"/>
          <w:b/>
          <w:bCs/>
          <w:sz w:val="26"/>
          <w:szCs w:val="26"/>
        </w:rPr>
        <w:t>3</w:t>
      </w:r>
      <w:r w:rsidRPr="005C6F08">
        <w:rPr>
          <w:rFonts w:ascii="Angsana New" w:hAnsi="Angsana New"/>
          <w:b/>
          <w:bCs/>
          <w:sz w:val="26"/>
          <w:szCs w:val="26"/>
          <w:cs/>
        </w:rPr>
        <w:t>.</w:t>
      </w:r>
      <w:r w:rsidRPr="005C6F08">
        <w:rPr>
          <w:rFonts w:ascii="Angsana New" w:hAnsi="Angsana New"/>
          <w:b/>
          <w:bCs/>
          <w:sz w:val="26"/>
          <w:szCs w:val="26"/>
          <w:cs/>
        </w:rPr>
        <w:tab/>
      </w:r>
      <w:r w:rsidRPr="005C6F08">
        <w:rPr>
          <w:rFonts w:ascii="Angsana New" w:hAnsi="Angsana New" w:hint="cs"/>
          <w:b/>
          <w:bCs/>
          <w:sz w:val="26"/>
          <w:szCs w:val="26"/>
          <w:cs/>
        </w:rPr>
        <w:t>สรุป</w:t>
      </w:r>
      <w:r w:rsidRPr="005C6F08">
        <w:rPr>
          <w:rFonts w:ascii="Angsana New" w:hAnsi="Angsana New"/>
          <w:b/>
          <w:bCs/>
          <w:sz w:val="26"/>
          <w:szCs w:val="26"/>
          <w:cs/>
        </w:rPr>
        <w:t>นโยบายการบัญชีที่สำคัญ</w:t>
      </w:r>
    </w:p>
    <w:p w14:paraId="3C64E858" w14:textId="77777777" w:rsidR="00D82B73" w:rsidRPr="005C6F08" w:rsidRDefault="00D82B73" w:rsidP="00D82B73">
      <w:pPr>
        <w:pStyle w:val="BodyText2"/>
        <w:tabs>
          <w:tab w:val="left" w:pos="540"/>
        </w:tabs>
        <w:spacing w:line="240" w:lineRule="atLeast"/>
        <w:ind w:left="0" w:right="-43" w:firstLine="0"/>
        <w:rPr>
          <w:rFonts w:ascii="Angsana New" w:hAnsi="Angsana New"/>
          <w:sz w:val="26"/>
          <w:szCs w:val="26"/>
        </w:rPr>
      </w:pPr>
    </w:p>
    <w:p w14:paraId="06324D17" w14:textId="77777777" w:rsidR="00D82B73" w:rsidRPr="005C6F08" w:rsidRDefault="00D82B73" w:rsidP="00D82B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5C6F08">
        <w:rPr>
          <w:rFonts w:ascii="Angsana New" w:hAnsi="Angsana New"/>
          <w:b/>
          <w:bCs/>
          <w:sz w:val="26"/>
          <w:szCs w:val="26"/>
          <w:cs/>
          <w:lang w:val="th-TH"/>
        </w:rPr>
        <w:t>เงินสดและรายการเทียบเท่าเงินสด</w:t>
      </w:r>
    </w:p>
    <w:p w14:paraId="52C42C05" w14:textId="77777777" w:rsidR="00D82B73" w:rsidRPr="005C6F08" w:rsidRDefault="00D82B73" w:rsidP="00D82B73">
      <w:pPr>
        <w:pStyle w:val="BodyText2"/>
        <w:tabs>
          <w:tab w:val="left" w:pos="540"/>
        </w:tabs>
        <w:spacing w:line="240" w:lineRule="atLeast"/>
        <w:ind w:left="0" w:right="-43" w:firstLine="0"/>
        <w:rPr>
          <w:rFonts w:ascii="Angsana New" w:hAnsi="Angsana New"/>
          <w:sz w:val="26"/>
          <w:szCs w:val="26"/>
          <w:cs/>
        </w:rPr>
      </w:pPr>
    </w:p>
    <w:p w14:paraId="4AD98C4A" w14:textId="77777777" w:rsidR="00D82B73" w:rsidRPr="005C6F08" w:rsidRDefault="00D82B73" w:rsidP="00D82B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  <w:lang w:val="th-TH"/>
        </w:rPr>
        <w:t>เงินสดในมือเป็นเงินที่บริษัทเก็บไว้ใช้เพื่อวัตถุประสงค์ทั่วไป ส่วนรายการเทียบเท่าเงินสดเป็นเงินฝากออมทรัพย์และเงินฝากกระแสรายวันซึ่งเป็นเงินลงทุนที่มีสภาพคล่องสูงและพร้อมที่จะเปลี่ยนเป็นเงินสดในจำนวนที่แน่นอนและมีความเสี่ยงในการเปลี่ยนแปลงมูลค่าน้อย</w:t>
      </w:r>
    </w:p>
    <w:p w14:paraId="0EDF74CB" w14:textId="77777777" w:rsidR="004F3F33" w:rsidRDefault="004F3F33" w:rsidP="004F3F33">
      <w:pPr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15D37C64" w14:textId="77777777" w:rsidR="00D577D5" w:rsidRDefault="00D57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  <w:cs/>
          <w:lang w:val="th-TH"/>
        </w:rPr>
      </w:pPr>
      <w:r>
        <w:rPr>
          <w:rFonts w:ascii="Angsana New" w:hAnsi="Angsana New"/>
          <w:b/>
          <w:bCs/>
          <w:sz w:val="26"/>
          <w:szCs w:val="26"/>
          <w:cs/>
          <w:lang w:val="th-TH"/>
        </w:rPr>
        <w:br w:type="page"/>
      </w:r>
    </w:p>
    <w:p w14:paraId="4BD15258" w14:textId="32F90221" w:rsidR="00D82B73" w:rsidRPr="005C6F08" w:rsidRDefault="00D82B73" w:rsidP="00D82B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lang w:val="th-TH"/>
        </w:rPr>
      </w:pPr>
      <w:r w:rsidRPr="005C6F08">
        <w:rPr>
          <w:rFonts w:ascii="Angsana New" w:hAnsi="Angsana New"/>
          <w:b/>
          <w:bCs/>
          <w:sz w:val="26"/>
          <w:szCs w:val="26"/>
          <w:cs/>
          <w:lang w:val="th-TH"/>
        </w:rPr>
        <w:lastRenderedPageBreak/>
        <w:t>ลูกหนี้และค่าเผื่อ</w:t>
      </w:r>
      <w:r w:rsidRPr="005C6F08">
        <w:rPr>
          <w:rFonts w:ascii="Angsana New" w:hAnsi="Angsana New" w:hint="cs"/>
          <w:b/>
          <w:bCs/>
          <w:sz w:val="26"/>
          <w:szCs w:val="26"/>
          <w:cs/>
          <w:lang w:val="th-TH"/>
        </w:rPr>
        <w:t>ผลขาดทุนด้านเครดิตที่คาดว่าจะเกิดขึ้น</w:t>
      </w:r>
    </w:p>
    <w:p w14:paraId="3850DCCD" w14:textId="77777777" w:rsidR="00D82B73" w:rsidRPr="005C6F08" w:rsidRDefault="00D82B73" w:rsidP="00D82B73">
      <w:pPr>
        <w:tabs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26"/>
          <w:szCs w:val="26"/>
          <w:cs/>
        </w:rPr>
      </w:pPr>
    </w:p>
    <w:p w14:paraId="11336E5B" w14:textId="4C404A3C" w:rsidR="00D82B73" w:rsidRPr="005C6F08" w:rsidRDefault="00D82B73" w:rsidP="00D82B73">
      <w:pPr>
        <w:tabs>
          <w:tab w:val="left" w:pos="540"/>
        </w:tabs>
        <w:jc w:val="both"/>
        <w:rPr>
          <w:rFonts w:ascii="Angsana New" w:hAnsi="Angsana New"/>
          <w:sz w:val="26"/>
          <w:szCs w:val="26"/>
          <w:lang w:val="th-TH"/>
        </w:rPr>
      </w:pPr>
      <w:r w:rsidRPr="005C6F08">
        <w:rPr>
          <w:rFonts w:ascii="Angsana New" w:hAnsi="Angsana New"/>
          <w:sz w:val="26"/>
          <w:szCs w:val="26"/>
          <w:cs/>
          <w:lang w:val="th-TH"/>
        </w:rPr>
        <w:t>ลูกหนี้แสดงในราคา</w:t>
      </w:r>
      <w:r w:rsidRPr="005C6F08">
        <w:rPr>
          <w:rFonts w:ascii="Angsana New" w:hAnsi="Angsana New" w:hint="cs"/>
          <w:sz w:val="26"/>
          <w:szCs w:val="26"/>
          <w:cs/>
          <w:lang w:val="th-TH"/>
        </w:rPr>
        <w:t>ตามราคาทุนตัดจำหน่าย</w:t>
      </w:r>
      <w:r w:rsidRPr="005C6F08">
        <w:rPr>
          <w:rFonts w:ascii="Angsana New" w:hAnsi="Angsana New"/>
          <w:sz w:val="26"/>
          <w:szCs w:val="26"/>
          <w:cs/>
          <w:lang w:val="th-TH"/>
        </w:rPr>
        <w:t>สุทธิจาก</w:t>
      </w:r>
      <w:r w:rsidRPr="005C6F08">
        <w:rPr>
          <w:rFonts w:ascii="Angsana New" w:hAnsi="Angsana New" w:hint="cs"/>
          <w:sz w:val="26"/>
          <w:szCs w:val="26"/>
          <w:cs/>
          <w:lang w:val="th-TH"/>
        </w:rPr>
        <w:t>ค่าเผื่อผลขาดทุนด้านเครดิตที่คาดว่าจะเกิดขึ้น</w:t>
      </w:r>
      <w:r w:rsidRPr="005C6F08">
        <w:rPr>
          <w:rFonts w:ascii="Angsana New" w:hAnsi="Angsana New"/>
          <w:sz w:val="26"/>
          <w:szCs w:val="26"/>
          <w:cs/>
          <w:lang w:val="th-TH"/>
        </w:rPr>
        <w:t xml:space="preserve"> </w:t>
      </w:r>
    </w:p>
    <w:p w14:paraId="7D1D5047" w14:textId="77777777" w:rsidR="00D82B73" w:rsidRPr="005C6F08" w:rsidRDefault="00D82B73" w:rsidP="00D82B73">
      <w:pPr>
        <w:tabs>
          <w:tab w:val="left" w:pos="540"/>
        </w:tabs>
        <w:ind w:left="540" w:hanging="540"/>
        <w:jc w:val="both"/>
        <w:rPr>
          <w:rFonts w:ascii="Angsana New" w:hAnsi="Angsana New"/>
          <w:sz w:val="26"/>
          <w:szCs w:val="26"/>
        </w:rPr>
      </w:pPr>
    </w:p>
    <w:p w14:paraId="505B7AB9" w14:textId="77777777" w:rsidR="0057230F" w:rsidRDefault="00D82B73" w:rsidP="00D577D5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  <w:lang w:val="th-TH"/>
        </w:rPr>
      </w:pPr>
      <w:r w:rsidRPr="005C6F08">
        <w:rPr>
          <w:rFonts w:ascii="Angsana New" w:hAnsi="Angsana New" w:hint="cs"/>
          <w:sz w:val="26"/>
          <w:szCs w:val="26"/>
          <w:cs/>
          <w:lang w:val="th-TH"/>
        </w:rPr>
        <w:t>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5C6F08">
        <w:rPr>
          <w:rFonts w:ascii="Angsana New" w:hAnsi="Angsana New"/>
          <w:sz w:val="26"/>
          <w:szCs w:val="26"/>
          <w:cs/>
          <w:lang w:val="th-TH"/>
        </w:rPr>
        <w:t xml:space="preserve"> </w:t>
      </w:r>
      <w:r w:rsidRPr="005C6F08">
        <w:rPr>
          <w:rFonts w:ascii="Angsana New" w:hAnsi="Angsana New" w:hint="cs"/>
          <w:sz w:val="26"/>
          <w:szCs w:val="26"/>
          <w:cs/>
          <w:lang w:val="th-TH"/>
        </w:rPr>
        <w:t>ดังนั้น</w:t>
      </w:r>
      <w:r w:rsidRPr="005C6F08">
        <w:rPr>
          <w:rFonts w:ascii="Angsana New" w:hAnsi="Angsana New"/>
          <w:sz w:val="26"/>
          <w:szCs w:val="26"/>
          <w:cs/>
          <w:lang w:val="th-TH"/>
        </w:rPr>
        <w:t xml:space="preserve"> </w:t>
      </w:r>
      <w:r w:rsidRPr="005C6F08">
        <w:rPr>
          <w:rFonts w:ascii="Angsana New" w:hAnsi="Angsana New" w:hint="cs"/>
          <w:sz w:val="26"/>
          <w:szCs w:val="26"/>
          <w:cs/>
          <w:lang w:val="th-TH"/>
        </w:rPr>
        <w:t>ทุกวันสิ้นรอบระยะเวลารายงาน</w:t>
      </w:r>
      <w:r w:rsidRPr="005C6F08">
        <w:rPr>
          <w:rFonts w:ascii="Angsana New" w:hAnsi="Angsana New"/>
          <w:sz w:val="26"/>
          <w:szCs w:val="26"/>
          <w:cs/>
          <w:lang w:val="th-TH"/>
        </w:rPr>
        <w:t xml:space="preserve"> </w:t>
      </w:r>
      <w:r w:rsidRPr="005C6F08">
        <w:rPr>
          <w:rFonts w:ascii="Angsana New" w:hAnsi="Angsana New" w:hint="cs"/>
          <w:sz w:val="26"/>
          <w:szCs w:val="26"/>
          <w:cs/>
          <w:lang w:val="th-TH"/>
        </w:rPr>
        <w:t>บริษัทจึงไม่มีการติดตามการเปลี่ยนแปลงของความเสี่ยงทางด้านเครดิต</w:t>
      </w:r>
      <w:r w:rsidRPr="005C6F08">
        <w:rPr>
          <w:rFonts w:ascii="Angsana New" w:hAnsi="Angsana New"/>
          <w:sz w:val="26"/>
          <w:szCs w:val="26"/>
          <w:cs/>
          <w:lang w:val="th-TH"/>
        </w:rPr>
        <w:t xml:space="preserve"> </w:t>
      </w:r>
      <w:r w:rsidRPr="005C6F08">
        <w:rPr>
          <w:rFonts w:ascii="Angsana New" w:hAnsi="Angsana New" w:hint="cs"/>
          <w:sz w:val="26"/>
          <w:szCs w:val="26"/>
          <w:cs/>
          <w:lang w:val="th-TH"/>
        </w:rPr>
        <w:t>แต่จะรับรู้ค่าเผื่อผลขาดทุนด้านเครดิตที่คาดว่าจะเกิดขึ้นตลอดอายุของลูกหนี้การค้า โดยอ้างอิงจากข้อมูลผลขาดทุนด้านเครดิตจากประสบการณ์ในอดีต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</w:p>
    <w:p w14:paraId="5D277EE8" w14:textId="77777777" w:rsidR="00D577D5" w:rsidRDefault="00D577D5" w:rsidP="00D577D5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4F3C78CD" w14:textId="77777777" w:rsidR="00D577D5" w:rsidRPr="005C6F08" w:rsidRDefault="00D577D5" w:rsidP="00D57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27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5C6F08">
        <w:rPr>
          <w:rFonts w:ascii="Angsana New" w:hAnsi="Angsana New"/>
          <w:b/>
          <w:bCs/>
          <w:sz w:val="26"/>
          <w:szCs w:val="26"/>
          <w:cs/>
        </w:rPr>
        <w:t>การตีราคาสินค้าคงเหลือ</w:t>
      </w:r>
    </w:p>
    <w:p w14:paraId="5DF3273D" w14:textId="77777777" w:rsidR="00D577D5" w:rsidRPr="005C6F08" w:rsidRDefault="00D577D5" w:rsidP="00D57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  <w:cs/>
        </w:rPr>
      </w:pPr>
    </w:p>
    <w:p w14:paraId="54353609" w14:textId="77777777" w:rsidR="00D577D5" w:rsidRPr="005C6F08" w:rsidRDefault="00D577D5" w:rsidP="00D57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  <w:cs/>
          <w:lang w:val="th-TH"/>
        </w:rPr>
      </w:pPr>
      <w:r w:rsidRPr="005C6F08">
        <w:rPr>
          <w:rFonts w:ascii="Angsana New" w:hAnsi="Angsana New"/>
          <w:sz w:val="26"/>
          <w:szCs w:val="26"/>
          <w:cs/>
        </w:rPr>
        <w:t>บริษัทตีราคาสินค้าคงเหลือ</w:t>
      </w:r>
      <w:r w:rsidRPr="005C6F08">
        <w:rPr>
          <w:rFonts w:ascii="Angsana New" w:hAnsi="Angsana New"/>
          <w:sz w:val="26"/>
          <w:szCs w:val="26"/>
          <w:cs/>
          <w:lang w:val="th-TH"/>
        </w:rPr>
        <w:t>ในราคาทุนหรือมูลค่าสุทธิที่จะได้รับแล้วแต่ราคาใดจะต่ำกว่าโดยใช้วิธีดังต่อไปนี้</w:t>
      </w:r>
    </w:p>
    <w:p w14:paraId="1866E02C" w14:textId="77777777" w:rsidR="00D577D5" w:rsidRPr="005C6F08" w:rsidRDefault="00D577D5" w:rsidP="00D57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Angsana New" w:hAnsi="Angsana New"/>
          <w:b/>
          <w:bCs/>
          <w:sz w:val="26"/>
          <w:szCs w:val="26"/>
          <w:u w:val="single"/>
        </w:rPr>
      </w:pPr>
    </w:p>
    <w:tbl>
      <w:tblPr>
        <w:tblW w:w="971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968"/>
        <w:gridCol w:w="4744"/>
      </w:tblGrid>
      <w:tr w:rsidR="00D577D5" w:rsidRPr="005C6F08" w14:paraId="648C29E7" w14:textId="77777777" w:rsidTr="00191008">
        <w:tc>
          <w:tcPr>
            <w:tcW w:w="4968" w:type="dxa"/>
            <w:shd w:val="clear" w:color="auto" w:fill="auto"/>
          </w:tcPr>
          <w:p w14:paraId="3DB2B6DA" w14:textId="77777777" w:rsidR="00D577D5" w:rsidRPr="005C6F08" w:rsidRDefault="00D577D5" w:rsidP="00191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สินค้าซื้อมาเพื่อขาย</w:t>
            </w:r>
          </w:p>
        </w:tc>
        <w:tc>
          <w:tcPr>
            <w:tcW w:w="4744" w:type="dxa"/>
            <w:shd w:val="clear" w:color="auto" w:fill="auto"/>
          </w:tcPr>
          <w:p w14:paraId="0C1D8BE3" w14:textId="77777777" w:rsidR="00D577D5" w:rsidRPr="005C6F08" w:rsidRDefault="00D577D5" w:rsidP="00191008">
            <w:pPr>
              <w:pStyle w:val="a"/>
              <w:tabs>
                <w:tab w:val="clear" w:pos="1080"/>
                <w:tab w:val="left" w:pos="252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5C6F08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-</w:t>
            </w:r>
            <w:r w:rsidRPr="005C6F08">
              <w:rPr>
                <w:rFonts w:ascii="Angsana New" w:hAnsi="Angsana New" w:cs="Angsana New"/>
                <w:sz w:val="26"/>
                <w:szCs w:val="26"/>
                <w:lang w:val="en-US"/>
              </w:rPr>
              <w:tab/>
            </w:r>
            <w:r w:rsidRPr="005C6F08">
              <w:rPr>
                <w:rFonts w:ascii="Angsana New" w:hAnsi="Angsana New" w:cs="Angsana New"/>
                <w:sz w:val="26"/>
                <w:szCs w:val="26"/>
                <w:cs/>
              </w:rPr>
              <w:t>วิธีเข้าก่อน</w:t>
            </w:r>
            <w:r w:rsidRPr="005C6F08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  <w:r w:rsidRPr="005C6F08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ออกก่อน</w:t>
            </w:r>
          </w:p>
        </w:tc>
      </w:tr>
      <w:tr w:rsidR="00D577D5" w:rsidRPr="005C6F08" w14:paraId="2E9B131A" w14:textId="77777777" w:rsidTr="00191008">
        <w:tc>
          <w:tcPr>
            <w:tcW w:w="4968" w:type="dxa"/>
          </w:tcPr>
          <w:p w14:paraId="703063B9" w14:textId="77777777" w:rsidR="00D577D5" w:rsidRPr="00D577D5" w:rsidRDefault="00D577D5" w:rsidP="00D5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4744" w:type="dxa"/>
          </w:tcPr>
          <w:p w14:paraId="0B6EA420" w14:textId="77777777" w:rsidR="00D577D5" w:rsidRPr="00D577D5" w:rsidRDefault="00D577D5" w:rsidP="00D5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4"/>
              </w:tabs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D577D5" w:rsidRPr="005C6F08" w14:paraId="5C8EEB1B" w14:textId="77777777" w:rsidTr="00191008">
        <w:tc>
          <w:tcPr>
            <w:tcW w:w="4968" w:type="dxa"/>
          </w:tcPr>
          <w:p w14:paraId="0E389E1F" w14:textId="77777777" w:rsidR="00D577D5" w:rsidRPr="005C6F08" w:rsidRDefault="00D577D5" w:rsidP="00191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สินค้าสำเร็จรูป งานระหว่างทำ วัตถุดิบ</w:t>
            </w:r>
            <w:r w:rsidRPr="005C6F08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วัสดุและอะไหล่</w:t>
            </w:r>
          </w:p>
        </w:tc>
        <w:tc>
          <w:tcPr>
            <w:tcW w:w="4744" w:type="dxa"/>
          </w:tcPr>
          <w:p w14:paraId="2D16BE4A" w14:textId="77777777" w:rsidR="00D577D5" w:rsidRPr="005C6F08" w:rsidRDefault="00D577D5" w:rsidP="00191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5C6F08">
              <w:rPr>
                <w:rFonts w:ascii="Angsana New" w:hAnsi="Angsana New"/>
                <w:sz w:val="26"/>
                <w:szCs w:val="26"/>
              </w:rPr>
              <w:tab/>
            </w:r>
            <w:r w:rsidRPr="005C6F08">
              <w:rPr>
                <w:rFonts w:ascii="Angsana New" w:hAnsi="Angsana New"/>
                <w:sz w:val="26"/>
                <w:szCs w:val="26"/>
                <w:cs/>
                <w:lang w:val="th-TH"/>
              </w:rPr>
              <w:t>วิธีราคาทุนถัวเฉลี่ย</w:t>
            </w:r>
          </w:p>
        </w:tc>
      </w:tr>
    </w:tbl>
    <w:p w14:paraId="71DE5CEC" w14:textId="77777777" w:rsidR="00D577D5" w:rsidRPr="005C6F08" w:rsidRDefault="00D577D5" w:rsidP="00D57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</w:p>
    <w:p w14:paraId="7A9FBC12" w14:textId="77777777" w:rsidR="00D577D5" w:rsidRPr="005C6F08" w:rsidRDefault="00D577D5" w:rsidP="00D57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ต้นทุนสินค้าประกอบด้วยต้นทุนที่ซื้อ ต้นทุนในการดัดแปลงหรือต้นทุนอื่นเพื่อให้สินค้าอยู่ในสภาพและสถานที่ปัจจุบัน ในกรณีของสินค้าสำเร็จรูปและงานระหว่างทำที่ผลิตเอง ต้นทุนสินค้ารวมการปันส่วนของค่าโสหุ้ยการผลิตอย่างเหมาะสม โดยคำนึงถึงระดับกำลังการผลิตตามปกติ</w:t>
      </w:r>
    </w:p>
    <w:p w14:paraId="5CFF05EF" w14:textId="77777777" w:rsidR="00D577D5" w:rsidRPr="005C6F08" w:rsidRDefault="00D577D5" w:rsidP="00D57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3E93845B" w14:textId="399A02DC" w:rsidR="00D577D5" w:rsidRDefault="00D577D5" w:rsidP="00D57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ประมาณการต้นทุนการผลิต</w:t>
      </w:r>
      <w:r w:rsidRPr="005C6F08">
        <w:rPr>
          <w:rFonts w:ascii="Angsana New" w:hAnsi="Angsana New" w:hint="cs"/>
          <w:sz w:val="26"/>
          <w:szCs w:val="26"/>
          <w:cs/>
        </w:rPr>
        <w:t>ที่ทำให้แล้วเสร็จ</w:t>
      </w:r>
      <w:r w:rsidRPr="005C6F08">
        <w:rPr>
          <w:rFonts w:ascii="Angsana New" w:hAnsi="Angsana New"/>
          <w:sz w:val="26"/>
          <w:szCs w:val="26"/>
          <w:cs/>
        </w:rPr>
        <w:t>และค่าใช้จ่ายจำเป็นในการขาย</w:t>
      </w:r>
    </w:p>
    <w:p w14:paraId="646C7D73" w14:textId="31159938" w:rsidR="00D577D5" w:rsidRDefault="00D577D5" w:rsidP="00D57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37B6741D" w14:textId="77777777" w:rsidR="00D577D5" w:rsidRPr="005C6F08" w:rsidRDefault="00D577D5" w:rsidP="00D57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5C6F08">
        <w:rPr>
          <w:rFonts w:ascii="Angsana New" w:hAnsi="Angsana New"/>
          <w:b/>
          <w:bCs/>
          <w:sz w:val="26"/>
          <w:szCs w:val="26"/>
          <w:cs/>
        </w:rPr>
        <w:t>ที่ดิน อาคารและอุปกรณ์</w:t>
      </w:r>
      <w:r w:rsidRPr="005C6F08">
        <w:rPr>
          <w:rFonts w:ascii="Angsana New" w:hAnsi="Angsana New" w:hint="cs"/>
          <w:b/>
          <w:bCs/>
          <w:sz w:val="26"/>
          <w:szCs w:val="26"/>
          <w:cs/>
        </w:rPr>
        <w:t xml:space="preserve"> และ</w:t>
      </w:r>
      <w:r w:rsidRPr="005C6F08">
        <w:rPr>
          <w:rFonts w:ascii="Angsana New" w:hAnsi="Angsana New"/>
          <w:b/>
          <w:bCs/>
          <w:sz w:val="26"/>
          <w:szCs w:val="26"/>
          <w:cs/>
        </w:rPr>
        <w:t>ค่าเสื่อมราคา</w:t>
      </w:r>
    </w:p>
    <w:p w14:paraId="6D915CAA" w14:textId="77777777" w:rsidR="00D577D5" w:rsidRPr="005C6F08" w:rsidRDefault="00D577D5" w:rsidP="00D57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26"/>
          <w:szCs w:val="26"/>
          <w:cs/>
        </w:rPr>
      </w:pPr>
    </w:p>
    <w:p w14:paraId="7C9CE7AE" w14:textId="77777777" w:rsidR="00D577D5" w:rsidRPr="005C6F08" w:rsidRDefault="00D577D5" w:rsidP="00D577D5">
      <w:pPr>
        <w:tabs>
          <w:tab w:val="left" w:pos="90"/>
        </w:tabs>
        <w:jc w:val="thaiDistribute"/>
        <w:rPr>
          <w:rFonts w:ascii="Angsana New" w:hAnsi="Angsana New"/>
          <w:sz w:val="26"/>
          <w:szCs w:val="26"/>
          <w:cs/>
        </w:rPr>
      </w:pPr>
      <w:r w:rsidRPr="005C6F08">
        <w:rPr>
          <w:rFonts w:ascii="Angsana New" w:hAnsi="Angsana New"/>
          <w:sz w:val="26"/>
          <w:szCs w:val="26"/>
          <w:cs/>
        </w:rPr>
        <w:t>ที่ดินแสดงมูลค่าตามราคาทุนหักด้วยค่าเผื่อ</w:t>
      </w:r>
      <w:r w:rsidRPr="005C6F08">
        <w:rPr>
          <w:rFonts w:ascii="Angsana New" w:hAnsi="Angsana New" w:hint="cs"/>
          <w:sz w:val="26"/>
          <w:szCs w:val="26"/>
          <w:cs/>
        </w:rPr>
        <w:t>ผลขาดทุนจาก</w:t>
      </w:r>
      <w:r w:rsidRPr="005C6F08">
        <w:rPr>
          <w:rFonts w:ascii="Angsana New" w:hAnsi="Angsana New"/>
          <w:sz w:val="26"/>
          <w:szCs w:val="26"/>
          <w:cs/>
        </w:rPr>
        <w:t>การด้อยค่า (ถ้ามี)</w:t>
      </w:r>
      <w:r w:rsidRPr="005C6F08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/>
          <w:sz w:val="26"/>
          <w:szCs w:val="26"/>
          <w:cs/>
        </w:rPr>
        <w:t xml:space="preserve"> อาคารและอุปกรณ์แสดงมูลค่าตามราคาทุนหักด้วยค่าเสื่อมราคาสะสมและค่าเผื่อ</w:t>
      </w:r>
      <w:r w:rsidRPr="005C6F08">
        <w:rPr>
          <w:rFonts w:ascii="Angsana New" w:hAnsi="Angsana New" w:hint="cs"/>
          <w:sz w:val="26"/>
          <w:szCs w:val="26"/>
          <w:cs/>
        </w:rPr>
        <w:t>ผลขาดทุนจาก</w:t>
      </w:r>
      <w:r w:rsidRPr="005C6F08">
        <w:rPr>
          <w:rFonts w:ascii="Angsana New" w:hAnsi="Angsana New"/>
          <w:sz w:val="26"/>
          <w:szCs w:val="26"/>
          <w:cs/>
        </w:rPr>
        <w:t>การด้อยค่า เมื่อสินทรัพย์ถูกขายหรือตัดออกจากบัญชี  ต้นทุนและค่าเสื่อมราคาสะสมของสินทรัพย์ดังกล่าวจะถูกตัดออกจากบัญชีกำไรหรือขาดทุนจากการขายหรือตัดจำหน่ายสินทรัพย์จะบันทึกไว้ในกำไร</w:t>
      </w:r>
      <w:r w:rsidRPr="005C6F08">
        <w:rPr>
          <w:rFonts w:ascii="Angsana New" w:hAnsi="Angsana New" w:hint="cs"/>
          <w:sz w:val="26"/>
          <w:szCs w:val="26"/>
          <w:cs/>
        </w:rPr>
        <w:t>หรือ</w:t>
      </w:r>
      <w:r w:rsidRPr="005C6F08">
        <w:rPr>
          <w:rFonts w:ascii="Angsana New" w:hAnsi="Angsana New"/>
          <w:sz w:val="26"/>
          <w:szCs w:val="26"/>
          <w:cs/>
        </w:rPr>
        <w:t>ขาดทุน</w:t>
      </w:r>
    </w:p>
    <w:p w14:paraId="2A70FD37" w14:textId="77777777" w:rsidR="00D577D5" w:rsidRPr="005C6F08" w:rsidRDefault="00D577D5" w:rsidP="00D57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</w:p>
    <w:p w14:paraId="4BAEFC53" w14:textId="77777777" w:rsidR="00D577D5" w:rsidRPr="005C6F08" w:rsidRDefault="00D577D5" w:rsidP="00D577D5">
      <w:pPr>
        <w:tabs>
          <w:tab w:val="left" w:pos="9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ค่าเสื่อมราคาของอาคารและอุปกรณ์คำนวณจากราคาทุน โดยใช้วิธีเส้นตรงตามอายุการใช้งานโดยประมาณดังต่อไปนี้</w:t>
      </w:r>
    </w:p>
    <w:p w14:paraId="1312D1B9" w14:textId="77777777" w:rsidR="00D577D5" w:rsidRPr="005C6F08" w:rsidRDefault="00D577D5" w:rsidP="00D57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26"/>
          <w:szCs w:val="26"/>
        </w:rPr>
      </w:pPr>
    </w:p>
    <w:tbl>
      <w:tblPr>
        <w:tblW w:w="982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8118"/>
        <w:gridCol w:w="1710"/>
      </w:tblGrid>
      <w:tr w:rsidR="00D577D5" w:rsidRPr="005C6F08" w14:paraId="7915FE00" w14:textId="77777777" w:rsidTr="00191008">
        <w:tc>
          <w:tcPr>
            <w:tcW w:w="8118" w:type="dxa"/>
          </w:tcPr>
          <w:p w14:paraId="54046A51" w14:textId="77777777" w:rsidR="00D577D5" w:rsidRPr="005C6F08" w:rsidRDefault="00D577D5" w:rsidP="00191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486F8389" w14:textId="77777777" w:rsidR="00D577D5" w:rsidRPr="005C6F08" w:rsidRDefault="00D577D5" w:rsidP="00191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  <w:lang w:val="th-TH"/>
              </w:rPr>
              <w:t>ปี</w:t>
            </w:r>
          </w:p>
        </w:tc>
      </w:tr>
      <w:tr w:rsidR="00D577D5" w:rsidRPr="005C6F08" w14:paraId="03E544FE" w14:textId="77777777" w:rsidTr="00191008">
        <w:trPr>
          <w:trHeight w:val="71"/>
        </w:trPr>
        <w:tc>
          <w:tcPr>
            <w:tcW w:w="8118" w:type="dxa"/>
          </w:tcPr>
          <w:p w14:paraId="5BBE4108" w14:textId="77777777" w:rsidR="00D577D5" w:rsidRPr="00D577D5" w:rsidRDefault="00D577D5" w:rsidP="00D5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2CD1B3A3" w14:textId="77777777" w:rsidR="00D577D5" w:rsidRPr="00D577D5" w:rsidRDefault="00D577D5" w:rsidP="00D5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D577D5" w:rsidRPr="005C6F08" w14:paraId="7D1AC956" w14:textId="77777777" w:rsidTr="00191008">
        <w:tc>
          <w:tcPr>
            <w:tcW w:w="8118" w:type="dxa"/>
          </w:tcPr>
          <w:p w14:paraId="0D947069" w14:textId="77777777" w:rsidR="00D577D5" w:rsidRPr="005C6F08" w:rsidRDefault="00D577D5" w:rsidP="00191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  <w:lang w:val="th-TH"/>
              </w:rPr>
              <w:t>ส่วนปรับปรุงที่ดิน</w:t>
            </w:r>
          </w:p>
        </w:tc>
        <w:tc>
          <w:tcPr>
            <w:tcW w:w="1710" w:type="dxa"/>
            <w:shd w:val="clear" w:color="auto" w:fill="auto"/>
          </w:tcPr>
          <w:p w14:paraId="12A91F19" w14:textId="77777777" w:rsidR="00D577D5" w:rsidRPr="005C6F08" w:rsidRDefault="00D577D5" w:rsidP="00191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5</w:t>
            </w:r>
            <w:r w:rsidRPr="005C6F08">
              <w:rPr>
                <w:rFonts w:ascii="Angsana New" w:hAnsi="Angsana New"/>
                <w:sz w:val="26"/>
                <w:szCs w:val="26"/>
                <w:cs/>
              </w:rPr>
              <w:t xml:space="preserve"> และ </w:t>
            </w:r>
            <w:r w:rsidRPr="005C6F08">
              <w:rPr>
                <w:rFonts w:ascii="Angsana New" w:hAnsi="Angsana New"/>
                <w:sz w:val="26"/>
                <w:szCs w:val="26"/>
              </w:rPr>
              <w:t>10</w:t>
            </w:r>
          </w:p>
        </w:tc>
      </w:tr>
      <w:tr w:rsidR="00D577D5" w:rsidRPr="005C6F08" w14:paraId="651FF4AA" w14:textId="77777777" w:rsidTr="00191008">
        <w:tc>
          <w:tcPr>
            <w:tcW w:w="8118" w:type="dxa"/>
          </w:tcPr>
          <w:p w14:paraId="07AADE7C" w14:textId="77777777" w:rsidR="00D577D5" w:rsidRPr="005C6F08" w:rsidRDefault="00D577D5" w:rsidP="00191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อาคารและส่วนปรับปรุงอาคาร</w:t>
            </w:r>
          </w:p>
        </w:tc>
        <w:tc>
          <w:tcPr>
            <w:tcW w:w="1710" w:type="dxa"/>
            <w:shd w:val="clear" w:color="auto" w:fill="auto"/>
          </w:tcPr>
          <w:p w14:paraId="4125E070" w14:textId="77777777" w:rsidR="00D577D5" w:rsidRPr="005C6F08" w:rsidRDefault="00D577D5" w:rsidP="00191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ถึง</w:t>
            </w:r>
            <w:r w:rsidRPr="005C6F08">
              <w:rPr>
                <w:rFonts w:ascii="Angsana New" w:hAnsi="Angsana New"/>
                <w:sz w:val="26"/>
                <w:szCs w:val="26"/>
              </w:rPr>
              <w:t xml:space="preserve"> 30</w:t>
            </w:r>
          </w:p>
        </w:tc>
      </w:tr>
      <w:tr w:rsidR="00D577D5" w:rsidRPr="005C6F08" w14:paraId="58E5CAB9" w14:textId="77777777" w:rsidTr="00191008">
        <w:tc>
          <w:tcPr>
            <w:tcW w:w="8118" w:type="dxa"/>
          </w:tcPr>
          <w:p w14:paraId="15F9FEA5" w14:textId="77777777" w:rsidR="00D577D5" w:rsidRPr="005C6F08" w:rsidRDefault="00D577D5" w:rsidP="00191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เครื่องจักรและอุปกรณ์</w:t>
            </w:r>
          </w:p>
        </w:tc>
        <w:tc>
          <w:tcPr>
            <w:tcW w:w="1710" w:type="dxa"/>
            <w:shd w:val="clear" w:color="auto" w:fill="auto"/>
          </w:tcPr>
          <w:p w14:paraId="32AAAE19" w14:textId="77777777" w:rsidR="00D577D5" w:rsidRPr="005C6F08" w:rsidRDefault="00D577D5" w:rsidP="00191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ถึง</w:t>
            </w:r>
            <w:r w:rsidRPr="005C6F08">
              <w:rPr>
                <w:rFonts w:ascii="Angsana New" w:hAnsi="Angsana New"/>
                <w:sz w:val="26"/>
                <w:szCs w:val="26"/>
              </w:rPr>
              <w:t xml:space="preserve"> 30</w:t>
            </w:r>
          </w:p>
        </w:tc>
      </w:tr>
      <w:tr w:rsidR="00D577D5" w:rsidRPr="005C6F08" w14:paraId="00251ADC" w14:textId="77777777" w:rsidTr="00191008">
        <w:tc>
          <w:tcPr>
            <w:tcW w:w="8118" w:type="dxa"/>
          </w:tcPr>
          <w:p w14:paraId="029F0CA7" w14:textId="77777777" w:rsidR="00D577D5" w:rsidRPr="005C6F08" w:rsidRDefault="00D577D5" w:rsidP="00191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เครื่องตกแต่ง ติดตั้งและอุปกรณ์สำนักงาน</w:t>
            </w:r>
          </w:p>
        </w:tc>
        <w:tc>
          <w:tcPr>
            <w:tcW w:w="1710" w:type="dxa"/>
            <w:shd w:val="clear" w:color="auto" w:fill="auto"/>
          </w:tcPr>
          <w:p w14:paraId="2AB5164C" w14:textId="77777777" w:rsidR="00D577D5" w:rsidRPr="005C6F08" w:rsidRDefault="00D577D5" w:rsidP="00191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3</w:t>
            </w:r>
            <w:r w:rsidRPr="005C6F08">
              <w:rPr>
                <w:rFonts w:ascii="Angsana New" w:hAnsi="Angsana New"/>
                <w:sz w:val="26"/>
                <w:szCs w:val="26"/>
                <w:cs/>
              </w:rPr>
              <w:t xml:space="preserve"> และ </w:t>
            </w:r>
            <w:r w:rsidRPr="005C6F08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D577D5" w:rsidRPr="005C6F08" w14:paraId="74E6FF76" w14:textId="77777777" w:rsidTr="00191008">
        <w:tc>
          <w:tcPr>
            <w:tcW w:w="8118" w:type="dxa"/>
          </w:tcPr>
          <w:p w14:paraId="2A842BB6" w14:textId="77777777" w:rsidR="00D577D5" w:rsidRPr="005C6F08" w:rsidRDefault="00D577D5" w:rsidP="00191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  <w:lang w:val="th-TH"/>
              </w:rPr>
              <w:t>ยานพาหนะ</w:t>
            </w:r>
          </w:p>
        </w:tc>
        <w:tc>
          <w:tcPr>
            <w:tcW w:w="1710" w:type="dxa"/>
            <w:shd w:val="clear" w:color="auto" w:fill="auto"/>
          </w:tcPr>
          <w:p w14:paraId="2B8DAB07" w14:textId="77777777" w:rsidR="00D577D5" w:rsidRPr="005C6F08" w:rsidRDefault="00D577D5" w:rsidP="00191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 xml:space="preserve">2 </w:t>
            </w: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ถึง</w:t>
            </w:r>
            <w:r w:rsidRPr="005C6F08">
              <w:rPr>
                <w:rFonts w:ascii="Angsana New" w:hAnsi="Angsana New"/>
                <w:sz w:val="26"/>
                <w:szCs w:val="26"/>
              </w:rPr>
              <w:t xml:space="preserve"> 10</w:t>
            </w:r>
          </w:p>
        </w:tc>
      </w:tr>
    </w:tbl>
    <w:p w14:paraId="35F81DD4" w14:textId="76B01BCD" w:rsidR="00D577D5" w:rsidRPr="00D577D5" w:rsidRDefault="00D577D5" w:rsidP="00D577D5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  <w:cs/>
          <w:lang w:val="th-TH"/>
        </w:rPr>
        <w:sectPr w:rsidR="00D577D5" w:rsidRPr="00D577D5" w:rsidSect="002258FE">
          <w:headerReference w:type="even" r:id="rId8"/>
          <w:headerReference w:type="default" r:id="rId9"/>
          <w:footerReference w:type="default" r:id="rId10"/>
          <w:headerReference w:type="first" r:id="rId11"/>
          <w:footerReference w:type="first" r:id="rId12"/>
          <w:type w:val="continuous"/>
          <w:pgSz w:w="11909" w:h="16834" w:code="9"/>
          <w:pgMar w:top="1152" w:right="1008" w:bottom="576" w:left="1296" w:header="1152" w:footer="475" w:gutter="0"/>
          <w:pgNumType w:start="13"/>
          <w:cols w:space="720"/>
          <w:titlePg/>
          <w:docGrid w:linePitch="360"/>
        </w:sectPr>
      </w:pPr>
    </w:p>
    <w:p w14:paraId="256FC466" w14:textId="2B195959" w:rsidR="00320006" w:rsidRPr="005C6F08" w:rsidRDefault="00320006" w:rsidP="00320006">
      <w:pPr>
        <w:tabs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  <w:r w:rsidRPr="005C6F08">
        <w:rPr>
          <w:rFonts w:ascii="Angsana New" w:hAnsi="Angsana New"/>
          <w:b/>
          <w:bCs/>
          <w:sz w:val="26"/>
          <w:szCs w:val="26"/>
          <w:cs/>
        </w:rPr>
        <w:lastRenderedPageBreak/>
        <w:t>สินทรัพย์สิทธิการใช้</w:t>
      </w:r>
      <w:r w:rsidRPr="005C6F08">
        <w:rPr>
          <w:rFonts w:ascii="Angsana New" w:hAnsi="Angsana New" w:hint="cs"/>
          <w:b/>
          <w:bCs/>
          <w:sz w:val="26"/>
          <w:szCs w:val="26"/>
          <w:cs/>
        </w:rPr>
        <w:t>และค่าเสื่อมราคา</w:t>
      </w:r>
    </w:p>
    <w:p w14:paraId="4BCE55FF" w14:textId="77777777" w:rsidR="00320006" w:rsidRPr="005C6F08" w:rsidRDefault="00320006" w:rsidP="00320006">
      <w:pPr>
        <w:tabs>
          <w:tab w:val="left" w:pos="540"/>
          <w:tab w:val="left" w:pos="9270"/>
        </w:tabs>
        <w:jc w:val="thaiDistribute"/>
        <w:rPr>
          <w:rFonts w:ascii="Angsana New" w:hAnsi="Angsana New"/>
          <w:sz w:val="26"/>
          <w:szCs w:val="26"/>
        </w:rPr>
      </w:pPr>
    </w:p>
    <w:p w14:paraId="45C5E26A" w14:textId="77777777" w:rsidR="00320006" w:rsidRPr="005C6F08" w:rsidRDefault="00320006" w:rsidP="00320006">
      <w:pPr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สินทรัพย์สิทธิการใช้รับรู้ ณ วันที่สัญญาเช่าเริ่มมีผล โดยแสดงมูลค่าตามราคาทุนหลังหักค่าเสื่อมราคาสะสมและค่าเผื่อ</w:t>
      </w:r>
      <w:r w:rsidRPr="005C6F08">
        <w:rPr>
          <w:rFonts w:ascii="Angsana New" w:hAnsi="Angsana New" w:hint="cs"/>
          <w:sz w:val="26"/>
          <w:szCs w:val="26"/>
          <w:cs/>
        </w:rPr>
        <w:t>ผลขาดทุนจาก         การด้อยค่า</w:t>
      </w:r>
      <w:r w:rsidRPr="005C6F08">
        <w:rPr>
          <w:rFonts w:ascii="Angsana New" w:hAnsi="Angsana New"/>
          <w:sz w:val="26"/>
          <w:szCs w:val="26"/>
          <w:cs/>
        </w:rPr>
        <w:t xml:space="preserve"> (ถ้ามี) และปรับปรุงด้วยการวัดมูลค่าของหนี้สินตามสัญญาเช่าใหม่ (ถ้ามี) ราคาทุนดังกล่าวประกอบด้วย จำนวนเงินของหนี้สินตามสัญญาเช่าจากการวัดมูลค่าเริ่มแรก ต้นทุนทางตรงที่เกิดขึ้น และการจ่ายชำระตามสัญญาเช่าใด ๆ 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</w:t>
      </w:r>
    </w:p>
    <w:p w14:paraId="538BE0FC" w14:textId="77777777" w:rsidR="00320006" w:rsidRPr="005C6F08" w:rsidRDefault="00320006" w:rsidP="00320006">
      <w:pPr>
        <w:tabs>
          <w:tab w:val="left" w:pos="540"/>
          <w:tab w:val="left" w:pos="9270"/>
        </w:tabs>
        <w:jc w:val="thaiDistribute"/>
        <w:rPr>
          <w:rFonts w:ascii="Angsana New" w:hAnsi="Angsana New"/>
          <w:sz w:val="26"/>
          <w:szCs w:val="26"/>
        </w:rPr>
      </w:pPr>
    </w:p>
    <w:p w14:paraId="384313A4" w14:textId="77777777" w:rsidR="00320006" w:rsidRPr="005C6F08" w:rsidRDefault="00320006" w:rsidP="00320006">
      <w:pPr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39D557F4" w14:textId="77777777" w:rsidR="00037FBD" w:rsidRPr="005C6F08" w:rsidRDefault="00037F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20D0BC4B" w14:textId="1D26893D" w:rsidR="00037FBD" w:rsidRPr="005C6F08" w:rsidRDefault="00AC7C3A" w:rsidP="00037FBD">
      <w:pPr>
        <w:tabs>
          <w:tab w:val="left" w:pos="540"/>
          <w:tab w:val="left" w:pos="927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 w:hint="cs"/>
          <w:sz w:val="26"/>
          <w:szCs w:val="26"/>
          <w:cs/>
        </w:rPr>
        <w:t>ค่าเสื่อมราคา</w:t>
      </w:r>
      <w:r w:rsidRPr="005C6F08">
        <w:rPr>
          <w:rFonts w:ascii="Angsana New" w:hAnsi="Angsana New"/>
          <w:sz w:val="26"/>
          <w:szCs w:val="26"/>
          <w:cs/>
        </w:rPr>
        <w:t>ของสินทรัพย์สิทธิการใช้คำนวณจากราคาทุนของสินทรัพย์โดยวิธีเส้นตรงตามอายุของสัญญาเช่าคงเหลือ หรืออายุการให้ประโยชน์โดยประมาณของสินทรัพย์สิทธิการใช้แต่ละประเภท</w:t>
      </w:r>
      <w:r w:rsidRPr="005C6F08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/>
          <w:sz w:val="26"/>
          <w:szCs w:val="26"/>
          <w:cs/>
        </w:rPr>
        <w:t>แล้วแต่ระยะเวลาใดจะสั้นกว่าโดยประมาณดังต่อไปนี้</w:t>
      </w:r>
    </w:p>
    <w:p w14:paraId="6A6B9A76" w14:textId="77777777" w:rsidR="00AC7C3A" w:rsidRPr="005C6F08" w:rsidRDefault="00AC7C3A" w:rsidP="00037FBD">
      <w:pPr>
        <w:tabs>
          <w:tab w:val="left" w:pos="540"/>
          <w:tab w:val="left" w:pos="927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982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8388"/>
        <w:gridCol w:w="1440"/>
      </w:tblGrid>
      <w:tr w:rsidR="00037FBD" w:rsidRPr="005C6F08" w14:paraId="0A31F69D" w14:textId="77777777" w:rsidTr="00037FBD">
        <w:tc>
          <w:tcPr>
            <w:tcW w:w="8388" w:type="dxa"/>
          </w:tcPr>
          <w:p w14:paraId="02D455C0" w14:textId="77777777" w:rsidR="00037FBD" w:rsidRPr="005C6F08" w:rsidRDefault="00037FBD" w:rsidP="00037FBD">
            <w:pPr>
              <w:tabs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6EA6BB0" w14:textId="77777777" w:rsidR="00037FBD" w:rsidRPr="005C6F08" w:rsidRDefault="00037FBD" w:rsidP="00037FBD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  <w:lang w:val="th-TH"/>
              </w:rPr>
              <w:t>ปี</w:t>
            </w:r>
          </w:p>
        </w:tc>
      </w:tr>
      <w:tr w:rsidR="00037FBD" w:rsidRPr="005C6F08" w14:paraId="4B0A4F75" w14:textId="77777777" w:rsidTr="00037FBD">
        <w:tc>
          <w:tcPr>
            <w:tcW w:w="8388" w:type="dxa"/>
          </w:tcPr>
          <w:p w14:paraId="39CEADF1" w14:textId="77777777" w:rsidR="00037FBD" w:rsidRPr="005C6F08" w:rsidRDefault="00037FBD" w:rsidP="00037FBD">
            <w:pPr>
              <w:tabs>
                <w:tab w:val="left" w:pos="540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48F3C646" w14:textId="77777777" w:rsidR="00037FBD" w:rsidRPr="005C6F08" w:rsidRDefault="00037FBD" w:rsidP="00037FBD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</w:tr>
      <w:tr w:rsidR="00C81E0A" w:rsidRPr="005C6F08" w14:paraId="0AE4CEF3" w14:textId="77777777" w:rsidTr="00037FBD">
        <w:tc>
          <w:tcPr>
            <w:tcW w:w="8388" w:type="dxa"/>
          </w:tcPr>
          <w:p w14:paraId="55319744" w14:textId="06E40A03" w:rsidR="00C81E0A" w:rsidRPr="005C6F08" w:rsidRDefault="00C81E0A" w:rsidP="00037FBD">
            <w:pPr>
              <w:tabs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เครื่องตกแต่ง ติดตั้งและอุปกรณ์สำนักงาน</w:t>
            </w:r>
          </w:p>
        </w:tc>
        <w:tc>
          <w:tcPr>
            <w:tcW w:w="1440" w:type="dxa"/>
          </w:tcPr>
          <w:p w14:paraId="6A84FCD8" w14:textId="56ABD2BD" w:rsidR="00C81E0A" w:rsidRPr="005C6F08" w:rsidRDefault="00C81E0A" w:rsidP="00037FBD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037FBD" w:rsidRPr="005C6F08" w14:paraId="33FAF0FE" w14:textId="77777777" w:rsidTr="00F72504">
        <w:tc>
          <w:tcPr>
            <w:tcW w:w="8388" w:type="dxa"/>
          </w:tcPr>
          <w:p w14:paraId="4E280936" w14:textId="77777777" w:rsidR="00037FBD" w:rsidRPr="005C6F08" w:rsidRDefault="00037FBD" w:rsidP="00037FBD">
            <w:pPr>
              <w:tabs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  <w:lang w:val="th-TH"/>
              </w:rPr>
              <w:t>ยานพาหนะ</w:t>
            </w:r>
          </w:p>
        </w:tc>
        <w:tc>
          <w:tcPr>
            <w:tcW w:w="1440" w:type="dxa"/>
            <w:shd w:val="clear" w:color="auto" w:fill="auto"/>
          </w:tcPr>
          <w:p w14:paraId="70F64D28" w14:textId="58CACA6B" w:rsidR="00037FBD" w:rsidRPr="005C6F08" w:rsidRDefault="00F72504" w:rsidP="00037FBD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2</w:t>
            </w:r>
            <w:r w:rsidR="00037FBD" w:rsidRPr="005C6F0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4A7B50" w:rsidRPr="005C6F08">
              <w:rPr>
                <w:rFonts w:ascii="Angsana New" w:hAnsi="Angsana New" w:hint="cs"/>
                <w:sz w:val="26"/>
                <w:szCs w:val="26"/>
                <w:cs/>
              </w:rPr>
              <w:t>ถึง</w:t>
            </w:r>
            <w:r w:rsidR="00037FBD" w:rsidRPr="005C6F0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C6F08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C81E0A" w:rsidRPr="005C6F08" w14:paraId="45FEFB68" w14:textId="77777777" w:rsidTr="00F72504">
        <w:tc>
          <w:tcPr>
            <w:tcW w:w="8388" w:type="dxa"/>
          </w:tcPr>
          <w:p w14:paraId="52FBA85F" w14:textId="52CC14AB" w:rsidR="00C81E0A" w:rsidRPr="005C6F08" w:rsidRDefault="00C81E0A" w:rsidP="00037FBD">
            <w:pPr>
              <w:tabs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440" w:type="dxa"/>
            <w:shd w:val="clear" w:color="auto" w:fill="auto"/>
          </w:tcPr>
          <w:p w14:paraId="1B772CD1" w14:textId="45A5E91C" w:rsidR="00C81E0A" w:rsidRPr="005C6F08" w:rsidRDefault="00C81E0A" w:rsidP="00037FBD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10</w:t>
            </w:r>
          </w:p>
        </w:tc>
      </w:tr>
    </w:tbl>
    <w:p w14:paraId="60B6021C" w14:textId="77777777" w:rsidR="00274C8E" w:rsidRPr="005C6F08" w:rsidRDefault="00274C8E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4B978705" w14:textId="5D6EFB57" w:rsidR="008A730A" w:rsidRPr="005C6F08" w:rsidRDefault="008A730A" w:rsidP="00D82B73">
      <w:pPr>
        <w:tabs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  <w:cs/>
        </w:rPr>
      </w:pPr>
      <w:r w:rsidRPr="005C6F08">
        <w:rPr>
          <w:rFonts w:ascii="Angsana New" w:hAnsi="Angsana New" w:hint="cs"/>
          <w:b/>
          <w:bCs/>
          <w:sz w:val="26"/>
          <w:szCs w:val="26"/>
          <w:cs/>
        </w:rPr>
        <w:t>สินทรัพย์ไม่มีตัวตน</w:t>
      </w:r>
      <w:r w:rsidR="00BC6EB5" w:rsidRPr="005C6F08">
        <w:rPr>
          <w:rFonts w:ascii="Angsana New" w:hAnsi="Angsana New" w:hint="cs"/>
          <w:b/>
          <w:bCs/>
          <w:sz w:val="26"/>
          <w:szCs w:val="26"/>
          <w:cs/>
        </w:rPr>
        <w:t>อื่น</w:t>
      </w:r>
      <w:r w:rsidR="00320006" w:rsidRPr="005C6F08">
        <w:rPr>
          <w:rFonts w:ascii="Angsana New" w:hAnsi="Angsana New" w:hint="cs"/>
          <w:b/>
          <w:bCs/>
          <w:sz w:val="26"/>
          <w:szCs w:val="26"/>
          <w:cs/>
        </w:rPr>
        <w:t>และค่าตัดจำหน่าย</w:t>
      </w:r>
    </w:p>
    <w:p w14:paraId="0F23ACC0" w14:textId="77777777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i/>
          <w:iCs/>
          <w:sz w:val="26"/>
          <w:szCs w:val="26"/>
        </w:rPr>
      </w:pPr>
    </w:p>
    <w:p w14:paraId="66A704BC" w14:textId="3B387AD6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  <w:cs/>
        </w:rPr>
      </w:pPr>
      <w:r w:rsidRPr="005C6F08">
        <w:rPr>
          <w:rFonts w:ascii="Angsana New" w:hAnsi="Angsana New"/>
          <w:sz w:val="26"/>
          <w:szCs w:val="26"/>
          <w:cs/>
        </w:rPr>
        <w:t>โปรแกรมคอมพิวเตอร์ที่บริษัทได้มาแสดงในราคาทุนหักค่าตัดจำหน่ายสะสมและค่าเผื่อ</w:t>
      </w:r>
      <w:r w:rsidR="00446B5A" w:rsidRPr="005C6F08">
        <w:rPr>
          <w:rFonts w:ascii="Angsana New" w:hAnsi="Angsana New" w:hint="cs"/>
          <w:sz w:val="26"/>
          <w:szCs w:val="26"/>
          <w:cs/>
        </w:rPr>
        <w:t>ผลขาดทุนจาก</w:t>
      </w:r>
      <w:r w:rsidRPr="005C6F08">
        <w:rPr>
          <w:rFonts w:ascii="Angsana New" w:hAnsi="Angsana New"/>
          <w:sz w:val="26"/>
          <w:szCs w:val="26"/>
          <w:cs/>
        </w:rPr>
        <w:t>การด้อยค่า (ถ้ามี)</w:t>
      </w:r>
    </w:p>
    <w:p w14:paraId="306D88F9" w14:textId="77777777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</w:rPr>
      </w:pPr>
    </w:p>
    <w:p w14:paraId="752C88C7" w14:textId="6454EC9F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  <w:r w:rsidRPr="005C6F08">
        <w:rPr>
          <w:rFonts w:ascii="Angsana New" w:hAnsi="Angsana New"/>
          <w:sz w:val="26"/>
          <w:szCs w:val="26"/>
          <w:cs/>
        </w:rPr>
        <w:t>ค่าตัดจำหน่ายโปรแกรมคอมพิวเตอร์บันทึกเป็นค่าใช้จ่ายใน</w:t>
      </w:r>
      <w:r w:rsidR="00C635DC" w:rsidRPr="005C6F08">
        <w:rPr>
          <w:rFonts w:ascii="Angsana New" w:hAnsi="Angsana New"/>
          <w:sz w:val="26"/>
          <w:szCs w:val="26"/>
          <w:cs/>
        </w:rPr>
        <w:t>กำไร</w:t>
      </w:r>
      <w:r w:rsidR="00C635DC" w:rsidRPr="005C6F08">
        <w:rPr>
          <w:rFonts w:ascii="Angsana New" w:hAnsi="Angsana New" w:hint="cs"/>
          <w:sz w:val="26"/>
          <w:szCs w:val="26"/>
          <w:cs/>
        </w:rPr>
        <w:t>หรือ</w:t>
      </w:r>
      <w:r w:rsidR="00C635DC" w:rsidRPr="005C6F08">
        <w:rPr>
          <w:rFonts w:ascii="Angsana New" w:hAnsi="Angsana New"/>
          <w:sz w:val="26"/>
          <w:szCs w:val="26"/>
          <w:cs/>
        </w:rPr>
        <w:t>ขาดทุน</w:t>
      </w:r>
      <w:r w:rsidR="00C635DC" w:rsidRPr="005C6F08">
        <w:rPr>
          <w:rFonts w:ascii="Angsana New" w:hAnsi="Angsana New" w:hint="cs"/>
          <w:sz w:val="26"/>
          <w:szCs w:val="26"/>
          <w:cs/>
        </w:rPr>
        <w:t xml:space="preserve"> </w:t>
      </w:r>
      <w:r w:rsidRPr="005C6F08">
        <w:rPr>
          <w:rFonts w:ascii="Angsana New" w:hAnsi="Angsana New"/>
          <w:sz w:val="26"/>
          <w:szCs w:val="26"/>
          <w:cs/>
        </w:rPr>
        <w:t xml:space="preserve">คำนวณจากราคาทุนโดยวิธีเส้นตรงเป็นระยะเวลา </w:t>
      </w:r>
      <w:r w:rsidRPr="005C6F08">
        <w:rPr>
          <w:rFonts w:ascii="Angsana New" w:hAnsi="Angsana New"/>
          <w:sz w:val="26"/>
          <w:szCs w:val="26"/>
        </w:rPr>
        <w:t>3</w:t>
      </w:r>
      <w:r w:rsidR="002145DF">
        <w:rPr>
          <w:rFonts w:ascii="Angsana New" w:hAnsi="Angsana New"/>
          <w:sz w:val="26"/>
          <w:szCs w:val="26"/>
        </w:rPr>
        <w:t xml:space="preserve"> </w:t>
      </w:r>
      <w:r w:rsidR="002145DF">
        <w:rPr>
          <w:rFonts w:ascii="Angsana New" w:hAnsi="Angsana New" w:hint="cs"/>
          <w:sz w:val="26"/>
          <w:szCs w:val="26"/>
          <w:cs/>
        </w:rPr>
        <w:t>ปี</w:t>
      </w:r>
      <w:r w:rsidRPr="005C6F08">
        <w:rPr>
          <w:rFonts w:ascii="Angsana New" w:hAnsi="Angsana New"/>
          <w:sz w:val="26"/>
          <w:szCs w:val="26"/>
        </w:rPr>
        <w:t xml:space="preserve"> </w:t>
      </w:r>
      <w:r w:rsidRPr="00DE48E4">
        <w:rPr>
          <w:rFonts w:ascii="Angsana New" w:hAnsi="Angsana New"/>
          <w:sz w:val="26"/>
          <w:szCs w:val="26"/>
          <w:cs/>
        </w:rPr>
        <w:t xml:space="preserve">ถึง </w:t>
      </w:r>
      <w:r w:rsidRPr="00DE48E4">
        <w:rPr>
          <w:rFonts w:ascii="Angsana New" w:hAnsi="Angsana New"/>
          <w:sz w:val="26"/>
          <w:szCs w:val="26"/>
        </w:rPr>
        <w:t>3</w:t>
      </w:r>
      <w:r w:rsidRPr="005C6F08">
        <w:rPr>
          <w:rFonts w:ascii="Angsana New" w:hAnsi="Angsana New"/>
          <w:sz w:val="26"/>
          <w:szCs w:val="26"/>
        </w:rPr>
        <w:t xml:space="preserve">0 </w:t>
      </w:r>
      <w:r w:rsidRPr="005C6F08">
        <w:rPr>
          <w:rFonts w:ascii="Angsana New" w:hAnsi="Angsana New"/>
          <w:sz w:val="26"/>
          <w:szCs w:val="26"/>
          <w:cs/>
        </w:rPr>
        <w:t>ปี</w:t>
      </w:r>
    </w:p>
    <w:p w14:paraId="48882FB5" w14:textId="0CA61057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6"/>
          <w:szCs w:val="26"/>
        </w:rPr>
      </w:pPr>
    </w:p>
    <w:p w14:paraId="3D653368" w14:textId="77777777" w:rsidR="00320006" w:rsidRPr="005C6F08" w:rsidRDefault="00320006" w:rsidP="00320006">
      <w:pPr>
        <w:tabs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5C6F08">
        <w:rPr>
          <w:rFonts w:ascii="Angsana New" w:hAnsi="Angsana New"/>
          <w:b/>
          <w:bCs/>
          <w:sz w:val="26"/>
          <w:szCs w:val="26"/>
          <w:cs/>
        </w:rPr>
        <w:t>ค่าธรรมเนียมการจัดหาเงินกู้รอตัดบัญชี</w:t>
      </w:r>
    </w:p>
    <w:p w14:paraId="6E71E5FC" w14:textId="77777777" w:rsidR="00320006" w:rsidRPr="005C6F08" w:rsidRDefault="00320006" w:rsidP="00320006">
      <w:pPr>
        <w:jc w:val="thaiDistribute"/>
        <w:rPr>
          <w:rFonts w:ascii="Angsana New" w:hAnsi="Angsana New"/>
          <w:sz w:val="20"/>
          <w:szCs w:val="20"/>
        </w:rPr>
      </w:pPr>
    </w:p>
    <w:p w14:paraId="2290E025" w14:textId="18C003E1" w:rsidR="00320006" w:rsidRPr="005C6F08" w:rsidRDefault="00320006" w:rsidP="00320006">
      <w:pPr>
        <w:jc w:val="both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บริษัทตัดจำหน่ายค่าธรรมเนียมในการจัดหาเงินกู้รอตัดบัญชีเป็นต้นทุนทางการเงินใน</w:t>
      </w:r>
      <w:r w:rsidR="00C635DC" w:rsidRPr="005C6F08">
        <w:rPr>
          <w:rFonts w:ascii="Angsana New" w:hAnsi="Angsana New"/>
          <w:sz w:val="26"/>
          <w:szCs w:val="26"/>
          <w:cs/>
        </w:rPr>
        <w:t>กำไร</w:t>
      </w:r>
      <w:r w:rsidR="00C635DC" w:rsidRPr="005C6F08">
        <w:rPr>
          <w:rFonts w:ascii="Angsana New" w:hAnsi="Angsana New" w:hint="cs"/>
          <w:sz w:val="26"/>
          <w:szCs w:val="26"/>
          <w:cs/>
        </w:rPr>
        <w:t>หรือ</w:t>
      </w:r>
      <w:r w:rsidR="00C635DC" w:rsidRPr="005C6F08">
        <w:rPr>
          <w:rFonts w:ascii="Angsana New" w:hAnsi="Angsana New"/>
          <w:sz w:val="26"/>
          <w:szCs w:val="26"/>
          <w:cs/>
        </w:rPr>
        <w:t>ขาดทุน</w:t>
      </w:r>
      <w:r w:rsidRPr="005C6F08">
        <w:rPr>
          <w:rFonts w:ascii="Angsana New" w:hAnsi="Angsana New"/>
          <w:sz w:val="26"/>
          <w:szCs w:val="26"/>
          <w:cs/>
        </w:rPr>
        <w:t>ตลอดอายุสัญญาเงินกู้</w:t>
      </w:r>
    </w:p>
    <w:p w14:paraId="25F1AB7C" w14:textId="7266312E" w:rsidR="00320006" w:rsidRPr="005C6F08" w:rsidRDefault="003200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</w:p>
    <w:p w14:paraId="74228D33" w14:textId="2904B1D1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6"/>
          <w:szCs w:val="26"/>
          <w:cs/>
        </w:rPr>
      </w:pPr>
      <w:r w:rsidRPr="005C6F08">
        <w:rPr>
          <w:rFonts w:ascii="Angsana New" w:hAnsi="Angsana New"/>
          <w:b/>
          <w:bCs/>
          <w:sz w:val="26"/>
          <w:szCs w:val="26"/>
          <w:cs/>
        </w:rPr>
        <w:t>การด้อยค่าของสินทรัพย์</w:t>
      </w:r>
    </w:p>
    <w:p w14:paraId="6C8FE4C5" w14:textId="77777777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67485486" w14:textId="77777777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บริษัทจะพิจารณาการด้อยค่าของสินทรัพย์เมื่อมีเหตุการณ์หรือการเปลี่ยนแปลงสภาพแวดล้อมที่มีข้อบ่งชี้ว่ามูลค่าที่คาดว่าจะได้รับคืน (ราคาขายสุทธิของสินทรัพย์นั้น</w:t>
      </w:r>
      <w:r w:rsidRPr="005C6F08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/>
          <w:sz w:val="26"/>
          <w:szCs w:val="26"/>
          <w:cs/>
        </w:rPr>
        <w:t xml:space="preserve">ๆ </w:t>
      </w:r>
      <w:r w:rsidRPr="005C6F08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/>
          <w:sz w:val="26"/>
          <w:szCs w:val="26"/>
          <w:cs/>
        </w:rPr>
        <w:t xml:space="preserve">หรือมูลค่าจากการใช้ แล้วแต่จำนวนใดจะสูงกว่า) </w:t>
      </w:r>
      <w:r w:rsidRPr="005C6F08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/>
          <w:sz w:val="26"/>
          <w:szCs w:val="26"/>
          <w:cs/>
        </w:rPr>
        <w:t>ต่ำกว่าราคาตามบัญชีของสินทรัพย์ดังกล่าว</w:t>
      </w:r>
      <w:r w:rsidRPr="005C6F08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/>
          <w:sz w:val="26"/>
          <w:szCs w:val="26"/>
          <w:cs/>
        </w:rPr>
        <w:t xml:space="preserve"> โดยที่การ</w:t>
      </w:r>
      <w:r w:rsidRPr="005C6F08">
        <w:rPr>
          <w:rFonts w:ascii="Angsana New" w:hAnsi="Angsana New"/>
          <w:sz w:val="26"/>
          <w:szCs w:val="26"/>
        </w:rPr>
        <w:t xml:space="preserve">        </w:t>
      </w:r>
      <w:r w:rsidRPr="005C6F08">
        <w:rPr>
          <w:rFonts w:ascii="Angsana New" w:hAnsi="Angsana New"/>
          <w:sz w:val="26"/>
          <w:szCs w:val="26"/>
          <w:cs/>
        </w:rPr>
        <w:t>สอบทานจะพิจารณาสินทรัพย์แต่ละรายการหรือพิจารณาจากหน่วยสินทรัพย์ที่ก่อให้เกิดเงินสดแล้วแต่กรณี</w:t>
      </w:r>
    </w:p>
    <w:p w14:paraId="5CDF755D" w14:textId="77777777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</w:p>
    <w:p w14:paraId="06935217" w14:textId="77777777" w:rsidR="00BD5F06" w:rsidRDefault="00BD5F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03A66514" w14:textId="6CF177F1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lastRenderedPageBreak/>
        <w:t>ในกรณีที่ราคาตามบัญชีของสินทรัพย์สูงกว่ามูลค่าที่คาดว่าจะได้รับคืน บริษัทจะรับรู้ผลขาดทุนจากการด้อยค่าโดยการลดราคาตามบัญชีของสินทรัพย์นั้นให้เท่ากับมูลค่าที่คาดว่าจะได้รับคืนและบันทึกการปรับลดมูลค่าในงบกำไรขาดทุนเบ็ดเสร็จหรือปรับลดส่วนเกินทุนจากการ     ตีราคาของสินทรัพย์ในกรณีที่สินทรัพย์เหล่านั้นเคยมีการตีราคาเพิ่มขึ้นมาก่อน บริษัทจะบันทึกกลับรายการผลขาดทุนจากการด้อยค่าซึ่งได้บันทึกไว้ในปีก่อน ๆ เมื่อมีข้อบ่งชี้ว่าการด้อยค่าดังกล่าวจะไม่มีอยู่อีกต่อไป หรือยังคงมีอยู่แต่เป็นไปในทางที่ลดลงโดยบันทึกไว้ในบัญชีรายได้อื่น หรือนำไปเพิ่มส่วนเกินทุนจากการตีราคาของสินทรัพย์แล้วแต่กรณี ทั้งนี้ จำนวนเงินที่เกิดจากการกลับรายการนี้จะต้องไม่สูงกว่ามูลค่าตามบัญชี (สุทธิจากค่าเสื่อมราคาหรือค่าตัดจำหน่ายที่เกี่ยวข้อง)</w:t>
      </w:r>
    </w:p>
    <w:p w14:paraId="21806026" w14:textId="1C2910FB" w:rsidR="008A730A" w:rsidRPr="005C6F08" w:rsidRDefault="008A730A" w:rsidP="008A730A">
      <w:pPr>
        <w:tabs>
          <w:tab w:val="left" w:pos="540"/>
        </w:tabs>
        <w:jc w:val="both"/>
        <w:rPr>
          <w:rFonts w:ascii="Angsana New" w:hAnsi="Angsana New"/>
          <w:b/>
          <w:bCs/>
          <w:color w:val="000000"/>
          <w:sz w:val="26"/>
          <w:szCs w:val="26"/>
        </w:rPr>
      </w:pPr>
    </w:p>
    <w:p w14:paraId="5138469E" w14:textId="60D92A36" w:rsidR="00740ED5" w:rsidRPr="005C6F08" w:rsidRDefault="00740ED5" w:rsidP="00D57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 w:rsidRPr="005C6F08">
        <w:rPr>
          <w:rFonts w:ascii="Angsana New" w:hAnsi="Angsana New"/>
          <w:b/>
          <w:bCs/>
          <w:sz w:val="26"/>
          <w:szCs w:val="26"/>
          <w:cs/>
        </w:rPr>
        <w:t>หนี้สินที่มีภาระดอกเบี้ย</w:t>
      </w:r>
    </w:p>
    <w:p w14:paraId="76FA0006" w14:textId="77777777" w:rsidR="00740ED5" w:rsidRPr="005C6F08" w:rsidRDefault="00740ED5" w:rsidP="00740ED5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2231BCBB" w14:textId="77777777" w:rsidR="00320006" w:rsidRPr="005C6F08" w:rsidRDefault="00320006" w:rsidP="00320006">
      <w:pPr>
        <w:tabs>
          <w:tab w:val="left" w:pos="540"/>
        </w:tabs>
        <w:jc w:val="thaiDistribute"/>
        <w:rPr>
          <w:rFonts w:ascii="Angsana New" w:hAnsi="Angsana New"/>
          <w:spacing w:val="-2"/>
          <w:sz w:val="26"/>
          <w:szCs w:val="26"/>
        </w:rPr>
      </w:pPr>
      <w:r w:rsidRPr="005C6F08">
        <w:rPr>
          <w:rFonts w:ascii="Angsana New" w:hAnsi="Angsana New"/>
          <w:spacing w:val="-2"/>
          <w:sz w:val="26"/>
          <w:szCs w:val="26"/>
          <w:cs/>
        </w:rPr>
        <w:t>หนี้สินที่มีภาระดอกเบี้ยบันทึกเริ่มแรก</w:t>
      </w:r>
      <w:r w:rsidRPr="005C6F08">
        <w:rPr>
          <w:rFonts w:ascii="Angsana New" w:hAnsi="Angsana New" w:hint="cs"/>
          <w:spacing w:val="-2"/>
          <w:sz w:val="26"/>
          <w:szCs w:val="26"/>
          <w:cs/>
        </w:rPr>
        <w:t>ด้วยมูลค่ายุติธรรมหัก</w:t>
      </w:r>
      <w:r w:rsidRPr="005C6F08">
        <w:rPr>
          <w:rFonts w:ascii="Angsana New" w:hAnsi="Angsana New"/>
          <w:spacing w:val="-2"/>
          <w:sz w:val="26"/>
          <w:szCs w:val="26"/>
          <w:cs/>
        </w:rPr>
        <w:t>ต้นทุนการทำรายการ</w:t>
      </w:r>
      <w:r w:rsidRPr="005C6F08">
        <w:rPr>
          <w:rFonts w:ascii="Angsana New" w:hAnsi="Angsana New" w:hint="cs"/>
          <w:spacing w:val="-2"/>
          <w:sz w:val="26"/>
          <w:szCs w:val="26"/>
          <w:cs/>
        </w:rPr>
        <w:t>และ</w:t>
      </w:r>
      <w:r w:rsidRPr="005C6F08">
        <w:rPr>
          <w:rFonts w:ascii="Angsana New" w:hAnsi="Angsana New"/>
          <w:spacing w:val="-2"/>
          <w:sz w:val="26"/>
          <w:szCs w:val="26"/>
          <w:cs/>
        </w:rPr>
        <w:t xml:space="preserve">จัดประเภทเป็นหนี้สินทางการเงินที่วัดมูลค่าในภายหลังด้วยราคาทุนตัดจำหน่าย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5C6F08">
        <w:rPr>
          <w:rFonts w:ascii="Angsana New" w:hAnsi="Angsana New" w:hint="cs"/>
          <w:spacing w:val="-2"/>
          <w:sz w:val="26"/>
          <w:szCs w:val="26"/>
          <w:cs/>
        </w:rPr>
        <w:t>ทั้งนี้ ผล</w:t>
      </w:r>
      <w:r w:rsidRPr="005C6F08">
        <w:rPr>
          <w:rFonts w:ascii="Angsana New" w:hAnsi="Angsana New"/>
          <w:spacing w:val="-2"/>
          <w:sz w:val="26"/>
          <w:szCs w:val="26"/>
          <w:cs/>
        </w:rPr>
        <w:t>กำไรและขาดทุนที่</w:t>
      </w:r>
      <w:r w:rsidRPr="005C6F08">
        <w:rPr>
          <w:rFonts w:ascii="Angsana New" w:hAnsi="Angsana New" w:hint="cs"/>
          <w:spacing w:val="-2"/>
          <w:sz w:val="26"/>
          <w:szCs w:val="26"/>
          <w:cs/>
        </w:rPr>
        <w:t>เกิดขึ้นจากการตัดรายการ</w:t>
      </w:r>
      <w:r w:rsidRPr="005C6F08">
        <w:rPr>
          <w:rFonts w:ascii="Angsana New" w:hAnsi="Angsana New"/>
          <w:spacing w:val="-2"/>
          <w:sz w:val="26"/>
          <w:szCs w:val="26"/>
          <w:cs/>
        </w:rPr>
        <w:t>หนี้สินทางการเงิน</w:t>
      </w:r>
      <w:r w:rsidRPr="005C6F08">
        <w:rPr>
          <w:rFonts w:ascii="Angsana New" w:hAnsi="Angsana New" w:hint="cs"/>
          <w:spacing w:val="-2"/>
          <w:sz w:val="26"/>
          <w:szCs w:val="26"/>
          <w:cs/>
        </w:rPr>
        <w:t>และการ</w:t>
      </w:r>
      <w:r w:rsidRPr="005C6F08">
        <w:rPr>
          <w:rFonts w:ascii="Angsana New" w:hAnsi="Angsana New"/>
          <w:spacing w:val="-2"/>
          <w:sz w:val="26"/>
          <w:szCs w:val="26"/>
          <w:cs/>
        </w:rPr>
        <w:t>ตัดจำหน่าย</w:t>
      </w:r>
      <w:r w:rsidRPr="005C6F08">
        <w:rPr>
          <w:rFonts w:ascii="Angsana New" w:hAnsi="Angsana New" w:hint="cs"/>
          <w:spacing w:val="-2"/>
          <w:sz w:val="26"/>
          <w:szCs w:val="26"/>
          <w:cs/>
        </w:rPr>
        <w:t>ตาม</w:t>
      </w:r>
      <w:r w:rsidRPr="005C6F08">
        <w:rPr>
          <w:rFonts w:ascii="Angsana New" w:hAnsi="Angsana New"/>
          <w:spacing w:val="-2"/>
          <w:sz w:val="26"/>
          <w:szCs w:val="26"/>
          <w:cs/>
        </w:rPr>
        <w:t xml:space="preserve">วิธีดอกเบี้ยที่แท้จริงจะรับรู้ในกำไรหรือขาดทุน </w:t>
      </w:r>
      <w:r w:rsidRPr="005C6F08">
        <w:rPr>
          <w:rFonts w:ascii="Angsana New" w:hAnsi="Angsana New" w:hint="cs"/>
          <w:spacing w:val="-2"/>
          <w:sz w:val="26"/>
          <w:szCs w:val="26"/>
          <w:cs/>
        </w:rPr>
        <w:t>โดย</w:t>
      </w:r>
      <w:r w:rsidRPr="005C6F08">
        <w:rPr>
          <w:rFonts w:ascii="Angsana New" w:hAnsi="Angsana New"/>
          <w:spacing w:val="-2"/>
          <w:sz w:val="26"/>
          <w:szCs w:val="26"/>
          <w:cs/>
        </w:rPr>
        <w:t>การคำนวณมูลค่าราคาทุน</w:t>
      </w:r>
      <w:r w:rsidRPr="005C6F08">
        <w:rPr>
          <w:rFonts w:ascii="Angsana New" w:hAnsi="Angsana New" w:hint="cs"/>
          <w:spacing w:val="-2"/>
          <w:sz w:val="26"/>
          <w:szCs w:val="26"/>
          <w:cs/>
        </w:rPr>
        <w:t>ตัดจำหน่าย</w:t>
      </w:r>
      <w:r w:rsidRPr="005C6F08">
        <w:rPr>
          <w:rFonts w:ascii="Angsana New" w:hAnsi="Angsana New"/>
          <w:spacing w:val="-2"/>
          <w:sz w:val="26"/>
          <w:szCs w:val="26"/>
          <w:cs/>
        </w:rPr>
        <w:t>คำนึงถึงส่วนลดหรือส่วนเกินมูลค่า</w:t>
      </w:r>
      <w:r w:rsidRPr="005C6F08">
        <w:rPr>
          <w:rFonts w:ascii="Angsana New" w:hAnsi="Angsana New"/>
          <w:spacing w:val="-2"/>
          <w:sz w:val="26"/>
          <w:szCs w:val="26"/>
        </w:rPr>
        <w:t xml:space="preserve"> </w:t>
      </w:r>
      <w:r w:rsidRPr="005C6F08">
        <w:rPr>
          <w:rFonts w:ascii="Angsana New" w:hAnsi="Angsana New"/>
          <w:spacing w:val="-2"/>
          <w:sz w:val="26"/>
          <w:szCs w:val="26"/>
          <w:cs/>
        </w:rPr>
        <w:t>รวมถึงค่าธรรมเนียมหรือต้นทุนที่ถือเป็นส่วนหนึ่งของอัตราดอกเบี้ยที่แท้จริงนั้น</w:t>
      </w:r>
      <w:r w:rsidRPr="005C6F08">
        <w:rPr>
          <w:rFonts w:ascii="Angsana New" w:hAnsi="Angsana New" w:hint="cs"/>
          <w:spacing w:val="-2"/>
          <w:sz w:val="26"/>
          <w:szCs w:val="26"/>
          <w:cs/>
        </w:rPr>
        <w:t>ด้วย</w:t>
      </w:r>
      <w:r w:rsidRPr="005C6F08">
        <w:rPr>
          <w:rFonts w:ascii="Angsana New" w:hAnsi="Angsana New"/>
          <w:spacing w:val="-2"/>
          <w:sz w:val="26"/>
          <w:szCs w:val="26"/>
          <w:cs/>
        </w:rPr>
        <w:t xml:space="preserve"> ทั้งนี้</w:t>
      </w:r>
      <w:r w:rsidRPr="005C6F08">
        <w:rPr>
          <w:rFonts w:ascii="Angsana New" w:hAnsi="Angsana New"/>
          <w:spacing w:val="-2"/>
          <w:sz w:val="26"/>
          <w:szCs w:val="26"/>
        </w:rPr>
        <w:t xml:space="preserve"> </w:t>
      </w:r>
      <w:r w:rsidRPr="005C6F08">
        <w:rPr>
          <w:rFonts w:ascii="Angsana New" w:hAnsi="Angsana New" w:hint="cs"/>
          <w:spacing w:val="-2"/>
          <w:sz w:val="26"/>
          <w:szCs w:val="26"/>
          <w:cs/>
        </w:rPr>
        <w:t>ค่า</w:t>
      </w:r>
      <w:r w:rsidRPr="005C6F08">
        <w:rPr>
          <w:rFonts w:ascii="Angsana New" w:hAnsi="Angsana New"/>
          <w:spacing w:val="-2"/>
          <w:sz w:val="26"/>
          <w:szCs w:val="26"/>
          <w:cs/>
        </w:rPr>
        <w:t>ตัดจำหน่าย</w:t>
      </w:r>
      <w:r w:rsidRPr="005C6F08">
        <w:rPr>
          <w:rFonts w:ascii="Angsana New" w:hAnsi="Angsana New" w:hint="cs"/>
          <w:spacing w:val="-2"/>
          <w:sz w:val="26"/>
          <w:szCs w:val="26"/>
          <w:cs/>
        </w:rPr>
        <w:t>ตาม</w:t>
      </w:r>
      <w:r w:rsidRPr="005C6F08">
        <w:rPr>
          <w:rFonts w:ascii="Angsana New" w:hAnsi="Angsana New"/>
          <w:spacing w:val="-2"/>
          <w:sz w:val="26"/>
          <w:szCs w:val="26"/>
          <w:cs/>
        </w:rPr>
        <w:t>วิธีดอกเบี้ยที่แท้จริงแสดง</w:t>
      </w:r>
      <w:r w:rsidRPr="005C6F08">
        <w:rPr>
          <w:rFonts w:ascii="Angsana New" w:hAnsi="Angsana New" w:hint="cs"/>
          <w:spacing w:val="-2"/>
          <w:sz w:val="26"/>
          <w:szCs w:val="26"/>
          <w:cs/>
        </w:rPr>
        <w:t>เป็นส่วนหนึ่งของ</w:t>
      </w:r>
      <w:r w:rsidRPr="005C6F08">
        <w:rPr>
          <w:rFonts w:ascii="Angsana New" w:hAnsi="Angsana New"/>
          <w:spacing w:val="-2"/>
          <w:sz w:val="26"/>
          <w:szCs w:val="26"/>
          <w:cs/>
        </w:rPr>
        <w:t>ต้นทุนทางการเงินในกำไร</w:t>
      </w:r>
      <w:r w:rsidRPr="005C6F08">
        <w:rPr>
          <w:rFonts w:ascii="Angsana New" w:hAnsi="Angsana New" w:hint="cs"/>
          <w:spacing w:val="-2"/>
          <w:sz w:val="26"/>
          <w:szCs w:val="26"/>
          <w:cs/>
        </w:rPr>
        <w:t>หรือ</w:t>
      </w:r>
      <w:r w:rsidRPr="005C6F08">
        <w:rPr>
          <w:rFonts w:ascii="Angsana New" w:hAnsi="Angsana New"/>
          <w:spacing w:val="-2"/>
          <w:sz w:val="26"/>
          <w:szCs w:val="26"/>
          <w:cs/>
        </w:rPr>
        <w:t>ขาดทุน</w:t>
      </w:r>
    </w:p>
    <w:p w14:paraId="6E7D1FC2" w14:textId="77777777" w:rsidR="00740ED5" w:rsidRPr="005C6F08" w:rsidRDefault="00740ED5" w:rsidP="008A730A">
      <w:pPr>
        <w:tabs>
          <w:tab w:val="left" w:pos="540"/>
        </w:tabs>
        <w:jc w:val="both"/>
        <w:rPr>
          <w:rFonts w:ascii="Angsana New" w:hAnsi="Angsana New"/>
          <w:b/>
          <w:bCs/>
          <w:color w:val="000000"/>
          <w:sz w:val="26"/>
          <w:szCs w:val="26"/>
        </w:rPr>
      </w:pPr>
    </w:p>
    <w:p w14:paraId="54F547E7" w14:textId="01B0788B" w:rsidR="008A730A" w:rsidRPr="005C6F08" w:rsidRDefault="008A730A" w:rsidP="00D82B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5C6F08">
        <w:rPr>
          <w:rFonts w:ascii="Angsana New" w:hAnsi="Angsana New"/>
          <w:b/>
          <w:bCs/>
          <w:sz w:val="26"/>
          <w:szCs w:val="26"/>
          <w:cs/>
        </w:rPr>
        <w:t>ประมาณการหนี้สิน</w:t>
      </w:r>
    </w:p>
    <w:p w14:paraId="60D4484D" w14:textId="77777777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48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5C6F08">
        <w:rPr>
          <w:rFonts w:ascii="Angsana New" w:hAnsi="Angsana New"/>
          <w:b/>
          <w:bCs/>
          <w:sz w:val="26"/>
          <w:szCs w:val="26"/>
        </w:rPr>
        <w:tab/>
      </w:r>
    </w:p>
    <w:p w14:paraId="4AE69494" w14:textId="1355A2CF" w:rsidR="008A730A" w:rsidRPr="005C6F08" w:rsidRDefault="008A730A" w:rsidP="008A730A">
      <w:pPr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บริษัทบันทึกประมาณการหนี้สินตามภาระหนี้สินตามกฎหมาย หรือความเป็นไปได้ที่จะก่อให้เกิดภาระหนี้สินจากเหตุการณ์ที่เกิดขึ้นในอดีตและมีความเป็นไปได้ค่อนข้างแน่ที่จะต้องจ่ายชำระหนี้ตามภาระหนี้สินดังกล่าวและสามารถประมาณจำนวนเงินได้อย่างน่าเชื่อถือ บริษัทจะพิจารณามูลค่าของประมาณการหนี้สิน ณ วันที่ในงบฐานะการเงินและปรับปรุงมูลค่าของประมาณการหนี้สินตามประมาณการที่เหมาะสมที่สุดในปัจจุบัน ในกรณีที่มูลค่าของเงินถูกกระทบอย่างเป็นสาระสำคัญจากการเปลี่ยนแปลงของเวลา จำนวนเงินประมาณการหนี้สินที่คาดว่าจะต้องจ่ายเพื่อชำระหนี้สินจะบันทึกด้วยมูลค่าปัจจุบัน</w:t>
      </w:r>
    </w:p>
    <w:p w14:paraId="4A7DA3F5" w14:textId="77777777" w:rsidR="00274C8E" w:rsidRPr="005C6F08" w:rsidRDefault="00274C8E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color w:val="000000"/>
          <w:sz w:val="26"/>
          <w:szCs w:val="26"/>
        </w:rPr>
      </w:pPr>
    </w:p>
    <w:p w14:paraId="206F4865" w14:textId="5D4F5251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5C6F08">
        <w:rPr>
          <w:rFonts w:ascii="Angsana New" w:hAnsi="Angsana New"/>
          <w:b/>
          <w:bCs/>
          <w:sz w:val="26"/>
          <w:szCs w:val="26"/>
          <w:cs/>
          <w:lang w:val="th-TH"/>
        </w:rPr>
        <w:t>ประมาณการหนี้สินผลประโยชน์พนักงานเมื่อเกษียณอายุ</w:t>
      </w:r>
    </w:p>
    <w:p w14:paraId="68391E62" w14:textId="77777777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</w:p>
    <w:p w14:paraId="724F91AE" w14:textId="0B4C8FDB" w:rsidR="008A730A" w:rsidRPr="005C6F08" w:rsidRDefault="008A730A" w:rsidP="008A730A">
      <w:pPr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ภาระผูกพันเกี่ยวกับผลประโยชน์พนักงานเมื่อเกษียณอายุคำนวณจากการประมาณจำนวนผลประโยชน์ที่พนักงานควรได้รับเป็นการตอบแทนสำหรับบริการที่พนักงานให้ในงวดปัจจุบันและในงวดก่อน โดยใช้วิธีคิดลดแต่ละหน่วยที่ประมาณการไว้โดยผู้เชี่ยวชาญอิสระ วิธีคิดลด</w:t>
      </w:r>
      <w:r w:rsidR="00F507FA">
        <w:rPr>
          <w:rFonts w:ascii="Angsana New" w:hAnsi="Angsana New" w:hint="cs"/>
          <w:sz w:val="26"/>
          <w:szCs w:val="26"/>
          <w:cs/>
        </w:rPr>
        <w:t xml:space="preserve">      </w:t>
      </w:r>
      <w:r w:rsidRPr="005C6F08">
        <w:rPr>
          <w:rFonts w:ascii="Angsana New" w:hAnsi="Angsana New"/>
          <w:sz w:val="26"/>
          <w:szCs w:val="26"/>
          <w:cs/>
        </w:rPr>
        <w:t xml:space="preserve">แต่ละหน่วยที่ประมาณการไว้พิจารณาว่าการบริการในแต่ละงวดก่อให้เกิดสิทธิในการได้รับผลประโยชน์เพิ่มขึ้น และวัดมูลค่าแต่ละหน่วยแยกจากกันเพื่อรวมเป็นภาระผูกพันงวดสุดท้าย </w:t>
      </w:r>
      <w:r w:rsidR="005670BC" w:rsidRPr="005C6F08">
        <w:rPr>
          <w:rFonts w:ascii="Angsana New" w:hAnsi="Angsana New"/>
          <w:sz w:val="26"/>
          <w:szCs w:val="26"/>
          <w:cs/>
        </w:rPr>
        <w:t>ต้นทุนบริการในอดีตและกำไรหรือขาดทุนจากการลดขนาดโครงการลงรับรู้ในกำไรหรือขาดทุนทันที</w:t>
      </w:r>
      <w:r w:rsidRPr="005C6F08">
        <w:rPr>
          <w:rFonts w:ascii="Angsana New" w:hAnsi="Angsana New"/>
          <w:sz w:val="26"/>
          <w:szCs w:val="26"/>
          <w:cs/>
        </w:rPr>
        <w:t xml:space="preserve"> บริษัทรับรู้กำไรขาดทุนจากการลดขนาดโครงการลงและการชำระผลประโยชน์ของโครงการเมื่อมีการลดขนาดโครงการลงและการชำระผลประโยชน์เกิดขึ้น ผลกำไรหรือขาดทุนจากการประมาณตามหลักคณิตศาสตร์ประกันภัยจะรับรู้ทันทีในกำไรขาดทุนเบ็ดเสร็จอื่น หนี้สินโครงการผลประโยชน์พนักงานวัดมูลค่าโดยวิธีคิดส่วนลดมูลค่าปัจจุบันของประมาณการกระแสเงินสดในอนาคตโดยใช้อัตราส่วนลดซึ่งใกล้เคียงกับอัตราผลตอบแทนของพันธบัตรรัฐบาล</w:t>
      </w:r>
    </w:p>
    <w:p w14:paraId="7194B89E" w14:textId="77777777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color w:val="000000"/>
          <w:sz w:val="26"/>
          <w:szCs w:val="26"/>
          <w:cs/>
        </w:rPr>
      </w:pPr>
    </w:p>
    <w:p w14:paraId="6E95A8E1" w14:textId="77777777" w:rsidR="00BD5F06" w:rsidRDefault="00BD5F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sz w:val="26"/>
          <w:szCs w:val="26"/>
          <w:cs/>
        </w:rPr>
        <w:br w:type="page"/>
      </w:r>
    </w:p>
    <w:p w14:paraId="559ED829" w14:textId="5CC0E172" w:rsidR="00277A6B" w:rsidRPr="005C6F08" w:rsidRDefault="00277A6B" w:rsidP="00277A6B">
      <w:pPr>
        <w:tabs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5C6F08">
        <w:rPr>
          <w:rFonts w:ascii="Angsana New" w:hAnsi="Angsana New"/>
          <w:b/>
          <w:bCs/>
          <w:sz w:val="26"/>
          <w:szCs w:val="26"/>
          <w:cs/>
        </w:rPr>
        <w:lastRenderedPageBreak/>
        <w:t>การใช้วิจารณญาณและการประมาณการ</w:t>
      </w:r>
    </w:p>
    <w:p w14:paraId="49D78EC9" w14:textId="77777777" w:rsidR="00277A6B" w:rsidRPr="005C6F08" w:rsidRDefault="00277A6B" w:rsidP="00277A6B">
      <w:pPr>
        <w:jc w:val="both"/>
        <w:rPr>
          <w:rFonts w:ascii="Angsana New" w:hAnsi="Angsana New"/>
          <w:sz w:val="26"/>
          <w:szCs w:val="26"/>
          <w:cs/>
          <w:lang w:val="th-TH"/>
        </w:rPr>
      </w:pPr>
    </w:p>
    <w:p w14:paraId="6D8D9274" w14:textId="77777777" w:rsidR="00277A6B" w:rsidRPr="005C6F08" w:rsidRDefault="00277A6B" w:rsidP="00277A6B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ในการจัดทำงบการเงินตามมาตรฐานการรายงานทางการเงินในประเทศไทย ฝ่ายบริหารมีความจำเป็นต้องใช้ประมาณการและข้อสมมติฐาน  ที่กระทบต่อรายได้ รายจ่าย สินทรัพย์ และหนี้สิน เพื่อประโยชน์ในการกำหนดมูลค่าของสินทรัพย์ หนี้สิน ตลอดจนหนี้สินที่อาจเกิดขึ้น     ด้วยเหตุดังกล่าวผลของรายการเมื่อเกิดขึ้นจริงจึงอาจแตกต่างไปจากที่ได้ประมาณการไว้</w:t>
      </w:r>
    </w:p>
    <w:p w14:paraId="6B385962" w14:textId="77777777" w:rsidR="00277A6B" w:rsidRPr="005C6F08" w:rsidRDefault="00277A6B" w:rsidP="00277A6B">
      <w:pPr>
        <w:jc w:val="both"/>
        <w:rPr>
          <w:rFonts w:ascii="Angsana New" w:hAnsi="Angsana New"/>
          <w:sz w:val="26"/>
          <w:szCs w:val="26"/>
          <w:cs/>
          <w:lang w:val="th-TH"/>
        </w:rPr>
      </w:pPr>
    </w:p>
    <w:p w14:paraId="6BC9FE82" w14:textId="69FFAFC9" w:rsidR="00277A6B" w:rsidRPr="005C6F08" w:rsidRDefault="00277A6B" w:rsidP="00277A6B">
      <w:pPr>
        <w:jc w:val="thaiDistribute"/>
        <w:rPr>
          <w:rFonts w:ascii="Angsana New" w:hAnsi="Angsana New"/>
          <w:spacing w:val="-2"/>
          <w:sz w:val="26"/>
          <w:szCs w:val="26"/>
        </w:rPr>
      </w:pPr>
      <w:r w:rsidRPr="005C6F08">
        <w:rPr>
          <w:rFonts w:ascii="Angsana New" w:hAnsi="Angsana New"/>
          <w:spacing w:val="-2"/>
          <w:sz w:val="26"/>
          <w:szCs w:val="26"/>
          <w:cs/>
        </w:rPr>
        <w:t>การประมาณการและข้อสมมติฐานที่เกี่ยวข้องในการจัดทำงบการเงินนี้ได้มีการสอบทานอย่างสม่ำเสมอ การเปลี่ยน</w:t>
      </w:r>
      <w:r w:rsidRPr="005C6F08">
        <w:rPr>
          <w:rFonts w:ascii="Angsana New" w:hAnsi="Angsana New"/>
          <w:spacing w:val="4"/>
          <w:sz w:val="26"/>
          <w:szCs w:val="26"/>
          <w:cs/>
        </w:rPr>
        <w:t>แปลงการประมาณการ ทางบัญชีจะรับรู้ในงวดบัญชีที่มีการเปลี่ยนแปลงก็ต่อเมื่อผลกระทบของการเปลี่ยนแปลงมีผลต่อ</w:t>
      </w:r>
      <w:r w:rsidRPr="005C6F08">
        <w:rPr>
          <w:rFonts w:ascii="Angsana New" w:hAnsi="Angsana New"/>
          <w:spacing w:val="-2"/>
          <w:sz w:val="26"/>
          <w:szCs w:val="26"/>
          <w:cs/>
        </w:rPr>
        <w:t>งวดบัญชีนั้นหรือจะรับรู้ในงวดบัญชีที่มีการเปลี่ยนแปลง</w:t>
      </w:r>
      <w:r w:rsidR="00FF2E67">
        <w:rPr>
          <w:rFonts w:ascii="Angsana New" w:hAnsi="Angsana New" w:hint="cs"/>
          <w:spacing w:val="-2"/>
          <w:sz w:val="26"/>
          <w:szCs w:val="26"/>
          <w:cs/>
        </w:rPr>
        <w:t>และ</w:t>
      </w:r>
      <w:r w:rsidRPr="005C6F08">
        <w:rPr>
          <w:rFonts w:ascii="Angsana New" w:hAnsi="Angsana New"/>
          <w:spacing w:val="-2"/>
          <w:sz w:val="26"/>
          <w:szCs w:val="26"/>
          <w:cs/>
        </w:rPr>
        <w:t>ในงวดอนาคตถ้าผลของการเปลี่ยนแปลงมีผลต่อทั้งงวดปัจจุบันและอนาคต</w:t>
      </w:r>
    </w:p>
    <w:p w14:paraId="4F766B10" w14:textId="77777777" w:rsidR="00740ED5" w:rsidRPr="005C6F08" w:rsidRDefault="00740ED5" w:rsidP="008A730A">
      <w:pPr>
        <w:jc w:val="thaiDistribute"/>
        <w:rPr>
          <w:rFonts w:ascii="Angsana New" w:hAnsi="Angsana New"/>
          <w:color w:val="000000"/>
          <w:sz w:val="26"/>
          <w:szCs w:val="26"/>
        </w:rPr>
      </w:pPr>
    </w:p>
    <w:p w14:paraId="69CF1A4F" w14:textId="7D37DD9F" w:rsidR="008A730A" w:rsidRPr="00D577D5" w:rsidRDefault="008A730A" w:rsidP="00D57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color w:val="000000"/>
          <w:sz w:val="26"/>
          <w:szCs w:val="26"/>
          <w:cs/>
        </w:rPr>
      </w:pPr>
      <w:r w:rsidRPr="005C6F08">
        <w:rPr>
          <w:rFonts w:ascii="Angsana New" w:hAnsi="Angsana New"/>
          <w:i/>
          <w:iCs/>
          <w:color w:val="000000"/>
          <w:sz w:val="26"/>
          <w:szCs w:val="26"/>
          <w:cs/>
        </w:rPr>
        <w:t>การใช้วิจารณญาณ</w:t>
      </w:r>
    </w:p>
    <w:p w14:paraId="49314382" w14:textId="77777777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  <w:cs/>
          <w:lang w:val="th-TH"/>
        </w:rPr>
      </w:pPr>
    </w:p>
    <w:p w14:paraId="01F7A0E8" w14:textId="7EBA48AB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  <w:lang w:val="th-TH"/>
        </w:rPr>
        <w:t xml:space="preserve">ข้อมูลเกี่ยวกับการใช้วิจารณญาณในการเลือกนโยบายการบัญชีซึ่งมีผลกระทบที่มีนัยสำคัญที่สุดต่อจำนวนเงินที่รับรู้ในงบการเงิน </w:t>
      </w:r>
      <w:r w:rsidRPr="005C6F08">
        <w:rPr>
          <w:rFonts w:ascii="Angsana New" w:hAnsi="Angsana New" w:hint="cs"/>
          <w:sz w:val="26"/>
          <w:szCs w:val="26"/>
          <w:cs/>
          <w:lang w:val="th-TH"/>
        </w:rPr>
        <w:t xml:space="preserve">ได้แก่     </w:t>
      </w:r>
      <w:r w:rsidRPr="005C6F08">
        <w:rPr>
          <w:rFonts w:ascii="Angsana New" w:hAnsi="Angsana New"/>
          <w:sz w:val="26"/>
          <w:szCs w:val="26"/>
          <w:cs/>
          <w:lang w:val="th-TH"/>
        </w:rPr>
        <w:t xml:space="preserve"> สัญญาเช่า</w:t>
      </w:r>
    </w:p>
    <w:p w14:paraId="06775D16" w14:textId="77777777" w:rsidR="00274C8E" w:rsidRPr="005C6F08" w:rsidRDefault="00274C8E" w:rsidP="008A730A">
      <w:pPr>
        <w:jc w:val="thaiDistribute"/>
        <w:rPr>
          <w:rFonts w:ascii="Angsana New" w:hAnsi="Angsana New"/>
          <w:i/>
          <w:iCs/>
          <w:color w:val="000000"/>
          <w:sz w:val="26"/>
          <w:szCs w:val="26"/>
        </w:rPr>
      </w:pPr>
    </w:p>
    <w:p w14:paraId="42069184" w14:textId="0887582D" w:rsidR="008A730A" w:rsidRPr="005C6F08" w:rsidRDefault="008A730A" w:rsidP="00D82B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color w:val="000000"/>
          <w:sz w:val="26"/>
          <w:szCs w:val="26"/>
        </w:rPr>
      </w:pPr>
      <w:r w:rsidRPr="005C6F08">
        <w:rPr>
          <w:rFonts w:ascii="Angsana New" w:hAnsi="Angsana New"/>
          <w:i/>
          <w:iCs/>
          <w:color w:val="000000"/>
          <w:sz w:val="26"/>
          <w:szCs w:val="26"/>
          <w:cs/>
        </w:rPr>
        <w:t>ข้อสมมติฐานและความไม่แน่นอนของการประมาณการ</w:t>
      </w:r>
    </w:p>
    <w:p w14:paraId="110948BA" w14:textId="77777777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  <w:cs/>
          <w:lang w:val="th-TH"/>
        </w:rPr>
      </w:pPr>
    </w:p>
    <w:p w14:paraId="2C37BDE5" w14:textId="77777777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5C6F08">
        <w:rPr>
          <w:rFonts w:ascii="Angsana New" w:hAnsi="Angsana New"/>
          <w:sz w:val="26"/>
          <w:szCs w:val="26"/>
          <w:cs/>
          <w:lang w:val="th-TH"/>
        </w:rPr>
        <w:t>ข้อมูลเกี่ยวกับความไม่แน่นอนของการประมาณการที่สำคัญซึ่งมีความเสี่ยงอย่างมีนัยสำคัญที่เป็นเหตุให้ต้องมีการปรับปรุงจำนวนเงินที่รับรู้ในงบการเงิน ซึ่งประกอบด้วย</w:t>
      </w:r>
    </w:p>
    <w:p w14:paraId="1ED14411" w14:textId="77777777" w:rsidR="00320006" w:rsidRDefault="00320006" w:rsidP="00320006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lang w:val="th-TH"/>
        </w:rPr>
      </w:pPr>
      <w:r w:rsidRPr="005C6F08">
        <w:rPr>
          <w:rFonts w:ascii="Angsana New" w:hAnsi="Angsana New"/>
          <w:sz w:val="26"/>
          <w:szCs w:val="26"/>
          <w:cs/>
          <w:lang w:val="th-TH"/>
        </w:rPr>
        <w:t>ภาษีเงินได้ของงวดปัจจุบันและภาษีเงินได้รอการตัดบัญชี</w:t>
      </w:r>
    </w:p>
    <w:p w14:paraId="2F4AB250" w14:textId="794B70BD" w:rsidR="00DE48E4" w:rsidRPr="005C6F08" w:rsidRDefault="00DE48E4" w:rsidP="00320006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>
        <w:rPr>
          <w:rFonts w:ascii="Angsana New" w:hAnsi="Angsana New" w:hint="cs"/>
          <w:sz w:val="26"/>
          <w:szCs w:val="26"/>
          <w:cs/>
          <w:lang w:val="th-TH"/>
        </w:rPr>
        <w:t>การใช้ประโยชน์ของขาดทุนทางภาษี</w:t>
      </w:r>
    </w:p>
    <w:p w14:paraId="72FA1EEA" w14:textId="77777777" w:rsidR="00320006" w:rsidRPr="005C6F08" w:rsidRDefault="00320006" w:rsidP="00320006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5C6F08">
        <w:rPr>
          <w:rFonts w:ascii="Angsana New" w:hAnsi="Angsana New"/>
          <w:sz w:val="26"/>
          <w:szCs w:val="26"/>
          <w:cs/>
          <w:lang w:val="th-TH"/>
        </w:rPr>
        <w:t>การวัดมูลค่าของประมาณการหนี้สินผลประโยชน์ของพนักงานเมื่อเกษียณอายุ</w:t>
      </w:r>
    </w:p>
    <w:p w14:paraId="0080E5C2" w14:textId="77777777" w:rsidR="00320006" w:rsidRPr="005C6F08" w:rsidRDefault="00320006" w:rsidP="00320006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5C6F08">
        <w:rPr>
          <w:rFonts w:ascii="Angsana New" w:hAnsi="Angsana New"/>
          <w:sz w:val="26"/>
          <w:szCs w:val="26"/>
          <w:cs/>
          <w:lang w:val="th-TH"/>
        </w:rPr>
        <w:t>ประมาณการหนี้สิน และหนี้สินที่อาจเกิดขึ้น</w:t>
      </w:r>
    </w:p>
    <w:p w14:paraId="6BFAE292" w14:textId="1E043196" w:rsidR="00320006" w:rsidRPr="005C6F08" w:rsidRDefault="00320006" w:rsidP="00320006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5C6F08">
        <w:rPr>
          <w:rFonts w:ascii="Angsana New" w:hAnsi="Angsana New"/>
          <w:sz w:val="26"/>
          <w:szCs w:val="26"/>
          <w:cs/>
          <w:lang w:val="th-TH"/>
        </w:rPr>
        <w:t>การ</w:t>
      </w:r>
      <w:r w:rsidR="001E7A5F">
        <w:rPr>
          <w:rFonts w:ascii="Angsana New" w:hAnsi="Angsana New" w:hint="cs"/>
          <w:sz w:val="26"/>
          <w:szCs w:val="26"/>
          <w:cs/>
          <w:lang w:val="th-TH"/>
        </w:rPr>
        <w:t>วัด</w:t>
      </w:r>
      <w:r w:rsidRPr="005C6F08">
        <w:rPr>
          <w:rFonts w:ascii="Angsana New" w:hAnsi="Angsana New"/>
          <w:sz w:val="26"/>
          <w:szCs w:val="26"/>
          <w:cs/>
          <w:lang w:val="th-TH"/>
        </w:rPr>
        <w:t>มูลค่าของเครื่องมือทางการเงิน</w:t>
      </w:r>
    </w:p>
    <w:p w14:paraId="12D2E37E" w14:textId="77777777" w:rsidR="00320006" w:rsidRPr="005C6F08" w:rsidRDefault="00320006" w:rsidP="00320006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5C6F08">
        <w:rPr>
          <w:rFonts w:ascii="Angsana New" w:hAnsi="Angsana New"/>
          <w:sz w:val="26"/>
          <w:szCs w:val="26"/>
          <w:cs/>
          <w:lang w:val="th-TH"/>
        </w:rPr>
        <w:t>การพิจารณาการด้อยค่าของสินทรัพย์</w:t>
      </w:r>
    </w:p>
    <w:p w14:paraId="7604522B" w14:textId="77777777" w:rsidR="00320006" w:rsidRPr="005C6F08" w:rsidRDefault="00320006" w:rsidP="003200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26BC8F9F" w14:textId="0A80E181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5C6F08">
        <w:rPr>
          <w:rFonts w:ascii="Angsana New" w:hAnsi="Angsana New"/>
          <w:b/>
          <w:bCs/>
          <w:sz w:val="26"/>
          <w:szCs w:val="26"/>
          <w:cs/>
        </w:rPr>
        <w:t>การรับรู้รายได้</w:t>
      </w:r>
    </w:p>
    <w:p w14:paraId="2ADE869A" w14:textId="77777777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</w:p>
    <w:p w14:paraId="35DE927F" w14:textId="2ADC522A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 xml:space="preserve">ในการพิจารณาว่าจะรับรู้รายได้หรือไม่ บริษัทได้ดำเนินการ </w:t>
      </w:r>
      <w:r w:rsidRPr="005C6F08">
        <w:rPr>
          <w:rFonts w:ascii="Angsana New" w:hAnsi="Angsana New"/>
          <w:sz w:val="26"/>
          <w:szCs w:val="26"/>
        </w:rPr>
        <w:t xml:space="preserve">5 </w:t>
      </w:r>
      <w:r w:rsidRPr="005C6F08">
        <w:rPr>
          <w:rFonts w:ascii="Angsana New" w:hAnsi="Angsana New"/>
          <w:sz w:val="26"/>
          <w:szCs w:val="26"/>
          <w:cs/>
        </w:rPr>
        <w:t>ขั้นตอน ดังนี้</w:t>
      </w:r>
    </w:p>
    <w:p w14:paraId="36A6CFBB" w14:textId="77777777" w:rsidR="008A730A" w:rsidRPr="005C6F08" w:rsidRDefault="008A730A" w:rsidP="008A730A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right="29"/>
        <w:contextualSpacing/>
        <w:jc w:val="both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การระบุสัญญาที่ทำกับลูกค้า</w:t>
      </w:r>
    </w:p>
    <w:p w14:paraId="387BF840" w14:textId="77777777" w:rsidR="008A730A" w:rsidRPr="005C6F08" w:rsidRDefault="008A730A" w:rsidP="008A730A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right="29"/>
        <w:contextualSpacing/>
        <w:jc w:val="both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การระบุภาระที่ต้องปฏิบัติ</w:t>
      </w:r>
    </w:p>
    <w:p w14:paraId="06EF7563" w14:textId="77777777" w:rsidR="008A730A" w:rsidRPr="005C6F08" w:rsidRDefault="008A730A" w:rsidP="008A730A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right="29"/>
        <w:contextualSpacing/>
        <w:jc w:val="both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การกำหนดราคาของรายการ</w:t>
      </w:r>
    </w:p>
    <w:p w14:paraId="2B770B0B" w14:textId="77777777" w:rsidR="008A730A" w:rsidRPr="005C6F08" w:rsidRDefault="008A730A" w:rsidP="008A730A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right="29"/>
        <w:contextualSpacing/>
        <w:jc w:val="both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การปันส่วนของราคาของรายการให้กับภาระที่ต้องปฏิบัติ</w:t>
      </w:r>
    </w:p>
    <w:p w14:paraId="10EF61B1" w14:textId="77777777" w:rsidR="008A730A" w:rsidRPr="005C6F08" w:rsidRDefault="008A730A" w:rsidP="008A730A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right="29"/>
        <w:contextualSpacing/>
        <w:jc w:val="both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การรับรู้รายได้เมื่อบริษัทปฏิบัติตามภาระที่ต้องปฏิบัติเสร็จสิ้น</w:t>
      </w:r>
    </w:p>
    <w:p w14:paraId="287AB5B8" w14:textId="0D21B17D" w:rsidR="008A730A" w:rsidRPr="005C6F08" w:rsidRDefault="008A730A" w:rsidP="00740E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</w:p>
    <w:p w14:paraId="790D8816" w14:textId="77777777" w:rsidR="002145DF" w:rsidRDefault="002145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312E396E" w14:textId="29067D9C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right="29"/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lastRenderedPageBreak/>
        <w:t>บริษัทรับรู้รายได้ ณ เวลาใดเวลาหนึ่งหรือตลอดช่วงเวลาหนึ่ง เมื่อบริษัทได้ปฏิบัติตามภาระที่ต้องปฏิบัติเสร็จสิ้น โดยการส่งมอบสินค้าหรือบริการที่สัญญาว่าจะให้ลูกค้า</w:t>
      </w:r>
    </w:p>
    <w:p w14:paraId="585341BF" w14:textId="77777777" w:rsidR="002145DF" w:rsidRDefault="002145DF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lang w:val="th-TH"/>
        </w:rPr>
      </w:pPr>
    </w:p>
    <w:p w14:paraId="133BB2DF" w14:textId="172A9999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5C6F08">
        <w:rPr>
          <w:rFonts w:ascii="Angsana New" w:hAnsi="Angsana New"/>
          <w:sz w:val="26"/>
          <w:szCs w:val="26"/>
          <w:cs/>
          <w:lang w:val="th-TH"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บริษัทคาดว่าจะมีสิทธิได้รับซึ่งไม่รวมจำนวนเงินที่เก็บแทนบุคคลที่สาม ภาษ</w:t>
      </w:r>
      <w:r w:rsidRPr="005C6F08">
        <w:rPr>
          <w:rFonts w:ascii="Angsana New" w:hAnsi="Angsana New" w:hint="cs"/>
          <w:sz w:val="26"/>
          <w:szCs w:val="26"/>
          <w:cs/>
          <w:lang w:val="th-TH"/>
        </w:rPr>
        <w:t>ีที่เกี่ยวข้อง</w:t>
      </w:r>
      <w:r w:rsidRPr="005C6F08">
        <w:rPr>
          <w:rFonts w:ascii="Angsana New" w:hAnsi="Angsana New"/>
          <w:sz w:val="26"/>
          <w:szCs w:val="26"/>
          <w:cs/>
          <w:lang w:val="th-TH"/>
        </w:rPr>
        <w:t>และแสดงสุทธิจากส่วนลดการค้าและส่วนลดตามปริมาณ</w:t>
      </w:r>
    </w:p>
    <w:p w14:paraId="257784EC" w14:textId="77777777" w:rsidR="00BD5F06" w:rsidRDefault="00BD5F06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i/>
          <w:iCs/>
          <w:sz w:val="26"/>
          <w:szCs w:val="26"/>
          <w:lang w:val="th-TH"/>
        </w:rPr>
      </w:pPr>
    </w:p>
    <w:p w14:paraId="50EA4F0F" w14:textId="5ED827B0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i/>
          <w:iCs/>
          <w:sz w:val="26"/>
          <w:szCs w:val="26"/>
          <w:cs/>
          <w:lang w:val="th-TH"/>
        </w:rPr>
      </w:pPr>
      <w:r w:rsidRPr="005C6F08">
        <w:rPr>
          <w:rFonts w:ascii="Angsana New" w:hAnsi="Angsana New"/>
          <w:i/>
          <w:iCs/>
          <w:sz w:val="26"/>
          <w:szCs w:val="26"/>
          <w:cs/>
          <w:lang w:val="th-TH"/>
        </w:rPr>
        <w:t>การขายสินค้าและบริการ</w:t>
      </w:r>
    </w:p>
    <w:p w14:paraId="47E7DBE0" w14:textId="77777777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24EAE9A8" w14:textId="77777777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5C6F08">
        <w:rPr>
          <w:rFonts w:ascii="Angsana New" w:hAnsi="Angsana New"/>
          <w:sz w:val="26"/>
          <w:szCs w:val="26"/>
          <w:cs/>
          <w:lang w:val="th-TH"/>
        </w:rPr>
        <w:t xml:space="preserve"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 สำหรับสัญญาที่ให้สิทธิลูกค้าในการคืนสินค้า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 </w:t>
      </w:r>
    </w:p>
    <w:p w14:paraId="3F85BB56" w14:textId="77777777" w:rsidR="003861DB" w:rsidRPr="005C6F08" w:rsidRDefault="003861DB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lang w:val="th-TH"/>
        </w:rPr>
      </w:pPr>
    </w:p>
    <w:p w14:paraId="5C4D3338" w14:textId="1910C2E8" w:rsidR="008A730A" w:rsidRPr="005C6F08" w:rsidRDefault="008A730A" w:rsidP="00D82B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  <w:lang w:val="th-TH"/>
        </w:rPr>
      </w:pPr>
      <w:r w:rsidRPr="005C6F08">
        <w:rPr>
          <w:rFonts w:ascii="Angsana New" w:hAnsi="Angsana New"/>
          <w:sz w:val="26"/>
          <w:szCs w:val="26"/>
          <w:cs/>
          <w:lang w:val="th-TH"/>
        </w:rPr>
        <w:t>รายได้จากการให้บริการรับรู้ตลอดช่วงเวลาหนึ่ง</w:t>
      </w:r>
      <w:r w:rsidR="00320006" w:rsidRPr="005C6F08">
        <w:rPr>
          <w:rFonts w:ascii="Angsana New" w:hAnsi="Angsana New" w:hint="cs"/>
          <w:sz w:val="26"/>
          <w:szCs w:val="26"/>
          <w:cs/>
          <w:lang w:val="th-TH"/>
        </w:rPr>
        <w:t>เมื่อได้ให้บริการ</w:t>
      </w:r>
      <w:r w:rsidRPr="005C6F08">
        <w:rPr>
          <w:rFonts w:ascii="Angsana New" w:hAnsi="Angsana New"/>
          <w:sz w:val="26"/>
          <w:szCs w:val="26"/>
          <w:cs/>
          <w:lang w:val="th-TH"/>
        </w:rPr>
        <w:t>โดยอ้างอิงกับขั้นความสำเร็จของงาน ขั้นความสำเร็จของงานประเมินโดยใช้วิธีอัตราส่วนของต้นทุนที่เกิดขึ้นแล้วจนถึงปัจจุบันกับประมาณการต้นทุนทั้งสิ้น</w:t>
      </w:r>
      <w:r w:rsidRPr="005C6F08">
        <w:rPr>
          <w:rFonts w:ascii="Angsana New" w:hAnsi="Angsana New" w:hint="cs"/>
          <w:sz w:val="26"/>
          <w:szCs w:val="26"/>
          <w:cs/>
          <w:lang w:val="th-TH"/>
        </w:rPr>
        <w:t xml:space="preserve"> (วิธีปัจจัยนำเข้า)</w:t>
      </w:r>
      <w:r w:rsidRPr="005C6F08">
        <w:rPr>
          <w:rFonts w:ascii="Angsana New" w:hAnsi="Angsana New"/>
          <w:sz w:val="26"/>
          <w:szCs w:val="26"/>
          <w:cs/>
          <w:lang w:val="th-TH"/>
        </w:rPr>
        <w:t xml:space="preserve"> ต้นทุนที่เกี่ยวข้องรับรู้ในกำไรหรือขาดทุนเมื่อเกิดขึ้น</w:t>
      </w:r>
    </w:p>
    <w:p w14:paraId="18B2D9DE" w14:textId="77777777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205CCA0E" w14:textId="185C5B18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5C6F08">
        <w:rPr>
          <w:rFonts w:ascii="Angsana New" w:hAnsi="Angsana New"/>
          <w:sz w:val="26"/>
          <w:szCs w:val="26"/>
          <w:cs/>
          <w:lang w:val="th-TH"/>
        </w:rPr>
        <w:t>สำหรับสัญญาที่มีการรวมการขายสินค้าและบริการเข้าด้วยกัน</w:t>
      </w:r>
      <w:r w:rsidRPr="005C6F08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/>
          <w:sz w:val="26"/>
          <w:szCs w:val="26"/>
          <w:cs/>
          <w:lang w:val="th-TH"/>
        </w:rPr>
        <w:t>บริษัทบันทึกสินค้าและบริการแยกจากกัน หากสินค้าและบริการดังกล่าวแตกต่างกัน หรือ มีการให้บริการหลาย</w:t>
      </w:r>
      <w:r w:rsidRPr="005C6F08"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  <w:r w:rsidRPr="005C6F08">
        <w:rPr>
          <w:rFonts w:ascii="Angsana New" w:hAnsi="Angsana New"/>
          <w:sz w:val="26"/>
          <w:szCs w:val="26"/>
          <w:cs/>
          <w:lang w:val="th-TH"/>
        </w:rPr>
        <w:t>ๆ ประเภทในรอบระยะเวลารายงานที่แตกต่างกัน สิ่งตอบแทนที่ได้รับจะถูกปันส่วนตามสัดส่วนของราคาขายที่เป็นเอกเทศของสินค้าและบริการนั้น</w:t>
      </w:r>
      <w:r w:rsidRPr="005C6F08"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  <w:r w:rsidRPr="005C6F08">
        <w:rPr>
          <w:rFonts w:ascii="Angsana New" w:hAnsi="Angsana New"/>
          <w:sz w:val="26"/>
          <w:szCs w:val="26"/>
          <w:cs/>
          <w:lang w:val="th-TH"/>
        </w:rPr>
        <w:t xml:space="preserve">ๆ ซึ่งได้ระบุไว้ในรายงานอัตราค่าสินค้าหรือบริการที่บริษัทขายสินค้าและบริการเป็นเอกเทศแยกต่างหาก </w:t>
      </w:r>
    </w:p>
    <w:p w14:paraId="22C03B9A" w14:textId="77777777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43BB457B" w14:textId="77777777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i/>
          <w:iCs/>
          <w:sz w:val="26"/>
          <w:szCs w:val="26"/>
        </w:rPr>
      </w:pPr>
      <w:r w:rsidRPr="005C6F08">
        <w:rPr>
          <w:rFonts w:ascii="Angsana New" w:hAnsi="Angsana New"/>
          <w:i/>
          <w:iCs/>
          <w:sz w:val="26"/>
          <w:szCs w:val="26"/>
          <w:cs/>
        </w:rPr>
        <w:t>ดอกเบี้ยรับ</w:t>
      </w:r>
    </w:p>
    <w:p w14:paraId="026564EA" w14:textId="77777777" w:rsidR="008A730A" w:rsidRPr="005C6F08" w:rsidRDefault="008A730A" w:rsidP="008A730A">
      <w:pPr>
        <w:jc w:val="both"/>
        <w:rPr>
          <w:rFonts w:ascii="Angsana New" w:hAnsi="Angsana New"/>
          <w:sz w:val="26"/>
          <w:szCs w:val="26"/>
        </w:rPr>
      </w:pPr>
    </w:p>
    <w:p w14:paraId="06DD27B3" w14:textId="77777777" w:rsidR="008A730A" w:rsidRPr="005C6F08" w:rsidRDefault="008A730A" w:rsidP="008A730A">
      <w:pPr>
        <w:jc w:val="both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ดอกเบี้ยรับ รับรู้เป็นรายได้ตามเกณฑ์สัดส่วนของเวลาโดยคำนึงถึงอัตราผลตอบแทนที่แท้จริงของสินทรัพย์</w:t>
      </w:r>
    </w:p>
    <w:p w14:paraId="6D48A477" w14:textId="77777777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i/>
          <w:iCs/>
          <w:sz w:val="26"/>
          <w:szCs w:val="26"/>
        </w:rPr>
      </w:pPr>
    </w:p>
    <w:p w14:paraId="16DA6109" w14:textId="77777777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i/>
          <w:iCs/>
          <w:sz w:val="26"/>
          <w:szCs w:val="26"/>
        </w:rPr>
      </w:pPr>
      <w:r w:rsidRPr="005C6F08">
        <w:rPr>
          <w:rFonts w:ascii="Angsana New" w:hAnsi="Angsana New" w:hint="cs"/>
          <w:i/>
          <w:iCs/>
          <w:sz w:val="26"/>
          <w:szCs w:val="26"/>
          <w:cs/>
        </w:rPr>
        <w:t>รายได้อื่น</w:t>
      </w:r>
    </w:p>
    <w:p w14:paraId="52C94B8B" w14:textId="77777777" w:rsidR="008A730A" w:rsidRPr="005C6F08" w:rsidRDefault="008A730A" w:rsidP="008A730A">
      <w:pPr>
        <w:jc w:val="both"/>
        <w:rPr>
          <w:rFonts w:ascii="Angsana New" w:hAnsi="Angsana New"/>
          <w:sz w:val="26"/>
          <w:szCs w:val="26"/>
        </w:rPr>
      </w:pPr>
    </w:p>
    <w:p w14:paraId="0F63F2F5" w14:textId="77777777" w:rsidR="008A730A" w:rsidRPr="005C6F08" w:rsidRDefault="008A730A" w:rsidP="008A730A">
      <w:pPr>
        <w:jc w:val="both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รายได้อื่นบันทึกตามเกณฑ์คงค้าง</w:t>
      </w:r>
    </w:p>
    <w:p w14:paraId="7881D38B" w14:textId="77777777" w:rsidR="00320006" w:rsidRPr="005C6F08" w:rsidRDefault="00320006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lang w:val="th-TH"/>
        </w:rPr>
      </w:pPr>
    </w:p>
    <w:p w14:paraId="51C98D7D" w14:textId="4FE3FD86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5C6F08">
        <w:rPr>
          <w:rFonts w:ascii="Angsana New" w:hAnsi="Angsana New"/>
          <w:b/>
          <w:bCs/>
          <w:sz w:val="26"/>
          <w:szCs w:val="26"/>
          <w:cs/>
          <w:lang w:val="th-TH"/>
        </w:rPr>
        <w:t>ค่าซ่อมแซมและบำรุงรักษา</w:t>
      </w:r>
    </w:p>
    <w:p w14:paraId="3C45C495" w14:textId="77777777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5B936F9B" w14:textId="77777777" w:rsidR="008A730A" w:rsidRPr="005C6F08" w:rsidRDefault="008A730A" w:rsidP="008A730A">
      <w:pPr>
        <w:jc w:val="thaiDistribute"/>
        <w:rPr>
          <w:rFonts w:ascii="Angsana New" w:hAnsi="Angsana New"/>
          <w:sz w:val="26"/>
          <w:szCs w:val="26"/>
          <w:cs/>
        </w:rPr>
      </w:pPr>
      <w:r w:rsidRPr="005C6F08">
        <w:rPr>
          <w:rFonts w:ascii="Angsana New" w:hAnsi="Angsana New"/>
          <w:sz w:val="26"/>
          <w:szCs w:val="26"/>
          <w:cs/>
        </w:rPr>
        <w:t>รายจ่ายในการซ่อมแซมและบำรุงรักษา บันทึกเป็นค่าใช้จ่ายเมื่อเกิดรายจ่ายนั้น ส่วนรายจ่ายที่มีลักษณะเป็นรายจ่ายฝ่ายทุนได้บันทึกรวมไว้ในบัญชีอาคารและอุปกรณ์ที่เกี่ยวข้อง</w:t>
      </w:r>
    </w:p>
    <w:p w14:paraId="608B092B" w14:textId="3EDE5413" w:rsidR="00320006" w:rsidRDefault="003200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45720B37" w14:textId="77777777" w:rsidR="00BD5F06" w:rsidRDefault="00BD5F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  <w:cs/>
          <w:lang w:val="th-TH"/>
        </w:rPr>
      </w:pPr>
      <w:r>
        <w:rPr>
          <w:rFonts w:ascii="Angsana New" w:hAnsi="Angsana New"/>
          <w:b/>
          <w:bCs/>
          <w:sz w:val="26"/>
          <w:szCs w:val="26"/>
          <w:cs/>
          <w:lang w:val="th-TH"/>
        </w:rPr>
        <w:br w:type="page"/>
      </w:r>
    </w:p>
    <w:p w14:paraId="6FEB738E" w14:textId="7533207B" w:rsidR="000E3E98" w:rsidRPr="0055390B" w:rsidRDefault="000E3E98" w:rsidP="000E3E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lang w:val="th-TH"/>
        </w:rPr>
      </w:pPr>
      <w:r w:rsidRPr="0055390B">
        <w:rPr>
          <w:rFonts w:ascii="Angsana New" w:hAnsi="Angsana New"/>
          <w:b/>
          <w:bCs/>
          <w:sz w:val="26"/>
          <w:szCs w:val="26"/>
          <w:cs/>
          <w:lang w:val="th-TH"/>
        </w:rPr>
        <w:lastRenderedPageBreak/>
        <w:t>การจ่ายโดยใช้หุ้นเป็นเกณฑ์</w:t>
      </w:r>
    </w:p>
    <w:p w14:paraId="724C3072" w14:textId="77777777" w:rsidR="000E3E98" w:rsidRPr="0055390B" w:rsidRDefault="000E3E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081F1E88" w14:textId="1DBBA332" w:rsidR="00EF0682" w:rsidRPr="00CF2F38" w:rsidRDefault="0055390B" w:rsidP="00EF0682">
      <w:pPr>
        <w:jc w:val="thaiDistribute"/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</w:pPr>
      <w:bookmarkStart w:id="0" w:name="_Hlk126578068"/>
      <w:r w:rsidRPr="0055390B">
        <w:rPr>
          <w:rFonts w:ascii="Angsana New" w:hAnsi="Angsana New"/>
          <w:sz w:val="26"/>
          <w:szCs w:val="26"/>
          <w:cs/>
        </w:rPr>
        <w:t>มูลค่ายุติธรรมของสิทธิซื้อหุ้น ณ วันที่ให้สิทธิแก่</w:t>
      </w:r>
      <w:r w:rsidR="002539BC" w:rsidRPr="0055390B">
        <w:rPr>
          <w:rFonts w:ascii="Angsana New" w:hAnsi="Angsana New" w:hint="cs"/>
          <w:sz w:val="26"/>
          <w:szCs w:val="26"/>
          <w:cs/>
        </w:rPr>
        <w:t>กรรมการ ผู้บริหาร</w:t>
      </w:r>
      <w:r w:rsidR="002539BC">
        <w:rPr>
          <w:rFonts w:ascii="Angsana New" w:hAnsi="Angsana New" w:hint="cs"/>
          <w:sz w:val="26"/>
          <w:szCs w:val="26"/>
          <w:cs/>
        </w:rPr>
        <w:t>และพนักงาน</w:t>
      </w:r>
      <w:r w:rsidR="00D17B16">
        <w:rPr>
          <w:rFonts w:ascii="Angsana New" w:hAnsi="Angsana New" w:hint="cs"/>
          <w:sz w:val="26"/>
          <w:szCs w:val="26"/>
          <w:cs/>
        </w:rPr>
        <w:t>บางท่าน</w:t>
      </w:r>
      <w:r w:rsidRPr="0055390B">
        <w:rPr>
          <w:rFonts w:ascii="Angsana New" w:hAnsi="Angsana New"/>
          <w:sz w:val="26"/>
          <w:szCs w:val="26"/>
          <w:cs/>
        </w:rPr>
        <w:t xml:space="preserve"> </w:t>
      </w:r>
      <w:r w:rsidRPr="0055390B">
        <w:rPr>
          <w:rFonts w:ascii="Angsana New" w:hAnsi="Angsana New"/>
          <w:sz w:val="26"/>
          <w:szCs w:val="26"/>
        </w:rPr>
        <w:t>(</w:t>
      </w:r>
      <w:r w:rsidRPr="0055390B">
        <w:rPr>
          <w:rFonts w:ascii="Angsana New" w:hAnsi="Angsana New"/>
          <w:sz w:val="26"/>
          <w:szCs w:val="26"/>
          <w:cs/>
        </w:rPr>
        <w:t>ชำระด้วยตราสารทุน) รับรู้เป็นค่าใช้จ่ายพร้อม ๆ ไปกับการเพิ่มขึ้นในส่วนของผู้ถือหุ้น ตลอดระยะเวลาที่</w:t>
      </w:r>
      <w:r w:rsidRPr="0055390B">
        <w:rPr>
          <w:rFonts w:ascii="Angsana New" w:hAnsi="Angsana New" w:hint="cs"/>
          <w:sz w:val="26"/>
          <w:szCs w:val="26"/>
          <w:cs/>
        </w:rPr>
        <w:t>กรรมการ ผู้บริหารและพนักงาน</w:t>
      </w:r>
      <w:r w:rsidRPr="0055390B">
        <w:rPr>
          <w:rFonts w:ascii="Angsana New" w:hAnsi="Angsana New"/>
          <w:sz w:val="26"/>
          <w:szCs w:val="26"/>
          <w:cs/>
        </w:rPr>
        <w:t>สามารถเข้าใช้</w:t>
      </w:r>
      <w:r w:rsidRPr="00A74EA2">
        <w:rPr>
          <w:rFonts w:ascii="Angsana New" w:hAnsi="Angsana New"/>
          <w:sz w:val="26"/>
          <w:szCs w:val="26"/>
          <w:cs/>
        </w:rPr>
        <w:t xml:space="preserve">สิทธิได้อย่างไม่มีเงื่อนไข จำนวนที่รับรู้เป็นค่าใช้จ่ายจะถูกปรับปรุงเพื่อให้สะท้อนถึงจำนวนสิทธิซื้อหุ้นที่แท้จริงซึ่งเข้าเงื่อนไขการให้บริการที่เกี่ยวข้องและเงื่อนไขการได้รับสิทธิที่ไม่ใช่เงื่อนไขเรื่องตลาดทุน ซึ่งเป็นจำนวนที่เดิมเคยรับรู้ตามจำนวนสิทธิซื้อหุ้นที่เข้าเงื่อนไขการให้บริการที่เกี่ยวข้องและเงื่อนไขการได้รับสิทธิที่ไม่ใช่เงื่อนไขเรื่องตลาดทุน ณ วันที่ได้รับสิทธิ </w:t>
      </w:r>
      <w:r w:rsidR="00EF0682" w:rsidRPr="00CF2F38">
        <w:rPr>
          <w:rFonts w:asciiTheme="majorBidi" w:hAnsiTheme="majorBidi" w:cstheme="majorBidi" w:hint="cs"/>
          <w:color w:val="000000"/>
          <w:sz w:val="26"/>
          <w:szCs w:val="26"/>
          <w:cs/>
          <w:lang w:val="th-TH"/>
        </w:rPr>
        <w:t xml:space="preserve">สำหรับเงื่อนไขการได้รับสิทธิที่ไม่ใช่เงื่อนไขการบริการหรือผลงาน มูลค่ายุติธรรมของสิทธิซื้อหุ้น ณ วันที่ให้สิทธิจะถูกวัดค่าเพื่อให้สะท้อนถึงเงื่อนไขนั้นและไม่มีการปรับปรุงสำหรับผลต่างระหว่างจำนวนที่คาดไว้กับผลที่เกิดขึ้นจริง </w:t>
      </w:r>
    </w:p>
    <w:bookmarkEnd w:id="0"/>
    <w:p w14:paraId="04BBF46E" w14:textId="77777777" w:rsidR="0055390B" w:rsidRPr="005C6F08" w:rsidRDefault="005539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</w:p>
    <w:p w14:paraId="156A5F6D" w14:textId="7718F615" w:rsidR="00320006" w:rsidRPr="005C6F08" w:rsidRDefault="00320006" w:rsidP="00320006">
      <w:pPr>
        <w:jc w:val="thaiDistribute"/>
        <w:rPr>
          <w:rFonts w:ascii="Angsana New" w:hAnsi="Angsana New"/>
          <w:b/>
          <w:bCs/>
          <w:sz w:val="26"/>
          <w:szCs w:val="26"/>
        </w:rPr>
      </w:pPr>
      <w:r w:rsidRPr="005C6F08">
        <w:rPr>
          <w:rFonts w:ascii="Angsana New" w:hAnsi="Angsana New" w:hint="cs"/>
          <w:b/>
          <w:bCs/>
          <w:sz w:val="26"/>
          <w:szCs w:val="26"/>
          <w:cs/>
        </w:rPr>
        <w:t xml:space="preserve">สัญญาเช่า </w:t>
      </w:r>
    </w:p>
    <w:p w14:paraId="2CDB8D6D" w14:textId="77777777" w:rsidR="00320006" w:rsidRPr="005C6F08" w:rsidRDefault="00320006" w:rsidP="00320006">
      <w:pPr>
        <w:jc w:val="thaiDistribute"/>
        <w:rPr>
          <w:rFonts w:ascii="Angsana New" w:hAnsi="Angsana New"/>
          <w:sz w:val="26"/>
          <w:szCs w:val="26"/>
        </w:rPr>
      </w:pPr>
    </w:p>
    <w:p w14:paraId="7DCD4FBF" w14:textId="77777777" w:rsidR="00320006" w:rsidRPr="005C6F08" w:rsidRDefault="00320006" w:rsidP="00320006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ณ วันเริ่มต้นสัญญา 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เป็นการให้สิทธิในการควบคุมการใช้สินทรัพย์ที่ระบุได้สำหรับช่วงเวลาหนึ่งเพื่อการแลกเปลี่ยนกับ</w:t>
      </w:r>
      <w:r w:rsidRPr="005C6F08">
        <w:rPr>
          <w:rFonts w:ascii="Angsana New" w:hAnsi="Angsana New"/>
          <w:sz w:val="26"/>
          <w:szCs w:val="26"/>
        </w:rPr>
        <w:t xml:space="preserve">     </w:t>
      </w:r>
      <w:r w:rsidRPr="005C6F08">
        <w:rPr>
          <w:rFonts w:ascii="Angsana New" w:hAnsi="Angsana New"/>
          <w:sz w:val="26"/>
          <w:szCs w:val="26"/>
          <w:cs/>
        </w:rPr>
        <w:t>สิ่งตอบแทน</w:t>
      </w:r>
    </w:p>
    <w:p w14:paraId="48793CF9" w14:textId="77777777" w:rsidR="00320006" w:rsidRPr="005C6F08" w:rsidRDefault="00320006" w:rsidP="00320006">
      <w:pPr>
        <w:tabs>
          <w:tab w:val="left" w:pos="540"/>
          <w:tab w:val="left" w:pos="9270"/>
        </w:tabs>
        <w:jc w:val="thaiDistribute"/>
        <w:rPr>
          <w:rFonts w:ascii="Angsana New" w:hAnsi="Angsana New"/>
          <w:sz w:val="26"/>
          <w:szCs w:val="26"/>
        </w:rPr>
      </w:pPr>
    </w:p>
    <w:p w14:paraId="6E24F1F3" w14:textId="64F62B44" w:rsidR="00320006" w:rsidRPr="005C6F08" w:rsidRDefault="00320006" w:rsidP="00320006">
      <w:pPr>
        <w:tabs>
          <w:tab w:val="left" w:pos="540"/>
        </w:tabs>
        <w:jc w:val="thaiDistribute"/>
        <w:rPr>
          <w:rFonts w:ascii="Angsana New" w:hAnsi="Angsana New"/>
          <w:color w:val="FF0000"/>
          <w:sz w:val="26"/>
          <w:szCs w:val="26"/>
        </w:rPr>
      </w:pPr>
      <w:r w:rsidRPr="005D3FFC">
        <w:rPr>
          <w:rFonts w:ascii="Angsana New" w:hAnsi="Angsana New"/>
          <w:sz w:val="26"/>
          <w:szCs w:val="26"/>
          <w:cs/>
        </w:rPr>
        <w:t>บริษัท</w:t>
      </w:r>
      <w:r w:rsidRPr="005D3FFC">
        <w:rPr>
          <w:rFonts w:ascii="Angsana New" w:hAnsi="Angsana New"/>
          <w:sz w:val="26"/>
          <w:szCs w:val="26"/>
        </w:rPr>
        <w:t xml:space="preserve"> </w:t>
      </w:r>
      <w:r w:rsidRPr="005D3FFC">
        <w:rPr>
          <w:rFonts w:ascii="Angsana New" w:hAnsi="Angsana New" w:hint="cs"/>
          <w:sz w:val="26"/>
          <w:szCs w:val="26"/>
          <w:cs/>
        </w:rPr>
        <w:t xml:space="preserve">(ในฐานะผู้เช่า) </w:t>
      </w:r>
      <w:r w:rsidRPr="005D3FFC">
        <w:rPr>
          <w:rFonts w:ascii="Angsana New" w:hAnsi="Angsana New"/>
          <w:sz w:val="26"/>
          <w:szCs w:val="26"/>
          <w:cs/>
        </w:rPr>
        <w:t>ประเมินอายุสัญญาเช่าตามระยะเวลาที่บอกเลิกไม่ได้ที่ระบุในสัญญาเช่าหรือตามระยะเวลาที่เหลืออยู่ของสัญญาเช่า</w:t>
      </w:r>
      <w:r w:rsidRPr="005D3FFC">
        <w:rPr>
          <w:rFonts w:ascii="Angsana New" w:hAnsi="Angsana New" w:hint="cs"/>
          <w:sz w:val="26"/>
          <w:szCs w:val="26"/>
          <w:cs/>
        </w:rPr>
        <w:t xml:space="preserve">     </w:t>
      </w:r>
      <w:r w:rsidRPr="005D3FFC">
        <w:rPr>
          <w:rFonts w:ascii="Angsana New" w:hAnsi="Angsana New"/>
          <w:sz w:val="26"/>
          <w:szCs w:val="26"/>
          <w:cs/>
        </w:rPr>
        <w:t>ที่มีผลอยู่ 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</w:t>
      </w:r>
      <w:r w:rsidRPr="005C6F08">
        <w:rPr>
          <w:rFonts w:ascii="Angsana New" w:hAnsi="Angsana New"/>
          <w:sz w:val="26"/>
          <w:szCs w:val="26"/>
          <w:cs/>
        </w:rPr>
        <w:t xml:space="preserve"> </w:t>
      </w:r>
    </w:p>
    <w:p w14:paraId="5D700CE3" w14:textId="39140CCE" w:rsidR="00320006" w:rsidRPr="005C6F08" w:rsidRDefault="00320006" w:rsidP="00320006">
      <w:pPr>
        <w:spacing w:line="240" w:lineRule="auto"/>
        <w:rPr>
          <w:rFonts w:ascii="Angsana New" w:hAnsi="Angsana New"/>
          <w:sz w:val="26"/>
          <w:szCs w:val="26"/>
          <w:cs/>
        </w:rPr>
      </w:pPr>
    </w:p>
    <w:p w14:paraId="2EAB3F53" w14:textId="53FE3F6E" w:rsidR="00320006" w:rsidRPr="005C6F08" w:rsidRDefault="00320006" w:rsidP="00D82B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 w:hint="cs"/>
          <w:sz w:val="26"/>
          <w:szCs w:val="26"/>
          <w:cs/>
        </w:rPr>
        <w:t>สัญญา</w:t>
      </w:r>
      <w:r w:rsidRPr="005C6F08">
        <w:rPr>
          <w:rFonts w:ascii="Angsana New" w:hAnsi="Angsana New"/>
          <w:sz w:val="26"/>
          <w:szCs w:val="26"/>
          <w:cs/>
        </w:rPr>
        <w:t>เช่ารับรู้สินทรัพย์</w:t>
      </w:r>
      <w:r w:rsidRPr="005C6F08">
        <w:rPr>
          <w:rFonts w:ascii="Angsana New" w:hAnsi="Angsana New" w:hint="cs"/>
          <w:sz w:val="26"/>
          <w:szCs w:val="26"/>
          <w:cs/>
        </w:rPr>
        <w:t xml:space="preserve"> (สินทรัพย์สิทธิการใช้) </w:t>
      </w:r>
      <w:r w:rsidRPr="005C6F08">
        <w:rPr>
          <w:rFonts w:ascii="Angsana New" w:hAnsi="Angsana New"/>
          <w:sz w:val="26"/>
          <w:szCs w:val="26"/>
          <w:cs/>
        </w:rPr>
        <w:t xml:space="preserve">และหนี้สินสำหรับสัญญาเช่าทุกรายการที่มีระยะเวลาในการเช่ามากกว่า </w:t>
      </w:r>
      <w:r w:rsidRPr="005C6F08">
        <w:rPr>
          <w:rFonts w:ascii="Angsana New" w:hAnsi="Angsana New"/>
          <w:sz w:val="26"/>
          <w:szCs w:val="26"/>
        </w:rPr>
        <w:t>12</w:t>
      </w:r>
      <w:r w:rsidRPr="005C6F08">
        <w:rPr>
          <w:rFonts w:ascii="Angsana New" w:hAnsi="Angsana New"/>
          <w:sz w:val="26"/>
          <w:szCs w:val="26"/>
          <w:cs/>
        </w:rPr>
        <w:t xml:space="preserve"> เดือน เว้นแต่สินทรัพย์อ้างอิงนั้นมีมูลค่าต่ำ</w:t>
      </w:r>
    </w:p>
    <w:p w14:paraId="7AA92B57" w14:textId="77777777" w:rsidR="00320006" w:rsidRPr="005C6F08" w:rsidRDefault="00320006" w:rsidP="00320006">
      <w:pPr>
        <w:jc w:val="thaiDistribute"/>
        <w:rPr>
          <w:rFonts w:ascii="Angsana New" w:hAnsi="Angsana New"/>
          <w:sz w:val="26"/>
          <w:szCs w:val="26"/>
        </w:rPr>
      </w:pPr>
    </w:p>
    <w:p w14:paraId="46F0A0CA" w14:textId="77777777" w:rsidR="00320006" w:rsidRPr="005C6F08" w:rsidRDefault="00320006" w:rsidP="00320006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 xml:space="preserve">บริษัทเลือกใช้ข้อยกเว้นในการรับรู้รายการสำหรับสัญญาเช่าระยะสั้น (สัญญาเช่าที่มีอายุสัญญาเช่า </w:t>
      </w:r>
      <w:r w:rsidRPr="005C6F08">
        <w:rPr>
          <w:rFonts w:ascii="Angsana New" w:hAnsi="Angsana New"/>
          <w:sz w:val="26"/>
          <w:szCs w:val="26"/>
        </w:rPr>
        <w:t>12</w:t>
      </w:r>
      <w:r w:rsidRPr="005C6F08">
        <w:rPr>
          <w:rFonts w:ascii="Angsana New" w:hAnsi="Angsana New"/>
          <w:sz w:val="26"/>
          <w:szCs w:val="26"/>
          <w:cs/>
        </w:rPr>
        <w:t xml:space="preserve"> เดือนหรือน้อยกว่า</w:t>
      </w:r>
      <w:r w:rsidRPr="005C6F08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/>
          <w:sz w:val="26"/>
          <w:szCs w:val="26"/>
          <w:cs/>
        </w:rPr>
        <w:t>นับจากวันที่สัญญาเช่ามีผลและไม่มีสิทธิการเลือกซื้อ)</w:t>
      </w:r>
      <w:r w:rsidRPr="005C6F08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/>
          <w:sz w:val="26"/>
          <w:szCs w:val="26"/>
          <w:cs/>
        </w:rPr>
        <w:t>และสัญญาเช่าซึ่งสินทรัพย์อ้างอิงมีมูลค่าต่ำ จำนวนเงินที่จ่ายชำระตามสัญญาเช่าระยะสั้นและสัญญาเช่าซื้อสินทรัพย์อ้างอิงมีมูลค่าต่ำจะรับรู้เป็นค่าใช้จ่าย</w:t>
      </w:r>
      <w:r w:rsidRPr="005C6F08">
        <w:rPr>
          <w:rFonts w:ascii="Angsana New" w:hAnsi="Angsana New" w:hint="cs"/>
          <w:sz w:val="26"/>
          <w:szCs w:val="26"/>
          <w:cs/>
        </w:rPr>
        <w:t>ใน</w:t>
      </w:r>
      <w:r w:rsidRPr="005C6F08">
        <w:rPr>
          <w:rFonts w:ascii="Angsana New" w:hAnsi="Angsana New"/>
          <w:sz w:val="26"/>
          <w:szCs w:val="26"/>
          <w:cs/>
        </w:rPr>
        <w:t>กำไร</w:t>
      </w:r>
      <w:r w:rsidRPr="005C6F08">
        <w:rPr>
          <w:rFonts w:ascii="Angsana New" w:hAnsi="Angsana New" w:hint="cs"/>
          <w:sz w:val="26"/>
          <w:szCs w:val="26"/>
          <w:cs/>
        </w:rPr>
        <w:t>หรือ</w:t>
      </w:r>
      <w:r w:rsidRPr="005C6F08">
        <w:rPr>
          <w:rFonts w:ascii="Angsana New" w:hAnsi="Angsana New"/>
          <w:sz w:val="26"/>
          <w:szCs w:val="26"/>
          <w:cs/>
        </w:rPr>
        <w:t>ขาดทุนตามวิธีเส้นตรงตลอดอายุสัญญาเช่า</w:t>
      </w:r>
    </w:p>
    <w:p w14:paraId="18554CB6" w14:textId="77777777" w:rsidR="00320006" w:rsidRPr="005C6F08" w:rsidRDefault="00320006" w:rsidP="00320006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1B6CA81A" w14:textId="77777777" w:rsidR="00320006" w:rsidRPr="005C6F08" w:rsidRDefault="00320006" w:rsidP="00320006">
      <w:pPr>
        <w:tabs>
          <w:tab w:val="left" w:pos="540"/>
        </w:tabs>
        <w:jc w:val="thaiDistribute"/>
        <w:rPr>
          <w:rFonts w:ascii="Angsana New" w:hAnsi="Angsana New"/>
          <w:i/>
          <w:iCs/>
          <w:sz w:val="26"/>
          <w:szCs w:val="26"/>
          <w:cs/>
        </w:rPr>
      </w:pPr>
      <w:r w:rsidRPr="005C6F08">
        <w:rPr>
          <w:rFonts w:ascii="Angsana New" w:hAnsi="Angsana New"/>
          <w:i/>
          <w:iCs/>
          <w:sz w:val="26"/>
          <w:szCs w:val="26"/>
          <w:cs/>
        </w:rPr>
        <w:t>หนี้สินตามสัญญาเช่า</w:t>
      </w:r>
    </w:p>
    <w:p w14:paraId="3279B9F3" w14:textId="77777777" w:rsidR="00320006" w:rsidRPr="005C6F08" w:rsidRDefault="00320006" w:rsidP="00320006">
      <w:pPr>
        <w:tabs>
          <w:tab w:val="left" w:pos="540"/>
          <w:tab w:val="left" w:pos="9270"/>
        </w:tabs>
        <w:jc w:val="thaiDistribute"/>
        <w:rPr>
          <w:rFonts w:ascii="Angsana New" w:hAnsi="Angsana New"/>
          <w:sz w:val="26"/>
          <w:szCs w:val="26"/>
        </w:rPr>
      </w:pPr>
    </w:p>
    <w:p w14:paraId="02DF6437" w14:textId="77777777" w:rsidR="00320006" w:rsidRPr="005C6F08" w:rsidRDefault="00320006" w:rsidP="00320006">
      <w:pPr>
        <w:jc w:val="thaiDistribute"/>
        <w:rPr>
          <w:rFonts w:ascii="Angsana New" w:hAnsi="Angsana New"/>
          <w:sz w:val="26"/>
          <w:szCs w:val="26"/>
          <w:cs/>
        </w:rPr>
      </w:pPr>
      <w:r w:rsidRPr="005C6F08">
        <w:rPr>
          <w:rFonts w:ascii="Angsana New" w:hAnsi="Angsana New"/>
          <w:sz w:val="26"/>
          <w:szCs w:val="26"/>
          <w:cs/>
        </w:rPr>
        <w:t xml:space="preserve">หนี้สินตามสัญญาเช่าแสดงมูลค่าตามมูลค่าปัจจุบันของการจ่ายชำระตามสัญญาเช่าที่ยังไม่ได้จ่ายชำระ ณ วันที่สัญญาเช่าเริ่มมีผล การจ่ายชำระตามสัญญาเช่าดังกล่าวประกอบด้วย การจ่ายชำระคงที่ (รวมถึงการจ่ายชำระคงที่โดยเนื้อหา) หักลูกหนี้สิ่งจูงใจตามสัญญาเช่า (ถ้ามี) และจำนวนเงินที่คาดว่าผู้เช่าจะจ่ายชำระภายใต้การรับประกันมูลค่าคงเหลือ นอกจากนี้ การจ่ายชำระตามสัญญาเช่ายังรวมถึงราคาใช้สิทธิของสิทธิการเลือกซื้อ หากมีความแน่นอนอย่างสมเหตุสมผลที่บริษัทจะใช้สิทธิเลือกนั้น และการจ่ายชำระค่าปรับเพื่อการยกเลิกสัญญาเช่า </w:t>
      </w:r>
      <w:r w:rsidRPr="005C6F08">
        <w:rPr>
          <w:rFonts w:ascii="Angsana New" w:hAnsi="Angsana New"/>
          <w:sz w:val="26"/>
          <w:szCs w:val="26"/>
        </w:rPr>
        <w:t xml:space="preserve">                </w:t>
      </w:r>
      <w:r w:rsidRPr="005C6F08">
        <w:rPr>
          <w:rFonts w:ascii="Angsana New" w:hAnsi="Angsana New"/>
          <w:sz w:val="26"/>
          <w:szCs w:val="26"/>
          <w:cs/>
        </w:rPr>
        <w:t xml:space="preserve">หากข้อกำหนดสัญญาเช่าแสดงให้เห็นว่าบริษัทจะใช้สิทธิเลือกในการยกเลิกสัญญาเช่า </w:t>
      </w:r>
    </w:p>
    <w:p w14:paraId="5567A3D3" w14:textId="77777777" w:rsidR="00D02556" w:rsidRDefault="00D02556" w:rsidP="00320006">
      <w:pPr>
        <w:jc w:val="thaiDistribute"/>
        <w:rPr>
          <w:rFonts w:ascii="Angsana New" w:hAnsi="Angsana New"/>
          <w:sz w:val="26"/>
          <w:szCs w:val="26"/>
        </w:rPr>
      </w:pPr>
    </w:p>
    <w:p w14:paraId="00484F35" w14:textId="77777777" w:rsidR="00BD5F06" w:rsidRDefault="00BD5F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585A63EF" w14:textId="432512A0" w:rsidR="00320006" w:rsidRPr="005C6F08" w:rsidRDefault="00320006" w:rsidP="00320006">
      <w:pPr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lastRenderedPageBreak/>
        <w:t>บริษัทคำนวณมูลค่าปัจจุบันของการจ่ายชำระตามสัญญาเช่าโดยใช้อัตราดอกเบี้ยการกู้ยืมส่วนเพิ่ม ณ วันที่สัญญาเช่ามีผล หากอัตราดอกเบี้ยตามนัยของหนี้สินสัญญาเช่านั้นไม่สามารถกำหนดได้ ทั้งนี้อัตราดอกเบี้ยการกู้ยืมส่วนเพิ่มอ้างอิงจากอัตราผลตอบแทนของพันธบัตรรัฐบาลปรับด้วยค่าความเสี่ยงที่เหมาะสมตามระยะเวลาของสัญญาเช่านั้น หลังจากวันที่สัญญาเช่าเริ่มมีผล บริษัทจะวัดมูลค่าของหนี้สินตามสัญญาเช่าเพิ่มขึ้นเพื่อสะท้อนดอกเบี้ยจากหนี้สินตามสัญญาเช่า และลดลงเพื่อสะท้อนการจ่ายชำระตามสัญญาเช่าที่จ่ายชำระแล้ว นอกจากนี้ บริษัทจะวัดมูลค่าหนี้สินตามสัญญาเช่าใหม่ เมื่อมีการเปลี่ยนแปลงอายุสัญญาเช่า จำนวนเงินที่ต้องจ่ายชำระ หรือการประเมินสิทธิการเลือกในการซื้อสินทรัพย์อ้างอิง</w:t>
      </w:r>
    </w:p>
    <w:p w14:paraId="1EB8B79F" w14:textId="77777777" w:rsidR="00320006" w:rsidRPr="006F0A55" w:rsidRDefault="00320006" w:rsidP="00320006">
      <w:pPr>
        <w:jc w:val="thaiDistribute"/>
        <w:rPr>
          <w:rFonts w:ascii="Angsana New" w:hAnsi="Angsana New"/>
          <w:sz w:val="20"/>
          <w:szCs w:val="20"/>
        </w:rPr>
      </w:pPr>
    </w:p>
    <w:p w14:paraId="6E1D18B6" w14:textId="176B79BC" w:rsidR="0083447B" w:rsidRPr="005C6F08" w:rsidRDefault="0083447B" w:rsidP="00DF5A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5C6F08">
        <w:rPr>
          <w:rFonts w:ascii="Angsana New" w:hAnsi="Angsana New"/>
          <w:b/>
          <w:bCs/>
          <w:sz w:val="26"/>
          <w:szCs w:val="26"/>
          <w:cs/>
        </w:rPr>
        <w:t>เครื่องมือทางการเงิน</w:t>
      </w:r>
    </w:p>
    <w:p w14:paraId="6D49EE82" w14:textId="77777777" w:rsidR="0083447B" w:rsidRPr="006F0A55" w:rsidRDefault="0083447B" w:rsidP="006F0A55">
      <w:pPr>
        <w:tabs>
          <w:tab w:val="clear" w:pos="907"/>
          <w:tab w:val="left" w:pos="900"/>
        </w:tabs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484FDCC0" w14:textId="77777777" w:rsidR="0083447B" w:rsidRPr="005C6F08" w:rsidRDefault="0083447B" w:rsidP="0083447B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</w:t>
      </w:r>
      <w:r w:rsidRPr="005C6F08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/>
          <w:sz w:val="26"/>
          <w:szCs w:val="26"/>
          <w:cs/>
        </w:rPr>
        <w:t>บริษัทจะรับรู้สินทรัพย์ทางการเงินดังกล่าวด้วยราคาของรายการตามที่กล่าวไว้ในนโยบายการบัญชีเรื่องการรับรู้รายได้</w:t>
      </w:r>
    </w:p>
    <w:p w14:paraId="3AD47E67" w14:textId="77777777" w:rsidR="0083447B" w:rsidRPr="006F0A55" w:rsidRDefault="0083447B" w:rsidP="0083447B">
      <w:pPr>
        <w:tabs>
          <w:tab w:val="left" w:pos="540"/>
        </w:tabs>
        <w:jc w:val="thaiDistribute"/>
        <w:rPr>
          <w:rFonts w:ascii="Angsana New" w:hAnsi="Angsana New"/>
          <w:sz w:val="20"/>
          <w:szCs w:val="20"/>
          <w:cs/>
        </w:rPr>
      </w:pPr>
    </w:p>
    <w:p w14:paraId="0502084B" w14:textId="77777777" w:rsidR="0083447B" w:rsidRPr="005C6F08" w:rsidRDefault="0083447B" w:rsidP="0083447B">
      <w:pPr>
        <w:pStyle w:val="ListParagraph"/>
        <w:widowControl w:val="0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  <w:tab w:val="left" w:pos="900"/>
        </w:tabs>
        <w:ind w:hanging="72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5C6F08">
        <w:rPr>
          <w:rFonts w:ascii="Angsana New" w:hAnsi="Angsana New"/>
          <w:b/>
          <w:bCs/>
          <w:i/>
          <w:iCs/>
          <w:sz w:val="26"/>
          <w:szCs w:val="26"/>
          <w:cs/>
        </w:rPr>
        <w:t>การจัดประเภทรายการและการวัดมูลค่าของสินทรัพย์ทางการเงิน</w:t>
      </w:r>
    </w:p>
    <w:p w14:paraId="3A04D4AD" w14:textId="77777777" w:rsidR="0083447B" w:rsidRPr="006F0A55" w:rsidRDefault="0083447B" w:rsidP="0083447B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665FC9DC" w14:textId="78F26BB6" w:rsidR="0083447B" w:rsidRPr="005C6F08" w:rsidRDefault="0083447B" w:rsidP="0083447B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 xml:space="preserve">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</w:t>
      </w:r>
      <w:r w:rsidR="00053DF4" w:rsidRPr="005C6F08">
        <w:rPr>
          <w:rFonts w:ascii="Angsana New" w:hAnsi="Angsana New" w:hint="cs"/>
          <w:sz w:val="26"/>
          <w:szCs w:val="26"/>
          <w:cs/>
        </w:rPr>
        <w:t>หรือ</w:t>
      </w:r>
      <w:r w:rsidRPr="005C6F08">
        <w:rPr>
          <w:rFonts w:ascii="Angsana New" w:hAnsi="Angsana New"/>
          <w:sz w:val="26"/>
          <w:szCs w:val="26"/>
          <w:cs/>
        </w:rPr>
        <w:t xml:space="preserve">มูลค่ายุติธรรมผ่านกำไรขาดทุนเบ็ดเสร็จอื่น </w:t>
      </w:r>
      <w:r w:rsidR="00053DF4" w:rsidRPr="005C6F08">
        <w:rPr>
          <w:rFonts w:ascii="Angsana New" w:hAnsi="Angsana New" w:hint="cs"/>
          <w:sz w:val="26"/>
          <w:szCs w:val="26"/>
          <w:cs/>
        </w:rPr>
        <w:t>หรือ</w:t>
      </w:r>
      <w:r w:rsidRPr="005C6F08">
        <w:rPr>
          <w:rFonts w:ascii="Angsana New" w:hAnsi="Angsana New"/>
          <w:sz w:val="26"/>
          <w:szCs w:val="26"/>
          <w:cs/>
        </w:rPr>
        <w:t>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03CFF509" w14:textId="77777777" w:rsidR="0083447B" w:rsidRPr="006F0A55" w:rsidRDefault="0083447B" w:rsidP="0083447B">
      <w:pPr>
        <w:tabs>
          <w:tab w:val="left" w:pos="540"/>
        </w:tabs>
        <w:jc w:val="thaiDistribute"/>
        <w:rPr>
          <w:rFonts w:ascii="Angsana New" w:hAnsi="Angsana New"/>
          <w:sz w:val="20"/>
          <w:szCs w:val="20"/>
        </w:rPr>
      </w:pPr>
    </w:p>
    <w:p w14:paraId="5BF81443" w14:textId="42D32456" w:rsidR="0083447B" w:rsidRPr="005C6F08" w:rsidRDefault="0083447B" w:rsidP="00D82B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6"/>
          <w:szCs w:val="26"/>
        </w:rPr>
      </w:pPr>
      <w:r w:rsidRPr="005C6F08">
        <w:rPr>
          <w:rFonts w:ascii="Angsana New" w:hAnsi="Angsana New"/>
          <w:i/>
          <w:iCs/>
          <w:sz w:val="26"/>
          <w:szCs w:val="26"/>
          <w:cs/>
        </w:rPr>
        <w:t>สินทรัพย์ทางการเงินที่วัดมูลค่าด้วยราคาทุนตัดจำหน่าย</w:t>
      </w:r>
    </w:p>
    <w:p w14:paraId="572E3ECE" w14:textId="77777777" w:rsidR="0083447B" w:rsidRPr="006F0A55" w:rsidRDefault="0083447B" w:rsidP="0083447B">
      <w:pPr>
        <w:tabs>
          <w:tab w:val="left" w:pos="540"/>
        </w:tabs>
        <w:jc w:val="thaiDistribute"/>
        <w:rPr>
          <w:rFonts w:ascii="Angsana New" w:hAnsi="Angsana New"/>
          <w:sz w:val="20"/>
          <w:szCs w:val="20"/>
        </w:rPr>
      </w:pPr>
    </w:p>
    <w:p w14:paraId="242C5754" w14:textId="77777777" w:rsidR="0083447B" w:rsidRPr="005C6F08" w:rsidRDefault="0083447B" w:rsidP="0083447B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 xml:space="preserve">บริษัทวัดมูลค่าสินทรัพย์ทางการเงินด้วยราคาทุนตัดจำหน่าย เมื่อบริษัทถือครองสินทรัพย์ทางการเงินนั้นเพื่อรับกระแสเงินสดตามสัญญา </w:t>
      </w:r>
      <w:r w:rsidRPr="005C6F08">
        <w:rPr>
          <w:rFonts w:ascii="Angsana New" w:hAnsi="Angsana New" w:hint="cs"/>
          <w:sz w:val="26"/>
          <w:szCs w:val="26"/>
          <w:cs/>
        </w:rPr>
        <w:t xml:space="preserve">   </w:t>
      </w:r>
      <w:r w:rsidRPr="005C6F08">
        <w:rPr>
          <w:rFonts w:ascii="Angsana New" w:hAnsi="Angsana New"/>
          <w:sz w:val="26"/>
          <w:szCs w:val="26"/>
          <w:cs/>
        </w:rPr>
        <w:t>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</w:t>
      </w:r>
      <w:r w:rsidRPr="005C6F08">
        <w:rPr>
          <w:rFonts w:ascii="Angsana New" w:hAnsi="Angsana New" w:hint="cs"/>
          <w:sz w:val="26"/>
          <w:szCs w:val="26"/>
          <w:cs/>
        </w:rPr>
        <w:t xml:space="preserve">      </w:t>
      </w:r>
      <w:r w:rsidRPr="005C6F08">
        <w:rPr>
          <w:rFonts w:ascii="Angsana New" w:hAnsi="Angsana New"/>
          <w:sz w:val="26"/>
          <w:szCs w:val="26"/>
          <w:cs/>
        </w:rPr>
        <w:t xml:space="preserve">เงินต้นในวันที่ระบุไว้เท่านั้น </w:t>
      </w:r>
    </w:p>
    <w:p w14:paraId="541EF9F8" w14:textId="77777777" w:rsidR="0083447B" w:rsidRPr="006F0A55" w:rsidRDefault="0083447B" w:rsidP="0083447B">
      <w:pPr>
        <w:tabs>
          <w:tab w:val="left" w:pos="540"/>
        </w:tabs>
        <w:jc w:val="thaiDistribute"/>
        <w:rPr>
          <w:rFonts w:ascii="Angsana New" w:hAnsi="Angsana New"/>
          <w:sz w:val="20"/>
          <w:szCs w:val="20"/>
        </w:rPr>
      </w:pPr>
    </w:p>
    <w:p w14:paraId="436891BC" w14:textId="77777777" w:rsidR="0083447B" w:rsidRPr="005C6F08" w:rsidRDefault="0083447B" w:rsidP="0083447B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การเปลี่ยนแปลงหรือการด้อยค่าของสินทรัพย์ดังกล่าวจะรับรู้ในกำไรหรือขาดทุน</w:t>
      </w:r>
    </w:p>
    <w:p w14:paraId="1DABAFB1" w14:textId="77777777" w:rsidR="0083447B" w:rsidRPr="006F0A55" w:rsidRDefault="0083447B" w:rsidP="0083447B">
      <w:pPr>
        <w:tabs>
          <w:tab w:val="left" w:pos="540"/>
        </w:tabs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5E7FDD56" w14:textId="77777777" w:rsidR="0083447B" w:rsidRPr="005C6F08" w:rsidRDefault="0083447B" w:rsidP="0083447B">
      <w:pPr>
        <w:tabs>
          <w:tab w:val="left" w:pos="540"/>
        </w:tabs>
        <w:rPr>
          <w:rFonts w:ascii="Angsana New" w:hAnsi="Angsana New"/>
          <w:i/>
          <w:iCs/>
          <w:sz w:val="26"/>
          <w:szCs w:val="26"/>
        </w:rPr>
      </w:pPr>
      <w:r w:rsidRPr="005C6F08">
        <w:rPr>
          <w:rFonts w:ascii="Angsana New" w:hAnsi="Angsana New"/>
          <w:i/>
          <w:iCs/>
          <w:sz w:val="26"/>
          <w:szCs w:val="26"/>
          <w:cs/>
        </w:rPr>
        <w:t>สินทรัพย์ทางการเงินที่มีการกำหนดให้วัดมูลค่าด้วยมูลค่ายุติธรรมผ่านกำไรขาดทุนเบ็ดเสร็จอื่น</w:t>
      </w:r>
      <w:r w:rsidRPr="005C6F08">
        <w:rPr>
          <w:rFonts w:ascii="Angsana New" w:hAnsi="Angsana New"/>
          <w:i/>
          <w:iCs/>
          <w:sz w:val="26"/>
          <w:szCs w:val="26"/>
        </w:rPr>
        <w:t xml:space="preserve"> </w:t>
      </w:r>
      <w:r w:rsidRPr="005C6F08">
        <w:rPr>
          <w:rFonts w:ascii="Angsana New" w:hAnsi="Angsana New"/>
          <w:i/>
          <w:iCs/>
          <w:sz w:val="26"/>
          <w:szCs w:val="26"/>
          <w:cs/>
        </w:rPr>
        <w:t>(ตราสารทุน)</w:t>
      </w:r>
    </w:p>
    <w:p w14:paraId="6A5B0362" w14:textId="77777777" w:rsidR="0083447B" w:rsidRPr="006F0A55" w:rsidRDefault="0083447B" w:rsidP="0083447B">
      <w:pPr>
        <w:tabs>
          <w:tab w:val="left" w:pos="540"/>
        </w:tabs>
        <w:jc w:val="thaiDistribute"/>
        <w:rPr>
          <w:rFonts w:ascii="Angsana New" w:hAnsi="Angsana New"/>
          <w:sz w:val="20"/>
          <w:szCs w:val="20"/>
        </w:rPr>
      </w:pPr>
    </w:p>
    <w:p w14:paraId="409DA9F5" w14:textId="77777777" w:rsidR="0083447B" w:rsidRPr="005C6F08" w:rsidRDefault="0083447B" w:rsidP="0083447B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 xml:space="preserve">ณ วันที่รับรู้รายการวันแรก บริษัทสามารถเลือกจัดประเภทเงินลงทุนในตราสารทุนซึ่งไม่ได้ถือไว้เพื่อค้าเป็นตราสารทุนที่กำหนดให้วัดมูลค่าด้วยมูลค่ายุติธรรมผ่านกำไรขาดทุนเบ็ดเสร็จอื่น โดยไม่สามารถเปลี่ยนการจัดประเภทในภายหลังได้ ทั้งนี้ การจัดประเภทรายการจะพิจารณาเป็นรายตราสาร ผลกำไรและขาดทุนที่รับรู้ในกำไรขาดทุนเบ็ดเสร็จอื่นของสินทรัพย์ทางการเงินนี้จะไม่สามารถโอนไปรับรู้ในส่วนของกำไรหรือขาดทุนได้ในภายหลัง </w:t>
      </w:r>
    </w:p>
    <w:p w14:paraId="7B8DF04C" w14:textId="77777777" w:rsidR="0083447B" w:rsidRPr="006F0A55" w:rsidRDefault="0083447B" w:rsidP="0083447B">
      <w:pPr>
        <w:tabs>
          <w:tab w:val="left" w:pos="540"/>
        </w:tabs>
        <w:jc w:val="thaiDistribute"/>
        <w:rPr>
          <w:rFonts w:ascii="Angsana New" w:hAnsi="Angsana New"/>
          <w:sz w:val="20"/>
          <w:szCs w:val="20"/>
        </w:rPr>
      </w:pPr>
    </w:p>
    <w:p w14:paraId="0F487AB7" w14:textId="74F090A9" w:rsidR="0083447B" w:rsidRPr="005C6F08" w:rsidRDefault="0083447B" w:rsidP="0083447B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 xml:space="preserve">เงินปันผลรับจากเงินลงทุนดังกล่าวถือเป็นรายได้อื่นในส่วนของกำไรหรือขาดทุน เว้นแต่ในกรณีที่เป็นการได้รับคืนของต้นทุนการลงทุนในสินทรัพย์ทางการเงินอย่างชัดเจน บริษัทจะรับรู้รายการนั้นในกำไรขาดทุนเบ็ดเสร็จอื่น </w:t>
      </w:r>
    </w:p>
    <w:p w14:paraId="6A986F8E" w14:textId="77777777" w:rsidR="0083447B" w:rsidRPr="006F0A55" w:rsidRDefault="0083447B" w:rsidP="008344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</w:p>
    <w:p w14:paraId="74FC99D0" w14:textId="77777777" w:rsidR="0083447B" w:rsidRPr="005C6F08" w:rsidRDefault="0083447B" w:rsidP="0083447B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นอกจากนี้</w:t>
      </w:r>
      <w:r w:rsidRPr="005C6F08">
        <w:rPr>
          <w:rFonts w:ascii="Angsana New" w:hAnsi="Angsana New" w:hint="cs"/>
          <w:sz w:val="26"/>
          <w:szCs w:val="26"/>
          <w:cs/>
        </w:rPr>
        <w:t xml:space="preserve"> </w:t>
      </w:r>
      <w:r w:rsidRPr="005C6F08">
        <w:rPr>
          <w:rFonts w:ascii="Angsana New" w:hAnsi="Angsana New"/>
          <w:sz w:val="26"/>
          <w:szCs w:val="26"/>
          <w:cs/>
        </w:rPr>
        <w:t>เงินลงทุนในตรา</w:t>
      </w:r>
      <w:r w:rsidRPr="005C6F08">
        <w:rPr>
          <w:rFonts w:ascii="Angsana New" w:hAnsi="Angsana New" w:hint="cs"/>
          <w:sz w:val="26"/>
          <w:szCs w:val="26"/>
          <w:cs/>
        </w:rPr>
        <w:t>สาร</w:t>
      </w:r>
      <w:r w:rsidRPr="005C6F08">
        <w:rPr>
          <w:rFonts w:ascii="Angsana New" w:hAnsi="Angsana New"/>
          <w:sz w:val="26"/>
          <w:szCs w:val="26"/>
          <w:cs/>
        </w:rPr>
        <w:t>ทุนที่กำหนดให้วัดมูลค่าด้วยมูลค่ายุติธรรมผ่านกำไรขาดทุนเบ็ดเสร็จอื่นไม่มีข้อกำหนดให้ประเมิน</w:t>
      </w:r>
      <w:r w:rsidRPr="005C6F08">
        <w:rPr>
          <w:rFonts w:ascii="Angsana New" w:hAnsi="Angsana New" w:hint="cs"/>
          <w:sz w:val="26"/>
          <w:szCs w:val="26"/>
          <w:cs/>
        </w:rPr>
        <w:t xml:space="preserve">              </w:t>
      </w:r>
      <w:r w:rsidRPr="005C6F08">
        <w:rPr>
          <w:rFonts w:ascii="Angsana New" w:hAnsi="Angsana New"/>
          <w:sz w:val="26"/>
          <w:szCs w:val="26"/>
          <w:cs/>
        </w:rPr>
        <w:t>การด้อยค่า</w:t>
      </w:r>
    </w:p>
    <w:p w14:paraId="0393D6FA" w14:textId="1129E662" w:rsidR="0083447B" w:rsidRPr="005C6F08" w:rsidRDefault="0083447B" w:rsidP="0083447B">
      <w:pPr>
        <w:tabs>
          <w:tab w:val="left" w:pos="540"/>
        </w:tabs>
        <w:rPr>
          <w:rFonts w:ascii="Angsana New" w:hAnsi="Angsana New"/>
          <w:i/>
          <w:iCs/>
          <w:sz w:val="26"/>
          <w:szCs w:val="26"/>
        </w:rPr>
      </w:pPr>
      <w:r w:rsidRPr="005C6F08">
        <w:rPr>
          <w:rFonts w:ascii="Angsana New" w:hAnsi="Angsana New"/>
          <w:i/>
          <w:iCs/>
          <w:sz w:val="26"/>
          <w:szCs w:val="26"/>
          <w:cs/>
        </w:rPr>
        <w:lastRenderedPageBreak/>
        <w:t>สินทรัพย์ทางการเงินที่วัดมูลค่าด้วยมูลค่ายุติธรรมผ่านกำไรหรือขาดทุน</w:t>
      </w:r>
    </w:p>
    <w:p w14:paraId="59AADEC7" w14:textId="77777777" w:rsidR="0083447B" w:rsidRPr="005C6F08" w:rsidRDefault="0083447B" w:rsidP="0083447B">
      <w:pPr>
        <w:tabs>
          <w:tab w:val="left" w:pos="540"/>
        </w:tabs>
        <w:rPr>
          <w:rFonts w:ascii="Angsana New" w:hAnsi="Angsana New"/>
          <w:i/>
          <w:iCs/>
          <w:sz w:val="26"/>
          <w:szCs w:val="26"/>
        </w:rPr>
      </w:pPr>
    </w:p>
    <w:p w14:paraId="0B316DB6" w14:textId="2B1D2E58" w:rsidR="0083447B" w:rsidRPr="005C6F08" w:rsidRDefault="0083447B" w:rsidP="0083447B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หรือขาดทุนจะแสดงในงบฐานะการเงินด้วยมูลค่ายุติธรรม โดยรับรู้การเปลี่ยนแปลงสุทธิของมูลค่ายุติธรรมในกำไรหรือขาดทุน</w:t>
      </w:r>
    </w:p>
    <w:p w14:paraId="024A8470" w14:textId="77777777" w:rsidR="0083447B" w:rsidRPr="005C6F08" w:rsidRDefault="0083447B" w:rsidP="0083447B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</w:p>
    <w:p w14:paraId="7FC75B54" w14:textId="77777777" w:rsidR="0083447B" w:rsidRPr="005C6F08" w:rsidRDefault="0083447B" w:rsidP="0083447B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ทั้งนี้ สินทรัพย์ทางการเงินดังกล่าวหมายรวมถึงตราสารอนุพันธ์ เงินลงทุนในหลักทรัพย์ที่ถือไว้เพื่อค้า</w:t>
      </w:r>
      <w:r w:rsidRPr="005C6F08">
        <w:rPr>
          <w:rFonts w:ascii="Angsana New" w:hAnsi="Angsana New" w:hint="cs"/>
          <w:sz w:val="26"/>
          <w:szCs w:val="26"/>
          <w:cs/>
        </w:rPr>
        <w:t xml:space="preserve"> </w:t>
      </w:r>
      <w:r w:rsidRPr="005C6F08">
        <w:rPr>
          <w:rFonts w:ascii="Angsana New" w:hAnsi="Angsana New"/>
          <w:sz w:val="26"/>
          <w:szCs w:val="26"/>
          <w:cs/>
        </w:rPr>
        <w:t>เงินลงทุนในตราสารทุนซึ่ง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1E07B0E3" w14:textId="77777777" w:rsidR="0083447B" w:rsidRPr="005C6F08" w:rsidRDefault="0083447B" w:rsidP="0083447B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</w:p>
    <w:p w14:paraId="2819B953" w14:textId="0287A26F" w:rsidR="0083447B" w:rsidRDefault="0083447B" w:rsidP="0083447B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เงินปันผลรับจากเงินลงทุนในตราสารทุนของ</w:t>
      </w:r>
      <w:r w:rsidRPr="005C6F08">
        <w:rPr>
          <w:rFonts w:ascii="Angsana New" w:hAnsi="Angsana New" w:hint="cs"/>
          <w:sz w:val="26"/>
          <w:szCs w:val="26"/>
          <w:cs/>
        </w:rPr>
        <w:t>หลักทรัพย์ในความต้องการของตลาด</w:t>
      </w:r>
      <w:r w:rsidRPr="005C6F08">
        <w:rPr>
          <w:rFonts w:ascii="Angsana New" w:hAnsi="Angsana New"/>
          <w:sz w:val="26"/>
          <w:szCs w:val="26"/>
          <w:cs/>
        </w:rPr>
        <w:t>ถือเป็นรายได้อื่นในกำไรหรือขาดทุน</w:t>
      </w:r>
    </w:p>
    <w:p w14:paraId="286F3CEA" w14:textId="77777777" w:rsidR="005B66D3" w:rsidRDefault="005B66D3" w:rsidP="0083447B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</w:p>
    <w:p w14:paraId="34954CBB" w14:textId="2FD27D9B" w:rsidR="0083447B" w:rsidRPr="005C6F08" w:rsidRDefault="0083447B" w:rsidP="0083447B">
      <w:pPr>
        <w:pStyle w:val="ListParagraph"/>
        <w:widowControl w:val="0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  <w:tab w:val="left" w:pos="900"/>
        </w:tabs>
        <w:ind w:hanging="72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5C6F08">
        <w:rPr>
          <w:rFonts w:ascii="Angsana New" w:hAnsi="Angsana New"/>
          <w:b/>
          <w:bCs/>
          <w:i/>
          <w:iCs/>
          <w:sz w:val="26"/>
          <w:szCs w:val="26"/>
          <w:cs/>
        </w:rPr>
        <w:t>การจัดประเภทรายการและการวัดมูลค่าของหนี้สินทางการเงิน</w:t>
      </w:r>
    </w:p>
    <w:p w14:paraId="5EAD7A6C" w14:textId="77777777" w:rsidR="0083447B" w:rsidRPr="005C6F08" w:rsidRDefault="0083447B" w:rsidP="0083447B">
      <w:pPr>
        <w:tabs>
          <w:tab w:val="left" w:pos="540"/>
        </w:tabs>
        <w:rPr>
          <w:rFonts w:ascii="Angsana New" w:hAnsi="Angsana New"/>
          <w:i/>
          <w:iCs/>
          <w:sz w:val="26"/>
          <w:szCs w:val="26"/>
        </w:rPr>
      </w:pPr>
    </w:p>
    <w:p w14:paraId="403E6EEE" w14:textId="77777777" w:rsidR="0083447B" w:rsidRPr="005C6F08" w:rsidRDefault="0083447B" w:rsidP="0083447B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 w:hint="cs"/>
          <w:sz w:val="26"/>
          <w:szCs w:val="26"/>
          <w:cs/>
        </w:rPr>
        <w:t>ยกเว้นหนี้สินตราสารอนุพันธ์ บริษัทรับรู้รายการเมื่อเริ่มแรกสำหรับหนี้สินทางการเงินด้วยมูลค่ายุติธรรมหัก</w:t>
      </w:r>
      <w:r w:rsidRPr="005C6F08">
        <w:rPr>
          <w:rFonts w:ascii="Angsana New" w:hAnsi="Angsana New"/>
          <w:sz w:val="26"/>
          <w:szCs w:val="26"/>
          <w:cs/>
        </w:rPr>
        <w:t>ต้นทุนการทำรายการ</w:t>
      </w:r>
      <w:r w:rsidRPr="005C6F08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 w:hint="cs"/>
          <w:sz w:val="26"/>
          <w:szCs w:val="26"/>
          <w:cs/>
        </w:rPr>
        <w:t xml:space="preserve">              และ</w:t>
      </w:r>
      <w:r w:rsidRPr="005C6F08">
        <w:rPr>
          <w:rFonts w:ascii="Angsana New" w:hAnsi="Angsana New"/>
          <w:sz w:val="26"/>
          <w:szCs w:val="26"/>
          <w:cs/>
        </w:rPr>
        <w:t xml:space="preserve">จัดประเภทเป็นหนี้สินทางการเงินที่วัดมูลค่าในภายหลังด้วยราคาทุนตัดจำหน่าย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5C6F08">
        <w:rPr>
          <w:rFonts w:ascii="Angsana New" w:hAnsi="Angsana New" w:hint="cs"/>
          <w:sz w:val="26"/>
          <w:szCs w:val="26"/>
          <w:cs/>
        </w:rPr>
        <w:t>ทั้งนี้ ผล</w:t>
      </w:r>
      <w:r w:rsidRPr="005C6F08">
        <w:rPr>
          <w:rFonts w:ascii="Angsana New" w:hAnsi="Angsana New"/>
          <w:sz w:val="26"/>
          <w:szCs w:val="26"/>
          <w:cs/>
        </w:rPr>
        <w:t>กำไรและขาดทุนที่</w:t>
      </w:r>
      <w:r w:rsidRPr="005C6F08">
        <w:rPr>
          <w:rFonts w:ascii="Angsana New" w:hAnsi="Angsana New" w:hint="cs"/>
          <w:sz w:val="26"/>
          <w:szCs w:val="26"/>
          <w:cs/>
        </w:rPr>
        <w:t>เกิดขึ้นจากการตัดรายการ</w:t>
      </w:r>
      <w:r w:rsidRPr="005C6F08">
        <w:rPr>
          <w:rFonts w:ascii="Angsana New" w:hAnsi="Angsana New"/>
          <w:sz w:val="26"/>
          <w:szCs w:val="26"/>
          <w:cs/>
        </w:rPr>
        <w:t>หนี้สินทางการเงิน</w:t>
      </w:r>
      <w:r w:rsidRPr="005C6F08">
        <w:rPr>
          <w:rFonts w:ascii="Angsana New" w:hAnsi="Angsana New" w:hint="cs"/>
          <w:sz w:val="26"/>
          <w:szCs w:val="26"/>
          <w:cs/>
        </w:rPr>
        <w:t>และการ</w:t>
      </w:r>
      <w:r w:rsidRPr="005C6F08">
        <w:rPr>
          <w:rFonts w:ascii="Angsana New" w:hAnsi="Angsana New"/>
          <w:sz w:val="26"/>
          <w:szCs w:val="26"/>
          <w:cs/>
        </w:rPr>
        <w:t>ตัดจำหน่าย</w:t>
      </w:r>
      <w:r w:rsidRPr="005C6F08">
        <w:rPr>
          <w:rFonts w:ascii="Angsana New" w:hAnsi="Angsana New" w:hint="cs"/>
          <w:sz w:val="26"/>
          <w:szCs w:val="26"/>
          <w:cs/>
        </w:rPr>
        <w:t>ตาม</w:t>
      </w:r>
      <w:r w:rsidRPr="005C6F08">
        <w:rPr>
          <w:rFonts w:ascii="Angsana New" w:hAnsi="Angsana New"/>
          <w:sz w:val="26"/>
          <w:szCs w:val="26"/>
          <w:cs/>
        </w:rPr>
        <w:t xml:space="preserve">วิธีดอกเบี้ยที่แท้จริงจะรับรู้ในกำไรหรือขาดทุน </w:t>
      </w:r>
      <w:r w:rsidRPr="005C6F08">
        <w:rPr>
          <w:rFonts w:ascii="Angsana New" w:hAnsi="Angsana New" w:hint="cs"/>
          <w:sz w:val="26"/>
          <w:szCs w:val="26"/>
          <w:cs/>
        </w:rPr>
        <w:t>โดย</w:t>
      </w:r>
      <w:r w:rsidRPr="005C6F08">
        <w:rPr>
          <w:rFonts w:ascii="Angsana New" w:hAnsi="Angsana New"/>
          <w:sz w:val="26"/>
          <w:szCs w:val="26"/>
          <w:cs/>
        </w:rPr>
        <w:t>การคำนวณมูลค่าราคาทุน</w:t>
      </w:r>
      <w:r w:rsidRPr="005C6F08">
        <w:rPr>
          <w:rFonts w:ascii="Angsana New" w:hAnsi="Angsana New" w:hint="cs"/>
          <w:sz w:val="26"/>
          <w:szCs w:val="26"/>
          <w:cs/>
        </w:rPr>
        <w:t>ตัดจำหน่าย</w:t>
      </w:r>
      <w:r w:rsidRPr="005C6F08">
        <w:rPr>
          <w:rFonts w:ascii="Angsana New" w:hAnsi="Angsana New"/>
          <w:sz w:val="26"/>
          <w:szCs w:val="26"/>
          <w:cs/>
        </w:rPr>
        <w:t>คำนึงถึงส่วนลดหรือส่วนเกินมูลค่า รวมถึงค่าธรรมเนียมหรือต้นทุนที่ถือเป็นส่วนหนึ่งของอัตราดอกเบี้ยที่แท้จริงนั้น</w:t>
      </w:r>
      <w:r w:rsidRPr="005C6F08">
        <w:rPr>
          <w:rFonts w:ascii="Angsana New" w:hAnsi="Angsana New" w:hint="cs"/>
          <w:sz w:val="26"/>
          <w:szCs w:val="26"/>
          <w:cs/>
        </w:rPr>
        <w:t>ด้วย</w:t>
      </w:r>
      <w:r w:rsidRPr="005C6F08">
        <w:rPr>
          <w:rFonts w:ascii="Angsana New" w:hAnsi="Angsana New"/>
          <w:sz w:val="26"/>
          <w:szCs w:val="26"/>
          <w:cs/>
        </w:rPr>
        <w:t xml:space="preserve"> ทั้งนี้</w:t>
      </w:r>
      <w:r w:rsidRPr="005C6F08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 w:hint="cs"/>
          <w:sz w:val="26"/>
          <w:szCs w:val="26"/>
          <w:cs/>
        </w:rPr>
        <w:t>ค่า</w:t>
      </w:r>
      <w:r w:rsidRPr="005C6F08">
        <w:rPr>
          <w:rFonts w:ascii="Angsana New" w:hAnsi="Angsana New"/>
          <w:sz w:val="26"/>
          <w:szCs w:val="26"/>
          <w:cs/>
        </w:rPr>
        <w:t>ตัดจำหน่าย</w:t>
      </w:r>
      <w:r w:rsidRPr="005C6F08">
        <w:rPr>
          <w:rFonts w:ascii="Angsana New" w:hAnsi="Angsana New" w:hint="cs"/>
          <w:sz w:val="26"/>
          <w:szCs w:val="26"/>
          <w:cs/>
        </w:rPr>
        <w:t>ตาม</w:t>
      </w:r>
      <w:r w:rsidRPr="005C6F08">
        <w:rPr>
          <w:rFonts w:ascii="Angsana New" w:hAnsi="Angsana New"/>
          <w:sz w:val="26"/>
          <w:szCs w:val="26"/>
          <w:cs/>
        </w:rPr>
        <w:t>วิธีดอกเบี้ยที่แท้จริงแสดง</w:t>
      </w:r>
      <w:r w:rsidRPr="005C6F08">
        <w:rPr>
          <w:rFonts w:ascii="Angsana New" w:hAnsi="Angsana New" w:hint="cs"/>
          <w:sz w:val="26"/>
          <w:szCs w:val="26"/>
          <w:cs/>
        </w:rPr>
        <w:t>เป็นส่วนหนึ่งของ</w:t>
      </w:r>
      <w:r w:rsidRPr="005C6F08">
        <w:rPr>
          <w:rFonts w:ascii="Angsana New" w:hAnsi="Angsana New"/>
          <w:sz w:val="26"/>
          <w:szCs w:val="26"/>
          <w:cs/>
        </w:rPr>
        <w:t>ต้นทุนทางการเงินในกำไร</w:t>
      </w:r>
      <w:r w:rsidRPr="005C6F08">
        <w:rPr>
          <w:rFonts w:ascii="Angsana New" w:hAnsi="Angsana New" w:hint="cs"/>
          <w:sz w:val="26"/>
          <w:szCs w:val="26"/>
          <w:cs/>
        </w:rPr>
        <w:t>หรือ</w:t>
      </w:r>
      <w:r w:rsidRPr="005C6F08">
        <w:rPr>
          <w:rFonts w:ascii="Angsana New" w:hAnsi="Angsana New"/>
          <w:sz w:val="26"/>
          <w:szCs w:val="26"/>
          <w:cs/>
        </w:rPr>
        <w:t>ขาดทุน</w:t>
      </w:r>
    </w:p>
    <w:p w14:paraId="3632774E" w14:textId="77777777" w:rsidR="0083447B" w:rsidRPr="005C6F08" w:rsidRDefault="0083447B" w:rsidP="0083447B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4917B2D1" w14:textId="77777777" w:rsidR="0083447B" w:rsidRPr="005C6F08" w:rsidRDefault="0083447B" w:rsidP="0083447B">
      <w:pPr>
        <w:pStyle w:val="ListParagraph"/>
        <w:widowControl w:val="0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  <w:tab w:val="left" w:pos="900"/>
        </w:tabs>
        <w:ind w:hanging="72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5C6F08">
        <w:rPr>
          <w:rFonts w:ascii="Angsana New" w:hAnsi="Angsana New"/>
          <w:b/>
          <w:bCs/>
          <w:i/>
          <w:iCs/>
          <w:sz w:val="26"/>
          <w:szCs w:val="26"/>
          <w:cs/>
        </w:rPr>
        <w:t>การตัดรายการ</w:t>
      </w:r>
      <w:r w:rsidRPr="005C6F08">
        <w:rPr>
          <w:rFonts w:ascii="Angsana New" w:hAnsi="Angsana New" w:hint="cs"/>
          <w:b/>
          <w:bCs/>
          <w:i/>
          <w:iCs/>
          <w:sz w:val="26"/>
          <w:szCs w:val="26"/>
          <w:cs/>
        </w:rPr>
        <w:t>ของเครื่องมือ</w:t>
      </w:r>
      <w:r w:rsidRPr="005C6F08">
        <w:rPr>
          <w:rFonts w:ascii="Angsana New" w:hAnsi="Angsana New"/>
          <w:b/>
          <w:bCs/>
          <w:i/>
          <w:iCs/>
          <w:sz w:val="26"/>
          <w:szCs w:val="26"/>
          <w:cs/>
        </w:rPr>
        <w:t>ทางการเงิน</w:t>
      </w:r>
    </w:p>
    <w:p w14:paraId="2D33E0B5" w14:textId="77777777" w:rsidR="0083447B" w:rsidRPr="005C6F08" w:rsidRDefault="0083447B" w:rsidP="0083447B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</w:p>
    <w:p w14:paraId="3A403EFE" w14:textId="77777777" w:rsidR="0083447B" w:rsidRPr="005C6F08" w:rsidRDefault="0083447B" w:rsidP="0083447B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  <w:cs/>
        </w:rPr>
      </w:pPr>
      <w:r w:rsidRPr="005C6F08">
        <w:rPr>
          <w:rFonts w:ascii="Angsana New" w:hAnsi="Angsana New"/>
          <w:sz w:val="26"/>
          <w:szCs w:val="26"/>
          <w:cs/>
        </w:rPr>
        <w:t>สินทรัพย์ทางการเงินจะถูกตัดรายการ</w:t>
      </w:r>
      <w:r w:rsidRPr="005C6F08">
        <w:rPr>
          <w:rFonts w:ascii="Angsana New" w:hAnsi="Angsana New" w:hint="cs"/>
          <w:sz w:val="26"/>
          <w:szCs w:val="26"/>
          <w:cs/>
        </w:rPr>
        <w:t>ออกจากบัญชี</w:t>
      </w:r>
      <w:r w:rsidRPr="005C6F08">
        <w:rPr>
          <w:rFonts w:ascii="Angsana New" w:hAnsi="Angsana New"/>
          <w:sz w:val="26"/>
          <w:szCs w:val="26"/>
          <w:cs/>
        </w:rPr>
        <w:t>เมื่อสิทธิที่จะได้รับกระแสเงินสดของสินทรัพย์</w:t>
      </w:r>
      <w:r w:rsidRPr="005C6F08">
        <w:rPr>
          <w:rFonts w:ascii="Angsana New" w:hAnsi="Angsana New" w:hint="cs"/>
          <w:sz w:val="26"/>
          <w:szCs w:val="26"/>
          <w:cs/>
        </w:rPr>
        <w:t>นั้นได้สิ้นสุด</w:t>
      </w:r>
      <w:r w:rsidRPr="005C6F08">
        <w:rPr>
          <w:rFonts w:ascii="Angsana New" w:hAnsi="Angsana New"/>
          <w:sz w:val="26"/>
          <w:szCs w:val="26"/>
          <w:cs/>
        </w:rPr>
        <w:t>ลง หรือได้มีการโอนสิทธิที่จะได้รับกระแสเงินสด</w:t>
      </w:r>
      <w:r w:rsidRPr="005C6F08">
        <w:rPr>
          <w:rFonts w:ascii="Angsana New" w:hAnsi="Angsana New" w:hint="cs"/>
          <w:sz w:val="26"/>
          <w:szCs w:val="26"/>
          <w:cs/>
        </w:rPr>
        <w:t>ของสินทรัพย์นั้น รวมถึงได้มี</w:t>
      </w:r>
      <w:r w:rsidRPr="005C6F08">
        <w:rPr>
          <w:rFonts w:ascii="Angsana New" w:hAnsi="Angsana New"/>
          <w:sz w:val="26"/>
          <w:szCs w:val="26"/>
          <w:cs/>
        </w:rPr>
        <w:t>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  <w:r w:rsidRPr="005C6F08">
        <w:rPr>
          <w:rFonts w:ascii="Angsana New" w:hAnsi="Angsana New" w:hint="cs"/>
          <w:sz w:val="26"/>
          <w:szCs w:val="26"/>
          <w:cs/>
        </w:rPr>
        <w:t xml:space="preserve"> แม้ว่าจะ</w:t>
      </w:r>
      <w:r w:rsidRPr="005C6F08">
        <w:rPr>
          <w:rFonts w:ascii="Angsana New" w:hAnsi="Angsana New"/>
          <w:sz w:val="26"/>
          <w:szCs w:val="26"/>
          <w:cs/>
        </w:rPr>
        <w:t>ไม่มีการโอน</w:t>
      </w:r>
      <w:r w:rsidRPr="005C6F08">
        <w:rPr>
          <w:rFonts w:ascii="Angsana New" w:hAnsi="Angsana New" w:hint="cs"/>
          <w:sz w:val="26"/>
          <w:szCs w:val="26"/>
          <w:cs/>
        </w:rPr>
        <w:t>หรือไม่ได้คงไว้ซึ่ง</w:t>
      </w:r>
      <w:r w:rsidRPr="005C6F08">
        <w:rPr>
          <w:rFonts w:ascii="Angsana New" w:hAnsi="Angsana New"/>
          <w:sz w:val="26"/>
          <w:szCs w:val="26"/>
          <w:cs/>
        </w:rPr>
        <w:t>ความเสี่ยงและผลตอบแทน</w:t>
      </w:r>
      <w:r w:rsidRPr="005C6F08">
        <w:rPr>
          <w:rFonts w:ascii="Angsana New" w:hAnsi="Angsana New" w:hint="cs"/>
          <w:sz w:val="26"/>
          <w:szCs w:val="26"/>
          <w:cs/>
        </w:rPr>
        <w:t>เกือบทั้งหมด</w:t>
      </w:r>
      <w:r w:rsidRPr="005C6F08">
        <w:rPr>
          <w:rFonts w:ascii="Angsana New" w:hAnsi="Angsana New"/>
          <w:sz w:val="26"/>
          <w:szCs w:val="26"/>
          <w:cs/>
        </w:rPr>
        <w:t>ของสินทรัพย์นั้น</w:t>
      </w:r>
    </w:p>
    <w:p w14:paraId="4DBD7BCD" w14:textId="77777777" w:rsidR="0083447B" w:rsidRPr="005C6F08" w:rsidRDefault="0083447B" w:rsidP="0083447B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</w:p>
    <w:p w14:paraId="79434607" w14:textId="27BC8719" w:rsidR="0083447B" w:rsidRDefault="0083447B" w:rsidP="0083447B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 w:hint="cs"/>
          <w:sz w:val="26"/>
          <w:szCs w:val="26"/>
          <w:cs/>
        </w:rPr>
        <w:t>บริษัทตัดรายการ</w:t>
      </w:r>
      <w:r w:rsidRPr="005C6F08">
        <w:rPr>
          <w:rFonts w:ascii="Angsana New" w:hAnsi="Angsana New"/>
          <w:sz w:val="26"/>
          <w:szCs w:val="26"/>
          <w:cs/>
        </w:rPr>
        <w:t>หนี้สินทางการเงิน</w:t>
      </w:r>
      <w:r w:rsidRPr="005C6F08">
        <w:rPr>
          <w:rFonts w:ascii="Angsana New" w:hAnsi="Angsana New" w:hint="cs"/>
          <w:sz w:val="26"/>
          <w:szCs w:val="26"/>
          <w:cs/>
        </w:rPr>
        <w:t>ก็ต่อ</w:t>
      </w:r>
      <w:r w:rsidRPr="005C6F08">
        <w:rPr>
          <w:rFonts w:ascii="Angsana New" w:hAnsi="Angsana New"/>
          <w:sz w:val="26"/>
          <w:szCs w:val="26"/>
          <w:cs/>
        </w:rPr>
        <w:t>เมื่อ</w:t>
      </w:r>
      <w:r w:rsidRPr="005C6F08">
        <w:rPr>
          <w:rFonts w:ascii="Angsana New" w:hAnsi="Angsana New" w:hint="cs"/>
          <w:sz w:val="26"/>
          <w:szCs w:val="26"/>
          <w:cs/>
        </w:rPr>
        <w:t>ได้มีการปฏิบัติตาม</w:t>
      </w:r>
      <w:r w:rsidRPr="005C6F08">
        <w:rPr>
          <w:rFonts w:ascii="Angsana New" w:hAnsi="Angsana New"/>
          <w:sz w:val="26"/>
          <w:szCs w:val="26"/>
          <w:cs/>
        </w:rPr>
        <w:t>ภาระผูกพันของหนี้สินนั้นแล้ว มีการยกเลิก</w:t>
      </w:r>
      <w:r w:rsidRPr="005C6F08">
        <w:rPr>
          <w:rFonts w:ascii="Angsana New" w:hAnsi="Angsana New" w:hint="cs"/>
          <w:sz w:val="26"/>
          <w:szCs w:val="26"/>
          <w:cs/>
        </w:rPr>
        <w:t>ภาระผูกพันนั้น</w:t>
      </w:r>
      <w:r w:rsidRPr="005C6F08">
        <w:rPr>
          <w:rFonts w:ascii="Angsana New" w:hAnsi="Angsana New"/>
          <w:sz w:val="26"/>
          <w:szCs w:val="26"/>
          <w:cs/>
        </w:rPr>
        <w:t xml:space="preserve"> หรือ</w:t>
      </w:r>
      <w:r w:rsidRPr="005C6F08">
        <w:rPr>
          <w:rFonts w:ascii="Angsana New" w:hAnsi="Angsana New" w:hint="cs"/>
          <w:sz w:val="26"/>
          <w:szCs w:val="26"/>
          <w:cs/>
        </w:rPr>
        <w:t>มีการ</w:t>
      </w:r>
      <w:r w:rsidRPr="005C6F08">
        <w:rPr>
          <w:rFonts w:ascii="Angsana New" w:hAnsi="Angsana New"/>
          <w:sz w:val="26"/>
          <w:szCs w:val="26"/>
          <w:cs/>
        </w:rPr>
        <w:t>สิ้นสุด</w:t>
      </w:r>
      <w:r w:rsidRPr="005C6F08">
        <w:rPr>
          <w:rFonts w:ascii="Angsana New" w:hAnsi="Angsana New" w:hint="cs"/>
          <w:sz w:val="26"/>
          <w:szCs w:val="26"/>
          <w:cs/>
        </w:rPr>
        <w:t>ลงของภาระผูกพันนั้น</w:t>
      </w:r>
      <w:r w:rsidRPr="005C6F08">
        <w:rPr>
          <w:rFonts w:ascii="Angsana New" w:hAnsi="Angsana New"/>
          <w:sz w:val="26"/>
          <w:szCs w:val="26"/>
          <w:cs/>
        </w:rPr>
        <w:t xml:space="preserve"> </w:t>
      </w:r>
      <w:r w:rsidRPr="005C6F08">
        <w:rPr>
          <w:rFonts w:ascii="Angsana New" w:hAnsi="Angsana New" w:hint="cs"/>
          <w:sz w:val="26"/>
          <w:szCs w:val="26"/>
          <w:cs/>
        </w:rPr>
        <w:t>ในกรณีที่มีการเปลี่ยน</w:t>
      </w:r>
      <w:r w:rsidRPr="005C6F08">
        <w:rPr>
          <w:rFonts w:ascii="Angsana New" w:hAnsi="Angsana New"/>
          <w:sz w:val="26"/>
          <w:szCs w:val="26"/>
          <w:cs/>
        </w:rPr>
        <w:t>หนี้สินทางการเงิน</w:t>
      </w:r>
      <w:r w:rsidRPr="005C6F08">
        <w:rPr>
          <w:rFonts w:ascii="Angsana New" w:hAnsi="Angsana New" w:hint="cs"/>
          <w:sz w:val="26"/>
          <w:szCs w:val="26"/>
          <w:cs/>
        </w:rPr>
        <w:t>ที่มีอยู่ให้เป็นหนี้สินใหม่จากผู้ให้กู้รายเดียวกันซึ่งมีข้อกำหนดที่</w:t>
      </w:r>
      <w:r w:rsidRPr="005C6F08">
        <w:rPr>
          <w:rFonts w:ascii="Angsana New" w:hAnsi="Angsana New"/>
          <w:sz w:val="26"/>
          <w:szCs w:val="26"/>
          <w:cs/>
        </w:rPr>
        <w:t>แตกต่าง</w:t>
      </w:r>
      <w:r w:rsidRPr="005C6F08">
        <w:rPr>
          <w:rFonts w:ascii="Angsana New" w:hAnsi="Angsana New" w:hint="cs"/>
          <w:sz w:val="26"/>
          <w:szCs w:val="26"/>
          <w:cs/>
        </w:rPr>
        <w:t>กันอย่างมาก</w:t>
      </w:r>
      <w:r w:rsidRPr="005C6F08">
        <w:rPr>
          <w:rFonts w:ascii="Angsana New" w:hAnsi="Angsana New"/>
          <w:sz w:val="26"/>
          <w:szCs w:val="26"/>
          <w:cs/>
        </w:rPr>
        <w:t xml:space="preserve"> หรือ</w:t>
      </w:r>
      <w:r w:rsidRPr="005C6F08">
        <w:rPr>
          <w:rFonts w:ascii="Angsana New" w:hAnsi="Angsana New" w:hint="cs"/>
          <w:sz w:val="26"/>
          <w:szCs w:val="26"/>
          <w:cs/>
        </w:rPr>
        <w:t>มี</w:t>
      </w:r>
      <w:r w:rsidRPr="005C6F08">
        <w:rPr>
          <w:rFonts w:ascii="Angsana New" w:hAnsi="Angsana New"/>
          <w:sz w:val="26"/>
          <w:szCs w:val="26"/>
          <w:cs/>
        </w:rPr>
        <w:t>การ</w:t>
      </w:r>
      <w:r w:rsidRPr="005C6F08">
        <w:rPr>
          <w:rFonts w:ascii="Angsana New" w:hAnsi="Angsana New" w:hint="cs"/>
          <w:sz w:val="26"/>
          <w:szCs w:val="26"/>
          <w:cs/>
        </w:rPr>
        <w:t>แก้ไข</w:t>
      </w:r>
      <w:r w:rsidRPr="005C6F08">
        <w:rPr>
          <w:rFonts w:ascii="Angsana New" w:hAnsi="Angsana New"/>
          <w:spacing w:val="-4"/>
          <w:sz w:val="26"/>
          <w:szCs w:val="26"/>
          <w:cs/>
        </w:rPr>
        <w:t>ข้อ</w:t>
      </w:r>
      <w:r w:rsidRPr="005C6F08">
        <w:rPr>
          <w:rFonts w:ascii="Angsana New" w:hAnsi="Angsana New" w:hint="cs"/>
          <w:spacing w:val="-4"/>
          <w:sz w:val="26"/>
          <w:szCs w:val="26"/>
          <w:cs/>
        </w:rPr>
        <w:t>กำหนด</w:t>
      </w:r>
      <w:r w:rsidRPr="005C6F08">
        <w:rPr>
          <w:rFonts w:ascii="Angsana New" w:hAnsi="Angsana New"/>
          <w:spacing w:val="-4"/>
          <w:sz w:val="26"/>
          <w:szCs w:val="26"/>
          <w:cs/>
        </w:rPr>
        <w:t>ของหนี้สินที่มีอยู่</w:t>
      </w:r>
      <w:r w:rsidRPr="005C6F08">
        <w:rPr>
          <w:rFonts w:ascii="Angsana New" w:hAnsi="Angsana New" w:hint="cs"/>
          <w:spacing w:val="-4"/>
          <w:sz w:val="26"/>
          <w:szCs w:val="26"/>
          <w:cs/>
        </w:rPr>
        <w:t>อย่างเป็นสาระสำคัญ</w:t>
      </w:r>
      <w:r w:rsidRPr="005C6F08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Pr="005C6F08">
        <w:rPr>
          <w:rFonts w:ascii="Angsana New" w:hAnsi="Angsana New" w:hint="cs"/>
          <w:spacing w:val="-4"/>
          <w:sz w:val="26"/>
          <w:szCs w:val="26"/>
          <w:cs/>
        </w:rPr>
        <w:t>จะ</w:t>
      </w:r>
      <w:r w:rsidRPr="005C6F08">
        <w:rPr>
          <w:rFonts w:ascii="Angsana New" w:hAnsi="Angsana New"/>
          <w:spacing w:val="-4"/>
          <w:sz w:val="26"/>
          <w:szCs w:val="26"/>
          <w:cs/>
        </w:rPr>
        <w:t>ถือว่า</w:t>
      </w:r>
      <w:r w:rsidRPr="005C6F08">
        <w:rPr>
          <w:rFonts w:ascii="Angsana New" w:hAnsi="Angsana New" w:hint="cs"/>
          <w:spacing w:val="-4"/>
          <w:sz w:val="26"/>
          <w:szCs w:val="26"/>
          <w:cs/>
        </w:rPr>
        <w:t>เป็นการตัดรายการ</w:t>
      </w:r>
      <w:r w:rsidRPr="005C6F08">
        <w:rPr>
          <w:rFonts w:ascii="Angsana New" w:hAnsi="Angsana New"/>
          <w:spacing w:val="-4"/>
          <w:sz w:val="26"/>
          <w:szCs w:val="26"/>
          <w:cs/>
        </w:rPr>
        <w:t>หนี้สินเดิมและรับรู้หนี้สินใหม่</w:t>
      </w:r>
      <w:r w:rsidRPr="005C6F08">
        <w:rPr>
          <w:rFonts w:ascii="Angsana New" w:hAnsi="Angsana New"/>
          <w:sz w:val="26"/>
          <w:szCs w:val="26"/>
          <w:cs/>
        </w:rPr>
        <w:t xml:space="preserve"> </w:t>
      </w:r>
      <w:r w:rsidRPr="005C6F08">
        <w:rPr>
          <w:rFonts w:ascii="Angsana New" w:hAnsi="Angsana New" w:hint="cs"/>
          <w:sz w:val="26"/>
          <w:szCs w:val="26"/>
          <w:cs/>
        </w:rPr>
        <w:t>โดยรับรู้</w:t>
      </w:r>
      <w:r w:rsidRPr="005C6F08">
        <w:rPr>
          <w:rFonts w:ascii="Angsana New" w:hAnsi="Angsana New"/>
          <w:sz w:val="26"/>
          <w:szCs w:val="26"/>
          <w:cs/>
        </w:rPr>
        <w:t>ผลแตกต่าง</w:t>
      </w:r>
      <w:r w:rsidRPr="005C6F08">
        <w:rPr>
          <w:rFonts w:ascii="Angsana New" w:hAnsi="Angsana New" w:hint="cs"/>
          <w:sz w:val="26"/>
          <w:szCs w:val="26"/>
          <w:cs/>
        </w:rPr>
        <w:t>ของ</w:t>
      </w:r>
      <w:r w:rsidRPr="005C6F08">
        <w:rPr>
          <w:rFonts w:ascii="Angsana New" w:hAnsi="Angsana New"/>
          <w:sz w:val="26"/>
          <w:szCs w:val="26"/>
          <w:cs/>
        </w:rPr>
        <w:t>มูลค่าตามบัญชี</w:t>
      </w:r>
      <w:r w:rsidRPr="005C6F08">
        <w:rPr>
          <w:rFonts w:ascii="Angsana New" w:hAnsi="Angsana New" w:hint="cs"/>
          <w:sz w:val="26"/>
          <w:szCs w:val="26"/>
          <w:cs/>
        </w:rPr>
        <w:t>ดังกล่าว</w:t>
      </w:r>
      <w:r w:rsidRPr="005C6F08">
        <w:rPr>
          <w:rFonts w:ascii="Angsana New" w:hAnsi="Angsana New"/>
          <w:sz w:val="26"/>
          <w:szCs w:val="26"/>
          <w:cs/>
        </w:rPr>
        <w:t>ในกำไร</w:t>
      </w:r>
      <w:r w:rsidRPr="005C6F08">
        <w:rPr>
          <w:rFonts w:ascii="Angsana New" w:hAnsi="Angsana New" w:hint="cs"/>
          <w:sz w:val="26"/>
          <w:szCs w:val="26"/>
          <w:cs/>
        </w:rPr>
        <w:t>หรือ</w:t>
      </w:r>
      <w:r w:rsidRPr="005C6F08">
        <w:rPr>
          <w:rFonts w:ascii="Angsana New" w:hAnsi="Angsana New"/>
          <w:sz w:val="26"/>
          <w:szCs w:val="26"/>
          <w:cs/>
        </w:rPr>
        <w:t xml:space="preserve">ขาดทุน </w:t>
      </w:r>
    </w:p>
    <w:p w14:paraId="06979863" w14:textId="77777777" w:rsidR="005B66D3" w:rsidRPr="005C6F08" w:rsidRDefault="005B66D3" w:rsidP="0083447B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  <w:cs/>
        </w:rPr>
      </w:pPr>
    </w:p>
    <w:p w14:paraId="20DEF3E0" w14:textId="77777777" w:rsidR="0083447B" w:rsidRPr="005C6F08" w:rsidRDefault="0083447B" w:rsidP="0083447B">
      <w:pPr>
        <w:pStyle w:val="ListParagraph"/>
        <w:widowControl w:val="0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  <w:tab w:val="left" w:pos="900"/>
        </w:tabs>
        <w:ind w:hanging="72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5C6F08">
        <w:rPr>
          <w:rFonts w:ascii="Angsana New" w:hAnsi="Angsana New"/>
          <w:b/>
          <w:bCs/>
          <w:i/>
          <w:iCs/>
          <w:sz w:val="26"/>
          <w:szCs w:val="26"/>
          <w:cs/>
        </w:rPr>
        <w:t>การด้อยค่าของสินทรัพย์ทางการเงิน</w:t>
      </w:r>
    </w:p>
    <w:p w14:paraId="243E9ECF" w14:textId="77777777" w:rsidR="0083447B" w:rsidRPr="00D50223" w:rsidRDefault="0083447B" w:rsidP="0083447B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  <w:r w:rsidRPr="00D50223">
        <w:rPr>
          <w:rFonts w:ascii="Angsana New" w:hAnsi="Angsana New"/>
          <w:sz w:val="26"/>
          <w:szCs w:val="26"/>
        </w:rPr>
        <w:tab/>
      </w:r>
    </w:p>
    <w:p w14:paraId="115F3B27" w14:textId="77777777" w:rsidR="0083447B" w:rsidRPr="005C6F08" w:rsidRDefault="0083447B" w:rsidP="0083447B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บริษัทรับรู้ค่าเผื่อผลขาดทุนด้านเครดิตที่คาดว่าจะเกิดขึ้นของตราสารหนี้</w:t>
      </w:r>
      <w:r w:rsidRPr="005C6F08">
        <w:rPr>
          <w:rFonts w:ascii="Angsana New" w:hAnsi="Angsana New" w:hint="cs"/>
          <w:sz w:val="26"/>
          <w:szCs w:val="26"/>
          <w:cs/>
        </w:rPr>
        <w:t>ทั้งหมด</w:t>
      </w:r>
      <w:r w:rsidRPr="005C6F08">
        <w:rPr>
          <w:rFonts w:ascii="Angsana New" w:hAnsi="Angsana New"/>
          <w:sz w:val="26"/>
          <w:szCs w:val="26"/>
          <w:cs/>
        </w:rPr>
        <w:t xml:space="preserve">ที่ไม่ได้วัดมูลค่าด้วยมูลค่ายุติธรรมผ่านกำไรหรือขาดทุน </w:t>
      </w:r>
      <w:r w:rsidRPr="005C6F08">
        <w:rPr>
          <w:rFonts w:ascii="Angsana New" w:hAnsi="Angsana New" w:hint="cs"/>
          <w:sz w:val="26"/>
          <w:szCs w:val="26"/>
          <w:cs/>
        </w:rPr>
        <w:t xml:space="preserve">   </w:t>
      </w:r>
      <w:r w:rsidRPr="005C6F08">
        <w:rPr>
          <w:rFonts w:ascii="Angsana New" w:hAnsi="Angsana New"/>
          <w:sz w:val="26"/>
          <w:szCs w:val="26"/>
          <w:cs/>
        </w:rPr>
        <w:t>ผลขาดทุนด้านเครดิตที่คาดว่าจะเกิดขึ้นคำนวณจากผลต่างของกระแสเงินสด</w:t>
      </w:r>
      <w:r w:rsidRPr="005C6F08">
        <w:rPr>
          <w:rFonts w:ascii="Angsana New" w:hAnsi="Angsana New" w:hint="cs"/>
          <w:sz w:val="26"/>
          <w:szCs w:val="26"/>
          <w:cs/>
        </w:rPr>
        <w:t>ที่จะครบกำหนดชำระ</w:t>
      </w:r>
      <w:r w:rsidRPr="005C6F08">
        <w:rPr>
          <w:rFonts w:ascii="Angsana New" w:hAnsi="Angsana New"/>
          <w:sz w:val="26"/>
          <w:szCs w:val="26"/>
          <w:cs/>
        </w:rPr>
        <w:t>ตามสัญญากับกระแสเงินสดทั้งหมด</w:t>
      </w:r>
      <w:r w:rsidRPr="005C6F08">
        <w:rPr>
          <w:rFonts w:ascii="Angsana New" w:hAnsi="Angsana New" w:hint="cs"/>
          <w:sz w:val="26"/>
          <w:szCs w:val="26"/>
          <w:cs/>
        </w:rPr>
        <w:t xml:space="preserve">          </w:t>
      </w:r>
      <w:r w:rsidRPr="005C6F08">
        <w:rPr>
          <w:rFonts w:ascii="Angsana New" w:hAnsi="Angsana New"/>
          <w:sz w:val="26"/>
          <w:szCs w:val="26"/>
          <w:cs/>
        </w:rPr>
        <w:t>ที่บริษัทคาดว่าจะได้รับ</w:t>
      </w:r>
      <w:r w:rsidRPr="005C6F08">
        <w:rPr>
          <w:rFonts w:ascii="Angsana New" w:hAnsi="Angsana New" w:hint="cs"/>
          <w:sz w:val="26"/>
          <w:szCs w:val="26"/>
          <w:cs/>
        </w:rPr>
        <w:t>ชำระ และ</w:t>
      </w:r>
      <w:r w:rsidRPr="005C6F08">
        <w:rPr>
          <w:rFonts w:ascii="Angsana New" w:hAnsi="Angsana New"/>
          <w:sz w:val="26"/>
          <w:szCs w:val="26"/>
          <w:cs/>
        </w:rPr>
        <w:t>คิดลดด้วยอัตราดอกเบี้ยที่แท้จริง</w:t>
      </w:r>
      <w:r w:rsidRPr="005C6F08">
        <w:rPr>
          <w:rFonts w:ascii="Angsana New" w:hAnsi="Angsana New" w:hint="cs"/>
          <w:sz w:val="26"/>
          <w:szCs w:val="26"/>
          <w:cs/>
        </w:rPr>
        <w:t>โดยประมาณ</w:t>
      </w:r>
      <w:r w:rsidRPr="005C6F08">
        <w:rPr>
          <w:rFonts w:ascii="Angsana New" w:hAnsi="Angsana New"/>
          <w:sz w:val="26"/>
          <w:szCs w:val="26"/>
          <w:cs/>
        </w:rPr>
        <w:t>ของสินทรัพย์ทางการเงิน</w:t>
      </w:r>
      <w:r w:rsidRPr="005C6F08">
        <w:rPr>
          <w:rFonts w:ascii="Angsana New" w:hAnsi="Angsana New" w:hint="cs"/>
          <w:sz w:val="26"/>
          <w:szCs w:val="26"/>
          <w:cs/>
        </w:rPr>
        <w:t xml:space="preserve"> ณ วันที่ได้มา</w:t>
      </w:r>
    </w:p>
    <w:p w14:paraId="655E9E49" w14:textId="77777777" w:rsidR="00B42241" w:rsidRDefault="00B422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27C18A29" w14:textId="110E1C41" w:rsidR="0083447B" w:rsidRPr="005C6F08" w:rsidRDefault="0083447B" w:rsidP="0083447B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 w:hint="cs"/>
          <w:sz w:val="26"/>
          <w:szCs w:val="26"/>
          <w:cs/>
        </w:rPr>
        <w:lastRenderedPageBreak/>
        <w:t>ในกรณีที่</w:t>
      </w:r>
      <w:r w:rsidRPr="005C6F08">
        <w:rPr>
          <w:rFonts w:ascii="Angsana New" w:hAnsi="Angsana New"/>
          <w:sz w:val="26"/>
          <w:szCs w:val="26"/>
          <w:cs/>
        </w:rPr>
        <w:t>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บริษัทวัดมูลค่าผลขาดทุนด้านเครดิตที่คาดว่าจะเกิดขึ้น</w:t>
      </w:r>
      <w:r w:rsidRPr="005C6F08">
        <w:rPr>
          <w:rFonts w:ascii="Angsana New" w:hAnsi="Angsana New" w:hint="cs"/>
          <w:sz w:val="26"/>
          <w:szCs w:val="26"/>
          <w:cs/>
        </w:rPr>
        <w:t>โดยพิจารณา</w:t>
      </w:r>
      <w:r w:rsidRPr="005C6F08">
        <w:rPr>
          <w:rFonts w:ascii="Angsana New" w:hAnsi="Angsana New"/>
          <w:sz w:val="26"/>
          <w:szCs w:val="26"/>
          <w:cs/>
        </w:rPr>
        <w:t>จาก</w:t>
      </w:r>
      <w:r w:rsidRPr="005C6F08">
        <w:rPr>
          <w:rFonts w:ascii="Angsana New" w:hAnsi="Angsana New" w:hint="cs"/>
          <w:sz w:val="26"/>
          <w:szCs w:val="26"/>
          <w:cs/>
        </w:rPr>
        <w:t>การ</w:t>
      </w:r>
      <w:r w:rsidRPr="005C6F08">
        <w:rPr>
          <w:rFonts w:ascii="Angsana New" w:hAnsi="Angsana New"/>
          <w:sz w:val="26"/>
          <w:szCs w:val="26"/>
          <w:cs/>
        </w:rPr>
        <w:t>ผิดสัญญาที่</w:t>
      </w:r>
      <w:r w:rsidRPr="005C6F08">
        <w:rPr>
          <w:rFonts w:ascii="Angsana New" w:hAnsi="Angsana New" w:hint="cs"/>
          <w:sz w:val="26"/>
          <w:szCs w:val="26"/>
          <w:cs/>
        </w:rPr>
        <w:t>อาจ</w:t>
      </w:r>
      <w:r w:rsidRPr="005C6F08">
        <w:rPr>
          <w:rFonts w:ascii="Angsana New" w:hAnsi="Angsana New"/>
          <w:sz w:val="26"/>
          <w:szCs w:val="26"/>
          <w:cs/>
        </w:rPr>
        <w:t xml:space="preserve">จะเกิดขึ้นใน </w:t>
      </w:r>
      <w:r w:rsidRPr="005C6F08">
        <w:rPr>
          <w:rFonts w:ascii="Angsana New" w:hAnsi="Angsana New"/>
          <w:sz w:val="26"/>
          <w:szCs w:val="26"/>
        </w:rPr>
        <w:t xml:space="preserve">12 </w:t>
      </w:r>
      <w:r w:rsidRPr="005C6F08">
        <w:rPr>
          <w:rFonts w:ascii="Angsana New" w:hAnsi="Angsana New"/>
          <w:sz w:val="26"/>
          <w:szCs w:val="26"/>
          <w:cs/>
        </w:rPr>
        <w:t>เดือนข้างหน้า</w:t>
      </w:r>
      <w:r w:rsidRPr="005C6F08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/>
          <w:sz w:val="26"/>
          <w:szCs w:val="26"/>
          <w:cs/>
        </w:rPr>
        <w:t>ในขณะที่หาก</w:t>
      </w:r>
      <w:r w:rsidRPr="005C6F08">
        <w:rPr>
          <w:rFonts w:ascii="Angsana New" w:hAnsi="Angsana New" w:hint="cs"/>
          <w:sz w:val="26"/>
          <w:szCs w:val="26"/>
          <w:cs/>
        </w:rPr>
        <w:t>ความเสี่ยง</w:t>
      </w:r>
      <w:r w:rsidRPr="005C6F08">
        <w:rPr>
          <w:rFonts w:ascii="Angsana New" w:hAnsi="Angsana New"/>
          <w:sz w:val="26"/>
          <w:szCs w:val="26"/>
          <w:cs/>
        </w:rPr>
        <w:t>ด้านเครดิตของสินทรัพย์เพิ่มขึ้นอย่างมีนัยสำคัญนับตั้งแต่การรับรู้รายการเริ่มแรก บริษัทวัดมูลค่าผลขาดทุนด้วยจำนวนเงินที่เท่ากับผลขาดทุนด้านเครดิตที่คาดว่าจะเกิดขึ้นตลอดอายุ</w:t>
      </w:r>
      <w:r w:rsidRPr="005C6F08">
        <w:rPr>
          <w:rFonts w:ascii="Angsana New" w:hAnsi="Angsana New" w:hint="cs"/>
          <w:sz w:val="26"/>
          <w:szCs w:val="26"/>
          <w:cs/>
        </w:rPr>
        <w:t>ที่เหลืออยู่</w:t>
      </w:r>
      <w:r w:rsidRPr="005C6F08">
        <w:rPr>
          <w:rFonts w:ascii="Angsana New" w:hAnsi="Angsana New"/>
          <w:sz w:val="26"/>
          <w:szCs w:val="26"/>
          <w:cs/>
        </w:rPr>
        <w:t xml:space="preserve">ของเครื่องมือทางการเงิน </w:t>
      </w:r>
    </w:p>
    <w:p w14:paraId="46DE0A08" w14:textId="77777777" w:rsidR="0083447B" w:rsidRPr="00D50223" w:rsidRDefault="0083447B" w:rsidP="0083447B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</w:p>
    <w:p w14:paraId="4F33A527" w14:textId="6E41A79C" w:rsidR="0083447B" w:rsidRPr="00DF5A2A" w:rsidRDefault="0083447B" w:rsidP="00DF5A2A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DF5A2A">
        <w:rPr>
          <w:rFonts w:ascii="Angsana New" w:hAnsi="Angsana New"/>
          <w:sz w:val="26"/>
          <w:szCs w:val="26"/>
          <w:cs/>
        </w:rPr>
        <w:t xml:space="preserve"> ดังนั้น</w:t>
      </w:r>
      <w:r w:rsidRPr="00DF5A2A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 w:hint="cs"/>
          <w:sz w:val="26"/>
          <w:szCs w:val="26"/>
          <w:cs/>
        </w:rPr>
        <w:t>ทุก</w:t>
      </w:r>
      <w:r w:rsidRPr="005C6F08">
        <w:rPr>
          <w:rFonts w:ascii="Angsana New" w:hAnsi="Angsana New"/>
          <w:sz w:val="26"/>
          <w:szCs w:val="26"/>
          <w:cs/>
        </w:rPr>
        <w:t>วันสิ้นรอบระยะเวลารายงาน</w:t>
      </w:r>
      <w:r w:rsidRPr="005C6F08">
        <w:rPr>
          <w:rFonts w:ascii="Angsana New" w:hAnsi="Angsana New" w:hint="cs"/>
          <w:sz w:val="26"/>
          <w:szCs w:val="26"/>
          <w:cs/>
        </w:rPr>
        <w:t xml:space="preserve"> </w:t>
      </w:r>
      <w:r w:rsidRPr="00DF5A2A">
        <w:rPr>
          <w:rFonts w:ascii="Angsana New" w:hAnsi="Angsana New"/>
          <w:sz w:val="26"/>
          <w:szCs w:val="26"/>
          <w:cs/>
        </w:rPr>
        <w:t>บริษัท</w:t>
      </w:r>
      <w:r w:rsidRPr="00DF5A2A">
        <w:rPr>
          <w:rFonts w:ascii="Angsana New" w:hAnsi="Angsana New" w:hint="cs"/>
          <w:sz w:val="26"/>
          <w:szCs w:val="26"/>
          <w:cs/>
        </w:rPr>
        <w:t>จึง</w:t>
      </w:r>
      <w:r w:rsidRPr="00DF5A2A">
        <w:rPr>
          <w:rFonts w:ascii="Angsana New" w:hAnsi="Angsana New"/>
          <w:sz w:val="26"/>
          <w:szCs w:val="26"/>
          <w:cs/>
        </w:rPr>
        <w:t>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</w:t>
      </w:r>
      <w:r w:rsidRPr="005C6F08">
        <w:rPr>
          <w:rFonts w:ascii="Angsana New" w:hAnsi="Angsana New"/>
          <w:sz w:val="26"/>
          <w:szCs w:val="26"/>
          <w:cs/>
        </w:rPr>
        <w:t>ลูกหนี้การค้า</w:t>
      </w:r>
      <w:r w:rsidRPr="00DF5A2A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 w:hint="cs"/>
          <w:sz w:val="26"/>
          <w:szCs w:val="26"/>
          <w:cs/>
        </w:rPr>
        <w:t>โดยอ้าง</w:t>
      </w:r>
      <w:r w:rsidRPr="005C6F08">
        <w:rPr>
          <w:rFonts w:ascii="Angsana New" w:hAnsi="Angsana New"/>
          <w:sz w:val="26"/>
          <w:szCs w:val="26"/>
          <w:cs/>
        </w:rPr>
        <w:t>อิงจาก</w:t>
      </w:r>
      <w:r w:rsidRPr="005C6F08">
        <w:rPr>
          <w:rFonts w:ascii="Angsana New" w:hAnsi="Angsana New" w:hint="cs"/>
          <w:sz w:val="26"/>
          <w:szCs w:val="26"/>
          <w:cs/>
        </w:rPr>
        <w:t>ข้อมูลผล</w:t>
      </w:r>
      <w:r w:rsidRPr="005C6F08">
        <w:rPr>
          <w:rFonts w:ascii="Angsana New" w:hAnsi="Angsana New"/>
          <w:sz w:val="26"/>
          <w:szCs w:val="26"/>
          <w:cs/>
        </w:rPr>
        <w:t>ขาดทุนด้านเครดิต</w:t>
      </w:r>
      <w:r w:rsidRPr="005C6F08">
        <w:rPr>
          <w:rFonts w:ascii="Angsana New" w:hAnsi="Angsana New" w:hint="cs"/>
          <w:sz w:val="26"/>
          <w:szCs w:val="26"/>
          <w:cs/>
        </w:rPr>
        <w:t>จากประสบการณ์</w:t>
      </w:r>
      <w:r w:rsidRPr="005C6F08">
        <w:rPr>
          <w:rFonts w:ascii="Angsana New" w:hAnsi="Angsana New"/>
          <w:sz w:val="26"/>
          <w:szCs w:val="26"/>
          <w:cs/>
        </w:rPr>
        <w:t>ในอดีต ปรับปรุงด้วยข้อมูล</w:t>
      </w:r>
      <w:r w:rsidRPr="005C6F08">
        <w:rPr>
          <w:rFonts w:ascii="Angsana New" w:hAnsi="Angsana New" w:hint="cs"/>
          <w:sz w:val="26"/>
          <w:szCs w:val="26"/>
          <w:cs/>
        </w:rPr>
        <w:t>การ</w:t>
      </w:r>
      <w:r w:rsidRPr="005C6F08">
        <w:rPr>
          <w:rFonts w:ascii="Angsana New" w:hAnsi="Angsana New"/>
          <w:sz w:val="26"/>
          <w:szCs w:val="26"/>
          <w:cs/>
        </w:rPr>
        <w:t>คาดการณ์</w:t>
      </w:r>
      <w:r w:rsidRPr="005C6F08">
        <w:rPr>
          <w:rFonts w:ascii="Angsana New" w:hAnsi="Angsana New" w:hint="cs"/>
          <w:sz w:val="26"/>
          <w:szCs w:val="26"/>
          <w:cs/>
        </w:rPr>
        <w:t xml:space="preserve">    ไปใน</w:t>
      </w:r>
      <w:r w:rsidRPr="005C6F08">
        <w:rPr>
          <w:rFonts w:ascii="Angsana New" w:hAnsi="Angsana New"/>
          <w:sz w:val="26"/>
          <w:szCs w:val="26"/>
          <w:cs/>
        </w:rPr>
        <w:t>อนาคตเกี่ยวกับลูกหนี้</w:t>
      </w:r>
      <w:r w:rsidRPr="005C6F08">
        <w:rPr>
          <w:rFonts w:ascii="Angsana New" w:hAnsi="Angsana New" w:hint="cs"/>
          <w:sz w:val="26"/>
          <w:szCs w:val="26"/>
          <w:cs/>
        </w:rPr>
        <w:t>นั้น</w:t>
      </w:r>
      <w:r w:rsidRPr="005C6F08">
        <w:rPr>
          <w:rFonts w:ascii="Angsana New" w:hAnsi="Angsana New"/>
          <w:sz w:val="26"/>
          <w:szCs w:val="26"/>
          <w:cs/>
        </w:rPr>
        <w:t>และสภาพแวดล้อมทางด้านเศรษฐกิจ</w:t>
      </w:r>
      <w:r w:rsidRPr="00DF5A2A">
        <w:rPr>
          <w:rFonts w:ascii="Angsana New" w:hAnsi="Angsana New"/>
          <w:sz w:val="26"/>
          <w:szCs w:val="26"/>
          <w:cs/>
        </w:rPr>
        <w:t xml:space="preserve"> </w:t>
      </w:r>
    </w:p>
    <w:p w14:paraId="0B53B79E" w14:textId="77777777" w:rsidR="0083447B" w:rsidRPr="00D50223" w:rsidRDefault="0083447B" w:rsidP="0083447B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eastAsia="Arial" w:hAnsi="Angsana New"/>
          <w:sz w:val="26"/>
          <w:szCs w:val="26"/>
        </w:rPr>
      </w:pPr>
    </w:p>
    <w:p w14:paraId="25B7D1D6" w14:textId="77777777" w:rsidR="0083447B" w:rsidRPr="005C6F08" w:rsidRDefault="0083447B" w:rsidP="0083447B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b/>
          <w:bCs/>
          <w:sz w:val="26"/>
          <w:szCs w:val="26"/>
          <w:cs/>
        </w:rPr>
      </w:pPr>
      <w:r w:rsidRPr="005C6F08">
        <w:rPr>
          <w:rFonts w:ascii="Angsana New" w:eastAsia="Arial" w:hAnsi="Angsana New"/>
          <w:sz w:val="26"/>
          <w:szCs w:val="26"/>
          <w:cs/>
        </w:rPr>
        <w:t>สินทรัพย์ทางการเงินจะถูกตัด</w:t>
      </w:r>
      <w:r w:rsidRPr="005C6F08">
        <w:rPr>
          <w:rFonts w:ascii="Angsana New" w:eastAsia="Arial" w:hAnsi="Angsana New" w:hint="cs"/>
          <w:sz w:val="26"/>
          <w:szCs w:val="26"/>
          <w:cs/>
        </w:rPr>
        <w:t>จำหน่าย</w:t>
      </w:r>
      <w:r w:rsidRPr="005C6F08">
        <w:rPr>
          <w:rFonts w:ascii="Angsana New" w:eastAsia="Arial" w:hAnsi="Angsana New"/>
          <w:sz w:val="26"/>
          <w:szCs w:val="26"/>
          <w:cs/>
        </w:rPr>
        <w:t>ออกจากบัญชีเมื่อกิจการคาดว่าจะไม่ได้รับ</w:t>
      </w:r>
      <w:r w:rsidRPr="005C6F08">
        <w:rPr>
          <w:rFonts w:ascii="Angsana New" w:eastAsia="Arial" w:hAnsi="Angsana New" w:hint="cs"/>
          <w:sz w:val="26"/>
          <w:szCs w:val="26"/>
          <w:cs/>
        </w:rPr>
        <w:t>คืน</w:t>
      </w:r>
      <w:r w:rsidRPr="005C6F08">
        <w:rPr>
          <w:rFonts w:ascii="Angsana New" w:eastAsia="Arial" w:hAnsi="Angsana New"/>
          <w:sz w:val="26"/>
          <w:szCs w:val="26"/>
          <w:cs/>
        </w:rPr>
        <w:t>กระแสเงินสดตามสัญญา</w:t>
      </w:r>
      <w:r w:rsidRPr="005C6F08">
        <w:rPr>
          <w:rFonts w:ascii="Angsana New" w:eastAsia="Arial" w:hAnsi="Angsana New" w:hint="cs"/>
          <w:sz w:val="26"/>
          <w:szCs w:val="26"/>
          <w:cs/>
        </w:rPr>
        <w:t>อีกต่อไป</w:t>
      </w:r>
    </w:p>
    <w:p w14:paraId="17F9C361" w14:textId="5491A410" w:rsidR="00D50223" w:rsidRPr="005B66D3" w:rsidRDefault="0083447B" w:rsidP="0083447B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  <w:r w:rsidRPr="005B66D3">
        <w:rPr>
          <w:rFonts w:ascii="Angsana New" w:hAnsi="Angsana New"/>
          <w:sz w:val="26"/>
          <w:szCs w:val="26"/>
        </w:rPr>
        <w:tab/>
      </w:r>
    </w:p>
    <w:p w14:paraId="63C92266" w14:textId="48ACB7D1" w:rsidR="0083447B" w:rsidRPr="005C6F08" w:rsidRDefault="0083447B" w:rsidP="0083447B">
      <w:pPr>
        <w:pStyle w:val="ListParagraph"/>
        <w:widowControl w:val="0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  <w:tab w:val="left" w:pos="900"/>
        </w:tabs>
        <w:ind w:hanging="72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5C6F08">
        <w:rPr>
          <w:rFonts w:ascii="Angsana New" w:hAnsi="Angsana New"/>
          <w:b/>
          <w:bCs/>
          <w:i/>
          <w:iCs/>
          <w:sz w:val="26"/>
          <w:szCs w:val="26"/>
          <w:cs/>
        </w:rPr>
        <w:t>การหักกลบของเครื่องมือทางการเงิน</w:t>
      </w:r>
    </w:p>
    <w:p w14:paraId="36398BCE" w14:textId="77777777" w:rsidR="0083447B" w:rsidRPr="005C6F08" w:rsidRDefault="0083447B" w:rsidP="0083447B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</w:p>
    <w:p w14:paraId="58B53520" w14:textId="09C2D09A" w:rsidR="0083447B" w:rsidRDefault="0083447B" w:rsidP="0083447B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สินทรัพย์ทางการเงินและหนี้สินทางการเงิน</w:t>
      </w:r>
      <w:r w:rsidRPr="005C6F08">
        <w:rPr>
          <w:rFonts w:ascii="Angsana New" w:hAnsi="Angsana New" w:hint="cs"/>
          <w:sz w:val="26"/>
          <w:szCs w:val="26"/>
          <w:cs/>
        </w:rPr>
        <w:t>จะนำมาหักกลบกันและ</w:t>
      </w:r>
      <w:r w:rsidRPr="005C6F08">
        <w:rPr>
          <w:rFonts w:ascii="Angsana New" w:hAnsi="Angsana New"/>
          <w:sz w:val="26"/>
          <w:szCs w:val="26"/>
          <w:cs/>
        </w:rPr>
        <w:t>แสดง</w:t>
      </w:r>
      <w:r w:rsidRPr="005C6F08">
        <w:rPr>
          <w:rFonts w:ascii="Angsana New" w:hAnsi="Angsana New" w:hint="cs"/>
          <w:sz w:val="26"/>
          <w:szCs w:val="26"/>
          <w:cs/>
        </w:rPr>
        <w:t>ด้วยยอด</w:t>
      </w:r>
      <w:r w:rsidRPr="005C6F08">
        <w:rPr>
          <w:rFonts w:ascii="Angsana New" w:hAnsi="Angsana New"/>
          <w:sz w:val="26"/>
          <w:szCs w:val="26"/>
          <w:cs/>
        </w:rPr>
        <w:t>สุทธิในงบฐานะการเงิน</w:t>
      </w:r>
      <w:r w:rsidRPr="005C6F08">
        <w:rPr>
          <w:rFonts w:ascii="Angsana New" w:hAnsi="Angsana New" w:hint="cs"/>
          <w:sz w:val="26"/>
          <w:szCs w:val="26"/>
          <w:cs/>
        </w:rPr>
        <w:t>ก็ต่อเมื่อบริษัท</w:t>
      </w:r>
      <w:r w:rsidRPr="005C6F08">
        <w:rPr>
          <w:rFonts w:ascii="Angsana New" w:hAnsi="Angsana New"/>
          <w:sz w:val="26"/>
          <w:szCs w:val="26"/>
          <w:cs/>
        </w:rPr>
        <w:t>มีสิทธิ</w:t>
      </w:r>
      <w:r w:rsidRPr="005C6F08">
        <w:rPr>
          <w:rFonts w:ascii="Angsana New" w:hAnsi="Angsana New" w:hint="cs"/>
          <w:sz w:val="26"/>
          <w:szCs w:val="26"/>
          <w:cs/>
        </w:rPr>
        <w:t>บังคับใช้ได้</w:t>
      </w:r>
      <w:r w:rsidRPr="005C6F08">
        <w:rPr>
          <w:rFonts w:ascii="Angsana New" w:hAnsi="Angsana New"/>
          <w:sz w:val="26"/>
          <w:szCs w:val="26"/>
          <w:cs/>
        </w:rPr>
        <w:t>ตามกฎหมาย</w:t>
      </w:r>
      <w:r w:rsidRPr="005C6F08">
        <w:rPr>
          <w:rFonts w:ascii="Angsana New" w:hAnsi="Angsana New" w:hint="cs"/>
          <w:sz w:val="26"/>
          <w:szCs w:val="26"/>
          <w:cs/>
        </w:rPr>
        <w:t>อยู่แล้ว</w:t>
      </w:r>
      <w:r w:rsidRPr="005C6F08">
        <w:rPr>
          <w:rFonts w:ascii="Angsana New" w:hAnsi="Angsana New"/>
          <w:sz w:val="26"/>
          <w:szCs w:val="26"/>
          <w:cs/>
        </w:rPr>
        <w:t>ในการหักกลบ</w:t>
      </w:r>
      <w:r w:rsidRPr="005C6F08">
        <w:rPr>
          <w:rFonts w:ascii="Angsana New" w:hAnsi="Angsana New" w:hint="cs"/>
          <w:sz w:val="26"/>
          <w:szCs w:val="26"/>
          <w:cs/>
        </w:rPr>
        <w:t xml:space="preserve">จำนวนเงินที่รับรู้ </w:t>
      </w:r>
      <w:r w:rsidRPr="005C6F08">
        <w:rPr>
          <w:rFonts w:ascii="Angsana New" w:hAnsi="Angsana New"/>
          <w:sz w:val="26"/>
          <w:szCs w:val="26"/>
          <w:cs/>
        </w:rPr>
        <w:t>และ</w:t>
      </w:r>
      <w:r w:rsidRPr="005C6F08">
        <w:rPr>
          <w:rFonts w:ascii="Angsana New" w:hAnsi="Angsana New" w:hint="cs"/>
          <w:sz w:val="26"/>
          <w:szCs w:val="26"/>
          <w:cs/>
        </w:rPr>
        <w:t>บริษัท</w:t>
      </w:r>
      <w:r w:rsidRPr="005C6F08">
        <w:rPr>
          <w:rFonts w:ascii="Angsana New" w:hAnsi="Angsana New"/>
          <w:sz w:val="26"/>
          <w:szCs w:val="26"/>
          <w:cs/>
        </w:rPr>
        <w:t xml:space="preserve">มีความตั้งใจที่จะชำระด้วยยอดสุทธิ </w:t>
      </w:r>
      <w:r w:rsidRPr="005C6F08">
        <w:rPr>
          <w:rFonts w:ascii="Angsana New" w:hAnsi="Angsana New" w:hint="cs"/>
          <w:sz w:val="26"/>
          <w:szCs w:val="26"/>
          <w:cs/>
        </w:rPr>
        <w:t>หรือ</w:t>
      </w:r>
      <w:r w:rsidRPr="005C6F08">
        <w:rPr>
          <w:rFonts w:ascii="Angsana New" w:hAnsi="Angsana New"/>
          <w:sz w:val="26"/>
          <w:szCs w:val="26"/>
          <w:cs/>
        </w:rPr>
        <w:t>ตั้งใจที่จะรับสินทรัพย์และชำระหนี้สินพร้อมกัน</w:t>
      </w:r>
    </w:p>
    <w:p w14:paraId="4905218D" w14:textId="77777777" w:rsidR="009B3429" w:rsidRPr="005C6F08" w:rsidRDefault="009B3429" w:rsidP="0083447B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</w:p>
    <w:p w14:paraId="68F43E18" w14:textId="77777777" w:rsidR="00DB1DA3" w:rsidRPr="00A74EA2" w:rsidRDefault="00DB1DA3" w:rsidP="00DB1DA3">
      <w:pPr>
        <w:pStyle w:val="ListParagraph"/>
        <w:widowControl w:val="0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</w:tabs>
        <w:ind w:hanging="72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A74EA2">
        <w:rPr>
          <w:rFonts w:ascii="Angsana New" w:hAnsi="Angsana New" w:hint="cs"/>
          <w:b/>
          <w:bCs/>
          <w:i/>
          <w:iCs/>
          <w:sz w:val="26"/>
          <w:szCs w:val="26"/>
          <w:cs/>
        </w:rPr>
        <w:t>อนุพันธ์</w:t>
      </w:r>
    </w:p>
    <w:p w14:paraId="7CFF1B8C" w14:textId="77777777" w:rsidR="00DB1DA3" w:rsidRPr="00A74EA2" w:rsidRDefault="00DB1DA3" w:rsidP="00DB1DA3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0"/>
          <w:szCs w:val="20"/>
        </w:rPr>
      </w:pPr>
    </w:p>
    <w:p w14:paraId="61D0BB39" w14:textId="77777777" w:rsidR="00DB1DA3" w:rsidRPr="00A74EA2" w:rsidRDefault="00DB1DA3" w:rsidP="00DB1DA3">
      <w:pPr>
        <w:tabs>
          <w:tab w:val="left" w:pos="0"/>
          <w:tab w:val="left" w:pos="63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 xml:space="preserve"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</w:t>
      </w:r>
    </w:p>
    <w:p w14:paraId="05899A2B" w14:textId="77777777" w:rsidR="00DB1DA3" w:rsidRPr="005C6F08" w:rsidRDefault="00DB1DA3" w:rsidP="0083447B">
      <w:pPr>
        <w:tabs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0BF0EC6D" w14:textId="77777777" w:rsidR="0083447B" w:rsidRPr="005C6F08" w:rsidRDefault="0083447B" w:rsidP="0083447B">
      <w:pPr>
        <w:rPr>
          <w:rFonts w:ascii="Angsana New" w:hAnsi="Angsana New"/>
          <w:b/>
          <w:bCs/>
          <w:sz w:val="26"/>
          <w:szCs w:val="26"/>
        </w:rPr>
      </w:pPr>
      <w:r w:rsidRPr="005C6F08">
        <w:rPr>
          <w:rFonts w:ascii="Angsana New" w:hAnsi="Angsana New"/>
          <w:b/>
          <w:bCs/>
          <w:sz w:val="26"/>
          <w:szCs w:val="26"/>
          <w:cs/>
        </w:rPr>
        <w:t>การวัดมูลค่ายุติธรรม</w:t>
      </w:r>
    </w:p>
    <w:p w14:paraId="34AAD316" w14:textId="77777777" w:rsidR="0083447B" w:rsidRPr="005C6F08" w:rsidRDefault="0083447B" w:rsidP="0083447B">
      <w:pPr>
        <w:tabs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1870C365" w14:textId="77777777" w:rsidR="0083447B" w:rsidRPr="005C6F08" w:rsidRDefault="0083447B" w:rsidP="0083447B">
      <w:pPr>
        <w:jc w:val="thaiDistribute"/>
        <w:rPr>
          <w:rFonts w:ascii="Angsana New" w:hAnsi="Angsana New"/>
          <w:sz w:val="26"/>
          <w:szCs w:val="26"/>
          <w:cs/>
        </w:rPr>
      </w:pPr>
      <w:r w:rsidRPr="005C6F08">
        <w:rPr>
          <w:rFonts w:ascii="Angsana New" w:hAnsi="Angsana New"/>
          <w:sz w:val="26"/>
          <w:szCs w:val="26"/>
          <w:cs/>
        </w:rPr>
        <w:t>บริษัทใช้วิธีราคาตลาดในการวัดมูลค่ายุติธรรมของสินทรัพย์และหนี้สิน 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บริษัทจะใช้วิธีราคาทุนหรือวิธีรายได้ในการวัดมูลค่ายุติธรรมของสินทรัพย์และหนี้สินแทน</w:t>
      </w:r>
    </w:p>
    <w:p w14:paraId="3904A959" w14:textId="77777777" w:rsidR="0083447B" w:rsidRPr="005C6F08" w:rsidRDefault="0083447B" w:rsidP="0083447B">
      <w:pPr>
        <w:jc w:val="thaiDistribute"/>
        <w:rPr>
          <w:rFonts w:ascii="Angsana New" w:hAnsi="Angsana New"/>
          <w:sz w:val="26"/>
          <w:szCs w:val="26"/>
          <w:u w:val="single"/>
        </w:rPr>
      </w:pPr>
    </w:p>
    <w:p w14:paraId="02E182E5" w14:textId="2D213FD3" w:rsidR="0083447B" w:rsidRPr="005C6F08" w:rsidRDefault="0083447B" w:rsidP="0083447B">
      <w:pPr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ความแตกต่างของระดับข้อมูลสามารถแสดงได้ดังนี้</w:t>
      </w:r>
    </w:p>
    <w:p w14:paraId="20672A37" w14:textId="77777777" w:rsidR="0083447B" w:rsidRPr="005C6F08" w:rsidRDefault="0083447B" w:rsidP="00053D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before="100"/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 xml:space="preserve">ระดับ </w:t>
      </w:r>
      <w:r w:rsidRPr="005C6F08">
        <w:rPr>
          <w:rFonts w:ascii="Angsana New" w:hAnsi="Angsana New"/>
          <w:sz w:val="26"/>
          <w:szCs w:val="26"/>
        </w:rPr>
        <w:t>1</w:t>
      </w:r>
      <w:r w:rsidRPr="005C6F08">
        <w:rPr>
          <w:rFonts w:ascii="Angsana New" w:hAnsi="Angsana New"/>
          <w:sz w:val="26"/>
          <w:szCs w:val="26"/>
          <w:cs/>
        </w:rPr>
        <w:tab/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30CB3B1A" w14:textId="77777777" w:rsidR="0083447B" w:rsidRPr="005C6F08" w:rsidRDefault="0083447B" w:rsidP="00053D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before="100"/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 xml:space="preserve">ระดับ </w:t>
      </w:r>
      <w:r w:rsidRPr="005C6F08">
        <w:rPr>
          <w:rFonts w:ascii="Angsana New" w:hAnsi="Angsana New"/>
          <w:sz w:val="26"/>
          <w:szCs w:val="26"/>
        </w:rPr>
        <w:t>2</w:t>
      </w:r>
      <w:r w:rsidRPr="005C6F08">
        <w:rPr>
          <w:rFonts w:ascii="Angsana New" w:hAnsi="Angsana New"/>
          <w:sz w:val="26"/>
          <w:szCs w:val="26"/>
          <w:cs/>
        </w:rPr>
        <w:tab/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7FA72AFC" w14:textId="77777777" w:rsidR="0083447B" w:rsidRPr="005C6F08" w:rsidRDefault="0083447B" w:rsidP="00053D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before="100"/>
        <w:ind w:left="630" w:hanging="630"/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 xml:space="preserve">ระดับ </w:t>
      </w:r>
      <w:r w:rsidRPr="005C6F08">
        <w:rPr>
          <w:rFonts w:ascii="Angsana New" w:hAnsi="Angsana New"/>
          <w:sz w:val="26"/>
          <w:szCs w:val="26"/>
        </w:rPr>
        <w:t>3</w:t>
      </w:r>
      <w:r w:rsidRPr="005C6F08">
        <w:rPr>
          <w:rFonts w:ascii="Angsana New" w:hAnsi="Angsana New"/>
          <w:sz w:val="26"/>
          <w:szCs w:val="26"/>
          <w:cs/>
        </w:rPr>
        <w:tab/>
      </w:r>
      <w:r w:rsidRPr="005C6F08">
        <w:rPr>
          <w:rFonts w:ascii="Angsana New" w:hAnsi="Angsana New" w:hint="cs"/>
          <w:sz w:val="26"/>
          <w:szCs w:val="26"/>
          <w:cs/>
        </w:rPr>
        <w:t>ใช้ข้อมูลที่ไม่สามารถสังเกตได้ของสินทรัพย์หรือหนี้สิน</w:t>
      </w:r>
      <w:r w:rsidRPr="005C6F08">
        <w:rPr>
          <w:rFonts w:ascii="Angsana New" w:hAnsi="Angsana New"/>
          <w:sz w:val="26"/>
          <w:szCs w:val="26"/>
          <w:cs/>
        </w:rPr>
        <w:t xml:space="preserve"> </w:t>
      </w:r>
      <w:r w:rsidRPr="005C6F08">
        <w:rPr>
          <w:rFonts w:ascii="Angsana New" w:hAnsi="Angsana New" w:hint="cs"/>
          <w:sz w:val="26"/>
          <w:szCs w:val="26"/>
          <w:cs/>
        </w:rPr>
        <w:t>เช่น</w:t>
      </w:r>
      <w:r w:rsidRPr="005C6F08">
        <w:rPr>
          <w:rFonts w:ascii="Angsana New" w:hAnsi="Angsana New"/>
          <w:sz w:val="26"/>
          <w:szCs w:val="26"/>
          <w:cs/>
        </w:rPr>
        <w:t xml:space="preserve"> </w:t>
      </w:r>
      <w:r w:rsidRPr="005C6F08">
        <w:rPr>
          <w:rFonts w:ascii="Angsana New" w:hAnsi="Angsana New" w:hint="cs"/>
          <w:sz w:val="26"/>
          <w:szCs w:val="26"/>
          <w:cs/>
        </w:rPr>
        <w:t>ใช้ราคาและข้อมูลที่เกี่ยวข้องอื่นซึ่งเป็นข้อมูลจากรายการในตลาด</w:t>
      </w:r>
      <w:r w:rsidRPr="005C6F08">
        <w:rPr>
          <w:rFonts w:ascii="Angsana New" w:hAnsi="Angsana New"/>
          <w:sz w:val="26"/>
          <w:szCs w:val="26"/>
          <w:cs/>
        </w:rPr>
        <w:t xml:space="preserve"> </w:t>
      </w:r>
      <w:r w:rsidRPr="005C6F08">
        <w:rPr>
          <w:rFonts w:ascii="Angsana New" w:hAnsi="Angsana New" w:hint="cs"/>
          <w:sz w:val="26"/>
          <w:szCs w:val="26"/>
          <w:cs/>
        </w:rPr>
        <w:t>สำหรับสินทรัพย์</w:t>
      </w:r>
      <w:r w:rsidRPr="005C6F08">
        <w:rPr>
          <w:rFonts w:ascii="Angsana New" w:hAnsi="Angsana New"/>
          <w:sz w:val="26"/>
          <w:szCs w:val="26"/>
          <w:cs/>
        </w:rPr>
        <w:t xml:space="preserve"> </w:t>
      </w:r>
      <w:r w:rsidRPr="005C6F08">
        <w:rPr>
          <w:rFonts w:ascii="Angsana New" w:hAnsi="Angsana New" w:hint="cs"/>
          <w:sz w:val="26"/>
          <w:szCs w:val="26"/>
          <w:cs/>
        </w:rPr>
        <w:t>หนี้สิน</w:t>
      </w:r>
      <w:r w:rsidRPr="005C6F08">
        <w:rPr>
          <w:rFonts w:ascii="Angsana New" w:hAnsi="Angsana New"/>
          <w:sz w:val="26"/>
          <w:szCs w:val="26"/>
          <w:cs/>
        </w:rPr>
        <w:t xml:space="preserve"> </w:t>
      </w:r>
      <w:r w:rsidRPr="005C6F08">
        <w:rPr>
          <w:rFonts w:ascii="Angsana New" w:hAnsi="Angsana New" w:hint="cs"/>
          <w:sz w:val="26"/>
          <w:szCs w:val="26"/>
          <w:cs/>
        </w:rPr>
        <w:t>หรือกลุ่มของสินทรัพย์และหนี้สินอย่างเดียวกันหรือเปรียบเทียบกันได้</w:t>
      </w:r>
      <w:r w:rsidRPr="005C6F08">
        <w:rPr>
          <w:rFonts w:ascii="Angsana New" w:hAnsi="Angsana New"/>
          <w:sz w:val="26"/>
          <w:szCs w:val="26"/>
          <w:cs/>
        </w:rPr>
        <w:t xml:space="preserve"> (</w:t>
      </w:r>
      <w:r w:rsidRPr="005C6F08">
        <w:rPr>
          <w:rFonts w:ascii="Angsana New" w:hAnsi="Angsana New" w:hint="cs"/>
          <w:sz w:val="26"/>
          <w:szCs w:val="26"/>
          <w:cs/>
        </w:rPr>
        <w:t>มีความคล้ายคลึงกัน</w:t>
      </w:r>
      <w:r w:rsidRPr="005C6F08">
        <w:rPr>
          <w:rFonts w:ascii="Angsana New" w:hAnsi="Angsana New"/>
          <w:sz w:val="26"/>
          <w:szCs w:val="26"/>
          <w:cs/>
        </w:rPr>
        <w:t>)</w:t>
      </w:r>
      <w:r w:rsidRPr="005C6F08">
        <w:rPr>
          <w:rFonts w:ascii="Angsana New" w:hAnsi="Angsana New" w:hint="cs"/>
          <w:sz w:val="26"/>
          <w:szCs w:val="26"/>
          <w:cs/>
        </w:rPr>
        <w:t xml:space="preserve">                    ของสินทรัพย์หรือหนี้สิน</w:t>
      </w:r>
      <w:r w:rsidRPr="005C6F08">
        <w:rPr>
          <w:rFonts w:ascii="Angsana New" w:hAnsi="Angsana New"/>
          <w:sz w:val="26"/>
          <w:szCs w:val="26"/>
          <w:cs/>
        </w:rPr>
        <w:t xml:space="preserve"> </w:t>
      </w:r>
      <w:r w:rsidRPr="005C6F08">
        <w:rPr>
          <w:rFonts w:ascii="Angsana New" w:hAnsi="Angsana New" w:hint="cs"/>
          <w:sz w:val="26"/>
          <w:szCs w:val="26"/>
          <w:cs/>
        </w:rPr>
        <w:t>หรือกลุ่มของสินทรัพย์หรือหนี้สิน</w:t>
      </w:r>
      <w:r w:rsidRPr="005C6F08">
        <w:rPr>
          <w:rFonts w:ascii="Angsana New" w:hAnsi="Angsana New"/>
          <w:sz w:val="26"/>
          <w:szCs w:val="26"/>
          <w:cs/>
        </w:rPr>
        <w:t xml:space="preserve"> </w:t>
      </w:r>
      <w:r w:rsidRPr="005C6F08">
        <w:rPr>
          <w:rFonts w:ascii="Angsana New" w:hAnsi="Angsana New" w:hint="cs"/>
          <w:sz w:val="26"/>
          <w:szCs w:val="26"/>
          <w:cs/>
        </w:rPr>
        <w:t>หรือข้อมูลเกี่ยวกับกระแสเงินในอนาคตที่กิจการประมาณขึ้น</w:t>
      </w:r>
    </w:p>
    <w:p w14:paraId="4B28FDE2" w14:textId="77777777" w:rsidR="0083447B" w:rsidRPr="005C6F08" w:rsidRDefault="0083447B" w:rsidP="008344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630" w:hanging="630"/>
        <w:jc w:val="thaiDistribute"/>
        <w:rPr>
          <w:rFonts w:ascii="Angsana New" w:hAnsi="Angsana New"/>
          <w:sz w:val="26"/>
          <w:szCs w:val="26"/>
          <w:cs/>
        </w:rPr>
      </w:pPr>
    </w:p>
    <w:p w14:paraId="1BD3930C" w14:textId="77777777" w:rsidR="005B66D3" w:rsidRDefault="005B66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  <w:cs/>
          <w:lang w:val="th-TH"/>
        </w:rPr>
      </w:pPr>
      <w:r>
        <w:rPr>
          <w:rFonts w:ascii="Angsana New" w:hAnsi="Angsana New"/>
          <w:b/>
          <w:bCs/>
          <w:sz w:val="26"/>
          <w:szCs w:val="26"/>
          <w:cs/>
          <w:lang w:val="th-TH"/>
        </w:rPr>
        <w:br w:type="page"/>
      </w:r>
    </w:p>
    <w:p w14:paraId="6C3C6B94" w14:textId="1ECF8FFD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5C6F08">
        <w:rPr>
          <w:rFonts w:ascii="Angsana New" w:hAnsi="Angsana New"/>
          <w:b/>
          <w:bCs/>
          <w:sz w:val="26"/>
          <w:szCs w:val="26"/>
          <w:cs/>
          <w:lang w:val="th-TH"/>
        </w:rPr>
        <w:lastRenderedPageBreak/>
        <w:t>ต้นทุนทางการเงิน</w:t>
      </w:r>
    </w:p>
    <w:p w14:paraId="64F7F417" w14:textId="77777777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26"/>
          <w:szCs w:val="26"/>
        </w:rPr>
      </w:pPr>
    </w:p>
    <w:p w14:paraId="175C02C8" w14:textId="57390F97" w:rsidR="008A730A" w:rsidRPr="005C6F08" w:rsidRDefault="008A730A" w:rsidP="008A730A">
      <w:pPr>
        <w:pStyle w:val="a0"/>
        <w:tabs>
          <w:tab w:val="clear" w:pos="1080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thaiDistribute"/>
        <w:rPr>
          <w:rFonts w:ascii="Angsana New" w:hAnsi="Angsana New" w:cs="Angsana New"/>
          <w:sz w:val="26"/>
          <w:szCs w:val="26"/>
          <w:lang w:val="en-US"/>
        </w:rPr>
      </w:pPr>
      <w:r w:rsidRPr="005C6F08">
        <w:rPr>
          <w:rFonts w:ascii="Angsana New" w:hAnsi="Angsana New" w:cs="Angsana New"/>
          <w:sz w:val="26"/>
          <w:szCs w:val="26"/>
          <w:cs/>
        </w:rPr>
        <w:t>ดอกเบี้ยจ่ายและค่าใช้จ่ายในทำนองเดียวกันบันทึกในกำไร</w:t>
      </w:r>
      <w:r w:rsidR="000F470D" w:rsidRPr="005C6F08">
        <w:rPr>
          <w:rFonts w:ascii="Angsana New" w:hAnsi="Angsana New" w:cs="Angsana New" w:hint="cs"/>
          <w:sz w:val="26"/>
          <w:szCs w:val="26"/>
          <w:cs/>
        </w:rPr>
        <w:t>หรือ</w:t>
      </w:r>
      <w:r w:rsidRPr="005C6F08">
        <w:rPr>
          <w:rFonts w:ascii="Angsana New" w:hAnsi="Angsana New" w:cs="Angsana New"/>
          <w:sz w:val="26"/>
          <w:szCs w:val="26"/>
          <w:cs/>
        </w:rPr>
        <w:t>ขาดทุนในงวดที่ค่าใช้จ่ายดังกล่าวเกิดขึ้น ยกเว้น 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  ดอกเบี้ยซึ่งเป็นส่วนหนึ่งของค่างวดตามสัญญาเช่าบันทึกใน</w:t>
      </w:r>
      <w:r w:rsidR="00320006" w:rsidRPr="005C6F08">
        <w:rPr>
          <w:rFonts w:ascii="Angsana New" w:hAnsi="Angsana New" w:cs="Angsana New"/>
          <w:sz w:val="26"/>
          <w:szCs w:val="26"/>
          <w:cs/>
        </w:rPr>
        <w:t>กำไร</w:t>
      </w:r>
      <w:r w:rsidR="00320006" w:rsidRPr="005C6F08">
        <w:rPr>
          <w:rFonts w:ascii="Angsana New" w:hAnsi="Angsana New" w:cs="Angsana New" w:hint="cs"/>
          <w:sz w:val="26"/>
          <w:szCs w:val="26"/>
          <w:cs/>
        </w:rPr>
        <w:t>หรือ</w:t>
      </w:r>
      <w:r w:rsidR="00320006" w:rsidRPr="005C6F08">
        <w:rPr>
          <w:rFonts w:ascii="Angsana New" w:hAnsi="Angsana New" w:cs="Angsana New"/>
          <w:sz w:val="26"/>
          <w:szCs w:val="26"/>
          <w:cs/>
        </w:rPr>
        <w:t>ขาดทุน</w:t>
      </w:r>
      <w:r w:rsidRPr="005C6F08">
        <w:rPr>
          <w:rFonts w:ascii="Angsana New" w:hAnsi="Angsana New" w:cs="Angsana New"/>
          <w:sz w:val="26"/>
          <w:szCs w:val="26"/>
          <w:cs/>
        </w:rPr>
        <w:t>โดยใช้วิธีอัตราดอกเบี้ยที่แท้จริง</w:t>
      </w:r>
    </w:p>
    <w:p w14:paraId="033C12D3" w14:textId="77777777" w:rsidR="007C1CBF" w:rsidRPr="005C6F08" w:rsidRDefault="007C1CBF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14:paraId="10DDA305" w14:textId="4FDFD4CE" w:rsidR="008A730A" w:rsidRPr="005C6F08" w:rsidRDefault="008A730A" w:rsidP="00DF5A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5C6F08">
        <w:rPr>
          <w:rFonts w:ascii="Angsana New" w:hAnsi="Angsana New"/>
          <w:b/>
          <w:bCs/>
          <w:sz w:val="26"/>
          <w:szCs w:val="26"/>
          <w:cs/>
        </w:rPr>
        <w:t>รายการบัญชีที่เป็นเงินตราต่างประเทศ</w:t>
      </w:r>
    </w:p>
    <w:p w14:paraId="21C3AEDD" w14:textId="77777777" w:rsidR="008A730A" w:rsidRPr="005C6F08" w:rsidRDefault="008A730A" w:rsidP="008A730A">
      <w:pPr>
        <w:jc w:val="thaiDistribute"/>
        <w:rPr>
          <w:rFonts w:ascii="Angsana New" w:hAnsi="Angsana New"/>
          <w:sz w:val="26"/>
          <w:szCs w:val="26"/>
        </w:rPr>
      </w:pPr>
    </w:p>
    <w:p w14:paraId="4B74FC4B" w14:textId="4C50AC3B" w:rsidR="00DB1DA3" w:rsidRDefault="008A730A" w:rsidP="00DB1DA3">
      <w:pPr>
        <w:pStyle w:val="a0"/>
        <w:tabs>
          <w:tab w:val="clear" w:pos="1080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  <w:r w:rsidRPr="005C6F08">
        <w:rPr>
          <w:rFonts w:ascii="Angsana New" w:hAnsi="Angsana New" w:cs="Angsana New"/>
          <w:sz w:val="26"/>
          <w:szCs w:val="26"/>
          <w:cs/>
        </w:rPr>
        <w:t xml:space="preserve">รายการบัญชีที่เป็นเงินตราต่างประเทศในระหว่างปีแปลงค่าเป็นเงินบาทด้วยอัตราแลกเปลี่ยน ณ วันที่เกิดรายการ สินทรัพย์และหนี้สินที่เป็นตัวเงินและเป็นเงินตราต่างประเทศซึ่งคงอยู่ ณ </w:t>
      </w:r>
      <w:r w:rsidR="00EF7F6A" w:rsidRPr="005C6F08">
        <w:rPr>
          <w:rFonts w:ascii="Angsana New" w:hAnsi="Angsana New" w:cs="Angsana New" w:hint="cs"/>
          <w:sz w:val="26"/>
          <w:szCs w:val="26"/>
          <w:cs/>
        </w:rPr>
        <w:t>วันที่ในงบฐานะการเงิน</w:t>
      </w:r>
      <w:r w:rsidRPr="005C6F08">
        <w:rPr>
          <w:rFonts w:ascii="Angsana New" w:hAnsi="Angsana New" w:cs="Angsana New"/>
          <w:sz w:val="26"/>
          <w:szCs w:val="26"/>
          <w:cs/>
        </w:rPr>
        <w:t xml:space="preserve"> แปลงค่าเป็นเงินบาทตามอัตราแลกเปลี่ยน ณ วันนั้น กำไรหรือขาดทุนจากการแปลงค่าบันทึกเป็นรายได้หรือค่าใช้จ่ายในกำไร</w:t>
      </w:r>
      <w:r w:rsidR="00320006" w:rsidRPr="005C6F08">
        <w:rPr>
          <w:rFonts w:ascii="Angsana New" w:hAnsi="Angsana New" w:cs="Angsana New" w:hint="cs"/>
          <w:sz w:val="26"/>
          <w:szCs w:val="26"/>
          <w:cs/>
        </w:rPr>
        <w:t>หรือ</w:t>
      </w:r>
      <w:r w:rsidRPr="005C6F08">
        <w:rPr>
          <w:rFonts w:ascii="Angsana New" w:hAnsi="Angsana New" w:cs="Angsana New"/>
          <w:sz w:val="26"/>
          <w:szCs w:val="26"/>
          <w:cs/>
        </w:rPr>
        <w:t>ขาดทุน</w:t>
      </w:r>
    </w:p>
    <w:p w14:paraId="423D81AA" w14:textId="77777777" w:rsidR="005B66D3" w:rsidRDefault="005B66D3" w:rsidP="00DB1D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75CF942D" w14:textId="2C9DF144" w:rsidR="008A730A" w:rsidRPr="00DB1DA3" w:rsidRDefault="008A730A" w:rsidP="00DB1D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DB1DA3">
        <w:rPr>
          <w:rFonts w:ascii="Angsana New" w:hAnsi="Angsana New"/>
          <w:b/>
          <w:bCs/>
          <w:sz w:val="26"/>
          <w:szCs w:val="26"/>
          <w:cs/>
        </w:rPr>
        <w:t>ภาษีเงินได้</w:t>
      </w:r>
    </w:p>
    <w:p w14:paraId="37747583" w14:textId="77777777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09CD037A" w14:textId="49560DEC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  <w:r w:rsidRPr="005C6F08">
        <w:rPr>
          <w:rFonts w:ascii="Angsana New" w:hAnsi="Angsana New"/>
          <w:sz w:val="26"/>
          <w:szCs w:val="26"/>
          <w:cs/>
        </w:rPr>
        <w:t>ภาษีเงินได้คำนวนจากผลกำไรสำหรับปีโดยพิจารณาถึงภาษีเงินได้รอการตัดบัญชี ภาษีเงินได้รอการตัดบัญชีแสดงถึงผลกระทบทางภาษีสุทธิของผลแตกต่างชั่วคราวระหว่างราคาตามบัญชีกับฐานภาษีของสินทรัพย์และหนี้สินในงบฐานะการเงิน บริษัทวัดมูลค่าสินทรัพย์ภาษีเงินได้รอการตัดบัญชีและหนี้สินภาษีเงินได้รอการตัดบัญชีด้วยอัตราภาษีที่คาดว่าจะต้องใช้ในงวดที่บริษัทจะได้รับประโยชน์จากสินทรัพย์หรือจะต้องจ่ายชำระหนี้สิน การวัดมูลค่าสินทรัพย์ภาษีเงินได้รอการตัดบัญชีและหนี้สินภาษีเงินได้รอการตัดบัญชีสะท้อนให้เห็นถึงผลทางภาษีที่จะเกิดขึ้นตามลักษณะที่บริษัทคาดว่าจะได้รับประโยชน์จากราคาตามบัญชีของสินทรัพย์และจ่ายชำระราคาตามบัญชีของหนี้สิน ณ วันที่ในงบฐานะการเงิน</w:t>
      </w:r>
    </w:p>
    <w:p w14:paraId="190B0D7B" w14:textId="77777777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11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5810D6F6" w14:textId="72AFA05E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บริษัทรับรู้สินทรัพย์ภาษีเงินได้รอการตัดบัญชีเมื่อมีความเป็นไปได้ว่ากำไรทางภาษีมีเพียงพอสำหรับการใช้ประโยชน์ของสินทรัพย์ภาษี</w:t>
      </w:r>
      <w:r w:rsidR="002145DF">
        <w:rPr>
          <w:rFonts w:ascii="Angsana New" w:hAnsi="Angsana New" w:hint="cs"/>
          <w:sz w:val="26"/>
          <w:szCs w:val="26"/>
          <w:cs/>
        </w:rPr>
        <w:t xml:space="preserve">     </w:t>
      </w:r>
      <w:r w:rsidRPr="005C6F08">
        <w:rPr>
          <w:rFonts w:ascii="Angsana New" w:hAnsi="Angsana New"/>
          <w:sz w:val="26"/>
          <w:szCs w:val="26"/>
          <w:cs/>
        </w:rPr>
        <w:t>เงินได้รอการตัดบัญชี ณ วันที่ในงบฐานะการเงิน บริษัทได้ประเมินสินทรัพย์ภาษีเงินได้รอการตัดบัญชีที่ไม่ได้รับรู้ใหม่ บริษัทรับรู้สินทรัพย์ภาษีเงินได้รอการตัดบัญชีที่ไม่ได้รับรู้ในอดีตเท่ากับจำนวนที่พบว่ามีความเป็นไปได้ค่อนข้างแน่นอนที่บริษัทจะได้รับประโยชน์จากสินทรัพย์ภาษีเงินได้รอการตัดบัญชีนั้น บริษัทลดราคาตามบัญชีของสินทรัพย์ภาษีเงินได้รอการตัดบัญชีลงด้วยจำนวนที่บริษัทพิจารณาแล้วเห็นว่ามีความน่าจะเป็นไม่ถึงระดับความเป็นไปได้ค่อนข้างแน่อีกต่อไปที่บริษัทจะมีกำไรทางภาษีเพียงพอที่จะนำสินทรัพย์ภาษีเงินได้รอการตัดบัญชีทั้งหมดหรือบางส่วนมาใช้</w:t>
      </w:r>
    </w:p>
    <w:p w14:paraId="6852E215" w14:textId="77777777" w:rsidR="005B66D3" w:rsidRDefault="005B66D3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1E0DBB31" w14:textId="04CA84BC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บริษัทมีสิทธิตามกฎหมายที่จะนำสินทรัพย์ภาษีเงินได้ของปีปัจจุบันมาหักกลบกับหนี้สินภาษีเงินได้ของปี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บริษัทมีความตั้งใจจะจ่ายชำระหนี้สินและสินทรัพย์ภาษีเงินได้ของปี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0FD3000D" w14:textId="77777777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  <w:cs/>
          <w:lang w:val="th-TH"/>
        </w:rPr>
      </w:pPr>
    </w:p>
    <w:p w14:paraId="0A790274" w14:textId="77777777" w:rsidR="005B66D3" w:rsidRDefault="005B66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  <w:cs/>
          <w:lang w:val="th-TH"/>
        </w:rPr>
      </w:pPr>
      <w:r>
        <w:rPr>
          <w:rFonts w:ascii="Angsana New" w:hAnsi="Angsana New"/>
          <w:b/>
          <w:bCs/>
          <w:sz w:val="26"/>
          <w:szCs w:val="26"/>
          <w:cs/>
          <w:lang w:val="th-TH"/>
        </w:rPr>
        <w:br w:type="page"/>
      </w:r>
    </w:p>
    <w:p w14:paraId="2CB59D82" w14:textId="7DD4BFE4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  <w:r w:rsidRPr="005C6F08">
        <w:rPr>
          <w:rFonts w:ascii="Angsana New" w:hAnsi="Angsana New"/>
          <w:b/>
          <w:bCs/>
          <w:sz w:val="26"/>
          <w:szCs w:val="26"/>
          <w:cs/>
          <w:lang w:val="th-TH"/>
        </w:rPr>
        <w:lastRenderedPageBreak/>
        <w:t>กำไร</w:t>
      </w:r>
      <w:r w:rsidR="00B1136B">
        <w:rPr>
          <w:rFonts w:ascii="Angsana New" w:hAnsi="Angsana New" w:hint="cs"/>
          <w:b/>
          <w:bCs/>
          <w:sz w:val="26"/>
          <w:szCs w:val="26"/>
          <w:cs/>
          <w:lang w:val="th-TH"/>
        </w:rPr>
        <w:t xml:space="preserve"> </w:t>
      </w:r>
      <w:r w:rsidR="00B1136B">
        <w:rPr>
          <w:rFonts w:ascii="Angsana New" w:hAnsi="Angsana New"/>
          <w:b/>
          <w:bCs/>
          <w:sz w:val="26"/>
          <w:szCs w:val="26"/>
        </w:rPr>
        <w:t>(</w:t>
      </w:r>
      <w:r w:rsidR="00B1136B">
        <w:rPr>
          <w:rFonts w:ascii="Angsana New" w:hAnsi="Angsana New" w:hint="cs"/>
          <w:b/>
          <w:bCs/>
          <w:sz w:val="26"/>
          <w:szCs w:val="26"/>
          <w:cs/>
        </w:rPr>
        <w:t>ขาดทุน</w:t>
      </w:r>
      <w:r w:rsidR="00B1136B">
        <w:rPr>
          <w:rFonts w:ascii="Angsana New" w:hAnsi="Angsana New"/>
          <w:b/>
          <w:bCs/>
          <w:sz w:val="26"/>
          <w:szCs w:val="26"/>
        </w:rPr>
        <w:t xml:space="preserve">) </w:t>
      </w:r>
      <w:r w:rsidRPr="005C6F08">
        <w:rPr>
          <w:rFonts w:ascii="Angsana New" w:hAnsi="Angsana New"/>
          <w:b/>
          <w:bCs/>
          <w:sz w:val="26"/>
          <w:szCs w:val="26"/>
          <w:cs/>
        </w:rPr>
        <w:t>ต่อหุ้น</w:t>
      </w:r>
    </w:p>
    <w:p w14:paraId="4E685333" w14:textId="77777777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  <w:r w:rsidRPr="005C6F08">
        <w:rPr>
          <w:rFonts w:ascii="Angsana New" w:hAnsi="Angsana New"/>
          <w:b/>
          <w:bCs/>
          <w:sz w:val="26"/>
          <w:szCs w:val="26"/>
        </w:rPr>
        <w:t xml:space="preserve"> </w:t>
      </w:r>
    </w:p>
    <w:p w14:paraId="134CB69A" w14:textId="6566F4FB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กำไร</w:t>
      </w:r>
      <w:r w:rsidR="00B1136B">
        <w:rPr>
          <w:rFonts w:ascii="Angsana New" w:hAnsi="Angsana New"/>
          <w:sz w:val="26"/>
          <w:szCs w:val="26"/>
        </w:rPr>
        <w:t xml:space="preserve"> (</w:t>
      </w:r>
      <w:r w:rsidR="00B1136B">
        <w:rPr>
          <w:rFonts w:ascii="Angsana New" w:hAnsi="Angsana New" w:hint="cs"/>
          <w:sz w:val="26"/>
          <w:szCs w:val="26"/>
          <w:cs/>
        </w:rPr>
        <w:t>ขาดทุน</w:t>
      </w:r>
      <w:r w:rsidR="00B1136B">
        <w:rPr>
          <w:rFonts w:ascii="Angsana New" w:hAnsi="Angsana New"/>
          <w:sz w:val="26"/>
          <w:szCs w:val="26"/>
        </w:rPr>
        <w:t xml:space="preserve">) </w:t>
      </w:r>
      <w:r w:rsidRPr="005C6F08">
        <w:rPr>
          <w:rFonts w:ascii="Angsana New" w:hAnsi="Angsana New"/>
          <w:sz w:val="26"/>
          <w:szCs w:val="26"/>
          <w:cs/>
        </w:rPr>
        <w:t>ต่อหุ้นขั้นพื้นฐานคำนวณโดยการหารกำไร</w:t>
      </w:r>
      <w:r w:rsidR="00B1136B">
        <w:rPr>
          <w:rFonts w:ascii="Angsana New" w:hAnsi="Angsana New"/>
          <w:sz w:val="26"/>
          <w:szCs w:val="26"/>
        </w:rPr>
        <w:t xml:space="preserve"> (</w:t>
      </w:r>
      <w:r w:rsidR="00B1136B">
        <w:rPr>
          <w:rFonts w:ascii="Angsana New" w:hAnsi="Angsana New" w:hint="cs"/>
          <w:sz w:val="26"/>
          <w:szCs w:val="26"/>
          <w:cs/>
        </w:rPr>
        <w:t>ขาดทุน</w:t>
      </w:r>
      <w:r w:rsidR="00B1136B">
        <w:rPr>
          <w:rFonts w:ascii="Angsana New" w:hAnsi="Angsana New"/>
          <w:sz w:val="26"/>
          <w:szCs w:val="26"/>
        </w:rPr>
        <w:t xml:space="preserve">) </w:t>
      </w:r>
      <w:r w:rsidRPr="005C6F08">
        <w:rPr>
          <w:rFonts w:ascii="Angsana New" w:hAnsi="Angsana New"/>
          <w:sz w:val="26"/>
          <w:szCs w:val="26"/>
          <w:cs/>
        </w:rPr>
        <w:t>ส</w:t>
      </w:r>
      <w:r w:rsidR="00A81C71" w:rsidRPr="005C6F08">
        <w:rPr>
          <w:rFonts w:ascii="Angsana New" w:hAnsi="Angsana New" w:hint="cs"/>
          <w:sz w:val="26"/>
          <w:szCs w:val="26"/>
          <w:cs/>
        </w:rPr>
        <w:t>ำหรับปี</w:t>
      </w:r>
      <w:r w:rsidRPr="005C6F08">
        <w:rPr>
          <w:rFonts w:ascii="Angsana New" w:hAnsi="Angsana New"/>
          <w:sz w:val="26"/>
          <w:szCs w:val="26"/>
          <w:cs/>
        </w:rPr>
        <w:t>ด้วยจำนวนหุ้นถัวเฉลี่ยถ่วงน้ำหนักที่ออกในระหว่างปี</w:t>
      </w:r>
    </w:p>
    <w:p w14:paraId="3A2919C7" w14:textId="179D4AA9" w:rsidR="00274C8E" w:rsidRDefault="00274C8E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14:paraId="2569A0BE" w14:textId="7750BF2E" w:rsidR="00A067D2" w:rsidRPr="009E30A5" w:rsidRDefault="00A067D2" w:rsidP="00A067D2">
      <w:pPr>
        <w:tabs>
          <w:tab w:val="left" w:pos="0"/>
        </w:tabs>
        <w:ind w:right="65"/>
        <w:jc w:val="thaiDistribute"/>
        <w:rPr>
          <w:rFonts w:ascii="Angsana New" w:hAnsi="Angsana New"/>
          <w:sz w:val="26"/>
          <w:szCs w:val="26"/>
          <w:lang w:val="th-TH"/>
        </w:rPr>
      </w:pPr>
      <w:r w:rsidRPr="009E30A5">
        <w:rPr>
          <w:rFonts w:ascii="Angsana New" w:hAnsi="Angsana New"/>
          <w:sz w:val="26"/>
          <w:szCs w:val="26"/>
          <w:cs/>
          <w:lang w:val="th-TH"/>
        </w:rPr>
        <w:t>กำไร</w:t>
      </w:r>
      <w:r w:rsidR="00B1136B">
        <w:rPr>
          <w:rFonts w:ascii="Angsana New" w:hAnsi="Angsana New"/>
          <w:sz w:val="26"/>
          <w:szCs w:val="26"/>
        </w:rPr>
        <w:t xml:space="preserve"> (</w:t>
      </w:r>
      <w:r w:rsidR="00B1136B">
        <w:rPr>
          <w:rFonts w:ascii="Angsana New" w:hAnsi="Angsana New" w:hint="cs"/>
          <w:sz w:val="26"/>
          <w:szCs w:val="26"/>
          <w:cs/>
        </w:rPr>
        <w:t>ขาดทุน</w:t>
      </w:r>
      <w:r w:rsidR="00B1136B">
        <w:rPr>
          <w:rFonts w:ascii="Angsana New" w:hAnsi="Angsana New"/>
          <w:sz w:val="26"/>
          <w:szCs w:val="26"/>
        </w:rPr>
        <w:t xml:space="preserve">) </w:t>
      </w:r>
      <w:r w:rsidRPr="009E30A5">
        <w:rPr>
          <w:rFonts w:ascii="Angsana New" w:hAnsi="Angsana New"/>
          <w:sz w:val="26"/>
          <w:szCs w:val="26"/>
          <w:cs/>
          <w:lang w:val="th-TH"/>
        </w:rPr>
        <w:t>ต่อหุ้นปรับลดคำนวณโดยหารกำไร</w:t>
      </w:r>
      <w:r w:rsidR="00B1136B">
        <w:rPr>
          <w:rFonts w:ascii="Angsana New" w:hAnsi="Angsana New"/>
          <w:sz w:val="26"/>
          <w:szCs w:val="26"/>
        </w:rPr>
        <w:t xml:space="preserve"> (</w:t>
      </w:r>
      <w:r w:rsidR="00B1136B">
        <w:rPr>
          <w:rFonts w:ascii="Angsana New" w:hAnsi="Angsana New" w:hint="cs"/>
          <w:sz w:val="26"/>
          <w:szCs w:val="26"/>
          <w:cs/>
        </w:rPr>
        <w:t>ขาดทุน</w:t>
      </w:r>
      <w:r w:rsidR="00B1136B">
        <w:rPr>
          <w:rFonts w:ascii="Angsana New" w:hAnsi="Angsana New"/>
          <w:sz w:val="26"/>
          <w:szCs w:val="26"/>
        </w:rPr>
        <w:t xml:space="preserve">) </w:t>
      </w:r>
      <w:r w:rsidRPr="009E30A5">
        <w:rPr>
          <w:rFonts w:ascii="Angsana New" w:hAnsi="Angsana New"/>
          <w:sz w:val="26"/>
          <w:szCs w:val="26"/>
          <w:cs/>
          <w:lang w:val="th-TH"/>
        </w:rPr>
        <w:t>สำหรับ</w:t>
      </w:r>
      <w:r w:rsidRPr="009E30A5">
        <w:rPr>
          <w:rFonts w:ascii="Angsana New" w:hAnsi="Angsana New" w:hint="cs"/>
          <w:sz w:val="26"/>
          <w:szCs w:val="26"/>
          <w:cs/>
        </w:rPr>
        <w:t>ปีด้วยจำนวนหุ้นสามัญถัวเฉลี่ยถ่วงน้ำหนัก</w:t>
      </w:r>
      <w:r w:rsidRPr="009E30A5">
        <w:rPr>
          <w:rFonts w:ascii="Angsana New" w:hAnsi="Angsana New"/>
          <w:sz w:val="26"/>
          <w:szCs w:val="26"/>
          <w:cs/>
          <w:lang w:val="th-TH"/>
        </w:rPr>
        <w:t>ที่ออกในระหว่าง</w:t>
      </w:r>
      <w:r w:rsidRPr="009E30A5">
        <w:rPr>
          <w:rFonts w:ascii="Angsana New" w:hAnsi="Angsana New" w:hint="cs"/>
          <w:sz w:val="26"/>
          <w:szCs w:val="26"/>
          <w:cs/>
          <w:lang w:val="th-TH"/>
        </w:rPr>
        <w:t>ปี</w:t>
      </w:r>
      <w:r w:rsidRPr="009E30A5">
        <w:rPr>
          <w:rFonts w:ascii="Angsana New" w:hAnsi="Angsana New"/>
          <w:sz w:val="26"/>
          <w:szCs w:val="26"/>
          <w:cs/>
          <w:lang w:val="th-TH"/>
        </w:rPr>
        <w:t>หลังจากที่ได้ปรับปรุงผลกระทบของหุ้นปรับลด</w:t>
      </w:r>
    </w:p>
    <w:p w14:paraId="33497DBE" w14:textId="77777777" w:rsidR="00A067D2" w:rsidRPr="005C6F08" w:rsidRDefault="00A067D2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14:paraId="2C9110B8" w14:textId="58F3C058" w:rsidR="005B4CFC" w:rsidRPr="005C6F08" w:rsidRDefault="005B4CFC" w:rsidP="005B4CFC">
      <w:pPr>
        <w:tabs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  <w:lang w:val="th-TH"/>
        </w:rPr>
      </w:pPr>
      <w:r w:rsidRPr="005C6F08">
        <w:rPr>
          <w:rFonts w:ascii="Angsana New" w:hAnsi="Angsana New"/>
          <w:b/>
          <w:bCs/>
          <w:sz w:val="26"/>
          <w:szCs w:val="26"/>
          <w:cs/>
          <w:lang w:val="th-TH"/>
        </w:rPr>
        <w:t>รายงานทางการเงินจำแนกตามส่วนงาน</w:t>
      </w:r>
    </w:p>
    <w:p w14:paraId="543B2E25" w14:textId="77777777" w:rsidR="005B4CFC" w:rsidRPr="005C6F08" w:rsidRDefault="005B4CFC" w:rsidP="005B4CFC">
      <w:pPr>
        <w:tabs>
          <w:tab w:val="left" w:pos="540"/>
        </w:tabs>
        <w:jc w:val="thaiDistribute"/>
        <w:rPr>
          <w:rFonts w:ascii="Angsana New" w:hAnsi="Angsana New"/>
          <w:b/>
          <w:bCs/>
          <w:sz w:val="20"/>
          <w:szCs w:val="20"/>
          <w:cs/>
          <w:lang w:val="th-TH"/>
        </w:rPr>
      </w:pPr>
    </w:p>
    <w:p w14:paraId="698F0923" w14:textId="099AECDC" w:rsidR="00740ED5" w:rsidRPr="005C6F08" w:rsidRDefault="005B4CFC" w:rsidP="005B4CFC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 xml:space="preserve">ผลการดำเนินงานของส่วนงานที่รายงานต่อประธานเจ้าหน้าที่บริหารของบริษัท </w:t>
      </w:r>
      <w:r w:rsidRPr="005C6F08">
        <w:rPr>
          <w:rFonts w:ascii="Angsana New" w:hAnsi="Angsana New"/>
          <w:sz w:val="26"/>
          <w:szCs w:val="26"/>
        </w:rPr>
        <w:t>(</w:t>
      </w:r>
      <w:r w:rsidRPr="005C6F08">
        <w:rPr>
          <w:rFonts w:ascii="Angsana New" w:hAnsi="Angsana New"/>
          <w:sz w:val="26"/>
          <w:szCs w:val="26"/>
          <w:cs/>
        </w:rPr>
        <w:t>ผู้มีอำนาจตัดสินใจสูงสุดด้านการดำเนินงาน</w:t>
      </w:r>
      <w:r w:rsidRPr="005C6F08">
        <w:rPr>
          <w:rFonts w:ascii="Angsana New" w:hAnsi="Angsana New"/>
          <w:sz w:val="26"/>
          <w:szCs w:val="26"/>
        </w:rPr>
        <w:t>)</w:t>
      </w:r>
      <w:r w:rsidRPr="005C6F08">
        <w:rPr>
          <w:rFonts w:ascii="Angsana New" w:hAnsi="Angsana New"/>
          <w:sz w:val="26"/>
          <w:szCs w:val="26"/>
          <w:cs/>
        </w:rPr>
        <w:t xml:space="preserve">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177D5D36" w14:textId="77777777" w:rsidR="005B4CFC" w:rsidRPr="005C6F08" w:rsidRDefault="005B4CFC" w:rsidP="005B4CFC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</w:p>
    <w:p w14:paraId="11008940" w14:textId="76BC3B07" w:rsidR="008175FB" w:rsidRPr="005C6F08" w:rsidRDefault="00427836" w:rsidP="00DF5A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  <w:r w:rsidRPr="005C6F08">
        <w:rPr>
          <w:rFonts w:ascii="Angsana New" w:hAnsi="Angsana New"/>
          <w:b/>
          <w:bCs/>
          <w:sz w:val="26"/>
          <w:szCs w:val="26"/>
        </w:rPr>
        <w:t>4</w:t>
      </w:r>
      <w:r w:rsidR="008175FB" w:rsidRPr="005C6F08">
        <w:rPr>
          <w:rFonts w:ascii="Angsana New" w:hAnsi="Angsana New"/>
          <w:b/>
          <w:bCs/>
          <w:sz w:val="26"/>
          <w:szCs w:val="26"/>
        </w:rPr>
        <w:t>.</w:t>
      </w:r>
      <w:r w:rsidR="008175FB" w:rsidRPr="005C6F08">
        <w:rPr>
          <w:rFonts w:ascii="Angsana New" w:hAnsi="Angsana New"/>
          <w:b/>
          <w:bCs/>
          <w:sz w:val="26"/>
          <w:szCs w:val="26"/>
        </w:rPr>
        <w:tab/>
      </w:r>
      <w:r w:rsidR="00D03B53" w:rsidRPr="005C6F08">
        <w:rPr>
          <w:rFonts w:ascii="Angsana New" w:hAnsi="Angsana New"/>
          <w:b/>
          <w:bCs/>
          <w:sz w:val="26"/>
          <w:szCs w:val="26"/>
          <w:cs/>
        </w:rPr>
        <w:t>รายการบัญชีกับบุคคล</w:t>
      </w:r>
      <w:r w:rsidR="00793070" w:rsidRPr="005C6F08">
        <w:rPr>
          <w:rFonts w:ascii="Angsana New" w:hAnsi="Angsana New"/>
          <w:b/>
          <w:bCs/>
          <w:sz w:val="26"/>
          <w:szCs w:val="26"/>
          <w:cs/>
        </w:rPr>
        <w:t>และกิจการ</w:t>
      </w:r>
      <w:r w:rsidR="008175FB" w:rsidRPr="005C6F08">
        <w:rPr>
          <w:rFonts w:ascii="Angsana New" w:hAnsi="Angsana New"/>
          <w:b/>
          <w:bCs/>
          <w:sz w:val="26"/>
          <w:szCs w:val="26"/>
          <w:cs/>
        </w:rPr>
        <w:t>ที่เกี่ยวข้องกัน</w:t>
      </w:r>
    </w:p>
    <w:p w14:paraId="5C9E2408" w14:textId="3FB31534" w:rsidR="008175FB" w:rsidRPr="005C6F08" w:rsidRDefault="008175FB" w:rsidP="00E421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21FB53F7" w14:textId="77777777" w:rsidR="00427836" w:rsidRPr="005C6F08" w:rsidRDefault="00427836" w:rsidP="00427836">
      <w:pPr>
        <w:pStyle w:val="BodyText3"/>
        <w:spacing w:line="240" w:lineRule="atLeast"/>
        <w:jc w:val="thaiDistribute"/>
        <w:rPr>
          <w:rFonts w:ascii="Angsana New" w:hAnsi="Angsana New" w:cs="Angsana New"/>
          <w:sz w:val="26"/>
          <w:szCs w:val="26"/>
          <w:cs/>
          <w:lang w:val="th-TH"/>
        </w:rPr>
      </w:pPr>
      <w:r w:rsidRPr="005C6F08">
        <w:rPr>
          <w:rFonts w:ascii="Angsana New" w:hAnsi="Angsana New" w:cs="Angsana New"/>
          <w:sz w:val="26"/>
          <w:szCs w:val="26"/>
          <w:cs/>
          <w:lang w:val="th-TH"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บุคคลหรือกิจการเป็นบุคคลหรือกิจการที่เกี่ยวข้องกันกับบริษัท หาก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หรือบริษัทอยู่ภายใต้การควบคุมเดียวกันหรืออยู่ภายใต้อิทธิพลอย่างมีสาระสำคัญเดียวกันกับบุคคลหรือกิจการนั้น                 การเกี่ยวข้องกันนี้อาจเป็นรายบุคคลหรือเป็นกิจการ</w:t>
      </w:r>
    </w:p>
    <w:p w14:paraId="04F274F2" w14:textId="77777777" w:rsidR="00257141" w:rsidRPr="005C6F08" w:rsidRDefault="00257141" w:rsidP="002571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2810577C" w14:textId="68865832" w:rsidR="00257141" w:rsidRPr="005C6F08" w:rsidRDefault="00257141" w:rsidP="002571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</w:rPr>
      </w:pPr>
      <w:r w:rsidRPr="005C6F08">
        <w:rPr>
          <w:rFonts w:ascii="Angsana New" w:hAnsi="Angsana New"/>
          <w:sz w:val="26"/>
          <w:szCs w:val="26"/>
          <w:cs/>
        </w:rPr>
        <w:t>ความสัมพันธ์ที่มีกับบุคคลหรือกิจการที่เกี่ยวข้องกัน มีดังนี้</w:t>
      </w:r>
    </w:p>
    <w:p w14:paraId="15F90ADD" w14:textId="54BE2D43" w:rsidR="00257141" w:rsidRPr="005C6F08" w:rsidRDefault="00257141" w:rsidP="00257141">
      <w:pPr>
        <w:pStyle w:val="BodyText3"/>
        <w:spacing w:line="240" w:lineRule="atLeast"/>
        <w:jc w:val="thaiDistribute"/>
        <w:rPr>
          <w:rFonts w:ascii="Angsana New" w:hAnsi="Angsana New"/>
          <w:sz w:val="26"/>
          <w:szCs w:val="26"/>
          <w:lang w:val="th-TH"/>
        </w:rPr>
      </w:pPr>
    </w:p>
    <w:tbl>
      <w:tblPr>
        <w:tblW w:w="9828" w:type="dxa"/>
        <w:tblInd w:w="-90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2880"/>
        <w:gridCol w:w="180"/>
        <w:gridCol w:w="1260"/>
        <w:gridCol w:w="180"/>
        <w:gridCol w:w="2880"/>
        <w:gridCol w:w="136"/>
        <w:gridCol w:w="2312"/>
      </w:tblGrid>
      <w:tr w:rsidR="009E1052" w:rsidRPr="005C6F08" w14:paraId="46F92FB3" w14:textId="77777777" w:rsidTr="005C72CF">
        <w:trPr>
          <w:trHeight w:val="20"/>
          <w:tblHeader/>
        </w:trPr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14:paraId="5CAFB4E8" w14:textId="77777777" w:rsidR="009E1052" w:rsidRPr="005C6F08" w:rsidRDefault="009E1052" w:rsidP="005C72CF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</w:p>
          <w:p w14:paraId="5BBC0D22" w14:textId="77777777" w:rsidR="009E1052" w:rsidRPr="005C6F08" w:rsidRDefault="009E1052" w:rsidP="005C72CF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5C6F08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ชื่อกิจการ</w:t>
            </w:r>
            <w:r w:rsidRPr="005C6F08">
              <w:rPr>
                <w:rFonts w:ascii="Angsana New" w:eastAsia="Batang" w:hAnsi="Angsana New"/>
                <w:b/>
                <w:bCs/>
                <w:sz w:val="26"/>
                <w:szCs w:val="26"/>
              </w:rPr>
              <w:t>/</w:t>
            </w:r>
            <w:r w:rsidRPr="005C6F08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บุคคล</w:t>
            </w:r>
          </w:p>
        </w:tc>
        <w:tc>
          <w:tcPr>
            <w:tcW w:w="180" w:type="dxa"/>
          </w:tcPr>
          <w:p w14:paraId="5850BDEC" w14:textId="77777777" w:rsidR="009E1052" w:rsidRPr="005C6F08" w:rsidRDefault="009E1052" w:rsidP="005C72CF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C92E825" w14:textId="77777777" w:rsidR="009E1052" w:rsidRPr="005C6F08" w:rsidRDefault="009E1052" w:rsidP="005C72CF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rtl/>
                <w:cs/>
              </w:rPr>
            </w:pPr>
            <w:r w:rsidRPr="005C6F08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ประเทศที่จัดตั้ง/สัญชาติ</w:t>
            </w:r>
          </w:p>
        </w:tc>
        <w:tc>
          <w:tcPr>
            <w:tcW w:w="180" w:type="dxa"/>
          </w:tcPr>
          <w:p w14:paraId="1AE08C04" w14:textId="77777777" w:rsidR="009E1052" w:rsidRPr="005C6F08" w:rsidRDefault="009E1052" w:rsidP="005C72CF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14:paraId="33682E40" w14:textId="77777777" w:rsidR="009E1052" w:rsidRPr="005C6F08" w:rsidRDefault="009E1052" w:rsidP="005C72CF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</w:p>
          <w:p w14:paraId="3EC31AF3" w14:textId="77777777" w:rsidR="009E1052" w:rsidRPr="005C6F08" w:rsidRDefault="009E1052" w:rsidP="005C72CF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5C6F08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ประเภทของธุรกิจ</w:t>
            </w:r>
          </w:p>
        </w:tc>
        <w:tc>
          <w:tcPr>
            <w:tcW w:w="136" w:type="dxa"/>
          </w:tcPr>
          <w:p w14:paraId="5DEDC3FA" w14:textId="77777777" w:rsidR="009E1052" w:rsidRPr="005C6F08" w:rsidRDefault="009E1052" w:rsidP="005C72CF">
            <w:pPr>
              <w:ind w:left="-90" w:right="-1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12" w:type="dxa"/>
            <w:tcBorders>
              <w:bottom w:val="single" w:sz="4" w:space="0" w:color="auto"/>
            </w:tcBorders>
            <w:shd w:val="clear" w:color="auto" w:fill="auto"/>
          </w:tcPr>
          <w:p w14:paraId="058436A6" w14:textId="77777777" w:rsidR="009E1052" w:rsidRPr="005C6F08" w:rsidRDefault="009E1052" w:rsidP="005C72CF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</w:p>
          <w:p w14:paraId="3C313634" w14:textId="77777777" w:rsidR="009E1052" w:rsidRPr="005C6F08" w:rsidRDefault="009E1052" w:rsidP="005C72CF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5C6F08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9E1052" w:rsidRPr="005C6F08" w14:paraId="103ED396" w14:textId="77777777" w:rsidTr="005C72CF">
        <w:trPr>
          <w:trHeight w:val="20"/>
          <w:tblHeader/>
        </w:trPr>
        <w:tc>
          <w:tcPr>
            <w:tcW w:w="2880" w:type="dxa"/>
            <w:shd w:val="clear" w:color="auto" w:fill="auto"/>
          </w:tcPr>
          <w:p w14:paraId="60A7B274" w14:textId="77777777" w:rsidR="009E1052" w:rsidRPr="005C6F08" w:rsidRDefault="009E1052" w:rsidP="005C72CF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1C75F079" w14:textId="77777777" w:rsidR="009E1052" w:rsidRPr="005C6F08" w:rsidRDefault="009E1052" w:rsidP="005C72CF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3970DBF" w14:textId="77777777" w:rsidR="009E1052" w:rsidRPr="005C6F08" w:rsidRDefault="009E1052" w:rsidP="005C72CF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04F756A5" w14:textId="77777777" w:rsidR="009E1052" w:rsidRPr="005C6F08" w:rsidRDefault="009E1052" w:rsidP="005C72CF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</w:tcPr>
          <w:p w14:paraId="1FC3ADF8" w14:textId="77777777" w:rsidR="009E1052" w:rsidRPr="005C6F08" w:rsidRDefault="009E1052" w:rsidP="005C72CF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6" w:type="dxa"/>
          </w:tcPr>
          <w:p w14:paraId="30F5B526" w14:textId="77777777" w:rsidR="009E1052" w:rsidRPr="005C6F08" w:rsidRDefault="009E1052" w:rsidP="005C72CF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12" w:type="dxa"/>
            <w:shd w:val="clear" w:color="auto" w:fill="auto"/>
          </w:tcPr>
          <w:p w14:paraId="5D33332B" w14:textId="77777777" w:rsidR="009E1052" w:rsidRPr="005C6F08" w:rsidRDefault="009E1052" w:rsidP="005C72CF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9E1052" w:rsidRPr="005C6F08" w14:paraId="1030C803" w14:textId="77777777" w:rsidTr="005C72CF">
        <w:trPr>
          <w:trHeight w:val="20"/>
        </w:trPr>
        <w:tc>
          <w:tcPr>
            <w:tcW w:w="2880" w:type="dxa"/>
            <w:shd w:val="clear" w:color="auto" w:fill="auto"/>
          </w:tcPr>
          <w:p w14:paraId="5547E899" w14:textId="77777777" w:rsidR="009E1052" w:rsidRPr="005C6F08" w:rsidRDefault="009E1052" w:rsidP="005C72CF">
            <w:pPr>
              <w:ind w:firstLine="38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บริษัท ผลิตภัณฑ์คอนกรีตชลบุรี จำกัด (มหาชน)</w:t>
            </w:r>
          </w:p>
        </w:tc>
        <w:tc>
          <w:tcPr>
            <w:tcW w:w="180" w:type="dxa"/>
          </w:tcPr>
          <w:p w14:paraId="42B31DE2" w14:textId="77777777" w:rsidR="009E1052" w:rsidRPr="005C6F08" w:rsidRDefault="009E1052" w:rsidP="005C72CF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6C8E3AF2" w14:textId="77777777" w:rsidR="009E1052" w:rsidRPr="005C6F08" w:rsidRDefault="009E1052" w:rsidP="005C72C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27783992" w14:textId="77777777" w:rsidR="009E1052" w:rsidRPr="005C6F08" w:rsidRDefault="009E1052" w:rsidP="005C72CF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0" w:type="dxa"/>
          </w:tcPr>
          <w:p w14:paraId="4A455FFE" w14:textId="77777777" w:rsidR="009E1052" w:rsidRPr="005C6F08" w:rsidRDefault="009E1052" w:rsidP="005C72C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ผลิตและจำหน่ายผลิตภัณฑ์คอนกรีต</w:t>
            </w: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และคอนกรีตผสมเสร็จ</w:t>
            </w:r>
          </w:p>
        </w:tc>
        <w:tc>
          <w:tcPr>
            <w:tcW w:w="136" w:type="dxa"/>
          </w:tcPr>
          <w:p w14:paraId="628077D3" w14:textId="77777777" w:rsidR="009E1052" w:rsidRPr="005C6F08" w:rsidRDefault="009E1052" w:rsidP="005C72CF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12" w:type="dxa"/>
            <w:shd w:val="clear" w:color="auto" w:fill="auto"/>
          </w:tcPr>
          <w:p w14:paraId="7581D0B6" w14:textId="77777777" w:rsidR="009E1052" w:rsidRPr="005C6F08" w:rsidRDefault="009E1052" w:rsidP="005C72C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ถือหุ้นโดยบุคคลที่เกี่ยวข้องกัน</w:t>
            </w:r>
          </w:p>
        </w:tc>
      </w:tr>
      <w:tr w:rsidR="009E1052" w:rsidRPr="005C6F08" w14:paraId="14C94A9D" w14:textId="77777777" w:rsidTr="005C72CF">
        <w:trPr>
          <w:trHeight w:val="20"/>
        </w:trPr>
        <w:tc>
          <w:tcPr>
            <w:tcW w:w="2880" w:type="dxa"/>
            <w:shd w:val="clear" w:color="auto" w:fill="auto"/>
          </w:tcPr>
          <w:p w14:paraId="3A75D22A" w14:textId="77777777" w:rsidR="009E1052" w:rsidRPr="005C6F08" w:rsidRDefault="009E1052" w:rsidP="005C72CF">
            <w:pPr>
              <w:ind w:firstLine="38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บริษัท ชลบุรีกันยง จํากัด</w:t>
            </w:r>
          </w:p>
        </w:tc>
        <w:tc>
          <w:tcPr>
            <w:tcW w:w="180" w:type="dxa"/>
          </w:tcPr>
          <w:p w14:paraId="550C5C24" w14:textId="77777777" w:rsidR="009E1052" w:rsidRPr="005C6F08" w:rsidRDefault="009E1052" w:rsidP="005C72C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5637A479" w14:textId="77777777" w:rsidR="009E1052" w:rsidRPr="005C6F08" w:rsidRDefault="009E1052" w:rsidP="005C72C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2FAD962B" w14:textId="77777777" w:rsidR="009E1052" w:rsidRPr="005C6F08" w:rsidRDefault="009E1052" w:rsidP="005C72C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0" w:type="dxa"/>
          </w:tcPr>
          <w:p w14:paraId="3166ABCA" w14:textId="77777777" w:rsidR="009E1052" w:rsidRPr="005C6F08" w:rsidRDefault="009E1052" w:rsidP="005C72C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จำหน่ายวัสดุก่อสร้างและอุปกรณ์ตกแต่งบ้าน</w:t>
            </w:r>
          </w:p>
        </w:tc>
        <w:tc>
          <w:tcPr>
            <w:tcW w:w="136" w:type="dxa"/>
          </w:tcPr>
          <w:p w14:paraId="4AD938C0" w14:textId="77777777" w:rsidR="009E1052" w:rsidRPr="005C6F08" w:rsidRDefault="009E1052" w:rsidP="005C72C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12" w:type="dxa"/>
            <w:shd w:val="clear" w:color="auto" w:fill="auto"/>
          </w:tcPr>
          <w:p w14:paraId="0A630BD3" w14:textId="77777777" w:rsidR="009E1052" w:rsidRPr="005C6F08" w:rsidRDefault="009E1052" w:rsidP="005C72C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ถือหุ้นโดยบุคคลที่เกี่ยวข้องกัน</w:t>
            </w:r>
          </w:p>
        </w:tc>
      </w:tr>
    </w:tbl>
    <w:p w14:paraId="4A53F428" w14:textId="77777777" w:rsidR="005B66D3" w:rsidRDefault="005B66D3" w:rsidP="009E10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6FA64013" w14:textId="006F5672" w:rsidR="009E1052" w:rsidRPr="005C6F08" w:rsidRDefault="009E1052" w:rsidP="009E10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นโยบายการกำหนดราคาสำหรับรายการกับบุคคลและกิจการที่เกี่ยวข้องกันอธิบายได้ดังต่อไปนี้</w:t>
      </w:r>
    </w:p>
    <w:p w14:paraId="57F50805" w14:textId="77777777" w:rsidR="009E1052" w:rsidRPr="005C6F08" w:rsidRDefault="009E1052" w:rsidP="009E10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7380" w:type="dxa"/>
        <w:tblInd w:w="-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180"/>
        <w:gridCol w:w="4320"/>
      </w:tblGrid>
      <w:tr w:rsidR="009E1052" w:rsidRPr="005C6F08" w14:paraId="6179EA8D" w14:textId="77777777" w:rsidTr="00600706">
        <w:trPr>
          <w:tblHeader/>
        </w:trPr>
        <w:tc>
          <w:tcPr>
            <w:tcW w:w="288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1900A" w14:textId="0A5656B9" w:rsidR="009E1052" w:rsidRPr="00600706" w:rsidRDefault="00600706" w:rsidP="00600706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600706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180" w:type="dxa"/>
          </w:tcPr>
          <w:p w14:paraId="643FC2DF" w14:textId="77777777" w:rsidR="009E1052" w:rsidRPr="005C6F08" w:rsidRDefault="009E1052" w:rsidP="005C72CF">
            <w:pPr>
              <w:ind w:right="-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32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23CCEF" w14:textId="77777777" w:rsidR="009E1052" w:rsidRPr="00600706" w:rsidRDefault="009E1052" w:rsidP="00600706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  <w:r w:rsidRPr="00600706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9E1052" w:rsidRPr="005C6F08" w14:paraId="3B797FA4" w14:textId="77777777" w:rsidTr="00600706">
        <w:trPr>
          <w:trHeight w:val="70"/>
        </w:trPr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81BA3" w14:textId="77777777" w:rsidR="009E1052" w:rsidRPr="005C6F08" w:rsidRDefault="009E1052" w:rsidP="005C72CF">
            <w:pPr>
              <w:ind w:right="-108"/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14:paraId="26B8EBB9" w14:textId="77777777" w:rsidR="009E1052" w:rsidRPr="005C6F08" w:rsidRDefault="009E1052" w:rsidP="005C72CF">
            <w:pPr>
              <w:pStyle w:val="a4"/>
              <w:spacing w:line="240" w:lineRule="atLeast"/>
              <w:ind w:right="-18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7D1D4" w14:textId="77777777" w:rsidR="009E1052" w:rsidRPr="005C6F08" w:rsidRDefault="009E1052" w:rsidP="005C72CF">
            <w:pPr>
              <w:pStyle w:val="a4"/>
              <w:spacing w:line="240" w:lineRule="atLeast"/>
              <w:ind w:right="-18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</w:tr>
      <w:tr w:rsidR="00782917" w:rsidRPr="005C6F08" w14:paraId="4E4B7858" w14:textId="77777777" w:rsidTr="00600706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229750" w14:textId="25EC5D04" w:rsidR="00782917" w:rsidRPr="005C6F08" w:rsidRDefault="00782917" w:rsidP="00782917">
            <w:pPr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11847">
              <w:rPr>
                <w:rFonts w:ascii="Angsana New" w:hAnsi="Angsana New" w:hint="cs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80" w:type="dxa"/>
          </w:tcPr>
          <w:p w14:paraId="2D139EA5" w14:textId="77777777" w:rsidR="00782917" w:rsidRPr="005C6F08" w:rsidRDefault="00782917" w:rsidP="00782917">
            <w:pPr>
              <w:pStyle w:val="a4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9FDD3" w14:textId="1798A2F0" w:rsidR="00782917" w:rsidRPr="005C6F08" w:rsidRDefault="00782917" w:rsidP="00782917">
            <w:pPr>
              <w:pStyle w:val="a4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11847">
              <w:rPr>
                <w:rFonts w:ascii="Angsana New" w:hAnsi="Angsana New" w:cs="Angsana New" w:hint="cs"/>
                <w:sz w:val="26"/>
                <w:szCs w:val="26"/>
                <w:cs/>
              </w:rPr>
              <w:t>ตามที่ตกลงร่วมกัน</w:t>
            </w:r>
          </w:p>
        </w:tc>
      </w:tr>
    </w:tbl>
    <w:p w14:paraId="20170C69" w14:textId="77777777" w:rsidR="009E1052" w:rsidRPr="005C6F08" w:rsidRDefault="009E1052" w:rsidP="00E421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223CECB1" w14:textId="77777777" w:rsidR="005B66D3" w:rsidRDefault="005B66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0CB5B153" w14:textId="1E768D6C" w:rsidR="000815FA" w:rsidRPr="005C6F08" w:rsidRDefault="000815FA" w:rsidP="00782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lastRenderedPageBreak/>
        <w:t>รายการบัญชีที่เป็นสาระสำคัญที่มีกับ</w:t>
      </w:r>
      <w:r w:rsidR="00EF59BF">
        <w:rPr>
          <w:rFonts w:ascii="Angsana New" w:hAnsi="Angsana New" w:hint="cs"/>
          <w:sz w:val="26"/>
          <w:szCs w:val="26"/>
          <w:cs/>
        </w:rPr>
        <w:t>บุคคลและ</w:t>
      </w:r>
      <w:r w:rsidR="00793070" w:rsidRPr="005C6F08">
        <w:rPr>
          <w:rFonts w:ascii="Angsana New" w:hAnsi="Angsana New"/>
          <w:sz w:val="26"/>
          <w:szCs w:val="26"/>
          <w:cs/>
        </w:rPr>
        <w:t>กิจการ</w:t>
      </w:r>
      <w:r w:rsidRPr="005C6F08">
        <w:rPr>
          <w:rFonts w:ascii="Angsana New" w:hAnsi="Angsana New"/>
          <w:sz w:val="26"/>
          <w:szCs w:val="26"/>
          <w:cs/>
        </w:rPr>
        <w:t>ที่เกี่ยวข้องกันสำหรับ</w:t>
      </w:r>
      <w:r w:rsidR="004A7B50" w:rsidRPr="005C6F08">
        <w:rPr>
          <w:rFonts w:ascii="Angsana New" w:hAnsi="Angsana New" w:hint="cs"/>
          <w:sz w:val="26"/>
          <w:szCs w:val="26"/>
          <w:cs/>
        </w:rPr>
        <w:t>แต่ละ</w:t>
      </w:r>
      <w:r w:rsidR="00800D4C" w:rsidRPr="005C6F08">
        <w:rPr>
          <w:rFonts w:ascii="Angsana New" w:hAnsi="Angsana New" w:hint="cs"/>
          <w:sz w:val="26"/>
          <w:szCs w:val="26"/>
          <w:cs/>
        </w:rPr>
        <w:t>ปี</w:t>
      </w:r>
      <w:r w:rsidRPr="005C6F08">
        <w:rPr>
          <w:rFonts w:ascii="Angsana New" w:hAnsi="Angsana New"/>
          <w:sz w:val="26"/>
          <w:szCs w:val="26"/>
          <w:cs/>
        </w:rPr>
        <w:t>สิ้นสุดวันที่</w:t>
      </w:r>
      <w:r w:rsidR="00C22599" w:rsidRPr="005C6F08">
        <w:rPr>
          <w:rFonts w:ascii="Angsana New" w:hAnsi="Angsana New"/>
          <w:sz w:val="26"/>
          <w:szCs w:val="26"/>
          <w:cs/>
        </w:rPr>
        <w:t xml:space="preserve"> </w:t>
      </w:r>
      <w:r w:rsidR="003A4903" w:rsidRPr="005C6F08">
        <w:rPr>
          <w:rFonts w:ascii="Angsana New" w:hAnsi="Angsana New"/>
          <w:sz w:val="26"/>
          <w:szCs w:val="26"/>
        </w:rPr>
        <w:t>3</w:t>
      </w:r>
      <w:r w:rsidR="00800D4C" w:rsidRPr="005C6F08">
        <w:rPr>
          <w:rFonts w:ascii="Angsana New" w:hAnsi="Angsana New"/>
          <w:sz w:val="26"/>
          <w:szCs w:val="26"/>
        </w:rPr>
        <w:t>1</w:t>
      </w:r>
      <w:r w:rsidR="003A4903" w:rsidRPr="005C6F08">
        <w:rPr>
          <w:rFonts w:ascii="Angsana New" w:hAnsi="Angsana New"/>
          <w:sz w:val="26"/>
          <w:szCs w:val="26"/>
        </w:rPr>
        <w:t xml:space="preserve"> </w:t>
      </w:r>
      <w:r w:rsidR="00800D4C" w:rsidRPr="005C6F08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9E1052" w:rsidRPr="005C6F08">
        <w:rPr>
          <w:rFonts w:ascii="Angsana New" w:hAnsi="Angsana New"/>
          <w:sz w:val="26"/>
          <w:szCs w:val="26"/>
        </w:rPr>
        <w:t>256</w:t>
      </w:r>
      <w:r w:rsidR="00D20CDD">
        <w:rPr>
          <w:rFonts w:ascii="Angsana New" w:hAnsi="Angsana New"/>
          <w:sz w:val="26"/>
          <w:szCs w:val="26"/>
        </w:rPr>
        <w:t>7</w:t>
      </w:r>
      <w:r w:rsidR="00A36B35" w:rsidRPr="005C6F08">
        <w:rPr>
          <w:rFonts w:ascii="Angsana New" w:hAnsi="Angsana New"/>
          <w:sz w:val="26"/>
          <w:szCs w:val="26"/>
        </w:rPr>
        <w:t xml:space="preserve"> </w:t>
      </w:r>
      <w:r w:rsidR="00A36B35" w:rsidRPr="005C6F08">
        <w:rPr>
          <w:rFonts w:ascii="Angsana New" w:hAnsi="Angsana New" w:hint="cs"/>
          <w:sz w:val="26"/>
          <w:szCs w:val="26"/>
          <w:cs/>
        </w:rPr>
        <w:t xml:space="preserve">และ </w:t>
      </w:r>
      <w:r w:rsidR="005328F1" w:rsidRPr="005C6F08">
        <w:rPr>
          <w:rFonts w:ascii="Angsana New" w:hAnsi="Angsana New"/>
          <w:sz w:val="26"/>
          <w:szCs w:val="26"/>
        </w:rPr>
        <w:t>256</w:t>
      </w:r>
      <w:r w:rsidR="00D20CDD">
        <w:rPr>
          <w:rFonts w:ascii="Angsana New" w:hAnsi="Angsana New"/>
          <w:sz w:val="26"/>
          <w:szCs w:val="26"/>
        </w:rPr>
        <w:t>6</w:t>
      </w:r>
      <w:r w:rsidR="00257141" w:rsidRPr="005C6F08">
        <w:rPr>
          <w:rFonts w:ascii="Angsana New" w:hAnsi="Angsana New" w:hint="cs"/>
          <w:sz w:val="26"/>
          <w:szCs w:val="26"/>
          <w:cs/>
        </w:rPr>
        <w:t xml:space="preserve"> </w:t>
      </w:r>
      <w:r w:rsidRPr="005C6F08">
        <w:rPr>
          <w:rFonts w:ascii="Angsana New" w:hAnsi="Angsana New"/>
          <w:sz w:val="26"/>
          <w:szCs w:val="26"/>
          <w:cs/>
        </w:rPr>
        <w:t>มีดังนี้</w:t>
      </w:r>
    </w:p>
    <w:p w14:paraId="2B9DC99A" w14:textId="77777777" w:rsidR="00257141" w:rsidRPr="005C6F08" w:rsidRDefault="00257141" w:rsidP="00B53E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1260"/>
        <w:gridCol w:w="270"/>
        <w:gridCol w:w="1260"/>
        <w:gridCol w:w="270"/>
        <w:gridCol w:w="1260"/>
        <w:gridCol w:w="270"/>
        <w:gridCol w:w="1260"/>
      </w:tblGrid>
      <w:tr w:rsidR="00800D4C" w:rsidRPr="005C6F08" w14:paraId="752B15F8" w14:textId="77777777" w:rsidTr="00800D4C">
        <w:tc>
          <w:tcPr>
            <w:tcW w:w="3960" w:type="dxa"/>
          </w:tcPr>
          <w:p w14:paraId="5E7EE7D9" w14:textId="77777777" w:rsidR="00800D4C" w:rsidRPr="005C6F08" w:rsidRDefault="00800D4C" w:rsidP="00257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bookmarkStart w:id="1" w:name="_Hlk45894766"/>
          </w:p>
        </w:tc>
        <w:tc>
          <w:tcPr>
            <w:tcW w:w="2790" w:type="dxa"/>
            <w:gridSpan w:val="3"/>
          </w:tcPr>
          <w:p w14:paraId="60E7D548" w14:textId="589A0901" w:rsidR="00800D4C" w:rsidRPr="005C6F08" w:rsidRDefault="00800D4C" w:rsidP="00257141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8EE2451" w14:textId="77777777" w:rsidR="00800D4C" w:rsidRPr="005C6F08" w:rsidRDefault="00800D4C" w:rsidP="00257141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45916060" w14:textId="3723199A" w:rsidR="00800D4C" w:rsidRPr="005C6F08" w:rsidRDefault="00800D4C" w:rsidP="00257141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C6F08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</w:p>
        </w:tc>
      </w:tr>
      <w:bookmarkEnd w:id="1"/>
      <w:tr w:rsidR="00D20CDD" w:rsidRPr="005C6F08" w14:paraId="056C040D" w14:textId="77777777" w:rsidTr="00800D4C">
        <w:tc>
          <w:tcPr>
            <w:tcW w:w="3960" w:type="dxa"/>
          </w:tcPr>
          <w:p w14:paraId="2B65083F" w14:textId="77777777" w:rsidR="00D20CDD" w:rsidRPr="005C6F08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DFA2F6D" w14:textId="5FDFEFA5" w:rsidR="00D20CDD" w:rsidRPr="005C6F08" w:rsidRDefault="00D20CDD" w:rsidP="00D20CDD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1FA60EE" w14:textId="77777777" w:rsidR="00D20CDD" w:rsidRPr="005C6F08" w:rsidRDefault="00D20CDD" w:rsidP="00D20CDD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D657FB9" w14:textId="7C2984FE" w:rsidR="00D20CDD" w:rsidRPr="005C6F08" w:rsidRDefault="00D20CDD" w:rsidP="00D20CDD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9E1C050" w14:textId="77777777" w:rsidR="00D20CDD" w:rsidRPr="005C6F08" w:rsidRDefault="00D20CDD" w:rsidP="00D20CDD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49B8A51" w14:textId="01E6F7AB" w:rsidR="00D20CDD" w:rsidRPr="005C6F08" w:rsidRDefault="00D20CDD" w:rsidP="00D20CDD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C6F08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E160351" w14:textId="77777777" w:rsidR="00D20CDD" w:rsidRPr="005C6F08" w:rsidRDefault="00D20CDD" w:rsidP="00D20CDD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D8A159E" w14:textId="41C26ADC" w:rsidR="00D20CDD" w:rsidRPr="005C6F08" w:rsidRDefault="00D20CDD" w:rsidP="00D20CDD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C6F08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D20CDD" w:rsidRPr="005C6F08" w14:paraId="64CAB91D" w14:textId="77777777" w:rsidTr="00800D4C">
        <w:tc>
          <w:tcPr>
            <w:tcW w:w="3960" w:type="dxa"/>
          </w:tcPr>
          <w:p w14:paraId="1BE41C4D" w14:textId="04C690C2" w:rsidR="00D20CDD" w:rsidRPr="005C6F08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260" w:type="dxa"/>
          </w:tcPr>
          <w:p w14:paraId="191E6495" w14:textId="77777777" w:rsidR="00D20CDD" w:rsidRPr="005C6F08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E055ADB" w14:textId="77777777" w:rsidR="00D20CDD" w:rsidRPr="005C6F08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E7B5C45" w14:textId="77777777" w:rsidR="00D20CDD" w:rsidRPr="005C6F08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D8FC5AB" w14:textId="77777777" w:rsidR="00D20CDD" w:rsidRPr="005C6F08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F9EFBAC" w14:textId="77777777" w:rsidR="00D20CDD" w:rsidRPr="005C6F08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129EB6B" w14:textId="77777777" w:rsidR="00D20CDD" w:rsidRPr="005C6F08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0396453" w14:textId="77777777" w:rsidR="00D20CDD" w:rsidRPr="005C6F08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20CDD" w:rsidRPr="005C6F08" w14:paraId="32C71043" w14:textId="77777777" w:rsidTr="000256A9">
        <w:tc>
          <w:tcPr>
            <w:tcW w:w="3960" w:type="dxa"/>
          </w:tcPr>
          <w:p w14:paraId="1C66C2E3" w14:textId="5FEE435F" w:rsidR="00D20CDD" w:rsidRPr="005C6F08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บริษัท ชลบุรีกันยง จํากัด</w:t>
            </w:r>
          </w:p>
        </w:tc>
        <w:tc>
          <w:tcPr>
            <w:tcW w:w="1260" w:type="dxa"/>
          </w:tcPr>
          <w:p w14:paraId="2D4F4C2B" w14:textId="77777777" w:rsidR="00D20CDD" w:rsidRPr="005C6F08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629CEF5" w14:textId="77777777" w:rsidR="00D20CDD" w:rsidRPr="005C6F08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CF575D5" w14:textId="77777777" w:rsidR="00D20CDD" w:rsidRPr="005C6F08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FB62447" w14:textId="77777777" w:rsidR="00D20CDD" w:rsidRPr="005C6F08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99A7E99" w14:textId="56A55BA7" w:rsidR="00D20CDD" w:rsidRPr="00C52BBF" w:rsidRDefault="002F4324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52BBF">
              <w:rPr>
                <w:rFonts w:ascii="Angsana New" w:hAnsi="Angsana New"/>
                <w:sz w:val="26"/>
                <w:szCs w:val="26"/>
              </w:rPr>
              <w:t>1,074</w:t>
            </w:r>
            <w:r w:rsidR="00D20CDD" w:rsidRPr="00C52BBF">
              <w:rPr>
                <w:rFonts w:ascii="Angsana New" w:hAnsi="Angsana New"/>
                <w:sz w:val="26"/>
                <w:szCs w:val="26"/>
              </w:rPr>
              <w:t xml:space="preserve">   </w:t>
            </w:r>
          </w:p>
        </w:tc>
        <w:tc>
          <w:tcPr>
            <w:tcW w:w="270" w:type="dxa"/>
          </w:tcPr>
          <w:p w14:paraId="16F7A660" w14:textId="77777777" w:rsidR="00D20CDD" w:rsidRPr="005C6F08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5B66ED7" w14:textId="063DE2B7" w:rsidR="00D20CDD" w:rsidRPr="005C6F08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6B6A">
              <w:rPr>
                <w:rFonts w:ascii="Angsana New" w:hAnsi="Angsana New"/>
                <w:sz w:val="26"/>
                <w:szCs w:val="26"/>
              </w:rPr>
              <w:t xml:space="preserve">7,224   </w:t>
            </w:r>
          </w:p>
        </w:tc>
      </w:tr>
      <w:tr w:rsidR="00D20CDD" w:rsidRPr="005C6F08" w14:paraId="29C84617" w14:textId="77777777" w:rsidTr="00490DD5">
        <w:tc>
          <w:tcPr>
            <w:tcW w:w="3960" w:type="dxa"/>
          </w:tcPr>
          <w:p w14:paraId="3256A844" w14:textId="134C3B5C" w:rsidR="00D20CDD" w:rsidRPr="005C6F08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บริษัท ผลิตภัณฑ์คอนกรีตชลบุรี จำกัด (มหาชน)</w:t>
            </w:r>
          </w:p>
        </w:tc>
        <w:tc>
          <w:tcPr>
            <w:tcW w:w="1260" w:type="dxa"/>
          </w:tcPr>
          <w:p w14:paraId="4182159D" w14:textId="0F8CC147" w:rsidR="00D20CDD" w:rsidRPr="005C6F08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36840ADE" w14:textId="77777777" w:rsidR="00D20CDD" w:rsidRPr="005C6F08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2A1B088" w14:textId="14E77C00" w:rsidR="00D20CDD" w:rsidRPr="005C6F08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FFE08A2" w14:textId="77777777" w:rsidR="00D20CDD" w:rsidRPr="005C6F08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F9DDD50" w14:textId="0EDACBB6" w:rsidR="00D20CDD" w:rsidRPr="00C52BBF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52BBF">
              <w:rPr>
                <w:rFonts w:ascii="Angsana New" w:hAnsi="Angsana New"/>
                <w:sz w:val="26"/>
                <w:szCs w:val="26"/>
              </w:rPr>
              <w:t xml:space="preserve">         </w:t>
            </w:r>
            <w:r w:rsidR="002F4324" w:rsidRPr="00C52BBF">
              <w:rPr>
                <w:rFonts w:ascii="Angsana New" w:hAnsi="Angsana New"/>
                <w:sz w:val="26"/>
                <w:szCs w:val="26"/>
              </w:rPr>
              <w:t>24</w:t>
            </w:r>
            <w:r w:rsidRPr="00C52BBF">
              <w:rPr>
                <w:rFonts w:ascii="Angsana New" w:hAnsi="Angsana New"/>
                <w:sz w:val="26"/>
                <w:szCs w:val="26"/>
              </w:rPr>
              <w:t xml:space="preserve">3   </w:t>
            </w:r>
          </w:p>
        </w:tc>
        <w:tc>
          <w:tcPr>
            <w:tcW w:w="270" w:type="dxa"/>
          </w:tcPr>
          <w:p w14:paraId="064001DC" w14:textId="77777777" w:rsidR="00D20CDD" w:rsidRPr="005C6F08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0940673" w14:textId="23648B71" w:rsidR="00D20CDD" w:rsidRPr="005C6F08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6B6A">
              <w:rPr>
                <w:rFonts w:ascii="Angsana New" w:hAnsi="Angsana New"/>
                <w:sz w:val="26"/>
                <w:szCs w:val="26"/>
              </w:rPr>
              <w:t xml:space="preserve">         </w:t>
            </w:r>
            <w:r>
              <w:rPr>
                <w:rFonts w:ascii="Angsana New" w:hAnsi="Angsana New"/>
                <w:sz w:val="26"/>
                <w:szCs w:val="26"/>
              </w:rPr>
              <w:t>13</w:t>
            </w:r>
            <w:r w:rsidRPr="00AF6B6A">
              <w:rPr>
                <w:rFonts w:ascii="Angsana New" w:hAnsi="Angsana New"/>
                <w:sz w:val="26"/>
                <w:szCs w:val="26"/>
              </w:rPr>
              <w:t xml:space="preserve">   </w:t>
            </w:r>
          </w:p>
        </w:tc>
      </w:tr>
      <w:tr w:rsidR="00D20CDD" w:rsidRPr="005C6F08" w14:paraId="695797C6" w14:textId="77777777" w:rsidTr="00490DD5">
        <w:tc>
          <w:tcPr>
            <w:tcW w:w="3960" w:type="dxa"/>
          </w:tcPr>
          <w:p w14:paraId="3B4EC0CA" w14:textId="31FBD36B" w:rsidR="00D20CDD" w:rsidRPr="005C6F08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vAlign w:val="center"/>
          </w:tcPr>
          <w:p w14:paraId="5746E943" w14:textId="2E9AE828" w:rsidR="00D20CDD" w:rsidRPr="005C6F08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566F8E0C" w14:textId="77777777" w:rsidR="00D20CDD" w:rsidRPr="005C6F08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0A952FB" w14:textId="7239CDD9" w:rsidR="00D20CDD" w:rsidRPr="005C6F08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AE11AE2" w14:textId="77777777" w:rsidR="00D20CDD" w:rsidRPr="005C6F08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8D136AE" w14:textId="7EC2F3F6" w:rsidR="00D20CDD" w:rsidRPr="00C52BBF" w:rsidRDefault="002F4324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52BBF">
              <w:rPr>
                <w:rFonts w:ascii="Angsana New" w:hAnsi="Angsana New"/>
                <w:sz w:val="26"/>
                <w:szCs w:val="26"/>
                <w:lang w:val="en-GB"/>
              </w:rPr>
              <w:t>1,31</w:t>
            </w:r>
            <w:r w:rsidR="00C52BBF" w:rsidRPr="00C52BBF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4D2B7E3D" w14:textId="77777777" w:rsidR="00D20CDD" w:rsidRPr="005C6F08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896B983" w14:textId="1957F1FA" w:rsidR="00D20CDD" w:rsidRPr="005C6F08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6B6A">
              <w:rPr>
                <w:rFonts w:ascii="Angsana New" w:hAnsi="Angsana New"/>
                <w:sz w:val="26"/>
                <w:szCs w:val="26"/>
                <w:lang w:val="en-GB"/>
              </w:rPr>
              <w:t>7,237</w:t>
            </w:r>
          </w:p>
        </w:tc>
      </w:tr>
      <w:tr w:rsidR="00D20CDD" w:rsidRPr="005C6F08" w14:paraId="0B000AE4" w14:textId="77777777" w:rsidTr="00782917">
        <w:tc>
          <w:tcPr>
            <w:tcW w:w="3960" w:type="dxa"/>
          </w:tcPr>
          <w:p w14:paraId="5EB0FA38" w14:textId="77777777" w:rsidR="00D20CDD" w:rsidRPr="005C6F08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467C2CCE" w14:textId="77777777" w:rsidR="00D20CDD" w:rsidRPr="005C6F08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24CFBB58" w14:textId="77777777" w:rsidR="00D20CDD" w:rsidRPr="005C6F08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5052F702" w14:textId="77777777" w:rsidR="00D20CDD" w:rsidRPr="005C6F08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19DAF1FA" w14:textId="77777777" w:rsidR="00D20CDD" w:rsidRPr="005C6F08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7F81CD06" w14:textId="77777777" w:rsidR="00D20CDD" w:rsidRPr="00D20CDD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</w:tcPr>
          <w:p w14:paraId="31A34AC7" w14:textId="77777777" w:rsidR="00D20CDD" w:rsidRPr="005C6F08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607887D6" w14:textId="77777777" w:rsidR="00D20CDD" w:rsidRPr="005C6F08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20CDD" w:rsidRPr="005C6F08" w14:paraId="14493B39" w14:textId="77777777" w:rsidTr="001F07E0">
        <w:tc>
          <w:tcPr>
            <w:tcW w:w="3960" w:type="dxa"/>
            <w:vAlign w:val="center"/>
          </w:tcPr>
          <w:p w14:paraId="1B7384A2" w14:textId="77777777" w:rsidR="00D20CDD" w:rsidRPr="005C6F08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ค่าตอบแทนกรรมการและผู้บริหาร</w:t>
            </w:r>
          </w:p>
        </w:tc>
        <w:tc>
          <w:tcPr>
            <w:tcW w:w="1260" w:type="dxa"/>
          </w:tcPr>
          <w:p w14:paraId="39B3F346" w14:textId="77777777" w:rsidR="00D20CDD" w:rsidRPr="005C6F08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78895A7" w14:textId="77777777" w:rsidR="00D20CDD" w:rsidRPr="005C6F08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DE1FD9C" w14:textId="77777777" w:rsidR="00D20CDD" w:rsidRPr="005C6F08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1CB30A0" w14:textId="77777777" w:rsidR="00D20CDD" w:rsidRPr="005C6F08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B1533A2" w14:textId="77777777" w:rsidR="00D20CDD" w:rsidRPr="00D20CDD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</w:tcPr>
          <w:p w14:paraId="676A8898" w14:textId="77777777" w:rsidR="00D20CDD" w:rsidRPr="005C6F08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D0718A4" w14:textId="77777777" w:rsidR="00D20CDD" w:rsidRPr="005C6F08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20CDD" w:rsidRPr="005C6F08" w14:paraId="76795BDC" w14:textId="77777777" w:rsidTr="001F07E0">
        <w:tc>
          <w:tcPr>
            <w:tcW w:w="3960" w:type="dxa"/>
          </w:tcPr>
          <w:p w14:paraId="5871C60F" w14:textId="77777777" w:rsidR="00D20CDD" w:rsidRPr="005C6F08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eastAsia="Batang" w:hAnsi="Angsana New"/>
                <w:sz w:val="26"/>
                <w:szCs w:val="26"/>
              </w:rPr>
              <w:t xml:space="preserve">-  </w:t>
            </w:r>
            <w:r w:rsidRPr="005C6F08">
              <w:rPr>
                <w:rFonts w:ascii="Angsana New" w:eastAsia="Batang" w:hAnsi="Angsan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60" w:type="dxa"/>
          </w:tcPr>
          <w:p w14:paraId="1FC80AD0" w14:textId="77777777" w:rsidR="00D20CDD" w:rsidRPr="005C6F08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58538D7A" w14:textId="77777777" w:rsidR="00D20CDD" w:rsidRPr="005C6F08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86758D7" w14:textId="77777777" w:rsidR="00D20CDD" w:rsidRPr="005C6F08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FC7E993" w14:textId="77777777" w:rsidR="00D20CDD" w:rsidRPr="005C6F08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3589274" w14:textId="4D9539B7" w:rsidR="00D20CDD" w:rsidRPr="00745884" w:rsidRDefault="00745884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45884">
              <w:rPr>
                <w:rFonts w:ascii="Angsana New" w:hAnsi="Angsana New"/>
                <w:color w:val="000000"/>
                <w:sz w:val="26"/>
                <w:szCs w:val="26"/>
              </w:rPr>
              <w:t>9,505</w:t>
            </w:r>
          </w:p>
        </w:tc>
        <w:tc>
          <w:tcPr>
            <w:tcW w:w="270" w:type="dxa"/>
          </w:tcPr>
          <w:p w14:paraId="37F7551E" w14:textId="77777777" w:rsidR="00D20CDD" w:rsidRPr="005C6F08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68925BC" w14:textId="147D62A2" w:rsidR="00D20CDD" w:rsidRPr="005C6F08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E5">
              <w:rPr>
                <w:rFonts w:ascii="Angsana New" w:hAnsi="Angsana New"/>
                <w:color w:val="000000"/>
                <w:sz w:val="26"/>
                <w:szCs w:val="26"/>
              </w:rPr>
              <w:t>13,568</w:t>
            </w:r>
          </w:p>
        </w:tc>
      </w:tr>
      <w:tr w:rsidR="00D20CDD" w:rsidRPr="005C6F08" w14:paraId="0383E591" w14:textId="77777777" w:rsidTr="001F07E0">
        <w:tc>
          <w:tcPr>
            <w:tcW w:w="3960" w:type="dxa"/>
          </w:tcPr>
          <w:p w14:paraId="28C5FA77" w14:textId="77777777" w:rsidR="00D20CDD" w:rsidRPr="005C6F08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eastAsia="Batang" w:hAnsi="Angsana New"/>
                <w:sz w:val="26"/>
                <w:szCs w:val="26"/>
                <w:cs/>
              </w:rPr>
              <w:t>-  ผลประโยชน์ระยะยาว</w:t>
            </w:r>
          </w:p>
        </w:tc>
        <w:tc>
          <w:tcPr>
            <w:tcW w:w="1260" w:type="dxa"/>
          </w:tcPr>
          <w:p w14:paraId="4E265E4D" w14:textId="77777777" w:rsidR="00D20CDD" w:rsidRPr="005C6F08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30FC9D38" w14:textId="77777777" w:rsidR="00D20CDD" w:rsidRPr="005C6F08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62840BD" w14:textId="77777777" w:rsidR="00D20CDD" w:rsidRPr="005C6F08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14872DF" w14:textId="77777777" w:rsidR="00D20CDD" w:rsidRPr="005C6F08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36B912E" w14:textId="4B1E5409" w:rsidR="00D20CDD" w:rsidRPr="00745884" w:rsidRDefault="00745884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45884">
              <w:rPr>
                <w:rFonts w:ascii="Angsana New" w:hAnsi="Angsana New"/>
                <w:color w:val="000000"/>
                <w:sz w:val="26"/>
                <w:szCs w:val="26"/>
              </w:rPr>
              <w:t>1,016</w:t>
            </w:r>
          </w:p>
        </w:tc>
        <w:tc>
          <w:tcPr>
            <w:tcW w:w="270" w:type="dxa"/>
          </w:tcPr>
          <w:p w14:paraId="10AD6615" w14:textId="77777777" w:rsidR="00D20CDD" w:rsidRPr="005C6F08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731FB55" w14:textId="3AD4C7A9" w:rsidR="00D20CDD" w:rsidRPr="005C6F08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E5">
              <w:rPr>
                <w:rFonts w:ascii="Angsana New" w:hAnsi="Angsana New"/>
                <w:color w:val="000000"/>
                <w:sz w:val="26"/>
                <w:szCs w:val="26"/>
              </w:rPr>
              <w:t>799</w:t>
            </w:r>
          </w:p>
        </w:tc>
      </w:tr>
      <w:tr w:rsidR="00D20CDD" w:rsidRPr="005C6F08" w14:paraId="61D315E0" w14:textId="77777777" w:rsidTr="001F07E0">
        <w:tc>
          <w:tcPr>
            <w:tcW w:w="3960" w:type="dxa"/>
          </w:tcPr>
          <w:p w14:paraId="760A9E8D" w14:textId="77777777" w:rsidR="00D20CDD" w:rsidRPr="005C6F08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eastAsia="Batang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14:paraId="10716DE1" w14:textId="77777777" w:rsidR="00D20CDD" w:rsidRPr="005C6F08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6A90FE84" w14:textId="77777777" w:rsidR="00D20CDD" w:rsidRPr="005C6F08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57810D7B" w14:textId="77777777" w:rsidR="00D20CDD" w:rsidRPr="005C6F08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CEF075F" w14:textId="77777777" w:rsidR="00D20CDD" w:rsidRPr="005C6F08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FA7944" w14:textId="3407117B" w:rsidR="00D20CDD" w:rsidRPr="00745884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45884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="00745884" w:rsidRPr="00745884">
              <w:rPr>
                <w:rFonts w:ascii="Angsana New" w:hAnsi="Angsana New"/>
                <w:color w:val="000000"/>
                <w:sz w:val="26"/>
                <w:szCs w:val="26"/>
              </w:rPr>
              <w:t>0,521</w:t>
            </w:r>
          </w:p>
        </w:tc>
        <w:tc>
          <w:tcPr>
            <w:tcW w:w="270" w:type="dxa"/>
          </w:tcPr>
          <w:p w14:paraId="4C0AF08E" w14:textId="77777777" w:rsidR="00D20CDD" w:rsidRPr="005C6F08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BB6308" w14:textId="64EDB856" w:rsidR="00D20CDD" w:rsidRPr="005C6F08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E5">
              <w:rPr>
                <w:rFonts w:ascii="Angsana New" w:hAnsi="Angsana New"/>
                <w:color w:val="000000"/>
                <w:sz w:val="26"/>
                <w:szCs w:val="26"/>
              </w:rPr>
              <w:t>14,367</w:t>
            </w:r>
          </w:p>
        </w:tc>
      </w:tr>
    </w:tbl>
    <w:p w14:paraId="698AEA52" w14:textId="77777777" w:rsidR="009C4BF3" w:rsidRPr="005C6F08" w:rsidRDefault="009C4BF3" w:rsidP="006671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</w:rPr>
      </w:pPr>
    </w:p>
    <w:p w14:paraId="06EF0B35" w14:textId="55BBB588" w:rsidR="008175FB" w:rsidRPr="005C6F08" w:rsidRDefault="008175FB" w:rsidP="006671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</w:rPr>
      </w:pPr>
      <w:r w:rsidRPr="005C6F08">
        <w:rPr>
          <w:rFonts w:ascii="Angsana New" w:hAnsi="Angsana New"/>
          <w:sz w:val="26"/>
          <w:szCs w:val="26"/>
          <w:cs/>
        </w:rPr>
        <w:t xml:space="preserve">ณ วันที่ </w:t>
      </w:r>
      <w:r w:rsidR="003A4903" w:rsidRPr="005C6F08">
        <w:rPr>
          <w:rFonts w:ascii="Angsana New" w:hAnsi="Angsana New"/>
          <w:sz w:val="26"/>
          <w:szCs w:val="26"/>
        </w:rPr>
        <w:t>3</w:t>
      </w:r>
      <w:r w:rsidR="00800D4C" w:rsidRPr="005C6F08">
        <w:rPr>
          <w:rFonts w:ascii="Angsana New" w:hAnsi="Angsana New"/>
          <w:sz w:val="26"/>
          <w:szCs w:val="26"/>
        </w:rPr>
        <w:t>1</w:t>
      </w:r>
      <w:r w:rsidR="003A4903" w:rsidRPr="005C6F08">
        <w:rPr>
          <w:rFonts w:ascii="Angsana New" w:hAnsi="Angsana New"/>
          <w:sz w:val="26"/>
          <w:szCs w:val="26"/>
        </w:rPr>
        <w:t xml:space="preserve"> </w:t>
      </w:r>
      <w:r w:rsidR="00800D4C" w:rsidRPr="005C6F08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9E1052" w:rsidRPr="005C6F08">
        <w:rPr>
          <w:rFonts w:ascii="Angsana New" w:hAnsi="Angsana New"/>
          <w:sz w:val="26"/>
          <w:szCs w:val="26"/>
        </w:rPr>
        <w:t>256</w:t>
      </w:r>
      <w:r w:rsidR="00D20CDD">
        <w:rPr>
          <w:rFonts w:ascii="Angsana New" w:hAnsi="Angsana New"/>
          <w:sz w:val="26"/>
          <w:szCs w:val="26"/>
        </w:rPr>
        <w:t>7</w:t>
      </w:r>
      <w:r w:rsidR="00E42109" w:rsidRPr="005C6F08">
        <w:rPr>
          <w:rFonts w:ascii="Angsana New" w:hAnsi="Angsana New"/>
          <w:sz w:val="26"/>
          <w:szCs w:val="26"/>
        </w:rPr>
        <w:t xml:space="preserve"> </w:t>
      </w:r>
      <w:r w:rsidR="00E42109" w:rsidRPr="005C6F08">
        <w:rPr>
          <w:rFonts w:ascii="Angsana New" w:hAnsi="Angsana New" w:hint="cs"/>
          <w:sz w:val="26"/>
          <w:szCs w:val="26"/>
          <w:cs/>
        </w:rPr>
        <w:t>และ</w:t>
      </w:r>
      <w:r w:rsidR="00800D4C" w:rsidRPr="005C6F08">
        <w:rPr>
          <w:rFonts w:ascii="Angsana New" w:hAnsi="Angsana New"/>
          <w:sz w:val="26"/>
          <w:szCs w:val="26"/>
        </w:rPr>
        <w:t xml:space="preserve"> </w:t>
      </w:r>
      <w:r w:rsidR="005328F1" w:rsidRPr="005C6F08">
        <w:rPr>
          <w:rFonts w:ascii="Angsana New" w:hAnsi="Angsana New"/>
          <w:sz w:val="26"/>
          <w:szCs w:val="26"/>
        </w:rPr>
        <w:t>256</w:t>
      </w:r>
      <w:r w:rsidR="00D20CDD">
        <w:rPr>
          <w:rFonts w:ascii="Angsana New" w:hAnsi="Angsana New"/>
          <w:sz w:val="26"/>
          <w:szCs w:val="26"/>
        </w:rPr>
        <w:t>6</w:t>
      </w:r>
      <w:r w:rsidRPr="005C6F08">
        <w:rPr>
          <w:rFonts w:ascii="Angsana New" w:hAnsi="Angsana New"/>
          <w:sz w:val="26"/>
          <w:szCs w:val="26"/>
          <w:cs/>
        </w:rPr>
        <w:t xml:space="preserve"> ยอดคงเหลือ</w:t>
      </w:r>
      <w:r w:rsidR="00793070" w:rsidRPr="005C6F08">
        <w:rPr>
          <w:rFonts w:ascii="Angsana New" w:hAnsi="Angsana New"/>
          <w:sz w:val="26"/>
          <w:szCs w:val="26"/>
          <w:cs/>
        </w:rPr>
        <w:t>กิจการ</w:t>
      </w:r>
      <w:r w:rsidR="00084182" w:rsidRPr="005C6F08">
        <w:rPr>
          <w:rFonts w:ascii="Angsana New" w:hAnsi="Angsana New"/>
          <w:sz w:val="26"/>
          <w:szCs w:val="26"/>
          <w:cs/>
        </w:rPr>
        <w:t>ที่</w:t>
      </w:r>
      <w:r w:rsidRPr="005C6F08">
        <w:rPr>
          <w:rFonts w:ascii="Angsana New" w:hAnsi="Angsana New"/>
          <w:sz w:val="26"/>
          <w:szCs w:val="26"/>
          <w:cs/>
        </w:rPr>
        <w:t>เกี่ยวข้องกันได้แสดงเป็นรายการแยกต่างหากในงบฐานะการเงินซึ่งมีรายละเอียดดังนี้</w:t>
      </w:r>
    </w:p>
    <w:p w14:paraId="1B8D981E" w14:textId="77777777" w:rsidR="00007C8F" w:rsidRPr="005C6F08" w:rsidRDefault="00007C8F" w:rsidP="00E42109">
      <w:pPr>
        <w:pStyle w:val="a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 w:cs="Angsana New"/>
          <w:sz w:val="16"/>
          <w:szCs w:val="16"/>
          <w:cs/>
        </w:rPr>
      </w:pPr>
    </w:p>
    <w:tbl>
      <w:tblPr>
        <w:tblStyle w:val="TableGrid"/>
        <w:tblW w:w="9820" w:type="dxa"/>
        <w:tblInd w:w="-1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25"/>
        <w:gridCol w:w="1423"/>
        <w:gridCol w:w="236"/>
        <w:gridCol w:w="1436"/>
      </w:tblGrid>
      <w:tr w:rsidR="00A13FA7" w:rsidRPr="005C6F08" w14:paraId="3FC7F6D3" w14:textId="77777777" w:rsidTr="00A13FA7">
        <w:trPr>
          <w:trHeight w:val="20"/>
        </w:trPr>
        <w:tc>
          <w:tcPr>
            <w:tcW w:w="6725" w:type="dxa"/>
          </w:tcPr>
          <w:p w14:paraId="221182A7" w14:textId="77777777" w:rsidR="00A13FA7" w:rsidRPr="005C6F08" w:rsidRDefault="00A13FA7" w:rsidP="00A13FA7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95" w:type="dxa"/>
            <w:gridSpan w:val="3"/>
            <w:tcBorders>
              <w:bottom w:val="single" w:sz="4" w:space="0" w:color="auto"/>
            </w:tcBorders>
          </w:tcPr>
          <w:p w14:paraId="14CE0CA6" w14:textId="77777777" w:rsidR="00A13FA7" w:rsidRPr="005C6F08" w:rsidRDefault="00A13FA7" w:rsidP="00A13FA7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C6F08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</w:p>
        </w:tc>
      </w:tr>
      <w:tr w:rsidR="00D20CDD" w:rsidRPr="005C6F08" w14:paraId="034ECC43" w14:textId="77777777" w:rsidTr="00A13FA7">
        <w:trPr>
          <w:trHeight w:val="20"/>
        </w:trPr>
        <w:tc>
          <w:tcPr>
            <w:tcW w:w="6725" w:type="dxa"/>
          </w:tcPr>
          <w:p w14:paraId="7554D12B" w14:textId="77777777" w:rsidR="00D20CDD" w:rsidRPr="005C6F08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14:paraId="51E95AA0" w14:textId="10A0325D" w:rsidR="00D20CDD" w:rsidRPr="00A75D7A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5D7A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36" w:type="dxa"/>
          </w:tcPr>
          <w:p w14:paraId="00469DA5" w14:textId="77777777" w:rsidR="00D20CDD" w:rsidRPr="005C6F08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14:paraId="301A7D89" w14:textId="01BF3583" w:rsidR="00D20CDD" w:rsidRPr="005C6F08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5D7A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D20CDD" w:rsidRPr="005C6F08" w14:paraId="035F9DD9" w14:textId="77777777" w:rsidTr="001D3960">
        <w:trPr>
          <w:trHeight w:val="20"/>
        </w:trPr>
        <w:tc>
          <w:tcPr>
            <w:tcW w:w="6725" w:type="dxa"/>
          </w:tcPr>
          <w:p w14:paraId="00FEDFE4" w14:textId="77777777" w:rsidR="00D20CDD" w:rsidRPr="005C6F08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เจ้า</w:t>
            </w:r>
            <w:r w:rsidRPr="005C6F0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หนี้การค้า</w:t>
            </w:r>
          </w:p>
        </w:tc>
        <w:tc>
          <w:tcPr>
            <w:tcW w:w="1423" w:type="dxa"/>
            <w:shd w:val="clear" w:color="auto" w:fill="auto"/>
          </w:tcPr>
          <w:p w14:paraId="4CDFCE20" w14:textId="77777777" w:rsidR="00D20CDD" w:rsidRPr="00782917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</w:tcPr>
          <w:p w14:paraId="40F3771D" w14:textId="77777777" w:rsidR="00D20CDD" w:rsidRPr="005C6F08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572D63EF" w14:textId="77777777" w:rsidR="00D20CDD" w:rsidRPr="005C6F08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44F9C" w:rsidRPr="005C6F08" w14:paraId="56CA2328" w14:textId="77777777" w:rsidTr="00944F9C">
        <w:trPr>
          <w:trHeight w:val="20"/>
        </w:trPr>
        <w:tc>
          <w:tcPr>
            <w:tcW w:w="6725" w:type="dxa"/>
          </w:tcPr>
          <w:p w14:paraId="06372F07" w14:textId="0AA2D165" w:rsidR="00944F9C" w:rsidRPr="005C6F08" w:rsidRDefault="00944F9C" w:rsidP="0094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"/>
                <w:tab w:val="left" w:pos="300"/>
              </w:tabs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บริษัท ชลบุรีกันยง จํากัด</w:t>
            </w:r>
          </w:p>
        </w:tc>
        <w:tc>
          <w:tcPr>
            <w:tcW w:w="1423" w:type="dxa"/>
            <w:shd w:val="clear" w:color="auto" w:fill="auto"/>
          </w:tcPr>
          <w:p w14:paraId="0E13E4EE" w14:textId="1C188C04" w:rsidR="00944F9C" w:rsidRPr="00D20CDD" w:rsidRDefault="00944F9C" w:rsidP="0094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A30492">
              <w:rPr>
                <w:rFonts w:ascii="Angsana New" w:hAnsi="Angsana New"/>
                <w:color w:val="000000"/>
                <w:sz w:val="26"/>
                <w:szCs w:val="26"/>
              </w:rPr>
              <w:t xml:space="preserve">             -</w:t>
            </w:r>
          </w:p>
        </w:tc>
        <w:tc>
          <w:tcPr>
            <w:tcW w:w="236" w:type="dxa"/>
          </w:tcPr>
          <w:p w14:paraId="2C423995" w14:textId="77777777" w:rsidR="00944F9C" w:rsidRPr="005C6F08" w:rsidRDefault="00944F9C" w:rsidP="0094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</w:tcPr>
          <w:p w14:paraId="03A7C8AC" w14:textId="5803EC76" w:rsidR="00944F9C" w:rsidRPr="005C6F08" w:rsidRDefault="00944F9C" w:rsidP="0094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6B6A">
              <w:rPr>
                <w:rFonts w:ascii="Angsana New" w:hAnsi="Angsana New"/>
                <w:sz w:val="26"/>
                <w:szCs w:val="26"/>
              </w:rPr>
              <w:t>718</w:t>
            </w:r>
          </w:p>
        </w:tc>
      </w:tr>
      <w:tr w:rsidR="00944F9C" w:rsidRPr="005C6F08" w14:paraId="6F70A020" w14:textId="77777777" w:rsidTr="00944F9C">
        <w:trPr>
          <w:trHeight w:val="20"/>
        </w:trPr>
        <w:tc>
          <w:tcPr>
            <w:tcW w:w="6725" w:type="dxa"/>
          </w:tcPr>
          <w:p w14:paraId="692D6B44" w14:textId="53F88B6A" w:rsidR="00944F9C" w:rsidRPr="005C6F08" w:rsidRDefault="00944F9C" w:rsidP="0094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"/>
                <w:tab w:val="left" w:pos="30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บริษัท ผลิตภัณฑ์คอนกรีตชลบุรี จำกัด (มหาชน)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</w:tcPr>
          <w:p w14:paraId="0E78FA1B" w14:textId="2A1E6907" w:rsidR="00944F9C" w:rsidRPr="00944F9C" w:rsidRDefault="00944F9C" w:rsidP="0094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4F9C">
              <w:rPr>
                <w:rFonts w:ascii="Angsana New" w:hAnsi="Angsana New"/>
                <w:sz w:val="26"/>
                <w:szCs w:val="26"/>
              </w:rPr>
              <w:t>164</w:t>
            </w:r>
          </w:p>
        </w:tc>
        <w:tc>
          <w:tcPr>
            <w:tcW w:w="236" w:type="dxa"/>
          </w:tcPr>
          <w:p w14:paraId="521F8E96" w14:textId="77777777" w:rsidR="00944F9C" w:rsidRPr="005C6F08" w:rsidRDefault="00944F9C" w:rsidP="0094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  <w:shd w:val="clear" w:color="auto" w:fill="auto"/>
          </w:tcPr>
          <w:p w14:paraId="1FADF3D9" w14:textId="1DF01981" w:rsidR="00944F9C" w:rsidRPr="00AF6B6A" w:rsidRDefault="00944F9C" w:rsidP="0094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30492">
              <w:rPr>
                <w:rFonts w:ascii="Angsana New" w:hAnsi="Angsana New"/>
                <w:color w:val="000000"/>
                <w:sz w:val="26"/>
                <w:szCs w:val="26"/>
              </w:rPr>
              <w:t xml:space="preserve">             -</w:t>
            </w:r>
          </w:p>
        </w:tc>
      </w:tr>
      <w:tr w:rsidR="00944F9C" w:rsidRPr="005C6F08" w14:paraId="48583E8E" w14:textId="77777777" w:rsidTr="00944F9C">
        <w:trPr>
          <w:trHeight w:val="20"/>
        </w:trPr>
        <w:tc>
          <w:tcPr>
            <w:tcW w:w="6725" w:type="dxa"/>
          </w:tcPr>
          <w:p w14:paraId="1BA84E2A" w14:textId="67CA7DAF" w:rsidR="00944F9C" w:rsidRPr="005C6F08" w:rsidRDefault="00944F9C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"/>
                <w:tab w:val="left" w:pos="30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CB6A9D" w14:textId="08B16861" w:rsidR="00944F9C" w:rsidRPr="00944F9C" w:rsidRDefault="00944F9C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4F9C">
              <w:rPr>
                <w:rFonts w:ascii="Angsana New" w:hAnsi="Angsana New"/>
                <w:sz w:val="26"/>
                <w:szCs w:val="26"/>
              </w:rPr>
              <w:t>164</w:t>
            </w:r>
          </w:p>
        </w:tc>
        <w:tc>
          <w:tcPr>
            <w:tcW w:w="236" w:type="dxa"/>
          </w:tcPr>
          <w:p w14:paraId="70C5DC34" w14:textId="77777777" w:rsidR="00944F9C" w:rsidRPr="005C6F08" w:rsidRDefault="00944F9C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9DA88E" w14:textId="52A6767C" w:rsidR="00944F9C" w:rsidRPr="00AF6B6A" w:rsidRDefault="00944F9C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718</w:t>
            </w:r>
          </w:p>
        </w:tc>
      </w:tr>
    </w:tbl>
    <w:p w14:paraId="334517B9" w14:textId="13C31DA1" w:rsidR="003145F1" w:rsidRPr="005C6F08" w:rsidRDefault="003145F1">
      <w:pPr>
        <w:rPr>
          <w:rFonts w:ascii="Angsana New" w:hAnsi="Angsana New"/>
          <w:sz w:val="26"/>
          <w:szCs w:val="26"/>
        </w:rPr>
      </w:pPr>
    </w:p>
    <w:p w14:paraId="1BE1C812" w14:textId="79E4A9D7" w:rsidR="00EC7E8F" w:rsidRPr="00475A13" w:rsidRDefault="00EC7E8F" w:rsidP="00052D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sz w:val="26"/>
          <w:szCs w:val="26"/>
        </w:rPr>
        <w:t>5</w:t>
      </w:r>
      <w:r w:rsidRPr="00475A13">
        <w:rPr>
          <w:rFonts w:ascii="Angsana New" w:hAnsi="Angsana New" w:hint="cs"/>
          <w:b/>
          <w:bCs/>
          <w:sz w:val="26"/>
          <w:szCs w:val="26"/>
        </w:rPr>
        <w:t>.</w:t>
      </w:r>
      <w:r w:rsidRPr="00475A13">
        <w:rPr>
          <w:rFonts w:ascii="Angsana New" w:hAnsi="Angsana New" w:hint="cs"/>
          <w:b/>
          <w:bCs/>
          <w:sz w:val="26"/>
          <w:szCs w:val="26"/>
        </w:rPr>
        <w:tab/>
      </w:r>
      <w:r w:rsidR="00052D4D" w:rsidRPr="0081767C">
        <w:rPr>
          <w:rFonts w:ascii="Angsana New" w:hAnsi="Angsana New" w:hint="cs"/>
          <w:b/>
          <w:bCs/>
          <w:sz w:val="26"/>
          <w:szCs w:val="26"/>
          <w:cs/>
        </w:rPr>
        <w:t>เงินลงทุนระยะสั้น</w:t>
      </w:r>
    </w:p>
    <w:p w14:paraId="40A703E4" w14:textId="77777777" w:rsidR="002E7BCC" w:rsidRPr="0081767C" w:rsidRDefault="002E7BCC" w:rsidP="002E7B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</w:p>
    <w:tbl>
      <w:tblPr>
        <w:tblW w:w="982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310"/>
        <w:gridCol w:w="630"/>
        <w:gridCol w:w="270"/>
        <w:gridCol w:w="270"/>
        <w:gridCol w:w="270"/>
        <w:gridCol w:w="1440"/>
        <w:gridCol w:w="270"/>
        <w:gridCol w:w="1368"/>
      </w:tblGrid>
      <w:tr w:rsidR="00C23110" w:rsidRPr="0081767C" w14:paraId="0E649E1D" w14:textId="77777777" w:rsidTr="00B17686">
        <w:tc>
          <w:tcPr>
            <w:tcW w:w="5310" w:type="dxa"/>
          </w:tcPr>
          <w:p w14:paraId="624D1E10" w14:textId="77777777" w:rsidR="00C23110" w:rsidRPr="0081767C" w:rsidRDefault="00C23110" w:rsidP="00C23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gridSpan w:val="3"/>
          </w:tcPr>
          <w:p w14:paraId="43873CA8" w14:textId="7FD529CE" w:rsidR="00C23110" w:rsidRPr="0081767C" w:rsidRDefault="00C23110" w:rsidP="00C23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62EC1A3" w14:textId="77777777" w:rsidR="00C23110" w:rsidRPr="0081767C" w:rsidRDefault="00C23110" w:rsidP="00C23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3078" w:type="dxa"/>
            <w:gridSpan w:val="3"/>
            <w:tcBorders>
              <w:bottom w:val="single" w:sz="4" w:space="0" w:color="auto"/>
            </w:tcBorders>
          </w:tcPr>
          <w:p w14:paraId="3AC7646E" w14:textId="77777777" w:rsidR="00C23110" w:rsidRPr="0081767C" w:rsidRDefault="00C23110" w:rsidP="00C23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1767C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D20CDD" w:rsidRPr="0081767C" w14:paraId="58FEA55F" w14:textId="77777777" w:rsidTr="00B17686">
        <w:tc>
          <w:tcPr>
            <w:tcW w:w="5310" w:type="dxa"/>
          </w:tcPr>
          <w:p w14:paraId="45128352" w14:textId="77777777" w:rsidR="00D20CDD" w:rsidRPr="0081767C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14:paraId="7244B0E2" w14:textId="51FF8246" w:rsidR="00D20CDD" w:rsidRPr="0081767C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042D4F9" w14:textId="77777777" w:rsidR="00D20CDD" w:rsidRPr="0081767C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0" w:type="dxa"/>
          </w:tcPr>
          <w:p w14:paraId="2EF12C80" w14:textId="2FB1C5D6" w:rsidR="00D20CDD" w:rsidRPr="0081767C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544EE62" w14:textId="77777777" w:rsidR="00D20CDD" w:rsidRPr="0081767C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07A152B" w14:textId="4A9C0237" w:rsidR="00D20CDD" w:rsidRPr="0081767C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168AFE4C" w14:textId="77777777" w:rsidR="00D20CDD" w:rsidRPr="0081767C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D4A5DD5" w14:textId="79001B9A" w:rsidR="00D20CDD" w:rsidRPr="0081767C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D20CDD" w:rsidRPr="0081767C" w14:paraId="043D81B9" w14:textId="77777777" w:rsidTr="00B17686">
        <w:tc>
          <w:tcPr>
            <w:tcW w:w="5310" w:type="dxa"/>
          </w:tcPr>
          <w:p w14:paraId="3C1B040E" w14:textId="77777777" w:rsidR="00D20CDD" w:rsidRPr="0081767C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630" w:type="dxa"/>
          </w:tcPr>
          <w:p w14:paraId="73775F0E" w14:textId="77777777" w:rsidR="00D20CDD" w:rsidRPr="0081767C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5869159" w14:textId="77777777" w:rsidR="00D20CDD" w:rsidRPr="0081767C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682E783" w14:textId="77777777" w:rsidR="00D20CDD" w:rsidRPr="0081767C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6F860CE" w14:textId="77777777" w:rsidR="00D20CDD" w:rsidRPr="0081767C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1A6C555" w14:textId="77777777" w:rsidR="00D20CDD" w:rsidRPr="0081767C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5ED2984" w14:textId="77777777" w:rsidR="00D20CDD" w:rsidRPr="0081767C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65E8C69" w14:textId="77777777" w:rsidR="00D20CDD" w:rsidRPr="0081767C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20CDD" w:rsidRPr="0081767C" w14:paraId="35BADE5F" w14:textId="77777777" w:rsidTr="00E521CC">
        <w:tc>
          <w:tcPr>
            <w:tcW w:w="5310" w:type="dxa"/>
          </w:tcPr>
          <w:p w14:paraId="46A6470F" w14:textId="46E775DD" w:rsidR="00D20CDD" w:rsidRPr="0081767C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1767C">
              <w:rPr>
                <w:rFonts w:ascii="Angsana New" w:hAnsi="Angsana New" w:hint="cs"/>
                <w:sz w:val="26"/>
                <w:szCs w:val="26"/>
                <w:cs/>
              </w:rPr>
              <w:t>เงินลงทุนในเงินฝากประจำ</w:t>
            </w:r>
          </w:p>
        </w:tc>
        <w:tc>
          <w:tcPr>
            <w:tcW w:w="630" w:type="dxa"/>
          </w:tcPr>
          <w:p w14:paraId="7400F4C5" w14:textId="6F79CE8D" w:rsidR="00D20CDD" w:rsidRPr="0081767C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  <w:tab w:val="left" w:pos="1026"/>
              </w:tabs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3BB201A" w14:textId="77777777" w:rsidR="00D20CDD" w:rsidRPr="0081767C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CCB6D13" w14:textId="5235A7F9" w:rsidR="00D20CDD" w:rsidRPr="0081767C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3242D65" w14:textId="77777777" w:rsidR="00D20CDD" w:rsidRPr="0081767C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DEE5E12" w14:textId="584137A2" w:rsidR="00D20CDD" w:rsidRPr="00E521CC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30492">
              <w:rPr>
                <w:rFonts w:ascii="Angsana New" w:hAnsi="Angsana New"/>
                <w:color w:val="000000"/>
                <w:sz w:val="26"/>
                <w:szCs w:val="26"/>
              </w:rPr>
              <w:t xml:space="preserve">             -</w:t>
            </w:r>
          </w:p>
        </w:tc>
        <w:tc>
          <w:tcPr>
            <w:tcW w:w="270" w:type="dxa"/>
            <w:shd w:val="clear" w:color="auto" w:fill="auto"/>
          </w:tcPr>
          <w:p w14:paraId="1C9BC556" w14:textId="77777777" w:rsidR="00D20CDD" w:rsidRPr="00E521CC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EEE4431" w14:textId="0D520D4F" w:rsidR="00D20CDD" w:rsidRPr="00E521CC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521CC">
              <w:rPr>
                <w:rFonts w:ascii="Angsana New" w:hAnsi="Angsana New"/>
                <w:sz w:val="26"/>
                <w:szCs w:val="26"/>
              </w:rPr>
              <w:t>20,000</w:t>
            </w:r>
          </w:p>
        </w:tc>
      </w:tr>
      <w:tr w:rsidR="00D20CDD" w:rsidRPr="0081767C" w14:paraId="7FF6C5F5" w14:textId="77777777" w:rsidTr="00E521CC">
        <w:trPr>
          <w:trHeight w:val="215"/>
        </w:trPr>
        <w:tc>
          <w:tcPr>
            <w:tcW w:w="5310" w:type="dxa"/>
          </w:tcPr>
          <w:p w14:paraId="51D17CD0" w14:textId="77777777" w:rsidR="00D20CDD" w:rsidRPr="00C93F39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30" w:type="dxa"/>
          </w:tcPr>
          <w:p w14:paraId="6CAE1465" w14:textId="77777777" w:rsidR="00D20CDD" w:rsidRPr="00C93F39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6D5168EA" w14:textId="77777777" w:rsidR="00D20CDD" w:rsidRPr="00C93F39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6732CD85" w14:textId="77777777" w:rsidR="00D20CDD" w:rsidRPr="00C93F39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2303528A" w14:textId="77777777" w:rsidR="00D20CDD" w:rsidRPr="00C93F39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1824F33" w14:textId="77777777" w:rsidR="00D20CDD" w:rsidRPr="00E521CC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0F2533EB" w14:textId="77777777" w:rsidR="00D20CDD" w:rsidRPr="00E521CC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9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145706D" w14:textId="77777777" w:rsidR="00D20CDD" w:rsidRPr="00E521CC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  <w:tab w:val="left" w:pos="1026"/>
              </w:tabs>
              <w:ind w:right="72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20CDD" w:rsidRPr="0081767C" w14:paraId="3D20A9F3" w14:textId="77777777" w:rsidTr="00E521CC">
        <w:tc>
          <w:tcPr>
            <w:tcW w:w="5310" w:type="dxa"/>
          </w:tcPr>
          <w:p w14:paraId="09316D83" w14:textId="336E7B13" w:rsidR="00D20CDD" w:rsidRPr="00C93F39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contextualSpacing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363FF">
              <w:rPr>
                <w:rFonts w:ascii="Angsana New" w:hAnsi="Angsana New"/>
                <w:sz w:val="26"/>
                <w:szCs w:val="26"/>
                <w:cs/>
              </w:rPr>
              <w:t>เงินลงทุนระยะสั้นในกองทุนเปิดต</w:t>
            </w:r>
            <w:r w:rsidRPr="009363FF">
              <w:rPr>
                <w:rFonts w:ascii="Angsana New" w:hAnsi="Angsana New" w:hint="cs"/>
                <w:sz w:val="26"/>
                <w:szCs w:val="26"/>
                <w:cs/>
              </w:rPr>
              <w:t>รา</w:t>
            </w:r>
            <w:r w:rsidRPr="009363FF">
              <w:rPr>
                <w:rFonts w:ascii="Angsana New" w:hAnsi="Angsana New"/>
                <w:sz w:val="26"/>
                <w:szCs w:val="26"/>
                <w:cs/>
              </w:rPr>
              <w:t>ส</w:t>
            </w:r>
            <w:r w:rsidRPr="009363FF">
              <w:rPr>
                <w:rFonts w:ascii="Angsana New" w:hAnsi="Angsana New" w:hint="cs"/>
                <w:sz w:val="26"/>
                <w:szCs w:val="26"/>
                <w:cs/>
              </w:rPr>
              <w:t>าร</w:t>
            </w:r>
            <w:r w:rsidRPr="009363FF">
              <w:rPr>
                <w:rFonts w:ascii="Angsana New" w:hAnsi="Angsana New"/>
                <w:sz w:val="26"/>
                <w:szCs w:val="26"/>
                <w:cs/>
              </w:rPr>
              <w:t>หน</w:t>
            </w:r>
            <w:r w:rsidRPr="009363FF">
              <w:rPr>
                <w:rFonts w:ascii="Angsana New" w:hAnsi="Angsana New" w:hint="cs"/>
                <w:sz w:val="26"/>
                <w:szCs w:val="26"/>
                <w:cs/>
              </w:rPr>
              <w:t>ี้</w:t>
            </w:r>
          </w:p>
        </w:tc>
        <w:tc>
          <w:tcPr>
            <w:tcW w:w="630" w:type="dxa"/>
          </w:tcPr>
          <w:p w14:paraId="4842E047" w14:textId="77777777" w:rsidR="00D20CDD" w:rsidRPr="0081767C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8A2EBA5" w14:textId="77777777" w:rsidR="00D20CDD" w:rsidRPr="0081767C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D36E957" w14:textId="77777777" w:rsidR="00D20CDD" w:rsidRPr="0081767C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EA284A0" w14:textId="77777777" w:rsidR="00D20CDD" w:rsidRPr="0081767C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BC6B5AF" w14:textId="5F6E669A" w:rsidR="00D20CDD" w:rsidRPr="00E521CC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30492">
              <w:rPr>
                <w:rFonts w:ascii="Angsana New" w:hAnsi="Angsana New"/>
                <w:color w:val="000000"/>
                <w:sz w:val="26"/>
                <w:szCs w:val="26"/>
              </w:rPr>
              <w:t xml:space="preserve">             -</w:t>
            </w:r>
          </w:p>
        </w:tc>
        <w:tc>
          <w:tcPr>
            <w:tcW w:w="270" w:type="dxa"/>
            <w:shd w:val="clear" w:color="auto" w:fill="auto"/>
          </w:tcPr>
          <w:p w14:paraId="0134BFF6" w14:textId="77777777" w:rsidR="00D20CDD" w:rsidRPr="00E521CC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FB4FB7C" w14:textId="55257402" w:rsidR="00D20CDD" w:rsidRPr="00E521CC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521CC">
              <w:rPr>
                <w:rFonts w:ascii="Angsana New" w:hAnsi="Angsana New"/>
                <w:sz w:val="26"/>
                <w:szCs w:val="26"/>
              </w:rPr>
              <w:t>20,000</w:t>
            </w:r>
          </w:p>
        </w:tc>
      </w:tr>
      <w:tr w:rsidR="00D20CDD" w:rsidRPr="0081767C" w14:paraId="382DAAF9" w14:textId="77777777" w:rsidTr="00D20CDD">
        <w:tc>
          <w:tcPr>
            <w:tcW w:w="5310" w:type="dxa"/>
          </w:tcPr>
          <w:p w14:paraId="2924B5C8" w14:textId="462CD640" w:rsidR="00D20CDD" w:rsidRPr="00C93F39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บวก </w:t>
            </w:r>
            <w:r w:rsidRPr="00C93F39">
              <w:rPr>
                <w:rFonts w:ascii="Angsana New" w:hAnsi="Angsana New" w:hint="cs"/>
                <w:sz w:val="26"/>
                <w:szCs w:val="26"/>
                <w:cs/>
              </w:rPr>
              <w:t>การเปลี่ยนแปลงในมูลค่ายุติธรรม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บันทึกผ่านกำไรหรือขาดทุน</w:t>
            </w:r>
          </w:p>
        </w:tc>
        <w:tc>
          <w:tcPr>
            <w:tcW w:w="630" w:type="dxa"/>
          </w:tcPr>
          <w:p w14:paraId="005E7FB8" w14:textId="77777777" w:rsidR="00D20CDD" w:rsidRPr="0081767C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45662F3" w14:textId="77777777" w:rsidR="00D20CDD" w:rsidRPr="0081767C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11EEB75" w14:textId="77777777" w:rsidR="00D20CDD" w:rsidRPr="0081767C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A3BADEF" w14:textId="77777777" w:rsidR="00D20CDD" w:rsidRPr="0081767C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E8CA023" w14:textId="5A41A790" w:rsidR="00D20CDD" w:rsidRPr="00E521CC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30492">
              <w:rPr>
                <w:rFonts w:ascii="Angsana New" w:hAnsi="Angsana New"/>
                <w:color w:val="000000"/>
                <w:sz w:val="26"/>
                <w:szCs w:val="26"/>
              </w:rPr>
              <w:t xml:space="preserve">             -</w:t>
            </w:r>
          </w:p>
        </w:tc>
        <w:tc>
          <w:tcPr>
            <w:tcW w:w="270" w:type="dxa"/>
            <w:shd w:val="clear" w:color="auto" w:fill="auto"/>
          </w:tcPr>
          <w:p w14:paraId="33E83149" w14:textId="77777777" w:rsidR="00D20CDD" w:rsidRPr="00E521CC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DB79DCD" w14:textId="70BBC148" w:rsidR="00D20CDD" w:rsidRPr="00E521CC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521CC">
              <w:rPr>
                <w:rFonts w:ascii="Angsana New" w:hAnsi="Angsana New"/>
                <w:sz w:val="26"/>
                <w:szCs w:val="26"/>
              </w:rPr>
              <w:t>486</w:t>
            </w:r>
          </w:p>
        </w:tc>
      </w:tr>
      <w:tr w:rsidR="00D20CDD" w:rsidRPr="0081767C" w14:paraId="6F7C9A19" w14:textId="77777777" w:rsidTr="00D20CDD">
        <w:tc>
          <w:tcPr>
            <w:tcW w:w="5310" w:type="dxa"/>
          </w:tcPr>
          <w:p w14:paraId="4B04E2B4" w14:textId="77777777" w:rsidR="00D20CDD" w:rsidRPr="00C93F39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C93F39">
              <w:rPr>
                <w:rFonts w:ascii="Angsana New" w:hAnsi="Angsana New" w:hint="cs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630" w:type="dxa"/>
          </w:tcPr>
          <w:p w14:paraId="157A01D6" w14:textId="77777777" w:rsidR="00D20CDD" w:rsidRPr="0081767C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4A53E8B" w14:textId="77777777" w:rsidR="00D20CDD" w:rsidRPr="0081767C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25D1F21" w14:textId="77777777" w:rsidR="00D20CDD" w:rsidRPr="0081767C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9801D83" w14:textId="77777777" w:rsidR="00D20CDD" w:rsidRPr="0081767C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F91357" w14:textId="35749E43" w:rsidR="00D20CDD" w:rsidRPr="00E521CC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30492">
              <w:rPr>
                <w:rFonts w:ascii="Angsana New" w:hAnsi="Angsana New"/>
                <w:color w:val="000000"/>
                <w:sz w:val="26"/>
                <w:szCs w:val="26"/>
              </w:rPr>
              <w:t xml:space="preserve">             -</w:t>
            </w:r>
          </w:p>
        </w:tc>
        <w:tc>
          <w:tcPr>
            <w:tcW w:w="270" w:type="dxa"/>
            <w:shd w:val="clear" w:color="auto" w:fill="auto"/>
          </w:tcPr>
          <w:p w14:paraId="4867C7E6" w14:textId="77777777" w:rsidR="00D20CDD" w:rsidRPr="00E521CC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6C8D7B" w14:textId="1B6E9D10" w:rsidR="00D20CDD" w:rsidRPr="00E521CC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521CC">
              <w:rPr>
                <w:rFonts w:ascii="Angsana New" w:hAnsi="Angsana New"/>
                <w:sz w:val="26"/>
                <w:szCs w:val="26"/>
              </w:rPr>
              <w:t>20,486</w:t>
            </w:r>
          </w:p>
        </w:tc>
      </w:tr>
      <w:tr w:rsidR="00D20CDD" w:rsidRPr="0081767C" w14:paraId="6549FC2D" w14:textId="77777777" w:rsidTr="00D20CDD">
        <w:tc>
          <w:tcPr>
            <w:tcW w:w="5310" w:type="dxa"/>
          </w:tcPr>
          <w:p w14:paraId="486D90D1" w14:textId="77777777" w:rsidR="00D20CDD" w:rsidRPr="00D20CDD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contextualSpacing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30" w:type="dxa"/>
          </w:tcPr>
          <w:p w14:paraId="2E5982E2" w14:textId="77777777" w:rsidR="00D20CDD" w:rsidRPr="00D20CDD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3AFEF397" w14:textId="77777777" w:rsidR="00D20CDD" w:rsidRPr="00D20CDD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61D3B960" w14:textId="77777777" w:rsidR="00D20CDD" w:rsidRPr="00D20CDD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127B89B2" w14:textId="77777777" w:rsidR="00D20CDD" w:rsidRPr="00D20CDD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85E21C5" w14:textId="77777777" w:rsidR="00D20CDD" w:rsidRPr="00D20CDD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  <w:tab w:val="left" w:pos="1026"/>
              </w:tabs>
              <w:ind w:right="72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3E424D92" w14:textId="77777777" w:rsidR="00D20CDD" w:rsidRPr="00D20CDD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9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0A6AD10" w14:textId="77777777" w:rsidR="00D20CDD" w:rsidRPr="00D20CDD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20CDD" w:rsidRPr="0081767C" w14:paraId="1DD078E4" w14:textId="77777777" w:rsidTr="00D20CDD">
        <w:tc>
          <w:tcPr>
            <w:tcW w:w="5310" w:type="dxa"/>
          </w:tcPr>
          <w:p w14:paraId="1A3098EF" w14:textId="77777777" w:rsidR="00D20CDD" w:rsidRPr="0081767C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767C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630" w:type="dxa"/>
          </w:tcPr>
          <w:p w14:paraId="5567D95F" w14:textId="77777777" w:rsidR="00D20CDD" w:rsidRPr="0081767C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C0AF578" w14:textId="77777777" w:rsidR="00D20CDD" w:rsidRPr="0081767C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B77BBE9" w14:textId="77777777" w:rsidR="00D20CDD" w:rsidRPr="0081767C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B709FC7" w14:textId="77777777" w:rsidR="00D20CDD" w:rsidRPr="0081767C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0AAE6FBC" w14:textId="1A23734F" w:rsidR="00D20CDD" w:rsidRPr="00E521CC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30492">
              <w:rPr>
                <w:rFonts w:ascii="Angsana New" w:hAnsi="Angsana New"/>
                <w:color w:val="000000"/>
                <w:sz w:val="26"/>
                <w:szCs w:val="26"/>
              </w:rPr>
              <w:t xml:space="preserve">             -</w:t>
            </w:r>
          </w:p>
        </w:tc>
        <w:tc>
          <w:tcPr>
            <w:tcW w:w="270" w:type="dxa"/>
            <w:shd w:val="clear" w:color="auto" w:fill="auto"/>
          </w:tcPr>
          <w:p w14:paraId="61013BFD" w14:textId="77777777" w:rsidR="00D20CDD" w:rsidRPr="00E521CC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double" w:sz="4" w:space="0" w:color="auto"/>
            </w:tcBorders>
            <w:shd w:val="clear" w:color="auto" w:fill="auto"/>
          </w:tcPr>
          <w:p w14:paraId="076737B3" w14:textId="08399273" w:rsidR="00D20CDD" w:rsidRPr="00E521CC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521CC">
              <w:rPr>
                <w:rFonts w:ascii="Angsana New" w:hAnsi="Angsana New"/>
                <w:sz w:val="26"/>
                <w:szCs w:val="26"/>
              </w:rPr>
              <w:t>40,486</w:t>
            </w:r>
          </w:p>
        </w:tc>
      </w:tr>
    </w:tbl>
    <w:p w14:paraId="4BB945E0" w14:textId="77777777" w:rsidR="00107CBD" w:rsidRPr="00826BB9" w:rsidRDefault="00107C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16C918CC" w14:textId="1E7BADD4" w:rsidR="001D3960" w:rsidRDefault="00D20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D20CDD">
        <w:rPr>
          <w:rFonts w:ascii="Angsana New" w:hAnsi="Angsana New"/>
          <w:sz w:val="26"/>
          <w:szCs w:val="26"/>
          <w:cs/>
        </w:rPr>
        <w:t xml:space="preserve">ณ วันที่ </w:t>
      </w:r>
      <w:r w:rsidR="00B933FB">
        <w:rPr>
          <w:rFonts w:ascii="Angsana New" w:hAnsi="Angsana New"/>
          <w:sz w:val="26"/>
          <w:szCs w:val="26"/>
        </w:rPr>
        <w:t>31</w:t>
      </w:r>
      <w:r w:rsidRPr="00D20CDD">
        <w:rPr>
          <w:rFonts w:ascii="Angsana New" w:hAnsi="Angsana New"/>
          <w:sz w:val="26"/>
          <w:szCs w:val="26"/>
          <w:cs/>
        </w:rPr>
        <w:t xml:space="preserve"> ธันวาคม </w:t>
      </w:r>
      <w:r w:rsidR="00B933FB">
        <w:rPr>
          <w:rFonts w:ascii="Angsana New" w:hAnsi="Angsana New"/>
          <w:sz w:val="26"/>
          <w:szCs w:val="26"/>
        </w:rPr>
        <w:t>2566</w:t>
      </w:r>
      <w:r w:rsidRPr="00D20CDD">
        <w:rPr>
          <w:rFonts w:ascii="Angsana New" w:hAnsi="Angsana New"/>
          <w:sz w:val="26"/>
          <w:szCs w:val="26"/>
          <w:cs/>
        </w:rPr>
        <w:t xml:space="preserve"> เงินลงทุนระยะสั้นในเงินฝากประจำเป็นเงินฝากประจำ </w:t>
      </w:r>
      <w:r w:rsidR="00B933FB">
        <w:rPr>
          <w:rFonts w:ascii="Angsana New" w:hAnsi="Angsana New"/>
          <w:sz w:val="26"/>
          <w:szCs w:val="26"/>
        </w:rPr>
        <w:t>5</w:t>
      </w:r>
      <w:r w:rsidRPr="00D20CDD">
        <w:rPr>
          <w:rFonts w:ascii="Angsana New" w:hAnsi="Angsana New"/>
          <w:sz w:val="26"/>
          <w:szCs w:val="26"/>
          <w:cs/>
        </w:rPr>
        <w:t xml:space="preserve"> เดือนกับสถาบันการเงินในประเทศแห่งหนึ่ง ซึ่งมีอัตราดอกเบี้ยร้อยละ </w:t>
      </w:r>
      <w:r w:rsidR="00B933FB">
        <w:rPr>
          <w:rFonts w:ascii="Angsana New" w:hAnsi="Angsana New"/>
          <w:sz w:val="26"/>
          <w:szCs w:val="26"/>
        </w:rPr>
        <w:t>1</w:t>
      </w:r>
      <w:r w:rsidRPr="00D20CDD">
        <w:rPr>
          <w:rFonts w:ascii="Angsana New" w:hAnsi="Angsana New"/>
          <w:sz w:val="26"/>
          <w:szCs w:val="26"/>
          <w:cs/>
        </w:rPr>
        <w:t>.</w:t>
      </w:r>
      <w:r w:rsidR="00B933FB">
        <w:rPr>
          <w:rFonts w:ascii="Angsana New" w:hAnsi="Angsana New"/>
          <w:sz w:val="26"/>
          <w:szCs w:val="26"/>
        </w:rPr>
        <w:t>85</w:t>
      </w:r>
      <w:r w:rsidRPr="00D20CDD">
        <w:rPr>
          <w:rFonts w:ascii="Angsana New" w:hAnsi="Angsana New"/>
          <w:sz w:val="26"/>
          <w:szCs w:val="26"/>
          <w:cs/>
        </w:rPr>
        <w:t xml:space="preserve"> ต่อปี</w:t>
      </w:r>
      <w:r w:rsidR="001D3960">
        <w:rPr>
          <w:rFonts w:ascii="Angsana New" w:hAnsi="Angsana New"/>
          <w:b/>
          <w:bCs/>
          <w:sz w:val="26"/>
          <w:szCs w:val="26"/>
        </w:rPr>
        <w:br w:type="page"/>
      </w:r>
    </w:p>
    <w:p w14:paraId="2FE1E35B" w14:textId="241A0F49" w:rsidR="008548E9" w:rsidRPr="005C6F08" w:rsidRDefault="00EC7E8F" w:rsidP="00E421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sz w:val="26"/>
          <w:szCs w:val="26"/>
        </w:rPr>
        <w:lastRenderedPageBreak/>
        <w:t>6</w:t>
      </w:r>
      <w:r w:rsidR="008548E9" w:rsidRPr="005C6F08">
        <w:rPr>
          <w:rFonts w:ascii="Angsana New" w:hAnsi="Angsana New"/>
          <w:b/>
          <w:bCs/>
          <w:sz w:val="26"/>
          <w:szCs w:val="26"/>
        </w:rPr>
        <w:t>.</w:t>
      </w:r>
      <w:r w:rsidR="008548E9" w:rsidRPr="005C6F08">
        <w:rPr>
          <w:rFonts w:ascii="Angsana New" w:hAnsi="Angsana New"/>
          <w:b/>
          <w:bCs/>
          <w:sz w:val="26"/>
          <w:szCs w:val="26"/>
        </w:rPr>
        <w:tab/>
      </w:r>
      <w:r w:rsidR="008548E9" w:rsidRPr="005C6F08">
        <w:rPr>
          <w:rFonts w:ascii="Angsana New" w:hAnsi="Angsana New"/>
          <w:b/>
          <w:bCs/>
          <w:sz w:val="26"/>
          <w:szCs w:val="26"/>
          <w:cs/>
        </w:rPr>
        <w:t>ลูกหนี้การค้า</w:t>
      </w:r>
      <w:r w:rsidR="00CB3C5B" w:rsidRPr="005C6F08">
        <w:rPr>
          <w:rFonts w:ascii="Angsana New" w:hAnsi="Angsana New"/>
          <w:b/>
          <w:bCs/>
          <w:sz w:val="26"/>
          <w:szCs w:val="26"/>
          <w:cs/>
        </w:rPr>
        <w:t xml:space="preserve"> </w:t>
      </w:r>
      <w:r w:rsidR="00CB3C5B" w:rsidRPr="005C6F08">
        <w:rPr>
          <w:rFonts w:ascii="Angsana New" w:hAnsi="Angsana New"/>
          <w:b/>
          <w:bCs/>
          <w:sz w:val="26"/>
          <w:szCs w:val="26"/>
        </w:rPr>
        <w:t xml:space="preserve">- </w:t>
      </w:r>
      <w:r w:rsidR="00CB3C5B" w:rsidRPr="005C6F08">
        <w:rPr>
          <w:rFonts w:ascii="Angsana New" w:hAnsi="Angsana New"/>
          <w:b/>
          <w:bCs/>
          <w:sz w:val="26"/>
          <w:szCs w:val="26"/>
          <w:cs/>
        </w:rPr>
        <w:t>สุทธิ</w:t>
      </w:r>
    </w:p>
    <w:p w14:paraId="07DBEAC3" w14:textId="77777777" w:rsidR="008548E9" w:rsidRPr="005C6F08" w:rsidRDefault="008548E9" w:rsidP="00E421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</w:p>
    <w:p w14:paraId="1AC9E002" w14:textId="6332F82A" w:rsidR="002C30DF" w:rsidRPr="005C6F08" w:rsidRDefault="002C30DF" w:rsidP="00E42109">
      <w:pPr>
        <w:pStyle w:val="a0"/>
        <w:tabs>
          <w:tab w:val="clear" w:pos="1080"/>
          <w:tab w:val="left" w:pos="540"/>
        </w:tabs>
        <w:spacing w:line="240" w:lineRule="atLeast"/>
        <w:jc w:val="both"/>
        <w:rPr>
          <w:rFonts w:ascii="Angsana New" w:hAnsi="Angsana New" w:cs="Angsana New"/>
          <w:sz w:val="26"/>
          <w:szCs w:val="26"/>
          <w:cs/>
          <w:lang w:val="en-US"/>
        </w:rPr>
      </w:pPr>
      <w:r w:rsidRPr="005C6F08">
        <w:rPr>
          <w:rFonts w:ascii="Angsana New" w:hAnsi="Angsana New" w:cs="Angsana New"/>
          <w:sz w:val="26"/>
          <w:szCs w:val="26"/>
          <w:cs/>
          <w:lang w:val="en-US"/>
        </w:rPr>
        <w:t>การวิเคราะห์อายุลูกหนี้การค้า</w:t>
      </w:r>
      <w:r w:rsidRPr="005C6F08">
        <w:rPr>
          <w:rFonts w:ascii="Angsana New" w:hAnsi="Angsana New" w:cs="Angsana New"/>
          <w:sz w:val="26"/>
          <w:szCs w:val="26"/>
          <w:lang w:val="en-US"/>
        </w:rPr>
        <w:t xml:space="preserve"> </w:t>
      </w:r>
      <w:r w:rsidR="00057C62" w:rsidRPr="005C6F08">
        <w:rPr>
          <w:rFonts w:ascii="Angsana New" w:hAnsi="Angsana New" w:cs="Angsana New"/>
          <w:sz w:val="26"/>
          <w:szCs w:val="26"/>
          <w:cs/>
          <w:lang w:val="en-US"/>
        </w:rPr>
        <w:t xml:space="preserve">ณ </w:t>
      </w:r>
      <w:r w:rsidR="00057C62" w:rsidRPr="005C6F08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วันที่ </w:t>
      </w:r>
      <w:r w:rsidR="00057C62" w:rsidRPr="005C6F08">
        <w:rPr>
          <w:rFonts w:ascii="Angsana New" w:hAnsi="Angsana New" w:cs="Angsana New"/>
          <w:sz w:val="26"/>
          <w:szCs w:val="26"/>
          <w:lang w:val="en-US"/>
        </w:rPr>
        <w:t>31</w:t>
      </w:r>
      <w:r w:rsidR="00057C62" w:rsidRPr="005C6F08">
        <w:rPr>
          <w:rFonts w:ascii="Angsana New" w:hAnsi="Angsana New" w:cs="Angsana New" w:hint="cs"/>
          <w:sz w:val="26"/>
          <w:szCs w:val="26"/>
          <w:cs/>
          <w:lang w:val="en-US"/>
        </w:rPr>
        <w:t xml:space="preserve"> ธันวาคม </w:t>
      </w:r>
      <w:r w:rsidR="009E1052" w:rsidRPr="005C6F08">
        <w:rPr>
          <w:rFonts w:ascii="Angsana New" w:hAnsi="Angsana New" w:cs="Angsana New"/>
          <w:sz w:val="26"/>
          <w:szCs w:val="26"/>
          <w:lang w:val="en-US"/>
        </w:rPr>
        <w:t>256</w:t>
      </w:r>
      <w:r w:rsidR="00D20CDD">
        <w:rPr>
          <w:rFonts w:ascii="Angsana New" w:hAnsi="Angsana New" w:cs="Angsana New"/>
          <w:sz w:val="26"/>
          <w:szCs w:val="26"/>
          <w:lang w:val="en-US"/>
        </w:rPr>
        <w:t>7</w:t>
      </w:r>
      <w:r w:rsidR="00057C62" w:rsidRPr="005C6F08">
        <w:rPr>
          <w:rFonts w:ascii="Angsana New" w:hAnsi="Angsana New" w:cs="Angsana New"/>
          <w:sz w:val="26"/>
          <w:szCs w:val="26"/>
          <w:lang w:val="en-US"/>
        </w:rPr>
        <w:t xml:space="preserve"> </w:t>
      </w:r>
      <w:r w:rsidR="00057C62" w:rsidRPr="005C6F08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และ </w:t>
      </w:r>
      <w:r w:rsidR="005328F1" w:rsidRPr="005C6F08">
        <w:rPr>
          <w:rFonts w:ascii="Angsana New" w:hAnsi="Angsana New" w:cs="Angsana New"/>
          <w:sz w:val="26"/>
          <w:szCs w:val="26"/>
          <w:lang w:val="en-US"/>
        </w:rPr>
        <w:t>256</w:t>
      </w:r>
      <w:r w:rsidR="00D20CDD">
        <w:rPr>
          <w:rFonts w:ascii="Angsana New" w:hAnsi="Angsana New" w:cs="Angsana New"/>
          <w:sz w:val="26"/>
          <w:szCs w:val="26"/>
          <w:lang w:val="en-US"/>
        </w:rPr>
        <w:t>6</w:t>
      </w:r>
      <w:r w:rsidR="00057C62" w:rsidRPr="005C6F08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 w:cs="Angsana New"/>
          <w:sz w:val="26"/>
          <w:szCs w:val="26"/>
          <w:cs/>
          <w:lang w:val="en-US"/>
        </w:rPr>
        <w:t>มีรายละเอียดดังนี้</w:t>
      </w:r>
    </w:p>
    <w:p w14:paraId="4DA363CC" w14:textId="77777777" w:rsidR="008548E9" w:rsidRPr="005C6F08" w:rsidRDefault="008548E9" w:rsidP="00E421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1"/>
        <w:gridCol w:w="1405"/>
        <w:gridCol w:w="269"/>
        <w:gridCol w:w="1405"/>
      </w:tblGrid>
      <w:tr w:rsidR="002D15DC" w:rsidRPr="005C6F08" w14:paraId="56B1C659" w14:textId="77777777" w:rsidTr="006F0792">
        <w:tc>
          <w:tcPr>
            <w:tcW w:w="6731" w:type="dxa"/>
          </w:tcPr>
          <w:p w14:paraId="1038765C" w14:textId="77777777" w:rsidR="002D15DC" w:rsidRPr="005C6F08" w:rsidRDefault="002D15DC" w:rsidP="006F0792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79" w:type="dxa"/>
            <w:gridSpan w:val="3"/>
            <w:tcBorders>
              <w:bottom w:val="single" w:sz="4" w:space="0" w:color="auto"/>
            </w:tcBorders>
          </w:tcPr>
          <w:p w14:paraId="61215474" w14:textId="77777777" w:rsidR="002D15DC" w:rsidRPr="005C6F08" w:rsidRDefault="002D15DC" w:rsidP="006F0792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C6F08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D20CDD" w:rsidRPr="005C6F08" w14:paraId="47020F5B" w14:textId="77777777" w:rsidTr="006F0792">
        <w:tc>
          <w:tcPr>
            <w:tcW w:w="6731" w:type="dxa"/>
          </w:tcPr>
          <w:p w14:paraId="7D1326DC" w14:textId="77777777" w:rsidR="00D20CDD" w:rsidRPr="005C6F08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62C6C0A7" w14:textId="6FBC373F" w:rsidR="00D20CDD" w:rsidRPr="00826BB9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6BB9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69" w:type="dxa"/>
          </w:tcPr>
          <w:p w14:paraId="7DD9B4E2" w14:textId="77777777" w:rsidR="00D20CDD" w:rsidRPr="005C6F08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23FD49B9" w14:textId="1E231409" w:rsidR="00D20CDD" w:rsidRPr="005C6F08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6BB9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D20CDD" w:rsidRPr="005C6F08" w14:paraId="39C6B6F8" w14:textId="77777777" w:rsidTr="006F0792">
        <w:trPr>
          <w:trHeight w:val="252"/>
        </w:trPr>
        <w:tc>
          <w:tcPr>
            <w:tcW w:w="6731" w:type="dxa"/>
          </w:tcPr>
          <w:p w14:paraId="3513E509" w14:textId="77777777" w:rsidR="00D20CDD" w:rsidRPr="005C6F08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8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05" w:type="dxa"/>
          </w:tcPr>
          <w:p w14:paraId="57464EFA" w14:textId="77777777" w:rsidR="00D20CDD" w:rsidRPr="00EC7E8F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69" w:type="dxa"/>
          </w:tcPr>
          <w:p w14:paraId="3F50BC50" w14:textId="77777777" w:rsidR="00D20CDD" w:rsidRPr="005C6F08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5" w:type="dxa"/>
          </w:tcPr>
          <w:p w14:paraId="17552DB2" w14:textId="77777777" w:rsidR="00D20CDD" w:rsidRPr="005C6F08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20CDD" w:rsidRPr="005C6F08" w14:paraId="112E370D" w14:textId="77777777" w:rsidTr="00910FE7">
        <w:trPr>
          <w:trHeight w:val="252"/>
        </w:trPr>
        <w:tc>
          <w:tcPr>
            <w:tcW w:w="6731" w:type="dxa"/>
          </w:tcPr>
          <w:p w14:paraId="17660F81" w14:textId="77777777" w:rsidR="00D20CDD" w:rsidRPr="005C6F08" w:rsidRDefault="00D20CDD" w:rsidP="00D20CDD">
            <w:pPr>
              <w:tabs>
                <w:tab w:val="clear" w:pos="227"/>
                <w:tab w:val="clear" w:pos="454"/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อยู่ในกำหนดระยะเวลาการชำระหนี้</w:t>
            </w:r>
          </w:p>
        </w:tc>
        <w:tc>
          <w:tcPr>
            <w:tcW w:w="1405" w:type="dxa"/>
            <w:vAlign w:val="center"/>
          </w:tcPr>
          <w:p w14:paraId="416D7F4F" w14:textId="3B0B1BD3" w:rsidR="00D20CDD" w:rsidRPr="00096C80" w:rsidRDefault="0056384E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96C80">
              <w:rPr>
                <w:rFonts w:ascii="Angsana New" w:hAnsi="Angsana New"/>
                <w:color w:val="000000"/>
                <w:sz w:val="26"/>
                <w:szCs w:val="26"/>
              </w:rPr>
              <w:t>7,901</w:t>
            </w:r>
          </w:p>
        </w:tc>
        <w:tc>
          <w:tcPr>
            <w:tcW w:w="269" w:type="dxa"/>
          </w:tcPr>
          <w:p w14:paraId="20B9E36D" w14:textId="77777777" w:rsidR="00D20CDD" w:rsidRPr="00E02B85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vAlign w:val="center"/>
          </w:tcPr>
          <w:p w14:paraId="16568B64" w14:textId="0120D824" w:rsidR="00D20CDD" w:rsidRPr="00E02B85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12914">
              <w:rPr>
                <w:rFonts w:ascii="Angsana New" w:hAnsi="Angsana New"/>
                <w:color w:val="000000"/>
                <w:sz w:val="26"/>
                <w:szCs w:val="26"/>
              </w:rPr>
              <w:t>21,397</w:t>
            </w:r>
          </w:p>
        </w:tc>
      </w:tr>
      <w:tr w:rsidR="00D20CDD" w:rsidRPr="005C6F08" w14:paraId="6971516C" w14:textId="77777777" w:rsidTr="00910FE7">
        <w:trPr>
          <w:trHeight w:val="252"/>
        </w:trPr>
        <w:tc>
          <w:tcPr>
            <w:tcW w:w="6731" w:type="dxa"/>
          </w:tcPr>
          <w:p w14:paraId="35029848" w14:textId="77777777" w:rsidR="00D20CDD" w:rsidRPr="005C6F08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108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ค้างชำระเกินกำหนดระยะเวลาการชำระหนี้</w:t>
            </w:r>
          </w:p>
        </w:tc>
        <w:tc>
          <w:tcPr>
            <w:tcW w:w="1405" w:type="dxa"/>
            <w:vAlign w:val="center"/>
          </w:tcPr>
          <w:p w14:paraId="3F98E297" w14:textId="77777777" w:rsidR="00D20CDD" w:rsidRPr="00096C80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9" w:type="dxa"/>
          </w:tcPr>
          <w:p w14:paraId="67398BED" w14:textId="77777777" w:rsidR="00D20CDD" w:rsidRPr="00E02B85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vAlign w:val="center"/>
          </w:tcPr>
          <w:p w14:paraId="25B9F178" w14:textId="77777777" w:rsidR="00D20CDD" w:rsidRPr="00E02B85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20CDD" w:rsidRPr="005C6F08" w14:paraId="23624602" w14:textId="77777777" w:rsidTr="00E02B85">
        <w:trPr>
          <w:trHeight w:val="252"/>
        </w:trPr>
        <w:tc>
          <w:tcPr>
            <w:tcW w:w="6731" w:type="dxa"/>
          </w:tcPr>
          <w:p w14:paraId="3B4D8B5B" w14:textId="77777777" w:rsidR="00D20CDD" w:rsidRPr="005C6F08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108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 xml:space="preserve">-  ไม่เกิน </w:t>
            </w:r>
            <w:r w:rsidRPr="005C6F08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5C6F08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405" w:type="dxa"/>
            <w:vAlign w:val="center"/>
          </w:tcPr>
          <w:p w14:paraId="28E7E3D9" w14:textId="0821BC9C" w:rsidR="00D20CDD" w:rsidRPr="00096C80" w:rsidRDefault="00FC3E43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96C8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83</w:t>
            </w:r>
          </w:p>
        </w:tc>
        <w:tc>
          <w:tcPr>
            <w:tcW w:w="269" w:type="dxa"/>
          </w:tcPr>
          <w:p w14:paraId="631CC1BD" w14:textId="77777777" w:rsidR="00D20CDD" w:rsidRPr="00E02B85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vAlign w:val="center"/>
          </w:tcPr>
          <w:p w14:paraId="61415B8E" w14:textId="6816A552" w:rsidR="00D20CDD" w:rsidRPr="00E02B85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12914">
              <w:rPr>
                <w:rFonts w:ascii="Angsana New" w:hAnsi="Angsana New"/>
                <w:color w:val="000000"/>
                <w:sz w:val="26"/>
                <w:szCs w:val="26"/>
              </w:rPr>
              <w:t>14,909</w:t>
            </w:r>
          </w:p>
        </w:tc>
      </w:tr>
      <w:tr w:rsidR="00D20CDD" w:rsidRPr="005C6F08" w14:paraId="0A62CF7A" w14:textId="77777777" w:rsidTr="002C0F96">
        <w:trPr>
          <w:trHeight w:val="252"/>
        </w:trPr>
        <w:tc>
          <w:tcPr>
            <w:tcW w:w="6731" w:type="dxa"/>
          </w:tcPr>
          <w:p w14:paraId="6D29EFE7" w14:textId="7C434914" w:rsidR="00D20CDD" w:rsidRPr="00E02B85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108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 xml:space="preserve">-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26"/>
                <w:szCs w:val="26"/>
              </w:rPr>
              <w:t xml:space="preserve">3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 ถึง </w:t>
            </w:r>
            <w:r>
              <w:rPr>
                <w:rFonts w:ascii="Angsana New" w:hAnsi="Angsana New"/>
                <w:sz w:val="26"/>
                <w:szCs w:val="26"/>
              </w:rPr>
              <w:t xml:space="preserve">6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405" w:type="dxa"/>
            <w:vAlign w:val="center"/>
          </w:tcPr>
          <w:p w14:paraId="7CE555EB" w14:textId="2ECF3FE8" w:rsidR="00D20CDD" w:rsidRPr="00096C80" w:rsidRDefault="0056384E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96C80">
              <w:rPr>
                <w:rFonts w:ascii="Angsana New" w:hAnsi="Angsana New"/>
                <w:color w:val="000000"/>
                <w:sz w:val="26"/>
                <w:szCs w:val="26"/>
              </w:rPr>
              <w:t>40</w:t>
            </w:r>
          </w:p>
        </w:tc>
        <w:tc>
          <w:tcPr>
            <w:tcW w:w="269" w:type="dxa"/>
          </w:tcPr>
          <w:p w14:paraId="051E12E2" w14:textId="77777777" w:rsidR="00D20CDD" w:rsidRPr="00E02B85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vAlign w:val="center"/>
          </w:tcPr>
          <w:p w14:paraId="6DC71AFA" w14:textId="3E80CE96" w:rsidR="00D20CDD" w:rsidRPr="00E02B85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12914">
              <w:rPr>
                <w:rFonts w:ascii="Angsana New" w:hAnsi="Angsana New"/>
                <w:color w:val="000000"/>
                <w:sz w:val="26"/>
                <w:szCs w:val="26"/>
              </w:rPr>
              <w:t>405</w:t>
            </w:r>
          </w:p>
        </w:tc>
      </w:tr>
      <w:tr w:rsidR="00D20CDD" w:rsidRPr="005C6F08" w14:paraId="300911BF" w14:textId="77777777" w:rsidTr="002C0F96">
        <w:trPr>
          <w:trHeight w:val="252"/>
        </w:trPr>
        <w:tc>
          <w:tcPr>
            <w:tcW w:w="6731" w:type="dxa"/>
          </w:tcPr>
          <w:p w14:paraId="7FDBC6CA" w14:textId="6201C31D" w:rsidR="00D20CDD" w:rsidRPr="005C6F08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108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 xml:space="preserve">-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26"/>
                <w:szCs w:val="26"/>
              </w:rPr>
              <w:t xml:space="preserve">6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 ถึง </w:t>
            </w:r>
            <w:r>
              <w:rPr>
                <w:rFonts w:ascii="Angsana New" w:hAnsi="Angsana New"/>
                <w:sz w:val="26"/>
                <w:szCs w:val="26"/>
              </w:rPr>
              <w:t xml:space="preserve">12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 </w:t>
            </w:r>
          </w:p>
        </w:tc>
        <w:tc>
          <w:tcPr>
            <w:tcW w:w="1405" w:type="dxa"/>
          </w:tcPr>
          <w:p w14:paraId="2D66317D" w14:textId="00478DF6" w:rsidR="00D20CDD" w:rsidRPr="00096C80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96C80">
              <w:rPr>
                <w:rFonts w:ascii="Angsana New" w:hAnsi="Angsana New"/>
                <w:sz w:val="26"/>
                <w:szCs w:val="26"/>
              </w:rPr>
              <w:t xml:space="preserve">            -</w:t>
            </w:r>
          </w:p>
        </w:tc>
        <w:tc>
          <w:tcPr>
            <w:tcW w:w="269" w:type="dxa"/>
          </w:tcPr>
          <w:p w14:paraId="448556DC" w14:textId="77777777" w:rsidR="00D20CDD" w:rsidRPr="00E02B85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4A621694" w14:textId="134B48CB" w:rsidR="00D20CDD" w:rsidRPr="00E02B85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12914">
              <w:rPr>
                <w:rFonts w:ascii="Angsana New" w:hAnsi="Angsana New"/>
                <w:sz w:val="26"/>
                <w:szCs w:val="26"/>
              </w:rPr>
              <w:t xml:space="preserve">            -</w:t>
            </w:r>
          </w:p>
        </w:tc>
      </w:tr>
      <w:tr w:rsidR="00D20CDD" w:rsidRPr="005C6F08" w14:paraId="5B6F9BD5" w14:textId="77777777" w:rsidTr="00E02B85">
        <w:trPr>
          <w:trHeight w:val="252"/>
        </w:trPr>
        <w:tc>
          <w:tcPr>
            <w:tcW w:w="6731" w:type="dxa"/>
          </w:tcPr>
          <w:p w14:paraId="19C5988B" w14:textId="77777777" w:rsidR="00D20CDD" w:rsidRPr="005C6F08" w:rsidRDefault="00D20CDD" w:rsidP="00D20CDD">
            <w:pPr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 xml:space="preserve">-  มากกว่า </w:t>
            </w:r>
            <w:r w:rsidRPr="005C6F08">
              <w:rPr>
                <w:rFonts w:ascii="Angsana New" w:hAnsi="Angsana New"/>
                <w:sz w:val="26"/>
                <w:szCs w:val="26"/>
              </w:rPr>
              <w:t xml:space="preserve">12 </w:t>
            </w:r>
            <w:r w:rsidRPr="005C6F08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center"/>
          </w:tcPr>
          <w:p w14:paraId="4C79BD20" w14:textId="6DE9EB65" w:rsidR="00D20CDD" w:rsidRPr="00096C80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96C80">
              <w:rPr>
                <w:rFonts w:ascii="Angsana New" w:hAnsi="Angsana New"/>
                <w:color w:val="000000"/>
                <w:sz w:val="26"/>
                <w:szCs w:val="26"/>
              </w:rPr>
              <w:t>5</w:t>
            </w:r>
            <w:r w:rsidR="0056384E" w:rsidRPr="00096C80">
              <w:rPr>
                <w:rFonts w:ascii="Angsana New" w:hAnsi="Angsana New"/>
                <w:color w:val="000000"/>
                <w:sz w:val="26"/>
                <w:szCs w:val="26"/>
              </w:rPr>
              <w:t>77</w:t>
            </w:r>
          </w:p>
        </w:tc>
        <w:tc>
          <w:tcPr>
            <w:tcW w:w="269" w:type="dxa"/>
          </w:tcPr>
          <w:p w14:paraId="75594A0A" w14:textId="77777777" w:rsidR="00D20CDD" w:rsidRPr="00E02B85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  <w:vAlign w:val="center"/>
          </w:tcPr>
          <w:p w14:paraId="7D7A6487" w14:textId="55C2032B" w:rsidR="00D20CDD" w:rsidRPr="00E02B85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12914">
              <w:rPr>
                <w:rFonts w:ascii="Angsana New" w:hAnsi="Angsana New"/>
                <w:color w:val="000000"/>
                <w:sz w:val="26"/>
                <w:szCs w:val="26"/>
              </w:rPr>
              <w:t>587</w:t>
            </w:r>
          </w:p>
        </w:tc>
      </w:tr>
      <w:tr w:rsidR="00D20CDD" w:rsidRPr="005C6F08" w14:paraId="566775D9" w14:textId="77777777" w:rsidTr="007E039E">
        <w:trPr>
          <w:trHeight w:val="252"/>
        </w:trPr>
        <w:tc>
          <w:tcPr>
            <w:tcW w:w="6731" w:type="dxa"/>
            <w:vAlign w:val="bottom"/>
          </w:tcPr>
          <w:p w14:paraId="63BA1FE8" w14:textId="77777777" w:rsidR="00D20CDD" w:rsidRPr="005C6F08" w:rsidRDefault="00D20CDD" w:rsidP="00D20CD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342"/>
              </w:tabs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05" w:type="dxa"/>
            <w:tcBorders>
              <w:top w:val="single" w:sz="4" w:space="0" w:color="auto"/>
            </w:tcBorders>
            <w:vAlign w:val="center"/>
          </w:tcPr>
          <w:p w14:paraId="7666E5D6" w14:textId="497856D9" w:rsidR="00D20CDD" w:rsidRPr="00096C80" w:rsidRDefault="0056384E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96C80">
              <w:rPr>
                <w:rFonts w:ascii="Angsana New" w:hAnsi="Angsana New"/>
                <w:color w:val="000000"/>
                <w:sz w:val="26"/>
                <w:szCs w:val="26"/>
              </w:rPr>
              <w:t>8,601</w:t>
            </w:r>
          </w:p>
        </w:tc>
        <w:tc>
          <w:tcPr>
            <w:tcW w:w="269" w:type="dxa"/>
          </w:tcPr>
          <w:p w14:paraId="648C4BC9" w14:textId="77777777" w:rsidR="00D20CDD" w:rsidRPr="00E02B85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vAlign w:val="center"/>
          </w:tcPr>
          <w:p w14:paraId="75444066" w14:textId="1C49E07E" w:rsidR="00D20CDD" w:rsidRPr="00E02B85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12914">
              <w:rPr>
                <w:rFonts w:ascii="Angsana New" w:hAnsi="Angsana New"/>
                <w:color w:val="000000"/>
                <w:sz w:val="26"/>
                <w:szCs w:val="26"/>
              </w:rPr>
              <w:t>37,298</w:t>
            </w:r>
          </w:p>
        </w:tc>
      </w:tr>
      <w:tr w:rsidR="00D20CDD" w:rsidRPr="005C6F08" w14:paraId="3168CE57" w14:textId="77777777" w:rsidTr="006F0792">
        <w:trPr>
          <w:trHeight w:val="252"/>
        </w:trPr>
        <w:tc>
          <w:tcPr>
            <w:tcW w:w="6731" w:type="dxa"/>
          </w:tcPr>
          <w:p w14:paraId="5A20FC24" w14:textId="33C2A053" w:rsidR="00D20CDD" w:rsidRPr="005C6F08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 xml:space="preserve">หัก ค่าเผื่อผลขาดทุนด้านเครดิตที่คาดว่าจะเกิดขึ้น </w:t>
            </w: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3E75EA03" w14:textId="1273C5B3" w:rsidR="00D20CDD" w:rsidRPr="00096C80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96C80">
              <w:rPr>
                <w:rFonts w:ascii="Angsana New" w:hAnsi="Angsana New"/>
                <w:color w:val="000000"/>
                <w:sz w:val="26"/>
                <w:szCs w:val="26"/>
              </w:rPr>
              <w:t>(57</w:t>
            </w:r>
            <w:r w:rsidR="0056384E" w:rsidRPr="00096C80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096C80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69" w:type="dxa"/>
          </w:tcPr>
          <w:p w14:paraId="4C9F555F" w14:textId="77777777" w:rsidR="00D20CDD" w:rsidRPr="00E02B85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179B0703" w14:textId="05A6EE95" w:rsidR="00D20CDD" w:rsidRPr="00E02B85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12914">
              <w:rPr>
                <w:rFonts w:ascii="Angsana New" w:hAnsi="Angsana New"/>
                <w:color w:val="000000"/>
                <w:sz w:val="26"/>
                <w:szCs w:val="26"/>
              </w:rPr>
              <w:t>(587)</w:t>
            </w:r>
          </w:p>
        </w:tc>
      </w:tr>
      <w:tr w:rsidR="00D20CDD" w:rsidRPr="005C6F08" w14:paraId="18A13052" w14:textId="77777777" w:rsidTr="006F0792">
        <w:trPr>
          <w:trHeight w:val="252"/>
        </w:trPr>
        <w:tc>
          <w:tcPr>
            <w:tcW w:w="6731" w:type="dxa"/>
          </w:tcPr>
          <w:p w14:paraId="1CC0A7B0" w14:textId="77777777" w:rsidR="00D20CDD" w:rsidRPr="005C6F08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</w:tcPr>
          <w:p w14:paraId="25EDDABD" w14:textId="3EF43F62" w:rsidR="00D20CDD" w:rsidRPr="00096C80" w:rsidRDefault="0056384E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96C80">
              <w:rPr>
                <w:rFonts w:ascii="Angsana New" w:hAnsi="Angsana New"/>
                <w:color w:val="000000"/>
                <w:sz w:val="26"/>
                <w:szCs w:val="26"/>
              </w:rPr>
              <w:t>8</w:t>
            </w:r>
            <w:r w:rsidR="00D20CDD" w:rsidRPr="00096C80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96C80">
              <w:rPr>
                <w:rFonts w:ascii="Angsana New" w:hAnsi="Angsana New"/>
                <w:color w:val="000000"/>
                <w:sz w:val="26"/>
                <w:szCs w:val="26"/>
              </w:rPr>
              <w:t>030</w:t>
            </w:r>
          </w:p>
        </w:tc>
        <w:tc>
          <w:tcPr>
            <w:tcW w:w="269" w:type="dxa"/>
          </w:tcPr>
          <w:p w14:paraId="30ED494C" w14:textId="77777777" w:rsidR="00D20CDD" w:rsidRPr="00E02B85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</w:tcPr>
          <w:p w14:paraId="1A21AAC6" w14:textId="68D9BE8C" w:rsidR="00D20CDD" w:rsidRPr="00E02B85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12914">
              <w:rPr>
                <w:rFonts w:ascii="Angsana New" w:hAnsi="Angsana New"/>
                <w:color w:val="000000"/>
                <w:sz w:val="26"/>
                <w:szCs w:val="26"/>
              </w:rPr>
              <w:t>36,711</w:t>
            </w:r>
          </w:p>
        </w:tc>
      </w:tr>
      <w:tr w:rsidR="00D20CDD" w:rsidRPr="005C6F08" w14:paraId="633E44AA" w14:textId="77777777" w:rsidTr="00B17686">
        <w:trPr>
          <w:trHeight w:val="252"/>
        </w:trPr>
        <w:tc>
          <w:tcPr>
            <w:tcW w:w="6731" w:type="dxa"/>
          </w:tcPr>
          <w:p w14:paraId="7AC76AB7" w14:textId="77777777" w:rsidR="00D20CDD" w:rsidRPr="005C6F08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5" w:type="dxa"/>
          </w:tcPr>
          <w:p w14:paraId="4F55DFC5" w14:textId="77777777" w:rsidR="00D20CDD" w:rsidRPr="00096C80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9" w:type="dxa"/>
          </w:tcPr>
          <w:p w14:paraId="2C767AFC" w14:textId="77777777" w:rsidR="00D20CDD" w:rsidRPr="005C6F08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5" w:type="dxa"/>
          </w:tcPr>
          <w:p w14:paraId="5858D708" w14:textId="77777777" w:rsidR="00D20CDD" w:rsidRPr="005C6F08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20CDD" w:rsidRPr="005C6F08" w14:paraId="550A6252" w14:textId="77777777" w:rsidTr="00B17686">
        <w:trPr>
          <w:trHeight w:val="252"/>
        </w:trPr>
        <w:tc>
          <w:tcPr>
            <w:tcW w:w="6731" w:type="dxa"/>
          </w:tcPr>
          <w:p w14:paraId="1A95EBCD" w14:textId="08528B70" w:rsidR="00D20CDD" w:rsidRPr="005C6F08" w:rsidRDefault="00524EC4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ค่าเผื่อ</w:t>
            </w:r>
            <w:r w:rsidR="00A053AC">
              <w:rPr>
                <w:rFonts w:ascii="Angsana New" w:hAnsi="Angsana New" w:hint="cs"/>
                <w:sz w:val="26"/>
                <w:szCs w:val="26"/>
                <w:cs/>
              </w:rPr>
              <w:t xml:space="preserve">ผลขาดทุนด้านเครดิตที่คาดว่าจะเกิดขึ้นในระหว่างปี </w:t>
            </w:r>
            <w:r w:rsidR="00A053AC">
              <w:rPr>
                <w:rFonts w:ascii="Angsana New" w:hAnsi="Angsana New"/>
                <w:sz w:val="26"/>
                <w:szCs w:val="26"/>
              </w:rPr>
              <w:t>(</w:t>
            </w:r>
            <w:r w:rsidR="00A053AC">
              <w:rPr>
                <w:rFonts w:ascii="Angsana New" w:hAnsi="Angsana New" w:hint="cs"/>
                <w:sz w:val="26"/>
                <w:szCs w:val="26"/>
                <w:cs/>
              </w:rPr>
              <w:t>กลับรายการ</w:t>
            </w:r>
            <w:r w:rsidR="00A053A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bottom w:val="double" w:sz="4" w:space="0" w:color="auto"/>
            </w:tcBorders>
          </w:tcPr>
          <w:p w14:paraId="0483D6C1" w14:textId="73088E97" w:rsidR="00D20CDD" w:rsidRPr="00096C80" w:rsidRDefault="007A61CB" w:rsidP="007A6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56384E" w:rsidRPr="00096C80">
              <w:rPr>
                <w:rFonts w:ascii="Angsana New" w:hAnsi="Angsana New"/>
                <w:color w:val="000000"/>
                <w:sz w:val="26"/>
                <w:szCs w:val="26"/>
              </w:rPr>
              <w:t>16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69" w:type="dxa"/>
          </w:tcPr>
          <w:p w14:paraId="50D25994" w14:textId="77777777" w:rsidR="00D20CDD" w:rsidRPr="005C6F08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double" w:sz="4" w:space="0" w:color="auto"/>
            </w:tcBorders>
          </w:tcPr>
          <w:p w14:paraId="30C37273" w14:textId="5789989F" w:rsidR="00D20CDD" w:rsidRPr="005C6F08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12914">
              <w:rPr>
                <w:rFonts w:ascii="Angsana New" w:hAnsi="Angsana New"/>
                <w:color w:val="000000"/>
                <w:sz w:val="26"/>
                <w:szCs w:val="26"/>
              </w:rPr>
              <w:t>24</w:t>
            </w:r>
          </w:p>
        </w:tc>
      </w:tr>
      <w:tr w:rsidR="00D20CDD" w:rsidRPr="005C6F08" w14:paraId="00D35910" w14:textId="77777777" w:rsidTr="00B17686">
        <w:trPr>
          <w:trHeight w:val="252"/>
        </w:trPr>
        <w:tc>
          <w:tcPr>
            <w:tcW w:w="6731" w:type="dxa"/>
          </w:tcPr>
          <w:p w14:paraId="594C0019" w14:textId="77777777" w:rsidR="00D20CDD" w:rsidRPr="00B17686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05" w:type="dxa"/>
            <w:tcBorders>
              <w:top w:val="double" w:sz="4" w:space="0" w:color="auto"/>
            </w:tcBorders>
          </w:tcPr>
          <w:p w14:paraId="53ACA50F" w14:textId="77777777" w:rsidR="00D20CDD" w:rsidRPr="00096C80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9" w:type="dxa"/>
          </w:tcPr>
          <w:p w14:paraId="21451275" w14:textId="77777777" w:rsidR="00D20CDD" w:rsidRPr="00B17686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5" w:type="dxa"/>
            <w:tcBorders>
              <w:top w:val="double" w:sz="4" w:space="0" w:color="auto"/>
            </w:tcBorders>
          </w:tcPr>
          <w:p w14:paraId="71E1DC75" w14:textId="77777777" w:rsidR="00D20CDD" w:rsidRPr="00B17686" w:rsidRDefault="00D20CDD" w:rsidP="00D2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6384E" w:rsidRPr="005C6F08" w14:paraId="5349B967" w14:textId="77777777" w:rsidTr="00B17686">
        <w:trPr>
          <w:trHeight w:val="252"/>
        </w:trPr>
        <w:tc>
          <w:tcPr>
            <w:tcW w:w="6731" w:type="dxa"/>
          </w:tcPr>
          <w:p w14:paraId="4709234C" w14:textId="0625EAF6" w:rsidR="0056384E" w:rsidRPr="00D66DD9" w:rsidRDefault="0056384E" w:rsidP="00563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ตัดบัญชีลูกหนี้การค้าในระหว่างปี</w:t>
            </w:r>
          </w:p>
        </w:tc>
        <w:tc>
          <w:tcPr>
            <w:tcW w:w="1405" w:type="dxa"/>
            <w:tcBorders>
              <w:bottom w:val="double" w:sz="4" w:space="0" w:color="auto"/>
            </w:tcBorders>
          </w:tcPr>
          <w:p w14:paraId="449BE876" w14:textId="5B1D70C3" w:rsidR="0056384E" w:rsidRPr="00096C80" w:rsidRDefault="0056384E" w:rsidP="00563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96C80">
              <w:rPr>
                <w:rFonts w:ascii="Angsana New" w:hAnsi="Angsana New"/>
                <w:sz w:val="26"/>
                <w:szCs w:val="26"/>
              </w:rPr>
              <w:t xml:space="preserve">            -</w:t>
            </w:r>
          </w:p>
        </w:tc>
        <w:tc>
          <w:tcPr>
            <w:tcW w:w="269" w:type="dxa"/>
          </w:tcPr>
          <w:p w14:paraId="2C31C625" w14:textId="77777777" w:rsidR="0056384E" w:rsidRPr="005C6F08" w:rsidRDefault="0056384E" w:rsidP="00563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double" w:sz="4" w:space="0" w:color="auto"/>
            </w:tcBorders>
          </w:tcPr>
          <w:p w14:paraId="0C8B33AA" w14:textId="23D7BA6D" w:rsidR="0056384E" w:rsidRPr="00E7064D" w:rsidRDefault="0056384E" w:rsidP="00563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12914">
              <w:rPr>
                <w:rFonts w:ascii="Angsana New" w:hAnsi="Angsana New"/>
                <w:color w:val="000000"/>
                <w:sz w:val="26"/>
                <w:szCs w:val="26"/>
              </w:rPr>
              <w:t>(17)</w:t>
            </w:r>
          </w:p>
        </w:tc>
      </w:tr>
    </w:tbl>
    <w:p w14:paraId="391D8024" w14:textId="588BF185" w:rsidR="009B3429" w:rsidRDefault="009B3429" w:rsidP="00C22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50701D64" w14:textId="601C6431" w:rsidR="000E5B07" w:rsidRPr="005C6F08" w:rsidRDefault="00EC7E8F" w:rsidP="00C22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t>7</w:t>
      </w:r>
      <w:r w:rsidR="000E5B07" w:rsidRPr="005C6F08">
        <w:rPr>
          <w:rFonts w:ascii="Angsana New" w:hAnsi="Angsana New"/>
          <w:b/>
          <w:bCs/>
          <w:sz w:val="26"/>
          <w:szCs w:val="26"/>
          <w:cs/>
        </w:rPr>
        <w:t>.</w:t>
      </w:r>
      <w:r w:rsidR="000E5B07" w:rsidRPr="005C6F08">
        <w:rPr>
          <w:rFonts w:ascii="Angsana New" w:hAnsi="Angsana New"/>
          <w:b/>
          <w:bCs/>
          <w:sz w:val="26"/>
          <w:szCs w:val="26"/>
          <w:cs/>
        </w:rPr>
        <w:tab/>
        <w:t>สินค้าคงเหลือ</w:t>
      </w:r>
      <w:r w:rsidR="00275C46" w:rsidRPr="005C6F08">
        <w:rPr>
          <w:rFonts w:ascii="Angsana New" w:hAnsi="Angsana New"/>
          <w:b/>
          <w:bCs/>
          <w:sz w:val="26"/>
          <w:szCs w:val="26"/>
          <w:cs/>
        </w:rPr>
        <w:t xml:space="preserve"> </w:t>
      </w:r>
      <w:r w:rsidR="00C747F6" w:rsidRPr="005C6F08">
        <w:rPr>
          <w:rFonts w:ascii="Angsana New" w:hAnsi="Angsana New"/>
          <w:b/>
          <w:bCs/>
          <w:sz w:val="26"/>
          <w:szCs w:val="26"/>
        </w:rPr>
        <w:t>-</w:t>
      </w:r>
      <w:r w:rsidR="00275C46" w:rsidRPr="005C6F08">
        <w:rPr>
          <w:rFonts w:ascii="Angsana New" w:hAnsi="Angsana New"/>
          <w:b/>
          <w:bCs/>
          <w:sz w:val="26"/>
          <w:szCs w:val="26"/>
        </w:rPr>
        <w:t xml:space="preserve"> </w:t>
      </w:r>
      <w:r w:rsidR="00A53080" w:rsidRPr="005C6F08">
        <w:rPr>
          <w:rFonts w:ascii="Angsana New" w:hAnsi="Angsana New"/>
          <w:b/>
          <w:bCs/>
          <w:sz w:val="26"/>
          <w:szCs w:val="26"/>
          <w:cs/>
        </w:rPr>
        <w:t>สุทธิ</w:t>
      </w:r>
    </w:p>
    <w:p w14:paraId="78246981" w14:textId="77777777" w:rsidR="00F27C5A" w:rsidRPr="005C6F08" w:rsidRDefault="00F27C5A" w:rsidP="00C22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391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1"/>
        <w:gridCol w:w="1405"/>
        <w:gridCol w:w="269"/>
        <w:gridCol w:w="1405"/>
      </w:tblGrid>
      <w:tr w:rsidR="0025702B" w:rsidRPr="005C6F08" w14:paraId="54D0EB6C" w14:textId="77777777" w:rsidTr="006F0792">
        <w:tc>
          <w:tcPr>
            <w:tcW w:w="6731" w:type="dxa"/>
          </w:tcPr>
          <w:p w14:paraId="27F07473" w14:textId="77777777" w:rsidR="0025702B" w:rsidRPr="005C6F08" w:rsidRDefault="0025702B" w:rsidP="006F0792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79" w:type="dxa"/>
            <w:gridSpan w:val="3"/>
            <w:tcBorders>
              <w:bottom w:val="single" w:sz="4" w:space="0" w:color="auto"/>
            </w:tcBorders>
          </w:tcPr>
          <w:p w14:paraId="4EB0198C" w14:textId="77777777" w:rsidR="0025702B" w:rsidRPr="005C6F08" w:rsidRDefault="0025702B" w:rsidP="006F0792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C6F08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</w:p>
        </w:tc>
      </w:tr>
      <w:tr w:rsidR="00B17686" w:rsidRPr="005C6F08" w14:paraId="1A40A671" w14:textId="77777777" w:rsidTr="006F0792">
        <w:tc>
          <w:tcPr>
            <w:tcW w:w="6731" w:type="dxa"/>
          </w:tcPr>
          <w:p w14:paraId="6DE466B9" w14:textId="77777777" w:rsidR="00B17686" w:rsidRPr="005C6F08" w:rsidRDefault="00B17686" w:rsidP="00B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6E45B4E6" w14:textId="4CA33FA8" w:rsidR="00B17686" w:rsidRPr="005C6F08" w:rsidRDefault="00B17686" w:rsidP="00B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256</w:t>
            </w:r>
            <w:r w:rsidR="00186EE0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69" w:type="dxa"/>
          </w:tcPr>
          <w:p w14:paraId="0339D8C4" w14:textId="77777777" w:rsidR="00B17686" w:rsidRPr="005C6F08" w:rsidRDefault="00B17686" w:rsidP="00B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5D3D7865" w14:textId="4E361155" w:rsidR="00B17686" w:rsidRPr="005C6F08" w:rsidRDefault="00B17686" w:rsidP="00B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256</w:t>
            </w:r>
            <w:r w:rsidR="00186EE0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B17686" w:rsidRPr="005C6F08" w14:paraId="1F0413E9" w14:textId="77777777" w:rsidTr="006F0792">
        <w:tc>
          <w:tcPr>
            <w:tcW w:w="6731" w:type="dxa"/>
          </w:tcPr>
          <w:p w14:paraId="3D3E0F2C" w14:textId="77777777" w:rsidR="00B17686" w:rsidRPr="005C6F08" w:rsidRDefault="00B17686" w:rsidP="00B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5" w:type="dxa"/>
          </w:tcPr>
          <w:p w14:paraId="10D8E7D3" w14:textId="77777777" w:rsidR="00B17686" w:rsidRPr="005C6F08" w:rsidRDefault="00B17686" w:rsidP="00B17686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69" w:type="dxa"/>
          </w:tcPr>
          <w:p w14:paraId="6C423F26" w14:textId="77777777" w:rsidR="00B17686" w:rsidRPr="005C6F08" w:rsidRDefault="00B17686" w:rsidP="00B17686">
            <w:pPr>
              <w:pStyle w:val="BodyText3"/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5" w:type="dxa"/>
          </w:tcPr>
          <w:p w14:paraId="447D892B" w14:textId="77777777" w:rsidR="00B17686" w:rsidRPr="005C6F08" w:rsidRDefault="00B17686" w:rsidP="00B17686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186EE0" w:rsidRPr="005C6F08" w14:paraId="271049D6" w14:textId="77777777" w:rsidTr="00515E21">
        <w:trPr>
          <w:trHeight w:val="252"/>
        </w:trPr>
        <w:tc>
          <w:tcPr>
            <w:tcW w:w="6731" w:type="dxa"/>
          </w:tcPr>
          <w:p w14:paraId="7A7C8A96" w14:textId="77777777" w:rsidR="00186EE0" w:rsidRPr="005C6F08" w:rsidRDefault="00186EE0" w:rsidP="0018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6DD9E7F" w14:textId="5DC872A4" w:rsidR="00186EE0" w:rsidRPr="00812BFC" w:rsidRDefault="00840CC3" w:rsidP="0018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6,056</w:t>
            </w:r>
          </w:p>
        </w:tc>
        <w:tc>
          <w:tcPr>
            <w:tcW w:w="269" w:type="dxa"/>
          </w:tcPr>
          <w:p w14:paraId="4F16274E" w14:textId="77777777" w:rsidR="00186EE0" w:rsidRPr="005C6F08" w:rsidRDefault="00186EE0" w:rsidP="0018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vAlign w:val="bottom"/>
          </w:tcPr>
          <w:p w14:paraId="1FEECBE1" w14:textId="3A58B8FD" w:rsidR="00186EE0" w:rsidRPr="005C6F08" w:rsidRDefault="00186EE0" w:rsidP="0018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6B6A">
              <w:rPr>
                <w:rFonts w:ascii="Angsana New" w:hAnsi="Angsana New"/>
                <w:sz w:val="26"/>
                <w:szCs w:val="26"/>
              </w:rPr>
              <w:t>2,753</w:t>
            </w:r>
          </w:p>
        </w:tc>
      </w:tr>
      <w:tr w:rsidR="00186EE0" w:rsidRPr="005C6F08" w14:paraId="6747B870" w14:textId="77777777" w:rsidTr="00515E21">
        <w:trPr>
          <w:trHeight w:val="252"/>
        </w:trPr>
        <w:tc>
          <w:tcPr>
            <w:tcW w:w="6731" w:type="dxa"/>
          </w:tcPr>
          <w:p w14:paraId="36ED5B14" w14:textId="77777777" w:rsidR="00186EE0" w:rsidRPr="005C6F08" w:rsidRDefault="00186EE0" w:rsidP="0018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4ACBDAEB" w14:textId="0E2C0920" w:rsidR="00186EE0" w:rsidRPr="00812BFC" w:rsidRDefault="00840CC3" w:rsidP="0018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</w:t>
            </w:r>
            <w:r w:rsidR="00812BFC" w:rsidRPr="00812BFC">
              <w:rPr>
                <w:rFonts w:ascii="Angsana New" w:hAnsi="Angsana New"/>
                <w:sz w:val="26"/>
                <w:szCs w:val="26"/>
              </w:rPr>
              <w:t>5</w:t>
            </w:r>
            <w:r>
              <w:rPr>
                <w:rFonts w:ascii="Angsana New" w:hAnsi="Angsana New"/>
                <w:sz w:val="26"/>
                <w:szCs w:val="26"/>
              </w:rPr>
              <w:t>55</w:t>
            </w:r>
          </w:p>
        </w:tc>
        <w:tc>
          <w:tcPr>
            <w:tcW w:w="269" w:type="dxa"/>
          </w:tcPr>
          <w:p w14:paraId="099A3C3F" w14:textId="77777777" w:rsidR="00186EE0" w:rsidRPr="005C6F08" w:rsidRDefault="00186EE0" w:rsidP="0018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vAlign w:val="bottom"/>
          </w:tcPr>
          <w:p w14:paraId="7D05EC50" w14:textId="1D6BC228" w:rsidR="00186EE0" w:rsidRPr="005C6F08" w:rsidRDefault="00186EE0" w:rsidP="0018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6B6A">
              <w:rPr>
                <w:rFonts w:ascii="Angsana New" w:hAnsi="Angsana New"/>
                <w:sz w:val="26"/>
                <w:szCs w:val="26"/>
              </w:rPr>
              <w:t>251</w:t>
            </w:r>
          </w:p>
        </w:tc>
      </w:tr>
      <w:tr w:rsidR="00186EE0" w:rsidRPr="005C6F08" w14:paraId="3AA388FD" w14:textId="77777777" w:rsidTr="00515E21">
        <w:trPr>
          <w:trHeight w:val="252"/>
        </w:trPr>
        <w:tc>
          <w:tcPr>
            <w:tcW w:w="6731" w:type="dxa"/>
          </w:tcPr>
          <w:p w14:paraId="457B98CC" w14:textId="77777777" w:rsidR="00186EE0" w:rsidRPr="005C6F08" w:rsidRDefault="00186EE0" w:rsidP="0018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สินค้าซื้อมาเพื่อขาย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31A1AA78" w14:textId="721F8866" w:rsidR="00186EE0" w:rsidRPr="00812BFC" w:rsidRDefault="00812BFC" w:rsidP="0018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12BFC">
              <w:rPr>
                <w:rFonts w:ascii="Angsana New" w:hAnsi="Angsana New"/>
                <w:sz w:val="26"/>
                <w:szCs w:val="26"/>
              </w:rPr>
              <w:t>975</w:t>
            </w:r>
          </w:p>
        </w:tc>
        <w:tc>
          <w:tcPr>
            <w:tcW w:w="269" w:type="dxa"/>
          </w:tcPr>
          <w:p w14:paraId="221587B3" w14:textId="77777777" w:rsidR="00186EE0" w:rsidRPr="005C6F08" w:rsidRDefault="00186EE0" w:rsidP="0018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vAlign w:val="bottom"/>
          </w:tcPr>
          <w:p w14:paraId="2F03AA28" w14:textId="1FA87CEA" w:rsidR="00186EE0" w:rsidRPr="005C6F08" w:rsidRDefault="00186EE0" w:rsidP="0018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6B6A">
              <w:rPr>
                <w:rFonts w:ascii="Angsana New" w:hAnsi="Angsana New"/>
                <w:sz w:val="26"/>
                <w:szCs w:val="26"/>
              </w:rPr>
              <w:t>14</w:t>
            </w:r>
          </w:p>
        </w:tc>
      </w:tr>
      <w:tr w:rsidR="00186EE0" w:rsidRPr="005C6F08" w14:paraId="3B1500BC" w14:textId="77777777" w:rsidTr="00515E21">
        <w:trPr>
          <w:trHeight w:val="252"/>
        </w:trPr>
        <w:tc>
          <w:tcPr>
            <w:tcW w:w="6731" w:type="dxa"/>
          </w:tcPr>
          <w:p w14:paraId="2ECB1E30" w14:textId="77777777" w:rsidR="00186EE0" w:rsidRPr="005C6F08" w:rsidRDefault="00186EE0" w:rsidP="0018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4151EDD4" w14:textId="1A306FE8" w:rsidR="00186EE0" w:rsidRPr="00812BFC" w:rsidRDefault="00812BFC" w:rsidP="0018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12BFC">
              <w:rPr>
                <w:rFonts w:ascii="Angsana New" w:hAnsi="Angsana New"/>
                <w:sz w:val="26"/>
                <w:szCs w:val="26"/>
              </w:rPr>
              <w:t>10,7</w:t>
            </w:r>
            <w:r w:rsidR="00963275">
              <w:rPr>
                <w:rFonts w:ascii="Angsana New" w:hAnsi="Angsana New"/>
                <w:sz w:val="26"/>
                <w:szCs w:val="26"/>
              </w:rPr>
              <w:t>29</w:t>
            </w:r>
          </w:p>
        </w:tc>
        <w:tc>
          <w:tcPr>
            <w:tcW w:w="269" w:type="dxa"/>
          </w:tcPr>
          <w:p w14:paraId="7F1DC869" w14:textId="77777777" w:rsidR="00186EE0" w:rsidRPr="005C6F08" w:rsidRDefault="00186EE0" w:rsidP="0018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vAlign w:val="bottom"/>
          </w:tcPr>
          <w:p w14:paraId="349E61A7" w14:textId="584115DE" w:rsidR="00186EE0" w:rsidRPr="005C6F08" w:rsidRDefault="00186EE0" w:rsidP="0018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6B6A">
              <w:rPr>
                <w:rFonts w:ascii="Angsana New" w:hAnsi="Angsana New"/>
                <w:sz w:val="26"/>
                <w:szCs w:val="26"/>
              </w:rPr>
              <w:t>9,750</w:t>
            </w:r>
          </w:p>
        </w:tc>
      </w:tr>
      <w:tr w:rsidR="00186EE0" w:rsidRPr="005C6F08" w14:paraId="088B625D" w14:textId="77777777" w:rsidTr="00515E21">
        <w:trPr>
          <w:trHeight w:val="252"/>
        </w:trPr>
        <w:tc>
          <w:tcPr>
            <w:tcW w:w="6731" w:type="dxa"/>
          </w:tcPr>
          <w:p w14:paraId="2FCA0790" w14:textId="77777777" w:rsidR="00186EE0" w:rsidRPr="005C6F08" w:rsidRDefault="00186EE0" w:rsidP="0018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  <w:lang w:val="th-TH"/>
              </w:rPr>
              <w:t>วัสดุและอะไหล่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7490DBED" w14:textId="2F86B4C7" w:rsidR="00186EE0" w:rsidRPr="00812BFC" w:rsidRDefault="00186EE0" w:rsidP="0018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12BFC">
              <w:rPr>
                <w:rFonts w:ascii="Angsana New" w:hAnsi="Angsana New"/>
                <w:sz w:val="26"/>
                <w:szCs w:val="26"/>
              </w:rPr>
              <w:t>15,</w:t>
            </w:r>
            <w:r w:rsidR="00812BFC" w:rsidRPr="00812BFC">
              <w:rPr>
                <w:rFonts w:ascii="Angsana New" w:hAnsi="Angsana New"/>
                <w:sz w:val="26"/>
                <w:szCs w:val="26"/>
              </w:rPr>
              <w:t>703</w:t>
            </w:r>
          </w:p>
        </w:tc>
        <w:tc>
          <w:tcPr>
            <w:tcW w:w="269" w:type="dxa"/>
          </w:tcPr>
          <w:p w14:paraId="74521146" w14:textId="77777777" w:rsidR="00186EE0" w:rsidRPr="005C6F08" w:rsidRDefault="00186EE0" w:rsidP="0018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vAlign w:val="bottom"/>
          </w:tcPr>
          <w:p w14:paraId="0B6DA624" w14:textId="59F9C186" w:rsidR="00186EE0" w:rsidRPr="005C6F08" w:rsidRDefault="00186EE0" w:rsidP="0018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6B6A">
              <w:rPr>
                <w:rFonts w:ascii="Angsana New" w:hAnsi="Angsana New"/>
                <w:sz w:val="26"/>
                <w:szCs w:val="26"/>
              </w:rPr>
              <w:t>15,44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186EE0" w:rsidRPr="005C6F08" w14:paraId="11DF8BB5" w14:textId="77777777" w:rsidTr="00515E21">
        <w:trPr>
          <w:trHeight w:val="252"/>
        </w:trPr>
        <w:tc>
          <w:tcPr>
            <w:tcW w:w="6731" w:type="dxa"/>
          </w:tcPr>
          <w:p w14:paraId="66492E7F" w14:textId="77777777" w:rsidR="00186EE0" w:rsidRPr="005C6F08" w:rsidRDefault="00186EE0" w:rsidP="0018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89BE7E" w14:textId="29A4D64F" w:rsidR="00186EE0" w:rsidRPr="00812BFC" w:rsidRDefault="00812BFC" w:rsidP="0018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12BFC">
              <w:rPr>
                <w:rFonts w:ascii="Angsana New" w:hAnsi="Angsana New"/>
                <w:sz w:val="26"/>
                <w:szCs w:val="26"/>
              </w:rPr>
              <w:t>3</w:t>
            </w:r>
            <w:r w:rsidR="00840CC3">
              <w:rPr>
                <w:rFonts w:ascii="Angsana New" w:hAnsi="Angsana New"/>
                <w:sz w:val="26"/>
                <w:szCs w:val="26"/>
              </w:rPr>
              <w:t>5</w:t>
            </w:r>
            <w:r w:rsidRPr="00812BFC">
              <w:rPr>
                <w:rFonts w:ascii="Angsana New" w:hAnsi="Angsana New"/>
                <w:sz w:val="26"/>
                <w:szCs w:val="26"/>
              </w:rPr>
              <w:t>,</w:t>
            </w:r>
            <w:r w:rsidR="00840CC3">
              <w:rPr>
                <w:rFonts w:ascii="Angsana New" w:hAnsi="Angsana New"/>
                <w:sz w:val="26"/>
                <w:szCs w:val="26"/>
              </w:rPr>
              <w:t>01</w:t>
            </w:r>
            <w:r w:rsidR="00963275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69" w:type="dxa"/>
          </w:tcPr>
          <w:p w14:paraId="5F5DA104" w14:textId="77777777" w:rsidR="00186EE0" w:rsidRPr="005C6F08" w:rsidRDefault="00186EE0" w:rsidP="0018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25F70DF7" w14:textId="62D26A09" w:rsidR="00186EE0" w:rsidRPr="005C6F08" w:rsidRDefault="00186EE0" w:rsidP="0018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6B6A">
              <w:rPr>
                <w:rFonts w:ascii="Angsana New" w:hAnsi="Angsana New"/>
                <w:sz w:val="26"/>
                <w:szCs w:val="26"/>
              </w:rPr>
              <w:t>28,21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</w:p>
        </w:tc>
      </w:tr>
      <w:tr w:rsidR="00186EE0" w:rsidRPr="005C6F08" w14:paraId="033DACE4" w14:textId="77777777" w:rsidTr="00515E21">
        <w:trPr>
          <w:trHeight w:val="252"/>
        </w:trPr>
        <w:tc>
          <w:tcPr>
            <w:tcW w:w="6731" w:type="dxa"/>
          </w:tcPr>
          <w:p w14:paraId="47FF6377" w14:textId="77777777" w:rsidR="00186EE0" w:rsidRPr="005C6F08" w:rsidRDefault="00186EE0" w:rsidP="0018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 xml:space="preserve">หัก </w:t>
            </w:r>
            <w:r w:rsidRPr="005C6F08">
              <w:rPr>
                <w:rFonts w:ascii="Angsana New" w:hAnsi="Angsana New"/>
                <w:sz w:val="26"/>
                <w:szCs w:val="26"/>
                <w:cs/>
                <w:lang w:val="th-TH"/>
              </w:rPr>
              <w:t>ค่าเผื่อการลดมูลค่าของสินค้าคงเหลือ</w:t>
            </w:r>
            <w:r w:rsidRPr="005C6F08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และสินค้าเคลื่อนไหวช้า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97955D" w14:textId="4B0E5DAE" w:rsidR="00186EE0" w:rsidRPr="00812BFC" w:rsidRDefault="00186EE0" w:rsidP="0018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12BFC">
              <w:rPr>
                <w:rFonts w:ascii="Angsana New" w:hAnsi="Angsana New"/>
                <w:sz w:val="26"/>
                <w:szCs w:val="26"/>
              </w:rPr>
              <w:t>(</w:t>
            </w:r>
            <w:r w:rsidR="00812BFC" w:rsidRPr="00812BFC">
              <w:rPr>
                <w:rFonts w:ascii="Angsana New" w:hAnsi="Angsana New"/>
                <w:sz w:val="26"/>
                <w:szCs w:val="26"/>
              </w:rPr>
              <w:t>2</w:t>
            </w:r>
            <w:r w:rsidR="00840CC3">
              <w:rPr>
                <w:rFonts w:ascii="Angsana New" w:hAnsi="Angsana New"/>
                <w:sz w:val="26"/>
                <w:szCs w:val="26"/>
              </w:rPr>
              <w:t>,233</w:t>
            </w:r>
            <w:r w:rsidRPr="00812BF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69" w:type="dxa"/>
          </w:tcPr>
          <w:p w14:paraId="7149CF0C" w14:textId="77777777" w:rsidR="00186EE0" w:rsidRPr="005C6F08" w:rsidRDefault="00186EE0" w:rsidP="0018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3798FD64" w14:textId="13A11E0D" w:rsidR="00186EE0" w:rsidRPr="005C6F08" w:rsidRDefault="00186EE0" w:rsidP="0018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6B6A">
              <w:rPr>
                <w:rFonts w:ascii="Angsana New" w:hAnsi="Angsana New"/>
                <w:sz w:val="26"/>
                <w:szCs w:val="26"/>
              </w:rPr>
              <w:t>(97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Pr="00AF6B6A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186EE0" w:rsidRPr="005C6F08" w14:paraId="4D1CBB13" w14:textId="77777777" w:rsidTr="00515E21">
        <w:trPr>
          <w:trHeight w:val="252"/>
        </w:trPr>
        <w:tc>
          <w:tcPr>
            <w:tcW w:w="6731" w:type="dxa"/>
          </w:tcPr>
          <w:p w14:paraId="701E45D9" w14:textId="77777777" w:rsidR="00186EE0" w:rsidRPr="005C6F08" w:rsidRDefault="00186EE0" w:rsidP="0018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6A7751" w14:textId="2970B504" w:rsidR="00186EE0" w:rsidRPr="00812BFC" w:rsidRDefault="00840CC3" w:rsidP="0018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32,7</w:t>
            </w:r>
            <w:r w:rsidR="00963275">
              <w:rPr>
                <w:rFonts w:ascii="Angsana New" w:hAnsi="Angsana New"/>
                <w:sz w:val="26"/>
                <w:szCs w:val="26"/>
              </w:rPr>
              <w:t>85</w:t>
            </w:r>
          </w:p>
        </w:tc>
        <w:tc>
          <w:tcPr>
            <w:tcW w:w="269" w:type="dxa"/>
          </w:tcPr>
          <w:p w14:paraId="137034F9" w14:textId="77777777" w:rsidR="00186EE0" w:rsidRPr="005C6F08" w:rsidRDefault="00186EE0" w:rsidP="0018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ACE011" w14:textId="5952A1FA" w:rsidR="00186EE0" w:rsidRPr="005C6F08" w:rsidRDefault="00186EE0" w:rsidP="0018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6B6A">
              <w:rPr>
                <w:rFonts w:ascii="Angsana New" w:hAnsi="Angsana New"/>
                <w:sz w:val="26"/>
                <w:szCs w:val="26"/>
              </w:rPr>
              <w:t>27,239</w:t>
            </w:r>
          </w:p>
        </w:tc>
      </w:tr>
      <w:tr w:rsidR="00186EE0" w:rsidRPr="005C6F08" w14:paraId="32D00E5E" w14:textId="77777777" w:rsidTr="00A92E51">
        <w:trPr>
          <w:trHeight w:val="252"/>
        </w:trPr>
        <w:tc>
          <w:tcPr>
            <w:tcW w:w="6731" w:type="dxa"/>
          </w:tcPr>
          <w:p w14:paraId="6241AC01" w14:textId="77777777" w:rsidR="00186EE0" w:rsidRPr="005C6F08" w:rsidRDefault="00186EE0" w:rsidP="0018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</w:tcPr>
          <w:p w14:paraId="0C7095FB" w14:textId="77777777" w:rsidR="00186EE0" w:rsidRPr="00812BFC" w:rsidRDefault="00186EE0" w:rsidP="0018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56367C13" w14:textId="77777777" w:rsidR="00186EE0" w:rsidRPr="005C6F08" w:rsidRDefault="00186EE0" w:rsidP="0018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0342C018" w14:textId="77777777" w:rsidR="00186EE0" w:rsidRPr="005C6F08" w:rsidRDefault="00186EE0" w:rsidP="0018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86EE0" w:rsidRPr="005C6F08" w14:paraId="434823B8" w14:textId="77777777" w:rsidTr="00A92E51">
        <w:trPr>
          <w:trHeight w:val="252"/>
        </w:trPr>
        <w:tc>
          <w:tcPr>
            <w:tcW w:w="6731" w:type="dxa"/>
          </w:tcPr>
          <w:p w14:paraId="72C40816" w14:textId="7655D59C" w:rsidR="00186EE0" w:rsidRPr="005C6F08" w:rsidRDefault="00186EE0" w:rsidP="0018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ค่าเผื่อการลดมูลค่าสินค้าคงเหลือ</w:t>
            </w:r>
            <w:r w:rsidRPr="005C6F08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และสินค้าเคลื่อนไหวช้า</w:t>
            </w:r>
            <w:r w:rsidRPr="005C6F08">
              <w:rPr>
                <w:rFonts w:ascii="Angsana New" w:hAnsi="Angsana New"/>
                <w:sz w:val="26"/>
                <w:szCs w:val="26"/>
                <w:cs/>
              </w:rPr>
              <w:t>ในระหว่างปี</w:t>
            </w:r>
            <w:r w:rsidRPr="005C6F0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(กลับรายการ)</w:t>
            </w:r>
          </w:p>
        </w:tc>
        <w:tc>
          <w:tcPr>
            <w:tcW w:w="1405" w:type="dxa"/>
            <w:tcBorders>
              <w:bottom w:val="double" w:sz="4" w:space="0" w:color="auto"/>
            </w:tcBorders>
            <w:shd w:val="clear" w:color="auto" w:fill="auto"/>
          </w:tcPr>
          <w:p w14:paraId="65771FF6" w14:textId="108B37D4" w:rsidR="00186EE0" w:rsidRPr="00812BFC" w:rsidRDefault="00840CC3" w:rsidP="00840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1,262</w:t>
            </w:r>
          </w:p>
        </w:tc>
        <w:tc>
          <w:tcPr>
            <w:tcW w:w="269" w:type="dxa"/>
          </w:tcPr>
          <w:p w14:paraId="261216D5" w14:textId="77777777" w:rsidR="00186EE0" w:rsidRPr="005C6F08" w:rsidRDefault="00186EE0" w:rsidP="0018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double" w:sz="4" w:space="0" w:color="auto"/>
            </w:tcBorders>
          </w:tcPr>
          <w:p w14:paraId="1F02A387" w14:textId="369497DC" w:rsidR="00186EE0" w:rsidRPr="005C6F08" w:rsidRDefault="00186EE0" w:rsidP="0018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6B6A">
              <w:rPr>
                <w:rFonts w:ascii="Angsana New" w:hAnsi="Angsana New"/>
                <w:sz w:val="26"/>
                <w:szCs w:val="26"/>
              </w:rPr>
              <w:t>(302)</w:t>
            </w:r>
          </w:p>
        </w:tc>
      </w:tr>
    </w:tbl>
    <w:p w14:paraId="418F3418" w14:textId="6A2FE4A1" w:rsidR="00427836" w:rsidRPr="005C6F08" w:rsidRDefault="00427836" w:rsidP="00C22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18431BCF" w14:textId="77777777" w:rsidR="00F05D34" w:rsidRPr="005C6F08" w:rsidRDefault="00F05D34" w:rsidP="00C22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  <w:sectPr w:rsidR="00F05D34" w:rsidRPr="005C6F08" w:rsidSect="002258FE">
          <w:headerReference w:type="first" r:id="rId13"/>
          <w:pgSz w:w="11909" w:h="16834" w:code="9"/>
          <w:pgMar w:top="1152" w:right="1008" w:bottom="576" w:left="1296" w:header="1152" w:footer="475" w:gutter="0"/>
          <w:cols w:space="720"/>
          <w:titlePg/>
          <w:docGrid w:linePitch="360"/>
        </w:sectPr>
      </w:pPr>
    </w:p>
    <w:p w14:paraId="5D5D5A54" w14:textId="2DF1583A" w:rsidR="0057008A" w:rsidRPr="005C6F08" w:rsidRDefault="002F20D3" w:rsidP="00C22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lastRenderedPageBreak/>
        <w:t>8</w:t>
      </w:r>
      <w:r w:rsidR="0057008A" w:rsidRPr="005C6F08">
        <w:rPr>
          <w:rFonts w:ascii="Angsana New" w:hAnsi="Angsana New"/>
          <w:b/>
          <w:bCs/>
          <w:sz w:val="26"/>
          <w:szCs w:val="26"/>
          <w:cs/>
        </w:rPr>
        <w:t>.</w:t>
      </w:r>
      <w:r w:rsidR="0057008A" w:rsidRPr="005C6F08">
        <w:rPr>
          <w:rFonts w:ascii="Angsana New" w:hAnsi="Angsana New"/>
          <w:b/>
          <w:bCs/>
          <w:sz w:val="26"/>
          <w:szCs w:val="26"/>
          <w:cs/>
        </w:rPr>
        <w:tab/>
        <w:t>ที่ดิน</w:t>
      </w:r>
      <w:r w:rsidR="00F27C5A" w:rsidRPr="005C6F08">
        <w:rPr>
          <w:rFonts w:ascii="Angsana New" w:hAnsi="Angsana New"/>
          <w:b/>
          <w:bCs/>
          <w:sz w:val="26"/>
          <w:szCs w:val="26"/>
          <w:cs/>
        </w:rPr>
        <w:t xml:space="preserve"> อาคาร</w:t>
      </w:r>
      <w:r w:rsidR="0057008A" w:rsidRPr="005C6F08">
        <w:rPr>
          <w:rFonts w:ascii="Angsana New" w:hAnsi="Angsana New"/>
          <w:b/>
          <w:bCs/>
          <w:sz w:val="26"/>
          <w:szCs w:val="26"/>
          <w:cs/>
        </w:rPr>
        <w:t>และอุปกรณ์ -</w:t>
      </w:r>
      <w:r w:rsidR="00E96451" w:rsidRPr="005C6F08">
        <w:rPr>
          <w:rFonts w:ascii="Angsana New" w:hAnsi="Angsana New"/>
          <w:b/>
          <w:bCs/>
          <w:sz w:val="26"/>
          <w:szCs w:val="26"/>
          <w:cs/>
        </w:rPr>
        <w:t xml:space="preserve"> </w:t>
      </w:r>
      <w:r w:rsidR="0057008A" w:rsidRPr="005C6F08">
        <w:rPr>
          <w:rFonts w:ascii="Angsana New" w:hAnsi="Angsana New"/>
          <w:b/>
          <w:bCs/>
          <w:sz w:val="26"/>
          <w:szCs w:val="26"/>
          <w:cs/>
        </w:rPr>
        <w:t>สุทธิ</w:t>
      </w:r>
    </w:p>
    <w:p w14:paraId="49390CF4" w14:textId="77777777" w:rsidR="00D4253A" w:rsidRPr="000E5B07" w:rsidRDefault="00D4253A" w:rsidP="00D425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5294" w:type="pct"/>
        <w:tblInd w:w="-90" w:type="dxa"/>
        <w:tblLayout w:type="fixed"/>
        <w:tblLook w:val="0000" w:firstRow="0" w:lastRow="0" w:firstColumn="0" w:lastColumn="0" w:noHBand="0" w:noVBand="0"/>
      </w:tblPr>
      <w:tblGrid>
        <w:gridCol w:w="1893"/>
        <w:gridCol w:w="810"/>
        <w:gridCol w:w="238"/>
        <w:gridCol w:w="842"/>
        <w:gridCol w:w="268"/>
        <w:gridCol w:w="812"/>
        <w:gridCol w:w="268"/>
        <w:gridCol w:w="814"/>
        <w:gridCol w:w="268"/>
        <w:gridCol w:w="718"/>
        <w:gridCol w:w="238"/>
        <w:gridCol w:w="751"/>
        <w:gridCol w:w="271"/>
        <w:gridCol w:w="810"/>
        <w:gridCol w:w="256"/>
        <w:gridCol w:w="913"/>
      </w:tblGrid>
      <w:tr w:rsidR="009B3429" w:rsidRPr="000E5B07" w14:paraId="69A550B9" w14:textId="77777777" w:rsidTr="00270435">
        <w:tc>
          <w:tcPr>
            <w:tcW w:w="931" w:type="pct"/>
          </w:tcPr>
          <w:p w14:paraId="2CB2BF70" w14:textId="77777777" w:rsidR="00D4253A" w:rsidRPr="009B3429" w:rsidRDefault="00D4253A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069" w:type="pct"/>
            <w:gridSpan w:val="15"/>
            <w:tcBorders>
              <w:bottom w:val="single" w:sz="4" w:space="0" w:color="auto"/>
            </w:tcBorders>
          </w:tcPr>
          <w:p w14:paraId="6066FA83" w14:textId="77777777" w:rsidR="00D4253A" w:rsidRPr="009B3429" w:rsidRDefault="00D4253A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B3429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</w:tr>
      <w:tr w:rsidR="00356EE7" w:rsidRPr="000E5B07" w14:paraId="11CDEE57" w14:textId="77777777" w:rsidTr="00270435">
        <w:tc>
          <w:tcPr>
            <w:tcW w:w="931" w:type="pct"/>
          </w:tcPr>
          <w:p w14:paraId="62F7F534" w14:textId="77777777" w:rsidR="00D4253A" w:rsidRPr="009B3429" w:rsidRDefault="00D4253A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98" w:type="pct"/>
          </w:tcPr>
          <w:p w14:paraId="5D86BCF5" w14:textId="77777777" w:rsidR="00D4253A" w:rsidRPr="009B3429" w:rsidRDefault="00D4253A" w:rsidP="001F07E0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" w:type="pct"/>
          </w:tcPr>
          <w:p w14:paraId="150BE084" w14:textId="77777777" w:rsidR="00D4253A" w:rsidRPr="009B3429" w:rsidRDefault="00D4253A" w:rsidP="001F07E0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14" w:type="pct"/>
          </w:tcPr>
          <w:p w14:paraId="03B0F5CF" w14:textId="77777777" w:rsidR="00D4253A" w:rsidRPr="009B3429" w:rsidRDefault="00D4253A" w:rsidP="001F07E0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2" w:type="pct"/>
          </w:tcPr>
          <w:p w14:paraId="36D2AF1C" w14:textId="77777777" w:rsidR="00D4253A" w:rsidRPr="009B3429" w:rsidRDefault="00D4253A" w:rsidP="001F07E0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99" w:type="pct"/>
          </w:tcPr>
          <w:p w14:paraId="4B94A5C1" w14:textId="77777777" w:rsidR="00D4253A" w:rsidRPr="009B3429" w:rsidRDefault="00D4253A" w:rsidP="001F07E0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" w:type="pct"/>
          </w:tcPr>
          <w:p w14:paraId="20A7BC20" w14:textId="77777777" w:rsidR="00D4253A" w:rsidRPr="009B3429" w:rsidRDefault="00D4253A" w:rsidP="001F07E0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00" w:type="pct"/>
          </w:tcPr>
          <w:p w14:paraId="5DE8D763" w14:textId="77777777" w:rsidR="00D4253A" w:rsidRPr="009B3429" w:rsidRDefault="00D4253A" w:rsidP="001F07E0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B3429">
              <w:rPr>
                <w:rFonts w:ascii="Angsana New" w:hAnsi="Angsana New"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132" w:type="pct"/>
          </w:tcPr>
          <w:p w14:paraId="489BE0E8" w14:textId="77777777" w:rsidR="00D4253A" w:rsidRPr="009B3429" w:rsidRDefault="00D4253A" w:rsidP="001F07E0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53" w:type="pct"/>
          </w:tcPr>
          <w:p w14:paraId="1F100C5C" w14:textId="77777777" w:rsidR="00D4253A" w:rsidRPr="009B3429" w:rsidRDefault="00D4253A" w:rsidP="001F07E0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" w:type="pct"/>
          </w:tcPr>
          <w:p w14:paraId="45B6E45D" w14:textId="77777777" w:rsidR="00D4253A" w:rsidRPr="009B3429" w:rsidRDefault="00D4253A" w:rsidP="001F07E0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69" w:type="pct"/>
          </w:tcPr>
          <w:p w14:paraId="14638D71" w14:textId="77777777" w:rsidR="00D4253A" w:rsidRPr="009B3429" w:rsidRDefault="00D4253A" w:rsidP="001F07E0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3" w:type="pct"/>
          </w:tcPr>
          <w:p w14:paraId="4A35F0BB" w14:textId="77777777" w:rsidR="00D4253A" w:rsidRPr="009B3429" w:rsidRDefault="00D4253A" w:rsidP="001F07E0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98" w:type="pct"/>
          </w:tcPr>
          <w:p w14:paraId="1261171E" w14:textId="3EDC9BAD" w:rsidR="00D4253A" w:rsidRPr="009B3429" w:rsidRDefault="00D4253A" w:rsidP="001F07E0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" w:type="pct"/>
          </w:tcPr>
          <w:p w14:paraId="31C0A3EE" w14:textId="77777777" w:rsidR="00D4253A" w:rsidRPr="009B3429" w:rsidRDefault="00D4253A" w:rsidP="001F07E0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49" w:type="pct"/>
          </w:tcPr>
          <w:p w14:paraId="465DA69F" w14:textId="77777777" w:rsidR="00D4253A" w:rsidRPr="009B3429" w:rsidRDefault="00D4253A" w:rsidP="001F07E0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56EE7" w:rsidRPr="000E5B07" w14:paraId="53C48E1A" w14:textId="77777777" w:rsidTr="00270435">
        <w:tc>
          <w:tcPr>
            <w:tcW w:w="931" w:type="pct"/>
          </w:tcPr>
          <w:p w14:paraId="243D4B83" w14:textId="77777777" w:rsidR="00D4253A" w:rsidRPr="009B3429" w:rsidRDefault="00D4253A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98" w:type="pct"/>
          </w:tcPr>
          <w:p w14:paraId="5E869424" w14:textId="77777777" w:rsidR="00D4253A" w:rsidRPr="009B3429" w:rsidRDefault="00D4253A" w:rsidP="001F07E0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B3429">
              <w:rPr>
                <w:rFonts w:ascii="Angsana New" w:hAnsi="Angsana New"/>
                <w:sz w:val="22"/>
                <w:szCs w:val="22"/>
                <w:cs/>
              </w:rPr>
              <w:t>ที่ดินและ</w:t>
            </w:r>
          </w:p>
        </w:tc>
        <w:tc>
          <w:tcPr>
            <w:tcW w:w="117" w:type="pct"/>
          </w:tcPr>
          <w:p w14:paraId="6BEE01B7" w14:textId="77777777" w:rsidR="00D4253A" w:rsidRPr="009B3429" w:rsidRDefault="00D4253A" w:rsidP="001F07E0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14" w:type="pct"/>
          </w:tcPr>
          <w:p w14:paraId="24C4C51D" w14:textId="77777777" w:rsidR="00D4253A" w:rsidRPr="009B3429" w:rsidRDefault="00D4253A" w:rsidP="001F07E0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B3429">
              <w:rPr>
                <w:rFonts w:ascii="Angsana New" w:hAnsi="Angsana New"/>
                <w:sz w:val="22"/>
                <w:szCs w:val="22"/>
                <w:cs/>
              </w:rPr>
              <w:t>อาคารและ</w:t>
            </w:r>
          </w:p>
        </w:tc>
        <w:tc>
          <w:tcPr>
            <w:tcW w:w="132" w:type="pct"/>
          </w:tcPr>
          <w:p w14:paraId="2BCAB849" w14:textId="77777777" w:rsidR="00D4253A" w:rsidRPr="009B3429" w:rsidRDefault="00D4253A" w:rsidP="001F07E0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99" w:type="pct"/>
          </w:tcPr>
          <w:p w14:paraId="1B0C9EB1" w14:textId="77777777" w:rsidR="00D4253A" w:rsidRPr="009B3429" w:rsidRDefault="00D4253A" w:rsidP="001F07E0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B3429">
              <w:rPr>
                <w:rFonts w:ascii="Angsana New" w:hAnsi="Angsana New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132" w:type="pct"/>
          </w:tcPr>
          <w:p w14:paraId="4E309B6E" w14:textId="77777777" w:rsidR="00D4253A" w:rsidRPr="009B3429" w:rsidRDefault="00D4253A" w:rsidP="001F07E0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00" w:type="pct"/>
          </w:tcPr>
          <w:p w14:paraId="39C7AE77" w14:textId="77777777" w:rsidR="00D4253A" w:rsidRPr="009B3429" w:rsidRDefault="00D4253A" w:rsidP="001F07E0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B3429">
              <w:rPr>
                <w:rFonts w:ascii="Angsana New" w:hAnsi="Angsana New"/>
                <w:sz w:val="22"/>
                <w:szCs w:val="22"/>
                <w:cs/>
              </w:rPr>
              <w:t>ติดตั้งและ</w:t>
            </w:r>
          </w:p>
        </w:tc>
        <w:tc>
          <w:tcPr>
            <w:tcW w:w="132" w:type="pct"/>
          </w:tcPr>
          <w:p w14:paraId="3C7CED76" w14:textId="77777777" w:rsidR="00D4253A" w:rsidRPr="009B3429" w:rsidRDefault="00D4253A" w:rsidP="001F07E0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53" w:type="pct"/>
          </w:tcPr>
          <w:p w14:paraId="1FAEA6BB" w14:textId="77777777" w:rsidR="00D4253A" w:rsidRPr="009B3429" w:rsidRDefault="00D4253A" w:rsidP="001F07E0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" w:type="pct"/>
          </w:tcPr>
          <w:p w14:paraId="0A3F05C4" w14:textId="77777777" w:rsidR="00D4253A" w:rsidRPr="009B3429" w:rsidRDefault="00D4253A" w:rsidP="001F07E0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69" w:type="pct"/>
          </w:tcPr>
          <w:p w14:paraId="2ECCDBAA" w14:textId="77777777" w:rsidR="00D4253A" w:rsidRPr="009B3429" w:rsidRDefault="00D4253A" w:rsidP="001F07E0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3" w:type="pct"/>
          </w:tcPr>
          <w:p w14:paraId="0413C9BA" w14:textId="77777777" w:rsidR="00D4253A" w:rsidRPr="009B3429" w:rsidRDefault="00D4253A" w:rsidP="001F07E0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98" w:type="pct"/>
          </w:tcPr>
          <w:p w14:paraId="062E8432" w14:textId="78BE7D5F" w:rsidR="00D4253A" w:rsidRPr="009B3429" w:rsidRDefault="00D4253A" w:rsidP="001F07E0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B3429">
              <w:rPr>
                <w:rFonts w:ascii="Angsana New" w:hAnsi="Angsana New"/>
                <w:sz w:val="22"/>
                <w:szCs w:val="22"/>
                <w:cs/>
              </w:rPr>
              <w:t>เงินมัดจำ</w:t>
            </w:r>
          </w:p>
        </w:tc>
        <w:tc>
          <w:tcPr>
            <w:tcW w:w="126" w:type="pct"/>
          </w:tcPr>
          <w:p w14:paraId="4192184E" w14:textId="77777777" w:rsidR="00D4253A" w:rsidRPr="009B3429" w:rsidRDefault="00D4253A" w:rsidP="001F07E0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49" w:type="pct"/>
          </w:tcPr>
          <w:p w14:paraId="1CBB2D46" w14:textId="77777777" w:rsidR="00D4253A" w:rsidRPr="009B3429" w:rsidRDefault="00D4253A" w:rsidP="001F07E0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56EE7" w:rsidRPr="000E5B07" w14:paraId="133D817C" w14:textId="77777777" w:rsidTr="00270435">
        <w:tc>
          <w:tcPr>
            <w:tcW w:w="931" w:type="pct"/>
          </w:tcPr>
          <w:p w14:paraId="368C53B6" w14:textId="77777777" w:rsidR="00D4253A" w:rsidRPr="009B3429" w:rsidRDefault="00D4253A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98" w:type="pct"/>
          </w:tcPr>
          <w:p w14:paraId="407445E8" w14:textId="77777777" w:rsidR="00D4253A" w:rsidRPr="009B3429" w:rsidRDefault="00D4253A" w:rsidP="001F07E0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B3429">
              <w:rPr>
                <w:rFonts w:ascii="Angsana New" w:hAnsi="Angsana New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17" w:type="pct"/>
          </w:tcPr>
          <w:p w14:paraId="47AAB87C" w14:textId="77777777" w:rsidR="00D4253A" w:rsidRPr="009B3429" w:rsidRDefault="00D4253A" w:rsidP="001F07E0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14" w:type="pct"/>
          </w:tcPr>
          <w:p w14:paraId="7B7459C4" w14:textId="77777777" w:rsidR="00D4253A" w:rsidRPr="009B3429" w:rsidRDefault="00D4253A" w:rsidP="001F07E0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B3429">
              <w:rPr>
                <w:rFonts w:ascii="Angsana New" w:hAnsi="Angsana New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32" w:type="pct"/>
          </w:tcPr>
          <w:p w14:paraId="39A4A38C" w14:textId="77777777" w:rsidR="00D4253A" w:rsidRPr="009B3429" w:rsidRDefault="00D4253A" w:rsidP="001F07E0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99" w:type="pct"/>
          </w:tcPr>
          <w:p w14:paraId="7C2308B3" w14:textId="77777777" w:rsidR="00D4253A" w:rsidRPr="009B3429" w:rsidRDefault="00D4253A" w:rsidP="001F07E0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B3429">
              <w:rPr>
                <w:rFonts w:ascii="Angsana New" w:hAnsi="Angsana New"/>
                <w:sz w:val="22"/>
                <w:szCs w:val="22"/>
                <w:cs/>
              </w:rPr>
              <w:t>และ</w:t>
            </w:r>
          </w:p>
        </w:tc>
        <w:tc>
          <w:tcPr>
            <w:tcW w:w="132" w:type="pct"/>
          </w:tcPr>
          <w:p w14:paraId="6711A8DF" w14:textId="77777777" w:rsidR="00D4253A" w:rsidRPr="009B3429" w:rsidRDefault="00D4253A" w:rsidP="001F07E0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00" w:type="pct"/>
          </w:tcPr>
          <w:p w14:paraId="2B8857F1" w14:textId="77777777" w:rsidR="00D4253A" w:rsidRPr="009B3429" w:rsidRDefault="00D4253A" w:rsidP="001F07E0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B3429">
              <w:rPr>
                <w:rFonts w:ascii="Angsana New" w:hAnsi="Angsana New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132" w:type="pct"/>
          </w:tcPr>
          <w:p w14:paraId="28A285BB" w14:textId="77777777" w:rsidR="00D4253A" w:rsidRPr="009B3429" w:rsidRDefault="00D4253A" w:rsidP="001F07E0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53" w:type="pct"/>
          </w:tcPr>
          <w:p w14:paraId="7DF10DDA" w14:textId="77777777" w:rsidR="00D4253A" w:rsidRPr="009B3429" w:rsidRDefault="00D4253A" w:rsidP="001F07E0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" w:type="pct"/>
          </w:tcPr>
          <w:p w14:paraId="23AD69DF" w14:textId="77777777" w:rsidR="00D4253A" w:rsidRPr="009B3429" w:rsidRDefault="00D4253A" w:rsidP="001F07E0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69" w:type="pct"/>
          </w:tcPr>
          <w:p w14:paraId="4EC34549" w14:textId="77777777" w:rsidR="00D4253A" w:rsidRPr="009B3429" w:rsidRDefault="00D4253A" w:rsidP="001F07E0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B3429">
              <w:rPr>
                <w:rFonts w:ascii="Angsana New" w:hAnsi="Angsana New"/>
                <w:sz w:val="22"/>
                <w:szCs w:val="22"/>
                <w:cs/>
              </w:rPr>
              <w:t>งานระหว่าง</w:t>
            </w:r>
          </w:p>
        </w:tc>
        <w:tc>
          <w:tcPr>
            <w:tcW w:w="133" w:type="pct"/>
          </w:tcPr>
          <w:p w14:paraId="3445E0FB" w14:textId="77777777" w:rsidR="00D4253A" w:rsidRPr="009B3429" w:rsidRDefault="00D4253A" w:rsidP="001F07E0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98" w:type="pct"/>
          </w:tcPr>
          <w:p w14:paraId="77D4C064" w14:textId="77777777" w:rsidR="00D4253A" w:rsidRPr="009B3429" w:rsidRDefault="00D4253A" w:rsidP="001F07E0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B3429">
              <w:rPr>
                <w:rFonts w:ascii="Angsana New" w:hAnsi="Angsana New"/>
                <w:sz w:val="22"/>
                <w:szCs w:val="22"/>
                <w:cs/>
              </w:rPr>
              <w:t>เพื่อซื้อ</w:t>
            </w:r>
          </w:p>
        </w:tc>
        <w:tc>
          <w:tcPr>
            <w:tcW w:w="126" w:type="pct"/>
          </w:tcPr>
          <w:p w14:paraId="37E5B9E9" w14:textId="77777777" w:rsidR="00D4253A" w:rsidRPr="009B3429" w:rsidRDefault="00D4253A" w:rsidP="001F07E0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49" w:type="pct"/>
          </w:tcPr>
          <w:p w14:paraId="0319E39C" w14:textId="77777777" w:rsidR="00D4253A" w:rsidRPr="009B3429" w:rsidRDefault="00D4253A" w:rsidP="001F07E0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56EE7" w:rsidRPr="000E5B07" w14:paraId="1226B2F5" w14:textId="77777777" w:rsidTr="00270435">
        <w:tc>
          <w:tcPr>
            <w:tcW w:w="931" w:type="pct"/>
          </w:tcPr>
          <w:p w14:paraId="399D332A" w14:textId="77777777" w:rsidR="00D4253A" w:rsidRPr="009B3429" w:rsidRDefault="00D4253A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98" w:type="pct"/>
            <w:tcBorders>
              <w:bottom w:val="single" w:sz="4" w:space="0" w:color="auto"/>
            </w:tcBorders>
          </w:tcPr>
          <w:p w14:paraId="5EC096D1" w14:textId="77777777" w:rsidR="00D4253A" w:rsidRPr="009B3429" w:rsidRDefault="00D4253A" w:rsidP="001F07E0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B3429">
              <w:rPr>
                <w:rFonts w:ascii="Angsana New" w:hAnsi="Angsana New"/>
                <w:sz w:val="22"/>
                <w:szCs w:val="22"/>
                <w:cs/>
              </w:rPr>
              <w:t>ที่ดิน</w:t>
            </w:r>
          </w:p>
        </w:tc>
        <w:tc>
          <w:tcPr>
            <w:tcW w:w="117" w:type="pct"/>
          </w:tcPr>
          <w:p w14:paraId="1D66B17C" w14:textId="77777777" w:rsidR="00D4253A" w:rsidRPr="009B3429" w:rsidRDefault="00D4253A" w:rsidP="001F07E0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14" w:type="pct"/>
            <w:tcBorders>
              <w:bottom w:val="single" w:sz="4" w:space="0" w:color="auto"/>
            </w:tcBorders>
          </w:tcPr>
          <w:p w14:paraId="07B3A88F" w14:textId="77777777" w:rsidR="00D4253A" w:rsidRPr="009B3429" w:rsidRDefault="00D4253A" w:rsidP="001F07E0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B3429">
              <w:rPr>
                <w:rFonts w:ascii="Angsana New" w:hAnsi="Angsana New"/>
                <w:sz w:val="22"/>
                <w:szCs w:val="22"/>
                <w:cs/>
              </w:rPr>
              <w:t>อาคาร</w:t>
            </w:r>
          </w:p>
        </w:tc>
        <w:tc>
          <w:tcPr>
            <w:tcW w:w="132" w:type="pct"/>
          </w:tcPr>
          <w:p w14:paraId="12562682" w14:textId="77777777" w:rsidR="00D4253A" w:rsidRPr="009B3429" w:rsidRDefault="00D4253A" w:rsidP="001F07E0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99" w:type="pct"/>
            <w:tcBorders>
              <w:bottom w:val="single" w:sz="4" w:space="0" w:color="auto"/>
            </w:tcBorders>
          </w:tcPr>
          <w:p w14:paraId="0E0FF151" w14:textId="77777777" w:rsidR="00D4253A" w:rsidRPr="009B3429" w:rsidRDefault="00D4253A" w:rsidP="001F07E0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B3429">
              <w:rPr>
                <w:rFonts w:ascii="Angsana New" w:hAnsi="Angsana New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132" w:type="pct"/>
          </w:tcPr>
          <w:p w14:paraId="14A96AB9" w14:textId="77777777" w:rsidR="00D4253A" w:rsidRPr="009B3429" w:rsidRDefault="00D4253A" w:rsidP="001F07E0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00" w:type="pct"/>
            <w:tcBorders>
              <w:bottom w:val="single" w:sz="4" w:space="0" w:color="auto"/>
            </w:tcBorders>
          </w:tcPr>
          <w:p w14:paraId="426FFAD2" w14:textId="77777777" w:rsidR="00D4253A" w:rsidRPr="009B3429" w:rsidRDefault="00D4253A" w:rsidP="001F07E0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B3429">
              <w:rPr>
                <w:rFonts w:ascii="Angsana New" w:hAnsi="Angsana New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132" w:type="pct"/>
          </w:tcPr>
          <w:p w14:paraId="5CF62C4B" w14:textId="77777777" w:rsidR="00D4253A" w:rsidRPr="009B3429" w:rsidRDefault="00D4253A" w:rsidP="001F07E0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53" w:type="pct"/>
            <w:tcBorders>
              <w:bottom w:val="single" w:sz="4" w:space="0" w:color="auto"/>
            </w:tcBorders>
          </w:tcPr>
          <w:p w14:paraId="6B0E2990" w14:textId="77777777" w:rsidR="00D4253A" w:rsidRPr="009B3429" w:rsidRDefault="00D4253A" w:rsidP="001F07E0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B3429">
              <w:rPr>
                <w:rFonts w:ascii="Angsana New" w:hAnsi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7" w:type="pct"/>
          </w:tcPr>
          <w:p w14:paraId="195D5DDE" w14:textId="77777777" w:rsidR="00D4253A" w:rsidRPr="009B3429" w:rsidRDefault="00D4253A" w:rsidP="001F07E0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69" w:type="pct"/>
            <w:tcBorders>
              <w:bottom w:val="single" w:sz="4" w:space="0" w:color="auto"/>
            </w:tcBorders>
          </w:tcPr>
          <w:p w14:paraId="2DE6DE7F" w14:textId="77777777" w:rsidR="00D4253A" w:rsidRPr="009B3429" w:rsidRDefault="00D4253A" w:rsidP="001F07E0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B3429">
              <w:rPr>
                <w:rFonts w:ascii="Angsana New" w:hAnsi="Angsana New"/>
                <w:sz w:val="22"/>
                <w:szCs w:val="22"/>
                <w:cs/>
              </w:rPr>
              <w:t>ก่อสร้าง</w:t>
            </w:r>
          </w:p>
        </w:tc>
        <w:tc>
          <w:tcPr>
            <w:tcW w:w="133" w:type="pct"/>
          </w:tcPr>
          <w:p w14:paraId="0CF2879B" w14:textId="77777777" w:rsidR="00D4253A" w:rsidRPr="009B3429" w:rsidRDefault="00D4253A" w:rsidP="001F07E0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98" w:type="pct"/>
            <w:tcBorders>
              <w:bottom w:val="single" w:sz="4" w:space="0" w:color="auto"/>
            </w:tcBorders>
          </w:tcPr>
          <w:p w14:paraId="4F48F423" w14:textId="77777777" w:rsidR="00D4253A" w:rsidRPr="009B3429" w:rsidRDefault="00D4253A" w:rsidP="001F07E0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B3429">
              <w:rPr>
                <w:rFonts w:ascii="Angsana New" w:hAnsi="Angsana New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126" w:type="pct"/>
          </w:tcPr>
          <w:p w14:paraId="3CCAD0B6" w14:textId="77777777" w:rsidR="00D4253A" w:rsidRPr="009B3429" w:rsidRDefault="00D4253A" w:rsidP="001F07E0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49" w:type="pct"/>
            <w:tcBorders>
              <w:bottom w:val="single" w:sz="4" w:space="0" w:color="auto"/>
            </w:tcBorders>
          </w:tcPr>
          <w:p w14:paraId="4BB5A278" w14:textId="77777777" w:rsidR="00D4253A" w:rsidRPr="009B3429" w:rsidRDefault="00D4253A" w:rsidP="001F07E0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B3429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356EE7" w:rsidRPr="000E5B07" w14:paraId="691187E7" w14:textId="77777777" w:rsidTr="00270435">
        <w:tc>
          <w:tcPr>
            <w:tcW w:w="931" w:type="pct"/>
          </w:tcPr>
          <w:p w14:paraId="71AC20EA" w14:textId="77777777" w:rsidR="00D4253A" w:rsidRPr="009B3429" w:rsidRDefault="00D4253A" w:rsidP="001F07E0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B342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398" w:type="pct"/>
            <w:tcBorders>
              <w:top w:val="single" w:sz="4" w:space="0" w:color="auto"/>
            </w:tcBorders>
          </w:tcPr>
          <w:p w14:paraId="7377AEE2" w14:textId="77777777" w:rsidR="00D4253A" w:rsidRPr="009B3429" w:rsidRDefault="00D4253A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" w:type="pct"/>
          </w:tcPr>
          <w:p w14:paraId="517D1A4C" w14:textId="77777777" w:rsidR="00D4253A" w:rsidRPr="009B3429" w:rsidRDefault="00D4253A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4" w:type="pct"/>
            <w:tcBorders>
              <w:top w:val="single" w:sz="4" w:space="0" w:color="auto"/>
            </w:tcBorders>
          </w:tcPr>
          <w:p w14:paraId="4766BBBD" w14:textId="77777777" w:rsidR="00D4253A" w:rsidRPr="009B3429" w:rsidRDefault="00D4253A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" w:type="pct"/>
          </w:tcPr>
          <w:p w14:paraId="4B3D0B3D" w14:textId="77777777" w:rsidR="00D4253A" w:rsidRPr="009B3429" w:rsidRDefault="00D4253A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  <w:tcBorders>
              <w:top w:val="single" w:sz="4" w:space="0" w:color="auto"/>
            </w:tcBorders>
          </w:tcPr>
          <w:p w14:paraId="7FE50B3B" w14:textId="77777777" w:rsidR="00D4253A" w:rsidRPr="009B3429" w:rsidRDefault="00D4253A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" w:type="pct"/>
          </w:tcPr>
          <w:p w14:paraId="10ECE21A" w14:textId="77777777" w:rsidR="00D4253A" w:rsidRPr="009B3429" w:rsidRDefault="00D4253A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single" w:sz="4" w:space="0" w:color="auto"/>
            </w:tcBorders>
          </w:tcPr>
          <w:p w14:paraId="6AAAC919" w14:textId="77777777" w:rsidR="00D4253A" w:rsidRPr="009B3429" w:rsidRDefault="00D4253A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" w:type="pct"/>
          </w:tcPr>
          <w:p w14:paraId="34F1B320" w14:textId="77777777" w:rsidR="00D4253A" w:rsidRPr="009B3429" w:rsidRDefault="00D4253A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3" w:type="pct"/>
            <w:tcBorders>
              <w:top w:val="single" w:sz="4" w:space="0" w:color="auto"/>
            </w:tcBorders>
          </w:tcPr>
          <w:p w14:paraId="3771B3CF" w14:textId="77777777" w:rsidR="00D4253A" w:rsidRPr="009B3429" w:rsidRDefault="00D4253A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" w:type="pct"/>
          </w:tcPr>
          <w:p w14:paraId="200BD63B" w14:textId="77777777" w:rsidR="00D4253A" w:rsidRPr="009B3429" w:rsidRDefault="00D4253A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9" w:type="pct"/>
            <w:tcBorders>
              <w:top w:val="single" w:sz="4" w:space="0" w:color="auto"/>
            </w:tcBorders>
          </w:tcPr>
          <w:p w14:paraId="01265A99" w14:textId="77777777" w:rsidR="00D4253A" w:rsidRPr="009B3429" w:rsidRDefault="00D4253A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" w:type="pct"/>
          </w:tcPr>
          <w:p w14:paraId="376E45CC" w14:textId="77777777" w:rsidR="00D4253A" w:rsidRPr="009B3429" w:rsidRDefault="00D4253A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8" w:type="pct"/>
            <w:tcBorders>
              <w:top w:val="single" w:sz="4" w:space="0" w:color="auto"/>
            </w:tcBorders>
          </w:tcPr>
          <w:p w14:paraId="1C786F04" w14:textId="77777777" w:rsidR="00D4253A" w:rsidRPr="009B3429" w:rsidRDefault="00D4253A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" w:type="pct"/>
          </w:tcPr>
          <w:p w14:paraId="5347AB78" w14:textId="77777777" w:rsidR="00D4253A" w:rsidRPr="009B3429" w:rsidRDefault="00D4253A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9" w:type="pct"/>
            <w:tcBorders>
              <w:top w:val="single" w:sz="4" w:space="0" w:color="auto"/>
            </w:tcBorders>
          </w:tcPr>
          <w:p w14:paraId="7F89EB37" w14:textId="77777777" w:rsidR="00D4253A" w:rsidRPr="009B3429" w:rsidRDefault="00D4253A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F4393" w:rsidRPr="000E5B07" w14:paraId="73FC0523" w14:textId="77777777" w:rsidTr="00270435">
        <w:tc>
          <w:tcPr>
            <w:tcW w:w="931" w:type="pct"/>
          </w:tcPr>
          <w:p w14:paraId="60978A8C" w14:textId="2285F99F" w:rsidR="009F4393" w:rsidRPr="006F2553" w:rsidRDefault="009F4393" w:rsidP="009F4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4"/>
              <w:rPr>
                <w:rFonts w:ascii="Angsana New" w:hAnsi="Angsana New"/>
                <w:sz w:val="24"/>
                <w:szCs w:val="24"/>
              </w:rPr>
            </w:pPr>
            <w:r w:rsidRPr="006F2553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6F2553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6F2553">
              <w:rPr>
                <w:rFonts w:ascii="Angsana New" w:hAnsi="Angsana New" w:hint="cs"/>
                <w:sz w:val="24"/>
                <w:szCs w:val="24"/>
                <w:cs/>
              </w:rPr>
              <w:t>มกราคม</w:t>
            </w:r>
            <w:r w:rsidRPr="006F2553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6F2553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398" w:type="pct"/>
          </w:tcPr>
          <w:p w14:paraId="30AB10B3" w14:textId="3CBE361E" w:rsidR="009F4393" w:rsidRPr="009B3429" w:rsidRDefault="009F4393" w:rsidP="009F4393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3429">
              <w:rPr>
                <w:rFonts w:ascii="Angsana New" w:hAnsi="Angsana New" w:cs="Angsana New"/>
                <w:color w:val="000000"/>
                <w:sz w:val="24"/>
                <w:szCs w:val="24"/>
              </w:rPr>
              <w:t>30,544</w:t>
            </w:r>
          </w:p>
        </w:tc>
        <w:tc>
          <w:tcPr>
            <w:tcW w:w="117" w:type="pct"/>
          </w:tcPr>
          <w:p w14:paraId="2DAC75D3" w14:textId="77777777" w:rsidR="009F4393" w:rsidRPr="009B3429" w:rsidRDefault="009F4393" w:rsidP="009F4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4" w:type="pct"/>
          </w:tcPr>
          <w:p w14:paraId="4C30EE7A" w14:textId="69610900" w:rsidR="009F4393" w:rsidRPr="009B3429" w:rsidRDefault="009F4393" w:rsidP="009F4393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3429">
              <w:rPr>
                <w:rFonts w:ascii="Angsana New" w:hAnsi="Angsana New"/>
                <w:sz w:val="24"/>
                <w:szCs w:val="24"/>
              </w:rPr>
              <w:t>97,661</w:t>
            </w:r>
          </w:p>
        </w:tc>
        <w:tc>
          <w:tcPr>
            <w:tcW w:w="132" w:type="pct"/>
          </w:tcPr>
          <w:p w14:paraId="0C399B76" w14:textId="77777777" w:rsidR="009F4393" w:rsidRPr="009B3429" w:rsidRDefault="009F4393" w:rsidP="009F4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</w:tcPr>
          <w:p w14:paraId="190DA8E1" w14:textId="6F8108A9" w:rsidR="009F4393" w:rsidRPr="009B3429" w:rsidRDefault="009F4393" w:rsidP="009F4393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3429">
              <w:rPr>
                <w:rFonts w:ascii="Angsana New" w:hAnsi="Angsana New"/>
                <w:sz w:val="24"/>
                <w:szCs w:val="24"/>
              </w:rPr>
              <w:t>415,258</w:t>
            </w:r>
          </w:p>
        </w:tc>
        <w:tc>
          <w:tcPr>
            <w:tcW w:w="132" w:type="pct"/>
          </w:tcPr>
          <w:p w14:paraId="3C147D41" w14:textId="77777777" w:rsidR="009F4393" w:rsidRPr="009B3429" w:rsidRDefault="009F4393" w:rsidP="009F4393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00" w:type="pct"/>
          </w:tcPr>
          <w:p w14:paraId="79160552" w14:textId="68B9C4B6" w:rsidR="009F4393" w:rsidRPr="009F4393" w:rsidRDefault="009F4393" w:rsidP="009F4393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F4393">
              <w:rPr>
                <w:rFonts w:ascii="Angsana New" w:hAnsi="Angsana New"/>
                <w:sz w:val="24"/>
                <w:szCs w:val="24"/>
              </w:rPr>
              <w:t>21,375</w:t>
            </w:r>
          </w:p>
        </w:tc>
        <w:tc>
          <w:tcPr>
            <w:tcW w:w="132" w:type="pct"/>
          </w:tcPr>
          <w:p w14:paraId="5CD70B68" w14:textId="77777777" w:rsidR="009F4393" w:rsidRPr="009B3429" w:rsidRDefault="009F4393" w:rsidP="009F4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3" w:type="pct"/>
          </w:tcPr>
          <w:p w14:paraId="40DD6EEC" w14:textId="09524B27" w:rsidR="009F4393" w:rsidRPr="009F4393" w:rsidRDefault="009F4393" w:rsidP="009F4393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F4393">
              <w:rPr>
                <w:rFonts w:ascii="Angsana New" w:hAnsi="Angsana New"/>
                <w:sz w:val="24"/>
                <w:szCs w:val="24"/>
              </w:rPr>
              <w:t>44,554</w:t>
            </w:r>
          </w:p>
        </w:tc>
        <w:tc>
          <w:tcPr>
            <w:tcW w:w="117" w:type="pct"/>
          </w:tcPr>
          <w:p w14:paraId="09F51AEB" w14:textId="77777777" w:rsidR="009F4393" w:rsidRPr="009B3429" w:rsidRDefault="009F4393" w:rsidP="009F4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9" w:type="pct"/>
          </w:tcPr>
          <w:p w14:paraId="1B167247" w14:textId="27410899" w:rsidR="009F4393" w:rsidRPr="009B3429" w:rsidRDefault="009F4393" w:rsidP="009F4393">
            <w:pPr>
              <w:pStyle w:val="BodyText3"/>
              <w:spacing w:line="240" w:lineRule="atLeast"/>
              <w:ind w:right="-2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36DA">
              <w:rPr>
                <w:rFonts w:ascii="Angsana New" w:hAnsi="Angsana New" w:cs="Angsana New"/>
                <w:sz w:val="24"/>
                <w:szCs w:val="24"/>
              </w:rPr>
              <w:t>4,018</w:t>
            </w:r>
          </w:p>
        </w:tc>
        <w:tc>
          <w:tcPr>
            <w:tcW w:w="133" w:type="pct"/>
          </w:tcPr>
          <w:p w14:paraId="472ADD84" w14:textId="77777777" w:rsidR="009F4393" w:rsidRPr="009B3429" w:rsidRDefault="009F4393" w:rsidP="009F4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8" w:type="pct"/>
          </w:tcPr>
          <w:p w14:paraId="5280F4FB" w14:textId="0F0BA88C" w:rsidR="009F4393" w:rsidRPr="009B3429" w:rsidRDefault="009F4393" w:rsidP="009F4393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36DA">
              <w:rPr>
                <w:rFonts w:ascii="Angsana New" w:hAnsi="Angsana New" w:cs="Angsana New"/>
                <w:sz w:val="24"/>
                <w:szCs w:val="24"/>
              </w:rPr>
              <w:t>29,978</w:t>
            </w:r>
          </w:p>
        </w:tc>
        <w:tc>
          <w:tcPr>
            <w:tcW w:w="126" w:type="pct"/>
          </w:tcPr>
          <w:p w14:paraId="38432DD5" w14:textId="77777777" w:rsidR="009F4393" w:rsidRPr="009B3429" w:rsidRDefault="009F4393" w:rsidP="009F4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9" w:type="pct"/>
          </w:tcPr>
          <w:p w14:paraId="04420665" w14:textId="4F7E9C14" w:rsidR="009F4393" w:rsidRPr="009B3429" w:rsidRDefault="009F4393" w:rsidP="009F4393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F36DA">
              <w:rPr>
                <w:rFonts w:ascii="Angsana New" w:hAnsi="Angsana New" w:cs="Angsana New"/>
                <w:sz w:val="24"/>
                <w:szCs w:val="24"/>
              </w:rPr>
              <w:t>6</w:t>
            </w:r>
            <w:r>
              <w:rPr>
                <w:rFonts w:ascii="Angsana New" w:hAnsi="Angsana New" w:cs="Angsana New"/>
                <w:sz w:val="24"/>
                <w:szCs w:val="24"/>
              </w:rPr>
              <w:t>43</w:t>
            </w:r>
            <w:r w:rsidRPr="00AF36DA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388</w:t>
            </w:r>
          </w:p>
        </w:tc>
      </w:tr>
      <w:tr w:rsidR="009F4393" w:rsidRPr="000E5B07" w14:paraId="1F6EB6D3" w14:textId="77777777" w:rsidTr="00270435">
        <w:tc>
          <w:tcPr>
            <w:tcW w:w="931" w:type="pct"/>
          </w:tcPr>
          <w:p w14:paraId="265E159D" w14:textId="77777777" w:rsidR="009F4393" w:rsidRPr="009B3429" w:rsidRDefault="009F4393" w:rsidP="009F4393">
            <w:pPr>
              <w:rPr>
                <w:rFonts w:ascii="Angsana New" w:hAnsi="Angsana New"/>
                <w:sz w:val="24"/>
                <w:szCs w:val="24"/>
              </w:rPr>
            </w:pPr>
            <w:r w:rsidRPr="009B3429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398" w:type="pct"/>
          </w:tcPr>
          <w:p w14:paraId="026FF24B" w14:textId="749C4D11" w:rsidR="009F4393" w:rsidRPr="009B3429" w:rsidRDefault="009F4393" w:rsidP="009F4393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F36DA">
              <w:rPr>
                <w:rFonts w:ascii="Angsana New" w:hAnsi="Angsana New" w:cs="Angsana New"/>
                <w:sz w:val="24"/>
                <w:szCs w:val="24"/>
              </w:rPr>
              <w:t xml:space="preserve">    6,830</w:t>
            </w:r>
          </w:p>
        </w:tc>
        <w:tc>
          <w:tcPr>
            <w:tcW w:w="117" w:type="pct"/>
          </w:tcPr>
          <w:p w14:paraId="1BAEDAF3" w14:textId="77777777" w:rsidR="009F4393" w:rsidRPr="009B3429" w:rsidRDefault="009F4393" w:rsidP="009F4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4" w:type="pct"/>
          </w:tcPr>
          <w:p w14:paraId="1E125C7F" w14:textId="2126D983" w:rsidR="009F4393" w:rsidRPr="009B3429" w:rsidRDefault="009F4393" w:rsidP="009F4393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36DA">
              <w:rPr>
                <w:rFonts w:ascii="Angsana New" w:hAnsi="Angsana New" w:cs="Angsana New"/>
                <w:sz w:val="24"/>
                <w:szCs w:val="24"/>
              </w:rPr>
              <w:t xml:space="preserve">  205</w:t>
            </w:r>
          </w:p>
        </w:tc>
        <w:tc>
          <w:tcPr>
            <w:tcW w:w="132" w:type="pct"/>
          </w:tcPr>
          <w:p w14:paraId="417331CE" w14:textId="77777777" w:rsidR="009F4393" w:rsidRPr="009B3429" w:rsidRDefault="009F4393" w:rsidP="009F4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</w:tcPr>
          <w:p w14:paraId="7B4A721E" w14:textId="5F07C103" w:rsidR="009F4393" w:rsidRPr="009B3429" w:rsidRDefault="009F4393" w:rsidP="009F4393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36DA">
              <w:rPr>
                <w:rFonts w:ascii="Angsana New" w:hAnsi="Angsana New" w:cs="Angsana New"/>
                <w:sz w:val="24"/>
                <w:szCs w:val="24"/>
              </w:rPr>
              <w:t xml:space="preserve">  29,89</w:t>
            </w:r>
            <w:r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32" w:type="pct"/>
          </w:tcPr>
          <w:p w14:paraId="7208D145" w14:textId="77777777" w:rsidR="009F4393" w:rsidRPr="009B3429" w:rsidRDefault="009F4393" w:rsidP="009F4393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00" w:type="pct"/>
          </w:tcPr>
          <w:p w14:paraId="57514551" w14:textId="3AD03E7C" w:rsidR="009F4393" w:rsidRPr="009F4393" w:rsidRDefault="009F4393" w:rsidP="009F4393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F4393">
              <w:rPr>
                <w:rFonts w:ascii="Angsana New" w:hAnsi="Angsana New"/>
                <w:sz w:val="24"/>
                <w:szCs w:val="24"/>
              </w:rPr>
              <w:t>1,066</w:t>
            </w:r>
          </w:p>
        </w:tc>
        <w:tc>
          <w:tcPr>
            <w:tcW w:w="132" w:type="pct"/>
          </w:tcPr>
          <w:p w14:paraId="63DD1B00" w14:textId="77777777" w:rsidR="009F4393" w:rsidRPr="009B3429" w:rsidRDefault="009F4393" w:rsidP="009F4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3" w:type="pct"/>
          </w:tcPr>
          <w:p w14:paraId="3461C264" w14:textId="53E02C68" w:rsidR="009F4393" w:rsidRPr="009F4393" w:rsidRDefault="000E0B00" w:rsidP="009F4393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7,443</w:t>
            </w:r>
          </w:p>
        </w:tc>
        <w:tc>
          <w:tcPr>
            <w:tcW w:w="117" w:type="pct"/>
          </w:tcPr>
          <w:p w14:paraId="256B45AE" w14:textId="77777777" w:rsidR="009F4393" w:rsidRPr="009B3429" w:rsidRDefault="009F4393" w:rsidP="009F4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69" w:type="pct"/>
          </w:tcPr>
          <w:p w14:paraId="1F5CE567" w14:textId="3D50CB7E" w:rsidR="009F4393" w:rsidRPr="009B3429" w:rsidRDefault="009F4393" w:rsidP="009F4393">
            <w:pPr>
              <w:pStyle w:val="BodyText3"/>
              <w:spacing w:line="240" w:lineRule="atLeast"/>
              <w:ind w:right="-2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F36DA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30</w:t>
            </w:r>
            <w:r w:rsidRPr="00AF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194</w:t>
            </w:r>
          </w:p>
        </w:tc>
        <w:tc>
          <w:tcPr>
            <w:tcW w:w="133" w:type="pct"/>
          </w:tcPr>
          <w:p w14:paraId="49D954F1" w14:textId="77777777" w:rsidR="009F4393" w:rsidRPr="009B3429" w:rsidRDefault="009F4393" w:rsidP="009F4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8" w:type="pct"/>
          </w:tcPr>
          <w:p w14:paraId="319C880E" w14:textId="6B14C6B2" w:rsidR="009F4393" w:rsidRPr="009B3429" w:rsidRDefault="009F4393" w:rsidP="009F4393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36DA">
              <w:rPr>
                <w:rFonts w:ascii="Angsana New" w:hAnsi="Angsana New" w:cs="Angsana New"/>
                <w:sz w:val="24"/>
                <w:szCs w:val="24"/>
              </w:rPr>
              <w:t>132,806</w:t>
            </w:r>
          </w:p>
        </w:tc>
        <w:tc>
          <w:tcPr>
            <w:tcW w:w="126" w:type="pct"/>
          </w:tcPr>
          <w:p w14:paraId="5D1C4724" w14:textId="77777777" w:rsidR="009F4393" w:rsidRPr="009B3429" w:rsidRDefault="009F4393" w:rsidP="009F4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9" w:type="pct"/>
          </w:tcPr>
          <w:p w14:paraId="20E229EA" w14:textId="0BCA0879" w:rsidR="009F4393" w:rsidRPr="009B3429" w:rsidRDefault="009F4393" w:rsidP="009F4393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F36DA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0E0B00">
              <w:rPr>
                <w:rFonts w:ascii="Angsana New" w:hAnsi="Angsana New" w:cs="Angsana New"/>
                <w:sz w:val="24"/>
                <w:szCs w:val="24"/>
              </w:rPr>
              <w:t>08</w:t>
            </w:r>
            <w:r w:rsidRPr="00AF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0E0B00">
              <w:rPr>
                <w:rFonts w:ascii="Angsana New" w:hAnsi="Angsana New" w:cs="Angsana New"/>
                <w:sz w:val="24"/>
                <w:szCs w:val="24"/>
              </w:rPr>
              <w:t>441</w:t>
            </w:r>
          </w:p>
        </w:tc>
      </w:tr>
      <w:tr w:rsidR="009F4393" w:rsidRPr="000E5B07" w14:paraId="0C305C71" w14:textId="77777777" w:rsidTr="00270435">
        <w:tc>
          <w:tcPr>
            <w:tcW w:w="931" w:type="pct"/>
          </w:tcPr>
          <w:p w14:paraId="756874B2" w14:textId="78F06E88" w:rsidR="009F4393" w:rsidRPr="009B3429" w:rsidRDefault="009F4393" w:rsidP="009F4393">
            <w:pPr>
              <w:rPr>
                <w:rFonts w:ascii="Angsana New" w:hAnsi="Angsana New"/>
                <w:sz w:val="24"/>
                <w:szCs w:val="24"/>
              </w:rPr>
            </w:pPr>
            <w:r w:rsidRPr="009B3429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และตัดบัญชี</w:t>
            </w:r>
          </w:p>
        </w:tc>
        <w:tc>
          <w:tcPr>
            <w:tcW w:w="398" w:type="pct"/>
          </w:tcPr>
          <w:p w14:paraId="4351CBC5" w14:textId="066FDE9B" w:rsidR="009F4393" w:rsidRPr="009B3429" w:rsidRDefault="009F4393" w:rsidP="009F4393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F36DA">
              <w:rPr>
                <w:rFonts w:ascii="Angsana New" w:hAnsi="Angsana New" w:cs="Angsana New"/>
                <w:sz w:val="24"/>
                <w:szCs w:val="24"/>
              </w:rPr>
              <w:t xml:space="preserve">       -</w:t>
            </w:r>
          </w:p>
        </w:tc>
        <w:tc>
          <w:tcPr>
            <w:tcW w:w="117" w:type="pct"/>
          </w:tcPr>
          <w:p w14:paraId="34032F31" w14:textId="77777777" w:rsidR="009F4393" w:rsidRPr="009B3429" w:rsidRDefault="009F4393" w:rsidP="009F4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4" w:type="pct"/>
          </w:tcPr>
          <w:p w14:paraId="7936307B" w14:textId="137A73AF" w:rsidR="009F4393" w:rsidRPr="009B3429" w:rsidRDefault="009F4393" w:rsidP="009F4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36DA">
              <w:rPr>
                <w:rFonts w:ascii="Angsana New" w:hAnsi="Angsana New"/>
                <w:sz w:val="24"/>
                <w:szCs w:val="24"/>
              </w:rPr>
              <w:t xml:space="preserve">  (66)</w:t>
            </w:r>
          </w:p>
        </w:tc>
        <w:tc>
          <w:tcPr>
            <w:tcW w:w="132" w:type="pct"/>
          </w:tcPr>
          <w:p w14:paraId="2EEEDC0A" w14:textId="77777777" w:rsidR="009F4393" w:rsidRPr="009B3429" w:rsidRDefault="009F4393" w:rsidP="009F4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</w:tcPr>
          <w:p w14:paraId="1C7C4121" w14:textId="4234DCD0" w:rsidR="009F4393" w:rsidRPr="009B3429" w:rsidRDefault="009F4393" w:rsidP="009F4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36DA">
              <w:rPr>
                <w:rFonts w:ascii="Angsana New" w:hAnsi="Angsana New"/>
                <w:sz w:val="24"/>
                <w:szCs w:val="24"/>
              </w:rPr>
              <w:t>(13,939)</w:t>
            </w:r>
          </w:p>
        </w:tc>
        <w:tc>
          <w:tcPr>
            <w:tcW w:w="132" w:type="pct"/>
          </w:tcPr>
          <w:p w14:paraId="65DB4C21" w14:textId="77777777" w:rsidR="009F4393" w:rsidRPr="009B3429" w:rsidRDefault="009F4393" w:rsidP="009F4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0" w:type="pct"/>
          </w:tcPr>
          <w:p w14:paraId="29047039" w14:textId="2EF04FD0" w:rsidR="009F4393" w:rsidRPr="009B3429" w:rsidRDefault="009F4393" w:rsidP="009F4393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F4393">
              <w:rPr>
                <w:rFonts w:ascii="Angsana New" w:hAnsi="Angsana New"/>
                <w:sz w:val="24"/>
                <w:szCs w:val="24"/>
              </w:rPr>
              <w:t>(527)</w:t>
            </w:r>
          </w:p>
        </w:tc>
        <w:tc>
          <w:tcPr>
            <w:tcW w:w="132" w:type="pct"/>
          </w:tcPr>
          <w:p w14:paraId="2A51F334" w14:textId="77777777" w:rsidR="009F4393" w:rsidRPr="009B3429" w:rsidRDefault="009F4393" w:rsidP="009F4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3" w:type="pct"/>
          </w:tcPr>
          <w:p w14:paraId="24EBEA15" w14:textId="3840CB72" w:rsidR="009F4393" w:rsidRPr="009B3429" w:rsidRDefault="009F4393" w:rsidP="009F4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F4393">
              <w:rPr>
                <w:rFonts w:ascii="Angsana New" w:hAnsi="Angsana New"/>
                <w:sz w:val="24"/>
                <w:szCs w:val="24"/>
              </w:rPr>
              <w:t xml:space="preserve"> (2,866)</w:t>
            </w:r>
          </w:p>
        </w:tc>
        <w:tc>
          <w:tcPr>
            <w:tcW w:w="117" w:type="pct"/>
          </w:tcPr>
          <w:p w14:paraId="097FF974" w14:textId="77777777" w:rsidR="009F4393" w:rsidRPr="009B3429" w:rsidRDefault="009F4393" w:rsidP="009F4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69" w:type="pct"/>
          </w:tcPr>
          <w:p w14:paraId="0D91981B" w14:textId="2DAE16D0" w:rsidR="009F4393" w:rsidRPr="009B3429" w:rsidRDefault="009F4393" w:rsidP="009F4393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F36DA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AF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" w:type="pct"/>
          </w:tcPr>
          <w:p w14:paraId="258509CB" w14:textId="77777777" w:rsidR="009F4393" w:rsidRPr="009B3429" w:rsidRDefault="009F4393" w:rsidP="009F4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8" w:type="pct"/>
          </w:tcPr>
          <w:p w14:paraId="7BD57D3F" w14:textId="507D7B53" w:rsidR="009F4393" w:rsidRPr="009B3429" w:rsidRDefault="009F4393" w:rsidP="009F4393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F36DA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AF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6" w:type="pct"/>
          </w:tcPr>
          <w:p w14:paraId="4832C52F" w14:textId="77777777" w:rsidR="009F4393" w:rsidRPr="009B3429" w:rsidRDefault="009F4393" w:rsidP="009F4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9" w:type="pct"/>
          </w:tcPr>
          <w:p w14:paraId="5EC37A1C" w14:textId="40A05545" w:rsidR="009F4393" w:rsidRPr="009B3429" w:rsidRDefault="009F4393" w:rsidP="009F4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14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F36DA">
              <w:rPr>
                <w:rFonts w:ascii="Angsana New" w:hAnsi="Angsana New"/>
                <w:sz w:val="24"/>
                <w:szCs w:val="24"/>
              </w:rPr>
              <w:t>(17,</w:t>
            </w:r>
            <w:r>
              <w:rPr>
                <w:rFonts w:ascii="Angsana New" w:hAnsi="Angsana New"/>
                <w:sz w:val="24"/>
                <w:szCs w:val="24"/>
              </w:rPr>
              <w:t>398</w:t>
            </w:r>
            <w:r w:rsidRPr="00AF36DA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186EE0" w:rsidRPr="000E5B07" w14:paraId="6CBE225B" w14:textId="77777777" w:rsidTr="00270435">
        <w:tc>
          <w:tcPr>
            <w:tcW w:w="931" w:type="pct"/>
          </w:tcPr>
          <w:p w14:paraId="36570D7A" w14:textId="77777777" w:rsidR="00186EE0" w:rsidRPr="009B3429" w:rsidRDefault="00186EE0" w:rsidP="00186EE0">
            <w:pPr>
              <w:rPr>
                <w:rFonts w:ascii="Angsana New" w:hAnsi="Angsana New"/>
                <w:sz w:val="24"/>
                <w:szCs w:val="24"/>
              </w:rPr>
            </w:pPr>
            <w:r w:rsidRPr="009B3429">
              <w:rPr>
                <w:rFonts w:ascii="Angsana New" w:hAnsi="Angsana New"/>
                <w:sz w:val="24"/>
                <w:szCs w:val="24"/>
                <w:cs/>
              </w:rPr>
              <w:t>โอนเข้า (โอนออก)</w:t>
            </w:r>
          </w:p>
        </w:tc>
        <w:tc>
          <w:tcPr>
            <w:tcW w:w="398" w:type="pct"/>
          </w:tcPr>
          <w:p w14:paraId="44ACE487" w14:textId="6FFD1691" w:rsidR="00186EE0" w:rsidRPr="009B3429" w:rsidRDefault="00186EE0" w:rsidP="00186EE0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F36DA">
              <w:rPr>
                <w:rFonts w:ascii="Angsana New" w:hAnsi="Angsana New" w:cs="Angsana New"/>
                <w:sz w:val="24"/>
                <w:szCs w:val="24"/>
              </w:rPr>
              <w:t xml:space="preserve">       -</w:t>
            </w:r>
          </w:p>
        </w:tc>
        <w:tc>
          <w:tcPr>
            <w:tcW w:w="117" w:type="pct"/>
          </w:tcPr>
          <w:p w14:paraId="37C7D567" w14:textId="77777777" w:rsidR="00186EE0" w:rsidRPr="009B3429" w:rsidRDefault="00186EE0" w:rsidP="0018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4" w:type="pct"/>
            <w:tcBorders>
              <w:bottom w:val="single" w:sz="4" w:space="0" w:color="auto"/>
            </w:tcBorders>
          </w:tcPr>
          <w:p w14:paraId="08529967" w14:textId="4E8D6ACC" w:rsidR="00186EE0" w:rsidRPr="009B3429" w:rsidRDefault="00186EE0" w:rsidP="002A1EFD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F36DA">
              <w:rPr>
                <w:rFonts w:ascii="Angsana New" w:hAnsi="Angsana New" w:cs="Angsana New"/>
                <w:sz w:val="24"/>
                <w:szCs w:val="24"/>
              </w:rPr>
              <w:t xml:space="preserve">       -</w:t>
            </w:r>
          </w:p>
        </w:tc>
        <w:tc>
          <w:tcPr>
            <w:tcW w:w="132" w:type="pct"/>
          </w:tcPr>
          <w:p w14:paraId="63D3B4BF" w14:textId="77777777" w:rsidR="00186EE0" w:rsidRPr="009B3429" w:rsidRDefault="00186EE0" w:rsidP="0018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  <w:tcBorders>
              <w:bottom w:val="single" w:sz="4" w:space="0" w:color="auto"/>
            </w:tcBorders>
          </w:tcPr>
          <w:p w14:paraId="4BC9E34B" w14:textId="15967B4A" w:rsidR="00186EE0" w:rsidRPr="009B3429" w:rsidRDefault="00186EE0" w:rsidP="00186E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36DA">
              <w:rPr>
                <w:rFonts w:ascii="Angsana New" w:hAnsi="Angsana New"/>
                <w:sz w:val="24"/>
                <w:szCs w:val="24"/>
              </w:rPr>
              <w:t>1,601</w:t>
            </w:r>
          </w:p>
        </w:tc>
        <w:tc>
          <w:tcPr>
            <w:tcW w:w="132" w:type="pct"/>
          </w:tcPr>
          <w:p w14:paraId="1B21A145" w14:textId="77777777" w:rsidR="00186EE0" w:rsidRPr="009B3429" w:rsidRDefault="00186EE0" w:rsidP="0018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0" w:type="pct"/>
          </w:tcPr>
          <w:p w14:paraId="7434928E" w14:textId="4D235F69" w:rsidR="00186EE0" w:rsidRPr="00DF3376" w:rsidRDefault="00186EE0" w:rsidP="00186EE0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F36DA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AF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2" w:type="pct"/>
          </w:tcPr>
          <w:p w14:paraId="1FE73E29" w14:textId="77777777" w:rsidR="00186EE0" w:rsidRPr="009B3429" w:rsidRDefault="00186EE0" w:rsidP="0018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3" w:type="pct"/>
          </w:tcPr>
          <w:p w14:paraId="05486604" w14:textId="4A37B3DB" w:rsidR="00186EE0" w:rsidRPr="009B3429" w:rsidRDefault="00186EE0" w:rsidP="000E0B0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36DA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="000E0B00">
              <w:rPr>
                <w:rFonts w:ascii="Angsana New" w:hAnsi="Angsana New" w:cs="Angsana New"/>
                <w:sz w:val="24"/>
                <w:szCs w:val="24"/>
              </w:rPr>
              <w:t>2,696</w:t>
            </w:r>
          </w:p>
        </w:tc>
        <w:tc>
          <w:tcPr>
            <w:tcW w:w="117" w:type="pct"/>
          </w:tcPr>
          <w:p w14:paraId="457E66FE" w14:textId="77777777" w:rsidR="00186EE0" w:rsidRPr="009B3429" w:rsidRDefault="00186EE0" w:rsidP="0018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69" w:type="pct"/>
          </w:tcPr>
          <w:p w14:paraId="1D41F950" w14:textId="13AF961C" w:rsidR="00186EE0" w:rsidRPr="00AF36DA" w:rsidRDefault="00186EE0" w:rsidP="0018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36DA">
              <w:rPr>
                <w:rFonts w:ascii="Angsana New" w:hAnsi="Angsana New"/>
                <w:sz w:val="24"/>
                <w:szCs w:val="24"/>
              </w:rPr>
              <w:t>(535)</w:t>
            </w:r>
          </w:p>
        </w:tc>
        <w:tc>
          <w:tcPr>
            <w:tcW w:w="133" w:type="pct"/>
          </w:tcPr>
          <w:p w14:paraId="07064024" w14:textId="77777777" w:rsidR="00186EE0" w:rsidRPr="009B3429" w:rsidRDefault="00186EE0" w:rsidP="0018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8" w:type="pct"/>
          </w:tcPr>
          <w:p w14:paraId="15D762E6" w14:textId="75A7A908" w:rsidR="00186EE0" w:rsidRPr="009B3429" w:rsidRDefault="00186EE0" w:rsidP="00186EE0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F36DA">
              <w:rPr>
                <w:rFonts w:ascii="Angsana New" w:hAnsi="Angsana New"/>
                <w:sz w:val="24"/>
                <w:szCs w:val="24"/>
              </w:rPr>
              <w:t xml:space="preserve">  (1,066)</w:t>
            </w:r>
          </w:p>
        </w:tc>
        <w:tc>
          <w:tcPr>
            <w:tcW w:w="126" w:type="pct"/>
          </w:tcPr>
          <w:p w14:paraId="02F9BF6A" w14:textId="77777777" w:rsidR="00186EE0" w:rsidRPr="009B3429" w:rsidRDefault="00186EE0" w:rsidP="0018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9" w:type="pct"/>
          </w:tcPr>
          <w:p w14:paraId="4230FF47" w14:textId="5E47E90E" w:rsidR="00186EE0" w:rsidRPr="009B3429" w:rsidRDefault="00186EE0" w:rsidP="000E0B0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F36DA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="000E0B00">
              <w:rPr>
                <w:rFonts w:ascii="Angsana New" w:hAnsi="Angsana New" w:cs="Angsana New"/>
                <w:sz w:val="24"/>
                <w:szCs w:val="24"/>
              </w:rPr>
              <w:t>2,696</w:t>
            </w:r>
          </w:p>
        </w:tc>
      </w:tr>
      <w:tr w:rsidR="00186EE0" w:rsidRPr="000E5B07" w14:paraId="5517F50D" w14:textId="77777777" w:rsidTr="00270435">
        <w:tc>
          <w:tcPr>
            <w:tcW w:w="931" w:type="pct"/>
          </w:tcPr>
          <w:p w14:paraId="5538EC8D" w14:textId="32A35135" w:rsidR="00186EE0" w:rsidRPr="009B3429" w:rsidRDefault="00186EE0" w:rsidP="0018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4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B342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B3429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9B342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9B3429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98" w:type="pct"/>
            <w:tcBorders>
              <w:top w:val="single" w:sz="4" w:space="0" w:color="auto"/>
            </w:tcBorders>
          </w:tcPr>
          <w:p w14:paraId="03D7C1DB" w14:textId="702AAB93" w:rsidR="00186EE0" w:rsidRPr="009B3429" w:rsidRDefault="00186EE0" w:rsidP="00186E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F36DA">
              <w:rPr>
                <w:rFonts w:ascii="Angsana New" w:hAnsi="Angsana New" w:cs="Angsana New"/>
                <w:color w:val="000000"/>
                <w:sz w:val="24"/>
                <w:szCs w:val="24"/>
              </w:rPr>
              <w:t>37,374</w:t>
            </w:r>
          </w:p>
        </w:tc>
        <w:tc>
          <w:tcPr>
            <w:tcW w:w="117" w:type="pct"/>
          </w:tcPr>
          <w:p w14:paraId="07349FDD" w14:textId="77777777" w:rsidR="00186EE0" w:rsidRPr="009B3429" w:rsidRDefault="00186EE0" w:rsidP="0018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414" w:type="pct"/>
            <w:tcBorders>
              <w:top w:val="single" w:sz="4" w:space="0" w:color="auto"/>
            </w:tcBorders>
          </w:tcPr>
          <w:p w14:paraId="08E5A8B2" w14:textId="4C4E6C07" w:rsidR="00186EE0" w:rsidRPr="009B3429" w:rsidRDefault="00186EE0" w:rsidP="00186E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F36DA">
              <w:rPr>
                <w:rFonts w:ascii="Angsana New" w:hAnsi="Angsana New"/>
                <w:sz w:val="24"/>
                <w:szCs w:val="24"/>
              </w:rPr>
              <w:t>97,800</w:t>
            </w:r>
          </w:p>
        </w:tc>
        <w:tc>
          <w:tcPr>
            <w:tcW w:w="132" w:type="pct"/>
          </w:tcPr>
          <w:p w14:paraId="6D856C1C" w14:textId="77777777" w:rsidR="00186EE0" w:rsidRPr="009B3429" w:rsidRDefault="00186EE0" w:rsidP="0018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99" w:type="pct"/>
            <w:tcBorders>
              <w:top w:val="single" w:sz="4" w:space="0" w:color="auto"/>
            </w:tcBorders>
          </w:tcPr>
          <w:p w14:paraId="329157E6" w14:textId="65D3D628" w:rsidR="00186EE0" w:rsidRPr="009B3429" w:rsidRDefault="00186EE0" w:rsidP="00186E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F36DA">
              <w:rPr>
                <w:rFonts w:ascii="Angsana New" w:hAnsi="Angsana New"/>
                <w:sz w:val="24"/>
                <w:szCs w:val="24"/>
              </w:rPr>
              <w:t>432,81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32" w:type="pct"/>
          </w:tcPr>
          <w:p w14:paraId="0CE5D16C" w14:textId="77777777" w:rsidR="00186EE0" w:rsidRPr="009B3429" w:rsidRDefault="00186EE0" w:rsidP="00186E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single" w:sz="4" w:space="0" w:color="auto"/>
            </w:tcBorders>
          </w:tcPr>
          <w:p w14:paraId="679FDEEB" w14:textId="7EBDE2B7" w:rsidR="00186EE0" w:rsidRPr="009B3429" w:rsidRDefault="00186EE0" w:rsidP="00186E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F36DA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9F4393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AF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9F4393">
              <w:rPr>
                <w:rFonts w:ascii="Angsana New" w:hAnsi="Angsana New" w:cs="Angsana New"/>
                <w:sz w:val="24"/>
                <w:szCs w:val="24"/>
              </w:rPr>
              <w:t>914</w:t>
            </w:r>
          </w:p>
        </w:tc>
        <w:tc>
          <w:tcPr>
            <w:tcW w:w="132" w:type="pct"/>
          </w:tcPr>
          <w:p w14:paraId="7B37D088" w14:textId="77777777" w:rsidR="00186EE0" w:rsidRPr="009B3429" w:rsidRDefault="00186EE0" w:rsidP="0018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53" w:type="pct"/>
            <w:tcBorders>
              <w:top w:val="single" w:sz="4" w:space="0" w:color="auto"/>
            </w:tcBorders>
          </w:tcPr>
          <w:p w14:paraId="2747F894" w14:textId="795C337D" w:rsidR="00186EE0" w:rsidRPr="009B3429" w:rsidRDefault="009F4393" w:rsidP="00186E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51</w:t>
            </w:r>
            <w:r w:rsidR="00186EE0" w:rsidRPr="00AF36DA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827</w:t>
            </w:r>
          </w:p>
        </w:tc>
        <w:tc>
          <w:tcPr>
            <w:tcW w:w="117" w:type="pct"/>
          </w:tcPr>
          <w:p w14:paraId="0F181352" w14:textId="77777777" w:rsidR="00186EE0" w:rsidRPr="009B3429" w:rsidRDefault="00186EE0" w:rsidP="0018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69" w:type="pct"/>
            <w:tcBorders>
              <w:top w:val="single" w:sz="4" w:space="0" w:color="auto"/>
            </w:tcBorders>
          </w:tcPr>
          <w:p w14:paraId="29A9E431" w14:textId="629D1D06" w:rsidR="00186EE0" w:rsidRPr="00AF36DA" w:rsidRDefault="00186EE0" w:rsidP="00186EE0">
            <w:pPr>
              <w:pStyle w:val="BodyText3"/>
              <w:spacing w:line="240" w:lineRule="atLeast"/>
              <w:ind w:right="-21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F36DA">
              <w:rPr>
                <w:rFonts w:ascii="Angsana New" w:hAnsi="Angsana New" w:cs="Angsana New"/>
                <w:sz w:val="24"/>
                <w:szCs w:val="24"/>
              </w:rPr>
              <w:t>13</w:t>
            </w:r>
            <w:r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AF36DA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677</w:t>
            </w:r>
          </w:p>
        </w:tc>
        <w:tc>
          <w:tcPr>
            <w:tcW w:w="133" w:type="pct"/>
          </w:tcPr>
          <w:p w14:paraId="75A3F680" w14:textId="77777777" w:rsidR="00186EE0" w:rsidRPr="009B3429" w:rsidRDefault="00186EE0" w:rsidP="0018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8" w:type="pct"/>
            <w:tcBorders>
              <w:top w:val="single" w:sz="4" w:space="0" w:color="auto"/>
            </w:tcBorders>
          </w:tcPr>
          <w:p w14:paraId="2E349060" w14:textId="0828D84D" w:rsidR="00186EE0" w:rsidRPr="00AF36DA" w:rsidRDefault="00186EE0" w:rsidP="00186E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36DA">
              <w:rPr>
                <w:rFonts w:ascii="Angsana New" w:hAnsi="Angsana New" w:cs="Angsana New"/>
                <w:sz w:val="24"/>
                <w:szCs w:val="24"/>
              </w:rPr>
              <w:t>161,718</w:t>
            </w:r>
          </w:p>
        </w:tc>
        <w:tc>
          <w:tcPr>
            <w:tcW w:w="126" w:type="pct"/>
          </w:tcPr>
          <w:p w14:paraId="319380BA" w14:textId="77777777" w:rsidR="00186EE0" w:rsidRPr="00AF36DA" w:rsidRDefault="00186EE0" w:rsidP="0018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49" w:type="pct"/>
            <w:tcBorders>
              <w:top w:val="single" w:sz="4" w:space="0" w:color="auto"/>
            </w:tcBorders>
          </w:tcPr>
          <w:p w14:paraId="02BE2ED9" w14:textId="782D9153" w:rsidR="00186EE0" w:rsidRPr="00AF36DA" w:rsidRDefault="00186EE0" w:rsidP="00186E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F36DA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="00997ED7">
              <w:rPr>
                <w:rFonts w:ascii="Angsana New" w:hAnsi="Angsana New" w:cs="Angsana New"/>
                <w:sz w:val="24"/>
                <w:szCs w:val="24"/>
              </w:rPr>
              <w:t>37</w:t>
            </w:r>
            <w:r w:rsidRPr="00AF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997ED7">
              <w:rPr>
                <w:rFonts w:ascii="Angsana New" w:hAnsi="Angsana New" w:cs="Angsana New"/>
                <w:sz w:val="24"/>
                <w:szCs w:val="24"/>
              </w:rPr>
              <w:t>127</w:t>
            </w:r>
          </w:p>
        </w:tc>
      </w:tr>
      <w:tr w:rsidR="00356EE7" w:rsidRPr="000E5B07" w14:paraId="167B182E" w14:textId="77777777" w:rsidTr="00270435">
        <w:tc>
          <w:tcPr>
            <w:tcW w:w="931" w:type="pct"/>
          </w:tcPr>
          <w:p w14:paraId="1320D2BD" w14:textId="77777777" w:rsidR="006C5BD3" w:rsidRPr="009B3429" w:rsidRDefault="006C5BD3" w:rsidP="006C5BD3">
            <w:pPr>
              <w:rPr>
                <w:rFonts w:ascii="Angsana New" w:hAnsi="Angsana New"/>
                <w:sz w:val="24"/>
                <w:szCs w:val="24"/>
              </w:rPr>
            </w:pPr>
            <w:r w:rsidRPr="009B3429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398" w:type="pct"/>
          </w:tcPr>
          <w:p w14:paraId="6D414D10" w14:textId="5E054A0B" w:rsidR="006C5BD3" w:rsidRPr="000D476A" w:rsidRDefault="006C5BD3" w:rsidP="00AF36DA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D476A">
              <w:rPr>
                <w:rFonts w:ascii="Angsana New" w:hAnsi="Angsana New" w:cs="Angsana New"/>
                <w:sz w:val="24"/>
                <w:szCs w:val="24"/>
              </w:rPr>
              <w:t xml:space="preserve">    </w:t>
            </w:r>
            <w:r w:rsidR="000D476A" w:rsidRPr="000D476A">
              <w:rPr>
                <w:rFonts w:ascii="Angsana New" w:hAnsi="Angsana New" w:cs="Angsana New"/>
                <w:sz w:val="24"/>
                <w:szCs w:val="24"/>
              </w:rPr>
              <w:t>128</w:t>
            </w:r>
          </w:p>
        </w:tc>
        <w:tc>
          <w:tcPr>
            <w:tcW w:w="117" w:type="pct"/>
          </w:tcPr>
          <w:p w14:paraId="7D3645B0" w14:textId="77777777" w:rsidR="006C5BD3" w:rsidRPr="000D476A" w:rsidRDefault="006C5BD3" w:rsidP="006C5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4" w:type="pct"/>
          </w:tcPr>
          <w:p w14:paraId="261C59EA" w14:textId="4509FDC7" w:rsidR="006C5BD3" w:rsidRPr="000D476A" w:rsidRDefault="006C5BD3" w:rsidP="006C5BD3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D476A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="000D476A" w:rsidRPr="000D476A">
              <w:rPr>
                <w:rFonts w:ascii="Angsana New" w:hAnsi="Angsana New" w:cs="Angsana New"/>
                <w:sz w:val="24"/>
                <w:szCs w:val="24"/>
              </w:rPr>
              <w:t>4,483</w:t>
            </w:r>
          </w:p>
        </w:tc>
        <w:tc>
          <w:tcPr>
            <w:tcW w:w="132" w:type="pct"/>
          </w:tcPr>
          <w:p w14:paraId="28B22BEB" w14:textId="77777777" w:rsidR="006C5BD3" w:rsidRPr="000D476A" w:rsidRDefault="006C5BD3" w:rsidP="006C5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</w:tcPr>
          <w:p w14:paraId="564B9BE7" w14:textId="49C2A476" w:rsidR="006C5BD3" w:rsidRPr="000D476A" w:rsidRDefault="006C5BD3" w:rsidP="006C5BD3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D476A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="000D476A" w:rsidRPr="000D476A">
              <w:rPr>
                <w:rFonts w:ascii="Angsana New" w:hAnsi="Angsana New" w:cs="Angsana New"/>
                <w:sz w:val="24"/>
                <w:szCs w:val="24"/>
              </w:rPr>
              <w:t>13,590</w:t>
            </w:r>
          </w:p>
        </w:tc>
        <w:tc>
          <w:tcPr>
            <w:tcW w:w="132" w:type="pct"/>
          </w:tcPr>
          <w:p w14:paraId="2DA8DC56" w14:textId="77777777" w:rsidR="006C5BD3" w:rsidRPr="000D476A" w:rsidRDefault="006C5BD3" w:rsidP="006C5BD3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00" w:type="pct"/>
          </w:tcPr>
          <w:p w14:paraId="4219ACE7" w14:textId="56C5BDA4" w:rsidR="006C5BD3" w:rsidRPr="000D476A" w:rsidRDefault="00AF36DA" w:rsidP="006C5BD3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D476A">
              <w:rPr>
                <w:rFonts w:ascii="Angsana New" w:hAnsi="Angsana New" w:cs="Angsana New"/>
                <w:sz w:val="24"/>
                <w:szCs w:val="24"/>
              </w:rPr>
              <w:t>1,</w:t>
            </w:r>
            <w:r w:rsidR="000D476A" w:rsidRPr="000D476A">
              <w:rPr>
                <w:rFonts w:ascii="Angsana New" w:hAnsi="Angsana New" w:cs="Angsana New"/>
                <w:sz w:val="24"/>
                <w:szCs w:val="24"/>
              </w:rPr>
              <w:t>140</w:t>
            </w:r>
          </w:p>
        </w:tc>
        <w:tc>
          <w:tcPr>
            <w:tcW w:w="132" w:type="pct"/>
          </w:tcPr>
          <w:p w14:paraId="6E0AF5B4" w14:textId="77777777" w:rsidR="006C5BD3" w:rsidRPr="000D476A" w:rsidRDefault="006C5BD3" w:rsidP="006C5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3" w:type="pct"/>
          </w:tcPr>
          <w:p w14:paraId="3580E7C9" w14:textId="4FB47028" w:rsidR="006C5BD3" w:rsidRPr="000D476A" w:rsidRDefault="000D476A" w:rsidP="006C5BD3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D476A">
              <w:rPr>
                <w:rFonts w:ascii="Angsana New" w:hAnsi="Angsana New" w:cs="Angsana New"/>
                <w:sz w:val="24"/>
                <w:szCs w:val="24"/>
              </w:rPr>
              <w:t>2,188</w:t>
            </w:r>
          </w:p>
        </w:tc>
        <w:tc>
          <w:tcPr>
            <w:tcW w:w="117" w:type="pct"/>
          </w:tcPr>
          <w:p w14:paraId="2D48EB5A" w14:textId="77777777" w:rsidR="006C5BD3" w:rsidRPr="000D476A" w:rsidRDefault="006C5BD3" w:rsidP="006C5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69" w:type="pct"/>
          </w:tcPr>
          <w:p w14:paraId="6179B3A9" w14:textId="382840F5" w:rsidR="006C5BD3" w:rsidRPr="000D476A" w:rsidRDefault="00833A4F" w:rsidP="00AF36DA">
            <w:pPr>
              <w:pStyle w:val="BodyText3"/>
              <w:spacing w:line="240" w:lineRule="atLeast"/>
              <w:ind w:right="-21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D476A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FE0359" w:rsidRPr="000D476A">
              <w:rPr>
                <w:rFonts w:ascii="Angsana New" w:hAnsi="Angsana New" w:cs="Angsana New"/>
                <w:color w:val="000000"/>
                <w:sz w:val="24"/>
                <w:szCs w:val="24"/>
              </w:rPr>
              <w:t>52,428</w:t>
            </w:r>
          </w:p>
        </w:tc>
        <w:tc>
          <w:tcPr>
            <w:tcW w:w="133" w:type="pct"/>
          </w:tcPr>
          <w:p w14:paraId="14EE3DAD" w14:textId="77777777" w:rsidR="006C5BD3" w:rsidRPr="000D476A" w:rsidRDefault="006C5BD3" w:rsidP="006C5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8" w:type="pct"/>
          </w:tcPr>
          <w:p w14:paraId="12C0E32D" w14:textId="66FE0785" w:rsidR="006C5BD3" w:rsidRPr="000D476A" w:rsidRDefault="00FE0359" w:rsidP="006C5BD3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D476A">
              <w:rPr>
                <w:rFonts w:ascii="Angsana New" w:hAnsi="Angsana New" w:cs="Angsana New"/>
                <w:sz w:val="24"/>
                <w:szCs w:val="24"/>
              </w:rPr>
              <w:t>97,13</w:t>
            </w:r>
            <w:r w:rsidR="00745884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26" w:type="pct"/>
          </w:tcPr>
          <w:p w14:paraId="0CD7FA36" w14:textId="77777777" w:rsidR="006C5BD3" w:rsidRPr="000D476A" w:rsidRDefault="006C5BD3" w:rsidP="006C5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9" w:type="pct"/>
          </w:tcPr>
          <w:p w14:paraId="54A69A52" w14:textId="798E460E" w:rsidR="006C5BD3" w:rsidRPr="000D476A" w:rsidRDefault="00FE0359" w:rsidP="006C5BD3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D476A">
              <w:rPr>
                <w:rFonts w:ascii="Angsana New" w:hAnsi="Angsana New" w:cs="Angsana New"/>
                <w:sz w:val="24"/>
                <w:szCs w:val="24"/>
              </w:rPr>
              <w:t>271,09</w:t>
            </w:r>
            <w:r w:rsidR="00745884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</w:tr>
      <w:tr w:rsidR="00356EE7" w:rsidRPr="000E5B07" w14:paraId="58585739" w14:textId="77777777" w:rsidTr="00270435">
        <w:tc>
          <w:tcPr>
            <w:tcW w:w="931" w:type="pct"/>
          </w:tcPr>
          <w:p w14:paraId="0B5B4EC4" w14:textId="44CE9C9D" w:rsidR="00833A4F" w:rsidRPr="009B3429" w:rsidRDefault="00A53654" w:rsidP="00833A4F">
            <w:pPr>
              <w:rPr>
                <w:rFonts w:ascii="Angsana New" w:hAnsi="Angsana New"/>
                <w:sz w:val="24"/>
                <w:szCs w:val="24"/>
              </w:rPr>
            </w:pPr>
            <w:r w:rsidRPr="009B3429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และตัดบัญชี</w:t>
            </w:r>
          </w:p>
        </w:tc>
        <w:tc>
          <w:tcPr>
            <w:tcW w:w="398" w:type="pct"/>
          </w:tcPr>
          <w:p w14:paraId="48E97591" w14:textId="36E9B3C3" w:rsidR="00833A4F" w:rsidRPr="0022697A" w:rsidRDefault="00833A4F" w:rsidP="00833A4F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2697A">
              <w:rPr>
                <w:rFonts w:ascii="Angsana New" w:hAnsi="Angsana New" w:cs="Angsana New"/>
                <w:sz w:val="24"/>
                <w:szCs w:val="24"/>
              </w:rPr>
              <w:t xml:space="preserve">       -</w:t>
            </w:r>
          </w:p>
        </w:tc>
        <w:tc>
          <w:tcPr>
            <w:tcW w:w="117" w:type="pct"/>
          </w:tcPr>
          <w:p w14:paraId="3F5016A4" w14:textId="77777777" w:rsidR="00833A4F" w:rsidRPr="0022697A" w:rsidRDefault="00833A4F" w:rsidP="0083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4" w:type="pct"/>
          </w:tcPr>
          <w:p w14:paraId="7E8158AE" w14:textId="358B4EF3" w:rsidR="00833A4F" w:rsidRPr="0022697A" w:rsidRDefault="00833A4F" w:rsidP="0083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2697A">
              <w:rPr>
                <w:rFonts w:ascii="Angsana New" w:hAnsi="Angsana New"/>
                <w:sz w:val="24"/>
                <w:szCs w:val="24"/>
              </w:rPr>
              <w:t xml:space="preserve">  (</w:t>
            </w:r>
            <w:r w:rsidR="000D476A" w:rsidRPr="0022697A">
              <w:rPr>
                <w:rFonts w:ascii="Angsana New" w:hAnsi="Angsana New"/>
                <w:sz w:val="24"/>
                <w:szCs w:val="24"/>
              </w:rPr>
              <w:t>82</w:t>
            </w:r>
            <w:r w:rsidRPr="0022697A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2" w:type="pct"/>
          </w:tcPr>
          <w:p w14:paraId="433419E0" w14:textId="77777777" w:rsidR="00833A4F" w:rsidRPr="0022697A" w:rsidRDefault="00833A4F" w:rsidP="0083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</w:tcPr>
          <w:p w14:paraId="40D17A38" w14:textId="56DEFF8F" w:rsidR="00833A4F" w:rsidRPr="0022697A" w:rsidRDefault="00833A4F" w:rsidP="0083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2697A">
              <w:rPr>
                <w:rFonts w:ascii="Angsana New" w:hAnsi="Angsana New"/>
                <w:sz w:val="24"/>
                <w:szCs w:val="24"/>
              </w:rPr>
              <w:t>(</w:t>
            </w:r>
            <w:r w:rsidR="00AF36DA" w:rsidRPr="0022697A">
              <w:rPr>
                <w:rFonts w:ascii="Angsana New" w:hAnsi="Angsana New"/>
                <w:sz w:val="24"/>
                <w:szCs w:val="24"/>
              </w:rPr>
              <w:t>1</w:t>
            </w:r>
            <w:r w:rsidR="000D476A" w:rsidRPr="0022697A">
              <w:rPr>
                <w:rFonts w:ascii="Angsana New" w:hAnsi="Angsana New"/>
                <w:sz w:val="24"/>
                <w:szCs w:val="24"/>
              </w:rPr>
              <w:t>0</w:t>
            </w:r>
            <w:r w:rsidRPr="0022697A">
              <w:rPr>
                <w:rFonts w:ascii="Angsana New" w:hAnsi="Angsana New"/>
                <w:sz w:val="24"/>
                <w:szCs w:val="24"/>
              </w:rPr>
              <w:t>,</w:t>
            </w:r>
            <w:r w:rsidR="000D476A" w:rsidRPr="0022697A">
              <w:rPr>
                <w:rFonts w:ascii="Angsana New" w:hAnsi="Angsana New"/>
                <w:sz w:val="24"/>
                <w:szCs w:val="24"/>
              </w:rPr>
              <w:t>243</w:t>
            </w:r>
            <w:r w:rsidRPr="0022697A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2" w:type="pct"/>
          </w:tcPr>
          <w:p w14:paraId="3F4A9A00" w14:textId="77777777" w:rsidR="00833A4F" w:rsidRPr="0022697A" w:rsidRDefault="00833A4F" w:rsidP="0083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0" w:type="pct"/>
          </w:tcPr>
          <w:p w14:paraId="2C02BBCE" w14:textId="2875C41D" w:rsidR="00833A4F" w:rsidRPr="0022697A" w:rsidRDefault="00833A4F" w:rsidP="0083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2697A">
              <w:rPr>
                <w:rFonts w:ascii="Angsana New" w:hAnsi="Angsana New"/>
                <w:sz w:val="24"/>
                <w:szCs w:val="24"/>
              </w:rPr>
              <w:t>(</w:t>
            </w:r>
            <w:r w:rsidR="000D476A" w:rsidRPr="0022697A">
              <w:rPr>
                <w:rFonts w:ascii="Angsana New" w:hAnsi="Angsana New"/>
                <w:sz w:val="24"/>
                <w:szCs w:val="24"/>
              </w:rPr>
              <w:t>208</w:t>
            </w:r>
            <w:r w:rsidRPr="0022697A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2" w:type="pct"/>
          </w:tcPr>
          <w:p w14:paraId="7FEBA473" w14:textId="77777777" w:rsidR="00833A4F" w:rsidRPr="0022697A" w:rsidRDefault="00833A4F" w:rsidP="0083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3" w:type="pct"/>
          </w:tcPr>
          <w:p w14:paraId="0E10CF15" w14:textId="6EFB0452" w:rsidR="00833A4F" w:rsidRPr="0022697A" w:rsidRDefault="00833A4F" w:rsidP="0083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2697A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="000D476A" w:rsidRPr="0022697A">
              <w:rPr>
                <w:rFonts w:ascii="Angsana New" w:hAnsi="Angsana New"/>
                <w:sz w:val="24"/>
                <w:szCs w:val="24"/>
              </w:rPr>
              <w:t>1,356</w:t>
            </w:r>
            <w:r w:rsidRPr="0022697A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17" w:type="pct"/>
          </w:tcPr>
          <w:p w14:paraId="35E5237C" w14:textId="77777777" w:rsidR="00833A4F" w:rsidRPr="0022697A" w:rsidRDefault="00833A4F" w:rsidP="0083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69" w:type="pct"/>
          </w:tcPr>
          <w:p w14:paraId="328F1122" w14:textId="77777777" w:rsidR="00833A4F" w:rsidRPr="0022697A" w:rsidRDefault="00833A4F" w:rsidP="00833A4F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2697A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22697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" w:type="pct"/>
          </w:tcPr>
          <w:p w14:paraId="35910AF6" w14:textId="77777777" w:rsidR="00833A4F" w:rsidRPr="0022697A" w:rsidRDefault="00833A4F" w:rsidP="0083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8" w:type="pct"/>
          </w:tcPr>
          <w:p w14:paraId="185E4F65" w14:textId="6DD296CB" w:rsidR="00833A4F" w:rsidRPr="0022697A" w:rsidRDefault="00833A4F" w:rsidP="00833A4F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2697A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22697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6" w:type="pct"/>
          </w:tcPr>
          <w:p w14:paraId="751888DD" w14:textId="77777777" w:rsidR="00833A4F" w:rsidRPr="0022697A" w:rsidRDefault="00833A4F" w:rsidP="0083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9" w:type="pct"/>
          </w:tcPr>
          <w:p w14:paraId="494788CF" w14:textId="08318A01" w:rsidR="00833A4F" w:rsidRPr="0022697A" w:rsidRDefault="00833A4F" w:rsidP="0083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2697A">
              <w:rPr>
                <w:rFonts w:ascii="Angsana New" w:hAnsi="Angsana New"/>
                <w:sz w:val="24"/>
                <w:szCs w:val="24"/>
              </w:rPr>
              <w:t>(</w:t>
            </w:r>
            <w:r w:rsidR="000D476A" w:rsidRPr="0022697A">
              <w:rPr>
                <w:rFonts w:ascii="Angsana New" w:hAnsi="Angsana New"/>
                <w:sz w:val="24"/>
                <w:szCs w:val="24"/>
              </w:rPr>
              <w:t>11,889</w:t>
            </w:r>
            <w:r w:rsidRPr="0022697A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AF36DA" w:rsidRPr="000E5B07" w14:paraId="04DF6FAC" w14:textId="77777777" w:rsidTr="00270435">
        <w:tc>
          <w:tcPr>
            <w:tcW w:w="931" w:type="pct"/>
          </w:tcPr>
          <w:p w14:paraId="5017005F" w14:textId="77777777" w:rsidR="00AF36DA" w:rsidRPr="009B3429" w:rsidRDefault="00AF36DA" w:rsidP="00AF36DA">
            <w:pPr>
              <w:rPr>
                <w:rFonts w:ascii="Angsana New" w:hAnsi="Angsana New"/>
                <w:sz w:val="24"/>
                <w:szCs w:val="24"/>
              </w:rPr>
            </w:pPr>
            <w:r w:rsidRPr="009B3429">
              <w:rPr>
                <w:rFonts w:ascii="Angsana New" w:hAnsi="Angsana New"/>
                <w:sz w:val="24"/>
                <w:szCs w:val="24"/>
                <w:cs/>
              </w:rPr>
              <w:t>โอนเข้า (โอนออก)</w:t>
            </w:r>
          </w:p>
        </w:tc>
        <w:tc>
          <w:tcPr>
            <w:tcW w:w="398" w:type="pct"/>
          </w:tcPr>
          <w:p w14:paraId="1D760E1C" w14:textId="6C45FAD7" w:rsidR="00AF36DA" w:rsidRPr="0022697A" w:rsidRDefault="00AF36DA" w:rsidP="000D476A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97A">
              <w:rPr>
                <w:rFonts w:ascii="Angsana New" w:hAnsi="Angsana New" w:cs="Angsana New"/>
                <w:sz w:val="24"/>
                <w:szCs w:val="24"/>
              </w:rPr>
              <w:t xml:space="preserve">    </w:t>
            </w:r>
            <w:r w:rsidR="000D476A" w:rsidRPr="0022697A">
              <w:rPr>
                <w:rFonts w:ascii="Angsana New" w:hAnsi="Angsana New" w:cs="Angsana New"/>
                <w:sz w:val="24"/>
                <w:szCs w:val="24"/>
              </w:rPr>
              <w:t>1,115</w:t>
            </w:r>
          </w:p>
        </w:tc>
        <w:tc>
          <w:tcPr>
            <w:tcW w:w="117" w:type="pct"/>
          </w:tcPr>
          <w:p w14:paraId="55081A98" w14:textId="77777777" w:rsidR="00AF36DA" w:rsidRPr="0022697A" w:rsidRDefault="00AF36DA" w:rsidP="00AF3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4" w:type="pct"/>
            <w:tcBorders>
              <w:bottom w:val="single" w:sz="4" w:space="0" w:color="auto"/>
            </w:tcBorders>
          </w:tcPr>
          <w:p w14:paraId="32F10B91" w14:textId="2589F4D6" w:rsidR="00AF36DA" w:rsidRPr="0022697A" w:rsidRDefault="000D476A" w:rsidP="000D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2697A">
              <w:rPr>
                <w:rFonts w:ascii="Angsana New" w:hAnsi="Angsana New"/>
                <w:sz w:val="24"/>
                <w:szCs w:val="24"/>
              </w:rPr>
              <w:t>15,11</w:t>
            </w:r>
            <w:r w:rsidR="0022697A" w:rsidRPr="0022697A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32" w:type="pct"/>
          </w:tcPr>
          <w:p w14:paraId="6455850D" w14:textId="77777777" w:rsidR="00AF36DA" w:rsidRPr="0022697A" w:rsidRDefault="00AF36DA" w:rsidP="00AF3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  <w:tcBorders>
              <w:bottom w:val="single" w:sz="4" w:space="0" w:color="auto"/>
            </w:tcBorders>
          </w:tcPr>
          <w:p w14:paraId="3FDE3996" w14:textId="75F16221" w:rsidR="00AF36DA" w:rsidRPr="0022697A" w:rsidRDefault="000D476A" w:rsidP="00AF3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2697A">
              <w:rPr>
                <w:rFonts w:ascii="Angsana New" w:hAnsi="Angsana New"/>
                <w:sz w:val="24"/>
                <w:szCs w:val="24"/>
              </w:rPr>
              <w:t>5,69</w:t>
            </w:r>
            <w:r w:rsidR="0022697A" w:rsidRPr="0022697A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32" w:type="pct"/>
          </w:tcPr>
          <w:p w14:paraId="4B53FE9E" w14:textId="77777777" w:rsidR="00AF36DA" w:rsidRPr="0022697A" w:rsidRDefault="00AF36DA" w:rsidP="00AF3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1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0" w:type="pct"/>
          </w:tcPr>
          <w:p w14:paraId="705BC60B" w14:textId="1451E284" w:rsidR="00AF36DA" w:rsidRPr="0022697A" w:rsidRDefault="00AF36DA" w:rsidP="0022697A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97A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="000D476A" w:rsidRPr="0022697A">
              <w:rPr>
                <w:rFonts w:ascii="Angsana New" w:hAnsi="Angsana New" w:cs="Angsana New"/>
                <w:sz w:val="24"/>
                <w:szCs w:val="24"/>
              </w:rPr>
              <w:t>678</w:t>
            </w:r>
          </w:p>
        </w:tc>
        <w:tc>
          <w:tcPr>
            <w:tcW w:w="132" w:type="pct"/>
          </w:tcPr>
          <w:p w14:paraId="0BC97B40" w14:textId="77777777" w:rsidR="00AF36DA" w:rsidRPr="0022697A" w:rsidRDefault="00AF36DA" w:rsidP="00AF3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3" w:type="pct"/>
          </w:tcPr>
          <w:p w14:paraId="4B8A056A" w14:textId="07772625" w:rsidR="00AF36DA" w:rsidRPr="0022697A" w:rsidRDefault="00AF36DA" w:rsidP="00AF36DA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2697A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="000D476A" w:rsidRPr="0022697A">
              <w:rPr>
                <w:rFonts w:ascii="Angsana New" w:hAnsi="Angsana New" w:cs="Angsana New"/>
                <w:sz w:val="24"/>
                <w:szCs w:val="24"/>
              </w:rPr>
              <w:t>2,1</w:t>
            </w:r>
            <w:r w:rsidR="0022697A" w:rsidRPr="0022697A">
              <w:rPr>
                <w:rFonts w:ascii="Angsana New" w:hAnsi="Angsana New" w:cs="Angsana New"/>
                <w:sz w:val="24"/>
                <w:szCs w:val="24"/>
              </w:rPr>
              <w:t>50</w:t>
            </w:r>
          </w:p>
        </w:tc>
        <w:tc>
          <w:tcPr>
            <w:tcW w:w="117" w:type="pct"/>
          </w:tcPr>
          <w:p w14:paraId="08FE9212" w14:textId="77777777" w:rsidR="00AF36DA" w:rsidRPr="0022697A" w:rsidRDefault="00AF36DA" w:rsidP="00AF3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69" w:type="pct"/>
          </w:tcPr>
          <w:p w14:paraId="293678DC" w14:textId="699F3878" w:rsidR="00AF36DA" w:rsidRPr="0022697A" w:rsidRDefault="00AF36DA" w:rsidP="00AF3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2697A">
              <w:rPr>
                <w:rFonts w:ascii="Angsana New" w:hAnsi="Angsana New"/>
                <w:sz w:val="24"/>
                <w:szCs w:val="24"/>
              </w:rPr>
              <w:t>(</w:t>
            </w:r>
            <w:r w:rsidR="00FE0359" w:rsidRPr="0022697A">
              <w:rPr>
                <w:rFonts w:ascii="Angsana New" w:hAnsi="Angsana New" w:hint="cs"/>
                <w:sz w:val="24"/>
                <w:szCs w:val="24"/>
                <w:cs/>
              </w:rPr>
              <w:t>7</w:t>
            </w:r>
            <w:r w:rsidR="00FE0359" w:rsidRPr="0022697A">
              <w:rPr>
                <w:rFonts w:ascii="Angsana New" w:hAnsi="Angsana New"/>
                <w:sz w:val="24"/>
                <w:szCs w:val="24"/>
              </w:rPr>
              <w:t>,</w:t>
            </w:r>
            <w:r w:rsidR="00FE0359" w:rsidRPr="0022697A">
              <w:rPr>
                <w:rFonts w:ascii="Angsana New" w:hAnsi="Angsana New" w:hint="cs"/>
                <w:sz w:val="24"/>
                <w:szCs w:val="24"/>
                <w:cs/>
              </w:rPr>
              <w:t>334</w:t>
            </w:r>
            <w:r w:rsidRPr="0022697A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3" w:type="pct"/>
          </w:tcPr>
          <w:p w14:paraId="29C74BDE" w14:textId="77777777" w:rsidR="00AF36DA" w:rsidRPr="0022697A" w:rsidRDefault="00AF36DA" w:rsidP="00AF3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8" w:type="pct"/>
          </w:tcPr>
          <w:p w14:paraId="5DB6431C" w14:textId="62A42881" w:rsidR="00AF36DA" w:rsidRPr="0022697A" w:rsidRDefault="00AF36DA" w:rsidP="00100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2697A">
              <w:rPr>
                <w:rFonts w:ascii="Angsana New" w:hAnsi="Angsana New"/>
                <w:sz w:val="24"/>
                <w:szCs w:val="24"/>
              </w:rPr>
              <w:t xml:space="preserve">  (</w:t>
            </w:r>
            <w:r w:rsidR="00FE0359" w:rsidRPr="0022697A">
              <w:rPr>
                <w:rFonts w:ascii="Angsana New" w:hAnsi="Angsana New"/>
                <w:sz w:val="24"/>
                <w:szCs w:val="24"/>
              </w:rPr>
              <w:t>8,57</w:t>
            </w:r>
            <w:r w:rsidR="00745884">
              <w:rPr>
                <w:rFonts w:ascii="Angsana New" w:hAnsi="Angsana New"/>
                <w:sz w:val="24"/>
                <w:szCs w:val="24"/>
              </w:rPr>
              <w:t>0</w:t>
            </w:r>
            <w:r w:rsidRPr="0022697A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26" w:type="pct"/>
          </w:tcPr>
          <w:p w14:paraId="3439839B" w14:textId="77777777" w:rsidR="00AF36DA" w:rsidRPr="0022697A" w:rsidRDefault="00AF36DA" w:rsidP="00AF3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9" w:type="pct"/>
          </w:tcPr>
          <w:p w14:paraId="1D7AA382" w14:textId="3E730B60" w:rsidR="00AF36DA" w:rsidRPr="0022697A" w:rsidRDefault="00AF36DA" w:rsidP="00FE0359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97A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="00FE0359" w:rsidRPr="0022697A">
              <w:rPr>
                <w:rFonts w:ascii="Angsana New" w:hAnsi="Angsana New" w:cs="Angsana New"/>
                <w:sz w:val="24"/>
                <w:szCs w:val="24"/>
              </w:rPr>
              <w:t>8,85</w:t>
            </w:r>
            <w:r w:rsidR="00745884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</w:tr>
      <w:tr w:rsidR="00356EE7" w:rsidRPr="000E5B07" w14:paraId="4B52EFF6" w14:textId="77777777" w:rsidTr="00270435">
        <w:tc>
          <w:tcPr>
            <w:tcW w:w="931" w:type="pct"/>
          </w:tcPr>
          <w:p w14:paraId="0ACBCADE" w14:textId="49779D08" w:rsidR="00D4253A" w:rsidRPr="009B3429" w:rsidRDefault="00D4253A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B342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B3429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9B342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9B3429">
              <w:rPr>
                <w:rFonts w:ascii="Angsana New" w:hAnsi="Angsana New"/>
                <w:b/>
                <w:bCs/>
                <w:sz w:val="24"/>
                <w:szCs w:val="24"/>
              </w:rPr>
              <w:t>25</w:t>
            </w:r>
            <w:r w:rsidR="00CA7B5C" w:rsidRPr="009B3429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  <w:r w:rsidR="00186EE0"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</w:tcPr>
          <w:p w14:paraId="47324EA9" w14:textId="6F761C76" w:rsidR="00D4253A" w:rsidRPr="0022697A" w:rsidRDefault="006C5BD3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97A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0D476A" w:rsidRPr="0022697A">
              <w:rPr>
                <w:rFonts w:ascii="Angsana New" w:hAnsi="Angsana New" w:cs="Angsana New"/>
                <w:color w:val="000000"/>
                <w:sz w:val="24"/>
                <w:szCs w:val="24"/>
              </w:rPr>
              <w:t>8,617</w:t>
            </w:r>
          </w:p>
        </w:tc>
        <w:tc>
          <w:tcPr>
            <w:tcW w:w="117" w:type="pct"/>
          </w:tcPr>
          <w:p w14:paraId="70008315" w14:textId="77777777" w:rsidR="00D4253A" w:rsidRPr="0022697A" w:rsidRDefault="00D4253A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</w:tcPr>
          <w:p w14:paraId="5EB1A6BA" w14:textId="410C14E5" w:rsidR="00D4253A" w:rsidRPr="0022697A" w:rsidRDefault="0022697A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2697A">
              <w:rPr>
                <w:rFonts w:ascii="Angsana New" w:hAnsi="Angsana New"/>
                <w:sz w:val="24"/>
                <w:szCs w:val="24"/>
              </w:rPr>
              <w:t>117,318</w:t>
            </w:r>
          </w:p>
        </w:tc>
        <w:tc>
          <w:tcPr>
            <w:tcW w:w="132" w:type="pct"/>
          </w:tcPr>
          <w:p w14:paraId="60560F33" w14:textId="77777777" w:rsidR="00D4253A" w:rsidRPr="0022697A" w:rsidRDefault="00D4253A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  <w:tcBorders>
              <w:top w:val="single" w:sz="4" w:space="0" w:color="auto"/>
              <w:bottom w:val="single" w:sz="4" w:space="0" w:color="auto"/>
            </w:tcBorders>
          </w:tcPr>
          <w:p w14:paraId="60920B5D" w14:textId="757C0319" w:rsidR="00D4253A" w:rsidRPr="0022697A" w:rsidRDefault="006C5BD3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2697A">
              <w:rPr>
                <w:rFonts w:ascii="Angsana New" w:hAnsi="Angsana New"/>
                <w:sz w:val="24"/>
                <w:szCs w:val="24"/>
              </w:rPr>
              <w:t>4</w:t>
            </w:r>
            <w:r w:rsidR="0022697A" w:rsidRPr="0022697A">
              <w:rPr>
                <w:rFonts w:ascii="Angsana New" w:hAnsi="Angsana New"/>
                <w:sz w:val="24"/>
                <w:szCs w:val="24"/>
              </w:rPr>
              <w:t>41,859</w:t>
            </w:r>
          </w:p>
        </w:tc>
        <w:tc>
          <w:tcPr>
            <w:tcW w:w="132" w:type="pct"/>
          </w:tcPr>
          <w:p w14:paraId="5DCAE7F1" w14:textId="77777777" w:rsidR="00D4253A" w:rsidRPr="0022697A" w:rsidRDefault="00D4253A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</w:tcBorders>
          </w:tcPr>
          <w:p w14:paraId="4C30FDBD" w14:textId="036E7CFF" w:rsidR="00D4253A" w:rsidRPr="0022697A" w:rsidRDefault="006C5BD3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97A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22697A" w:rsidRPr="0022697A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D4253A" w:rsidRPr="0022697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22697A" w:rsidRPr="0022697A">
              <w:rPr>
                <w:rFonts w:ascii="Angsana New" w:hAnsi="Angsana New" w:cs="Angsana New"/>
                <w:sz w:val="24"/>
                <w:szCs w:val="24"/>
              </w:rPr>
              <w:t>524</w:t>
            </w:r>
          </w:p>
        </w:tc>
        <w:tc>
          <w:tcPr>
            <w:tcW w:w="132" w:type="pct"/>
          </w:tcPr>
          <w:p w14:paraId="0E8318CD" w14:textId="77777777" w:rsidR="00D4253A" w:rsidRPr="0022697A" w:rsidRDefault="00D4253A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3" w:type="pct"/>
            <w:tcBorders>
              <w:top w:val="single" w:sz="4" w:space="0" w:color="auto"/>
              <w:bottom w:val="single" w:sz="4" w:space="0" w:color="auto"/>
            </w:tcBorders>
          </w:tcPr>
          <w:p w14:paraId="565B1B7B" w14:textId="6733BC29" w:rsidR="00D4253A" w:rsidRPr="0022697A" w:rsidRDefault="0022697A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2697A">
              <w:rPr>
                <w:rFonts w:ascii="Angsana New" w:hAnsi="Angsana New" w:cs="Angsana New"/>
                <w:sz w:val="24"/>
                <w:szCs w:val="24"/>
              </w:rPr>
              <w:t>54,809</w:t>
            </w:r>
          </w:p>
        </w:tc>
        <w:tc>
          <w:tcPr>
            <w:tcW w:w="117" w:type="pct"/>
          </w:tcPr>
          <w:p w14:paraId="003A2191" w14:textId="77777777" w:rsidR="00D4253A" w:rsidRPr="0022697A" w:rsidRDefault="00D4253A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</w:tcPr>
          <w:p w14:paraId="51267005" w14:textId="00A93F3C" w:rsidR="00D4253A" w:rsidRPr="0022697A" w:rsidRDefault="00FC3E43" w:rsidP="00AF36DA">
            <w:pPr>
              <w:pStyle w:val="BodyText3"/>
              <w:spacing w:line="240" w:lineRule="atLeast"/>
              <w:ind w:right="-2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97A">
              <w:rPr>
                <w:rFonts w:ascii="Angsana New" w:hAnsi="Angsana New" w:cs="Angsana New"/>
                <w:sz w:val="24"/>
                <w:szCs w:val="24"/>
              </w:rPr>
              <w:t>278,771</w:t>
            </w:r>
          </w:p>
        </w:tc>
        <w:tc>
          <w:tcPr>
            <w:tcW w:w="133" w:type="pct"/>
          </w:tcPr>
          <w:p w14:paraId="4AA4606F" w14:textId="77777777" w:rsidR="00D4253A" w:rsidRPr="0022697A" w:rsidRDefault="00D4253A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</w:tcPr>
          <w:p w14:paraId="1F146AC7" w14:textId="5B0E64F5" w:rsidR="00D4253A" w:rsidRPr="0022697A" w:rsidRDefault="00FC3E43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97A">
              <w:rPr>
                <w:rFonts w:ascii="Angsana New" w:hAnsi="Angsana New" w:cs="Angsana New" w:hint="cs"/>
                <w:sz w:val="24"/>
                <w:szCs w:val="24"/>
                <w:cs/>
              </w:rPr>
              <w:t>250</w:t>
            </w:r>
            <w:r w:rsidRPr="0022697A">
              <w:rPr>
                <w:rFonts w:ascii="Angsana New" w:hAnsi="Angsana New" w:cs="Angsana New"/>
                <w:sz w:val="24"/>
                <w:szCs w:val="24"/>
              </w:rPr>
              <w:t>,285</w:t>
            </w:r>
          </w:p>
        </w:tc>
        <w:tc>
          <w:tcPr>
            <w:tcW w:w="126" w:type="pct"/>
          </w:tcPr>
          <w:p w14:paraId="6D510FB5" w14:textId="77777777" w:rsidR="00D4253A" w:rsidRPr="0022697A" w:rsidRDefault="00D4253A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49" w:type="pct"/>
            <w:tcBorders>
              <w:top w:val="single" w:sz="4" w:space="0" w:color="auto"/>
              <w:bottom w:val="single" w:sz="4" w:space="0" w:color="auto"/>
            </w:tcBorders>
          </w:tcPr>
          <w:p w14:paraId="59D49487" w14:textId="1BAB1F31" w:rsidR="00D4253A" w:rsidRPr="0022697A" w:rsidRDefault="00270435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97A">
              <w:rPr>
                <w:rFonts w:ascii="Angsana New" w:hAnsi="Angsana New" w:cs="Angsana New"/>
                <w:sz w:val="24"/>
                <w:szCs w:val="24"/>
              </w:rPr>
              <w:t>1,205,183</w:t>
            </w:r>
          </w:p>
        </w:tc>
      </w:tr>
      <w:tr w:rsidR="00356EE7" w:rsidRPr="000E5B07" w14:paraId="2F8F09C1" w14:textId="77777777" w:rsidTr="00270435">
        <w:tc>
          <w:tcPr>
            <w:tcW w:w="931" w:type="pct"/>
          </w:tcPr>
          <w:p w14:paraId="47CC7FF1" w14:textId="77777777" w:rsidR="00D4253A" w:rsidRPr="002C4E62" w:rsidRDefault="00D4253A" w:rsidP="002C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398" w:type="pct"/>
            <w:tcBorders>
              <w:top w:val="single" w:sz="4" w:space="0" w:color="auto"/>
            </w:tcBorders>
          </w:tcPr>
          <w:p w14:paraId="0B5516A6" w14:textId="77777777" w:rsidR="00D4253A" w:rsidRPr="002C4E62" w:rsidRDefault="00D4253A" w:rsidP="002C4E62">
            <w:pPr>
              <w:pStyle w:val="BodyText3"/>
              <w:ind w:right="29"/>
              <w:jc w:val="thaiDistribute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17" w:type="pct"/>
          </w:tcPr>
          <w:p w14:paraId="5A528677" w14:textId="77777777" w:rsidR="00D4253A" w:rsidRPr="002C4E62" w:rsidRDefault="00D4253A" w:rsidP="002C4E62">
            <w:pPr>
              <w:pStyle w:val="BodyText3"/>
              <w:ind w:right="29"/>
              <w:jc w:val="thaiDistribute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414" w:type="pct"/>
            <w:tcBorders>
              <w:top w:val="single" w:sz="4" w:space="0" w:color="auto"/>
            </w:tcBorders>
          </w:tcPr>
          <w:p w14:paraId="2AFD6ADC" w14:textId="77777777" w:rsidR="00D4253A" w:rsidRPr="002C4E62" w:rsidRDefault="00D4253A" w:rsidP="002C4E62">
            <w:pPr>
              <w:pStyle w:val="BodyText3"/>
              <w:ind w:right="29"/>
              <w:jc w:val="thaiDistribute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32" w:type="pct"/>
          </w:tcPr>
          <w:p w14:paraId="56F9356A" w14:textId="77777777" w:rsidR="00D4253A" w:rsidRPr="002C4E62" w:rsidRDefault="00D4253A" w:rsidP="002C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399" w:type="pct"/>
            <w:tcBorders>
              <w:top w:val="single" w:sz="4" w:space="0" w:color="auto"/>
            </w:tcBorders>
          </w:tcPr>
          <w:p w14:paraId="318305E4" w14:textId="77777777" w:rsidR="00D4253A" w:rsidRPr="002C4E62" w:rsidRDefault="00D4253A" w:rsidP="002C4E62">
            <w:pPr>
              <w:pStyle w:val="BodyText3"/>
              <w:ind w:right="29"/>
              <w:jc w:val="thaiDistribute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32" w:type="pct"/>
          </w:tcPr>
          <w:p w14:paraId="0A85C244" w14:textId="77777777" w:rsidR="00D4253A" w:rsidRPr="002C4E62" w:rsidRDefault="00D4253A" w:rsidP="002C4E62">
            <w:pPr>
              <w:pStyle w:val="BodyText3"/>
              <w:ind w:right="29"/>
              <w:jc w:val="thaiDistribute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400" w:type="pct"/>
            <w:tcBorders>
              <w:top w:val="single" w:sz="4" w:space="0" w:color="auto"/>
            </w:tcBorders>
          </w:tcPr>
          <w:p w14:paraId="487A544A" w14:textId="77777777" w:rsidR="00D4253A" w:rsidRPr="002C4E62" w:rsidRDefault="00D4253A" w:rsidP="002C4E62">
            <w:pPr>
              <w:pStyle w:val="BodyText3"/>
              <w:ind w:right="29"/>
              <w:jc w:val="thaiDistribute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32" w:type="pct"/>
          </w:tcPr>
          <w:p w14:paraId="18006D75" w14:textId="77777777" w:rsidR="00D4253A" w:rsidRPr="002C4E62" w:rsidRDefault="00D4253A" w:rsidP="002C4E62">
            <w:pPr>
              <w:pStyle w:val="BodyText3"/>
              <w:ind w:right="29"/>
              <w:jc w:val="thaiDistribute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353" w:type="pct"/>
            <w:tcBorders>
              <w:top w:val="single" w:sz="4" w:space="0" w:color="auto"/>
            </w:tcBorders>
          </w:tcPr>
          <w:p w14:paraId="6373DB6C" w14:textId="77777777" w:rsidR="00D4253A" w:rsidRPr="002C4E62" w:rsidRDefault="00D4253A" w:rsidP="002C4E62">
            <w:pPr>
              <w:pStyle w:val="BodyText3"/>
              <w:ind w:right="29"/>
              <w:jc w:val="thaiDistribute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17" w:type="pct"/>
          </w:tcPr>
          <w:p w14:paraId="6EB5A7BB" w14:textId="77777777" w:rsidR="00D4253A" w:rsidRPr="002C4E62" w:rsidRDefault="00D4253A" w:rsidP="002C4E62">
            <w:pPr>
              <w:pStyle w:val="BodyText3"/>
              <w:ind w:right="29"/>
              <w:jc w:val="thaiDistribute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369" w:type="pct"/>
            <w:tcBorders>
              <w:top w:val="single" w:sz="4" w:space="0" w:color="auto"/>
            </w:tcBorders>
          </w:tcPr>
          <w:p w14:paraId="49F0A78B" w14:textId="77777777" w:rsidR="00D4253A" w:rsidRPr="002C4E62" w:rsidRDefault="00D4253A" w:rsidP="002C4E62">
            <w:pPr>
              <w:pStyle w:val="BodyText3"/>
              <w:ind w:right="29"/>
              <w:jc w:val="thaiDistribute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33" w:type="pct"/>
          </w:tcPr>
          <w:p w14:paraId="30586E04" w14:textId="77777777" w:rsidR="00D4253A" w:rsidRPr="002C4E62" w:rsidRDefault="00D4253A" w:rsidP="002C4E62">
            <w:pPr>
              <w:pStyle w:val="BodyText3"/>
              <w:ind w:right="29"/>
              <w:jc w:val="thaiDistribute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398" w:type="pct"/>
            <w:tcBorders>
              <w:top w:val="single" w:sz="4" w:space="0" w:color="auto"/>
            </w:tcBorders>
          </w:tcPr>
          <w:p w14:paraId="4B816638" w14:textId="77777777" w:rsidR="00D4253A" w:rsidRPr="002C4E62" w:rsidRDefault="00D4253A" w:rsidP="002C4E62">
            <w:pPr>
              <w:pStyle w:val="BodyText3"/>
              <w:ind w:right="29"/>
              <w:jc w:val="thaiDistribute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26" w:type="pct"/>
          </w:tcPr>
          <w:p w14:paraId="3E3B5939" w14:textId="77777777" w:rsidR="00D4253A" w:rsidRPr="002C4E62" w:rsidRDefault="00D4253A" w:rsidP="002C4E62">
            <w:pPr>
              <w:pStyle w:val="BodyText3"/>
              <w:ind w:right="29"/>
              <w:jc w:val="thaiDistribute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449" w:type="pct"/>
            <w:tcBorders>
              <w:top w:val="single" w:sz="4" w:space="0" w:color="auto"/>
            </w:tcBorders>
          </w:tcPr>
          <w:p w14:paraId="05DAA23F" w14:textId="77777777" w:rsidR="00D4253A" w:rsidRPr="002C4E62" w:rsidRDefault="00D4253A" w:rsidP="002C4E62">
            <w:pPr>
              <w:pStyle w:val="BodyText3"/>
              <w:ind w:right="29"/>
              <w:jc w:val="thaiDistribute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356EE7" w:rsidRPr="000E5B07" w14:paraId="382454C5" w14:textId="77777777" w:rsidTr="00270435">
        <w:tc>
          <w:tcPr>
            <w:tcW w:w="931" w:type="pct"/>
          </w:tcPr>
          <w:p w14:paraId="1D75F3CD" w14:textId="77777777" w:rsidR="00D4253A" w:rsidRPr="009B3429" w:rsidRDefault="00D4253A" w:rsidP="001F07E0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B342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398" w:type="pct"/>
          </w:tcPr>
          <w:p w14:paraId="5116CC46" w14:textId="77777777" w:rsidR="00D4253A" w:rsidRPr="009B3429" w:rsidRDefault="00D4253A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" w:type="pct"/>
          </w:tcPr>
          <w:p w14:paraId="72A77A3C" w14:textId="77777777" w:rsidR="00D4253A" w:rsidRPr="009B3429" w:rsidRDefault="00D4253A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14" w:type="pct"/>
          </w:tcPr>
          <w:p w14:paraId="1E0943B7" w14:textId="77777777" w:rsidR="00D4253A" w:rsidRPr="009B3429" w:rsidRDefault="00D4253A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" w:type="pct"/>
          </w:tcPr>
          <w:p w14:paraId="647776F4" w14:textId="77777777" w:rsidR="00D4253A" w:rsidRPr="009B3429" w:rsidRDefault="00D4253A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</w:tcPr>
          <w:p w14:paraId="561B66AD" w14:textId="77777777" w:rsidR="00D4253A" w:rsidRPr="009B3429" w:rsidRDefault="00D4253A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" w:type="pct"/>
          </w:tcPr>
          <w:p w14:paraId="743ED43C" w14:textId="77777777" w:rsidR="00D4253A" w:rsidRPr="009B3429" w:rsidRDefault="00D4253A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00" w:type="pct"/>
          </w:tcPr>
          <w:p w14:paraId="2960F663" w14:textId="77777777" w:rsidR="00D4253A" w:rsidRPr="009B3429" w:rsidRDefault="00D4253A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" w:type="pct"/>
          </w:tcPr>
          <w:p w14:paraId="07D8FFB9" w14:textId="77777777" w:rsidR="00D4253A" w:rsidRPr="009B3429" w:rsidRDefault="00D4253A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53" w:type="pct"/>
          </w:tcPr>
          <w:p w14:paraId="2AD701D3" w14:textId="77777777" w:rsidR="00D4253A" w:rsidRPr="009B3429" w:rsidRDefault="00D4253A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" w:type="pct"/>
          </w:tcPr>
          <w:p w14:paraId="156DB62D" w14:textId="77777777" w:rsidR="00D4253A" w:rsidRPr="009B3429" w:rsidRDefault="00D4253A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9" w:type="pct"/>
          </w:tcPr>
          <w:p w14:paraId="2CF28A81" w14:textId="77777777" w:rsidR="00D4253A" w:rsidRPr="009B3429" w:rsidRDefault="00D4253A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" w:type="pct"/>
          </w:tcPr>
          <w:p w14:paraId="6FB84C81" w14:textId="77777777" w:rsidR="00D4253A" w:rsidRPr="009B3429" w:rsidRDefault="00D4253A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98" w:type="pct"/>
          </w:tcPr>
          <w:p w14:paraId="0C5BE24F" w14:textId="77777777" w:rsidR="00D4253A" w:rsidRPr="009B3429" w:rsidRDefault="00D4253A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" w:type="pct"/>
          </w:tcPr>
          <w:p w14:paraId="3C05A47A" w14:textId="77777777" w:rsidR="00D4253A" w:rsidRPr="009B3429" w:rsidRDefault="00D4253A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49" w:type="pct"/>
          </w:tcPr>
          <w:p w14:paraId="3F83A381" w14:textId="77777777" w:rsidR="00D4253A" w:rsidRPr="009B3429" w:rsidRDefault="00D4253A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97ED7" w:rsidRPr="000E5B07" w14:paraId="35CBD9E9" w14:textId="77777777" w:rsidTr="00270435">
        <w:tc>
          <w:tcPr>
            <w:tcW w:w="931" w:type="pct"/>
          </w:tcPr>
          <w:p w14:paraId="64D4D94A" w14:textId="268B8A4D" w:rsidR="00997ED7" w:rsidRPr="006F2553" w:rsidRDefault="00997ED7" w:rsidP="00997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4"/>
              <w:rPr>
                <w:rFonts w:ascii="Angsana New" w:hAnsi="Angsana New"/>
                <w:sz w:val="24"/>
                <w:szCs w:val="24"/>
              </w:rPr>
            </w:pPr>
            <w:r w:rsidRPr="006F2553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6F2553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6F2553">
              <w:rPr>
                <w:rFonts w:ascii="Angsana New" w:hAnsi="Angsana New" w:hint="cs"/>
                <w:sz w:val="24"/>
                <w:szCs w:val="24"/>
                <w:cs/>
              </w:rPr>
              <w:t>มกราคม</w:t>
            </w:r>
            <w:r w:rsidRPr="006F2553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6F2553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398" w:type="pct"/>
          </w:tcPr>
          <w:p w14:paraId="54A0CFE9" w14:textId="4C26FF5E" w:rsidR="00997ED7" w:rsidRPr="00997ED7" w:rsidRDefault="00997ED7" w:rsidP="00997ED7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97ED7">
              <w:rPr>
                <w:rFonts w:ascii="Angsana New" w:hAnsi="Angsana New" w:cs="Angsana New"/>
                <w:sz w:val="24"/>
                <w:szCs w:val="24"/>
              </w:rPr>
              <w:t xml:space="preserve">  8,099</w:t>
            </w:r>
          </w:p>
        </w:tc>
        <w:tc>
          <w:tcPr>
            <w:tcW w:w="117" w:type="pct"/>
          </w:tcPr>
          <w:p w14:paraId="38550A4B" w14:textId="77777777" w:rsidR="00997ED7" w:rsidRPr="009B3429" w:rsidRDefault="00997ED7" w:rsidP="00997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4" w:type="pct"/>
          </w:tcPr>
          <w:p w14:paraId="3178A142" w14:textId="483A3263" w:rsidR="00997ED7" w:rsidRPr="00997ED7" w:rsidRDefault="00997ED7" w:rsidP="00997ED7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97ED7">
              <w:rPr>
                <w:rFonts w:ascii="Angsana New" w:hAnsi="Angsana New" w:cs="Angsana New"/>
                <w:sz w:val="24"/>
                <w:szCs w:val="24"/>
              </w:rPr>
              <w:t>32,732</w:t>
            </w:r>
          </w:p>
        </w:tc>
        <w:tc>
          <w:tcPr>
            <w:tcW w:w="132" w:type="pct"/>
          </w:tcPr>
          <w:p w14:paraId="7BCF3BC9" w14:textId="77777777" w:rsidR="00997ED7" w:rsidRPr="009B3429" w:rsidRDefault="00997ED7" w:rsidP="00997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</w:tcPr>
          <w:p w14:paraId="583593EA" w14:textId="08A4BE79" w:rsidR="00997ED7" w:rsidRPr="00997ED7" w:rsidRDefault="00997ED7" w:rsidP="00997ED7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97ED7">
              <w:rPr>
                <w:rFonts w:ascii="Angsana New" w:hAnsi="Angsana New" w:cs="Angsana New"/>
                <w:sz w:val="24"/>
                <w:szCs w:val="24"/>
              </w:rPr>
              <w:t>128,375</w:t>
            </w:r>
          </w:p>
        </w:tc>
        <w:tc>
          <w:tcPr>
            <w:tcW w:w="132" w:type="pct"/>
          </w:tcPr>
          <w:p w14:paraId="1A7868A1" w14:textId="77777777" w:rsidR="00997ED7" w:rsidRPr="009B3429" w:rsidRDefault="00997ED7" w:rsidP="00997ED7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00" w:type="pct"/>
          </w:tcPr>
          <w:p w14:paraId="18529C31" w14:textId="6088DD78" w:rsidR="00997ED7" w:rsidRPr="00997ED7" w:rsidRDefault="00997ED7" w:rsidP="00997ED7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97ED7">
              <w:rPr>
                <w:rFonts w:ascii="Angsana New" w:hAnsi="Angsana New" w:cs="Angsana New"/>
                <w:sz w:val="24"/>
                <w:szCs w:val="24"/>
              </w:rPr>
              <w:t>18,</w:t>
            </w:r>
            <w:r>
              <w:rPr>
                <w:rFonts w:ascii="Angsana New" w:hAnsi="Angsana New" w:cs="Angsana New"/>
                <w:sz w:val="24"/>
                <w:szCs w:val="24"/>
              </w:rPr>
              <w:t>644</w:t>
            </w:r>
          </w:p>
        </w:tc>
        <w:tc>
          <w:tcPr>
            <w:tcW w:w="132" w:type="pct"/>
          </w:tcPr>
          <w:p w14:paraId="343EC404" w14:textId="77777777" w:rsidR="00997ED7" w:rsidRPr="009B3429" w:rsidRDefault="00997ED7" w:rsidP="00997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3" w:type="pct"/>
          </w:tcPr>
          <w:p w14:paraId="66F29A7A" w14:textId="4003142D" w:rsidR="00997ED7" w:rsidRPr="00997ED7" w:rsidRDefault="00997ED7" w:rsidP="00997ED7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97ED7">
              <w:rPr>
                <w:rFonts w:ascii="Angsana New" w:hAnsi="Angsana New" w:cs="Angsana New"/>
                <w:sz w:val="24"/>
                <w:szCs w:val="24"/>
              </w:rPr>
              <w:t>2</w:t>
            </w:r>
            <w:r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997ED7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240</w:t>
            </w:r>
          </w:p>
        </w:tc>
        <w:tc>
          <w:tcPr>
            <w:tcW w:w="117" w:type="pct"/>
          </w:tcPr>
          <w:p w14:paraId="041D3009" w14:textId="77777777" w:rsidR="00997ED7" w:rsidRPr="009B3429" w:rsidRDefault="00997ED7" w:rsidP="00997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9" w:type="pct"/>
          </w:tcPr>
          <w:p w14:paraId="6EC88A74" w14:textId="1DD4820E" w:rsidR="00997ED7" w:rsidRPr="00FC3E43" w:rsidRDefault="00997ED7" w:rsidP="00997ED7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C3E43">
              <w:rPr>
                <w:rFonts w:ascii="Angsana New" w:hAnsi="Angsana New" w:cs="Angsana New"/>
                <w:sz w:val="24"/>
                <w:szCs w:val="24"/>
              </w:rPr>
              <w:t xml:space="preserve">  -</w:t>
            </w:r>
          </w:p>
        </w:tc>
        <w:tc>
          <w:tcPr>
            <w:tcW w:w="133" w:type="pct"/>
          </w:tcPr>
          <w:p w14:paraId="1E748565" w14:textId="77777777" w:rsidR="00997ED7" w:rsidRPr="00FC3E43" w:rsidRDefault="00997ED7" w:rsidP="00997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8" w:type="pct"/>
          </w:tcPr>
          <w:p w14:paraId="772E33E7" w14:textId="710E836E" w:rsidR="00997ED7" w:rsidRPr="00FC3E43" w:rsidRDefault="00997ED7" w:rsidP="00997ED7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C3E43">
              <w:rPr>
                <w:rFonts w:ascii="Angsana New" w:hAnsi="Angsana New" w:cs="Angsana New"/>
                <w:sz w:val="24"/>
                <w:szCs w:val="24"/>
              </w:rPr>
              <w:t xml:space="preserve">  -</w:t>
            </w:r>
          </w:p>
        </w:tc>
        <w:tc>
          <w:tcPr>
            <w:tcW w:w="126" w:type="pct"/>
          </w:tcPr>
          <w:p w14:paraId="428A184F" w14:textId="77777777" w:rsidR="00997ED7" w:rsidRPr="009B3429" w:rsidRDefault="00997ED7" w:rsidP="00997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9" w:type="pct"/>
          </w:tcPr>
          <w:p w14:paraId="46D35E0C" w14:textId="4D089955" w:rsidR="00997ED7" w:rsidRPr="00997ED7" w:rsidRDefault="00997ED7" w:rsidP="00997ED7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97ED7">
              <w:rPr>
                <w:rFonts w:ascii="Angsana New" w:hAnsi="Angsana New" w:cs="Angsana New"/>
                <w:sz w:val="24"/>
                <w:szCs w:val="24"/>
              </w:rPr>
              <w:t>21</w:t>
            </w:r>
            <w:r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997ED7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090</w:t>
            </w:r>
          </w:p>
        </w:tc>
      </w:tr>
      <w:tr w:rsidR="00997ED7" w:rsidRPr="000E5B07" w14:paraId="6F7019D0" w14:textId="77777777" w:rsidTr="00FF33D6">
        <w:tc>
          <w:tcPr>
            <w:tcW w:w="931" w:type="pct"/>
          </w:tcPr>
          <w:p w14:paraId="68739A88" w14:textId="512B5509" w:rsidR="00997ED7" w:rsidRPr="009B3429" w:rsidRDefault="00997ED7" w:rsidP="00997ED7">
            <w:pPr>
              <w:rPr>
                <w:rFonts w:ascii="Angsana New" w:hAnsi="Angsana New"/>
                <w:sz w:val="24"/>
                <w:szCs w:val="24"/>
              </w:rPr>
            </w:pPr>
            <w:r w:rsidRPr="009B3429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398" w:type="pct"/>
          </w:tcPr>
          <w:p w14:paraId="35FC39E9" w14:textId="278A46A4" w:rsidR="00997ED7" w:rsidRPr="00997ED7" w:rsidRDefault="00997ED7" w:rsidP="00997ED7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97ED7">
              <w:rPr>
                <w:rFonts w:ascii="Angsana New" w:hAnsi="Angsana New" w:cs="Angsana New"/>
                <w:sz w:val="24"/>
                <w:szCs w:val="24"/>
              </w:rPr>
              <w:t xml:space="preserve">  995</w:t>
            </w:r>
          </w:p>
        </w:tc>
        <w:tc>
          <w:tcPr>
            <w:tcW w:w="117" w:type="pct"/>
          </w:tcPr>
          <w:p w14:paraId="284665B4" w14:textId="77777777" w:rsidR="00997ED7" w:rsidRPr="009B3429" w:rsidRDefault="00997ED7" w:rsidP="00997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4" w:type="pct"/>
          </w:tcPr>
          <w:p w14:paraId="2FB87DDD" w14:textId="5CE0FA8E" w:rsidR="00997ED7" w:rsidRPr="00997ED7" w:rsidRDefault="00997ED7" w:rsidP="00997ED7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97ED7">
              <w:rPr>
                <w:rFonts w:ascii="Angsana New" w:hAnsi="Angsana New" w:cs="Angsana New"/>
                <w:sz w:val="24"/>
                <w:szCs w:val="24"/>
              </w:rPr>
              <w:t>4,027</w:t>
            </w:r>
          </w:p>
        </w:tc>
        <w:tc>
          <w:tcPr>
            <w:tcW w:w="132" w:type="pct"/>
          </w:tcPr>
          <w:p w14:paraId="53C14819" w14:textId="77777777" w:rsidR="00997ED7" w:rsidRPr="009B3429" w:rsidRDefault="00997ED7" w:rsidP="00997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</w:tcPr>
          <w:p w14:paraId="38F7C57E" w14:textId="16AA3FB7" w:rsidR="00997ED7" w:rsidRPr="00997ED7" w:rsidRDefault="00997ED7" w:rsidP="00997ED7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97ED7">
              <w:rPr>
                <w:rFonts w:ascii="Angsana New" w:hAnsi="Angsana New" w:cs="Angsana New"/>
                <w:sz w:val="24"/>
                <w:szCs w:val="24"/>
              </w:rPr>
              <w:t>21,363</w:t>
            </w:r>
          </w:p>
        </w:tc>
        <w:tc>
          <w:tcPr>
            <w:tcW w:w="132" w:type="pct"/>
          </w:tcPr>
          <w:p w14:paraId="14604785" w14:textId="77777777" w:rsidR="00997ED7" w:rsidRPr="009B3429" w:rsidRDefault="00997ED7" w:rsidP="00997ED7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00" w:type="pct"/>
          </w:tcPr>
          <w:p w14:paraId="4CA47D80" w14:textId="49DAA8E8" w:rsidR="00997ED7" w:rsidRPr="00997ED7" w:rsidRDefault="00997ED7" w:rsidP="00997ED7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97ED7">
              <w:rPr>
                <w:rFonts w:ascii="Angsana New" w:hAnsi="Angsana New" w:cs="Angsana New"/>
                <w:sz w:val="24"/>
                <w:szCs w:val="24"/>
              </w:rPr>
              <w:t>1,</w:t>
            </w:r>
            <w:r>
              <w:rPr>
                <w:rFonts w:ascii="Angsana New" w:hAnsi="Angsana New" w:cs="Angsana New"/>
                <w:sz w:val="24"/>
                <w:szCs w:val="24"/>
              </w:rPr>
              <w:t>282</w:t>
            </w:r>
          </w:p>
        </w:tc>
        <w:tc>
          <w:tcPr>
            <w:tcW w:w="132" w:type="pct"/>
          </w:tcPr>
          <w:p w14:paraId="5D6F7C94" w14:textId="77777777" w:rsidR="00997ED7" w:rsidRPr="009B3429" w:rsidRDefault="00997ED7" w:rsidP="00997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3" w:type="pct"/>
          </w:tcPr>
          <w:p w14:paraId="190B14E2" w14:textId="7A031F36" w:rsidR="00997ED7" w:rsidRPr="00997ED7" w:rsidRDefault="00FF33D6" w:rsidP="00997ED7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997ED7" w:rsidRPr="00997ED7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097</w:t>
            </w:r>
          </w:p>
        </w:tc>
        <w:tc>
          <w:tcPr>
            <w:tcW w:w="117" w:type="pct"/>
          </w:tcPr>
          <w:p w14:paraId="592CD0C8" w14:textId="77777777" w:rsidR="00997ED7" w:rsidRPr="009B3429" w:rsidRDefault="00997ED7" w:rsidP="00997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9" w:type="pct"/>
          </w:tcPr>
          <w:p w14:paraId="275268B7" w14:textId="6A4C5E8E" w:rsidR="00997ED7" w:rsidRPr="00FC3E43" w:rsidRDefault="00997ED7" w:rsidP="00997ED7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C3E43">
              <w:rPr>
                <w:rFonts w:ascii="Angsana New" w:hAnsi="Angsana New" w:cs="Angsana New"/>
                <w:sz w:val="24"/>
                <w:szCs w:val="24"/>
              </w:rPr>
              <w:t xml:space="preserve">  -</w:t>
            </w:r>
          </w:p>
        </w:tc>
        <w:tc>
          <w:tcPr>
            <w:tcW w:w="133" w:type="pct"/>
          </w:tcPr>
          <w:p w14:paraId="1F880914" w14:textId="77777777" w:rsidR="00997ED7" w:rsidRPr="00FC3E43" w:rsidRDefault="00997ED7" w:rsidP="00997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8" w:type="pct"/>
          </w:tcPr>
          <w:p w14:paraId="40D0FA84" w14:textId="031517A2" w:rsidR="00997ED7" w:rsidRPr="00FC3E43" w:rsidRDefault="00997ED7" w:rsidP="00997ED7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C3E43">
              <w:rPr>
                <w:rFonts w:ascii="Angsana New" w:hAnsi="Angsana New" w:cs="Angsana New"/>
                <w:sz w:val="24"/>
                <w:szCs w:val="24"/>
              </w:rPr>
              <w:t xml:space="preserve">  -</w:t>
            </w:r>
          </w:p>
        </w:tc>
        <w:tc>
          <w:tcPr>
            <w:tcW w:w="126" w:type="pct"/>
          </w:tcPr>
          <w:p w14:paraId="2C2760E9" w14:textId="77777777" w:rsidR="00997ED7" w:rsidRPr="009B3429" w:rsidRDefault="00997ED7" w:rsidP="00997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9" w:type="pct"/>
          </w:tcPr>
          <w:p w14:paraId="7DBDA501" w14:textId="33D4975A" w:rsidR="00997ED7" w:rsidRPr="00997ED7" w:rsidRDefault="00997ED7" w:rsidP="00997ED7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97ED7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FF33D6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997ED7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FF33D6">
              <w:rPr>
                <w:rFonts w:ascii="Angsana New" w:hAnsi="Angsana New" w:cs="Angsana New"/>
                <w:sz w:val="24"/>
                <w:szCs w:val="24"/>
              </w:rPr>
              <w:t>64</w:t>
            </w:r>
          </w:p>
        </w:tc>
      </w:tr>
      <w:tr w:rsidR="00997ED7" w:rsidRPr="000E5B07" w14:paraId="4808F78B" w14:textId="77777777" w:rsidTr="00FF33D6">
        <w:tc>
          <w:tcPr>
            <w:tcW w:w="931" w:type="pct"/>
          </w:tcPr>
          <w:p w14:paraId="3A9B238B" w14:textId="508584FF" w:rsidR="00997ED7" w:rsidRPr="009B3429" w:rsidRDefault="00997ED7" w:rsidP="00997ED7">
            <w:pPr>
              <w:rPr>
                <w:rFonts w:ascii="Angsana New" w:hAnsi="Angsana New"/>
                <w:sz w:val="24"/>
                <w:szCs w:val="24"/>
              </w:rPr>
            </w:pPr>
            <w:r w:rsidRPr="009B3429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และตัดบัญชี</w:t>
            </w:r>
          </w:p>
        </w:tc>
        <w:tc>
          <w:tcPr>
            <w:tcW w:w="398" w:type="pct"/>
          </w:tcPr>
          <w:p w14:paraId="6CAF6362" w14:textId="7B286FEF" w:rsidR="00997ED7" w:rsidRPr="009B3429" w:rsidRDefault="00997ED7" w:rsidP="00592C56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97ED7">
              <w:rPr>
                <w:rFonts w:ascii="Angsana New" w:hAnsi="Angsana New" w:cs="Angsana New"/>
                <w:sz w:val="24"/>
                <w:szCs w:val="24"/>
              </w:rPr>
              <w:t xml:space="preserve">       -</w:t>
            </w:r>
          </w:p>
        </w:tc>
        <w:tc>
          <w:tcPr>
            <w:tcW w:w="117" w:type="pct"/>
          </w:tcPr>
          <w:p w14:paraId="1F84A947" w14:textId="77777777" w:rsidR="00997ED7" w:rsidRPr="009B3429" w:rsidRDefault="00997ED7" w:rsidP="00997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4" w:type="pct"/>
          </w:tcPr>
          <w:p w14:paraId="3F5EDA3E" w14:textId="1A0600E9" w:rsidR="00997ED7" w:rsidRPr="00997ED7" w:rsidRDefault="00997ED7" w:rsidP="00997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97ED7">
              <w:rPr>
                <w:rFonts w:ascii="Angsana New" w:hAnsi="Angsana New"/>
                <w:sz w:val="24"/>
                <w:szCs w:val="24"/>
              </w:rPr>
              <w:t>(48)</w:t>
            </w:r>
          </w:p>
        </w:tc>
        <w:tc>
          <w:tcPr>
            <w:tcW w:w="132" w:type="pct"/>
          </w:tcPr>
          <w:p w14:paraId="34E74102" w14:textId="77777777" w:rsidR="00997ED7" w:rsidRPr="009B3429" w:rsidRDefault="00997ED7" w:rsidP="00997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</w:tcPr>
          <w:p w14:paraId="26B5C451" w14:textId="68AA86E4" w:rsidR="00997ED7" w:rsidRPr="00997ED7" w:rsidRDefault="00997ED7" w:rsidP="00997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97ED7">
              <w:rPr>
                <w:rFonts w:ascii="Angsana New" w:hAnsi="Angsana New"/>
                <w:sz w:val="24"/>
                <w:szCs w:val="24"/>
              </w:rPr>
              <w:t>(5,698)</w:t>
            </w:r>
          </w:p>
        </w:tc>
        <w:tc>
          <w:tcPr>
            <w:tcW w:w="132" w:type="pct"/>
          </w:tcPr>
          <w:p w14:paraId="2639220E" w14:textId="77777777" w:rsidR="00997ED7" w:rsidRPr="009B3429" w:rsidRDefault="00997ED7" w:rsidP="00997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0" w:type="pct"/>
          </w:tcPr>
          <w:p w14:paraId="78DC49A0" w14:textId="04254A78" w:rsidR="00997ED7" w:rsidRPr="00997ED7" w:rsidRDefault="00997ED7" w:rsidP="00997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97ED7">
              <w:rPr>
                <w:rFonts w:ascii="Angsana New" w:hAnsi="Angsana New"/>
                <w:sz w:val="24"/>
                <w:szCs w:val="24"/>
              </w:rPr>
              <w:t>(444)</w:t>
            </w:r>
          </w:p>
        </w:tc>
        <w:tc>
          <w:tcPr>
            <w:tcW w:w="132" w:type="pct"/>
          </w:tcPr>
          <w:p w14:paraId="36017776" w14:textId="77777777" w:rsidR="00997ED7" w:rsidRPr="009B3429" w:rsidRDefault="00997ED7" w:rsidP="00997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3" w:type="pct"/>
          </w:tcPr>
          <w:p w14:paraId="7150B8EA" w14:textId="1C4DCF10" w:rsidR="00997ED7" w:rsidRPr="009B3429" w:rsidRDefault="00997ED7" w:rsidP="00997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1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97ED7">
              <w:rPr>
                <w:rFonts w:ascii="Angsana New" w:hAnsi="Angsana New"/>
                <w:sz w:val="24"/>
                <w:szCs w:val="24"/>
              </w:rPr>
              <w:t xml:space="preserve"> (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Pr="00997ED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841</w:t>
            </w:r>
            <w:r w:rsidRPr="00997ED7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17" w:type="pct"/>
          </w:tcPr>
          <w:p w14:paraId="40D2DB0D" w14:textId="77777777" w:rsidR="00997ED7" w:rsidRPr="009B3429" w:rsidRDefault="00997ED7" w:rsidP="00997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9" w:type="pct"/>
          </w:tcPr>
          <w:p w14:paraId="742A46E1" w14:textId="6F98F6D9" w:rsidR="00997ED7" w:rsidRPr="00FC3E43" w:rsidRDefault="00997ED7" w:rsidP="00FC3E43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C3E43">
              <w:rPr>
                <w:rFonts w:ascii="Angsana New" w:hAnsi="Angsana New" w:cs="Angsana New"/>
                <w:sz w:val="24"/>
                <w:szCs w:val="24"/>
              </w:rPr>
              <w:t xml:space="preserve">  -</w:t>
            </w:r>
          </w:p>
        </w:tc>
        <w:tc>
          <w:tcPr>
            <w:tcW w:w="133" w:type="pct"/>
          </w:tcPr>
          <w:p w14:paraId="14EE18AE" w14:textId="77777777" w:rsidR="00997ED7" w:rsidRPr="00FC3E43" w:rsidRDefault="00997ED7" w:rsidP="00997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8" w:type="pct"/>
          </w:tcPr>
          <w:p w14:paraId="0D359744" w14:textId="52858805" w:rsidR="00997ED7" w:rsidRPr="00FC3E43" w:rsidRDefault="00997ED7" w:rsidP="00FC3E43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C3E43">
              <w:rPr>
                <w:rFonts w:ascii="Angsana New" w:hAnsi="Angsana New" w:cs="Angsana New"/>
                <w:sz w:val="24"/>
                <w:szCs w:val="24"/>
              </w:rPr>
              <w:t xml:space="preserve">  -</w:t>
            </w:r>
          </w:p>
        </w:tc>
        <w:tc>
          <w:tcPr>
            <w:tcW w:w="126" w:type="pct"/>
          </w:tcPr>
          <w:p w14:paraId="5BF8CD30" w14:textId="77777777" w:rsidR="00997ED7" w:rsidRPr="009B3429" w:rsidRDefault="00997ED7" w:rsidP="00997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9" w:type="pct"/>
          </w:tcPr>
          <w:p w14:paraId="72E4A132" w14:textId="6467830B" w:rsidR="00997ED7" w:rsidRPr="00997ED7" w:rsidRDefault="00997ED7" w:rsidP="00997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97ED7">
              <w:rPr>
                <w:rFonts w:ascii="Angsana New" w:hAnsi="Angsana New"/>
                <w:sz w:val="24"/>
                <w:szCs w:val="24"/>
              </w:rPr>
              <w:t>(8,</w:t>
            </w:r>
            <w:r w:rsidR="00751CB7">
              <w:rPr>
                <w:rFonts w:ascii="Angsana New" w:hAnsi="Angsana New"/>
                <w:sz w:val="24"/>
                <w:szCs w:val="24"/>
              </w:rPr>
              <w:t>031</w:t>
            </w:r>
            <w:r w:rsidRPr="00997ED7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592C56" w:rsidRPr="000E5B07" w14:paraId="61665F9C" w14:textId="77777777" w:rsidTr="00FF33D6">
        <w:tc>
          <w:tcPr>
            <w:tcW w:w="931" w:type="pct"/>
          </w:tcPr>
          <w:p w14:paraId="50B95BE5" w14:textId="5B7449FA" w:rsidR="00592C56" w:rsidRPr="009B3429" w:rsidRDefault="00592C56" w:rsidP="00592C56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9B3429">
              <w:rPr>
                <w:rFonts w:ascii="Angsana New" w:hAnsi="Angsana New"/>
                <w:sz w:val="24"/>
                <w:szCs w:val="24"/>
                <w:cs/>
              </w:rPr>
              <w:t>โอนเข้า</w:t>
            </w:r>
          </w:p>
        </w:tc>
        <w:tc>
          <w:tcPr>
            <w:tcW w:w="398" w:type="pct"/>
            <w:tcBorders>
              <w:bottom w:val="single" w:sz="4" w:space="0" w:color="auto"/>
            </w:tcBorders>
          </w:tcPr>
          <w:p w14:paraId="72073887" w14:textId="4278AE7E" w:rsidR="00592C56" w:rsidRPr="00997ED7" w:rsidRDefault="00592C56" w:rsidP="00592C56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97ED7">
              <w:rPr>
                <w:rFonts w:ascii="Angsana New" w:hAnsi="Angsana New" w:cs="Angsana New"/>
                <w:sz w:val="24"/>
                <w:szCs w:val="24"/>
              </w:rPr>
              <w:t xml:space="preserve">       -</w:t>
            </w:r>
          </w:p>
        </w:tc>
        <w:tc>
          <w:tcPr>
            <w:tcW w:w="117" w:type="pct"/>
          </w:tcPr>
          <w:p w14:paraId="1A10992B" w14:textId="77777777" w:rsidR="00592C56" w:rsidRPr="009B3429" w:rsidRDefault="00592C56" w:rsidP="0059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4" w:type="pct"/>
            <w:tcBorders>
              <w:bottom w:val="single" w:sz="4" w:space="0" w:color="auto"/>
            </w:tcBorders>
          </w:tcPr>
          <w:p w14:paraId="09D0BF7F" w14:textId="73DD7A64" w:rsidR="00592C56" w:rsidRPr="00997ED7" w:rsidRDefault="00592C56" w:rsidP="00592C56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97ED7">
              <w:rPr>
                <w:rFonts w:ascii="Angsana New" w:hAnsi="Angsana New" w:cs="Angsana New"/>
                <w:sz w:val="24"/>
                <w:szCs w:val="24"/>
              </w:rPr>
              <w:t xml:space="preserve">       -</w:t>
            </w:r>
          </w:p>
        </w:tc>
        <w:tc>
          <w:tcPr>
            <w:tcW w:w="132" w:type="pct"/>
          </w:tcPr>
          <w:p w14:paraId="284F1972" w14:textId="77777777" w:rsidR="00592C56" w:rsidRPr="009B3429" w:rsidRDefault="00592C56" w:rsidP="0059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  <w:tcBorders>
              <w:bottom w:val="single" w:sz="4" w:space="0" w:color="auto"/>
            </w:tcBorders>
          </w:tcPr>
          <w:p w14:paraId="7D8FE7A1" w14:textId="1A7F23CD" w:rsidR="00592C56" w:rsidRPr="00997ED7" w:rsidRDefault="00592C56" w:rsidP="00592C56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97ED7">
              <w:rPr>
                <w:rFonts w:ascii="Angsana New" w:hAnsi="Angsana New" w:cs="Angsana New"/>
                <w:sz w:val="24"/>
                <w:szCs w:val="24"/>
              </w:rPr>
              <w:t xml:space="preserve">       -</w:t>
            </w:r>
          </w:p>
        </w:tc>
        <w:tc>
          <w:tcPr>
            <w:tcW w:w="132" w:type="pct"/>
          </w:tcPr>
          <w:p w14:paraId="14B5F4B1" w14:textId="77777777" w:rsidR="00592C56" w:rsidRPr="009B3429" w:rsidRDefault="00592C56" w:rsidP="0059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0" w:type="pct"/>
            <w:tcBorders>
              <w:bottom w:val="single" w:sz="4" w:space="0" w:color="auto"/>
            </w:tcBorders>
          </w:tcPr>
          <w:p w14:paraId="2378DEAD" w14:textId="782852B1" w:rsidR="00592C56" w:rsidRPr="00997ED7" w:rsidRDefault="00592C56" w:rsidP="00592C56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97ED7">
              <w:rPr>
                <w:rFonts w:ascii="Angsana New" w:hAnsi="Angsana New" w:cs="Angsana New"/>
                <w:sz w:val="24"/>
                <w:szCs w:val="24"/>
              </w:rPr>
              <w:t xml:space="preserve">       -</w:t>
            </w:r>
          </w:p>
        </w:tc>
        <w:tc>
          <w:tcPr>
            <w:tcW w:w="132" w:type="pct"/>
          </w:tcPr>
          <w:p w14:paraId="6F036B69" w14:textId="77777777" w:rsidR="00592C56" w:rsidRPr="009B3429" w:rsidRDefault="00592C56" w:rsidP="0059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3" w:type="pct"/>
            <w:tcBorders>
              <w:bottom w:val="single" w:sz="4" w:space="0" w:color="auto"/>
            </w:tcBorders>
          </w:tcPr>
          <w:p w14:paraId="713C8FCE" w14:textId="082DAB69" w:rsidR="00592C56" w:rsidRPr="00997ED7" w:rsidRDefault="00592C56" w:rsidP="00592C56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</w:t>
            </w:r>
            <w:r w:rsidRPr="00FF33D6">
              <w:rPr>
                <w:rFonts w:ascii="Angsana New" w:hAnsi="Angsana New" w:cs="Angsana New"/>
                <w:sz w:val="24"/>
                <w:szCs w:val="24"/>
              </w:rPr>
              <w:t>033</w:t>
            </w:r>
          </w:p>
        </w:tc>
        <w:tc>
          <w:tcPr>
            <w:tcW w:w="117" w:type="pct"/>
          </w:tcPr>
          <w:p w14:paraId="3B65CAFF" w14:textId="77777777" w:rsidR="00592C56" w:rsidRPr="009B3429" w:rsidRDefault="00592C56" w:rsidP="0059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9" w:type="pct"/>
            <w:tcBorders>
              <w:bottom w:val="single" w:sz="4" w:space="0" w:color="auto"/>
            </w:tcBorders>
          </w:tcPr>
          <w:p w14:paraId="4B296789" w14:textId="7F7D1960" w:rsidR="00592C56" w:rsidRPr="00FC3E43" w:rsidRDefault="00592C56" w:rsidP="00592C56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C3E43">
              <w:rPr>
                <w:rFonts w:ascii="Angsana New" w:hAnsi="Angsana New" w:cs="Angsana New"/>
                <w:sz w:val="24"/>
                <w:szCs w:val="24"/>
              </w:rPr>
              <w:t xml:space="preserve">  -</w:t>
            </w:r>
          </w:p>
        </w:tc>
        <w:tc>
          <w:tcPr>
            <w:tcW w:w="133" w:type="pct"/>
          </w:tcPr>
          <w:p w14:paraId="0E75D6E1" w14:textId="77777777" w:rsidR="00592C56" w:rsidRPr="00FC3E43" w:rsidRDefault="00592C56" w:rsidP="0059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8" w:type="pct"/>
            <w:tcBorders>
              <w:bottom w:val="single" w:sz="4" w:space="0" w:color="auto"/>
            </w:tcBorders>
          </w:tcPr>
          <w:p w14:paraId="59C11CA0" w14:textId="7D43657E" w:rsidR="00592C56" w:rsidRPr="00FC3E43" w:rsidRDefault="00592C56" w:rsidP="00592C56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C3E43">
              <w:rPr>
                <w:rFonts w:ascii="Angsana New" w:hAnsi="Angsana New" w:cs="Angsana New"/>
                <w:sz w:val="24"/>
                <w:szCs w:val="24"/>
              </w:rPr>
              <w:t xml:space="preserve">  -</w:t>
            </w:r>
          </w:p>
        </w:tc>
        <w:tc>
          <w:tcPr>
            <w:tcW w:w="126" w:type="pct"/>
          </w:tcPr>
          <w:p w14:paraId="60740A61" w14:textId="77777777" w:rsidR="00592C56" w:rsidRPr="009B3429" w:rsidRDefault="00592C56" w:rsidP="0059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9" w:type="pct"/>
            <w:tcBorders>
              <w:bottom w:val="single" w:sz="4" w:space="0" w:color="auto"/>
            </w:tcBorders>
          </w:tcPr>
          <w:p w14:paraId="5EBF066D" w14:textId="7800A110" w:rsidR="00592C56" w:rsidRPr="00997ED7" w:rsidRDefault="00592C56" w:rsidP="00592C56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2,033</w:t>
            </w:r>
          </w:p>
        </w:tc>
      </w:tr>
      <w:tr w:rsidR="00592C56" w:rsidRPr="000E5B07" w14:paraId="56D4945E" w14:textId="77777777" w:rsidTr="00270435">
        <w:tc>
          <w:tcPr>
            <w:tcW w:w="931" w:type="pct"/>
          </w:tcPr>
          <w:p w14:paraId="1B0D7D6B" w14:textId="4D8AAC7F" w:rsidR="00592C56" w:rsidRPr="009B3429" w:rsidRDefault="00592C56" w:rsidP="0059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B342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B3429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9B342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9B3429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98" w:type="pct"/>
            <w:tcBorders>
              <w:top w:val="single" w:sz="4" w:space="0" w:color="auto"/>
            </w:tcBorders>
          </w:tcPr>
          <w:p w14:paraId="6F913741" w14:textId="5A5A77BC" w:rsidR="00592C56" w:rsidRPr="009B3429" w:rsidRDefault="00592C56" w:rsidP="00592C56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97ED7">
              <w:rPr>
                <w:rFonts w:ascii="Angsana New" w:hAnsi="Angsana New" w:cs="Angsana New"/>
                <w:sz w:val="24"/>
                <w:szCs w:val="24"/>
              </w:rPr>
              <w:t xml:space="preserve">  9,094</w:t>
            </w:r>
          </w:p>
        </w:tc>
        <w:tc>
          <w:tcPr>
            <w:tcW w:w="117" w:type="pct"/>
          </w:tcPr>
          <w:p w14:paraId="31019A19" w14:textId="77777777" w:rsidR="00592C56" w:rsidRPr="009B3429" w:rsidRDefault="00592C56" w:rsidP="0059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4" w:type="pct"/>
            <w:tcBorders>
              <w:top w:val="single" w:sz="4" w:space="0" w:color="auto"/>
            </w:tcBorders>
          </w:tcPr>
          <w:p w14:paraId="258170B3" w14:textId="131BD4C3" w:rsidR="00592C56" w:rsidRPr="00997ED7" w:rsidRDefault="00592C56" w:rsidP="00592C56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97ED7">
              <w:rPr>
                <w:rFonts w:ascii="Angsana New" w:hAnsi="Angsana New" w:cs="Angsana New"/>
                <w:sz w:val="24"/>
                <w:szCs w:val="24"/>
              </w:rPr>
              <w:t>36,711</w:t>
            </w:r>
          </w:p>
        </w:tc>
        <w:tc>
          <w:tcPr>
            <w:tcW w:w="132" w:type="pct"/>
          </w:tcPr>
          <w:p w14:paraId="71CD3EAB" w14:textId="77777777" w:rsidR="00592C56" w:rsidRPr="009B3429" w:rsidRDefault="00592C56" w:rsidP="0059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  <w:tcBorders>
              <w:top w:val="single" w:sz="4" w:space="0" w:color="auto"/>
            </w:tcBorders>
          </w:tcPr>
          <w:p w14:paraId="69EA1670" w14:textId="6B5CFDB9" w:rsidR="00592C56" w:rsidRPr="00997ED7" w:rsidRDefault="00592C56" w:rsidP="00592C56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97ED7">
              <w:rPr>
                <w:rFonts w:ascii="Angsana New" w:hAnsi="Angsana New" w:cs="Angsana New"/>
                <w:sz w:val="24"/>
                <w:szCs w:val="24"/>
              </w:rPr>
              <w:t>144,040</w:t>
            </w:r>
          </w:p>
        </w:tc>
        <w:tc>
          <w:tcPr>
            <w:tcW w:w="132" w:type="pct"/>
          </w:tcPr>
          <w:p w14:paraId="546BAB51" w14:textId="77777777" w:rsidR="00592C56" w:rsidRPr="009B3429" w:rsidRDefault="00592C56" w:rsidP="00592C56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single" w:sz="4" w:space="0" w:color="auto"/>
            </w:tcBorders>
          </w:tcPr>
          <w:p w14:paraId="41981A18" w14:textId="3D064F0A" w:rsidR="00592C56" w:rsidRPr="00997ED7" w:rsidRDefault="00592C56" w:rsidP="00592C56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97ED7">
              <w:rPr>
                <w:rFonts w:ascii="Angsana New" w:hAnsi="Angsana New" w:cs="Angsana New"/>
                <w:sz w:val="24"/>
                <w:szCs w:val="24"/>
              </w:rPr>
              <w:t>19,</w:t>
            </w:r>
            <w:r>
              <w:rPr>
                <w:rFonts w:ascii="Angsana New" w:hAnsi="Angsana New" w:cs="Angsana New"/>
                <w:sz w:val="24"/>
                <w:szCs w:val="24"/>
              </w:rPr>
              <w:t>482</w:t>
            </w:r>
          </w:p>
        </w:tc>
        <w:tc>
          <w:tcPr>
            <w:tcW w:w="132" w:type="pct"/>
          </w:tcPr>
          <w:p w14:paraId="032DD221" w14:textId="77777777" w:rsidR="00592C56" w:rsidRPr="009B3429" w:rsidRDefault="00592C56" w:rsidP="0059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3" w:type="pct"/>
            <w:tcBorders>
              <w:top w:val="single" w:sz="4" w:space="0" w:color="auto"/>
            </w:tcBorders>
          </w:tcPr>
          <w:p w14:paraId="0FE2F370" w14:textId="0EABCBD4" w:rsidR="00592C56" w:rsidRPr="009B3429" w:rsidRDefault="00592C56" w:rsidP="00592C56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27</w:t>
            </w:r>
            <w:r w:rsidRPr="00997ED7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529</w:t>
            </w:r>
          </w:p>
        </w:tc>
        <w:tc>
          <w:tcPr>
            <w:tcW w:w="117" w:type="pct"/>
          </w:tcPr>
          <w:p w14:paraId="10A1D30E" w14:textId="77777777" w:rsidR="00592C56" w:rsidRPr="009B3429" w:rsidRDefault="00592C56" w:rsidP="0059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9" w:type="pct"/>
            <w:tcBorders>
              <w:top w:val="single" w:sz="4" w:space="0" w:color="auto"/>
            </w:tcBorders>
          </w:tcPr>
          <w:p w14:paraId="2B2A6F84" w14:textId="1CED1268" w:rsidR="00592C56" w:rsidRPr="00FC3E43" w:rsidRDefault="00592C56" w:rsidP="00592C56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C3E43">
              <w:rPr>
                <w:rFonts w:ascii="Angsana New" w:hAnsi="Angsana New" w:cs="Angsana New"/>
                <w:sz w:val="24"/>
                <w:szCs w:val="24"/>
              </w:rPr>
              <w:t xml:space="preserve">  -</w:t>
            </w:r>
          </w:p>
        </w:tc>
        <w:tc>
          <w:tcPr>
            <w:tcW w:w="133" w:type="pct"/>
          </w:tcPr>
          <w:p w14:paraId="1604F3F9" w14:textId="77777777" w:rsidR="00592C56" w:rsidRPr="00FC3E43" w:rsidRDefault="00592C56" w:rsidP="0059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8" w:type="pct"/>
            <w:tcBorders>
              <w:top w:val="single" w:sz="4" w:space="0" w:color="auto"/>
            </w:tcBorders>
          </w:tcPr>
          <w:p w14:paraId="571042D7" w14:textId="55E1CBA2" w:rsidR="00592C56" w:rsidRPr="00FC3E43" w:rsidRDefault="00592C56" w:rsidP="00592C56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C3E43">
              <w:rPr>
                <w:rFonts w:ascii="Angsana New" w:hAnsi="Angsana New" w:cs="Angsana New"/>
                <w:sz w:val="24"/>
                <w:szCs w:val="24"/>
              </w:rPr>
              <w:t xml:space="preserve">  -</w:t>
            </w:r>
          </w:p>
        </w:tc>
        <w:tc>
          <w:tcPr>
            <w:tcW w:w="126" w:type="pct"/>
          </w:tcPr>
          <w:p w14:paraId="25E11277" w14:textId="77777777" w:rsidR="00592C56" w:rsidRPr="009B3429" w:rsidRDefault="00592C56" w:rsidP="0059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9" w:type="pct"/>
            <w:tcBorders>
              <w:top w:val="single" w:sz="4" w:space="0" w:color="auto"/>
            </w:tcBorders>
          </w:tcPr>
          <w:p w14:paraId="468E2956" w14:textId="6B236B74" w:rsidR="00592C56" w:rsidRPr="00997ED7" w:rsidRDefault="00592C56" w:rsidP="00592C56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97ED7">
              <w:rPr>
                <w:rFonts w:ascii="Angsana New" w:hAnsi="Angsana New" w:cs="Angsana New"/>
                <w:sz w:val="24"/>
                <w:szCs w:val="24"/>
              </w:rPr>
              <w:t>2</w:t>
            </w:r>
            <w:r>
              <w:rPr>
                <w:rFonts w:ascii="Angsana New" w:hAnsi="Angsana New" w:cs="Angsana New"/>
                <w:sz w:val="24"/>
                <w:szCs w:val="24"/>
              </w:rPr>
              <w:t>36</w:t>
            </w:r>
            <w:r w:rsidRPr="00997ED7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856</w:t>
            </w:r>
          </w:p>
        </w:tc>
      </w:tr>
      <w:tr w:rsidR="00592C56" w:rsidRPr="000E5B07" w14:paraId="3574884D" w14:textId="77777777" w:rsidTr="0002433B">
        <w:tc>
          <w:tcPr>
            <w:tcW w:w="931" w:type="pct"/>
          </w:tcPr>
          <w:p w14:paraId="344CC8F8" w14:textId="77777777" w:rsidR="00592C56" w:rsidRPr="009B3429" w:rsidRDefault="00592C56" w:rsidP="00592C56">
            <w:pPr>
              <w:rPr>
                <w:rFonts w:ascii="Angsana New" w:hAnsi="Angsana New"/>
                <w:sz w:val="24"/>
                <w:szCs w:val="24"/>
              </w:rPr>
            </w:pPr>
            <w:bookmarkStart w:id="2" w:name="_Hlk161712871"/>
            <w:r w:rsidRPr="009B3429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398" w:type="pct"/>
          </w:tcPr>
          <w:p w14:paraId="00C69E60" w14:textId="4FDEC4A1" w:rsidR="00592C56" w:rsidRPr="00AB075C" w:rsidRDefault="00592C56" w:rsidP="00592C56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B075C">
              <w:rPr>
                <w:rFonts w:ascii="Angsana New" w:hAnsi="Angsana New" w:cs="Angsana New"/>
                <w:sz w:val="24"/>
                <w:szCs w:val="24"/>
              </w:rPr>
              <w:t xml:space="preserve">  738</w:t>
            </w:r>
          </w:p>
        </w:tc>
        <w:tc>
          <w:tcPr>
            <w:tcW w:w="117" w:type="pct"/>
          </w:tcPr>
          <w:p w14:paraId="5EB678E7" w14:textId="77777777" w:rsidR="00592C56" w:rsidRPr="00997ED7" w:rsidRDefault="00592C56" w:rsidP="0059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414" w:type="pct"/>
          </w:tcPr>
          <w:p w14:paraId="19492052" w14:textId="6D34FD12" w:rsidR="00592C56" w:rsidRPr="0007095D" w:rsidRDefault="00592C56" w:rsidP="0059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7095D">
              <w:rPr>
                <w:rFonts w:ascii="Angsana New" w:hAnsi="Angsana New"/>
                <w:sz w:val="24"/>
                <w:szCs w:val="24"/>
              </w:rPr>
              <w:t>4,357</w:t>
            </w:r>
          </w:p>
        </w:tc>
        <w:tc>
          <w:tcPr>
            <w:tcW w:w="132" w:type="pct"/>
          </w:tcPr>
          <w:p w14:paraId="2569A609" w14:textId="77777777" w:rsidR="00592C56" w:rsidRPr="00997ED7" w:rsidRDefault="00592C56" w:rsidP="0059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99" w:type="pct"/>
          </w:tcPr>
          <w:p w14:paraId="61135C3E" w14:textId="0E0004CD" w:rsidR="00592C56" w:rsidRPr="0007095D" w:rsidRDefault="00592C56" w:rsidP="00592C56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095D">
              <w:rPr>
                <w:rFonts w:ascii="Angsana New" w:hAnsi="Angsana New" w:cs="Angsana New"/>
                <w:sz w:val="24"/>
                <w:szCs w:val="24"/>
              </w:rPr>
              <w:t>24,740</w:t>
            </w:r>
          </w:p>
        </w:tc>
        <w:tc>
          <w:tcPr>
            <w:tcW w:w="132" w:type="pct"/>
          </w:tcPr>
          <w:p w14:paraId="3EC6A079" w14:textId="77777777" w:rsidR="00592C56" w:rsidRPr="00997ED7" w:rsidRDefault="00592C56" w:rsidP="00592C56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400" w:type="pct"/>
          </w:tcPr>
          <w:p w14:paraId="650715A6" w14:textId="5424D8EA" w:rsidR="00592C56" w:rsidRPr="00AB075C" w:rsidRDefault="00592C56" w:rsidP="00592C56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B075C">
              <w:rPr>
                <w:rFonts w:ascii="Angsana New" w:hAnsi="Angsana New" w:cs="Angsana New"/>
                <w:sz w:val="24"/>
                <w:szCs w:val="24"/>
              </w:rPr>
              <w:t>1,029</w:t>
            </w:r>
          </w:p>
        </w:tc>
        <w:tc>
          <w:tcPr>
            <w:tcW w:w="132" w:type="pct"/>
          </w:tcPr>
          <w:p w14:paraId="5BD67D62" w14:textId="77777777" w:rsidR="00592C56" w:rsidRPr="00997ED7" w:rsidRDefault="00592C56" w:rsidP="0059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353" w:type="pct"/>
          </w:tcPr>
          <w:p w14:paraId="4E951103" w14:textId="11768DF0" w:rsidR="00592C56" w:rsidRPr="005313FD" w:rsidRDefault="00592C56" w:rsidP="00592C56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313FD">
              <w:rPr>
                <w:rFonts w:ascii="Angsana New" w:hAnsi="Angsana New" w:cs="Angsana New"/>
                <w:sz w:val="24"/>
                <w:szCs w:val="24"/>
              </w:rPr>
              <w:t>4,295</w:t>
            </w:r>
          </w:p>
        </w:tc>
        <w:tc>
          <w:tcPr>
            <w:tcW w:w="117" w:type="pct"/>
          </w:tcPr>
          <w:p w14:paraId="47BA75F5" w14:textId="77777777" w:rsidR="00592C56" w:rsidRPr="005313FD" w:rsidRDefault="00592C56" w:rsidP="0059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9" w:type="pct"/>
          </w:tcPr>
          <w:p w14:paraId="574C17FC" w14:textId="77777777" w:rsidR="00592C56" w:rsidRPr="005313FD" w:rsidRDefault="00592C56" w:rsidP="00592C56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313FD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5313F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" w:type="pct"/>
          </w:tcPr>
          <w:p w14:paraId="1D41128A" w14:textId="77777777" w:rsidR="00592C56" w:rsidRPr="005313FD" w:rsidRDefault="00592C56" w:rsidP="0059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8" w:type="pct"/>
          </w:tcPr>
          <w:p w14:paraId="6470F280" w14:textId="77777777" w:rsidR="00592C56" w:rsidRPr="005313FD" w:rsidRDefault="00592C56" w:rsidP="00592C56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313FD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5313F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6" w:type="pct"/>
          </w:tcPr>
          <w:p w14:paraId="5C140572" w14:textId="77777777" w:rsidR="00592C56" w:rsidRPr="005313FD" w:rsidRDefault="00592C56" w:rsidP="0059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9" w:type="pct"/>
            <w:shd w:val="clear" w:color="auto" w:fill="auto"/>
          </w:tcPr>
          <w:p w14:paraId="0721C44E" w14:textId="123D5678" w:rsidR="00592C56" w:rsidRPr="005313FD" w:rsidRDefault="00592C56" w:rsidP="00592C56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13FD">
              <w:rPr>
                <w:rFonts w:ascii="Angsana New" w:hAnsi="Angsana New" w:cs="Angsana New"/>
                <w:sz w:val="24"/>
                <w:szCs w:val="24"/>
              </w:rPr>
              <w:t>35,159</w:t>
            </w:r>
          </w:p>
        </w:tc>
      </w:tr>
      <w:tr w:rsidR="00592C56" w:rsidRPr="000E5B07" w14:paraId="3D3399FA" w14:textId="77777777" w:rsidTr="0002433B">
        <w:tc>
          <w:tcPr>
            <w:tcW w:w="931" w:type="pct"/>
          </w:tcPr>
          <w:p w14:paraId="529DD301" w14:textId="57ED12A6" w:rsidR="00592C56" w:rsidRPr="009B3429" w:rsidRDefault="00592C56" w:rsidP="00592C56">
            <w:pPr>
              <w:rPr>
                <w:rFonts w:ascii="Angsana New" w:hAnsi="Angsana New"/>
                <w:sz w:val="24"/>
                <w:szCs w:val="24"/>
              </w:rPr>
            </w:pPr>
            <w:r w:rsidRPr="009B3429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และตัดบัญชี</w:t>
            </w:r>
          </w:p>
        </w:tc>
        <w:tc>
          <w:tcPr>
            <w:tcW w:w="398" w:type="pct"/>
          </w:tcPr>
          <w:p w14:paraId="0BB4AFD3" w14:textId="64393A24" w:rsidR="00592C56" w:rsidRPr="00AB075C" w:rsidRDefault="00592C56" w:rsidP="00592C56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B075C">
              <w:rPr>
                <w:rFonts w:ascii="Angsana New" w:hAnsi="Angsana New"/>
                <w:sz w:val="24"/>
                <w:szCs w:val="24"/>
              </w:rPr>
              <w:t xml:space="preserve">       -</w:t>
            </w:r>
          </w:p>
        </w:tc>
        <w:tc>
          <w:tcPr>
            <w:tcW w:w="117" w:type="pct"/>
          </w:tcPr>
          <w:p w14:paraId="2DC9D8B1" w14:textId="77777777" w:rsidR="00592C56" w:rsidRPr="00997ED7" w:rsidRDefault="00592C56" w:rsidP="0059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414" w:type="pct"/>
          </w:tcPr>
          <w:p w14:paraId="338ACA21" w14:textId="1BA609B0" w:rsidR="00592C56" w:rsidRPr="0007095D" w:rsidRDefault="00592C56" w:rsidP="0059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7095D">
              <w:rPr>
                <w:rFonts w:ascii="Angsana New" w:hAnsi="Angsana New"/>
                <w:sz w:val="24"/>
                <w:szCs w:val="24"/>
              </w:rPr>
              <w:t>(55)</w:t>
            </w:r>
          </w:p>
        </w:tc>
        <w:tc>
          <w:tcPr>
            <w:tcW w:w="132" w:type="pct"/>
          </w:tcPr>
          <w:p w14:paraId="6E7926EE" w14:textId="77777777" w:rsidR="00592C56" w:rsidRPr="00997ED7" w:rsidRDefault="00592C56" w:rsidP="0059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99" w:type="pct"/>
          </w:tcPr>
          <w:p w14:paraId="38D77B96" w14:textId="0C8CDD78" w:rsidR="00592C56" w:rsidRPr="0007095D" w:rsidRDefault="00592C56" w:rsidP="0059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7095D">
              <w:rPr>
                <w:rFonts w:ascii="Angsana New" w:hAnsi="Angsana New"/>
                <w:sz w:val="24"/>
                <w:szCs w:val="24"/>
              </w:rPr>
              <w:t>(5,730)</w:t>
            </w:r>
          </w:p>
        </w:tc>
        <w:tc>
          <w:tcPr>
            <w:tcW w:w="132" w:type="pct"/>
          </w:tcPr>
          <w:p w14:paraId="3DACFE89" w14:textId="77777777" w:rsidR="00592C56" w:rsidRPr="00997ED7" w:rsidRDefault="00592C56" w:rsidP="0059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14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400" w:type="pct"/>
          </w:tcPr>
          <w:p w14:paraId="30ADADD4" w14:textId="366C3FC4" w:rsidR="00592C56" w:rsidRPr="00AB075C" w:rsidRDefault="00592C56" w:rsidP="0059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B075C">
              <w:rPr>
                <w:rFonts w:ascii="Angsana New" w:hAnsi="Angsana New"/>
                <w:sz w:val="24"/>
                <w:szCs w:val="24"/>
              </w:rPr>
              <w:t>(14</w:t>
            </w:r>
            <w:r>
              <w:rPr>
                <w:rFonts w:ascii="Angsana New" w:hAnsi="Angsana New"/>
                <w:sz w:val="24"/>
                <w:szCs w:val="24"/>
              </w:rPr>
              <w:t>0</w:t>
            </w:r>
            <w:r w:rsidRPr="00AB075C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2" w:type="pct"/>
          </w:tcPr>
          <w:p w14:paraId="11F2729D" w14:textId="77777777" w:rsidR="00592C56" w:rsidRPr="00997ED7" w:rsidRDefault="00592C56" w:rsidP="0059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353" w:type="pct"/>
          </w:tcPr>
          <w:p w14:paraId="1D23A749" w14:textId="435F2010" w:rsidR="00592C56" w:rsidRPr="005313FD" w:rsidRDefault="00592C56" w:rsidP="0059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313FD">
              <w:rPr>
                <w:rFonts w:ascii="Angsana New" w:hAnsi="Angsana New"/>
                <w:sz w:val="24"/>
                <w:szCs w:val="24"/>
              </w:rPr>
              <w:t xml:space="preserve"> (884)</w:t>
            </w:r>
          </w:p>
        </w:tc>
        <w:tc>
          <w:tcPr>
            <w:tcW w:w="117" w:type="pct"/>
          </w:tcPr>
          <w:p w14:paraId="7BD56279" w14:textId="77777777" w:rsidR="00592C56" w:rsidRPr="005313FD" w:rsidRDefault="00592C56" w:rsidP="0059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9" w:type="pct"/>
          </w:tcPr>
          <w:p w14:paraId="442FBCAF" w14:textId="77777777" w:rsidR="00592C56" w:rsidRPr="005313FD" w:rsidRDefault="00592C56" w:rsidP="00592C56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313FD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5313F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" w:type="pct"/>
          </w:tcPr>
          <w:p w14:paraId="766661CF" w14:textId="77777777" w:rsidR="00592C56" w:rsidRPr="005313FD" w:rsidRDefault="00592C56" w:rsidP="0059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8" w:type="pct"/>
          </w:tcPr>
          <w:p w14:paraId="50C3330A" w14:textId="77777777" w:rsidR="00592C56" w:rsidRPr="005313FD" w:rsidRDefault="00592C56" w:rsidP="00592C56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313FD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5313F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6" w:type="pct"/>
          </w:tcPr>
          <w:p w14:paraId="6B89F5C0" w14:textId="77777777" w:rsidR="00592C56" w:rsidRPr="005313FD" w:rsidRDefault="00592C56" w:rsidP="0059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9" w:type="pct"/>
          </w:tcPr>
          <w:p w14:paraId="26A5AEE7" w14:textId="6B9F667F" w:rsidR="00592C56" w:rsidRPr="005313FD" w:rsidRDefault="00592C56" w:rsidP="0059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313FD">
              <w:rPr>
                <w:rFonts w:ascii="Angsana New" w:hAnsi="Angsana New"/>
                <w:sz w:val="24"/>
                <w:szCs w:val="24"/>
              </w:rPr>
              <w:t>(6,809)</w:t>
            </w:r>
          </w:p>
        </w:tc>
      </w:tr>
      <w:bookmarkEnd w:id="2"/>
      <w:tr w:rsidR="00592C56" w:rsidRPr="000E5B07" w14:paraId="4753317A" w14:textId="77777777" w:rsidTr="0002433B">
        <w:tc>
          <w:tcPr>
            <w:tcW w:w="931" w:type="pct"/>
          </w:tcPr>
          <w:p w14:paraId="4B24CED9" w14:textId="46B998A4" w:rsidR="00592C56" w:rsidRPr="009B3429" w:rsidRDefault="00592C56" w:rsidP="00592C56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9B3429">
              <w:rPr>
                <w:rFonts w:ascii="Angsana New" w:hAnsi="Angsana New"/>
                <w:sz w:val="24"/>
                <w:szCs w:val="24"/>
                <w:cs/>
              </w:rPr>
              <w:t>โอนเข้า</w:t>
            </w:r>
          </w:p>
        </w:tc>
        <w:tc>
          <w:tcPr>
            <w:tcW w:w="398" w:type="pct"/>
            <w:tcBorders>
              <w:bottom w:val="single" w:sz="4" w:space="0" w:color="auto"/>
            </w:tcBorders>
          </w:tcPr>
          <w:p w14:paraId="5E20266F" w14:textId="7567603F" w:rsidR="00592C56" w:rsidRPr="00AB075C" w:rsidRDefault="00592C56" w:rsidP="00592C56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97ED7">
              <w:rPr>
                <w:rFonts w:ascii="Angsana New" w:hAnsi="Angsana New" w:cs="Angsana New"/>
                <w:sz w:val="24"/>
                <w:szCs w:val="24"/>
              </w:rPr>
              <w:t xml:space="preserve">       -</w:t>
            </w:r>
          </w:p>
        </w:tc>
        <w:tc>
          <w:tcPr>
            <w:tcW w:w="117" w:type="pct"/>
          </w:tcPr>
          <w:p w14:paraId="126F54BB" w14:textId="77777777" w:rsidR="00592C56" w:rsidRPr="00997ED7" w:rsidRDefault="00592C56" w:rsidP="0059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414" w:type="pct"/>
            <w:tcBorders>
              <w:bottom w:val="single" w:sz="4" w:space="0" w:color="auto"/>
            </w:tcBorders>
          </w:tcPr>
          <w:p w14:paraId="54124CB2" w14:textId="2C2FCADF" w:rsidR="00592C56" w:rsidRPr="0007095D" w:rsidRDefault="00592C56" w:rsidP="00592C56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97ED7">
              <w:rPr>
                <w:rFonts w:ascii="Angsana New" w:hAnsi="Angsana New" w:cs="Angsana New"/>
                <w:sz w:val="24"/>
                <w:szCs w:val="24"/>
              </w:rPr>
              <w:t xml:space="preserve">       -</w:t>
            </w:r>
          </w:p>
        </w:tc>
        <w:tc>
          <w:tcPr>
            <w:tcW w:w="132" w:type="pct"/>
          </w:tcPr>
          <w:p w14:paraId="5D151C6F" w14:textId="77777777" w:rsidR="00592C56" w:rsidRPr="00997ED7" w:rsidRDefault="00592C56" w:rsidP="0059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99" w:type="pct"/>
            <w:tcBorders>
              <w:bottom w:val="single" w:sz="4" w:space="0" w:color="auto"/>
            </w:tcBorders>
          </w:tcPr>
          <w:p w14:paraId="0DF0AB04" w14:textId="14DE4897" w:rsidR="00592C56" w:rsidRPr="0007095D" w:rsidRDefault="00592C56" w:rsidP="00592C56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97ED7">
              <w:rPr>
                <w:rFonts w:ascii="Angsana New" w:hAnsi="Angsana New" w:cs="Angsana New"/>
                <w:sz w:val="24"/>
                <w:szCs w:val="24"/>
              </w:rPr>
              <w:t xml:space="preserve">       -</w:t>
            </w:r>
          </w:p>
        </w:tc>
        <w:tc>
          <w:tcPr>
            <w:tcW w:w="132" w:type="pct"/>
          </w:tcPr>
          <w:p w14:paraId="64DD6003" w14:textId="77777777" w:rsidR="00592C56" w:rsidRPr="00997ED7" w:rsidRDefault="00592C56" w:rsidP="0059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14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400" w:type="pct"/>
            <w:tcBorders>
              <w:bottom w:val="single" w:sz="4" w:space="0" w:color="auto"/>
            </w:tcBorders>
          </w:tcPr>
          <w:p w14:paraId="1BB94FB3" w14:textId="71587779" w:rsidR="00592C56" w:rsidRPr="00AB075C" w:rsidRDefault="00592C56" w:rsidP="00592C56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B075C">
              <w:rPr>
                <w:rFonts w:ascii="Angsana New" w:hAnsi="Angsana New"/>
                <w:sz w:val="24"/>
                <w:szCs w:val="24"/>
              </w:rPr>
              <w:t>401</w:t>
            </w:r>
          </w:p>
        </w:tc>
        <w:tc>
          <w:tcPr>
            <w:tcW w:w="132" w:type="pct"/>
          </w:tcPr>
          <w:p w14:paraId="2F333C20" w14:textId="77777777" w:rsidR="00592C56" w:rsidRPr="0007095D" w:rsidRDefault="00592C56" w:rsidP="0059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3" w:type="pct"/>
            <w:tcBorders>
              <w:bottom w:val="single" w:sz="4" w:space="0" w:color="auto"/>
            </w:tcBorders>
          </w:tcPr>
          <w:p w14:paraId="5B967702" w14:textId="5C01F20F" w:rsidR="00592C56" w:rsidRPr="005313FD" w:rsidRDefault="00592C56" w:rsidP="00592C56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313FD">
              <w:rPr>
                <w:rFonts w:ascii="Angsana New" w:hAnsi="Angsana New"/>
                <w:sz w:val="24"/>
                <w:szCs w:val="24"/>
              </w:rPr>
              <w:t>1,017</w:t>
            </w:r>
          </w:p>
        </w:tc>
        <w:tc>
          <w:tcPr>
            <w:tcW w:w="117" w:type="pct"/>
          </w:tcPr>
          <w:p w14:paraId="36606A55" w14:textId="77777777" w:rsidR="00592C56" w:rsidRPr="005313FD" w:rsidRDefault="00592C56" w:rsidP="0059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9" w:type="pct"/>
            <w:tcBorders>
              <w:bottom w:val="single" w:sz="4" w:space="0" w:color="auto"/>
            </w:tcBorders>
          </w:tcPr>
          <w:p w14:paraId="2BDC1A38" w14:textId="617C8F58" w:rsidR="00592C56" w:rsidRPr="005313FD" w:rsidRDefault="00592C56" w:rsidP="00592C56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313FD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5313F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" w:type="pct"/>
          </w:tcPr>
          <w:p w14:paraId="35E699EE" w14:textId="77777777" w:rsidR="00592C56" w:rsidRPr="005313FD" w:rsidRDefault="00592C56" w:rsidP="0059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8" w:type="pct"/>
            <w:tcBorders>
              <w:bottom w:val="single" w:sz="4" w:space="0" w:color="auto"/>
            </w:tcBorders>
          </w:tcPr>
          <w:p w14:paraId="6AAC1327" w14:textId="02941038" w:rsidR="00592C56" w:rsidRPr="005313FD" w:rsidRDefault="00592C56" w:rsidP="00592C56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313FD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5313F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6" w:type="pct"/>
          </w:tcPr>
          <w:p w14:paraId="6667BB3F" w14:textId="77777777" w:rsidR="00592C56" w:rsidRPr="005313FD" w:rsidRDefault="00592C56" w:rsidP="0059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9" w:type="pct"/>
            <w:tcBorders>
              <w:bottom w:val="single" w:sz="4" w:space="0" w:color="auto"/>
            </w:tcBorders>
          </w:tcPr>
          <w:p w14:paraId="3487584C" w14:textId="2E9735B1" w:rsidR="00592C56" w:rsidRPr="005313FD" w:rsidRDefault="00592C56" w:rsidP="00592C56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313FD">
              <w:rPr>
                <w:rFonts w:ascii="Angsana New" w:hAnsi="Angsana New"/>
                <w:sz w:val="24"/>
                <w:szCs w:val="24"/>
              </w:rPr>
              <w:t>1,418</w:t>
            </w:r>
          </w:p>
        </w:tc>
      </w:tr>
      <w:tr w:rsidR="00592C56" w:rsidRPr="000E5B07" w14:paraId="57CEFEAC" w14:textId="77777777" w:rsidTr="00270435">
        <w:tc>
          <w:tcPr>
            <w:tcW w:w="931" w:type="pct"/>
          </w:tcPr>
          <w:p w14:paraId="7FA6DF49" w14:textId="48C20937" w:rsidR="00592C56" w:rsidRPr="009B3429" w:rsidRDefault="00592C56" w:rsidP="0059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B342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B3429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9B342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9B3429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</w:tcPr>
          <w:p w14:paraId="3FD1010F" w14:textId="5FE95F89" w:rsidR="00592C56" w:rsidRPr="00AB075C" w:rsidRDefault="00592C56" w:rsidP="00592C56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B075C">
              <w:rPr>
                <w:rFonts w:ascii="Angsana New" w:hAnsi="Angsana New" w:cs="Angsana New"/>
                <w:sz w:val="24"/>
                <w:szCs w:val="24"/>
              </w:rPr>
              <w:t xml:space="preserve">  9,832</w:t>
            </w:r>
          </w:p>
        </w:tc>
        <w:tc>
          <w:tcPr>
            <w:tcW w:w="117" w:type="pct"/>
          </w:tcPr>
          <w:p w14:paraId="50227AEF" w14:textId="77777777" w:rsidR="00592C56" w:rsidRPr="00997ED7" w:rsidRDefault="00592C56" w:rsidP="0059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</w:tcPr>
          <w:p w14:paraId="55D2FE89" w14:textId="704C891B" w:rsidR="00592C56" w:rsidRPr="0007095D" w:rsidRDefault="00592C56" w:rsidP="0059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7095D">
              <w:rPr>
                <w:rFonts w:ascii="Angsana New" w:hAnsi="Angsana New"/>
                <w:sz w:val="24"/>
                <w:szCs w:val="24"/>
              </w:rPr>
              <w:t>41,013</w:t>
            </w:r>
          </w:p>
        </w:tc>
        <w:tc>
          <w:tcPr>
            <w:tcW w:w="132" w:type="pct"/>
          </w:tcPr>
          <w:p w14:paraId="1A7BB433" w14:textId="77777777" w:rsidR="00592C56" w:rsidRPr="00997ED7" w:rsidRDefault="00592C56" w:rsidP="0059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99" w:type="pct"/>
            <w:tcBorders>
              <w:top w:val="single" w:sz="4" w:space="0" w:color="auto"/>
              <w:bottom w:val="single" w:sz="4" w:space="0" w:color="auto"/>
            </w:tcBorders>
          </w:tcPr>
          <w:p w14:paraId="16BCC79F" w14:textId="15F9F738" w:rsidR="00592C56" w:rsidRPr="0007095D" w:rsidRDefault="00592C56" w:rsidP="00592C56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095D">
              <w:rPr>
                <w:rFonts w:ascii="Angsana New" w:hAnsi="Angsana New" w:cs="Angsana New"/>
                <w:sz w:val="24"/>
                <w:szCs w:val="24"/>
              </w:rPr>
              <w:t>163,050</w:t>
            </w:r>
          </w:p>
        </w:tc>
        <w:tc>
          <w:tcPr>
            <w:tcW w:w="132" w:type="pct"/>
          </w:tcPr>
          <w:p w14:paraId="6342CFFD" w14:textId="77777777" w:rsidR="00592C56" w:rsidRPr="00997ED7" w:rsidRDefault="00592C56" w:rsidP="00592C56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</w:tcBorders>
          </w:tcPr>
          <w:p w14:paraId="153203B7" w14:textId="772879DD" w:rsidR="00592C56" w:rsidRPr="00AB075C" w:rsidRDefault="00592C56" w:rsidP="00592C56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B075C">
              <w:rPr>
                <w:rFonts w:ascii="Angsana New" w:hAnsi="Angsana New" w:cs="Angsana New"/>
                <w:sz w:val="24"/>
                <w:szCs w:val="24"/>
              </w:rPr>
              <w:t>20,772</w:t>
            </w:r>
          </w:p>
        </w:tc>
        <w:tc>
          <w:tcPr>
            <w:tcW w:w="132" w:type="pct"/>
          </w:tcPr>
          <w:p w14:paraId="3AC53F0D" w14:textId="77777777" w:rsidR="00592C56" w:rsidRPr="00997ED7" w:rsidRDefault="00592C56" w:rsidP="0059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53" w:type="pct"/>
            <w:tcBorders>
              <w:top w:val="single" w:sz="4" w:space="0" w:color="auto"/>
              <w:bottom w:val="single" w:sz="4" w:space="0" w:color="auto"/>
            </w:tcBorders>
          </w:tcPr>
          <w:p w14:paraId="3C1098B6" w14:textId="2EFFF5AE" w:rsidR="00592C56" w:rsidRPr="005313FD" w:rsidRDefault="00592C56" w:rsidP="00592C56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13FD">
              <w:rPr>
                <w:rFonts w:ascii="Angsana New" w:hAnsi="Angsana New" w:cs="Angsana New"/>
                <w:sz w:val="24"/>
                <w:szCs w:val="24"/>
              </w:rPr>
              <w:t>31,957</w:t>
            </w:r>
          </w:p>
        </w:tc>
        <w:tc>
          <w:tcPr>
            <w:tcW w:w="117" w:type="pct"/>
          </w:tcPr>
          <w:p w14:paraId="63BF406D" w14:textId="77777777" w:rsidR="00592C56" w:rsidRPr="005313FD" w:rsidRDefault="00592C56" w:rsidP="0059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</w:tcPr>
          <w:p w14:paraId="3B178C49" w14:textId="77777777" w:rsidR="00592C56" w:rsidRPr="005313FD" w:rsidRDefault="00592C56" w:rsidP="00592C56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313FD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5313F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" w:type="pct"/>
          </w:tcPr>
          <w:p w14:paraId="116D9B92" w14:textId="77777777" w:rsidR="00592C56" w:rsidRPr="005313FD" w:rsidRDefault="00592C56" w:rsidP="0059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</w:tcPr>
          <w:p w14:paraId="34F5FBB8" w14:textId="77777777" w:rsidR="00592C56" w:rsidRPr="005313FD" w:rsidRDefault="00592C56" w:rsidP="00592C56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313FD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5313F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6" w:type="pct"/>
          </w:tcPr>
          <w:p w14:paraId="5BC686DA" w14:textId="77777777" w:rsidR="00592C56" w:rsidRPr="005313FD" w:rsidRDefault="00592C56" w:rsidP="0059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9" w:type="pct"/>
            <w:tcBorders>
              <w:top w:val="single" w:sz="4" w:space="0" w:color="auto"/>
              <w:bottom w:val="single" w:sz="4" w:space="0" w:color="auto"/>
            </w:tcBorders>
          </w:tcPr>
          <w:p w14:paraId="6A303E32" w14:textId="41E684C5" w:rsidR="00592C56" w:rsidRPr="005313FD" w:rsidRDefault="00592C56" w:rsidP="00592C56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13FD">
              <w:rPr>
                <w:rFonts w:ascii="Angsana New" w:hAnsi="Angsana New" w:cs="Angsana New"/>
                <w:sz w:val="24"/>
                <w:szCs w:val="24"/>
              </w:rPr>
              <w:t>266,</w:t>
            </w:r>
            <w:r w:rsidRPr="005313FD">
              <w:rPr>
                <w:rFonts w:ascii="Angsana New" w:hAnsi="Angsana New"/>
                <w:sz w:val="24"/>
                <w:szCs w:val="24"/>
              </w:rPr>
              <w:t>624</w:t>
            </w:r>
          </w:p>
        </w:tc>
      </w:tr>
      <w:tr w:rsidR="00592C56" w:rsidRPr="000E5B07" w14:paraId="60002763" w14:textId="77777777" w:rsidTr="00270435">
        <w:tc>
          <w:tcPr>
            <w:tcW w:w="931" w:type="pct"/>
          </w:tcPr>
          <w:p w14:paraId="3B0CE5A6" w14:textId="77777777" w:rsidR="00592C56" w:rsidRPr="002C4E62" w:rsidRDefault="00592C56" w:rsidP="0059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398" w:type="pct"/>
            <w:tcBorders>
              <w:top w:val="single" w:sz="4" w:space="0" w:color="auto"/>
            </w:tcBorders>
          </w:tcPr>
          <w:p w14:paraId="78D2F0FC" w14:textId="77777777" w:rsidR="00592C56" w:rsidRPr="002C4E62" w:rsidRDefault="00592C56" w:rsidP="00592C56">
            <w:pPr>
              <w:pStyle w:val="BodyText3"/>
              <w:ind w:right="29"/>
              <w:jc w:val="thaiDistribute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17" w:type="pct"/>
          </w:tcPr>
          <w:p w14:paraId="4F73F206" w14:textId="77777777" w:rsidR="00592C56" w:rsidRPr="002C4E62" w:rsidRDefault="00592C56" w:rsidP="00592C56">
            <w:pPr>
              <w:pStyle w:val="BodyText3"/>
              <w:ind w:right="29"/>
              <w:jc w:val="thaiDistribute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414" w:type="pct"/>
            <w:tcBorders>
              <w:top w:val="single" w:sz="4" w:space="0" w:color="auto"/>
            </w:tcBorders>
          </w:tcPr>
          <w:p w14:paraId="2E18C166" w14:textId="77777777" w:rsidR="00592C56" w:rsidRPr="002C4E62" w:rsidRDefault="00592C56" w:rsidP="00592C56">
            <w:pPr>
              <w:pStyle w:val="BodyText3"/>
              <w:ind w:right="29"/>
              <w:jc w:val="thaiDistribute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32" w:type="pct"/>
          </w:tcPr>
          <w:p w14:paraId="06C02B24" w14:textId="77777777" w:rsidR="00592C56" w:rsidRPr="002C4E62" w:rsidRDefault="00592C56" w:rsidP="0059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399" w:type="pct"/>
            <w:tcBorders>
              <w:top w:val="single" w:sz="4" w:space="0" w:color="auto"/>
            </w:tcBorders>
          </w:tcPr>
          <w:p w14:paraId="1543C9B0" w14:textId="77777777" w:rsidR="00592C56" w:rsidRPr="002C4E62" w:rsidRDefault="00592C56" w:rsidP="00592C56">
            <w:pPr>
              <w:pStyle w:val="BodyText3"/>
              <w:ind w:right="29"/>
              <w:jc w:val="thaiDistribute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32" w:type="pct"/>
          </w:tcPr>
          <w:p w14:paraId="649D34F6" w14:textId="77777777" w:rsidR="00592C56" w:rsidRPr="002C4E62" w:rsidRDefault="00592C56" w:rsidP="00592C56">
            <w:pPr>
              <w:pStyle w:val="BodyText3"/>
              <w:ind w:right="29"/>
              <w:jc w:val="thaiDistribute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400" w:type="pct"/>
            <w:tcBorders>
              <w:top w:val="single" w:sz="4" w:space="0" w:color="auto"/>
            </w:tcBorders>
          </w:tcPr>
          <w:p w14:paraId="7E059AE7" w14:textId="77777777" w:rsidR="00592C56" w:rsidRPr="00AB075C" w:rsidRDefault="00592C56" w:rsidP="00592C56">
            <w:pPr>
              <w:pStyle w:val="BodyText3"/>
              <w:ind w:right="29"/>
              <w:jc w:val="thaiDistribute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32" w:type="pct"/>
          </w:tcPr>
          <w:p w14:paraId="38149272" w14:textId="77777777" w:rsidR="00592C56" w:rsidRPr="002C4E62" w:rsidRDefault="00592C56" w:rsidP="00592C56">
            <w:pPr>
              <w:pStyle w:val="BodyText3"/>
              <w:ind w:right="29"/>
              <w:jc w:val="thaiDistribute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353" w:type="pct"/>
            <w:tcBorders>
              <w:top w:val="single" w:sz="4" w:space="0" w:color="auto"/>
            </w:tcBorders>
          </w:tcPr>
          <w:p w14:paraId="0842E314" w14:textId="77777777" w:rsidR="00592C56" w:rsidRPr="005313FD" w:rsidRDefault="00592C56" w:rsidP="00592C56">
            <w:pPr>
              <w:pStyle w:val="BodyText3"/>
              <w:ind w:right="29"/>
              <w:jc w:val="thaiDistribute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17" w:type="pct"/>
          </w:tcPr>
          <w:p w14:paraId="090E2A92" w14:textId="77777777" w:rsidR="00592C56" w:rsidRPr="005313FD" w:rsidRDefault="00592C56" w:rsidP="00592C56">
            <w:pPr>
              <w:pStyle w:val="BodyText3"/>
              <w:ind w:right="29"/>
              <w:jc w:val="thaiDistribute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369" w:type="pct"/>
            <w:tcBorders>
              <w:top w:val="single" w:sz="4" w:space="0" w:color="auto"/>
            </w:tcBorders>
          </w:tcPr>
          <w:p w14:paraId="7F83CE45" w14:textId="77777777" w:rsidR="00592C56" w:rsidRPr="005313FD" w:rsidRDefault="00592C56" w:rsidP="00592C56">
            <w:pPr>
              <w:pStyle w:val="BodyText3"/>
              <w:ind w:right="29"/>
              <w:jc w:val="thaiDistribute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33" w:type="pct"/>
          </w:tcPr>
          <w:p w14:paraId="7E8D25D9" w14:textId="77777777" w:rsidR="00592C56" w:rsidRPr="005313FD" w:rsidRDefault="00592C56" w:rsidP="00592C56">
            <w:pPr>
              <w:pStyle w:val="BodyText3"/>
              <w:ind w:right="29"/>
              <w:jc w:val="thaiDistribute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398" w:type="pct"/>
            <w:tcBorders>
              <w:top w:val="single" w:sz="4" w:space="0" w:color="auto"/>
            </w:tcBorders>
          </w:tcPr>
          <w:p w14:paraId="07F1EE8C" w14:textId="77777777" w:rsidR="00592C56" w:rsidRPr="005313FD" w:rsidRDefault="00592C56" w:rsidP="00592C56">
            <w:pPr>
              <w:pStyle w:val="BodyText3"/>
              <w:ind w:right="29"/>
              <w:jc w:val="thaiDistribute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26" w:type="pct"/>
          </w:tcPr>
          <w:p w14:paraId="675915F2" w14:textId="77777777" w:rsidR="00592C56" w:rsidRPr="005313FD" w:rsidRDefault="00592C56" w:rsidP="00592C56">
            <w:pPr>
              <w:pStyle w:val="BodyText3"/>
              <w:ind w:right="29"/>
              <w:jc w:val="thaiDistribute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449" w:type="pct"/>
            <w:tcBorders>
              <w:top w:val="single" w:sz="4" w:space="0" w:color="auto"/>
            </w:tcBorders>
          </w:tcPr>
          <w:p w14:paraId="5FABE1BE" w14:textId="77777777" w:rsidR="00592C56" w:rsidRPr="005313FD" w:rsidRDefault="00592C56" w:rsidP="00592C56">
            <w:pPr>
              <w:pStyle w:val="BodyText3"/>
              <w:ind w:right="29"/>
              <w:jc w:val="thaiDistribute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</w:tr>
      <w:tr w:rsidR="00592C56" w:rsidRPr="000E5B07" w14:paraId="16FAC9D1" w14:textId="77777777" w:rsidTr="00270435">
        <w:tc>
          <w:tcPr>
            <w:tcW w:w="931" w:type="pct"/>
          </w:tcPr>
          <w:p w14:paraId="00F3FA5A" w14:textId="77777777" w:rsidR="00592C56" w:rsidRPr="009B3429" w:rsidRDefault="00592C56" w:rsidP="0059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B342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398" w:type="pct"/>
          </w:tcPr>
          <w:p w14:paraId="2AD80C10" w14:textId="77777777" w:rsidR="00592C56" w:rsidRPr="009B3429" w:rsidRDefault="00592C56" w:rsidP="00592C56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" w:type="pct"/>
          </w:tcPr>
          <w:p w14:paraId="3D539296" w14:textId="77777777" w:rsidR="00592C56" w:rsidRPr="009B3429" w:rsidRDefault="00592C56" w:rsidP="00592C56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14" w:type="pct"/>
          </w:tcPr>
          <w:p w14:paraId="4A2B627D" w14:textId="77777777" w:rsidR="00592C56" w:rsidRPr="009B3429" w:rsidRDefault="00592C56" w:rsidP="00592C56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" w:type="pct"/>
          </w:tcPr>
          <w:p w14:paraId="7D6E3D68" w14:textId="77777777" w:rsidR="00592C56" w:rsidRPr="009B3429" w:rsidRDefault="00592C56" w:rsidP="0059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</w:tcPr>
          <w:p w14:paraId="0936C37C" w14:textId="77777777" w:rsidR="00592C56" w:rsidRPr="009B3429" w:rsidRDefault="00592C56" w:rsidP="00592C56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" w:type="pct"/>
          </w:tcPr>
          <w:p w14:paraId="14F61389" w14:textId="77777777" w:rsidR="00592C56" w:rsidRPr="009B3429" w:rsidRDefault="00592C56" w:rsidP="00592C56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00" w:type="pct"/>
          </w:tcPr>
          <w:p w14:paraId="3F583E0B" w14:textId="77777777" w:rsidR="00592C56" w:rsidRPr="00AB075C" w:rsidRDefault="00592C56" w:rsidP="00592C56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" w:type="pct"/>
          </w:tcPr>
          <w:p w14:paraId="37510C94" w14:textId="77777777" w:rsidR="00592C56" w:rsidRPr="009B3429" w:rsidRDefault="00592C56" w:rsidP="00592C56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53" w:type="pct"/>
          </w:tcPr>
          <w:p w14:paraId="3B5C68C6" w14:textId="77777777" w:rsidR="00592C56" w:rsidRPr="005313FD" w:rsidRDefault="00592C56" w:rsidP="00592C56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" w:type="pct"/>
          </w:tcPr>
          <w:p w14:paraId="632C5A0E" w14:textId="77777777" w:rsidR="00592C56" w:rsidRPr="005313FD" w:rsidRDefault="00592C56" w:rsidP="00592C56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9" w:type="pct"/>
          </w:tcPr>
          <w:p w14:paraId="3787BB08" w14:textId="77777777" w:rsidR="00592C56" w:rsidRPr="005313FD" w:rsidRDefault="00592C56" w:rsidP="00592C56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" w:type="pct"/>
          </w:tcPr>
          <w:p w14:paraId="6D1EE39E" w14:textId="77777777" w:rsidR="00592C56" w:rsidRPr="005313FD" w:rsidRDefault="00592C56" w:rsidP="00592C56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98" w:type="pct"/>
          </w:tcPr>
          <w:p w14:paraId="550F09B3" w14:textId="77777777" w:rsidR="00592C56" w:rsidRPr="005313FD" w:rsidRDefault="00592C56" w:rsidP="00592C56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" w:type="pct"/>
          </w:tcPr>
          <w:p w14:paraId="3CF4080C" w14:textId="77777777" w:rsidR="00592C56" w:rsidRPr="005313FD" w:rsidRDefault="00592C56" w:rsidP="00592C56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49" w:type="pct"/>
          </w:tcPr>
          <w:p w14:paraId="78E57D09" w14:textId="77777777" w:rsidR="00592C56" w:rsidRPr="005313FD" w:rsidRDefault="00592C56" w:rsidP="00592C56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92C56" w:rsidRPr="000E5B07" w14:paraId="11384FF2" w14:textId="77777777" w:rsidTr="00270435">
        <w:tc>
          <w:tcPr>
            <w:tcW w:w="931" w:type="pct"/>
          </w:tcPr>
          <w:p w14:paraId="64D7E555" w14:textId="2BE46E76" w:rsidR="00592C56" w:rsidRPr="00100A54" w:rsidRDefault="00592C56" w:rsidP="0059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00A5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100A54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100A5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100A54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98" w:type="pct"/>
            <w:tcBorders>
              <w:bottom w:val="double" w:sz="4" w:space="0" w:color="auto"/>
            </w:tcBorders>
          </w:tcPr>
          <w:p w14:paraId="4985E829" w14:textId="103244A7" w:rsidR="00592C56" w:rsidRPr="00100A54" w:rsidRDefault="00592C56" w:rsidP="00592C56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00A54">
              <w:rPr>
                <w:rFonts w:ascii="Angsana New" w:hAnsi="Angsana New" w:cs="Angsana New"/>
                <w:sz w:val="24"/>
                <w:szCs w:val="24"/>
              </w:rPr>
              <w:t>28,280</w:t>
            </w:r>
          </w:p>
        </w:tc>
        <w:tc>
          <w:tcPr>
            <w:tcW w:w="117" w:type="pct"/>
          </w:tcPr>
          <w:p w14:paraId="31285785" w14:textId="77777777" w:rsidR="00592C56" w:rsidRPr="00100A54" w:rsidRDefault="00592C56" w:rsidP="0059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4" w:type="pct"/>
            <w:tcBorders>
              <w:bottom w:val="double" w:sz="4" w:space="0" w:color="auto"/>
            </w:tcBorders>
          </w:tcPr>
          <w:p w14:paraId="73B24EFF" w14:textId="2133B16F" w:rsidR="00592C56" w:rsidRPr="00100A54" w:rsidRDefault="00592C56" w:rsidP="00592C56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00A54">
              <w:rPr>
                <w:rFonts w:ascii="Angsana New" w:hAnsi="Angsana New" w:cs="Angsana New"/>
                <w:sz w:val="24"/>
                <w:szCs w:val="24"/>
              </w:rPr>
              <w:t>61,089</w:t>
            </w:r>
          </w:p>
        </w:tc>
        <w:tc>
          <w:tcPr>
            <w:tcW w:w="132" w:type="pct"/>
          </w:tcPr>
          <w:p w14:paraId="1A8D89FF" w14:textId="77777777" w:rsidR="00592C56" w:rsidRPr="00100A54" w:rsidRDefault="00592C56" w:rsidP="0059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  <w:tcBorders>
              <w:bottom w:val="double" w:sz="4" w:space="0" w:color="auto"/>
            </w:tcBorders>
          </w:tcPr>
          <w:p w14:paraId="42F3AAC4" w14:textId="1D1E3CD5" w:rsidR="00592C56" w:rsidRPr="00100A54" w:rsidRDefault="00592C56" w:rsidP="00592C56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00A54">
              <w:rPr>
                <w:rFonts w:ascii="Angsana New" w:hAnsi="Angsana New" w:cs="Angsana New"/>
                <w:sz w:val="24"/>
                <w:szCs w:val="24"/>
              </w:rPr>
              <w:t>288,777</w:t>
            </w:r>
          </w:p>
        </w:tc>
        <w:tc>
          <w:tcPr>
            <w:tcW w:w="132" w:type="pct"/>
          </w:tcPr>
          <w:p w14:paraId="18EB04B6" w14:textId="77777777" w:rsidR="00592C56" w:rsidRPr="00100A54" w:rsidRDefault="00592C56" w:rsidP="00592C56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00" w:type="pct"/>
            <w:tcBorders>
              <w:bottom w:val="double" w:sz="4" w:space="0" w:color="auto"/>
            </w:tcBorders>
          </w:tcPr>
          <w:p w14:paraId="0B2075FD" w14:textId="37562C27" w:rsidR="00592C56" w:rsidRPr="00AB075C" w:rsidRDefault="00592C56" w:rsidP="00592C56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B075C">
              <w:rPr>
                <w:rFonts w:ascii="Angsana New" w:hAnsi="Angsana New" w:cs="Angsana New"/>
                <w:sz w:val="24"/>
                <w:szCs w:val="24"/>
              </w:rPr>
              <w:t>2,432</w:t>
            </w:r>
          </w:p>
        </w:tc>
        <w:tc>
          <w:tcPr>
            <w:tcW w:w="132" w:type="pct"/>
          </w:tcPr>
          <w:p w14:paraId="775B2367" w14:textId="77777777" w:rsidR="00592C56" w:rsidRPr="00100A54" w:rsidRDefault="00592C56" w:rsidP="0059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3" w:type="pct"/>
            <w:tcBorders>
              <w:bottom w:val="double" w:sz="4" w:space="0" w:color="auto"/>
            </w:tcBorders>
          </w:tcPr>
          <w:p w14:paraId="7E6A24F8" w14:textId="72A0AA99" w:rsidR="00592C56" w:rsidRPr="005313FD" w:rsidRDefault="00592C56" w:rsidP="00592C56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13FD">
              <w:rPr>
                <w:rFonts w:ascii="Angsana New" w:hAnsi="Angsana New" w:cs="Angsana New"/>
                <w:sz w:val="24"/>
                <w:szCs w:val="24"/>
              </w:rPr>
              <w:t>24,298</w:t>
            </w:r>
          </w:p>
        </w:tc>
        <w:tc>
          <w:tcPr>
            <w:tcW w:w="117" w:type="pct"/>
          </w:tcPr>
          <w:p w14:paraId="4919365A" w14:textId="77777777" w:rsidR="00592C56" w:rsidRPr="005313FD" w:rsidRDefault="00592C56" w:rsidP="0059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9" w:type="pct"/>
            <w:tcBorders>
              <w:bottom w:val="double" w:sz="4" w:space="0" w:color="auto"/>
            </w:tcBorders>
          </w:tcPr>
          <w:p w14:paraId="67470910" w14:textId="06CA23D9" w:rsidR="00592C56" w:rsidRPr="005313FD" w:rsidRDefault="00592C56" w:rsidP="00592C56">
            <w:pPr>
              <w:pStyle w:val="BodyText3"/>
              <w:spacing w:line="240" w:lineRule="atLeast"/>
              <w:ind w:right="-2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13FD">
              <w:rPr>
                <w:rFonts w:ascii="Angsana New" w:hAnsi="Angsana New" w:cs="Angsana New"/>
                <w:sz w:val="24"/>
                <w:szCs w:val="24"/>
              </w:rPr>
              <w:t>133,677</w:t>
            </w:r>
          </w:p>
        </w:tc>
        <w:tc>
          <w:tcPr>
            <w:tcW w:w="133" w:type="pct"/>
          </w:tcPr>
          <w:p w14:paraId="2B339A02" w14:textId="77777777" w:rsidR="00592C56" w:rsidRPr="005313FD" w:rsidRDefault="00592C56" w:rsidP="0059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8" w:type="pct"/>
            <w:tcBorders>
              <w:bottom w:val="double" w:sz="4" w:space="0" w:color="auto"/>
            </w:tcBorders>
          </w:tcPr>
          <w:p w14:paraId="75A8077B" w14:textId="612B5B4C" w:rsidR="00592C56" w:rsidRPr="005313FD" w:rsidRDefault="00592C56" w:rsidP="00592C56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13FD">
              <w:rPr>
                <w:rFonts w:ascii="Angsana New" w:hAnsi="Angsana New" w:cs="Angsana New"/>
                <w:sz w:val="24"/>
                <w:szCs w:val="24"/>
              </w:rPr>
              <w:t>161,718</w:t>
            </w:r>
          </w:p>
        </w:tc>
        <w:tc>
          <w:tcPr>
            <w:tcW w:w="126" w:type="pct"/>
          </w:tcPr>
          <w:p w14:paraId="4A33E1D5" w14:textId="77777777" w:rsidR="00592C56" w:rsidRPr="005313FD" w:rsidRDefault="00592C56" w:rsidP="0059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9" w:type="pct"/>
            <w:tcBorders>
              <w:bottom w:val="double" w:sz="4" w:space="0" w:color="auto"/>
            </w:tcBorders>
          </w:tcPr>
          <w:p w14:paraId="436B94CD" w14:textId="2201F926" w:rsidR="00592C56" w:rsidRPr="005313FD" w:rsidRDefault="00592C56" w:rsidP="00592C56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13FD">
              <w:rPr>
                <w:rFonts w:ascii="Angsana New" w:hAnsi="Angsana New" w:cs="Angsana New"/>
                <w:sz w:val="24"/>
                <w:szCs w:val="24"/>
              </w:rPr>
              <w:t>700,271</w:t>
            </w:r>
          </w:p>
        </w:tc>
      </w:tr>
      <w:tr w:rsidR="00592C56" w:rsidRPr="000E5B07" w14:paraId="1BF4CC0A" w14:textId="77777777" w:rsidTr="00270435">
        <w:trPr>
          <w:trHeight w:val="63"/>
        </w:trPr>
        <w:tc>
          <w:tcPr>
            <w:tcW w:w="931" w:type="pct"/>
          </w:tcPr>
          <w:p w14:paraId="385FB7BA" w14:textId="77777777" w:rsidR="00592C56" w:rsidRPr="00100A54" w:rsidRDefault="00592C56" w:rsidP="0059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398" w:type="pct"/>
            <w:tcBorders>
              <w:top w:val="double" w:sz="4" w:space="0" w:color="auto"/>
            </w:tcBorders>
          </w:tcPr>
          <w:p w14:paraId="4B1838FB" w14:textId="77777777" w:rsidR="00592C56" w:rsidRPr="00100A54" w:rsidRDefault="00592C56" w:rsidP="00592C56">
            <w:pPr>
              <w:pStyle w:val="BodyText3"/>
              <w:ind w:right="29"/>
              <w:jc w:val="thaiDistribute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17" w:type="pct"/>
          </w:tcPr>
          <w:p w14:paraId="7B4EC9ED" w14:textId="77777777" w:rsidR="00592C56" w:rsidRPr="00100A54" w:rsidRDefault="00592C56" w:rsidP="00592C56">
            <w:pPr>
              <w:pStyle w:val="BodyText3"/>
              <w:ind w:right="29"/>
              <w:jc w:val="thaiDistribute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414" w:type="pct"/>
            <w:tcBorders>
              <w:top w:val="double" w:sz="4" w:space="0" w:color="auto"/>
            </w:tcBorders>
          </w:tcPr>
          <w:p w14:paraId="18A573A6" w14:textId="77777777" w:rsidR="00592C56" w:rsidRPr="00100A54" w:rsidRDefault="00592C56" w:rsidP="00592C56">
            <w:pPr>
              <w:pStyle w:val="BodyText3"/>
              <w:ind w:right="29"/>
              <w:jc w:val="thaiDistribute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32" w:type="pct"/>
          </w:tcPr>
          <w:p w14:paraId="1E52662C" w14:textId="77777777" w:rsidR="00592C56" w:rsidRPr="00100A54" w:rsidRDefault="00592C56" w:rsidP="0059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399" w:type="pct"/>
            <w:tcBorders>
              <w:top w:val="double" w:sz="4" w:space="0" w:color="auto"/>
            </w:tcBorders>
          </w:tcPr>
          <w:p w14:paraId="5A2668AB" w14:textId="77777777" w:rsidR="00592C56" w:rsidRPr="00100A54" w:rsidRDefault="00592C56" w:rsidP="00592C56">
            <w:pPr>
              <w:pStyle w:val="BodyText3"/>
              <w:ind w:right="29"/>
              <w:jc w:val="thaiDistribute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32" w:type="pct"/>
          </w:tcPr>
          <w:p w14:paraId="0E8A5B4A" w14:textId="77777777" w:rsidR="00592C56" w:rsidRPr="00100A54" w:rsidRDefault="00592C56" w:rsidP="00592C56">
            <w:pPr>
              <w:pStyle w:val="BodyText3"/>
              <w:ind w:right="29"/>
              <w:jc w:val="thaiDistribute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400" w:type="pct"/>
            <w:tcBorders>
              <w:top w:val="double" w:sz="4" w:space="0" w:color="auto"/>
            </w:tcBorders>
          </w:tcPr>
          <w:p w14:paraId="6CDCE053" w14:textId="77777777" w:rsidR="00592C56" w:rsidRPr="00AB075C" w:rsidRDefault="00592C56" w:rsidP="00592C56">
            <w:pPr>
              <w:pStyle w:val="BodyText3"/>
              <w:ind w:right="29"/>
              <w:jc w:val="thaiDistribute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32" w:type="pct"/>
          </w:tcPr>
          <w:p w14:paraId="7096C410" w14:textId="77777777" w:rsidR="00592C56" w:rsidRPr="00100A54" w:rsidRDefault="00592C56" w:rsidP="00592C56">
            <w:pPr>
              <w:pStyle w:val="BodyText3"/>
              <w:ind w:right="29"/>
              <w:jc w:val="thaiDistribute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353" w:type="pct"/>
            <w:tcBorders>
              <w:top w:val="double" w:sz="4" w:space="0" w:color="auto"/>
            </w:tcBorders>
          </w:tcPr>
          <w:p w14:paraId="62EC9A03" w14:textId="77777777" w:rsidR="00592C56" w:rsidRPr="00100A54" w:rsidRDefault="00592C56" w:rsidP="00592C56">
            <w:pPr>
              <w:pStyle w:val="BodyText3"/>
              <w:ind w:right="29"/>
              <w:jc w:val="thaiDistribute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17" w:type="pct"/>
          </w:tcPr>
          <w:p w14:paraId="29DD5D34" w14:textId="77777777" w:rsidR="00592C56" w:rsidRPr="00100A54" w:rsidRDefault="00592C56" w:rsidP="00592C56">
            <w:pPr>
              <w:pStyle w:val="BodyText3"/>
              <w:ind w:right="29"/>
              <w:jc w:val="thaiDistribute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369" w:type="pct"/>
            <w:tcBorders>
              <w:top w:val="double" w:sz="4" w:space="0" w:color="auto"/>
            </w:tcBorders>
          </w:tcPr>
          <w:p w14:paraId="2C4D4DE3" w14:textId="77777777" w:rsidR="00592C56" w:rsidRPr="00100A54" w:rsidRDefault="00592C56" w:rsidP="00592C56">
            <w:pPr>
              <w:pStyle w:val="BodyText3"/>
              <w:ind w:right="29"/>
              <w:jc w:val="thaiDistribute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33" w:type="pct"/>
          </w:tcPr>
          <w:p w14:paraId="2CB1C792" w14:textId="77777777" w:rsidR="00592C56" w:rsidRPr="00100A54" w:rsidRDefault="00592C56" w:rsidP="00592C56">
            <w:pPr>
              <w:pStyle w:val="BodyText3"/>
              <w:ind w:right="29"/>
              <w:jc w:val="thaiDistribute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398" w:type="pct"/>
            <w:tcBorders>
              <w:top w:val="double" w:sz="4" w:space="0" w:color="auto"/>
            </w:tcBorders>
          </w:tcPr>
          <w:p w14:paraId="3B41F82B" w14:textId="77777777" w:rsidR="00592C56" w:rsidRPr="00100A54" w:rsidRDefault="00592C56" w:rsidP="00592C56">
            <w:pPr>
              <w:pStyle w:val="BodyText3"/>
              <w:ind w:right="29"/>
              <w:jc w:val="thaiDistribute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26" w:type="pct"/>
          </w:tcPr>
          <w:p w14:paraId="6CDA5213" w14:textId="77777777" w:rsidR="00592C56" w:rsidRPr="00100A54" w:rsidRDefault="00592C56" w:rsidP="00592C56">
            <w:pPr>
              <w:pStyle w:val="BodyText3"/>
              <w:ind w:right="29"/>
              <w:jc w:val="thaiDistribute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449" w:type="pct"/>
            <w:tcBorders>
              <w:top w:val="double" w:sz="4" w:space="0" w:color="auto"/>
            </w:tcBorders>
          </w:tcPr>
          <w:p w14:paraId="0E8B958C" w14:textId="77777777" w:rsidR="00592C56" w:rsidRPr="00100A54" w:rsidRDefault="00592C56" w:rsidP="00592C56">
            <w:pPr>
              <w:pStyle w:val="BodyText3"/>
              <w:ind w:right="29"/>
              <w:jc w:val="thaiDistribute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</w:tr>
      <w:tr w:rsidR="00592C56" w:rsidRPr="000E5B07" w14:paraId="651D2489" w14:textId="77777777" w:rsidTr="00270435">
        <w:tc>
          <w:tcPr>
            <w:tcW w:w="931" w:type="pct"/>
          </w:tcPr>
          <w:p w14:paraId="2A999536" w14:textId="299B4777" w:rsidR="00592C56" w:rsidRPr="00100A54" w:rsidRDefault="00592C56" w:rsidP="0059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00A5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100A54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100A5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100A54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98" w:type="pct"/>
            <w:tcBorders>
              <w:bottom w:val="double" w:sz="4" w:space="0" w:color="auto"/>
            </w:tcBorders>
          </w:tcPr>
          <w:p w14:paraId="60FDF861" w14:textId="377BC2F7" w:rsidR="00592C56" w:rsidRPr="00AB075C" w:rsidRDefault="00592C56" w:rsidP="00592C56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B075C">
              <w:rPr>
                <w:rFonts w:ascii="Angsana New" w:hAnsi="Angsana New" w:cs="Angsana New"/>
                <w:sz w:val="24"/>
                <w:szCs w:val="24"/>
              </w:rPr>
              <w:t>28,78</w:t>
            </w: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17" w:type="pct"/>
          </w:tcPr>
          <w:p w14:paraId="0A2E912F" w14:textId="77777777" w:rsidR="00592C56" w:rsidRPr="00AB075C" w:rsidRDefault="00592C56" w:rsidP="0059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4" w:type="pct"/>
            <w:tcBorders>
              <w:bottom w:val="double" w:sz="4" w:space="0" w:color="auto"/>
            </w:tcBorders>
          </w:tcPr>
          <w:p w14:paraId="378479CA" w14:textId="45F2D69E" w:rsidR="00592C56" w:rsidRPr="00AB075C" w:rsidRDefault="00592C56" w:rsidP="00592C56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B075C">
              <w:rPr>
                <w:rFonts w:ascii="Angsana New" w:hAnsi="Angsana New" w:cs="Angsana New"/>
                <w:sz w:val="24"/>
                <w:szCs w:val="24"/>
              </w:rPr>
              <w:t>76,305</w:t>
            </w:r>
          </w:p>
        </w:tc>
        <w:tc>
          <w:tcPr>
            <w:tcW w:w="132" w:type="pct"/>
          </w:tcPr>
          <w:p w14:paraId="7040F952" w14:textId="77777777" w:rsidR="00592C56" w:rsidRPr="00AB075C" w:rsidRDefault="00592C56" w:rsidP="0059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  <w:tcBorders>
              <w:bottom w:val="double" w:sz="4" w:space="0" w:color="auto"/>
            </w:tcBorders>
          </w:tcPr>
          <w:p w14:paraId="07A9AED0" w14:textId="6E966468" w:rsidR="00592C56" w:rsidRPr="00AB075C" w:rsidRDefault="00592C56" w:rsidP="00592C56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B075C">
              <w:rPr>
                <w:rFonts w:ascii="Angsana New" w:hAnsi="Angsana New" w:cs="Angsana New"/>
                <w:sz w:val="24"/>
                <w:szCs w:val="24"/>
              </w:rPr>
              <w:t>278,809</w:t>
            </w:r>
          </w:p>
        </w:tc>
        <w:tc>
          <w:tcPr>
            <w:tcW w:w="132" w:type="pct"/>
          </w:tcPr>
          <w:p w14:paraId="13A403F5" w14:textId="77777777" w:rsidR="00592C56" w:rsidRPr="00AB075C" w:rsidRDefault="00592C56" w:rsidP="00592C56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00" w:type="pct"/>
            <w:tcBorders>
              <w:bottom w:val="double" w:sz="4" w:space="0" w:color="auto"/>
            </w:tcBorders>
          </w:tcPr>
          <w:p w14:paraId="16388FCB" w14:textId="7DE74EF3" w:rsidR="00592C56" w:rsidRPr="00AB075C" w:rsidRDefault="00592C56" w:rsidP="00592C56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B075C">
              <w:rPr>
                <w:rFonts w:ascii="Angsana New" w:hAnsi="Angsana New" w:cs="Angsana New"/>
                <w:sz w:val="24"/>
                <w:szCs w:val="24"/>
              </w:rPr>
              <w:t>2,752</w:t>
            </w:r>
          </w:p>
        </w:tc>
        <w:tc>
          <w:tcPr>
            <w:tcW w:w="132" w:type="pct"/>
          </w:tcPr>
          <w:p w14:paraId="12F124A8" w14:textId="77777777" w:rsidR="00592C56" w:rsidRPr="00AB075C" w:rsidRDefault="00592C56" w:rsidP="0059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3" w:type="pct"/>
            <w:tcBorders>
              <w:bottom w:val="double" w:sz="4" w:space="0" w:color="auto"/>
            </w:tcBorders>
          </w:tcPr>
          <w:p w14:paraId="48180691" w14:textId="01834672" w:rsidR="00592C56" w:rsidRPr="00AB075C" w:rsidRDefault="00592C56" w:rsidP="00592C56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B075C">
              <w:rPr>
                <w:rFonts w:ascii="Angsana New" w:hAnsi="Angsana New" w:cs="Angsana New"/>
                <w:sz w:val="24"/>
                <w:szCs w:val="24"/>
              </w:rPr>
              <w:t>22,852</w:t>
            </w:r>
          </w:p>
        </w:tc>
        <w:tc>
          <w:tcPr>
            <w:tcW w:w="117" w:type="pct"/>
          </w:tcPr>
          <w:p w14:paraId="5CC0B1BB" w14:textId="77777777" w:rsidR="00592C56" w:rsidRPr="00AB075C" w:rsidRDefault="00592C56" w:rsidP="0059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9" w:type="pct"/>
            <w:tcBorders>
              <w:bottom w:val="double" w:sz="4" w:space="0" w:color="auto"/>
            </w:tcBorders>
          </w:tcPr>
          <w:p w14:paraId="676F3098" w14:textId="1C7E9342" w:rsidR="00592C56" w:rsidRPr="00AB075C" w:rsidRDefault="00592C56" w:rsidP="00592C56">
            <w:pPr>
              <w:pStyle w:val="BodyText3"/>
              <w:spacing w:line="240" w:lineRule="atLeast"/>
              <w:ind w:right="-2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B075C">
              <w:rPr>
                <w:rFonts w:ascii="Angsana New" w:hAnsi="Angsana New" w:cs="Angsana New"/>
                <w:sz w:val="24"/>
                <w:szCs w:val="24"/>
              </w:rPr>
              <w:t>278,771</w:t>
            </w:r>
          </w:p>
        </w:tc>
        <w:tc>
          <w:tcPr>
            <w:tcW w:w="133" w:type="pct"/>
          </w:tcPr>
          <w:p w14:paraId="2FA81302" w14:textId="77777777" w:rsidR="00592C56" w:rsidRPr="00AB075C" w:rsidRDefault="00592C56" w:rsidP="0059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8" w:type="pct"/>
            <w:tcBorders>
              <w:bottom w:val="double" w:sz="4" w:space="0" w:color="auto"/>
            </w:tcBorders>
          </w:tcPr>
          <w:p w14:paraId="5DEDFAC2" w14:textId="00E4B420" w:rsidR="00592C56" w:rsidRPr="00AB075C" w:rsidRDefault="00592C56" w:rsidP="00592C56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B075C">
              <w:rPr>
                <w:rFonts w:ascii="Angsana New" w:hAnsi="Angsana New" w:cs="Angsana New" w:hint="cs"/>
                <w:sz w:val="24"/>
                <w:szCs w:val="24"/>
                <w:cs/>
              </w:rPr>
              <w:t>250</w:t>
            </w:r>
            <w:r w:rsidRPr="00AB075C">
              <w:rPr>
                <w:rFonts w:ascii="Angsana New" w:hAnsi="Angsana New" w:cs="Angsana New"/>
                <w:sz w:val="24"/>
                <w:szCs w:val="24"/>
              </w:rPr>
              <w:t>,285</w:t>
            </w:r>
          </w:p>
        </w:tc>
        <w:tc>
          <w:tcPr>
            <w:tcW w:w="126" w:type="pct"/>
          </w:tcPr>
          <w:p w14:paraId="0DB9C5D0" w14:textId="77777777" w:rsidR="00592C56" w:rsidRPr="00997ED7" w:rsidRDefault="00592C56" w:rsidP="0059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449" w:type="pct"/>
            <w:tcBorders>
              <w:bottom w:val="double" w:sz="4" w:space="0" w:color="auto"/>
            </w:tcBorders>
          </w:tcPr>
          <w:p w14:paraId="2AE66E2B" w14:textId="6EE70741" w:rsidR="00592C56" w:rsidRPr="00997ED7" w:rsidRDefault="00592C56" w:rsidP="00592C56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270435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270435">
              <w:rPr>
                <w:rFonts w:ascii="Angsana New" w:hAnsi="Angsana New" w:cs="Angsana New" w:hint="cs"/>
                <w:sz w:val="24"/>
                <w:szCs w:val="24"/>
                <w:cs/>
              </w:rPr>
              <w:t>38</w:t>
            </w:r>
            <w:r w:rsidRPr="0027043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70435">
              <w:rPr>
                <w:rFonts w:ascii="Angsana New" w:hAnsi="Angsana New" w:cs="Angsana New" w:hint="cs"/>
                <w:sz w:val="24"/>
                <w:szCs w:val="24"/>
                <w:cs/>
              </w:rPr>
              <w:t>55</w:t>
            </w:r>
            <w:r w:rsidRPr="00270435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</w:tr>
    </w:tbl>
    <w:p w14:paraId="2375BFCE" w14:textId="3FE78654" w:rsidR="001A1784" w:rsidRPr="008D280C" w:rsidRDefault="001A17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</w:rPr>
      </w:pPr>
    </w:p>
    <w:p w14:paraId="11DEEF57" w14:textId="78126934" w:rsidR="008D280C" w:rsidRPr="00745884" w:rsidRDefault="008D280C" w:rsidP="008D28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  <w:r w:rsidRPr="007678A3">
        <w:rPr>
          <w:rFonts w:ascii="Angsana New" w:hAnsi="Angsana New"/>
          <w:sz w:val="26"/>
          <w:szCs w:val="26"/>
          <w:cs/>
        </w:rPr>
        <w:t xml:space="preserve">ในระหว่างปีสิ้นสุดวันที่ </w:t>
      </w:r>
      <w:r>
        <w:rPr>
          <w:rFonts w:ascii="Angsana New" w:hAnsi="Angsana New"/>
          <w:sz w:val="26"/>
          <w:szCs w:val="26"/>
        </w:rPr>
        <w:t>31</w:t>
      </w:r>
      <w:r w:rsidRPr="007678A3">
        <w:rPr>
          <w:rFonts w:ascii="Angsana New" w:hAnsi="Angsana New"/>
          <w:sz w:val="26"/>
          <w:szCs w:val="26"/>
        </w:rPr>
        <w:t xml:space="preserve"> </w:t>
      </w:r>
      <w:r w:rsidRPr="007678A3">
        <w:rPr>
          <w:rFonts w:ascii="Angsana New" w:hAnsi="Angsana New"/>
          <w:sz w:val="26"/>
          <w:szCs w:val="26"/>
          <w:cs/>
        </w:rPr>
        <w:t xml:space="preserve">ธันวาคม </w:t>
      </w:r>
      <w:r w:rsidRPr="007678A3">
        <w:rPr>
          <w:rFonts w:ascii="Angsana New" w:hAnsi="Angsana New"/>
          <w:sz w:val="26"/>
          <w:szCs w:val="26"/>
        </w:rPr>
        <w:t>25</w:t>
      </w:r>
      <w:r>
        <w:rPr>
          <w:rFonts w:ascii="Angsana New" w:hAnsi="Angsana New"/>
          <w:sz w:val="26"/>
          <w:szCs w:val="26"/>
        </w:rPr>
        <w:t>6</w:t>
      </w:r>
      <w:r w:rsidR="00186EE0">
        <w:rPr>
          <w:rFonts w:ascii="Angsana New" w:hAnsi="Angsana New"/>
          <w:sz w:val="26"/>
          <w:szCs w:val="26"/>
        </w:rPr>
        <w:t xml:space="preserve">7 </w:t>
      </w:r>
      <w:r w:rsidR="00186EE0">
        <w:rPr>
          <w:rFonts w:ascii="Angsana New" w:hAnsi="Angsana New" w:hint="cs"/>
          <w:sz w:val="26"/>
          <w:szCs w:val="26"/>
          <w:cs/>
        </w:rPr>
        <w:t xml:space="preserve">และ </w:t>
      </w:r>
      <w:r w:rsidR="00186EE0">
        <w:rPr>
          <w:rFonts w:ascii="Angsana New" w:hAnsi="Angsana New"/>
          <w:sz w:val="26"/>
          <w:szCs w:val="26"/>
        </w:rPr>
        <w:t>2566</w:t>
      </w:r>
      <w:r w:rsidRPr="007678A3">
        <w:rPr>
          <w:rFonts w:ascii="Angsana New" w:hAnsi="Angsana New"/>
          <w:sz w:val="26"/>
          <w:szCs w:val="26"/>
        </w:rPr>
        <w:t xml:space="preserve"> </w:t>
      </w:r>
      <w:r w:rsidRPr="007678A3">
        <w:rPr>
          <w:rFonts w:ascii="Angsana New" w:hAnsi="Angsana New"/>
          <w:sz w:val="26"/>
          <w:szCs w:val="26"/>
          <w:cs/>
        </w:rPr>
        <w:t>บริษัทบันทึก</w:t>
      </w:r>
      <w:r w:rsidRPr="007678A3">
        <w:rPr>
          <w:rFonts w:ascii="Angsana New" w:hAnsi="Angsana New" w:hint="cs"/>
          <w:sz w:val="26"/>
          <w:szCs w:val="26"/>
          <w:cs/>
        </w:rPr>
        <w:t>ต้นทุนการกู้ยืม</w:t>
      </w:r>
      <w:r w:rsidR="00186EE0" w:rsidRPr="007678A3">
        <w:rPr>
          <w:rFonts w:ascii="Angsana New" w:hAnsi="Angsana New"/>
          <w:sz w:val="26"/>
          <w:szCs w:val="26"/>
          <w:cs/>
        </w:rPr>
        <w:t>จำนวน</w:t>
      </w:r>
      <w:r w:rsidR="00186EE0" w:rsidRPr="00745884">
        <w:rPr>
          <w:rFonts w:ascii="Angsana New" w:hAnsi="Angsana New"/>
          <w:sz w:val="26"/>
          <w:szCs w:val="26"/>
          <w:cs/>
        </w:rPr>
        <w:t>เงิน</w:t>
      </w:r>
      <w:r w:rsidR="00186EE0" w:rsidRPr="00745884">
        <w:rPr>
          <w:rFonts w:ascii="Angsana New" w:hAnsi="Angsana New"/>
          <w:sz w:val="26"/>
          <w:szCs w:val="26"/>
        </w:rPr>
        <w:t xml:space="preserve"> 1</w:t>
      </w:r>
      <w:r w:rsidR="00745884" w:rsidRPr="00745884">
        <w:rPr>
          <w:rFonts w:ascii="Angsana New" w:hAnsi="Angsana New"/>
          <w:sz w:val="26"/>
          <w:szCs w:val="26"/>
        </w:rPr>
        <w:t>6</w:t>
      </w:r>
      <w:r w:rsidR="00186EE0" w:rsidRPr="00745884">
        <w:rPr>
          <w:rFonts w:ascii="Angsana New" w:hAnsi="Angsana New"/>
          <w:sz w:val="26"/>
          <w:szCs w:val="26"/>
        </w:rPr>
        <w:t>.</w:t>
      </w:r>
      <w:r w:rsidR="00745884" w:rsidRPr="00745884">
        <w:rPr>
          <w:rFonts w:ascii="Angsana New" w:hAnsi="Angsana New"/>
          <w:sz w:val="26"/>
          <w:szCs w:val="26"/>
        </w:rPr>
        <w:t>8</w:t>
      </w:r>
      <w:r w:rsidR="00186EE0" w:rsidRPr="00745884">
        <w:rPr>
          <w:rFonts w:ascii="Angsana New" w:hAnsi="Angsana New"/>
          <w:sz w:val="26"/>
          <w:szCs w:val="26"/>
        </w:rPr>
        <w:t xml:space="preserve"> </w:t>
      </w:r>
      <w:r w:rsidR="00186EE0" w:rsidRPr="00745884">
        <w:rPr>
          <w:rFonts w:ascii="Angsana New" w:hAnsi="Angsana New" w:hint="cs"/>
          <w:sz w:val="26"/>
          <w:szCs w:val="26"/>
          <w:cs/>
        </w:rPr>
        <w:t>ล้านบาท</w:t>
      </w:r>
      <w:r w:rsidR="00186EE0" w:rsidRPr="00745884">
        <w:rPr>
          <w:rFonts w:ascii="Angsana New" w:hAnsi="Angsana New"/>
          <w:sz w:val="26"/>
          <w:szCs w:val="26"/>
        </w:rPr>
        <w:t xml:space="preserve"> </w:t>
      </w:r>
      <w:r w:rsidR="00186EE0" w:rsidRPr="00745884">
        <w:rPr>
          <w:rFonts w:ascii="Angsana New" w:hAnsi="Angsana New" w:hint="cs"/>
          <w:sz w:val="26"/>
          <w:szCs w:val="26"/>
          <w:cs/>
        </w:rPr>
        <w:t>และ</w:t>
      </w:r>
      <w:r w:rsidRPr="00745884">
        <w:rPr>
          <w:rFonts w:ascii="Angsana New" w:hAnsi="Angsana New"/>
          <w:sz w:val="26"/>
          <w:szCs w:val="26"/>
        </w:rPr>
        <w:t xml:space="preserve"> 1.9 </w:t>
      </w:r>
      <w:r w:rsidRPr="00745884">
        <w:rPr>
          <w:rFonts w:ascii="Angsana New" w:hAnsi="Angsana New" w:hint="cs"/>
          <w:sz w:val="26"/>
          <w:szCs w:val="26"/>
          <w:cs/>
        </w:rPr>
        <w:t>ล้านบาท</w:t>
      </w:r>
      <w:r w:rsidR="00186EE0" w:rsidRPr="00745884">
        <w:rPr>
          <w:rFonts w:ascii="Angsana New" w:hAnsi="Angsana New" w:hint="cs"/>
          <w:sz w:val="26"/>
          <w:szCs w:val="26"/>
          <w:cs/>
        </w:rPr>
        <w:t xml:space="preserve"> ตามลำดับ</w:t>
      </w:r>
      <w:r w:rsidRPr="00745884">
        <w:rPr>
          <w:rFonts w:ascii="Angsana New" w:hAnsi="Angsana New"/>
          <w:sz w:val="26"/>
          <w:szCs w:val="26"/>
        </w:rPr>
        <w:t xml:space="preserve"> </w:t>
      </w:r>
      <w:r w:rsidRPr="00745884">
        <w:rPr>
          <w:rFonts w:ascii="Angsana New" w:hAnsi="Angsana New" w:hint="cs"/>
          <w:sz w:val="26"/>
          <w:szCs w:val="26"/>
          <w:cs/>
        </w:rPr>
        <w:t>ไว้เป็นส่วนหนึ่งของงานระหว่างก่อสร้าง</w:t>
      </w:r>
    </w:p>
    <w:p w14:paraId="4C486F34" w14:textId="77777777" w:rsidR="008D280C" w:rsidRPr="00745884" w:rsidRDefault="008D280C" w:rsidP="008D28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0214EEDE" w14:textId="43DBA476" w:rsidR="00696F8E" w:rsidRPr="005C6F08" w:rsidRDefault="00696F8E" w:rsidP="00696F8E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  <w:r w:rsidRPr="00745884">
        <w:rPr>
          <w:rFonts w:ascii="Angsana New" w:hAnsi="Angsana New"/>
          <w:sz w:val="26"/>
          <w:szCs w:val="26"/>
          <w:cs/>
        </w:rPr>
        <w:t xml:space="preserve">มูลค่าต้นทุนของสินทรัพย์บางรายการของบริษัทซึ่งตัดค่าเสื่อมราคาเต็มจำนวนแล้ว แต่บริษัทยังสามารถใช้ประโยชน์ในสินทรัพย์เหล่านั้นได้ ณ วันที่ </w:t>
      </w:r>
      <w:r w:rsidRPr="00745884">
        <w:rPr>
          <w:rFonts w:ascii="Angsana New" w:hAnsi="Angsana New"/>
          <w:sz w:val="26"/>
          <w:szCs w:val="26"/>
        </w:rPr>
        <w:t>31</w:t>
      </w:r>
      <w:r w:rsidRPr="00745884">
        <w:rPr>
          <w:rFonts w:ascii="Angsana New" w:hAnsi="Angsana New"/>
          <w:sz w:val="26"/>
          <w:szCs w:val="26"/>
          <w:cs/>
        </w:rPr>
        <w:t xml:space="preserve"> ธันวาคม </w:t>
      </w:r>
      <w:r w:rsidR="009E1052" w:rsidRPr="00745884">
        <w:rPr>
          <w:rFonts w:ascii="Angsana New" w:hAnsi="Angsana New"/>
          <w:sz w:val="26"/>
          <w:szCs w:val="26"/>
        </w:rPr>
        <w:t>256</w:t>
      </w:r>
      <w:r w:rsidR="00AD03A1" w:rsidRPr="00745884">
        <w:rPr>
          <w:rFonts w:ascii="Angsana New" w:hAnsi="Angsana New"/>
          <w:sz w:val="26"/>
          <w:szCs w:val="26"/>
        </w:rPr>
        <w:t>7</w:t>
      </w:r>
      <w:r w:rsidR="00A53654" w:rsidRPr="00745884">
        <w:rPr>
          <w:rFonts w:ascii="Angsana New" w:hAnsi="Angsana New" w:hint="cs"/>
          <w:sz w:val="26"/>
          <w:szCs w:val="26"/>
          <w:cs/>
        </w:rPr>
        <w:t xml:space="preserve"> และ </w:t>
      </w:r>
      <w:r w:rsidR="00A53654" w:rsidRPr="00745884">
        <w:rPr>
          <w:rFonts w:ascii="Angsana New" w:hAnsi="Angsana New"/>
          <w:sz w:val="26"/>
          <w:szCs w:val="26"/>
        </w:rPr>
        <w:t>256</w:t>
      </w:r>
      <w:r w:rsidR="00AD03A1" w:rsidRPr="00745884">
        <w:rPr>
          <w:rFonts w:ascii="Angsana New" w:hAnsi="Angsana New"/>
          <w:sz w:val="26"/>
          <w:szCs w:val="26"/>
        </w:rPr>
        <w:t>6</w:t>
      </w:r>
      <w:r w:rsidRPr="00745884">
        <w:rPr>
          <w:rFonts w:ascii="Angsana New" w:hAnsi="Angsana New"/>
          <w:sz w:val="26"/>
          <w:szCs w:val="26"/>
          <w:cs/>
        </w:rPr>
        <w:t xml:space="preserve"> มีจำนวนเงินรวมประมาณ </w:t>
      </w:r>
      <w:r w:rsidR="00745884" w:rsidRPr="00745884">
        <w:rPr>
          <w:rFonts w:ascii="Angsana New" w:hAnsi="Angsana New"/>
          <w:sz w:val="26"/>
          <w:szCs w:val="26"/>
        </w:rPr>
        <w:t>8</w:t>
      </w:r>
      <w:r w:rsidR="002A1EFD">
        <w:rPr>
          <w:rFonts w:ascii="Angsana New" w:hAnsi="Angsana New"/>
          <w:sz w:val="26"/>
          <w:szCs w:val="26"/>
        </w:rPr>
        <w:t>6</w:t>
      </w:r>
      <w:r w:rsidR="003B5820" w:rsidRPr="00745884">
        <w:rPr>
          <w:rFonts w:ascii="Angsana New" w:hAnsi="Angsana New"/>
          <w:sz w:val="26"/>
          <w:szCs w:val="26"/>
        </w:rPr>
        <w:t>.</w:t>
      </w:r>
      <w:r w:rsidR="002A1EFD">
        <w:rPr>
          <w:rFonts w:ascii="Angsana New" w:hAnsi="Angsana New"/>
          <w:sz w:val="26"/>
          <w:szCs w:val="26"/>
        </w:rPr>
        <w:t>3</w:t>
      </w:r>
      <w:r w:rsidRPr="00145214">
        <w:rPr>
          <w:rFonts w:ascii="Angsana New" w:hAnsi="Angsana New"/>
          <w:sz w:val="26"/>
          <w:szCs w:val="26"/>
        </w:rPr>
        <w:t xml:space="preserve"> </w:t>
      </w:r>
      <w:r w:rsidRPr="00145214">
        <w:rPr>
          <w:rFonts w:ascii="Angsana New" w:hAnsi="Angsana New"/>
          <w:sz w:val="26"/>
          <w:szCs w:val="26"/>
          <w:cs/>
        </w:rPr>
        <w:t>ล้านบาท</w:t>
      </w:r>
      <w:r w:rsidR="00A53654">
        <w:rPr>
          <w:rFonts w:ascii="Angsana New" w:hAnsi="Angsana New"/>
          <w:sz w:val="26"/>
          <w:szCs w:val="26"/>
        </w:rPr>
        <w:t xml:space="preserve"> </w:t>
      </w:r>
      <w:r w:rsidR="00A53654">
        <w:rPr>
          <w:rFonts w:ascii="Angsana New" w:hAnsi="Angsana New" w:hint="cs"/>
          <w:sz w:val="26"/>
          <w:szCs w:val="26"/>
          <w:cs/>
        </w:rPr>
        <w:t xml:space="preserve">และ </w:t>
      </w:r>
      <w:r w:rsidR="002A1EFD">
        <w:rPr>
          <w:rFonts w:ascii="Angsana New" w:hAnsi="Angsana New"/>
          <w:sz w:val="26"/>
          <w:szCs w:val="26"/>
        </w:rPr>
        <w:t>53</w:t>
      </w:r>
      <w:r w:rsidR="00A53654">
        <w:rPr>
          <w:rFonts w:ascii="Angsana New" w:hAnsi="Angsana New"/>
          <w:sz w:val="26"/>
          <w:szCs w:val="26"/>
        </w:rPr>
        <w:t>.</w:t>
      </w:r>
      <w:r w:rsidR="002A1EFD">
        <w:rPr>
          <w:rFonts w:ascii="Angsana New" w:hAnsi="Angsana New"/>
          <w:sz w:val="26"/>
          <w:szCs w:val="26"/>
        </w:rPr>
        <w:t>7</w:t>
      </w:r>
      <w:r w:rsidR="00A53654">
        <w:rPr>
          <w:rFonts w:ascii="Angsana New" w:hAnsi="Angsana New"/>
          <w:sz w:val="26"/>
          <w:szCs w:val="26"/>
        </w:rPr>
        <w:t xml:space="preserve"> </w:t>
      </w:r>
      <w:r w:rsidR="00A53654">
        <w:rPr>
          <w:rFonts w:ascii="Angsana New" w:hAnsi="Angsana New" w:hint="cs"/>
          <w:sz w:val="26"/>
          <w:szCs w:val="26"/>
          <w:cs/>
        </w:rPr>
        <w:t xml:space="preserve">ล้านบาท </w:t>
      </w:r>
      <w:r w:rsidR="00A53654" w:rsidRPr="005C6F08">
        <w:rPr>
          <w:rFonts w:ascii="Angsana New" w:hAnsi="Angsana New"/>
          <w:sz w:val="26"/>
          <w:szCs w:val="26"/>
          <w:cs/>
        </w:rPr>
        <w:t>ตามลำดับ</w:t>
      </w:r>
    </w:p>
    <w:p w14:paraId="0522683D" w14:textId="77777777" w:rsidR="002C4E62" w:rsidRPr="002C4E62" w:rsidRDefault="002C4E62" w:rsidP="00696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14:paraId="78153823" w14:textId="3276FC6A" w:rsidR="00696F8E" w:rsidRPr="006C5BD3" w:rsidRDefault="00696F8E" w:rsidP="00696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  <w:r w:rsidRPr="005C6F08">
        <w:rPr>
          <w:rFonts w:ascii="Angsana New" w:hAnsi="Angsana New"/>
          <w:sz w:val="26"/>
          <w:szCs w:val="26"/>
          <w:cs/>
        </w:rPr>
        <w:t>ที่ดิน</w:t>
      </w:r>
      <w:r w:rsidR="00EC2668" w:rsidRPr="005C6F08">
        <w:rPr>
          <w:rFonts w:ascii="Angsana New" w:hAnsi="Angsana New"/>
          <w:sz w:val="26"/>
          <w:szCs w:val="26"/>
        </w:rPr>
        <w:t xml:space="preserve"> </w:t>
      </w:r>
      <w:r w:rsidR="00EC2668" w:rsidRPr="005C6F08">
        <w:rPr>
          <w:rFonts w:ascii="Angsana New" w:hAnsi="Angsana New" w:hint="cs"/>
          <w:sz w:val="26"/>
          <w:szCs w:val="26"/>
          <w:cs/>
        </w:rPr>
        <w:t>อาคารและ</w:t>
      </w:r>
      <w:r w:rsidRPr="005C6F08">
        <w:rPr>
          <w:rFonts w:ascii="Angsana New" w:hAnsi="Angsana New"/>
          <w:sz w:val="26"/>
          <w:szCs w:val="26"/>
          <w:cs/>
        </w:rPr>
        <w:t>อุปกรณ์ของบริษัทซึ่งมีมูลค่าสุทธิทางบัญชี ณ</w:t>
      </w:r>
      <w:r w:rsidRPr="005C6F08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/>
          <w:sz w:val="26"/>
          <w:szCs w:val="26"/>
          <w:cs/>
        </w:rPr>
        <w:t xml:space="preserve">วันที่ </w:t>
      </w:r>
      <w:r w:rsidRPr="005C6F08">
        <w:rPr>
          <w:rFonts w:ascii="Angsana New" w:hAnsi="Angsana New"/>
          <w:sz w:val="26"/>
          <w:szCs w:val="26"/>
        </w:rPr>
        <w:t xml:space="preserve">31 </w:t>
      </w:r>
      <w:r w:rsidRPr="005C6F08">
        <w:rPr>
          <w:rFonts w:ascii="Angsana New" w:hAnsi="Angsana New"/>
          <w:sz w:val="26"/>
          <w:szCs w:val="26"/>
          <w:cs/>
        </w:rPr>
        <w:t>ธันวาคม</w:t>
      </w:r>
      <w:r w:rsidRPr="005C6F08">
        <w:rPr>
          <w:rFonts w:ascii="Angsana New" w:hAnsi="Angsana New"/>
          <w:sz w:val="26"/>
          <w:szCs w:val="26"/>
        </w:rPr>
        <w:t xml:space="preserve"> </w:t>
      </w:r>
      <w:r w:rsidR="009E1052" w:rsidRPr="005C6F08">
        <w:rPr>
          <w:rFonts w:ascii="Angsana New" w:hAnsi="Angsana New"/>
          <w:sz w:val="26"/>
          <w:szCs w:val="26"/>
        </w:rPr>
        <w:t>256</w:t>
      </w:r>
      <w:r w:rsidR="00AD03A1">
        <w:rPr>
          <w:rFonts w:ascii="Angsana New" w:hAnsi="Angsana New"/>
          <w:sz w:val="26"/>
          <w:szCs w:val="26"/>
        </w:rPr>
        <w:t>7</w:t>
      </w:r>
      <w:r w:rsidRPr="005C6F08">
        <w:rPr>
          <w:rFonts w:ascii="Angsana New" w:hAnsi="Angsana New"/>
          <w:sz w:val="26"/>
          <w:szCs w:val="26"/>
          <w:cs/>
        </w:rPr>
        <w:t xml:space="preserve"> และ </w:t>
      </w:r>
      <w:r w:rsidR="005328F1" w:rsidRPr="005C6F08">
        <w:rPr>
          <w:rFonts w:ascii="Angsana New" w:hAnsi="Angsana New"/>
          <w:sz w:val="26"/>
          <w:szCs w:val="26"/>
        </w:rPr>
        <w:t>256</w:t>
      </w:r>
      <w:r w:rsidR="00AD03A1">
        <w:rPr>
          <w:rFonts w:ascii="Angsana New" w:hAnsi="Angsana New"/>
          <w:sz w:val="26"/>
          <w:szCs w:val="26"/>
        </w:rPr>
        <w:t>6</w:t>
      </w:r>
      <w:r w:rsidRPr="005C6F08">
        <w:rPr>
          <w:rFonts w:ascii="Angsana New" w:hAnsi="Angsana New"/>
          <w:sz w:val="26"/>
          <w:szCs w:val="26"/>
          <w:cs/>
        </w:rPr>
        <w:t xml:space="preserve"> จำนวน</w:t>
      </w:r>
      <w:r w:rsidRPr="009D3D20">
        <w:rPr>
          <w:rFonts w:ascii="Angsana New" w:hAnsi="Angsana New"/>
          <w:sz w:val="26"/>
          <w:szCs w:val="26"/>
          <w:cs/>
        </w:rPr>
        <w:t>เงิน</w:t>
      </w:r>
      <w:r w:rsidRPr="002A1EFD">
        <w:rPr>
          <w:rFonts w:ascii="Angsana New" w:hAnsi="Angsana New"/>
          <w:sz w:val="26"/>
          <w:szCs w:val="26"/>
          <w:cs/>
        </w:rPr>
        <w:t xml:space="preserve">รวม </w:t>
      </w:r>
      <w:r w:rsidR="00AC7F72">
        <w:rPr>
          <w:rFonts w:ascii="Angsana New" w:hAnsi="Angsana New"/>
          <w:sz w:val="26"/>
          <w:szCs w:val="26"/>
        </w:rPr>
        <w:t>6</w:t>
      </w:r>
      <w:r w:rsidR="00C6060D" w:rsidRPr="002A1EFD">
        <w:rPr>
          <w:rFonts w:ascii="Angsana New" w:hAnsi="Angsana New"/>
          <w:sz w:val="26"/>
          <w:szCs w:val="26"/>
        </w:rPr>
        <w:t>7</w:t>
      </w:r>
      <w:r w:rsidR="002A1EFD" w:rsidRPr="002A1EFD">
        <w:rPr>
          <w:rFonts w:ascii="Angsana New" w:hAnsi="Angsana New"/>
          <w:sz w:val="26"/>
          <w:szCs w:val="26"/>
        </w:rPr>
        <w:t>5</w:t>
      </w:r>
      <w:r w:rsidR="00B10957" w:rsidRPr="002A1EFD">
        <w:rPr>
          <w:rFonts w:ascii="Angsana New" w:hAnsi="Angsana New"/>
          <w:sz w:val="26"/>
          <w:szCs w:val="26"/>
        </w:rPr>
        <w:t>.</w:t>
      </w:r>
      <w:r w:rsidR="002A1EFD" w:rsidRPr="002A1EFD">
        <w:rPr>
          <w:rFonts w:ascii="Angsana New" w:hAnsi="Angsana New"/>
          <w:sz w:val="26"/>
          <w:szCs w:val="26"/>
        </w:rPr>
        <w:t>5</w:t>
      </w:r>
      <w:r w:rsidRPr="002A1EFD">
        <w:rPr>
          <w:rFonts w:ascii="Angsana New" w:hAnsi="Angsana New"/>
          <w:sz w:val="26"/>
          <w:szCs w:val="26"/>
        </w:rPr>
        <w:t xml:space="preserve"> </w:t>
      </w:r>
      <w:r w:rsidRPr="002A1EFD">
        <w:rPr>
          <w:rFonts w:ascii="Angsana New" w:hAnsi="Angsana New"/>
          <w:sz w:val="26"/>
          <w:szCs w:val="26"/>
          <w:cs/>
        </w:rPr>
        <w:t>ล้าน</w:t>
      </w:r>
      <w:r w:rsidRPr="009D3D20">
        <w:rPr>
          <w:rFonts w:ascii="Angsana New" w:hAnsi="Angsana New"/>
          <w:sz w:val="26"/>
          <w:szCs w:val="26"/>
          <w:cs/>
        </w:rPr>
        <w:t>บาท</w:t>
      </w:r>
      <w:r w:rsidRPr="005C6F08">
        <w:rPr>
          <w:rFonts w:ascii="Angsana New" w:hAnsi="Angsana New"/>
          <w:sz w:val="26"/>
          <w:szCs w:val="26"/>
          <w:cs/>
        </w:rPr>
        <w:t xml:space="preserve"> และ</w:t>
      </w:r>
      <w:r w:rsidRPr="005C6F08">
        <w:rPr>
          <w:rFonts w:ascii="Angsana New" w:hAnsi="Angsana New"/>
          <w:sz w:val="26"/>
          <w:szCs w:val="26"/>
        </w:rPr>
        <w:t xml:space="preserve"> </w:t>
      </w:r>
      <w:r w:rsidR="00AD03A1" w:rsidRPr="009D3D20">
        <w:rPr>
          <w:rFonts w:ascii="Angsana New" w:hAnsi="Angsana New"/>
          <w:sz w:val="26"/>
          <w:szCs w:val="26"/>
        </w:rPr>
        <w:t xml:space="preserve">333.1 </w:t>
      </w:r>
      <w:r w:rsidR="00673C44" w:rsidRPr="00E7064D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/>
          <w:sz w:val="26"/>
          <w:szCs w:val="26"/>
          <w:cs/>
        </w:rPr>
        <w:t>ล้านบาท ตามลำดับ ได้จำนองและจำนำเพื่อใช้เป็นหลักทรัพย์ค้ำประกันวงเงินสินเชื่อตามที่กล่าวไว้ในหมาย</w:t>
      </w:r>
      <w:r w:rsidRPr="006C5BD3">
        <w:rPr>
          <w:rFonts w:ascii="Angsana New" w:hAnsi="Angsana New"/>
          <w:sz w:val="26"/>
          <w:szCs w:val="26"/>
          <w:cs/>
        </w:rPr>
        <w:t xml:space="preserve">เหตุ </w:t>
      </w:r>
      <w:r w:rsidR="00FC3B83" w:rsidRPr="006C5BD3">
        <w:rPr>
          <w:rFonts w:ascii="Angsana New" w:hAnsi="Angsana New"/>
          <w:sz w:val="26"/>
          <w:szCs w:val="26"/>
        </w:rPr>
        <w:t>1</w:t>
      </w:r>
      <w:r w:rsidR="005E3DA0">
        <w:rPr>
          <w:rFonts w:ascii="Angsana New" w:hAnsi="Angsana New"/>
          <w:sz w:val="26"/>
          <w:szCs w:val="26"/>
        </w:rPr>
        <w:t>2</w:t>
      </w:r>
      <w:r w:rsidRPr="006C5BD3">
        <w:rPr>
          <w:rFonts w:ascii="Angsana New" w:hAnsi="Angsana New"/>
          <w:sz w:val="26"/>
          <w:szCs w:val="26"/>
        </w:rPr>
        <w:t xml:space="preserve"> </w:t>
      </w:r>
    </w:p>
    <w:p w14:paraId="03420769" w14:textId="77777777" w:rsidR="002C4E62" w:rsidRPr="002C4E62" w:rsidRDefault="002C4E62" w:rsidP="00326C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14:paraId="7B6D4924" w14:textId="77777777" w:rsidR="008D280C" w:rsidRPr="008D280C" w:rsidRDefault="008D280C" w:rsidP="008D28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14:paraId="0CD8C222" w14:textId="6164081E" w:rsidR="0078236C" w:rsidRDefault="00A87A4F" w:rsidP="007823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t>9</w:t>
      </w:r>
      <w:r w:rsidR="0078236C">
        <w:rPr>
          <w:rFonts w:ascii="Angsana New" w:hAnsi="Angsana New"/>
          <w:b/>
          <w:bCs/>
          <w:sz w:val="26"/>
          <w:szCs w:val="26"/>
        </w:rPr>
        <w:t>.</w:t>
      </w:r>
      <w:r w:rsidR="0078236C">
        <w:rPr>
          <w:rFonts w:ascii="Angsana New" w:hAnsi="Angsana New"/>
          <w:b/>
          <w:bCs/>
          <w:sz w:val="26"/>
          <w:szCs w:val="26"/>
        </w:rPr>
        <w:tab/>
      </w:r>
      <w:r w:rsidR="0078236C" w:rsidRPr="00B755D0">
        <w:rPr>
          <w:rFonts w:ascii="Angsana New" w:hAnsi="Angsana New"/>
          <w:b/>
          <w:bCs/>
          <w:sz w:val="26"/>
          <w:szCs w:val="26"/>
          <w:cs/>
        </w:rPr>
        <w:t xml:space="preserve">สินทรัพย์สิทธิการใช้ </w:t>
      </w:r>
      <w:r w:rsidR="0078236C">
        <w:rPr>
          <w:rFonts w:ascii="Angsana New" w:hAnsi="Angsana New"/>
          <w:b/>
          <w:bCs/>
          <w:sz w:val="26"/>
          <w:szCs w:val="26"/>
        </w:rPr>
        <w:t>–</w:t>
      </w:r>
      <w:r w:rsidR="0078236C" w:rsidRPr="00B755D0">
        <w:rPr>
          <w:rFonts w:ascii="Angsana New" w:hAnsi="Angsana New"/>
          <w:b/>
          <w:bCs/>
          <w:sz w:val="26"/>
          <w:szCs w:val="26"/>
          <w:cs/>
        </w:rPr>
        <w:t xml:space="preserve"> สุทธิ</w:t>
      </w:r>
    </w:p>
    <w:p w14:paraId="08570147" w14:textId="77777777" w:rsidR="0078236C" w:rsidRDefault="0078236C" w:rsidP="00A1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0"/>
        <w:gridCol w:w="1620"/>
        <w:gridCol w:w="270"/>
        <w:gridCol w:w="1620"/>
        <w:gridCol w:w="270"/>
        <w:gridCol w:w="1530"/>
      </w:tblGrid>
      <w:tr w:rsidR="0078236C" w:rsidRPr="005C6F08" w14:paraId="26365F29" w14:textId="77777777" w:rsidTr="00B510AD">
        <w:tc>
          <w:tcPr>
            <w:tcW w:w="4500" w:type="dxa"/>
          </w:tcPr>
          <w:p w14:paraId="2EC88DD7" w14:textId="77777777" w:rsidR="0078236C" w:rsidRPr="005C6F08" w:rsidRDefault="0078236C" w:rsidP="00B510A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10" w:type="dxa"/>
            <w:gridSpan w:val="5"/>
            <w:tcBorders>
              <w:bottom w:val="single" w:sz="4" w:space="0" w:color="auto"/>
            </w:tcBorders>
          </w:tcPr>
          <w:p w14:paraId="5EF63404" w14:textId="77777777" w:rsidR="0078236C" w:rsidRPr="005C6F08" w:rsidRDefault="0078236C" w:rsidP="00B510AD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C7F72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78236C" w:rsidRPr="005C6F08" w14:paraId="3346485B" w14:textId="77777777" w:rsidTr="00B510AD">
        <w:tc>
          <w:tcPr>
            <w:tcW w:w="4500" w:type="dxa"/>
          </w:tcPr>
          <w:p w14:paraId="0EED7C58" w14:textId="77777777" w:rsidR="0078236C" w:rsidRPr="005C6F08" w:rsidRDefault="0078236C" w:rsidP="00B510A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47C7E448" w14:textId="5A3CFFA5" w:rsidR="0078236C" w:rsidRPr="005C6F08" w:rsidRDefault="0078236C" w:rsidP="00B510AD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8236C">
              <w:rPr>
                <w:rFonts w:ascii="Angsana New" w:hAnsi="Angsana New"/>
                <w:sz w:val="26"/>
                <w:szCs w:val="26"/>
                <w:cs/>
              </w:rPr>
              <w:t>เครื่องตกแต่ง</w:t>
            </w:r>
            <w:r w:rsidRPr="0078236C">
              <w:rPr>
                <w:rFonts w:ascii="Angsana New" w:hAnsi="Angsana New" w:hint="cs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5A8D6D5B" w14:textId="77777777" w:rsidR="0078236C" w:rsidRPr="005C6F08" w:rsidRDefault="0078236C" w:rsidP="00B510AD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7EA915AB" w14:textId="6F4BD74F" w:rsidR="0078236C" w:rsidRPr="005C6F08" w:rsidRDefault="0078236C" w:rsidP="0078236C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7B14A9E" w14:textId="77777777" w:rsidR="0078236C" w:rsidRPr="005C6F08" w:rsidRDefault="0078236C" w:rsidP="00B510AD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7884EDD" w14:textId="77777777" w:rsidR="0078236C" w:rsidRPr="005C6F08" w:rsidRDefault="0078236C" w:rsidP="00B510AD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8236C" w:rsidRPr="005C6F08" w14:paraId="5D1972F3" w14:textId="77777777" w:rsidTr="00B510AD">
        <w:tc>
          <w:tcPr>
            <w:tcW w:w="4500" w:type="dxa"/>
          </w:tcPr>
          <w:p w14:paraId="2A529D42" w14:textId="77777777" w:rsidR="0078236C" w:rsidRPr="005C6F08" w:rsidRDefault="0078236C" w:rsidP="0078236C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E67AA6B" w14:textId="66D41D7F" w:rsidR="0078236C" w:rsidRPr="005C6F08" w:rsidRDefault="0078236C" w:rsidP="0078236C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8236C">
              <w:rPr>
                <w:rFonts w:ascii="Angsana New" w:hAnsi="Angsana New"/>
                <w:sz w:val="26"/>
                <w:szCs w:val="26"/>
                <w:cs/>
              </w:rPr>
              <w:t>อุปกรณ์</w:t>
            </w:r>
            <w:r w:rsidRPr="0078236C">
              <w:rPr>
                <w:rFonts w:ascii="Angsana New" w:hAnsi="Angsana New" w:hint="cs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70" w:type="dxa"/>
          </w:tcPr>
          <w:p w14:paraId="2A01A29D" w14:textId="77777777" w:rsidR="0078236C" w:rsidRPr="005C6F08" w:rsidRDefault="0078236C" w:rsidP="0078236C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BC82F6A" w14:textId="267573E9" w:rsidR="0078236C" w:rsidRPr="005C6F08" w:rsidRDefault="0078236C" w:rsidP="0078236C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8236C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0" w:type="dxa"/>
          </w:tcPr>
          <w:p w14:paraId="69CFA8D5" w14:textId="77777777" w:rsidR="0078236C" w:rsidRPr="005C6F08" w:rsidRDefault="0078236C" w:rsidP="0078236C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E8CDD7A" w14:textId="77777777" w:rsidR="0078236C" w:rsidRPr="005C6F08" w:rsidRDefault="0078236C" w:rsidP="0078236C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C7F72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78236C" w:rsidRPr="005C6F08" w14:paraId="78F5DEC5" w14:textId="77777777" w:rsidTr="00B510AD">
        <w:tc>
          <w:tcPr>
            <w:tcW w:w="4500" w:type="dxa"/>
          </w:tcPr>
          <w:p w14:paraId="345BC81E" w14:textId="77777777" w:rsidR="0078236C" w:rsidRPr="005C6F08" w:rsidRDefault="0078236C" w:rsidP="00782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4018F9B2" w14:textId="77777777" w:rsidR="0078236C" w:rsidRPr="005C6F08" w:rsidRDefault="0078236C" w:rsidP="0078236C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92FF07E" w14:textId="77777777" w:rsidR="0078236C" w:rsidRPr="005C6F08" w:rsidRDefault="0078236C" w:rsidP="0078236C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5F29C88B" w14:textId="77777777" w:rsidR="0078236C" w:rsidRPr="005C6F08" w:rsidRDefault="0078236C" w:rsidP="0078236C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0FF743B" w14:textId="77777777" w:rsidR="0078236C" w:rsidRPr="005C6F08" w:rsidRDefault="0078236C" w:rsidP="0078236C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31ADF50" w14:textId="77777777" w:rsidR="0078236C" w:rsidRPr="005C6F08" w:rsidRDefault="0078236C" w:rsidP="0078236C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8236C" w:rsidRPr="005C6F08" w14:paraId="6E3A8143" w14:textId="77777777" w:rsidTr="00B510AD">
        <w:tc>
          <w:tcPr>
            <w:tcW w:w="4500" w:type="dxa"/>
          </w:tcPr>
          <w:p w14:paraId="0B701C30" w14:textId="77777777" w:rsidR="0078236C" w:rsidRPr="005C6F08" w:rsidRDefault="0078236C" w:rsidP="00782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5C6F08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5C6F08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5C6F08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620" w:type="dxa"/>
          </w:tcPr>
          <w:p w14:paraId="66F61136" w14:textId="7541C031" w:rsidR="0078236C" w:rsidRPr="005C6F08" w:rsidRDefault="0078236C" w:rsidP="0078236C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654</w:t>
            </w:r>
          </w:p>
        </w:tc>
        <w:tc>
          <w:tcPr>
            <w:tcW w:w="270" w:type="dxa"/>
          </w:tcPr>
          <w:p w14:paraId="08FF322B" w14:textId="77777777" w:rsidR="0078236C" w:rsidRPr="005C6F08" w:rsidRDefault="0078236C" w:rsidP="00782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41343E2A" w14:textId="7BE0198D" w:rsidR="0078236C" w:rsidRPr="005C6F08" w:rsidRDefault="0078236C" w:rsidP="0078236C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26,811</w:t>
            </w:r>
          </w:p>
        </w:tc>
        <w:tc>
          <w:tcPr>
            <w:tcW w:w="270" w:type="dxa"/>
          </w:tcPr>
          <w:p w14:paraId="0C41A0FC" w14:textId="77777777" w:rsidR="0078236C" w:rsidRPr="005C6F08" w:rsidRDefault="0078236C" w:rsidP="00782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CC9A136" w14:textId="27E24F05" w:rsidR="0078236C" w:rsidRPr="005C6F08" w:rsidRDefault="0078236C" w:rsidP="008652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</w:t>
            </w:r>
            <w:r w:rsidRPr="00E7064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465</w:t>
            </w:r>
          </w:p>
        </w:tc>
      </w:tr>
      <w:tr w:rsidR="0078236C" w:rsidRPr="005C6F08" w14:paraId="4516269C" w14:textId="77777777" w:rsidTr="00B510AD">
        <w:tc>
          <w:tcPr>
            <w:tcW w:w="4500" w:type="dxa"/>
          </w:tcPr>
          <w:p w14:paraId="557DCFB7" w14:textId="77777777" w:rsidR="0078236C" w:rsidRPr="005C6F08" w:rsidRDefault="0078236C" w:rsidP="00782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620" w:type="dxa"/>
          </w:tcPr>
          <w:p w14:paraId="56967A5E" w14:textId="7346D05E" w:rsidR="0078236C" w:rsidRPr="005C6F08" w:rsidRDefault="0078236C" w:rsidP="00782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064D">
              <w:rPr>
                <w:rFonts w:ascii="Angsana New" w:hAnsi="Angsana New"/>
                <w:sz w:val="26"/>
                <w:szCs w:val="26"/>
              </w:rPr>
              <w:t xml:space="preserve">                   -  </w:t>
            </w:r>
          </w:p>
        </w:tc>
        <w:tc>
          <w:tcPr>
            <w:tcW w:w="270" w:type="dxa"/>
          </w:tcPr>
          <w:p w14:paraId="65E14EA6" w14:textId="77777777" w:rsidR="0078236C" w:rsidRPr="005C6F08" w:rsidRDefault="0078236C" w:rsidP="00782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0F9322BB" w14:textId="4B17F77C" w:rsidR="0078236C" w:rsidRPr="005C6F08" w:rsidRDefault="0096675F" w:rsidP="0078236C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  <w:r w:rsidR="0078236C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799</w:t>
            </w:r>
          </w:p>
        </w:tc>
        <w:tc>
          <w:tcPr>
            <w:tcW w:w="270" w:type="dxa"/>
          </w:tcPr>
          <w:p w14:paraId="1AA80D0B" w14:textId="77777777" w:rsidR="0078236C" w:rsidRPr="005C6F08" w:rsidRDefault="0078236C" w:rsidP="00782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C091FCF" w14:textId="48FE29C2" w:rsidR="0078236C" w:rsidRPr="005C6F08" w:rsidRDefault="0096675F" w:rsidP="008652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  <w:r w:rsidR="0078236C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799</w:t>
            </w:r>
          </w:p>
        </w:tc>
      </w:tr>
      <w:tr w:rsidR="0078236C" w:rsidRPr="005C6F08" w14:paraId="2F6E9118" w14:textId="77777777" w:rsidTr="00B510AD">
        <w:tc>
          <w:tcPr>
            <w:tcW w:w="4500" w:type="dxa"/>
          </w:tcPr>
          <w:p w14:paraId="2D2FAD4D" w14:textId="4805F074" w:rsidR="0078236C" w:rsidRPr="005C6F08" w:rsidRDefault="0078236C" w:rsidP="00782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8236C">
              <w:rPr>
                <w:rFonts w:ascii="Angsana New" w:hAnsi="Angsana New"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1620" w:type="dxa"/>
          </w:tcPr>
          <w:p w14:paraId="1918212A" w14:textId="48D6819A" w:rsidR="0078236C" w:rsidRPr="00E7064D" w:rsidRDefault="0078236C" w:rsidP="00782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064D">
              <w:rPr>
                <w:rFonts w:ascii="Angsana New" w:hAnsi="Angsana New"/>
                <w:sz w:val="26"/>
                <w:szCs w:val="26"/>
              </w:rPr>
              <w:t xml:space="preserve">                   -  </w:t>
            </w:r>
          </w:p>
        </w:tc>
        <w:tc>
          <w:tcPr>
            <w:tcW w:w="270" w:type="dxa"/>
          </w:tcPr>
          <w:p w14:paraId="4DBD18F4" w14:textId="77777777" w:rsidR="0078236C" w:rsidRPr="005C6F08" w:rsidRDefault="0078236C" w:rsidP="00782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6A733A88" w14:textId="38336B48" w:rsidR="0078236C" w:rsidRDefault="0078236C" w:rsidP="0086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(526)</w:t>
            </w:r>
          </w:p>
        </w:tc>
        <w:tc>
          <w:tcPr>
            <w:tcW w:w="270" w:type="dxa"/>
          </w:tcPr>
          <w:p w14:paraId="619950D7" w14:textId="77777777" w:rsidR="0078236C" w:rsidRPr="005C6F08" w:rsidRDefault="0078236C" w:rsidP="00782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51BF355A" w14:textId="569E9A77" w:rsidR="0078236C" w:rsidRPr="00145214" w:rsidRDefault="0078236C" w:rsidP="0086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(526)</w:t>
            </w:r>
          </w:p>
        </w:tc>
      </w:tr>
      <w:tr w:rsidR="0096675F" w:rsidRPr="005C6F08" w14:paraId="4CA7F707" w14:textId="77777777" w:rsidTr="00B510AD">
        <w:tc>
          <w:tcPr>
            <w:tcW w:w="4500" w:type="dxa"/>
          </w:tcPr>
          <w:p w14:paraId="3470EC6D" w14:textId="5E19AE58" w:rsidR="0096675F" w:rsidRPr="0078236C" w:rsidRDefault="0096675F" w:rsidP="00966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3154A">
              <w:rPr>
                <w:rFonts w:ascii="Angsana New" w:hAnsi="Angsana New"/>
                <w:sz w:val="26"/>
                <w:szCs w:val="26"/>
                <w:cs/>
              </w:rPr>
              <w:t>โอนออก</w:t>
            </w:r>
          </w:p>
        </w:tc>
        <w:tc>
          <w:tcPr>
            <w:tcW w:w="1620" w:type="dxa"/>
          </w:tcPr>
          <w:p w14:paraId="6B2AF3FA" w14:textId="4B5759F5" w:rsidR="0096675F" w:rsidRPr="00E7064D" w:rsidRDefault="0096675F" w:rsidP="00966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064D">
              <w:rPr>
                <w:rFonts w:ascii="Angsana New" w:hAnsi="Angsana New"/>
                <w:sz w:val="26"/>
                <w:szCs w:val="26"/>
              </w:rPr>
              <w:t xml:space="preserve">                   -  </w:t>
            </w:r>
          </w:p>
        </w:tc>
        <w:tc>
          <w:tcPr>
            <w:tcW w:w="270" w:type="dxa"/>
          </w:tcPr>
          <w:p w14:paraId="69DEAA9D" w14:textId="77777777" w:rsidR="0096675F" w:rsidRPr="005C6F08" w:rsidRDefault="0096675F" w:rsidP="00966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1E443F59" w14:textId="57A79929" w:rsidR="0096675F" w:rsidRDefault="0096675F" w:rsidP="00966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(2,696)</w:t>
            </w:r>
          </w:p>
        </w:tc>
        <w:tc>
          <w:tcPr>
            <w:tcW w:w="270" w:type="dxa"/>
          </w:tcPr>
          <w:p w14:paraId="3B3F0BE7" w14:textId="77777777" w:rsidR="0096675F" w:rsidRPr="005C6F08" w:rsidRDefault="0096675F" w:rsidP="00966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CB87D33" w14:textId="6E9CD373" w:rsidR="0096675F" w:rsidRDefault="0096675F" w:rsidP="00966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(2,696)</w:t>
            </w:r>
          </w:p>
        </w:tc>
      </w:tr>
      <w:tr w:rsidR="0096675F" w:rsidRPr="005C6F08" w14:paraId="683FF145" w14:textId="77777777" w:rsidTr="00B510AD">
        <w:tc>
          <w:tcPr>
            <w:tcW w:w="4500" w:type="dxa"/>
          </w:tcPr>
          <w:p w14:paraId="7DD4036A" w14:textId="77777777" w:rsidR="0096675F" w:rsidRPr="005C6F08" w:rsidRDefault="0096675F" w:rsidP="00966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C6F0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C6F0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5C6F0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5C6F08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4993E40E" w14:textId="53BE49AF" w:rsidR="0096675F" w:rsidRPr="005C6F08" w:rsidRDefault="0096675F" w:rsidP="0096675F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654</w:t>
            </w:r>
          </w:p>
        </w:tc>
        <w:tc>
          <w:tcPr>
            <w:tcW w:w="270" w:type="dxa"/>
          </w:tcPr>
          <w:p w14:paraId="49A0D250" w14:textId="77777777" w:rsidR="0096675F" w:rsidRPr="005C6F08" w:rsidRDefault="0096675F" w:rsidP="00966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39B1301D" w14:textId="49EE2505" w:rsidR="0096675F" w:rsidRPr="005C6F08" w:rsidRDefault="0096675F" w:rsidP="0096675F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</w:t>
            </w:r>
            <w:r w:rsidRPr="00145214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38</w:t>
            </w:r>
            <w:r w:rsidRPr="00145214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</w:tcPr>
          <w:p w14:paraId="5D8F9556" w14:textId="77777777" w:rsidR="0096675F" w:rsidRPr="005C6F08" w:rsidRDefault="0096675F" w:rsidP="00966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860E50C" w14:textId="780040FC" w:rsidR="0096675F" w:rsidRPr="005C6F08" w:rsidRDefault="0096675F" w:rsidP="0096675F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</w:t>
            </w:r>
            <w:r w:rsidRPr="00145214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042</w:t>
            </w:r>
          </w:p>
        </w:tc>
      </w:tr>
      <w:tr w:rsidR="0096675F" w:rsidRPr="00AD03A1" w14:paraId="6F057A32" w14:textId="77777777" w:rsidTr="00B510AD">
        <w:tc>
          <w:tcPr>
            <w:tcW w:w="4500" w:type="dxa"/>
          </w:tcPr>
          <w:p w14:paraId="7817E431" w14:textId="77777777" w:rsidR="0096675F" w:rsidRPr="005C6F08" w:rsidRDefault="0096675F" w:rsidP="00966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620" w:type="dxa"/>
          </w:tcPr>
          <w:p w14:paraId="479A1CDE" w14:textId="63D6EC88" w:rsidR="0096675F" w:rsidRPr="0093154A" w:rsidRDefault="0096675F" w:rsidP="00966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3154A">
              <w:rPr>
                <w:rFonts w:ascii="Angsana New" w:hAnsi="Angsana New"/>
                <w:sz w:val="26"/>
                <w:szCs w:val="26"/>
              </w:rPr>
              <w:t xml:space="preserve">                   -  </w:t>
            </w:r>
          </w:p>
        </w:tc>
        <w:tc>
          <w:tcPr>
            <w:tcW w:w="270" w:type="dxa"/>
          </w:tcPr>
          <w:p w14:paraId="7E524E3B" w14:textId="77777777" w:rsidR="0096675F" w:rsidRPr="0093154A" w:rsidRDefault="0096675F" w:rsidP="00966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3690289E" w14:textId="2EACF1F0" w:rsidR="0096675F" w:rsidRPr="0093154A" w:rsidRDefault="0096675F" w:rsidP="0096675F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2,126</w:t>
            </w:r>
          </w:p>
        </w:tc>
        <w:tc>
          <w:tcPr>
            <w:tcW w:w="270" w:type="dxa"/>
          </w:tcPr>
          <w:p w14:paraId="5373008D" w14:textId="77777777" w:rsidR="0096675F" w:rsidRPr="0093154A" w:rsidRDefault="0096675F" w:rsidP="00966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DE9022D" w14:textId="4CE35F42" w:rsidR="0096675F" w:rsidRPr="0093154A" w:rsidRDefault="0096675F" w:rsidP="0096675F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2,126</w:t>
            </w:r>
          </w:p>
        </w:tc>
      </w:tr>
      <w:tr w:rsidR="0096675F" w:rsidRPr="00AD03A1" w14:paraId="3C2EEE50" w14:textId="77777777" w:rsidTr="00B510AD">
        <w:tc>
          <w:tcPr>
            <w:tcW w:w="4500" w:type="dxa"/>
          </w:tcPr>
          <w:p w14:paraId="4093B8C9" w14:textId="73B99707" w:rsidR="0096675F" w:rsidRPr="005C6F08" w:rsidRDefault="0096675F" w:rsidP="00966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1620" w:type="dxa"/>
          </w:tcPr>
          <w:p w14:paraId="7E24C1F2" w14:textId="30F21800" w:rsidR="0096675F" w:rsidRPr="0093154A" w:rsidRDefault="0096675F" w:rsidP="00966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3154A">
              <w:rPr>
                <w:rFonts w:ascii="Angsana New" w:hAnsi="Angsana New"/>
                <w:sz w:val="26"/>
                <w:szCs w:val="26"/>
              </w:rPr>
              <w:t xml:space="preserve">                   -  </w:t>
            </w:r>
          </w:p>
        </w:tc>
        <w:tc>
          <w:tcPr>
            <w:tcW w:w="270" w:type="dxa"/>
          </w:tcPr>
          <w:p w14:paraId="63315354" w14:textId="77777777" w:rsidR="0096675F" w:rsidRPr="0093154A" w:rsidRDefault="0096675F" w:rsidP="00966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7656A570" w14:textId="7DD94720" w:rsidR="0096675F" w:rsidRPr="0093154A" w:rsidRDefault="0096675F" w:rsidP="00966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3154A">
              <w:rPr>
                <w:rFonts w:ascii="Angsana New" w:hAnsi="Angsana New"/>
                <w:sz w:val="26"/>
                <w:szCs w:val="26"/>
              </w:rPr>
              <w:t>(1,192)</w:t>
            </w:r>
          </w:p>
        </w:tc>
        <w:tc>
          <w:tcPr>
            <w:tcW w:w="270" w:type="dxa"/>
          </w:tcPr>
          <w:p w14:paraId="7515B76A" w14:textId="77777777" w:rsidR="0096675F" w:rsidRPr="0093154A" w:rsidRDefault="0096675F" w:rsidP="00966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5D2A55EB" w14:textId="68F430D3" w:rsidR="0096675F" w:rsidRPr="0093154A" w:rsidRDefault="0096675F" w:rsidP="00966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93154A">
              <w:rPr>
                <w:rFonts w:ascii="Angsana New" w:hAnsi="Angsana New"/>
                <w:sz w:val="26"/>
                <w:szCs w:val="26"/>
              </w:rPr>
              <w:t>(1,192)</w:t>
            </w:r>
          </w:p>
        </w:tc>
      </w:tr>
      <w:tr w:rsidR="0096675F" w:rsidRPr="00AD03A1" w14:paraId="2F880B23" w14:textId="77777777" w:rsidTr="00B510AD">
        <w:tc>
          <w:tcPr>
            <w:tcW w:w="4500" w:type="dxa"/>
          </w:tcPr>
          <w:p w14:paraId="73F3B7EC" w14:textId="62BC97CA" w:rsidR="0096675F" w:rsidRPr="005C6F08" w:rsidRDefault="0096675F" w:rsidP="00966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93154A">
              <w:rPr>
                <w:rFonts w:ascii="Angsana New" w:hAnsi="Angsana New"/>
                <w:sz w:val="26"/>
                <w:szCs w:val="26"/>
                <w:cs/>
              </w:rPr>
              <w:t>โอนออก</w:t>
            </w:r>
          </w:p>
        </w:tc>
        <w:tc>
          <w:tcPr>
            <w:tcW w:w="1620" w:type="dxa"/>
          </w:tcPr>
          <w:p w14:paraId="67E3DD48" w14:textId="2B393D69" w:rsidR="0096675F" w:rsidRPr="0093154A" w:rsidRDefault="0096675F" w:rsidP="00966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3154A">
              <w:rPr>
                <w:rFonts w:ascii="Angsana New" w:hAnsi="Angsana New"/>
                <w:sz w:val="26"/>
                <w:szCs w:val="26"/>
              </w:rPr>
              <w:t>(526)</w:t>
            </w:r>
          </w:p>
        </w:tc>
        <w:tc>
          <w:tcPr>
            <w:tcW w:w="270" w:type="dxa"/>
          </w:tcPr>
          <w:p w14:paraId="2BACF96F" w14:textId="77777777" w:rsidR="0096675F" w:rsidRPr="0093154A" w:rsidRDefault="0096675F" w:rsidP="00966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25E9EED8" w14:textId="35F38EC0" w:rsidR="0096675F" w:rsidRPr="0093154A" w:rsidRDefault="0096675F" w:rsidP="00966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3154A">
              <w:rPr>
                <w:rFonts w:ascii="Angsana New" w:hAnsi="Angsana New"/>
                <w:sz w:val="26"/>
                <w:szCs w:val="26"/>
              </w:rPr>
              <w:t>(1,571)</w:t>
            </w:r>
          </w:p>
        </w:tc>
        <w:tc>
          <w:tcPr>
            <w:tcW w:w="270" w:type="dxa"/>
          </w:tcPr>
          <w:p w14:paraId="1A7C8DF1" w14:textId="77777777" w:rsidR="0096675F" w:rsidRPr="0093154A" w:rsidRDefault="0096675F" w:rsidP="00966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75E163E" w14:textId="52364D18" w:rsidR="0096675F" w:rsidRPr="0093154A" w:rsidRDefault="0096675F" w:rsidP="00966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93154A">
              <w:rPr>
                <w:rFonts w:ascii="Angsana New" w:hAnsi="Angsana New"/>
                <w:sz w:val="26"/>
                <w:szCs w:val="26"/>
              </w:rPr>
              <w:t>(2,097)</w:t>
            </w:r>
          </w:p>
        </w:tc>
      </w:tr>
      <w:tr w:rsidR="0096675F" w:rsidRPr="00AD03A1" w14:paraId="2630DD3C" w14:textId="77777777" w:rsidTr="00B510AD">
        <w:tc>
          <w:tcPr>
            <w:tcW w:w="4500" w:type="dxa"/>
          </w:tcPr>
          <w:p w14:paraId="402DC820" w14:textId="77777777" w:rsidR="0096675F" w:rsidRPr="005C6F08" w:rsidRDefault="0096675F" w:rsidP="00966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C6F0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C6F0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5C6F0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5C6F08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3763461F" w14:textId="05148818" w:rsidR="0096675F" w:rsidRPr="0093154A" w:rsidRDefault="0096675F" w:rsidP="0096675F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3154A">
              <w:rPr>
                <w:rFonts w:ascii="Angsana New" w:hAnsi="Angsana New"/>
                <w:sz w:val="26"/>
                <w:szCs w:val="26"/>
              </w:rPr>
              <w:t>128</w:t>
            </w:r>
          </w:p>
        </w:tc>
        <w:tc>
          <w:tcPr>
            <w:tcW w:w="270" w:type="dxa"/>
          </w:tcPr>
          <w:p w14:paraId="7685EC93" w14:textId="77777777" w:rsidR="0096675F" w:rsidRPr="0093154A" w:rsidRDefault="0096675F" w:rsidP="00966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0AD1B107" w14:textId="718F67CA" w:rsidR="0096675F" w:rsidRPr="0093154A" w:rsidRDefault="0096675F" w:rsidP="0096675F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3154A">
              <w:rPr>
                <w:rFonts w:ascii="Angsana New" w:hAnsi="Angsana New"/>
                <w:sz w:val="26"/>
                <w:szCs w:val="26"/>
              </w:rPr>
              <w:t>27,75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29810321" w14:textId="77777777" w:rsidR="0096675F" w:rsidRPr="0093154A" w:rsidRDefault="0096675F" w:rsidP="00966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561DB8F" w14:textId="471E2347" w:rsidR="0096675F" w:rsidRPr="0093154A" w:rsidRDefault="0096675F" w:rsidP="0096675F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3154A">
              <w:rPr>
                <w:rFonts w:ascii="Angsana New" w:hAnsi="Angsana New"/>
                <w:sz w:val="26"/>
                <w:szCs w:val="26"/>
              </w:rPr>
              <w:t>27,87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96675F" w:rsidRPr="001A1784" w14:paraId="047E395E" w14:textId="77777777" w:rsidTr="00B510AD">
        <w:trPr>
          <w:trHeight w:val="143"/>
        </w:trPr>
        <w:tc>
          <w:tcPr>
            <w:tcW w:w="4500" w:type="dxa"/>
          </w:tcPr>
          <w:p w14:paraId="3BA409EF" w14:textId="77777777" w:rsidR="0096675F" w:rsidRPr="001A1784" w:rsidRDefault="0096675F" w:rsidP="0096675F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1F1DE613" w14:textId="77777777" w:rsidR="0096675F" w:rsidRPr="001A1784" w:rsidRDefault="0096675F" w:rsidP="00966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59102EFB" w14:textId="77777777" w:rsidR="0096675F" w:rsidRPr="001A1784" w:rsidRDefault="0096675F" w:rsidP="00966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5CE74958" w14:textId="77777777" w:rsidR="0096675F" w:rsidRPr="001A1784" w:rsidRDefault="0096675F" w:rsidP="00966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2FF59FF8" w14:textId="77777777" w:rsidR="0096675F" w:rsidRPr="001A1784" w:rsidRDefault="0096675F" w:rsidP="00966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D06AF41" w14:textId="77777777" w:rsidR="0096675F" w:rsidRPr="001A1784" w:rsidRDefault="0096675F" w:rsidP="00966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96675F" w:rsidRPr="005C6F08" w14:paraId="51FE0FAA" w14:textId="77777777" w:rsidTr="00B510AD">
        <w:tc>
          <w:tcPr>
            <w:tcW w:w="4500" w:type="dxa"/>
          </w:tcPr>
          <w:p w14:paraId="796B7C39" w14:textId="79151BC8" w:rsidR="0096675F" w:rsidRPr="005C6F08" w:rsidRDefault="0096675F" w:rsidP="00966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</w:t>
            </w:r>
            <w:r w:rsidR="00AC7F7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เสื่อมราคา</w:t>
            </w:r>
            <w:r w:rsidRPr="005C6F0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สะสม</w:t>
            </w:r>
          </w:p>
        </w:tc>
        <w:tc>
          <w:tcPr>
            <w:tcW w:w="1620" w:type="dxa"/>
          </w:tcPr>
          <w:p w14:paraId="2B8995F0" w14:textId="77777777" w:rsidR="0096675F" w:rsidRPr="005C6F08" w:rsidRDefault="0096675F" w:rsidP="00966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849DC25" w14:textId="77777777" w:rsidR="0096675F" w:rsidRPr="005C6F08" w:rsidRDefault="0096675F" w:rsidP="00966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248F6DFB" w14:textId="77777777" w:rsidR="0096675F" w:rsidRPr="005C6F08" w:rsidRDefault="0096675F" w:rsidP="00966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D7AF74C" w14:textId="77777777" w:rsidR="0096675F" w:rsidRPr="005C6F08" w:rsidRDefault="0096675F" w:rsidP="00966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16DF287" w14:textId="77777777" w:rsidR="0096675F" w:rsidRPr="005C6F08" w:rsidRDefault="0096675F" w:rsidP="00966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6675F" w:rsidRPr="005C6F08" w14:paraId="346B8C9D" w14:textId="77777777" w:rsidTr="00B510AD">
        <w:tc>
          <w:tcPr>
            <w:tcW w:w="4500" w:type="dxa"/>
          </w:tcPr>
          <w:p w14:paraId="1AABD8CF" w14:textId="77777777" w:rsidR="0096675F" w:rsidRPr="005C6F08" w:rsidRDefault="0096675F" w:rsidP="00966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5C6F08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5C6F08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5C6F08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620" w:type="dxa"/>
          </w:tcPr>
          <w:p w14:paraId="4DA92DD4" w14:textId="133AC780" w:rsidR="0096675F" w:rsidRPr="005C6F08" w:rsidRDefault="0096675F" w:rsidP="00966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237</w:t>
            </w:r>
          </w:p>
        </w:tc>
        <w:tc>
          <w:tcPr>
            <w:tcW w:w="270" w:type="dxa"/>
          </w:tcPr>
          <w:p w14:paraId="6E4FF36E" w14:textId="77777777" w:rsidR="0096675F" w:rsidRPr="005C6F08" w:rsidRDefault="0096675F" w:rsidP="00966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0C3AC5DD" w14:textId="746810CB" w:rsidR="0096675F" w:rsidRPr="005C6F08" w:rsidRDefault="0096675F" w:rsidP="0096675F">
            <w:pPr>
              <w:pStyle w:val="BodyText3"/>
              <w:tabs>
                <w:tab w:val="left" w:pos="1329"/>
              </w:tabs>
              <w:spacing w:line="240" w:lineRule="atLeast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064D">
              <w:rPr>
                <w:rFonts w:ascii="Angsana New" w:hAnsi="Angsana New"/>
                <w:sz w:val="26"/>
                <w:szCs w:val="26"/>
              </w:rPr>
              <w:t xml:space="preserve">                   </w:t>
            </w:r>
            <w:r>
              <w:rPr>
                <w:rFonts w:ascii="Angsana New" w:hAnsi="Angsana New"/>
                <w:sz w:val="26"/>
                <w:szCs w:val="26"/>
              </w:rPr>
              <w:t>3,348</w:t>
            </w:r>
            <w:r w:rsidRPr="00E7064D">
              <w:rPr>
                <w:rFonts w:ascii="Angsana New" w:hAnsi="Angsana New"/>
                <w:sz w:val="26"/>
                <w:szCs w:val="26"/>
              </w:rPr>
              <w:t xml:space="preserve">  </w:t>
            </w:r>
          </w:p>
        </w:tc>
        <w:tc>
          <w:tcPr>
            <w:tcW w:w="270" w:type="dxa"/>
          </w:tcPr>
          <w:p w14:paraId="45C56F59" w14:textId="77777777" w:rsidR="0096675F" w:rsidRPr="005C6F08" w:rsidRDefault="0096675F" w:rsidP="00966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24D8EC9" w14:textId="10E4DC77" w:rsidR="0096675F" w:rsidRPr="005C6F08" w:rsidRDefault="0096675F" w:rsidP="0096675F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3,585</w:t>
            </w:r>
          </w:p>
        </w:tc>
      </w:tr>
      <w:tr w:rsidR="0096675F" w:rsidRPr="005C6F08" w14:paraId="360285C3" w14:textId="77777777" w:rsidTr="00B510AD">
        <w:tc>
          <w:tcPr>
            <w:tcW w:w="4500" w:type="dxa"/>
          </w:tcPr>
          <w:p w14:paraId="1CFE237A" w14:textId="2CB15F43" w:rsidR="0096675F" w:rsidRPr="005C6F08" w:rsidRDefault="0096675F" w:rsidP="00966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ค่า</w:t>
            </w:r>
            <w:r w:rsidR="00AC7F72">
              <w:rPr>
                <w:rFonts w:ascii="Angsana New" w:hAnsi="Angsana New" w:hint="cs"/>
                <w:sz w:val="26"/>
                <w:szCs w:val="26"/>
                <w:cs/>
              </w:rPr>
              <w:t>เสื่อมราคา</w:t>
            </w:r>
            <w:r w:rsidRPr="005C6F08">
              <w:rPr>
                <w:rFonts w:ascii="Angsana New" w:hAnsi="Angsana New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620" w:type="dxa"/>
          </w:tcPr>
          <w:p w14:paraId="5CA3BAE3" w14:textId="4104F6FF" w:rsidR="0096675F" w:rsidRPr="005C6F08" w:rsidRDefault="0096675F" w:rsidP="00966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131</w:t>
            </w:r>
          </w:p>
        </w:tc>
        <w:tc>
          <w:tcPr>
            <w:tcW w:w="270" w:type="dxa"/>
          </w:tcPr>
          <w:p w14:paraId="10457FD1" w14:textId="77777777" w:rsidR="0096675F" w:rsidRPr="005C6F08" w:rsidRDefault="0096675F" w:rsidP="00966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5545373D" w14:textId="07B361B7" w:rsidR="0096675F" w:rsidRPr="005C6F08" w:rsidRDefault="0096675F" w:rsidP="0096675F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5214">
              <w:rPr>
                <w:rFonts w:ascii="Angsana New" w:hAnsi="Angsana New"/>
                <w:sz w:val="26"/>
                <w:szCs w:val="26"/>
              </w:rPr>
              <w:t xml:space="preserve">                   </w:t>
            </w:r>
            <w:r w:rsidR="00193691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,4</w:t>
            </w:r>
            <w:r w:rsidR="00193691">
              <w:rPr>
                <w:rFonts w:ascii="Angsana New" w:hAnsi="Angsana New"/>
                <w:sz w:val="26"/>
                <w:szCs w:val="26"/>
              </w:rPr>
              <w:t>79</w:t>
            </w:r>
          </w:p>
        </w:tc>
        <w:tc>
          <w:tcPr>
            <w:tcW w:w="270" w:type="dxa"/>
          </w:tcPr>
          <w:p w14:paraId="5B64EF7B" w14:textId="77777777" w:rsidR="0096675F" w:rsidRPr="005C6F08" w:rsidRDefault="0096675F" w:rsidP="00966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A443719" w14:textId="563143BB" w:rsidR="0096675F" w:rsidRPr="005C6F08" w:rsidRDefault="00803A68" w:rsidP="0096675F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="0096675F">
              <w:rPr>
                <w:rFonts w:ascii="Angsana New" w:hAnsi="Angsana New"/>
                <w:sz w:val="26"/>
                <w:szCs w:val="26"/>
              </w:rPr>
              <w:t>,</w:t>
            </w:r>
            <w:r w:rsidR="00A432C0">
              <w:rPr>
                <w:rFonts w:ascii="Angsana New" w:hAnsi="Angsana New"/>
                <w:sz w:val="26"/>
                <w:szCs w:val="26"/>
              </w:rPr>
              <w:t>610</w:t>
            </w:r>
          </w:p>
        </w:tc>
      </w:tr>
      <w:tr w:rsidR="0096675F" w:rsidRPr="005C6F08" w14:paraId="263E1C43" w14:textId="77777777" w:rsidTr="00B510AD">
        <w:tc>
          <w:tcPr>
            <w:tcW w:w="4500" w:type="dxa"/>
          </w:tcPr>
          <w:p w14:paraId="7770FE88" w14:textId="1D3C06E6" w:rsidR="0096675F" w:rsidRPr="005C6F08" w:rsidRDefault="0096675F" w:rsidP="00966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8236C">
              <w:rPr>
                <w:rFonts w:ascii="Angsana New" w:hAnsi="Angsana New"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1620" w:type="dxa"/>
          </w:tcPr>
          <w:p w14:paraId="44E1A789" w14:textId="667AFF71" w:rsidR="0096675F" w:rsidRDefault="0096675F" w:rsidP="00966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064D">
              <w:rPr>
                <w:rFonts w:ascii="Angsana New" w:hAnsi="Angsana New"/>
                <w:sz w:val="26"/>
                <w:szCs w:val="26"/>
              </w:rPr>
              <w:t xml:space="preserve">                   -  </w:t>
            </w:r>
          </w:p>
        </w:tc>
        <w:tc>
          <w:tcPr>
            <w:tcW w:w="270" w:type="dxa"/>
          </w:tcPr>
          <w:p w14:paraId="1FE4FDA0" w14:textId="77777777" w:rsidR="0096675F" w:rsidRPr="005C6F08" w:rsidRDefault="0096675F" w:rsidP="00966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2EE2A836" w14:textId="01CB7F81" w:rsidR="0096675F" w:rsidRPr="00145214" w:rsidRDefault="0096675F" w:rsidP="00966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(478)</w:t>
            </w:r>
          </w:p>
        </w:tc>
        <w:tc>
          <w:tcPr>
            <w:tcW w:w="270" w:type="dxa"/>
          </w:tcPr>
          <w:p w14:paraId="485BE53A" w14:textId="77777777" w:rsidR="0096675F" w:rsidRPr="005C6F08" w:rsidRDefault="0096675F" w:rsidP="00966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875B219" w14:textId="2C1070EB" w:rsidR="0096675F" w:rsidRPr="00145214" w:rsidRDefault="0096675F" w:rsidP="00966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(478)</w:t>
            </w:r>
          </w:p>
        </w:tc>
      </w:tr>
      <w:tr w:rsidR="00193691" w:rsidRPr="005C6F08" w14:paraId="02949FD8" w14:textId="77777777" w:rsidTr="00B510AD">
        <w:tc>
          <w:tcPr>
            <w:tcW w:w="4500" w:type="dxa"/>
          </w:tcPr>
          <w:p w14:paraId="60D69C3C" w14:textId="1AD2C005" w:rsidR="00193691" w:rsidRPr="0078236C" w:rsidRDefault="00193691" w:rsidP="00193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3154A">
              <w:rPr>
                <w:rFonts w:ascii="Angsana New" w:hAnsi="Angsana New"/>
                <w:sz w:val="26"/>
                <w:szCs w:val="26"/>
                <w:cs/>
              </w:rPr>
              <w:t>โอนออก</w:t>
            </w:r>
          </w:p>
        </w:tc>
        <w:tc>
          <w:tcPr>
            <w:tcW w:w="1620" w:type="dxa"/>
          </w:tcPr>
          <w:p w14:paraId="2434A6EE" w14:textId="7642E25F" w:rsidR="00193691" w:rsidRPr="00E7064D" w:rsidRDefault="00193691" w:rsidP="00193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064D">
              <w:rPr>
                <w:rFonts w:ascii="Angsana New" w:hAnsi="Angsana New"/>
                <w:sz w:val="26"/>
                <w:szCs w:val="26"/>
              </w:rPr>
              <w:t xml:space="preserve">                   -  </w:t>
            </w:r>
          </w:p>
        </w:tc>
        <w:tc>
          <w:tcPr>
            <w:tcW w:w="270" w:type="dxa"/>
          </w:tcPr>
          <w:p w14:paraId="12F4B8FA" w14:textId="77777777" w:rsidR="00193691" w:rsidRPr="005C6F08" w:rsidRDefault="00193691" w:rsidP="00193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5169115B" w14:textId="11BBC364" w:rsidR="00193691" w:rsidRDefault="00193691" w:rsidP="00193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(2,033)</w:t>
            </w:r>
          </w:p>
        </w:tc>
        <w:tc>
          <w:tcPr>
            <w:tcW w:w="270" w:type="dxa"/>
          </w:tcPr>
          <w:p w14:paraId="46CBB549" w14:textId="77777777" w:rsidR="00193691" w:rsidRPr="005C6F08" w:rsidRDefault="00193691" w:rsidP="00193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FF69A92" w14:textId="7818BC1B" w:rsidR="00193691" w:rsidRDefault="00193691" w:rsidP="00193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(2,033)</w:t>
            </w:r>
          </w:p>
        </w:tc>
      </w:tr>
      <w:tr w:rsidR="00193691" w:rsidRPr="005C6F08" w14:paraId="47C92CF3" w14:textId="77777777" w:rsidTr="00B510AD">
        <w:tc>
          <w:tcPr>
            <w:tcW w:w="4500" w:type="dxa"/>
          </w:tcPr>
          <w:p w14:paraId="19D24EDA" w14:textId="77777777" w:rsidR="00193691" w:rsidRPr="005C6F08" w:rsidRDefault="00193691" w:rsidP="00193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C6F0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5C6F0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5C6F08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3427BFD6" w14:textId="386FF0F9" w:rsidR="00193691" w:rsidRPr="00882EA9" w:rsidRDefault="00193691" w:rsidP="00193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82EA9">
              <w:rPr>
                <w:rFonts w:ascii="Angsana New" w:hAnsi="Angsana New"/>
                <w:sz w:val="26"/>
                <w:szCs w:val="26"/>
              </w:rPr>
              <w:t>368</w:t>
            </w:r>
          </w:p>
        </w:tc>
        <w:tc>
          <w:tcPr>
            <w:tcW w:w="270" w:type="dxa"/>
          </w:tcPr>
          <w:p w14:paraId="73F748E2" w14:textId="77777777" w:rsidR="00193691" w:rsidRPr="00882EA9" w:rsidRDefault="00193691" w:rsidP="00193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70B405A0" w14:textId="204100AF" w:rsidR="00193691" w:rsidRPr="00882EA9" w:rsidRDefault="00193691" w:rsidP="00193691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82EA9">
              <w:rPr>
                <w:rFonts w:ascii="Angsana New" w:hAnsi="Angsana New"/>
                <w:sz w:val="26"/>
                <w:szCs w:val="26"/>
              </w:rPr>
              <w:t xml:space="preserve">                   4,316</w:t>
            </w:r>
          </w:p>
        </w:tc>
        <w:tc>
          <w:tcPr>
            <w:tcW w:w="270" w:type="dxa"/>
          </w:tcPr>
          <w:p w14:paraId="4548D152" w14:textId="77777777" w:rsidR="00193691" w:rsidRPr="00882EA9" w:rsidRDefault="00193691" w:rsidP="00193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5931CEB" w14:textId="1FDD0381" w:rsidR="00193691" w:rsidRPr="008652E0" w:rsidRDefault="00803A68" w:rsidP="00193691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4,684</w:t>
            </w:r>
          </w:p>
        </w:tc>
      </w:tr>
      <w:tr w:rsidR="00193691" w:rsidRPr="00AD03A1" w14:paraId="780C4885" w14:textId="77777777" w:rsidTr="00B510AD">
        <w:tc>
          <w:tcPr>
            <w:tcW w:w="4500" w:type="dxa"/>
          </w:tcPr>
          <w:p w14:paraId="0BCE4E5B" w14:textId="70C313FF" w:rsidR="00193691" w:rsidRPr="005C6F08" w:rsidRDefault="00AC7F72" w:rsidP="00193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ค่า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เสื่อมราคา</w:t>
            </w:r>
            <w:r w:rsidRPr="005C6F08">
              <w:rPr>
                <w:rFonts w:ascii="Angsana New" w:hAnsi="Angsana New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620" w:type="dxa"/>
          </w:tcPr>
          <w:p w14:paraId="04A0B801" w14:textId="005B0D80" w:rsidR="00193691" w:rsidRPr="00882EA9" w:rsidRDefault="00193691" w:rsidP="00193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82EA9">
              <w:rPr>
                <w:rFonts w:ascii="Angsana New" w:hAnsi="Angsana New"/>
                <w:sz w:val="26"/>
                <w:szCs w:val="26"/>
              </w:rPr>
              <w:t>130</w:t>
            </w:r>
          </w:p>
        </w:tc>
        <w:tc>
          <w:tcPr>
            <w:tcW w:w="270" w:type="dxa"/>
          </w:tcPr>
          <w:p w14:paraId="24BFA1A8" w14:textId="77777777" w:rsidR="00193691" w:rsidRPr="00882EA9" w:rsidRDefault="00193691" w:rsidP="00193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66A972B6" w14:textId="3D323805" w:rsidR="00193691" w:rsidRPr="00882EA9" w:rsidRDefault="00193691" w:rsidP="00193691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82EA9">
              <w:rPr>
                <w:rFonts w:ascii="Angsana New" w:hAnsi="Angsana New"/>
                <w:sz w:val="26"/>
                <w:szCs w:val="26"/>
              </w:rPr>
              <w:t xml:space="preserve">                   3,2</w:t>
            </w:r>
            <w:r>
              <w:rPr>
                <w:rFonts w:ascii="Angsana New" w:hAnsi="Angsana New"/>
                <w:sz w:val="26"/>
                <w:szCs w:val="26"/>
              </w:rPr>
              <w:t>70</w:t>
            </w:r>
          </w:p>
        </w:tc>
        <w:tc>
          <w:tcPr>
            <w:tcW w:w="270" w:type="dxa"/>
          </w:tcPr>
          <w:p w14:paraId="0DA2914D" w14:textId="77777777" w:rsidR="00193691" w:rsidRPr="00882EA9" w:rsidRDefault="00193691" w:rsidP="00193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0AD0101" w14:textId="1190ECE9" w:rsidR="00193691" w:rsidRPr="00882EA9" w:rsidRDefault="00193691" w:rsidP="00193691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82EA9">
              <w:rPr>
                <w:rFonts w:ascii="Angsana New" w:hAnsi="Angsana New"/>
                <w:sz w:val="26"/>
                <w:szCs w:val="26"/>
              </w:rPr>
              <w:t>3,</w:t>
            </w:r>
            <w:r>
              <w:rPr>
                <w:rFonts w:ascii="Angsana New" w:hAnsi="Angsana New"/>
                <w:sz w:val="26"/>
                <w:szCs w:val="26"/>
              </w:rPr>
              <w:t>400</w:t>
            </w:r>
          </w:p>
        </w:tc>
      </w:tr>
      <w:tr w:rsidR="00193691" w:rsidRPr="00AD03A1" w14:paraId="07669CED" w14:textId="77777777" w:rsidTr="00B510AD">
        <w:tc>
          <w:tcPr>
            <w:tcW w:w="4500" w:type="dxa"/>
          </w:tcPr>
          <w:p w14:paraId="74B91C0A" w14:textId="06380148" w:rsidR="00193691" w:rsidRPr="005C6F08" w:rsidRDefault="00193691" w:rsidP="00193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1620" w:type="dxa"/>
          </w:tcPr>
          <w:p w14:paraId="7C7598BA" w14:textId="3F18F7B9" w:rsidR="00193691" w:rsidRPr="00882EA9" w:rsidRDefault="00193691" w:rsidP="00193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82EA9">
              <w:rPr>
                <w:rFonts w:ascii="Angsana New" w:hAnsi="Angsana New"/>
                <w:sz w:val="26"/>
                <w:szCs w:val="26"/>
              </w:rPr>
              <w:t xml:space="preserve">                   -  </w:t>
            </w:r>
          </w:p>
        </w:tc>
        <w:tc>
          <w:tcPr>
            <w:tcW w:w="270" w:type="dxa"/>
          </w:tcPr>
          <w:p w14:paraId="46710364" w14:textId="77777777" w:rsidR="00193691" w:rsidRPr="00882EA9" w:rsidRDefault="00193691" w:rsidP="00193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789BFBDA" w14:textId="58AFCCF0" w:rsidR="00193691" w:rsidRPr="00882EA9" w:rsidRDefault="00193691" w:rsidP="00193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82EA9">
              <w:rPr>
                <w:rFonts w:ascii="Angsana New" w:hAnsi="Angsana New"/>
                <w:sz w:val="26"/>
                <w:szCs w:val="26"/>
              </w:rPr>
              <w:t>(86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Pr="00882EA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1319C2F3" w14:textId="77777777" w:rsidR="00193691" w:rsidRPr="00882EA9" w:rsidRDefault="00193691" w:rsidP="00193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5E58955B" w14:textId="6C01EFF9" w:rsidR="00193691" w:rsidRPr="00882EA9" w:rsidRDefault="00193691" w:rsidP="00193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82EA9">
              <w:rPr>
                <w:rFonts w:ascii="Angsana New" w:hAnsi="Angsana New"/>
                <w:sz w:val="26"/>
                <w:szCs w:val="26"/>
              </w:rPr>
              <w:t>(86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Pr="00882EA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193691" w:rsidRPr="00AD03A1" w14:paraId="1EB118E4" w14:textId="77777777" w:rsidTr="00B510AD">
        <w:tc>
          <w:tcPr>
            <w:tcW w:w="4500" w:type="dxa"/>
          </w:tcPr>
          <w:p w14:paraId="0D2824FF" w14:textId="1E40A888" w:rsidR="00193691" w:rsidRPr="005C6F08" w:rsidRDefault="00193691" w:rsidP="00193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3154A">
              <w:rPr>
                <w:rFonts w:ascii="Angsana New" w:hAnsi="Angsana New"/>
                <w:sz w:val="26"/>
                <w:szCs w:val="26"/>
                <w:cs/>
              </w:rPr>
              <w:t>โอนออก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620" w:type="dxa"/>
          </w:tcPr>
          <w:p w14:paraId="5820012F" w14:textId="3F0DFC83" w:rsidR="00193691" w:rsidRPr="00882EA9" w:rsidRDefault="00193691" w:rsidP="00193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82EA9">
              <w:rPr>
                <w:rFonts w:ascii="Angsana New" w:hAnsi="Angsana New"/>
                <w:sz w:val="26"/>
                <w:szCs w:val="26"/>
              </w:rPr>
              <w:t>(401)</w:t>
            </w:r>
          </w:p>
        </w:tc>
        <w:tc>
          <w:tcPr>
            <w:tcW w:w="270" w:type="dxa"/>
          </w:tcPr>
          <w:p w14:paraId="5EDA4AE7" w14:textId="77777777" w:rsidR="00193691" w:rsidRPr="00882EA9" w:rsidRDefault="00193691" w:rsidP="00193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77787028" w14:textId="5DDFAFC5" w:rsidR="00193691" w:rsidRPr="00882EA9" w:rsidRDefault="00193691" w:rsidP="00193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82EA9">
              <w:rPr>
                <w:rFonts w:ascii="Angsana New" w:hAnsi="Angsana New"/>
                <w:sz w:val="26"/>
                <w:szCs w:val="26"/>
              </w:rPr>
              <w:t>(1,01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  <w:r w:rsidRPr="00882EA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6273B27A" w14:textId="77777777" w:rsidR="00193691" w:rsidRPr="00882EA9" w:rsidRDefault="00193691" w:rsidP="00193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B92ED95" w14:textId="7C008D48" w:rsidR="00193691" w:rsidRPr="00882EA9" w:rsidRDefault="00193691" w:rsidP="00193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82EA9">
              <w:rPr>
                <w:rFonts w:ascii="Angsana New" w:hAnsi="Angsana New"/>
                <w:sz w:val="26"/>
                <w:szCs w:val="26"/>
              </w:rPr>
              <w:t>(1,41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  <w:r w:rsidRPr="00882EA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193691" w:rsidRPr="00AD03A1" w14:paraId="159CF5B6" w14:textId="77777777" w:rsidTr="00B510AD">
        <w:tc>
          <w:tcPr>
            <w:tcW w:w="4500" w:type="dxa"/>
          </w:tcPr>
          <w:p w14:paraId="0A470943" w14:textId="77777777" w:rsidR="00193691" w:rsidRPr="005C6F08" w:rsidRDefault="00193691" w:rsidP="00193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C6F0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5C6F0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5C6F08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623AF507" w14:textId="0B974A7E" w:rsidR="00193691" w:rsidRPr="00882EA9" w:rsidRDefault="00193691" w:rsidP="00193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82EA9">
              <w:rPr>
                <w:rFonts w:ascii="Angsana New" w:hAnsi="Angsana New"/>
                <w:sz w:val="26"/>
                <w:szCs w:val="26"/>
              </w:rPr>
              <w:t>97</w:t>
            </w:r>
          </w:p>
        </w:tc>
        <w:tc>
          <w:tcPr>
            <w:tcW w:w="270" w:type="dxa"/>
          </w:tcPr>
          <w:p w14:paraId="0AD6F566" w14:textId="77777777" w:rsidR="00193691" w:rsidRPr="00882EA9" w:rsidRDefault="00193691" w:rsidP="00193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7390F416" w14:textId="2EBBC274" w:rsidR="00193691" w:rsidRPr="00882EA9" w:rsidRDefault="00193691" w:rsidP="00193691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82EA9">
              <w:rPr>
                <w:rFonts w:ascii="Angsana New" w:hAnsi="Angsana New"/>
                <w:sz w:val="26"/>
                <w:szCs w:val="26"/>
              </w:rPr>
              <w:t xml:space="preserve">                   5,70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1AF0EC60" w14:textId="77777777" w:rsidR="00193691" w:rsidRPr="00882EA9" w:rsidRDefault="00193691" w:rsidP="00193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27A8E66F" w14:textId="723452E3" w:rsidR="00193691" w:rsidRPr="00882EA9" w:rsidRDefault="00193691" w:rsidP="00193691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82EA9">
              <w:rPr>
                <w:rFonts w:ascii="Angsana New" w:hAnsi="Angsana New"/>
                <w:sz w:val="26"/>
                <w:szCs w:val="26"/>
              </w:rPr>
              <w:t>5,80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193691" w:rsidRPr="00145214" w14:paraId="593D90D8" w14:textId="77777777" w:rsidTr="0078236C">
        <w:tc>
          <w:tcPr>
            <w:tcW w:w="4500" w:type="dxa"/>
          </w:tcPr>
          <w:p w14:paraId="418B023C" w14:textId="77777777" w:rsidR="00193691" w:rsidRPr="001A1784" w:rsidRDefault="00193691" w:rsidP="00193691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0CE19DB4" w14:textId="77777777" w:rsidR="00193691" w:rsidRPr="00882EA9" w:rsidRDefault="00193691" w:rsidP="00193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466BB711" w14:textId="77777777" w:rsidR="00193691" w:rsidRPr="00882EA9" w:rsidRDefault="00193691" w:rsidP="00193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2D5AD541" w14:textId="77777777" w:rsidR="00193691" w:rsidRPr="00882EA9" w:rsidRDefault="00193691" w:rsidP="00193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10B3DC6F" w14:textId="77777777" w:rsidR="00193691" w:rsidRPr="00882EA9" w:rsidRDefault="00193691" w:rsidP="00193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F1C3C2E" w14:textId="77777777" w:rsidR="00193691" w:rsidRPr="00882EA9" w:rsidRDefault="00193691" w:rsidP="00193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193691" w:rsidRPr="00145214" w14:paraId="2662CB84" w14:textId="77777777" w:rsidTr="0078236C">
        <w:tc>
          <w:tcPr>
            <w:tcW w:w="4500" w:type="dxa"/>
          </w:tcPr>
          <w:p w14:paraId="29EA8A08" w14:textId="77777777" w:rsidR="00193691" w:rsidRPr="005C6F08" w:rsidRDefault="00193691" w:rsidP="00193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1620" w:type="dxa"/>
          </w:tcPr>
          <w:p w14:paraId="25BE2D66" w14:textId="77777777" w:rsidR="00193691" w:rsidRPr="00882EA9" w:rsidRDefault="00193691" w:rsidP="00193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BE06964" w14:textId="77777777" w:rsidR="00193691" w:rsidRPr="00882EA9" w:rsidRDefault="00193691" w:rsidP="00193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3B37D1CF" w14:textId="77777777" w:rsidR="00193691" w:rsidRPr="00882EA9" w:rsidRDefault="00193691" w:rsidP="00193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778B9AE" w14:textId="77777777" w:rsidR="00193691" w:rsidRPr="00882EA9" w:rsidRDefault="00193691" w:rsidP="00193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D782CFE" w14:textId="77777777" w:rsidR="00193691" w:rsidRPr="00882EA9" w:rsidRDefault="00193691" w:rsidP="00193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93691" w:rsidRPr="00145214" w14:paraId="60B1096B" w14:textId="77777777" w:rsidTr="0078236C">
        <w:tc>
          <w:tcPr>
            <w:tcW w:w="4500" w:type="dxa"/>
          </w:tcPr>
          <w:p w14:paraId="4E5CEFFC" w14:textId="77777777" w:rsidR="00193691" w:rsidRPr="005C6F08" w:rsidRDefault="00193691" w:rsidP="00193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C6F0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C6F0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5C6F0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5C6F08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5E6F8477" w14:textId="23BC729D" w:rsidR="00193691" w:rsidRPr="008652E0" w:rsidRDefault="00193691" w:rsidP="00193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52E0">
              <w:rPr>
                <w:rFonts w:asciiTheme="majorBidi" w:hAnsiTheme="majorBidi" w:cstheme="majorBidi"/>
                <w:sz w:val="26"/>
                <w:szCs w:val="26"/>
              </w:rPr>
              <w:t>286</w:t>
            </w:r>
          </w:p>
        </w:tc>
        <w:tc>
          <w:tcPr>
            <w:tcW w:w="270" w:type="dxa"/>
          </w:tcPr>
          <w:p w14:paraId="7739B4F9" w14:textId="77777777" w:rsidR="00193691" w:rsidRPr="008652E0" w:rsidRDefault="00193691" w:rsidP="00193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7BE0BC4C" w14:textId="2259C4E7" w:rsidR="00193691" w:rsidRPr="008652E0" w:rsidRDefault="00193691" w:rsidP="00193691">
            <w:pPr>
              <w:pStyle w:val="BodyText3"/>
              <w:spacing w:line="240" w:lineRule="atLeast"/>
              <w:ind w:right="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52E0">
              <w:rPr>
                <w:rFonts w:asciiTheme="majorBidi" w:hAnsiTheme="majorBidi" w:cstheme="majorBidi"/>
                <w:sz w:val="26"/>
                <w:szCs w:val="26"/>
              </w:rPr>
              <w:t>24,072</w:t>
            </w:r>
          </w:p>
        </w:tc>
        <w:tc>
          <w:tcPr>
            <w:tcW w:w="270" w:type="dxa"/>
          </w:tcPr>
          <w:p w14:paraId="77A4BBF2" w14:textId="77777777" w:rsidR="00193691" w:rsidRPr="008652E0" w:rsidRDefault="00193691" w:rsidP="00193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05CB3B5D" w14:textId="462B279E" w:rsidR="00193691" w:rsidRPr="008652E0" w:rsidRDefault="00193691" w:rsidP="00193691">
            <w:pPr>
              <w:pStyle w:val="BodyText3"/>
              <w:spacing w:line="240" w:lineRule="atLeast"/>
              <w:ind w:right="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52E0">
              <w:rPr>
                <w:rFonts w:asciiTheme="majorBidi" w:hAnsiTheme="majorBidi" w:cstheme="majorBidi"/>
                <w:sz w:val="26"/>
                <w:szCs w:val="26"/>
              </w:rPr>
              <w:t>24,358</w:t>
            </w:r>
          </w:p>
        </w:tc>
      </w:tr>
      <w:tr w:rsidR="00193691" w:rsidRPr="00AD03A1" w14:paraId="7D81ADDE" w14:textId="77777777" w:rsidTr="00B510AD">
        <w:tc>
          <w:tcPr>
            <w:tcW w:w="4500" w:type="dxa"/>
          </w:tcPr>
          <w:p w14:paraId="595539E7" w14:textId="77777777" w:rsidR="00193691" w:rsidRPr="005C6F08" w:rsidRDefault="00193691" w:rsidP="00193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C6F0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C6F0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5C6F0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5C6F08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359B3227" w14:textId="595CF5B5" w:rsidR="00193691" w:rsidRPr="008652E0" w:rsidRDefault="00193691" w:rsidP="00193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52E0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  <w:r w:rsidRPr="008652E0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1DDFD6D7" w14:textId="77777777" w:rsidR="00193691" w:rsidRPr="008652E0" w:rsidRDefault="00193691" w:rsidP="00193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2F41B353" w14:textId="105ADBFE" w:rsidR="00193691" w:rsidRPr="008652E0" w:rsidRDefault="00193691" w:rsidP="00193691">
            <w:pPr>
              <w:pStyle w:val="BodyText3"/>
              <w:spacing w:line="240" w:lineRule="atLeast"/>
              <w:ind w:right="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52E0">
              <w:rPr>
                <w:rFonts w:asciiTheme="majorBidi" w:hAnsiTheme="majorBidi" w:cstheme="majorBidi"/>
                <w:sz w:val="26"/>
                <w:szCs w:val="26"/>
                <w:cs/>
              </w:rPr>
              <w:t>22</w:t>
            </w:r>
            <w:r w:rsidRPr="008652E0">
              <w:rPr>
                <w:rFonts w:asciiTheme="majorBidi" w:hAnsiTheme="majorBidi" w:cstheme="majorBidi"/>
                <w:sz w:val="26"/>
                <w:szCs w:val="26"/>
              </w:rPr>
              <w:t>,046</w:t>
            </w:r>
          </w:p>
        </w:tc>
        <w:tc>
          <w:tcPr>
            <w:tcW w:w="270" w:type="dxa"/>
          </w:tcPr>
          <w:p w14:paraId="068939FE" w14:textId="77777777" w:rsidR="00193691" w:rsidRPr="008652E0" w:rsidRDefault="00193691" w:rsidP="00193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98279A6" w14:textId="431B66AA" w:rsidR="00193691" w:rsidRPr="008652E0" w:rsidRDefault="00193691" w:rsidP="00193691">
            <w:pPr>
              <w:pStyle w:val="BodyText3"/>
              <w:spacing w:line="240" w:lineRule="atLeast"/>
              <w:ind w:right="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52E0">
              <w:rPr>
                <w:rFonts w:asciiTheme="majorBidi" w:hAnsiTheme="majorBidi" w:cstheme="majorBidi"/>
                <w:sz w:val="26"/>
                <w:szCs w:val="26"/>
                <w:cs/>
              </w:rPr>
              <w:t>22</w:t>
            </w:r>
            <w:r w:rsidRPr="008652E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652E0">
              <w:rPr>
                <w:rFonts w:asciiTheme="majorBidi" w:hAnsiTheme="majorBidi" w:cstheme="majorBidi"/>
                <w:sz w:val="26"/>
                <w:szCs w:val="26"/>
                <w:cs/>
              </w:rPr>
              <w:t>077</w:t>
            </w:r>
          </w:p>
        </w:tc>
      </w:tr>
    </w:tbl>
    <w:p w14:paraId="6E96EB2A" w14:textId="77777777" w:rsidR="0078236C" w:rsidRDefault="0078236C" w:rsidP="00A1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0E720BC0" w14:textId="77777777" w:rsidR="00A87A4F" w:rsidRDefault="00A87A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55EB117B" w14:textId="0557F130" w:rsidR="007F367F" w:rsidRPr="005C6F08" w:rsidRDefault="00A87A4F" w:rsidP="00A1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lastRenderedPageBreak/>
        <w:t>10</w:t>
      </w:r>
      <w:r w:rsidR="007F367F" w:rsidRPr="005C6F08">
        <w:rPr>
          <w:rFonts w:ascii="Angsana New" w:hAnsi="Angsana New"/>
          <w:b/>
          <w:bCs/>
          <w:sz w:val="26"/>
          <w:szCs w:val="26"/>
          <w:cs/>
        </w:rPr>
        <w:t>.</w:t>
      </w:r>
      <w:r w:rsidR="007F367F" w:rsidRPr="005C6F08">
        <w:rPr>
          <w:rFonts w:ascii="Angsana New" w:hAnsi="Angsana New"/>
          <w:b/>
          <w:bCs/>
          <w:sz w:val="26"/>
          <w:szCs w:val="26"/>
          <w:cs/>
        </w:rPr>
        <w:tab/>
      </w:r>
      <w:r w:rsidR="00326C1C" w:rsidRPr="005C6F08">
        <w:rPr>
          <w:rFonts w:ascii="Angsana New" w:hAnsi="Angsana New" w:hint="cs"/>
          <w:b/>
          <w:bCs/>
          <w:sz w:val="26"/>
          <w:szCs w:val="26"/>
          <w:cs/>
        </w:rPr>
        <w:t>สินทรัพย์ไม่มีตัวตน</w:t>
      </w:r>
      <w:r w:rsidR="00924EEF" w:rsidRPr="005C6F08">
        <w:rPr>
          <w:rFonts w:ascii="Angsana New" w:hAnsi="Angsana New" w:hint="cs"/>
          <w:b/>
          <w:bCs/>
          <w:sz w:val="26"/>
          <w:szCs w:val="26"/>
          <w:cs/>
        </w:rPr>
        <w:t>อื่น</w:t>
      </w:r>
      <w:r w:rsidR="008D66CF" w:rsidRPr="005C6F08">
        <w:rPr>
          <w:rFonts w:ascii="Angsana New" w:hAnsi="Angsana New"/>
          <w:b/>
          <w:bCs/>
          <w:sz w:val="26"/>
          <w:szCs w:val="26"/>
        </w:rPr>
        <w:t xml:space="preserve"> </w:t>
      </w:r>
      <w:r w:rsidR="007F367F" w:rsidRPr="005C6F08">
        <w:rPr>
          <w:rFonts w:ascii="Angsana New" w:hAnsi="Angsana New"/>
          <w:b/>
          <w:bCs/>
          <w:sz w:val="26"/>
          <w:szCs w:val="26"/>
        </w:rPr>
        <w:t>-</w:t>
      </w:r>
      <w:r w:rsidR="007F367F" w:rsidRPr="005C6F08">
        <w:rPr>
          <w:rFonts w:ascii="Angsana New" w:hAnsi="Angsana New"/>
          <w:b/>
          <w:bCs/>
          <w:sz w:val="26"/>
          <w:szCs w:val="26"/>
          <w:cs/>
        </w:rPr>
        <w:t xml:space="preserve"> สุทธิ</w:t>
      </w:r>
    </w:p>
    <w:p w14:paraId="33AF73CE" w14:textId="77777777" w:rsidR="00505227" w:rsidRPr="008D280C" w:rsidRDefault="00505227" w:rsidP="008D28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0"/>
        <w:gridCol w:w="1620"/>
        <w:gridCol w:w="270"/>
        <w:gridCol w:w="1620"/>
        <w:gridCol w:w="270"/>
        <w:gridCol w:w="1530"/>
      </w:tblGrid>
      <w:tr w:rsidR="002F6AED" w:rsidRPr="005C6F08" w14:paraId="3EB8DC0C" w14:textId="45622ABE" w:rsidTr="00A77791">
        <w:tc>
          <w:tcPr>
            <w:tcW w:w="4500" w:type="dxa"/>
          </w:tcPr>
          <w:p w14:paraId="6CFA818C" w14:textId="77777777" w:rsidR="002F6AED" w:rsidRPr="005C6F08" w:rsidRDefault="002F6AED" w:rsidP="00D07F7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10" w:type="dxa"/>
            <w:gridSpan w:val="5"/>
            <w:tcBorders>
              <w:bottom w:val="single" w:sz="4" w:space="0" w:color="auto"/>
            </w:tcBorders>
          </w:tcPr>
          <w:p w14:paraId="620E9037" w14:textId="734764DF" w:rsidR="002F6AED" w:rsidRPr="005C6F08" w:rsidRDefault="002F6AED" w:rsidP="00D07F74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C7F72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2F6AED" w:rsidRPr="005C6F08" w14:paraId="00E60D08" w14:textId="63BF7BF9" w:rsidTr="00A77791">
        <w:tc>
          <w:tcPr>
            <w:tcW w:w="4500" w:type="dxa"/>
          </w:tcPr>
          <w:p w14:paraId="54DE96EB" w14:textId="77777777" w:rsidR="002F6AED" w:rsidRPr="005C6F08" w:rsidRDefault="002F6AED" w:rsidP="00D07F7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7A50980C" w14:textId="0292F3C2" w:rsidR="002F6AED" w:rsidRPr="005C6F08" w:rsidRDefault="002F6AED" w:rsidP="00D07F74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E69FF10" w14:textId="77777777" w:rsidR="002F6AED" w:rsidRPr="005C6F08" w:rsidRDefault="002F6AED" w:rsidP="00D07F74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2A673523" w14:textId="4ADDAF52" w:rsidR="002F6AED" w:rsidRPr="005C6F08" w:rsidRDefault="002F6AED" w:rsidP="00D07F74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270" w:type="dxa"/>
          </w:tcPr>
          <w:p w14:paraId="27A458C9" w14:textId="77777777" w:rsidR="002F6AED" w:rsidRPr="005C6F08" w:rsidRDefault="002F6AED" w:rsidP="00D07F74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403F22C" w14:textId="77777777" w:rsidR="002F6AED" w:rsidRPr="005C6F08" w:rsidRDefault="002F6AED" w:rsidP="00D07F74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F6AED" w:rsidRPr="005C6F08" w14:paraId="41C87B9D" w14:textId="77777777" w:rsidTr="00A77791">
        <w:tc>
          <w:tcPr>
            <w:tcW w:w="4500" w:type="dxa"/>
          </w:tcPr>
          <w:p w14:paraId="7EA68D3D" w14:textId="77777777" w:rsidR="002F6AED" w:rsidRPr="005C6F08" w:rsidRDefault="002F6AED" w:rsidP="00D07F7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68563A8" w14:textId="5EB9377F" w:rsidR="002F6AED" w:rsidRPr="005C6F08" w:rsidRDefault="002F6AED" w:rsidP="00D07F74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270" w:type="dxa"/>
          </w:tcPr>
          <w:p w14:paraId="564CFFAB" w14:textId="77777777" w:rsidR="002F6AED" w:rsidRPr="005C6F08" w:rsidRDefault="002F6AED" w:rsidP="00D07F74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2F92294" w14:textId="57BF4B3D" w:rsidR="002F6AED" w:rsidRPr="005C6F08" w:rsidRDefault="002F6AED" w:rsidP="00D07F74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ระหว่าง</w:t>
            </w:r>
            <w:r w:rsidR="005374E1">
              <w:rPr>
                <w:rFonts w:ascii="Angsana New" w:hAnsi="Angsana New" w:hint="cs"/>
                <w:sz w:val="26"/>
                <w:szCs w:val="26"/>
                <w:cs/>
              </w:rPr>
              <w:t>ติดตั้ง</w:t>
            </w:r>
          </w:p>
        </w:tc>
        <w:tc>
          <w:tcPr>
            <w:tcW w:w="270" w:type="dxa"/>
          </w:tcPr>
          <w:p w14:paraId="0AB07158" w14:textId="77777777" w:rsidR="002F6AED" w:rsidRPr="005C6F08" w:rsidRDefault="002F6AED" w:rsidP="00D07F74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DF8EDD3" w14:textId="645C3120" w:rsidR="002F6AED" w:rsidRPr="005C6F08" w:rsidRDefault="002F6AED" w:rsidP="00D07F74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C7F72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2F6AED" w:rsidRPr="005C6F08" w14:paraId="059B44D5" w14:textId="666E5F58" w:rsidTr="00673C44">
        <w:tc>
          <w:tcPr>
            <w:tcW w:w="4500" w:type="dxa"/>
          </w:tcPr>
          <w:p w14:paraId="148EAB60" w14:textId="77777777" w:rsidR="002F6AED" w:rsidRPr="005C6F08" w:rsidRDefault="002F6AED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40512F95" w14:textId="77777777" w:rsidR="002F6AED" w:rsidRPr="005C6F08" w:rsidRDefault="002F6AED" w:rsidP="00D07F7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A968398" w14:textId="77777777" w:rsidR="002F6AED" w:rsidRPr="005C6F08" w:rsidRDefault="002F6AED" w:rsidP="00D07F7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23CB43AC" w14:textId="77777777" w:rsidR="002F6AED" w:rsidRPr="005C6F08" w:rsidRDefault="002F6AED" w:rsidP="00D07F7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5B80F51" w14:textId="77777777" w:rsidR="002F6AED" w:rsidRPr="005C6F08" w:rsidRDefault="002F6AED" w:rsidP="00D07F7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34C993F" w14:textId="77777777" w:rsidR="002F6AED" w:rsidRPr="005C6F08" w:rsidRDefault="002F6AED" w:rsidP="00D07F74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D03A1" w:rsidRPr="005C6F08" w14:paraId="0A5C97D6" w14:textId="1C9FDD68" w:rsidTr="00673C44">
        <w:tc>
          <w:tcPr>
            <w:tcW w:w="4500" w:type="dxa"/>
          </w:tcPr>
          <w:p w14:paraId="30AC4525" w14:textId="0137DFB3" w:rsidR="00AD03A1" w:rsidRPr="005C6F08" w:rsidRDefault="00AD03A1" w:rsidP="00AD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5C6F08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5C6F08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5C6F08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620" w:type="dxa"/>
          </w:tcPr>
          <w:p w14:paraId="5BE564E5" w14:textId="7A816563" w:rsidR="00AD03A1" w:rsidRPr="008652E0" w:rsidRDefault="00AD03A1" w:rsidP="00077E23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52E0">
              <w:rPr>
                <w:rFonts w:ascii="Angsana New" w:hAnsi="Angsana New"/>
                <w:sz w:val="26"/>
                <w:szCs w:val="26"/>
              </w:rPr>
              <w:t>55,115</w:t>
            </w:r>
          </w:p>
        </w:tc>
        <w:tc>
          <w:tcPr>
            <w:tcW w:w="270" w:type="dxa"/>
          </w:tcPr>
          <w:p w14:paraId="642AF427" w14:textId="77777777" w:rsidR="00AD03A1" w:rsidRPr="008652E0" w:rsidRDefault="00AD03A1" w:rsidP="00AD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583887A1" w14:textId="253D6F7A" w:rsidR="00AD03A1" w:rsidRPr="008652E0" w:rsidRDefault="00AD03A1" w:rsidP="00077E23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52E0">
              <w:rPr>
                <w:rFonts w:ascii="Angsana New" w:hAnsi="Angsana New"/>
                <w:sz w:val="26"/>
                <w:szCs w:val="26"/>
              </w:rPr>
              <w:t>538</w:t>
            </w:r>
          </w:p>
        </w:tc>
        <w:tc>
          <w:tcPr>
            <w:tcW w:w="270" w:type="dxa"/>
          </w:tcPr>
          <w:p w14:paraId="30432DE9" w14:textId="77777777" w:rsidR="00AD03A1" w:rsidRPr="008652E0" w:rsidRDefault="00AD03A1" w:rsidP="00AD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BFD9840" w14:textId="7BB7AD6B" w:rsidR="00AD03A1" w:rsidRPr="008652E0" w:rsidRDefault="00AD03A1" w:rsidP="008652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52E0">
              <w:rPr>
                <w:rFonts w:ascii="Angsana New" w:hAnsi="Angsana New"/>
                <w:sz w:val="26"/>
                <w:szCs w:val="26"/>
              </w:rPr>
              <w:t>55,653</w:t>
            </w:r>
          </w:p>
        </w:tc>
      </w:tr>
      <w:tr w:rsidR="00AD03A1" w:rsidRPr="005C6F08" w14:paraId="247DA9E0" w14:textId="0AC6B54E" w:rsidTr="00A77791">
        <w:tc>
          <w:tcPr>
            <w:tcW w:w="4500" w:type="dxa"/>
          </w:tcPr>
          <w:p w14:paraId="1D399CC6" w14:textId="3ABD4261" w:rsidR="00AD03A1" w:rsidRPr="005C6F08" w:rsidRDefault="00AD03A1" w:rsidP="00AD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620" w:type="dxa"/>
          </w:tcPr>
          <w:p w14:paraId="46401BF7" w14:textId="15B39B23" w:rsidR="00AD03A1" w:rsidRPr="008652E0" w:rsidRDefault="00AD03A1" w:rsidP="00077E23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52E0">
              <w:rPr>
                <w:rFonts w:ascii="Angsana New" w:hAnsi="Angsana New"/>
                <w:sz w:val="26"/>
                <w:szCs w:val="26"/>
              </w:rPr>
              <w:t>72</w:t>
            </w:r>
          </w:p>
        </w:tc>
        <w:tc>
          <w:tcPr>
            <w:tcW w:w="270" w:type="dxa"/>
          </w:tcPr>
          <w:p w14:paraId="2182C0FC" w14:textId="77777777" w:rsidR="00AD03A1" w:rsidRPr="008652E0" w:rsidRDefault="00AD03A1" w:rsidP="00AD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30D3351B" w14:textId="63D05CC5" w:rsidR="00AD03A1" w:rsidRPr="008652E0" w:rsidRDefault="00AD03A1" w:rsidP="00077E23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52E0">
              <w:rPr>
                <w:rFonts w:ascii="Angsana New" w:hAnsi="Angsana New"/>
                <w:sz w:val="26"/>
                <w:szCs w:val="26"/>
              </w:rPr>
              <w:t>1,440</w:t>
            </w:r>
          </w:p>
        </w:tc>
        <w:tc>
          <w:tcPr>
            <w:tcW w:w="270" w:type="dxa"/>
          </w:tcPr>
          <w:p w14:paraId="1E25024A" w14:textId="77777777" w:rsidR="00AD03A1" w:rsidRPr="008652E0" w:rsidRDefault="00AD03A1" w:rsidP="00AD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42633F3" w14:textId="1F7A48C4" w:rsidR="00AD03A1" w:rsidRPr="008652E0" w:rsidRDefault="00AD03A1" w:rsidP="008652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52E0">
              <w:rPr>
                <w:rFonts w:ascii="Angsana New" w:hAnsi="Angsana New"/>
                <w:sz w:val="26"/>
                <w:szCs w:val="26"/>
              </w:rPr>
              <w:t>1,512</w:t>
            </w:r>
          </w:p>
        </w:tc>
      </w:tr>
      <w:tr w:rsidR="00AD03A1" w:rsidRPr="005C6F08" w14:paraId="590E6327" w14:textId="48A3B71C" w:rsidTr="00673C44">
        <w:tc>
          <w:tcPr>
            <w:tcW w:w="4500" w:type="dxa"/>
          </w:tcPr>
          <w:p w14:paraId="03EAB35F" w14:textId="68A510C8" w:rsidR="00AD03A1" w:rsidRPr="005C6F08" w:rsidRDefault="00AD03A1" w:rsidP="00AD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C6F0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C6F0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5C6F0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5C6F08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5DEFF171" w14:textId="43F02D17" w:rsidR="00AD03A1" w:rsidRPr="008652E0" w:rsidRDefault="00AD03A1" w:rsidP="00077E23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52E0">
              <w:rPr>
                <w:rFonts w:ascii="Angsana New" w:hAnsi="Angsana New"/>
                <w:sz w:val="26"/>
                <w:szCs w:val="26"/>
              </w:rPr>
              <w:t>55,187</w:t>
            </w:r>
          </w:p>
        </w:tc>
        <w:tc>
          <w:tcPr>
            <w:tcW w:w="270" w:type="dxa"/>
          </w:tcPr>
          <w:p w14:paraId="12B1E4A1" w14:textId="77777777" w:rsidR="00AD03A1" w:rsidRPr="008652E0" w:rsidRDefault="00AD03A1" w:rsidP="00AD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41565ED0" w14:textId="16B844FA" w:rsidR="00AD03A1" w:rsidRPr="008652E0" w:rsidRDefault="00AD03A1" w:rsidP="00077E23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52E0">
              <w:rPr>
                <w:rFonts w:ascii="Angsana New" w:hAnsi="Angsana New"/>
                <w:sz w:val="26"/>
                <w:szCs w:val="26"/>
              </w:rPr>
              <w:t>1,978</w:t>
            </w:r>
          </w:p>
        </w:tc>
        <w:tc>
          <w:tcPr>
            <w:tcW w:w="270" w:type="dxa"/>
          </w:tcPr>
          <w:p w14:paraId="76352FBD" w14:textId="77777777" w:rsidR="00AD03A1" w:rsidRPr="008652E0" w:rsidRDefault="00AD03A1" w:rsidP="00AD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BB4921A" w14:textId="0DE73ED5" w:rsidR="00AD03A1" w:rsidRPr="008652E0" w:rsidRDefault="00AD03A1" w:rsidP="008652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52E0">
              <w:rPr>
                <w:rFonts w:ascii="Angsana New" w:hAnsi="Angsana New"/>
                <w:sz w:val="26"/>
                <w:szCs w:val="26"/>
              </w:rPr>
              <w:t>57,165</w:t>
            </w:r>
          </w:p>
        </w:tc>
      </w:tr>
      <w:tr w:rsidR="002F6AED" w:rsidRPr="005C6F08" w14:paraId="093E7CF2" w14:textId="6955BC9F" w:rsidTr="00A77791">
        <w:tc>
          <w:tcPr>
            <w:tcW w:w="4500" w:type="dxa"/>
          </w:tcPr>
          <w:p w14:paraId="17FEA69D" w14:textId="77777777" w:rsidR="002F6AED" w:rsidRPr="005C6F08" w:rsidRDefault="002F6AED" w:rsidP="002F6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620" w:type="dxa"/>
          </w:tcPr>
          <w:p w14:paraId="1F4A878A" w14:textId="589AB1DD" w:rsidR="002F6AED" w:rsidRPr="008652E0" w:rsidRDefault="00077E23" w:rsidP="00077E23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52E0">
              <w:rPr>
                <w:rFonts w:ascii="Angsana New" w:hAnsi="Angsana New"/>
                <w:sz w:val="26"/>
                <w:szCs w:val="26"/>
              </w:rPr>
              <w:t>3,47</w:t>
            </w:r>
            <w:r w:rsidR="00B454A3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0EE17506" w14:textId="77777777" w:rsidR="002F6AED" w:rsidRPr="008652E0" w:rsidRDefault="002F6AED" w:rsidP="002F6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352D7EAB" w14:textId="77E583D2" w:rsidR="002F6AED" w:rsidRPr="008652E0" w:rsidRDefault="00145214" w:rsidP="00077E23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52E0">
              <w:rPr>
                <w:rFonts w:ascii="Angsana New" w:hAnsi="Angsana New"/>
                <w:sz w:val="26"/>
                <w:szCs w:val="26"/>
              </w:rPr>
              <w:t>1</w:t>
            </w:r>
            <w:r w:rsidR="00077E23" w:rsidRPr="008652E0">
              <w:rPr>
                <w:rFonts w:ascii="Angsana New" w:hAnsi="Angsana New"/>
                <w:sz w:val="26"/>
                <w:szCs w:val="26"/>
              </w:rPr>
              <w:t>,318</w:t>
            </w:r>
          </w:p>
        </w:tc>
        <w:tc>
          <w:tcPr>
            <w:tcW w:w="270" w:type="dxa"/>
          </w:tcPr>
          <w:p w14:paraId="3D172062" w14:textId="77777777" w:rsidR="002F6AED" w:rsidRPr="008652E0" w:rsidRDefault="002F6AED" w:rsidP="002F6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931FD0D" w14:textId="38B4DF66" w:rsidR="002F6AED" w:rsidRPr="008652E0" w:rsidRDefault="00077E23" w:rsidP="008652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52E0">
              <w:rPr>
                <w:rFonts w:ascii="Angsana New" w:hAnsi="Angsana New"/>
                <w:sz w:val="26"/>
                <w:szCs w:val="26"/>
              </w:rPr>
              <w:t>4,793</w:t>
            </w:r>
          </w:p>
        </w:tc>
      </w:tr>
      <w:tr w:rsidR="00077E23" w:rsidRPr="005C6F08" w14:paraId="63668CF1" w14:textId="77777777" w:rsidTr="00A77791">
        <w:tc>
          <w:tcPr>
            <w:tcW w:w="4500" w:type="dxa"/>
          </w:tcPr>
          <w:p w14:paraId="7675110F" w14:textId="760D8DE2" w:rsidR="00077E23" w:rsidRPr="005C6F08" w:rsidRDefault="00077E23" w:rsidP="00077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077E23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  <w:r w:rsidRPr="00077E23">
              <w:rPr>
                <w:rFonts w:ascii="Angsana New" w:hAnsi="Angsana New" w:hint="cs"/>
                <w:sz w:val="26"/>
                <w:szCs w:val="26"/>
                <w:cs/>
              </w:rPr>
              <w:t>และตัดบัญชี</w:t>
            </w:r>
          </w:p>
        </w:tc>
        <w:tc>
          <w:tcPr>
            <w:tcW w:w="1620" w:type="dxa"/>
          </w:tcPr>
          <w:p w14:paraId="041C6CCE" w14:textId="0040A8DD" w:rsidR="00077E23" w:rsidRPr="008652E0" w:rsidRDefault="00077E23" w:rsidP="0086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52E0">
              <w:rPr>
                <w:rFonts w:ascii="Angsana New" w:hAnsi="Angsana New"/>
                <w:sz w:val="26"/>
                <w:szCs w:val="26"/>
              </w:rPr>
              <w:t>(72)</w:t>
            </w:r>
          </w:p>
        </w:tc>
        <w:tc>
          <w:tcPr>
            <w:tcW w:w="270" w:type="dxa"/>
          </w:tcPr>
          <w:p w14:paraId="5186D428" w14:textId="77777777" w:rsidR="00077E23" w:rsidRPr="008652E0" w:rsidRDefault="00077E23" w:rsidP="00077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3C85DAA6" w14:textId="1B67A4E5" w:rsidR="00077E23" w:rsidRPr="008652E0" w:rsidRDefault="00077E23" w:rsidP="00077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652E0">
              <w:rPr>
                <w:rFonts w:ascii="Angsana New" w:hAnsi="Angsana New"/>
                <w:sz w:val="26"/>
                <w:szCs w:val="26"/>
              </w:rPr>
              <w:t xml:space="preserve">                   -  </w:t>
            </w:r>
          </w:p>
        </w:tc>
        <w:tc>
          <w:tcPr>
            <w:tcW w:w="270" w:type="dxa"/>
          </w:tcPr>
          <w:p w14:paraId="7621DD28" w14:textId="77777777" w:rsidR="00077E23" w:rsidRPr="008652E0" w:rsidRDefault="00077E23" w:rsidP="00077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C2E32FB" w14:textId="6DDB07C9" w:rsidR="00077E23" w:rsidRPr="008652E0" w:rsidRDefault="00077E23" w:rsidP="0086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52E0">
              <w:rPr>
                <w:rFonts w:ascii="Angsana New" w:hAnsi="Angsana New"/>
                <w:sz w:val="26"/>
                <w:szCs w:val="26"/>
              </w:rPr>
              <w:t>(72)</w:t>
            </w:r>
          </w:p>
        </w:tc>
      </w:tr>
      <w:tr w:rsidR="00077E23" w:rsidRPr="005C6F08" w14:paraId="132BE795" w14:textId="77777777" w:rsidTr="00A77791">
        <w:tc>
          <w:tcPr>
            <w:tcW w:w="4500" w:type="dxa"/>
          </w:tcPr>
          <w:p w14:paraId="22DE0A01" w14:textId="6A4A82F4" w:rsidR="00077E23" w:rsidRPr="005C6F08" w:rsidRDefault="00077E23" w:rsidP="00077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โอนเข้า </w:t>
            </w:r>
            <w:r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โอนออก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620" w:type="dxa"/>
          </w:tcPr>
          <w:p w14:paraId="3B327DB6" w14:textId="1FDA5CDB" w:rsidR="00077E23" w:rsidRPr="008652E0" w:rsidRDefault="00077E23" w:rsidP="00077E23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52E0">
              <w:rPr>
                <w:rFonts w:ascii="Angsana New" w:hAnsi="Angsana New"/>
                <w:sz w:val="26"/>
                <w:szCs w:val="26"/>
              </w:rPr>
              <w:t>1,440</w:t>
            </w:r>
          </w:p>
        </w:tc>
        <w:tc>
          <w:tcPr>
            <w:tcW w:w="270" w:type="dxa"/>
          </w:tcPr>
          <w:p w14:paraId="1B0D958C" w14:textId="77777777" w:rsidR="00077E23" w:rsidRPr="008652E0" w:rsidRDefault="00077E23" w:rsidP="00077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732EDAF2" w14:textId="1D792A01" w:rsidR="00077E23" w:rsidRPr="008652E0" w:rsidRDefault="00077E23" w:rsidP="0086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52E0">
              <w:rPr>
                <w:rFonts w:ascii="Angsana New" w:hAnsi="Angsana New"/>
                <w:sz w:val="26"/>
                <w:szCs w:val="26"/>
              </w:rPr>
              <w:t>(1,440)</w:t>
            </w:r>
          </w:p>
        </w:tc>
        <w:tc>
          <w:tcPr>
            <w:tcW w:w="270" w:type="dxa"/>
          </w:tcPr>
          <w:p w14:paraId="679273DE" w14:textId="77777777" w:rsidR="00077E23" w:rsidRPr="008652E0" w:rsidRDefault="00077E23" w:rsidP="00077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873F286" w14:textId="34161BD2" w:rsidR="00077E23" w:rsidRPr="008652E0" w:rsidRDefault="00077E23" w:rsidP="0086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652E0">
              <w:rPr>
                <w:rFonts w:ascii="Angsana New" w:hAnsi="Angsana New"/>
                <w:sz w:val="26"/>
                <w:szCs w:val="26"/>
              </w:rPr>
              <w:t xml:space="preserve">                   -  </w:t>
            </w:r>
          </w:p>
        </w:tc>
      </w:tr>
      <w:tr w:rsidR="00077E23" w:rsidRPr="005C6F08" w14:paraId="57E4E519" w14:textId="2DC594AB" w:rsidTr="00A77791">
        <w:tc>
          <w:tcPr>
            <w:tcW w:w="4500" w:type="dxa"/>
          </w:tcPr>
          <w:p w14:paraId="7075247F" w14:textId="4C8E44F0" w:rsidR="00077E23" w:rsidRPr="005C6F08" w:rsidRDefault="00077E23" w:rsidP="00077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C6F0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C6F0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5C6F0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5C6F08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59060B1B" w14:textId="63C5C240" w:rsidR="00077E23" w:rsidRPr="008652E0" w:rsidRDefault="00B454A3" w:rsidP="00077E23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</w:t>
            </w:r>
            <w:r w:rsidR="00FC0098"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>,030</w:t>
            </w:r>
          </w:p>
        </w:tc>
        <w:tc>
          <w:tcPr>
            <w:tcW w:w="270" w:type="dxa"/>
          </w:tcPr>
          <w:p w14:paraId="64460D44" w14:textId="77777777" w:rsidR="00077E23" w:rsidRPr="008652E0" w:rsidRDefault="00077E23" w:rsidP="00077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05C2FED9" w14:textId="5B05BE34" w:rsidR="00077E23" w:rsidRPr="008652E0" w:rsidRDefault="00077E23" w:rsidP="00077E23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52E0">
              <w:rPr>
                <w:rFonts w:ascii="Angsana New" w:hAnsi="Angsana New"/>
                <w:sz w:val="26"/>
                <w:szCs w:val="26"/>
              </w:rPr>
              <w:t>1,856</w:t>
            </w:r>
          </w:p>
        </w:tc>
        <w:tc>
          <w:tcPr>
            <w:tcW w:w="270" w:type="dxa"/>
          </w:tcPr>
          <w:p w14:paraId="74C69F83" w14:textId="77777777" w:rsidR="00077E23" w:rsidRPr="008652E0" w:rsidRDefault="00077E23" w:rsidP="00077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0FE53FC3" w14:textId="3BE96D2A" w:rsidR="00077E23" w:rsidRPr="008652E0" w:rsidRDefault="00077E23" w:rsidP="008652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52E0">
              <w:rPr>
                <w:rFonts w:ascii="Angsana New" w:hAnsi="Angsana New"/>
                <w:sz w:val="26"/>
                <w:szCs w:val="26"/>
              </w:rPr>
              <w:t>61,886</w:t>
            </w:r>
          </w:p>
        </w:tc>
      </w:tr>
      <w:tr w:rsidR="00077E23" w:rsidRPr="005C6F08" w14:paraId="30E34410" w14:textId="68CBD4EF" w:rsidTr="001A1784">
        <w:trPr>
          <w:trHeight w:val="143"/>
        </w:trPr>
        <w:tc>
          <w:tcPr>
            <w:tcW w:w="4500" w:type="dxa"/>
          </w:tcPr>
          <w:p w14:paraId="0335C534" w14:textId="77777777" w:rsidR="00077E23" w:rsidRPr="001A1784" w:rsidRDefault="00077E23" w:rsidP="00077E23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40DB1C8E" w14:textId="77777777" w:rsidR="00077E23" w:rsidRPr="008652E0" w:rsidRDefault="00077E23" w:rsidP="00077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06C5D871" w14:textId="77777777" w:rsidR="00077E23" w:rsidRPr="008652E0" w:rsidRDefault="00077E23" w:rsidP="00077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2C4AA755" w14:textId="77777777" w:rsidR="00077E23" w:rsidRPr="008652E0" w:rsidRDefault="00077E23" w:rsidP="00077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414A5C9D" w14:textId="77777777" w:rsidR="00077E23" w:rsidRPr="008652E0" w:rsidRDefault="00077E23" w:rsidP="00077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EB4BE65" w14:textId="77777777" w:rsidR="00077E23" w:rsidRPr="008652E0" w:rsidRDefault="00077E23" w:rsidP="00077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077E23" w:rsidRPr="005C6F08" w14:paraId="6E1FB9D0" w14:textId="26F92646" w:rsidTr="00A77791">
        <w:tc>
          <w:tcPr>
            <w:tcW w:w="4500" w:type="dxa"/>
          </w:tcPr>
          <w:p w14:paraId="19B6E771" w14:textId="77777777" w:rsidR="00077E23" w:rsidRPr="005C6F08" w:rsidRDefault="00077E23" w:rsidP="00077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620" w:type="dxa"/>
          </w:tcPr>
          <w:p w14:paraId="18D9946C" w14:textId="77777777" w:rsidR="00077E23" w:rsidRPr="008652E0" w:rsidRDefault="00077E23" w:rsidP="00077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7885EA4" w14:textId="77777777" w:rsidR="00077E23" w:rsidRPr="008652E0" w:rsidRDefault="00077E23" w:rsidP="00077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3B04F403" w14:textId="77777777" w:rsidR="00077E23" w:rsidRPr="008652E0" w:rsidRDefault="00077E23" w:rsidP="00077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D4C5B06" w14:textId="77777777" w:rsidR="00077E23" w:rsidRPr="008652E0" w:rsidRDefault="00077E23" w:rsidP="00077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F3E0F64" w14:textId="77777777" w:rsidR="00077E23" w:rsidRPr="008652E0" w:rsidRDefault="00077E23" w:rsidP="00077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77E23" w:rsidRPr="005C6F08" w14:paraId="701270BA" w14:textId="4AE13F80" w:rsidTr="00A77791">
        <w:tc>
          <w:tcPr>
            <w:tcW w:w="4500" w:type="dxa"/>
          </w:tcPr>
          <w:p w14:paraId="522864CF" w14:textId="14445703" w:rsidR="00077E23" w:rsidRPr="005C6F08" w:rsidRDefault="00077E23" w:rsidP="00077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5C6F08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5C6F08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5C6F08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620" w:type="dxa"/>
          </w:tcPr>
          <w:p w14:paraId="72B049F7" w14:textId="14464D4B" w:rsidR="00077E23" w:rsidRPr="008652E0" w:rsidRDefault="00077E23" w:rsidP="008652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52E0">
              <w:rPr>
                <w:rFonts w:ascii="Angsana New" w:hAnsi="Angsana New"/>
                <w:sz w:val="26"/>
                <w:szCs w:val="26"/>
              </w:rPr>
              <w:t>22,908</w:t>
            </w:r>
          </w:p>
        </w:tc>
        <w:tc>
          <w:tcPr>
            <w:tcW w:w="270" w:type="dxa"/>
          </w:tcPr>
          <w:p w14:paraId="2160AA44" w14:textId="77777777" w:rsidR="00077E23" w:rsidRPr="008652E0" w:rsidRDefault="00077E23" w:rsidP="00077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6F977732" w14:textId="46D3A0E1" w:rsidR="00077E23" w:rsidRPr="008652E0" w:rsidRDefault="00077E23" w:rsidP="00077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652E0">
              <w:rPr>
                <w:rFonts w:ascii="Angsana New" w:hAnsi="Angsana New"/>
                <w:sz w:val="26"/>
                <w:szCs w:val="26"/>
              </w:rPr>
              <w:t xml:space="preserve">                   -  </w:t>
            </w:r>
          </w:p>
        </w:tc>
        <w:tc>
          <w:tcPr>
            <w:tcW w:w="270" w:type="dxa"/>
          </w:tcPr>
          <w:p w14:paraId="4AA9B2C9" w14:textId="77777777" w:rsidR="00077E23" w:rsidRPr="008652E0" w:rsidRDefault="00077E23" w:rsidP="00077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E4DF8FA" w14:textId="1B24ABBD" w:rsidR="00077E23" w:rsidRPr="008652E0" w:rsidRDefault="00077E23" w:rsidP="008652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52E0">
              <w:rPr>
                <w:rFonts w:ascii="Angsana New" w:hAnsi="Angsana New"/>
                <w:sz w:val="26"/>
                <w:szCs w:val="26"/>
              </w:rPr>
              <w:t>22,908</w:t>
            </w:r>
          </w:p>
        </w:tc>
      </w:tr>
      <w:tr w:rsidR="00077E23" w:rsidRPr="005C6F08" w14:paraId="693B4EA5" w14:textId="505562BD" w:rsidTr="00A77791">
        <w:tc>
          <w:tcPr>
            <w:tcW w:w="4500" w:type="dxa"/>
          </w:tcPr>
          <w:p w14:paraId="0E7B9446" w14:textId="4505D5CF" w:rsidR="00077E23" w:rsidRPr="005C6F08" w:rsidRDefault="00077E23" w:rsidP="00077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1620" w:type="dxa"/>
          </w:tcPr>
          <w:p w14:paraId="35F3E8EB" w14:textId="06CF826D" w:rsidR="00077E23" w:rsidRPr="008652E0" w:rsidRDefault="00077E23" w:rsidP="008652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52E0">
              <w:rPr>
                <w:rFonts w:ascii="Angsana New" w:hAnsi="Angsana New"/>
                <w:sz w:val="26"/>
                <w:szCs w:val="26"/>
              </w:rPr>
              <w:t>3,136</w:t>
            </w:r>
          </w:p>
        </w:tc>
        <w:tc>
          <w:tcPr>
            <w:tcW w:w="270" w:type="dxa"/>
          </w:tcPr>
          <w:p w14:paraId="4469D8EE" w14:textId="77777777" w:rsidR="00077E23" w:rsidRPr="008652E0" w:rsidRDefault="00077E23" w:rsidP="00077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34A68CBA" w14:textId="4CF8CBA9" w:rsidR="00077E23" w:rsidRPr="008652E0" w:rsidRDefault="00077E23" w:rsidP="00077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652E0">
              <w:rPr>
                <w:rFonts w:ascii="Angsana New" w:hAnsi="Angsana New"/>
                <w:sz w:val="26"/>
                <w:szCs w:val="26"/>
              </w:rPr>
              <w:t xml:space="preserve">                   -  </w:t>
            </w:r>
          </w:p>
        </w:tc>
        <w:tc>
          <w:tcPr>
            <w:tcW w:w="270" w:type="dxa"/>
          </w:tcPr>
          <w:p w14:paraId="12D0061C" w14:textId="77777777" w:rsidR="00077E23" w:rsidRPr="008652E0" w:rsidRDefault="00077E23" w:rsidP="00077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6B9D748" w14:textId="36F4F328" w:rsidR="00077E23" w:rsidRPr="008652E0" w:rsidRDefault="00077E23" w:rsidP="008652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52E0">
              <w:rPr>
                <w:rFonts w:ascii="Angsana New" w:hAnsi="Angsana New"/>
                <w:sz w:val="26"/>
                <w:szCs w:val="26"/>
              </w:rPr>
              <w:t>3,136</w:t>
            </w:r>
          </w:p>
        </w:tc>
      </w:tr>
      <w:tr w:rsidR="00077E23" w:rsidRPr="005C6F08" w14:paraId="0081FD12" w14:textId="5284D134" w:rsidTr="00A77791">
        <w:tc>
          <w:tcPr>
            <w:tcW w:w="4500" w:type="dxa"/>
          </w:tcPr>
          <w:p w14:paraId="2344F087" w14:textId="2B145678" w:rsidR="00077E23" w:rsidRPr="005C6F08" w:rsidRDefault="00077E23" w:rsidP="00077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C6F0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5C6F0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5C6F08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26CC23B1" w14:textId="06925EA3" w:rsidR="00077E23" w:rsidRPr="008652E0" w:rsidRDefault="00077E23" w:rsidP="008652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52E0">
              <w:rPr>
                <w:rFonts w:ascii="Angsana New" w:hAnsi="Angsana New"/>
                <w:sz w:val="26"/>
                <w:szCs w:val="26"/>
              </w:rPr>
              <w:t>26,044</w:t>
            </w:r>
          </w:p>
        </w:tc>
        <w:tc>
          <w:tcPr>
            <w:tcW w:w="270" w:type="dxa"/>
          </w:tcPr>
          <w:p w14:paraId="3247AEA1" w14:textId="77777777" w:rsidR="00077E23" w:rsidRPr="008652E0" w:rsidRDefault="00077E23" w:rsidP="00077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45A5C17F" w14:textId="55A73B1C" w:rsidR="00077E23" w:rsidRPr="008652E0" w:rsidRDefault="00077E23" w:rsidP="00077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652E0">
              <w:rPr>
                <w:rFonts w:ascii="Angsana New" w:hAnsi="Angsana New"/>
                <w:sz w:val="26"/>
                <w:szCs w:val="26"/>
              </w:rPr>
              <w:t xml:space="preserve">                   -  </w:t>
            </w:r>
          </w:p>
        </w:tc>
        <w:tc>
          <w:tcPr>
            <w:tcW w:w="270" w:type="dxa"/>
          </w:tcPr>
          <w:p w14:paraId="48E977DE" w14:textId="77777777" w:rsidR="00077E23" w:rsidRPr="008652E0" w:rsidRDefault="00077E23" w:rsidP="00077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C5A8F08" w14:textId="33AF3617" w:rsidR="00077E23" w:rsidRPr="008652E0" w:rsidRDefault="00077E23" w:rsidP="008652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52E0">
              <w:rPr>
                <w:rFonts w:ascii="Angsana New" w:hAnsi="Angsana New"/>
                <w:sz w:val="26"/>
                <w:szCs w:val="26"/>
              </w:rPr>
              <w:t>26,044</w:t>
            </w:r>
          </w:p>
        </w:tc>
      </w:tr>
      <w:tr w:rsidR="00077E23" w:rsidRPr="005C6F08" w14:paraId="41BAD43E" w14:textId="492E0943" w:rsidTr="00A77791">
        <w:tc>
          <w:tcPr>
            <w:tcW w:w="4500" w:type="dxa"/>
          </w:tcPr>
          <w:p w14:paraId="15D63EC2" w14:textId="77777777" w:rsidR="00077E23" w:rsidRPr="005C6F08" w:rsidRDefault="00077E23" w:rsidP="00077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1620" w:type="dxa"/>
          </w:tcPr>
          <w:p w14:paraId="57325A30" w14:textId="2EA9DA4D" w:rsidR="00077E23" w:rsidRPr="008652E0" w:rsidRDefault="000254EB" w:rsidP="008652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2,910</w:t>
            </w:r>
          </w:p>
        </w:tc>
        <w:tc>
          <w:tcPr>
            <w:tcW w:w="270" w:type="dxa"/>
          </w:tcPr>
          <w:p w14:paraId="2B2B6628" w14:textId="77777777" w:rsidR="00077E23" w:rsidRPr="008652E0" w:rsidRDefault="00077E23" w:rsidP="00077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3E615368" w14:textId="26F4407C" w:rsidR="00077E23" w:rsidRPr="008652E0" w:rsidRDefault="00077E23" w:rsidP="00077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652E0">
              <w:rPr>
                <w:rFonts w:ascii="Angsana New" w:hAnsi="Angsana New"/>
                <w:sz w:val="26"/>
                <w:szCs w:val="26"/>
              </w:rPr>
              <w:t xml:space="preserve">                   -  </w:t>
            </w:r>
          </w:p>
        </w:tc>
        <w:tc>
          <w:tcPr>
            <w:tcW w:w="270" w:type="dxa"/>
          </w:tcPr>
          <w:p w14:paraId="3B4C81C0" w14:textId="77777777" w:rsidR="00077E23" w:rsidRPr="008652E0" w:rsidRDefault="00077E23" w:rsidP="00077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62623A3" w14:textId="4D9F0B80" w:rsidR="00077E23" w:rsidRPr="008652E0" w:rsidRDefault="000254EB" w:rsidP="008652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2,910</w:t>
            </w:r>
          </w:p>
        </w:tc>
      </w:tr>
      <w:tr w:rsidR="00077E23" w:rsidRPr="005C6F08" w14:paraId="5B813D71" w14:textId="77777777" w:rsidTr="00A77791">
        <w:tc>
          <w:tcPr>
            <w:tcW w:w="4500" w:type="dxa"/>
          </w:tcPr>
          <w:p w14:paraId="4D03C42D" w14:textId="2F364B52" w:rsidR="00077E23" w:rsidRPr="005C6F08" w:rsidRDefault="00077E23" w:rsidP="00077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077E23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  <w:r w:rsidRPr="00077E23">
              <w:rPr>
                <w:rFonts w:ascii="Angsana New" w:hAnsi="Angsana New" w:hint="cs"/>
                <w:sz w:val="26"/>
                <w:szCs w:val="26"/>
                <w:cs/>
              </w:rPr>
              <w:t>และตัดบัญชี</w:t>
            </w:r>
          </w:p>
        </w:tc>
        <w:tc>
          <w:tcPr>
            <w:tcW w:w="1620" w:type="dxa"/>
          </w:tcPr>
          <w:p w14:paraId="2489CC30" w14:textId="5492441E" w:rsidR="00077E23" w:rsidRPr="008652E0" w:rsidRDefault="00077E23" w:rsidP="0086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52E0">
              <w:rPr>
                <w:rFonts w:ascii="Angsana New" w:hAnsi="Angsana New"/>
                <w:sz w:val="26"/>
                <w:szCs w:val="26"/>
              </w:rPr>
              <w:t>(70)</w:t>
            </w:r>
          </w:p>
        </w:tc>
        <w:tc>
          <w:tcPr>
            <w:tcW w:w="270" w:type="dxa"/>
          </w:tcPr>
          <w:p w14:paraId="556B1F1C" w14:textId="77777777" w:rsidR="00077E23" w:rsidRPr="008652E0" w:rsidRDefault="00077E23" w:rsidP="00077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09954E91" w14:textId="1F2ABCB3" w:rsidR="00077E23" w:rsidRPr="008652E0" w:rsidRDefault="00077E23" w:rsidP="00077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652E0">
              <w:rPr>
                <w:rFonts w:ascii="Angsana New" w:hAnsi="Angsana New"/>
                <w:sz w:val="26"/>
                <w:szCs w:val="26"/>
              </w:rPr>
              <w:t xml:space="preserve">                   -  </w:t>
            </w:r>
          </w:p>
        </w:tc>
        <w:tc>
          <w:tcPr>
            <w:tcW w:w="270" w:type="dxa"/>
          </w:tcPr>
          <w:p w14:paraId="3FF3B88A" w14:textId="77777777" w:rsidR="00077E23" w:rsidRPr="008652E0" w:rsidRDefault="00077E23" w:rsidP="00077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3FB51E4" w14:textId="148A4E89" w:rsidR="00077E23" w:rsidRPr="008652E0" w:rsidRDefault="00077E23" w:rsidP="0086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52E0">
              <w:rPr>
                <w:rFonts w:ascii="Angsana New" w:hAnsi="Angsana New"/>
                <w:sz w:val="26"/>
                <w:szCs w:val="26"/>
              </w:rPr>
              <w:t>(70)</w:t>
            </w:r>
          </w:p>
        </w:tc>
      </w:tr>
      <w:tr w:rsidR="00077E23" w:rsidRPr="005C6F08" w14:paraId="72E12210" w14:textId="0031E4F5" w:rsidTr="00A77791">
        <w:tc>
          <w:tcPr>
            <w:tcW w:w="4500" w:type="dxa"/>
          </w:tcPr>
          <w:p w14:paraId="0E3C1929" w14:textId="0565090A" w:rsidR="00077E23" w:rsidRPr="005C6F08" w:rsidRDefault="00077E23" w:rsidP="00077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C6F0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5C6F0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5C6F08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329E02E0" w14:textId="0C262472" w:rsidR="00077E23" w:rsidRPr="008652E0" w:rsidRDefault="00077E23" w:rsidP="008652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52E0">
              <w:rPr>
                <w:rFonts w:ascii="Angsana New" w:hAnsi="Angsana New"/>
                <w:sz w:val="26"/>
                <w:szCs w:val="26"/>
              </w:rPr>
              <w:t>2</w:t>
            </w:r>
            <w:r w:rsidR="00803A68">
              <w:rPr>
                <w:rFonts w:ascii="Angsana New" w:hAnsi="Angsana New"/>
                <w:sz w:val="26"/>
                <w:szCs w:val="26"/>
              </w:rPr>
              <w:t>8</w:t>
            </w:r>
            <w:r w:rsidRPr="008652E0">
              <w:rPr>
                <w:rFonts w:ascii="Angsana New" w:hAnsi="Angsana New"/>
                <w:sz w:val="26"/>
                <w:szCs w:val="26"/>
              </w:rPr>
              <w:t>,</w:t>
            </w:r>
            <w:r w:rsidR="00803A68">
              <w:rPr>
                <w:rFonts w:ascii="Angsana New" w:hAnsi="Angsana New"/>
                <w:sz w:val="26"/>
                <w:szCs w:val="26"/>
              </w:rPr>
              <w:t>8</w:t>
            </w:r>
            <w:r w:rsidR="00AF7789">
              <w:rPr>
                <w:rFonts w:ascii="Angsana New" w:hAnsi="Angsana New"/>
                <w:sz w:val="26"/>
                <w:szCs w:val="26"/>
              </w:rPr>
              <w:t>8</w:t>
            </w:r>
            <w:r w:rsidRPr="008652E0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44090E58" w14:textId="77777777" w:rsidR="00077E23" w:rsidRPr="008652E0" w:rsidRDefault="00077E23" w:rsidP="00077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6F0BB5C7" w14:textId="035AA287" w:rsidR="00077E23" w:rsidRPr="008652E0" w:rsidRDefault="00077E23" w:rsidP="00077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652E0">
              <w:rPr>
                <w:rFonts w:ascii="Angsana New" w:hAnsi="Angsana New"/>
                <w:sz w:val="26"/>
                <w:szCs w:val="26"/>
              </w:rPr>
              <w:t xml:space="preserve">                   -  </w:t>
            </w:r>
          </w:p>
        </w:tc>
        <w:tc>
          <w:tcPr>
            <w:tcW w:w="270" w:type="dxa"/>
          </w:tcPr>
          <w:p w14:paraId="70EDF5BB" w14:textId="77777777" w:rsidR="00077E23" w:rsidRPr="008652E0" w:rsidRDefault="00077E23" w:rsidP="00077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15293C16" w14:textId="3C7A40FB" w:rsidR="00077E23" w:rsidRPr="008652E0" w:rsidRDefault="00077E23" w:rsidP="008652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52E0">
              <w:rPr>
                <w:rFonts w:ascii="Angsana New" w:hAnsi="Angsana New"/>
                <w:sz w:val="26"/>
                <w:szCs w:val="26"/>
              </w:rPr>
              <w:t>28,884</w:t>
            </w:r>
          </w:p>
        </w:tc>
      </w:tr>
      <w:tr w:rsidR="00077E23" w:rsidRPr="005C6F08" w14:paraId="2F75C529" w14:textId="69F2CA7E" w:rsidTr="00A77791">
        <w:tc>
          <w:tcPr>
            <w:tcW w:w="4500" w:type="dxa"/>
          </w:tcPr>
          <w:p w14:paraId="41E4C616" w14:textId="77777777" w:rsidR="00077E23" w:rsidRPr="001A1784" w:rsidRDefault="00077E23" w:rsidP="00077E23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009000A7" w14:textId="77777777" w:rsidR="00077E23" w:rsidRPr="008652E0" w:rsidRDefault="00077E23" w:rsidP="00077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5F32254F" w14:textId="77777777" w:rsidR="00077E23" w:rsidRPr="008652E0" w:rsidRDefault="00077E23" w:rsidP="00077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3402A871" w14:textId="77777777" w:rsidR="00077E23" w:rsidRPr="008652E0" w:rsidRDefault="00077E23" w:rsidP="00077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31C1FBF4" w14:textId="77777777" w:rsidR="00077E23" w:rsidRPr="008652E0" w:rsidRDefault="00077E23" w:rsidP="00077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24F3C51" w14:textId="77777777" w:rsidR="00077E23" w:rsidRPr="008652E0" w:rsidRDefault="00077E23" w:rsidP="00077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077E23" w:rsidRPr="005C6F08" w14:paraId="4BF1103D" w14:textId="54C9B4BC" w:rsidTr="00A77791">
        <w:tc>
          <w:tcPr>
            <w:tcW w:w="4500" w:type="dxa"/>
          </w:tcPr>
          <w:p w14:paraId="54197C1A" w14:textId="77777777" w:rsidR="00077E23" w:rsidRPr="005C6F08" w:rsidRDefault="00077E23" w:rsidP="00077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1620" w:type="dxa"/>
          </w:tcPr>
          <w:p w14:paraId="70BADE5A" w14:textId="77777777" w:rsidR="00077E23" w:rsidRPr="008652E0" w:rsidRDefault="00077E23" w:rsidP="00077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B6262E1" w14:textId="77777777" w:rsidR="00077E23" w:rsidRPr="008652E0" w:rsidRDefault="00077E23" w:rsidP="00077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00EED91F" w14:textId="77777777" w:rsidR="00077E23" w:rsidRPr="008652E0" w:rsidRDefault="00077E23" w:rsidP="00077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BD0F35C" w14:textId="77777777" w:rsidR="00077E23" w:rsidRPr="008652E0" w:rsidRDefault="00077E23" w:rsidP="00077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59276ACF" w14:textId="77777777" w:rsidR="00077E23" w:rsidRPr="008652E0" w:rsidRDefault="00077E23" w:rsidP="00077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77E23" w:rsidRPr="005C6F08" w14:paraId="6E538045" w14:textId="58397139" w:rsidTr="00A77791">
        <w:tc>
          <w:tcPr>
            <w:tcW w:w="4500" w:type="dxa"/>
          </w:tcPr>
          <w:p w14:paraId="6D4D8D7D" w14:textId="02C72C25" w:rsidR="00077E23" w:rsidRPr="005C6F08" w:rsidRDefault="00077E23" w:rsidP="00077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1620" w:type="dxa"/>
          </w:tcPr>
          <w:p w14:paraId="5339E002" w14:textId="1B2849FE" w:rsidR="00077E23" w:rsidRPr="008652E0" w:rsidRDefault="00077E23" w:rsidP="008652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52E0">
              <w:rPr>
                <w:rFonts w:ascii="Angsana New" w:hAnsi="Angsana New"/>
                <w:sz w:val="26"/>
                <w:szCs w:val="26"/>
              </w:rPr>
              <w:t>27,757</w:t>
            </w:r>
          </w:p>
        </w:tc>
        <w:tc>
          <w:tcPr>
            <w:tcW w:w="270" w:type="dxa"/>
          </w:tcPr>
          <w:p w14:paraId="0B22F9EB" w14:textId="77777777" w:rsidR="00077E23" w:rsidRPr="008652E0" w:rsidRDefault="00077E23" w:rsidP="00077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7C8B5A19" w14:textId="110971C6" w:rsidR="00077E23" w:rsidRPr="008652E0" w:rsidRDefault="00077E23" w:rsidP="008652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52E0">
              <w:rPr>
                <w:rFonts w:ascii="Angsana New" w:hAnsi="Angsana New"/>
                <w:sz w:val="26"/>
                <w:szCs w:val="26"/>
              </w:rPr>
              <w:t>1,978</w:t>
            </w:r>
          </w:p>
        </w:tc>
        <w:tc>
          <w:tcPr>
            <w:tcW w:w="270" w:type="dxa"/>
          </w:tcPr>
          <w:p w14:paraId="0EED63B5" w14:textId="77777777" w:rsidR="00077E23" w:rsidRPr="008652E0" w:rsidRDefault="00077E23" w:rsidP="00077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EB9725F" w14:textId="6BD91ECC" w:rsidR="00077E23" w:rsidRPr="008652E0" w:rsidRDefault="00077E23" w:rsidP="008652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52E0">
              <w:rPr>
                <w:rFonts w:ascii="Angsana New" w:hAnsi="Angsana New"/>
                <w:sz w:val="26"/>
                <w:szCs w:val="26"/>
              </w:rPr>
              <w:t>29,735</w:t>
            </w:r>
          </w:p>
        </w:tc>
      </w:tr>
      <w:tr w:rsidR="00077E23" w:rsidRPr="005C6F08" w14:paraId="76FD783D" w14:textId="1B65781C" w:rsidTr="00A77791">
        <w:tc>
          <w:tcPr>
            <w:tcW w:w="4500" w:type="dxa"/>
          </w:tcPr>
          <w:p w14:paraId="5F088220" w14:textId="03DB4B7F" w:rsidR="00077E23" w:rsidRPr="005C6F08" w:rsidRDefault="00077E23" w:rsidP="00077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B410CE">
              <w:rPr>
                <w:rFonts w:ascii="Angsana New" w:hAnsi="Angsana New" w:hint="cs"/>
                <w:sz w:val="26"/>
                <w:szCs w:val="26"/>
                <w:cs/>
              </w:rPr>
              <w:t>สินทรัพย์ภายใต้หนี้สิน</w:t>
            </w:r>
            <w:r w:rsidRPr="00B410CE">
              <w:rPr>
                <w:rFonts w:ascii="Angsana New" w:hAnsi="Angsana New"/>
                <w:sz w:val="26"/>
                <w:szCs w:val="26"/>
                <w:cs/>
              </w:rPr>
              <w:t>ตามสัญญาเช่า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474FC3C" w14:textId="4729E101" w:rsidR="00077E23" w:rsidRPr="008652E0" w:rsidRDefault="00077E23" w:rsidP="008652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52E0">
              <w:rPr>
                <w:rFonts w:ascii="Angsana New" w:hAnsi="Angsana New"/>
                <w:sz w:val="26"/>
                <w:szCs w:val="26"/>
              </w:rPr>
              <w:t xml:space="preserve">                   1,386</w:t>
            </w:r>
          </w:p>
        </w:tc>
        <w:tc>
          <w:tcPr>
            <w:tcW w:w="270" w:type="dxa"/>
          </w:tcPr>
          <w:p w14:paraId="7164E4F0" w14:textId="77777777" w:rsidR="00077E23" w:rsidRPr="008652E0" w:rsidRDefault="00077E23" w:rsidP="00077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B1869A6" w14:textId="09BA83D0" w:rsidR="00077E23" w:rsidRPr="008652E0" w:rsidRDefault="00077E23" w:rsidP="00077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652E0">
              <w:rPr>
                <w:rFonts w:ascii="Angsana New" w:hAnsi="Angsana New"/>
                <w:sz w:val="26"/>
                <w:szCs w:val="26"/>
              </w:rPr>
              <w:t xml:space="preserve">                   -  </w:t>
            </w:r>
          </w:p>
        </w:tc>
        <w:tc>
          <w:tcPr>
            <w:tcW w:w="270" w:type="dxa"/>
          </w:tcPr>
          <w:p w14:paraId="37BB1DBB" w14:textId="77777777" w:rsidR="00077E23" w:rsidRPr="008652E0" w:rsidRDefault="00077E23" w:rsidP="00077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EBD9C98" w14:textId="0FF8528B" w:rsidR="00077E23" w:rsidRPr="008652E0" w:rsidRDefault="00077E23" w:rsidP="008652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52E0">
              <w:rPr>
                <w:rFonts w:ascii="Angsana New" w:hAnsi="Angsana New"/>
                <w:sz w:val="26"/>
                <w:szCs w:val="26"/>
              </w:rPr>
              <w:t xml:space="preserve">                   1,386</w:t>
            </w:r>
          </w:p>
        </w:tc>
      </w:tr>
      <w:tr w:rsidR="00077E23" w:rsidRPr="005C6F08" w14:paraId="680B6B88" w14:textId="6B2D4590" w:rsidTr="00A77791">
        <w:tc>
          <w:tcPr>
            <w:tcW w:w="4500" w:type="dxa"/>
          </w:tcPr>
          <w:p w14:paraId="7A08E393" w14:textId="1717CC96" w:rsidR="00077E23" w:rsidRPr="005C6F08" w:rsidRDefault="00077E23" w:rsidP="00077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C6F0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C6F0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5C6F0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5C6F08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420F826D" w14:textId="7B0C84B9" w:rsidR="00077E23" w:rsidRPr="008652E0" w:rsidRDefault="00077E23" w:rsidP="008652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652E0">
              <w:rPr>
                <w:rFonts w:ascii="Angsana New" w:hAnsi="Angsana New"/>
                <w:sz w:val="26"/>
                <w:szCs w:val="26"/>
              </w:rPr>
              <w:t>29,143</w:t>
            </w:r>
          </w:p>
        </w:tc>
        <w:tc>
          <w:tcPr>
            <w:tcW w:w="270" w:type="dxa"/>
          </w:tcPr>
          <w:p w14:paraId="60937314" w14:textId="77777777" w:rsidR="00077E23" w:rsidRPr="008652E0" w:rsidRDefault="00077E23" w:rsidP="00077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548DFA8D" w14:textId="5A3B0BC0" w:rsidR="00077E23" w:rsidRPr="008652E0" w:rsidRDefault="00077E23" w:rsidP="008652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52E0">
              <w:rPr>
                <w:rFonts w:ascii="Angsana New" w:hAnsi="Angsana New"/>
                <w:sz w:val="26"/>
                <w:szCs w:val="26"/>
              </w:rPr>
              <w:t>1,978</w:t>
            </w:r>
          </w:p>
        </w:tc>
        <w:tc>
          <w:tcPr>
            <w:tcW w:w="270" w:type="dxa"/>
          </w:tcPr>
          <w:p w14:paraId="1051298F" w14:textId="77777777" w:rsidR="00077E23" w:rsidRPr="008652E0" w:rsidRDefault="00077E23" w:rsidP="00077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2D2970E" w14:textId="4D36E2EE" w:rsidR="00077E23" w:rsidRPr="008652E0" w:rsidRDefault="00077E23" w:rsidP="008652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52E0">
              <w:rPr>
                <w:rFonts w:ascii="Angsana New" w:hAnsi="Angsana New"/>
                <w:sz w:val="26"/>
                <w:szCs w:val="26"/>
              </w:rPr>
              <w:t>31,121</w:t>
            </w:r>
          </w:p>
        </w:tc>
      </w:tr>
      <w:tr w:rsidR="00077E23" w:rsidRPr="005C6F08" w14:paraId="4658C05E" w14:textId="23F9C3BD" w:rsidTr="00A77791">
        <w:tc>
          <w:tcPr>
            <w:tcW w:w="4500" w:type="dxa"/>
          </w:tcPr>
          <w:p w14:paraId="55234C67" w14:textId="77777777" w:rsidR="00077E23" w:rsidRPr="001A1784" w:rsidRDefault="00077E23" w:rsidP="00077E23">
            <w:pPr>
              <w:spacing w:line="240" w:lineRule="auto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4636FB70" w14:textId="77777777" w:rsidR="00077E23" w:rsidRPr="008652E0" w:rsidRDefault="00077E23" w:rsidP="00077E23">
            <w:pPr>
              <w:tabs>
                <w:tab w:val="left" w:pos="540"/>
                <w:tab w:val="left" w:pos="1026"/>
              </w:tabs>
              <w:spacing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46EB9B06" w14:textId="77777777" w:rsidR="00077E23" w:rsidRPr="008652E0" w:rsidRDefault="00077E23" w:rsidP="00077E23">
            <w:pPr>
              <w:tabs>
                <w:tab w:val="left" w:pos="540"/>
                <w:tab w:val="left" w:pos="1026"/>
              </w:tabs>
              <w:spacing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3ED3F80B" w14:textId="77777777" w:rsidR="00077E23" w:rsidRPr="008652E0" w:rsidRDefault="00077E23" w:rsidP="00077E23">
            <w:pPr>
              <w:tabs>
                <w:tab w:val="left" w:pos="540"/>
                <w:tab w:val="left" w:pos="1026"/>
              </w:tabs>
              <w:spacing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588CDF19" w14:textId="77777777" w:rsidR="00077E23" w:rsidRPr="008652E0" w:rsidRDefault="00077E23" w:rsidP="00077E23">
            <w:pPr>
              <w:tabs>
                <w:tab w:val="left" w:pos="540"/>
                <w:tab w:val="left" w:pos="1026"/>
              </w:tabs>
              <w:spacing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FD6E05C" w14:textId="77777777" w:rsidR="00077E23" w:rsidRPr="008652E0" w:rsidRDefault="00077E23" w:rsidP="00077E23">
            <w:pPr>
              <w:tabs>
                <w:tab w:val="left" w:pos="540"/>
                <w:tab w:val="left" w:pos="1026"/>
              </w:tabs>
              <w:spacing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077E23" w:rsidRPr="005C6F08" w14:paraId="094C9DC3" w14:textId="3169F3D4" w:rsidTr="00A77791">
        <w:tc>
          <w:tcPr>
            <w:tcW w:w="4500" w:type="dxa"/>
          </w:tcPr>
          <w:p w14:paraId="095FC829" w14:textId="77777777" w:rsidR="00077E23" w:rsidRPr="005C6F08" w:rsidRDefault="00077E23" w:rsidP="00077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1620" w:type="dxa"/>
          </w:tcPr>
          <w:p w14:paraId="3A8E89E3" w14:textId="1D2C21B6" w:rsidR="00077E23" w:rsidRPr="008652E0" w:rsidRDefault="00077E23" w:rsidP="008652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52E0">
              <w:rPr>
                <w:rFonts w:ascii="Angsana New" w:hAnsi="Angsana New"/>
                <w:sz w:val="26"/>
                <w:szCs w:val="26"/>
              </w:rPr>
              <w:t>25,412</w:t>
            </w:r>
          </w:p>
        </w:tc>
        <w:tc>
          <w:tcPr>
            <w:tcW w:w="270" w:type="dxa"/>
          </w:tcPr>
          <w:p w14:paraId="3EAA67FB" w14:textId="77777777" w:rsidR="00077E23" w:rsidRPr="008652E0" w:rsidRDefault="00077E23" w:rsidP="00077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6F01F33C" w14:textId="1DB43256" w:rsidR="00077E23" w:rsidRPr="008652E0" w:rsidRDefault="00077E23" w:rsidP="008652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52E0">
              <w:rPr>
                <w:rFonts w:ascii="Angsana New" w:hAnsi="Angsana New"/>
                <w:sz w:val="26"/>
                <w:szCs w:val="26"/>
              </w:rPr>
              <w:t>1,856</w:t>
            </w:r>
          </w:p>
        </w:tc>
        <w:tc>
          <w:tcPr>
            <w:tcW w:w="270" w:type="dxa"/>
          </w:tcPr>
          <w:p w14:paraId="4FE5B451" w14:textId="77777777" w:rsidR="00077E23" w:rsidRPr="008652E0" w:rsidRDefault="00077E23" w:rsidP="00077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8BBCDA7" w14:textId="18B80BF0" w:rsidR="00077E23" w:rsidRPr="008652E0" w:rsidRDefault="00077E23" w:rsidP="008652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52E0">
              <w:rPr>
                <w:rFonts w:ascii="Angsana New" w:hAnsi="Angsana New"/>
                <w:sz w:val="26"/>
                <w:szCs w:val="26"/>
              </w:rPr>
              <w:t>27,268</w:t>
            </w:r>
          </w:p>
        </w:tc>
      </w:tr>
      <w:tr w:rsidR="00077E23" w:rsidRPr="005C6F08" w14:paraId="317C2D1F" w14:textId="67CD5E00" w:rsidTr="00A77791">
        <w:tc>
          <w:tcPr>
            <w:tcW w:w="4500" w:type="dxa"/>
          </w:tcPr>
          <w:p w14:paraId="5B4D0294" w14:textId="2D4479A8" w:rsidR="00077E23" w:rsidRPr="005C6F08" w:rsidRDefault="00077E23" w:rsidP="00077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B410CE">
              <w:rPr>
                <w:rFonts w:ascii="Angsana New" w:hAnsi="Angsana New" w:hint="cs"/>
                <w:sz w:val="26"/>
                <w:szCs w:val="26"/>
                <w:cs/>
              </w:rPr>
              <w:t>สินทรัพย์ภายใต้หนี้สิน</w:t>
            </w:r>
            <w:r w:rsidRPr="00B410CE">
              <w:rPr>
                <w:rFonts w:ascii="Angsana New" w:hAnsi="Angsana New"/>
                <w:sz w:val="26"/>
                <w:szCs w:val="26"/>
                <w:cs/>
              </w:rPr>
              <w:t>ตามสัญญาเช่า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468BF35" w14:textId="24CF09C7" w:rsidR="00077E23" w:rsidRPr="008652E0" w:rsidRDefault="00077E23" w:rsidP="008652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52E0">
              <w:rPr>
                <w:rFonts w:ascii="Angsana New" w:hAnsi="Angsana New"/>
                <w:sz w:val="26"/>
                <w:szCs w:val="26"/>
              </w:rPr>
              <w:t xml:space="preserve">                   5,734</w:t>
            </w:r>
          </w:p>
        </w:tc>
        <w:tc>
          <w:tcPr>
            <w:tcW w:w="270" w:type="dxa"/>
          </w:tcPr>
          <w:p w14:paraId="543EF939" w14:textId="77777777" w:rsidR="00077E23" w:rsidRPr="008652E0" w:rsidRDefault="00077E23" w:rsidP="00077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78DF223" w14:textId="64AD01C0" w:rsidR="00077E23" w:rsidRPr="008652E0" w:rsidRDefault="00077E23" w:rsidP="00077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652E0">
              <w:rPr>
                <w:rFonts w:ascii="Angsana New" w:hAnsi="Angsana New"/>
                <w:sz w:val="26"/>
                <w:szCs w:val="26"/>
              </w:rPr>
              <w:t xml:space="preserve">                   -  </w:t>
            </w:r>
          </w:p>
        </w:tc>
        <w:tc>
          <w:tcPr>
            <w:tcW w:w="270" w:type="dxa"/>
          </w:tcPr>
          <w:p w14:paraId="49781706" w14:textId="77777777" w:rsidR="00077E23" w:rsidRPr="008652E0" w:rsidRDefault="00077E23" w:rsidP="00077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C9C1A23" w14:textId="62539E14" w:rsidR="00077E23" w:rsidRPr="008652E0" w:rsidRDefault="00077E23" w:rsidP="008652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52E0">
              <w:rPr>
                <w:rFonts w:ascii="Angsana New" w:hAnsi="Angsana New"/>
                <w:sz w:val="26"/>
                <w:szCs w:val="26"/>
              </w:rPr>
              <w:t xml:space="preserve">                   5,734</w:t>
            </w:r>
          </w:p>
        </w:tc>
      </w:tr>
      <w:tr w:rsidR="00077E23" w:rsidRPr="005C6F08" w14:paraId="4484CF6F" w14:textId="1BA39F63" w:rsidTr="00A77791">
        <w:tc>
          <w:tcPr>
            <w:tcW w:w="4500" w:type="dxa"/>
          </w:tcPr>
          <w:p w14:paraId="03DBC213" w14:textId="18BE6C14" w:rsidR="00077E23" w:rsidRPr="005C6F08" w:rsidRDefault="00077E23" w:rsidP="00077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C6F0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C6F0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5C6F0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5C6F08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20B11524" w14:textId="09572D80" w:rsidR="00077E23" w:rsidRPr="008652E0" w:rsidRDefault="00077E23" w:rsidP="008652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652E0">
              <w:rPr>
                <w:rFonts w:ascii="Angsana New" w:hAnsi="Angsana New"/>
                <w:sz w:val="26"/>
                <w:szCs w:val="26"/>
              </w:rPr>
              <w:t>31,146</w:t>
            </w:r>
          </w:p>
        </w:tc>
        <w:tc>
          <w:tcPr>
            <w:tcW w:w="270" w:type="dxa"/>
          </w:tcPr>
          <w:p w14:paraId="09A97A2A" w14:textId="77777777" w:rsidR="00077E23" w:rsidRPr="008652E0" w:rsidRDefault="00077E23" w:rsidP="00077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75009A2F" w14:textId="252DD12C" w:rsidR="00077E23" w:rsidRPr="008652E0" w:rsidRDefault="00077E23" w:rsidP="008652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52E0">
              <w:rPr>
                <w:rFonts w:ascii="Angsana New" w:hAnsi="Angsana New"/>
                <w:sz w:val="26"/>
                <w:szCs w:val="26"/>
              </w:rPr>
              <w:t>1,856</w:t>
            </w:r>
          </w:p>
        </w:tc>
        <w:tc>
          <w:tcPr>
            <w:tcW w:w="270" w:type="dxa"/>
          </w:tcPr>
          <w:p w14:paraId="7D890130" w14:textId="77777777" w:rsidR="00077E23" w:rsidRPr="008652E0" w:rsidRDefault="00077E23" w:rsidP="00077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F26574D" w14:textId="5B78FE1B" w:rsidR="00077E23" w:rsidRPr="008652E0" w:rsidRDefault="00077E23" w:rsidP="008652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52E0">
              <w:rPr>
                <w:rFonts w:ascii="Angsana New" w:hAnsi="Angsana New"/>
                <w:sz w:val="26"/>
                <w:szCs w:val="26"/>
              </w:rPr>
              <w:t>33,002</w:t>
            </w:r>
          </w:p>
        </w:tc>
      </w:tr>
    </w:tbl>
    <w:p w14:paraId="06FE8878" w14:textId="77777777" w:rsidR="001A1784" w:rsidRPr="008D280C" w:rsidRDefault="001A1784" w:rsidP="005B62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14:paraId="24A8AE9F" w14:textId="5E2B203D" w:rsidR="00692DB3" w:rsidRPr="009D37DC" w:rsidRDefault="00692DB3" w:rsidP="00692D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  <w:r w:rsidRPr="009D37DC">
        <w:rPr>
          <w:rFonts w:ascii="Angsana New" w:hAnsi="Angsana New"/>
          <w:sz w:val="26"/>
          <w:szCs w:val="26"/>
          <w:cs/>
        </w:rPr>
        <w:t xml:space="preserve">มูลค่าต้นทุนของสินทรัพย์ไม่มีตัวตนบางรายการของบริษัทซึ่งตัดค่าตัดจำหน่ายเต็มจำนวนแล้ว แต่ยังสามารถใช้ประโยชน์ในสินทรัพย์เหล่านั้นได้ ณ วันที่ </w:t>
      </w:r>
      <w:r w:rsidRPr="009D37DC">
        <w:rPr>
          <w:rFonts w:ascii="Angsana New" w:hAnsi="Angsana New"/>
          <w:sz w:val="26"/>
          <w:szCs w:val="26"/>
        </w:rPr>
        <w:t>31</w:t>
      </w:r>
      <w:r w:rsidRPr="009D37DC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9D37DC">
        <w:rPr>
          <w:rFonts w:ascii="Angsana New" w:hAnsi="Angsana New"/>
          <w:sz w:val="26"/>
          <w:szCs w:val="26"/>
        </w:rPr>
        <w:t>256</w:t>
      </w:r>
      <w:r w:rsidR="00AD03A1">
        <w:rPr>
          <w:rFonts w:ascii="Angsana New" w:hAnsi="Angsana New"/>
          <w:sz w:val="26"/>
          <w:szCs w:val="26"/>
        </w:rPr>
        <w:t>7</w:t>
      </w:r>
      <w:r w:rsidR="005374E1">
        <w:rPr>
          <w:rFonts w:ascii="Angsana New" w:hAnsi="Angsana New" w:hint="cs"/>
          <w:sz w:val="26"/>
          <w:szCs w:val="26"/>
          <w:cs/>
        </w:rPr>
        <w:t xml:space="preserve"> และ</w:t>
      </w:r>
      <w:r w:rsidR="005374E1">
        <w:rPr>
          <w:rFonts w:ascii="Angsana New" w:hAnsi="Angsana New"/>
          <w:sz w:val="26"/>
          <w:szCs w:val="26"/>
        </w:rPr>
        <w:t>256</w:t>
      </w:r>
      <w:r w:rsidR="00AD03A1">
        <w:rPr>
          <w:rFonts w:ascii="Angsana New" w:hAnsi="Angsana New"/>
          <w:sz w:val="26"/>
          <w:szCs w:val="26"/>
        </w:rPr>
        <w:t>6</w:t>
      </w:r>
      <w:r w:rsidRPr="009D37DC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/>
          <w:sz w:val="26"/>
          <w:szCs w:val="26"/>
          <w:cs/>
        </w:rPr>
        <w:t>มีจำนวนเงินรวม</w:t>
      </w:r>
      <w:r w:rsidRPr="000254EB">
        <w:rPr>
          <w:rFonts w:ascii="Angsana New" w:hAnsi="Angsana New"/>
          <w:sz w:val="26"/>
          <w:szCs w:val="26"/>
          <w:cs/>
        </w:rPr>
        <w:t xml:space="preserve">ประมาณ </w:t>
      </w:r>
      <w:r w:rsidR="008652E0" w:rsidRPr="000254EB">
        <w:rPr>
          <w:rFonts w:ascii="Angsana New" w:hAnsi="Angsana New"/>
          <w:sz w:val="26"/>
          <w:szCs w:val="26"/>
        </w:rPr>
        <w:t>10</w:t>
      </w:r>
      <w:r w:rsidRPr="000254EB">
        <w:rPr>
          <w:rFonts w:ascii="Angsana New" w:hAnsi="Angsana New"/>
          <w:sz w:val="26"/>
          <w:szCs w:val="26"/>
        </w:rPr>
        <w:t>.</w:t>
      </w:r>
      <w:r w:rsidR="008652E0" w:rsidRPr="000254EB">
        <w:rPr>
          <w:rFonts w:ascii="Angsana New" w:hAnsi="Angsana New"/>
          <w:sz w:val="26"/>
          <w:szCs w:val="26"/>
        </w:rPr>
        <w:t>7</w:t>
      </w:r>
      <w:r w:rsidRPr="000254EB">
        <w:rPr>
          <w:rFonts w:ascii="Angsana New" w:hAnsi="Angsana New"/>
          <w:sz w:val="26"/>
          <w:szCs w:val="26"/>
        </w:rPr>
        <w:t xml:space="preserve"> </w:t>
      </w:r>
      <w:r w:rsidRPr="000254EB">
        <w:rPr>
          <w:rFonts w:ascii="Angsana New" w:hAnsi="Angsana New"/>
          <w:sz w:val="26"/>
          <w:szCs w:val="26"/>
          <w:cs/>
        </w:rPr>
        <w:t>ล้าน</w:t>
      </w:r>
      <w:r w:rsidRPr="0058339B">
        <w:rPr>
          <w:rFonts w:ascii="Angsana New" w:hAnsi="Angsana New"/>
          <w:sz w:val="26"/>
          <w:szCs w:val="26"/>
          <w:cs/>
        </w:rPr>
        <w:t>บาท</w:t>
      </w:r>
      <w:r w:rsidRPr="0058339B">
        <w:rPr>
          <w:rFonts w:ascii="Angsana New" w:hAnsi="Angsana New"/>
          <w:sz w:val="26"/>
          <w:szCs w:val="26"/>
        </w:rPr>
        <w:t xml:space="preserve"> </w:t>
      </w:r>
      <w:r w:rsidR="005374E1">
        <w:rPr>
          <w:rFonts w:ascii="Angsana New" w:hAnsi="Angsana New" w:hint="cs"/>
          <w:sz w:val="26"/>
          <w:szCs w:val="26"/>
          <w:cs/>
        </w:rPr>
        <w:t xml:space="preserve">และ </w:t>
      </w:r>
      <w:r w:rsidR="00AD03A1">
        <w:rPr>
          <w:rFonts w:ascii="Angsana New" w:hAnsi="Angsana New"/>
          <w:sz w:val="26"/>
          <w:szCs w:val="26"/>
        </w:rPr>
        <w:t>3</w:t>
      </w:r>
      <w:r w:rsidR="005374E1">
        <w:rPr>
          <w:rFonts w:ascii="Angsana New" w:hAnsi="Angsana New"/>
          <w:sz w:val="26"/>
          <w:szCs w:val="26"/>
        </w:rPr>
        <w:t>.</w:t>
      </w:r>
      <w:r w:rsidR="00AD03A1">
        <w:rPr>
          <w:rFonts w:ascii="Angsana New" w:hAnsi="Angsana New"/>
          <w:sz w:val="26"/>
          <w:szCs w:val="26"/>
        </w:rPr>
        <w:t>0</w:t>
      </w:r>
      <w:r w:rsidR="005374E1">
        <w:rPr>
          <w:rFonts w:ascii="Angsana New" w:hAnsi="Angsana New"/>
          <w:sz w:val="26"/>
          <w:szCs w:val="26"/>
        </w:rPr>
        <w:t xml:space="preserve"> </w:t>
      </w:r>
      <w:r w:rsidRPr="009D37DC">
        <w:rPr>
          <w:rFonts w:ascii="Angsana New" w:hAnsi="Angsana New"/>
          <w:sz w:val="26"/>
          <w:szCs w:val="26"/>
          <w:cs/>
        </w:rPr>
        <w:t>ล้านบาท</w:t>
      </w:r>
      <w:r w:rsidR="005374E1">
        <w:rPr>
          <w:rFonts w:ascii="Angsana New" w:hAnsi="Angsana New"/>
          <w:sz w:val="26"/>
          <w:szCs w:val="26"/>
        </w:rPr>
        <w:t xml:space="preserve"> </w:t>
      </w:r>
      <w:r w:rsidR="005374E1">
        <w:rPr>
          <w:rFonts w:ascii="Angsana New" w:hAnsi="Angsana New" w:hint="cs"/>
          <w:sz w:val="26"/>
          <w:szCs w:val="26"/>
          <w:cs/>
        </w:rPr>
        <w:t>ตามลำดับ</w:t>
      </w:r>
      <w:r w:rsidRPr="009D37DC">
        <w:rPr>
          <w:rFonts w:ascii="Angsana New" w:hAnsi="Angsana New"/>
          <w:sz w:val="26"/>
          <w:szCs w:val="26"/>
        </w:rPr>
        <w:t xml:space="preserve"> </w:t>
      </w:r>
    </w:p>
    <w:p w14:paraId="039E4CF7" w14:textId="77777777" w:rsidR="00692DB3" w:rsidRPr="008D280C" w:rsidRDefault="00692D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14:paraId="6AFB50BB" w14:textId="4E733934" w:rsidR="00692DB3" w:rsidRPr="005C6F08" w:rsidRDefault="00692DB3" w:rsidP="00692D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Pr="005C6F08">
        <w:rPr>
          <w:rFonts w:ascii="Angsana New" w:hAnsi="Angsana New"/>
          <w:sz w:val="26"/>
          <w:szCs w:val="26"/>
        </w:rPr>
        <w:t xml:space="preserve">31 </w:t>
      </w:r>
      <w:r w:rsidRPr="005C6F08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5C6F08">
        <w:rPr>
          <w:rFonts w:ascii="Angsana New" w:hAnsi="Angsana New"/>
          <w:sz w:val="26"/>
          <w:szCs w:val="26"/>
        </w:rPr>
        <w:t>256</w:t>
      </w:r>
      <w:r w:rsidR="00AD03A1">
        <w:rPr>
          <w:rFonts w:ascii="Angsana New" w:hAnsi="Angsana New"/>
          <w:sz w:val="26"/>
          <w:szCs w:val="26"/>
        </w:rPr>
        <w:t>7</w:t>
      </w:r>
      <w:r w:rsidRPr="005C6F08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5C6F08">
        <w:rPr>
          <w:rFonts w:ascii="Angsana New" w:hAnsi="Angsana New"/>
          <w:sz w:val="26"/>
          <w:szCs w:val="26"/>
        </w:rPr>
        <w:t>256</w:t>
      </w:r>
      <w:r w:rsidR="00AD03A1">
        <w:rPr>
          <w:rFonts w:ascii="Angsana New" w:hAnsi="Angsana New"/>
          <w:sz w:val="26"/>
          <w:szCs w:val="26"/>
        </w:rPr>
        <w:t>6</w:t>
      </w:r>
      <w:r w:rsidRPr="005C6F08">
        <w:rPr>
          <w:rFonts w:ascii="Angsana New" w:hAnsi="Angsana New"/>
          <w:sz w:val="26"/>
          <w:szCs w:val="26"/>
        </w:rPr>
        <w:t xml:space="preserve"> </w:t>
      </w:r>
      <w:r w:rsidRPr="00B410CE">
        <w:rPr>
          <w:rFonts w:ascii="Angsana New" w:hAnsi="Angsana New" w:hint="cs"/>
          <w:sz w:val="26"/>
          <w:szCs w:val="26"/>
          <w:cs/>
        </w:rPr>
        <w:t>สินทรัพย์ภายใต้หนี้สิน</w:t>
      </w:r>
      <w:r w:rsidRPr="00B410CE">
        <w:rPr>
          <w:rFonts w:ascii="Angsana New" w:hAnsi="Angsana New"/>
          <w:sz w:val="26"/>
          <w:szCs w:val="26"/>
          <w:cs/>
        </w:rPr>
        <w:t>ตามสัญญาเช่า</w:t>
      </w:r>
      <w:r w:rsidRPr="005C6F08">
        <w:rPr>
          <w:rFonts w:ascii="Angsana New" w:hAnsi="Angsana New" w:hint="cs"/>
          <w:sz w:val="26"/>
          <w:szCs w:val="26"/>
          <w:cs/>
        </w:rPr>
        <w:t>ได้มาจากหนี้สินตาม</w:t>
      </w:r>
      <w:r w:rsidRPr="005C6F08">
        <w:rPr>
          <w:rFonts w:ascii="Angsana New" w:hAnsi="Angsana New"/>
          <w:sz w:val="26"/>
          <w:szCs w:val="26"/>
          <w:cs/>
        </w:rPr>
        <w:t>สัญญาเช่</w:t>
      </w:r>
      <w:r w:rsidRPr="005C6F08">
        <w:rPr>
          <w:rFonts w:ascii="Angsana New" w:hAnsi="Angsana New" w:hint="cs"/>
          <w:sz w:val="26"/>
          <w:szCs w:val="26"/>
          <w:cs/>
        </w:rPr>
        <w:t>า</w:t>
      </w:r>
      <w:r w:rsidRPr="005C6F08">
        <w:rPr>
          <w:rFonts w:ascii="Angsana New" w:hAnsi="Angsana New"/>
          <w:sz w:val="26"/>
          <w:szCs w:val="26"/>
          <w:cs/>
        </w:rPr>
        <w:t>ตามที่กล่าวไว้ในหมาย</w:t>
      </w:r>
      <w:r w:rsidRPr="009A1B5B">
        <w:rPr>
          <w:rFonts w:ascii="Angsana New" w:hAnsi="Angsana New"/>
          <w:sz w:val="26"/>
          <w:szCs w:val="26"/>
          <w:cs/>
        </w:rPr>
        <w:t xml:space="preserve">เหตุ </w:t>
      </w:r>
      <w:r w:rsidRPr="009A1B5B">
        <w:rPr>
          <w:rFonts w:ascii="Angsana New" w:hAnsi="Angsana New"/>
          <w:sz w:val="26"/>
          <w:szCs w:val="26"/>
        </w:rPr>
        <w:t>1</w:t>
      </w:r>
      <w:r w:rsidR="00330998">
        <w:rPr>
          <w:rFonts w:ascii="Angsana New" w:hAnsi="Angsana New"/>
          <w:sz w:val="26"/>
          <w:szCs w:val="26"/>
        </w:rPr>
        <w:t>3</w:t>
      </w:r>
    </w:p>
    <w:p w14:paraId="412F9802" w14:textId="77777777" w:rsidR="00AD03A1" w:rsidRDefault="00AD03A1" w:rsidP="00791D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right="403"/>
        <w:jc w:val="both"/>
        <w:rPr>
          <w:rFonts w:ascii="Angsana New" w:hAnsi="Angsana New"/>
          <w:b/>
          <w:bCs/>
          <w:sz w:val="26"/>
          <w:szCs w:val="26"/>
        </w:rPr>
      </w:pPr>
    </w:p>
    <w:p w14:paraId="246E54B0" w14:textId="77777777" w:rsidR="00AD03A1" w:rsidRDefault="00AD03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46C904B8" w14:textId="54ECFC27" w:rsidR="00F70EA3" w:rsidRPr="005C6F08" w:rsidRDefault="002F20D3" w:rsidP="00791D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right="403"/>
        <w:jc w:val="both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A87A4F">
        <w:rPr>
          <w:rFonts w:ascii="Angsana New" w:hAnsi="Angsana New"/>
          <w:b/>
          <w:bCs/>
          <w:sz w:val="26"/>
          <w:szCs w:val="26"/>
        </w:rPr>
        <w:t>1</w:t>
      </w:r>
      <w:r w:rsidR="00F70EA3" w:rsidRPr="005C6F08">
        <w:rPr>
          <w:rFonts w:ascii="Angsana New" w:hAnsi="Angsana New"/>
          <w:b/>
          <w:bCs/>
          <w:sz w:val="26"/>
          <w:szCs w:val="26"/>
          <w:cs/>
        </w:rPr>
        <w:t>.</w:t>
      </w:r>
      <w:r w:rsidR="00F70EA3" w:rsidRPr="005C6F08">
        <w:rPr>
          <w:rFonts w:ascii="Angsana New" w:hAnsi="Angsana New"/>
          <w:b/>
          <w:bCs/>
          <w:sz w:val="26"/>
          <w:szCs w:val="26"/>
        </w:rPr>
        <w:tab/>
      </w:r>
      <w:r w:rsidR="00F70EA3" w:rsidRPr="005C6F08">
        <w:rPr>
          <w:rFonts w:ascii="Angsana New" w:hAnsi="Angsana New"/>
          <w:b/>
          <w:bCs/>
          <w:sz w:val="26"/>
          <w:szCs w:val="26"/>
          <w:cs/>
        </w:rPr>
        <w:t xml:space="preserve">สินทรัพย์ภาษีเงินได้รอการตัดบัญชี </w:t>
      </w:r>
      <w:r w:rsidR="00D22FA5" w:rsidRPr="005C6F08">
        <w:rPr>
          <w:rFonts w:ascii="Angsana New" w:hAnsi="Angsana New"/>
          <w:b/>
          <w:bCs/>
          <w:sz w:val="26"/>
          <w:szCs w:val="26"/>
          <w:lang w:val="en-GB"/>
        </w:rPr>
        <w:t xml:space="preserve">- </w:t>
      </w:r>
      <w:r w:rsidR="00D22FA5" w:rsidRPr="005C6F08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28C6E88D" w14:textId="77777777" w:rsidR="00F70EA3" w:rsidRPr="005C6F08" w:rsidRDefault="00F70EA3" w:rsidP="00791DA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404"/>
        <w:jc w:val="thaiDistribute"/>
        <w:rPr>
          <w:rFonts w:ascii="Angsana New" w:hAnsi="Angsana New"/>
          <w:sz w:val="16"/>
          <w:szCs w:val="16"/>
        </w:rPr>
      </w:pPr>
    </w:p>
    <w:p w14:paraId="764E97CB" w14:textId="3C2F9883" w:rsidR="00F70EA3" w:rsidRPr="005C6F08" w:rsidRDefault="00AC7F72" w:rsidP="007835CF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z w:val="26"/>
          <w:szCs w:val="26"/>
        </w:rPr>
        <w:t>(</w:t>
      </w:r>
      <w:r>
        <w:rPr>
          <w:rFonts w:ascii="Angsana New" w:hAnsi="Angsana New" w:hint="cs"/>
          <w:sz w:val="26"/>
          <w:szCs w:val="26"/>
          <w:cs/>
        </w:rPr>
        <w:t>รายได้</w:t>
      </w:r>
      <w:r>
        <w:rPr>
          <w:rFonts w:ascii="Angsana New" w:hAnsi="Angsana New"/>
          <w:sz w:val="26"/>
          <w:szCs w:val="26"/>
        </w:rPr>
        <w:t xml:space="preserve">) </w:t>
      </w:r>
      <w:r w:rsidR="006420E5" w:rsidRPr="005C6F08">
        <w:rPr>
          <w:rFonts w:ascii="Angsana New" w:hAnsi="Angsana New" w:hint="cs"/>
          <w:sz w:val="26"/>
          <w:szCs w:val="26"/>
          <w:cs/>
        </w:rPr>
        <w:t>ค่าใช้จ่าย</w:t>
      </w:r>
      <w:r w:rsidR="00364236" w:rsidRPr="005C6F08">
        <w:rPr>
          <w:rFonts w:ascii="Angsana New" w:hAnsi="Angsana New"/>
          <w:sz w:val="26"/>
          <w:szCs w:val="26"/>
          <w:cs/>
        </w:rPr>
        <w:t>ภาษีเงินได้สำหรับ</w:t>
      </w:r>
      <w:r w:rsidR="004A7B50" w:rsidRPr="005C6F08">
        <w:rPr>
          <w:rFonts w:ascii="Angsana New" w:hAnsi="Angsana New" w:hint="cs"/>
          <w:sz w:val="26"/>
          <w:szCs w:val="26"/>
          <w:cs/>
        </w:rPr>
        <w:t>แต่ละ</w:t>
      </w:r>
      <w:r w:rsidR="00874F45" w:rsidRPr="005C6F08">
        <w:rPr>
          <w:rFonts w:ascii="Angsana New" w:hAnsi="Angsana New" w:hint="cs"/>
          <w:sz w:val="26"/>
          <w:szCs w:val="26"/>
          <w:cs/>
        </w:rPr>
        <w:t>ปี</w:t>
      </w:r>
      <w:r w:rsidR="00F70EA3" w:rsidRPr="005C6F08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="003A4903" w:rsidRPr="005C6F08">
        <w:rPr>
          <w:rFonts w:ascii="Angsana New" w:hAnsi="Angsana New"/>
          <w:sz w:val="26"/>
          <w:szCs w:val="26"/>
        </w:rPr>
        <w:t>3</w:t>
      </w:r>
      <w:r w:rsidR="00874F45" w:rsidRPr="005C6F08">
        <w:rPr>
          <w:rFonts w:ascii="Angsana New" w:hAnsi="Angsana New"/>
          <w:sz w:val="26"/>
          <w:szCs w:val="26"/>
        </w:rPr>
        <w:t>1</w:t>
      </w:r>
      <w:r w:rsidR="003A4903" w:rsidRPr="005C6F08">
        <w:rPr>
          <w:rFonts w:ascii="Angsana New" w:hAnsi="Angsana New"/>
          <w:sz w:val="26"/>
          <w:szCs w:val="26"/>
        </w:rPr>
        <w:t xml:space="preserve"> </w:t>
      </w:r>
      <w:r w:rsidR="00874F45" w:rsidRPr="005C6F08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9E1052" w:rsidRPr="005C6F08">
        <w:rPr>
          <w:rFonts w:ascii="Angsana New" w:hAnsi="Angsana New"/>
          <w:sz w:val="26"/>
          <w:szCs w:val="26"/>
        </w:rPr>
        <w:t>256</w:t>
      </w:r>
      <w:r w:rsidR="00AD03A1">
        <w:rPr>
          <w:rFonts w:ascii="Angsana New" w:hAnsi="Angsana New"/>
          <w:sz w:val="26"/>
          <w:szCs w:val="26"/>
        </w:rPr>
        <w:t>7</w:t>
      </w:r>
      <w:r w:rsidR="00326C1C" w:rsidRPr="005C6F08">
        <w:rPr>
          <w:rFonts w:ascii="Angsana New" w:hAnsi="Angsana New"/>
          <w:sz w:val="26"/>
          <w:szCs w:val="26"/>
        </w:rPr>
        <w:t xml:space="preserve"> </w:t>
      </w:r>
      <w:r w:rsidR="00326C1C" w:rsidRPr="005C6F08">
        <w:rPr>
          <w:rFonts w:ascii="Angsana New" w:hAnsi="Angsana New" w:hint="cs"/>
          <w:sz w:val="26"/>
          <w:szCs w:val="26"/>
          <w:cs/>
        </w:rPr>
        <w:t xml:space="preserve">และ </w:t>
      </w:r>
      <w:r w:rsidR="005328F1" w:rsidRPr="005C6F08">
        <w:rPr>
          <w:rFonts w:ascii="Angsana New" w:hAnsi="Angsana New"/>
          <w:sz w:val="26"/>
          <w:szCs w:val="26"/>
        </w:rPr>
        <w:t>256</w:t>
      </w:r>
      <w:r w:rsidR="00AD03A1">
        <w:rPr>
          <w:rFonts w:ascii="Angsana New" w:hAnsi="Angsana New"/>
          <w:sz w:val="26"/>
          <w:szCs w:val="26"/>
        </w:rPr>
        <w:t>6</w:t>
      </w:r>
      <w:r w:rsidR="00F70EA3" w:rsidRPr="005C6F08">
        <w:rPr>
          <w:rFonts w:ascii="Angsana New" w:hAnsi="Angsana New"/>
          <w:sz w:val="26"/>
          <w:szCs w:val="26"/>
          <w:cs/>
        </w:rPr>
        <w:t xml:space="preserve"> </w:t>
      </w:r>
      <w:r w:rsidR="001409AD" w:rsidRPr="005C6F08">
        <w:rPr>
          <w:rFonts w:ascii="Angsana New" w:hAnsi="Angsana New"/>
          <w:sz w:val="26"/>
          <w:szCs w:val="26"/>
          <w:cs/>
        </w:rPr>
        <w:t>ประกอบด้วย</w:t>
      </w:r>
      <w:r w:rsidR="001409AD" w:rsidRPr="005C6F08">
        <w:rPr>
          <w:rFonts w:ascii="Angsana New" w:hAnsi="Angsana New"/>
          <w:sz w:val="26"/>
          <w:szCs w:val="26"/>
        </w:rPr>
        <w:t xml:space="preserve"> </w:t>
      </w:r>
    </w:p>
    <w:p w14:paraId="7817BFA7" w14:textId="77777777" w:rsidR="00D21A19" w:rsidRPr="005C6F08" w:rsidRDefault="00D21A19" w:rsidP="007835CF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40"/>
        <w:gridCol w:w="270"/>
        <w:gridCol w:w="270"/>
        <w:gridCol w:w="270"/>
        <w:gridCol w:w="270"/>
        <w:gridCol w:w="1260"/>
        <w:gridCol w:w="270"/>
        <w:gridCol w:w="1260"/>
      </w:tblGrid>
      <w:tr w:rsidR="00874F45" w:rsidRPr="005C6F08" w14:paraId="4F0CF2BF" w14:textId="77777777" w:rsidTr="00B84A2A">
        <w:tc>
          <w:tcPr>
            <w:tcW w:w="5940" w:type="dxa"/>
          </w:tcPr>
          <w:p w14:paraId="39EFF466" w14:textId="77777777" w:rsidR="00874F45" w:rsidRPr="005C6F08" w:rsidRDefault="00874F45" w:rsidP="0092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gridSpan w:val="3"/>
          </w:tcPr>
          <w:p w14:paraId="17D52FA2" w14:textId="6EA00139" w:rsidR="00874F45" w:rsidRPr="005C6F08" w:rsidRDefault="00874F45" w:rsidP="00763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8910EE6" w14:textId="77777777" w:rsidR="00874F45" w:rsidRPr="005C6F08" w:rsidRDefault="00874F45" w:rsidP="00763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457FB343" w14:textId="1E77A274" w:rsidR="00874F45" w:rsidRPr="005C6F08" w:rsidRDefault="00874F45" w:rsidP="00926883">
            <w:pPr>
              <w:pStyle w:val="BodyText3"/>
              <w:spacing w:line="240" w:lineRule="atLeast"/>
              <w:ind w:left="-18" w:right="-18"/>
              <w:jc w:val="center"/>
              <w:rPr>
                <w:rFonts w:cs="Times New Roman"/>
                <w:sz w:val="18"/>
                <w:szCs w:val="18"/>
              </w:rPr>
            </w:pPr>
            <w:r w:rsidRPr="005C6F08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พันบาท</w:t>
            </w:r>
          </w:p>
        </w:tc>
      </w:tr>
      <w:tr w:rsidR="00AD03A1" w:rsidRPr="005C6F08" w14:paraId="521A892E" w14:textId="77777777" w:rsidTr="00B84A2A">
        <w:tc>
          <w:tcPr>
            <w:tcW w:w="5940" w:type="dxa"/>
          </w:tcPr>
          <w:p w14:paraId="10838FEB" w14:textId="77777777" w:rsidR="00AD03A1" w:rsidRPr="005C6F08" w:rsidRDefault="00AD03A1" w:rsidP="00AD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234DC33" w14:textId="1EBEF26D" w:rsidR="00AD03A1" w:rsidRPr="005C6F08" w:rsidRDefault="00AD03A1" w:rsidP="00AD03A1">
            <w:pPr>
              <w:pStyle w:val="BodyText3"/>
              <w:spacing w:line="240" w:lineRule="atLeast"/>
              <w:ind w:left="-18" w:right="-18"/>
              <w:jc w:val="center"/>
              <w:rPr>
                <w:rFonts w:cstheme="minorBidi"/>
                <w:sz w:val="18"/>
                <w:szCs w:val="18"/>
              </w:rPr>
            </w:pPr>
          </w:p>
        </w:tc>
        <w:tc>
          <w:tcPr>
            <w:tcW w:w="270" w:type="dxa"/>
          </w:tcPr>
          <w:p w14:paraId="60F06259" w14:textId="77777777" w:rsidR="00AD03A1" w:rsidRPr="005C6F08" w:rsidRDefault="00AD03A1" w:rsidP="00AD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0F9D7AA" w14:textId="6D778F3C" w:rsidR="00AD03A1" w:rsidRPr="005C6F08" w:rsidRDefault="00AD03A1" w:rsidP="00AD03A1">
            <w:pPr>
              <w:pStyle w:val="BodyText3"/>
              <w:spacing w:line="240" w:lineRule="atLeast"/>
              <w:ind w:left="-18" w:right="-18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70" w:type="dxa"/>
          </w:tcPr>
          <w:p w14:paraId="0BD33462" w14:textId="77777777" w:rsidR="00AD03A1" w:rsidRPr="005C6F08" w:rsidRDefault="00AD03A1" w:rsidP="00AD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08D39BE" w14:textId="40BEB6CC" w:rsidR="00AD03A1" w:rsidRPr="00883853" w:rsidRDefault="00AD03A1" w:rsidP="00AD03A1">
            <w:pPr>
              <w:pStyle w:val="BodyText3"/>
              <w:spacing w:line="240" w:lineRule="atLeast"/>
              <w:ind w:left="-18" w:right="-18"/>
              <w:jc w:val="center"/>
              <w:rPr>
                <w:rFonts w:cs="Times New Roman"/>
                <w:sz w:val="18"/>
                <w:szCs w:val="18"/>
              </w:rPr>
            </w:pPr>
            <w:r w:rsidRPr="00883853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04ECFE76" w14:textId="77777777" w:rsidR="00AD03A1" w:rsidRPr="005C6F08" w:rsidRDefault="00AD03A1" w:rsidP="00AD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2EABB27" w14:textId="7354A88D" w:rsidR="00AD03A1" w:rsidRPr="005C6F08" w:rsidRDefault="00AD03A1" w:rsidP="00AD03A1">
            <w:pPr>
              <w:pStyle w:val="BodyText3"/>
              <w:spacing w:line="240" w:lineRule="atLeast"/>
              <w:ind w:left="-18" w:right="-18"/>
              <w:jc w:val="center"/>
              <w:rPr>
                <w:rFonts w:cs="Times New Roman"/>
                <w:sz w:val="18"/>
                <w:szCs w:val="18"/>
              </w:rPr>
            </w:pPr>
            <w:r w:rsidRPr="0088385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AD03A1" w:rsidRPr="005C6F08" w14:paraId="60FED7FA" w14:textId="77777777" w:rsidTr="00B84A2A">
        <w:tc>
          <w:tcPr>
            <w:tcW w:w="5940" w:type="dxa"/>
          </w:tcPr>
          <w:p w14:paraId="4781DC01" w14:textId="77777777" w:rsidR="00AD03A1" w:rsidRPr="005C6F08" w:rsidRDefault="00AD03A1" w:rsidP="00AD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5BE1F6C4" w14:textId="77777777" w:rsidR="00AD03A1" w:rsidRPr="005C6F08" w:rsidRDefault="00AD03A1" w:rsidP="00AD03A1">
            <w:pPr>
              <w:pStyle w:val="BodyText3"/>
              <w:ind w:left="-18" w:right="-18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06C4A655" w14:textId="77777777" w:rsidR="00AD03A1" w:rsidRPr="005C6F08" w:rsidRDefault="00AD03A1" w:rsidP="00AD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412DB849" w14:textId="77777777" w:rsidR="00AD03A1" w:rsidRPr="005C6F08" w:rsidRDefault="00AD03A1" w:rsidP="00AD03A1">
            <w:pPr>
              <w:pStyle w:val="BodyText3"/>
              <w:ind w:left="-18" w:right="-18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1203A535" w14:textId="77777777" w:rsidR="00AD03A1" w:rsidRPr="005C6F08" w:rsidRDefault="00AD03A1" w:rsidP="00AD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0E5B02E" w14:textId="77777777" w:rsidR="00AD03A1" w:rsidRPr="00883853" w:rsidRDefault="00AD03A1" w:rsidP="00AD03A1">
            <w:pPr>
              <w:pStyle w:val="BodyText3"/>
              <w:ind w:left="-18" w:right="-18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76A4AAF3" w14:textId="77777777" w:rsidR="00AD03A1" w:rsidRPr="005C6F08" w:rsidRDefault="00AD03A1" w:rsidP="00AD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63F2F1B" w14:textId="77777777" w:rsidR="00AD03A1" w:rsidRPr="005C6F08" w:rsidRDefault="00AD03A1" w:rsidP="00AD03A1">
            <w:pPr>
              <w:pStyle w:val="BodyText3"/>
              <w:ind w:left="-18" w:right="-18"/>
              <w:rPr>
                <w:rFonts w:ascii="Angsana New" w:hAnsi="Angsana New" w:cs="Angsana New"/>
                <w:sz w:val="14"/>
                <w:szCs w:val="14"/>
              </w:rPr>
            </w:pPr>
          </w:p>
        </w:tc>
      </w:tr>
      <w:tr w:rsidR="008652E0" w:rsidRPr="005C6F08" w14:paraId="7FA2EB0D" w14:textId="77777777" w:rsidTr="004A7B50">
        <w:tc>
          <w:tcPr>
            <w:tcW w:w="5940" w:type="dxa"/>
          </w:tcPr>
          <w:p w14:paraId="092A0384" w14:textId="71B7EABC" w:rsidR="008652E0" w:rsidRPr="005C6F08" w:rsidRDefault="008652E0" w:rsidP="0086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eastAsia="Cordia New" w:hAnsi="Angsana New"/>
                <w:sz w:val="26"/>
                <w:szCs w:val="26"/>
                <w:cs/>
              </w:rPr>
              <w:t>ค่าใช้จ่ายภาษีเงินได้งวดปัจจุบัน</w:t>
            </w:r>
          </w:p>
        </w:tc>
        <w:tc>
          <w:tcPr>
            <w:tcW w:w="270" w:type="dxa"/>
          </w:tcPr>
          <w:p w14:paraId="2BD58AB6" w14:textId="6FEC6189" w:rsidR="008652E0" w:rsidRPr="005C6F08" w:rsidRDefault="008652E0" w:rsidP="008652E0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A3744F4" w14:textId="77777777" w:rsidR="008652E0" w:rsidRPr="005C6F08" w:rsidRDefault="008652E0" w:rsidP="0086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55D2080" w14:textId="1E66FC5E" w:rsidR="008652E0" w:rsidRPr="005C6F08" w:rsidRDefault="008652E0" w:rsidP="0086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0B4C2DE" w14:textId="77777777" w:rsidR="008652E0" w:rsidRPr="005C6F08" w:rsidRDefault="008652E0" w:rsidP="0086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1A47593" w14:textId="60F60C10" w:rsidR="008652E0" w:rsidRPr="008652E0" w:rsidRDefault="008652E0" w:rsidP="0086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652E0">
              <w:rPr>
                <w:rFonts w:ascii="Angsana New" w:hAnsi="Angsana New"/>
                <w:sz w:val="26"/>
                <w:szCs w:val="26"/>
              </w:rPr>
              <w:t xml:space="preserve">             </w:t>
            </w:r>
            <w:r w:rsidR="008F7CF4">
              <w:rPr>
                <w:rFonts w:ascii="Angsana New" w:hAnsi="Angsana New"/>
                <w:sz w:val="26"/>
                <w:szCs w:val="26"/>
              </w:rPr>
              <w:t>680</w:t>
            </w:r>
          </w:p>
        </w:tc>
        <w:tc>
          <w:tcPr>
            <w:tcW w:w="270" w:type="dxa"/>
          </w:tcPr>
          <w:p w14:paraId="1D3F415A" w14:textId="77777777" w:rsidR="008652E0" w:rsidRPr="005C6F08" w:rsidRDefault="008652E0" w:rsidP="0086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EBACEF9" w14:textId="6BA9FA9F" w:rsidR="008652E0" w:rsidRPr="005C6F08" w:rsidRDefault="008652E0" w:rsidP="0086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83853">
              <w:rPr>
                <w:rFonts w:ascii="Angsana New" w:hAnsi="Angsana New"/>
                <w:sz w:val="26"/>
                <w:szCs w:val="26"/>
              </w:rPr>
              <w:t xml:space="preserve">           18,00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AD03A1" w:rsidRPr="005C6F08" w14:paraId="0191EF0E" w14:textId="77777777" w:rsidTr="004A7B50">
        <w:tc>
          <w:tcPr>
            <w:tcW w:w="5940" w:type="dxa"/>
          </w:tcPr>
          <w:p w14:paraId="3F8774AB" w14:textId="2B9686FF" w:rsidR="00AD03A1" w:rsidRPr="005C6F08" w:rsidRDefault="00AD03A1" w:rsidP="00AD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eastAsia="Cordia New" w:hAnsi="Angsana New"/>
                <w:sz w:val="26"/>
                <w:szCs w:val="26"/>
                <w:cs/>
              </w:rPr>
              <w:t>บวก</w:t>
            </w:r>
            <w:r w:rsidRPr="005C6F08">
              <w:rPr>
                <w:rFonts w:ascii="Angsana New" w:eastAsia="Cordia New" w:hAnsi="Angsana New"/>
                <w:sz w:val="26"/>
                <w:szCs w:val="26"/>
              </w:rPr>
              <w:t xml:space="preserve"> (</w:t>
            </w:r>
            <w:r w:rsidRPr="005C6F08">
              <w:rPr>
                <w:rFonts w:ascii="Angsana New" w:eastAsia="Cordia New" w:hAnsi="Angsana New" w:hint="cs"/>
                <w:sz w:val="26"/>
                <w:szCs w:val="26"/>
                <w:cs/>
              </w:rPr>
              <w:t>หัก</w:t>
            </w:r>
            <w:r w:rsidRPr="005C6F08">
              <w:rPr>
                <w:rFonts w:ascii="Angsana New" w:eastAsia="Cordia New" w:hAnsi="Angsana New"/>
                <w:sz w:val="26"/>
                <w:szCs w:val="26"/>
              </w:rPr>
              <w:t>)</w:t>
            </w:r>
            <w:r w:rsidRPr="005C6F08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 ผลกระทบจากภาษีเงินได้รอการตัดบัญชีของรายการผลแตกต่างชั่วคราว</w:t>
            </w:r>
          </w:p>
        </w:tc>
        <w:tc>
          <w:tcPr>
            <w:tcW w:w="270" w:type="dxa"/>
          </w:tcPr>
          <w:p w14:paraId="4A93AB26" w14:textId="77777777" w:rsidR="00AD03A1" w:rsidRPr="005C6F08" w:rsidRDefault="00AD03A1" w:rsidP="00AD03A1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E19A148" w14:textId="77777777" w:rsidR="00AD03A1" w:rsidRPr="005C6F08" w:rsidRDefault="00AD03A1" w:rsidP="00AD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84CFDC7" w14:textId="77777777" w:rsidR="00AD03A1" w:rsidRPr="005C6F08" w:rsidRDefault="00AD03A1" w:rsidP="00AD03A1">
            <w:pPr>
              <w:pStyle w:val="BodyText3"/>
              <w:spacing w:line="240" w:lineRule="atLeast"/>
              <w:ind w:left="-18"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CB0A518" w14:textId="77777777" w:rsidR="00AD03A1" w:rsidRPr="005C6F08" w:rsidRDefault="00AD03A1" w:rsidP="00AD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FBA4F7A" w14:textId="77777777" w:rsidR="00AD03A1" w:rsidRPr="008652E0" w:rsidRDefault="00AD03A1" w:rsidP="00AD03A1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987D947" w14:textId="77777777" w:rsidR="00AD03A1" w:rsidRPr="005C6F08" w:rsidRDefault="00AD03A1" w:rsidP="00AD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BA77075" w14:textId="77777777" w:rsidR="00AD03A1" w:rsidRPr="005C6F08" w:rsidRDefault="00AD03A1" w:rsidP="00AD03A1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D03A1" w:rsidRPr="005C6F08" w14:paraId="271E4A21" w14:textId="77777777" w:rsidTr="004A7B50">
        <w:tc>
          <w:tcPr>
            <w:tcW w:w="5940" w:type="dxa"/>
          </w:tcPr>
          <w:p w14:paraId="2227BC46" w14:textId="5CDCCEB8" w:rsidR="00AD03A1" w:rsidRPr="005C6F08" w:rsidRDefault="00AD03A1" w:rsidP="00AD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540"/>
              </w:tabs>
              <w:ind w:right="29"/>
              <w:jc w:val="both"/>
              <w:rPr>
                <w:rFonts w:ascii="Angsana New" w:eastAsia="Cordia New" w:hAnsi="Angsana New"/>
                <w:sz w:val="26"/>
                <w:szCs w:val="26"/>
              </w:rPr>
            </w:pPr>
            <w:r w:rsidRPr="006E6361">
              <w:rPr>
                <w:rFonts w:ascii="Angsana New" w:eastAsia="Cordia New" w:hAnsi="Angsana New"/>
                <w:sz w:val="26"/>
                <w:szCs w:val="26"/>
              </w:rPr>
              <w:t>-</w:t>
            </w:r>
            <w:r w:rsidRPr="006E6361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6E6361">
              <w:rPr>
                <w:rFonts w:ascii="Angsana New" w:eastAsia="Cordia New" w:hAnsi="Angsana New" w:hint="cs"/>
                <w:sz w:val="26"/>
                <w:szCs w:val="26"/>
                <w:cs/>
              </w:rPr>
              <w:t>การปรับมูลค่ายุติธรรมของเงินลงทุน</w:t>
            </w:r>
          </w:p>
        </w:tc>
        <w:tc>
          <w:tcPr>
            <w:tcW w:w="270" w:type="dxa"/>
          </w:tcPr>
          <w:p w14:paraId="696E7C61" w14:textId="77777777" w:rsidR="00AD03A1" w:rsidRPr="005C6F08" w:rsidRDefault="00AD03A1" w:rsidP="00AD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EA682DC" w14:textId="77777777" w:rsidR="00AD03A1" w:rsidRPr="005C6F08" w:rsidRDefault="00AD03A1" w:rsidP="00AD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4F701CB" w14:textId="77777777" w:rsidR="00AD03A1" w:rsidRPr="005C6F08" w:rsidRDefault="00AD03A1" w:rsidP="00AD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30CBAB6" w14:textId="77777777" w:rsidR="00AD03A1" w:rsidRPr="005C6F08" w:rsidRDefault="00AD03A1" w:rsidP="00AD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A63BC85" w14:textId="51DADD58" w:rsidR="00AD03A1" w:rsidRPr="008652E0" w:rsidRDefault="00D06559" w:rsidP="00D0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AD03A1" w:rsidRPr="008652E0">
              <w:rPr>
                <w:rFonts w:ascii="Angsana New" w:hAnsi="Angsana New"/>
                <w:sz w:val="26"/>
                <w:szCs w:val="26"/>
              </w:rPr>
              <w:t>116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6F442370" w14:textId="77777777" w:rsidR="00AD03A1" w:rsidRPr="005C6F08" w:rsidRDefault="00AD03A1" w:rsidP="00AD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41079D3" w14:textId="7A6A6C5E" w:rsidR="00AD03A1" w:rsidRPr="00B573C4" w:rsidRDefault="00AD03A1" w:rsidP="00AD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83853">
              <w:rPr>
                <w:rFonts w:ascii="Angsana New" w:hAnsi="Angsana New"/>
                <w:sz w:val="26"/>
                <w:szCs w:val="26"/>
              </w:rPr>
              <w:t>116</w:t>
            </w:r>
          </w:p>
        </w:tc>
      </w:tr>
      <w:tr w:rsidR="00AD03A1" w:rsidRPr="005C6F08" w14:paraId="24824A09" w14:textId="77777777" w:rsidTr="004A7B50">
        <w:tc>
          <w:tcPr>
            <w:tcW w:w="5940" w:type="dxa"/>
          </w:tcPr>
          <w:p w14:paraId="118F3D4D" w14:textId="4CF5574A" w:rsidR="00AD03A1" w:rsidRPr="005C6F08" w:rsidRDefault="00AD03A1" w:rsidP="00AD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540"/>
              </w:tabs>
              <w:ind w:right="29"/>
              <w:jc w:val="both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eastAsia="Cordia New" w:hAnsi="Angsana New"/>
                <w:sz w:val="26"/>
                <w:szCs w:val="26"/>
              </w:rPr>
              <w:t>-</w:t>
            </w:r>
            <w:r w:rsidRPr="005C6F08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70" w:type="dxa"/>
          </w:tcPr>
          <w:p w14:paraId="3F2F724A" w14:textId="31B6AC31" w:rsidR="00AD03A1" w:rsidRPr="005C6F08" w:rsidRDefault="00AD03A1" w:rsidP="00AD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A405563" w14:textId="77777777" w:rsidR="00AD03A1" w:rsidRPr="005C6F08" w:rsidRDefault="00AD03A1" w:rsidP="00AD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1186E1D" w14:textId="5A66B83C" w:rsidR="00AD03A1" w:rsidRPr="005C6F08" w:rsidRDefault="00AD03A1" w:rsidP="00AD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1451C64" w14:textId="77777777" w:rsidR="00AD03A1" w:rsidRPr="005C6F08" w:rsidRDefault="00AD03A1" w:rsidP="00AD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35ED13E" w14:textId="0C3A14EC" w:rsidR="00AD03A1" w:rsidRPr="008652E0" w:rsidRDefault="008652E0" w:rsidP="00D0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52E0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078DF1BF" w14:textId="77777777" w:rsidR="00AD03A1" w:rsidRPr="005C6F08" w:rsidRDefault="00AD03A1" w:rsidP="00AD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B7FE508" w14:textId="3D940C07" w:rsidR="00AD03A1" w:rsidRPr="005C6F08" w:rsidRDefault="00AD03A1" w:rsidP="00AD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83853">
              <w:rPr>
                <w:rFonts w:ascii="Angsana New" w:hAnsi="Angsana New"/>
                <w:sz w:val="26"/>
                <w:szCs w:val="26"/>
              </w:rPr>
              <w:t>(1)</w:t>
            </w:r>
          </w:p>
        </w:tc>
      </w:tr>
      <w:tr w:rsidR="00AD03A1" w:rsidRPr="005C6F08" w14:paraId="4B1E1E40" w14:textId="77777777" w:rsidTr="00A95AA5">
        <w:tc>
          <w:tcPr>
            <w:tcW w:w="5940" w:type="dxa"/>
          </w:tcPr>
          <w:p w14:paraId="627CBB87" w14:textId="77A95DBF" w:rsidR="00AD03A1" w:rsidRPr="005C6F08" w:rsidRDefault="00AD03A1" w:rsidP="00AD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540"/>
              </w:tabs>
              <w:ind w:right="29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6F08">
              <w:rPr>
                <w:rFonts w:ascii="Angsana New" w:eastAsia="Cordia New" w:hAnsi="Angsana New"/>
                <w:sz w:val="26"/>
                <w:szCs w:val="26"/>
              </w:rPr>
              <w:t>-</w:t>
            </w:r>
            <w:r w:rsidRPr="005C6F08">
              <w:rPr>
                <w:rFonts w:ascii="Angsana New" w:eastAsia="Cordia New" w:hAnsi="Angsana New"/>
                <w:sz w:val="26"/>
                <w:szCs w:val="26"/>
                <w:cs/>
              </w:rPr>
              <w:tab/>
            </w:r>
            <w:r w:rsidRPr="005C6F08">
              <w:rPr>
                <w:rFonts w:ascii="Angsana New" w:hAnsi="Angsana New"/>
                <w:sz w:val="26"/>
                <w:szCs w:val="26"/>
                <w:cs/>
                <w:lang w:val="th-TH"/>
              </w:rPr>
              <w:t>ค่าเผื่อการลดมูลค่าของสินค้าคงเหลือและสินค้าเคลื่อนไหวช้า</w:t>
            </w:r>
          </w:p>
        </w:tc>
        <w:tc>
          <w:tcPr>
            <w:tcW w:w="270" w:type="dxa"/>
          </w:tcPr>
          <w:p w14:paraId="66330887" w14:textId="26E5C3E3" w:rsidR="00AD03A1" w:rsidRPr="005C6F08" w:rsidRDefault="00AD03A1" w:rsidP="00AD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EDAFEC1" w14:textId="77777777" w:rsidR="00AD03A1" w:rsidRPr="005C6F08" w:rsidRDefault="00AD03A1" w:rsidP="00AD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26C188A" w14:textId="47F897D6" w:rsidR="00AD03A1" w:rsidRPr="005C6F08" w:rsidRDefault="00AD03A1" w:rsidP="00AD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7F64B96" w14:textId="77777777" w:rsidR="00AD03A1" w:rsidRPr="005C6F08" w:rsidRDefault="00AD03A1" w:rsidP="00AD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4EBE9115" w14:textId="725440E2" w:rsidR="00AD03A1" w:rsidRPr="008652E0" w:rsidRDefault="008F7CF4" w:rsidP="008F7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(252)</w:t>
            </w:r>
          </w:p>
        </w:tc>
        <w:tc>
          <w:tcPr>
            <w:tcW w:w="270" w:type="dxa"/>
          </w:tcPr>
          <w:p w14:paraId="7FD0B96D" w14:textId="77777777" w:rsidR="00AD03A1" w:rsidRPr="005C6F08" w:rsidRDefault="00AD03A1" w:rsidP="00AD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056692E5" w14:textId="1893A4B8" w:rsidR="00AD03A1" w:rsidRPr="005C6F08" w:rsidRDefault="00AD03A1" w:rsidP="00AD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83853"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</w:p>
        </w:tc>
      </w:tr>
      <w:tr w:rsidR="00AD03A1" w:rsidRPr="005C6F08" w14:paraId="51959281" w14:textId="77777777" w:rsidTr="00A95AA5">
        <w:tc>
          <w:tcPr>
            <w:tcW w:w="5940" w:type="dxa"/>
          </w:tcPr>
          <w:p w14:paraId="7D8A0E73" w14:textId="4F31E496" w:rsidR="00AD03A1" w:rsidRPr="005C6F08" w:rsidRDefault="00AD03A1" w:rsidP="00AD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eastAsia="Cordia New" w:hAnsi="Angsana New"/>
                <w:sz w:val="26"/>
                <w:szCs w:val="26"/>
              </w:rPr>
              <w:t>-</w:t>
            </w:r>
            <w:r w:rsidRPr="005C6F08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5C6F08">
              <w:rPr>
                <w:rFonts w:ascii="Angsana New" w:hAnsi="Angsana New"/>
                <w:sz w:val="26"/>
                <w:szCs w:val="26"/>
                <w:cs/>
              </w:rPr>
              <w:t>เงินมัดจำรับและเงินรับล่วงหน้าจากลูกค้า</w:t>
            </w:r>
          </w:p>
        </w:tc>
        <w:tc>
          <w:tcPr>
            <w:tcW w:w="270" w:type="dxa"/>
          </w:tcPr>
          <w:p w14:paraId="3459423F" w14:textId="7B53180E" w:rsidR="00AD03A1" w:rsidRPr="005C6F08" w:rsidRDefault="00AD03A1" w:rsidP="00AD03A1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F4F3716" w14:textId="77777777" w:rsidR="00AD03A1" w:rsidRPr="005C6F08" w:rsidRDefault="00AD03A1" w:rsidP="00AD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D013CC7" w14:textId="4DE23D36" w:rsidR="00AD03A1" w:rsidRPr="005C6F08" w:rsidRDefault="00AD03A1" w:rsidP="00AD03A1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3858CD0" w14:textId="77777777" w:rsidR="00AD03A1" w:rsidRPr="005C6F08" w:rsidRDefault="00AD03A1" w:rsidP="00AD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2577DE68" w14:textId="1F95A64A" w:rsidR="00AD03A1" w:rsidRPr="008652E0" w:rsidRDefault="00D06559" w:rsidP="00D0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8652E0" w:rsidRPr="008652E0">
              <w:rPr>
                <w:rFonts w:ascii="Angsana New" w:hAnsi="Angsana New"/>
                <w:sz w:val="26"/>
                <w:szCs w:val="26"/>
              </w:rPr>
              <w:t>94</w:t>
            </w:r>
            <w:r w:rsidR="00864649"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029C0344" w14:textId="77777777" w:rsidR="00AD03A1" w:rsidRPr="005C6F08" w:rsidRDefault="00AD03A1" w:rsidP="00AD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3636061F" w14:textId="1A271896" w:rsidR="00AD03A1" w:rsidRPr="005C6F08" w:rsidRDefault="00AD03A1" w:rsidP="00AD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83853">
              <w:rPr>
                <w:rFonts w:ascii="Angsana New" w:hAnsi="Angsana New"/>
                <w:sz w:val="26"/>
                <w:szCs w:val="26"/>
              </w:rPr>
              <w:t>(2,12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Pr="0088385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AD03A1" w:rsidRPr="005C6F08" w14:paraId="394C6F2B" w14:textId="77777777" w:rsidTr="00A95AA5">
        <w:tc>
          <w:tcPr>
            <w:tcW w:w="5940" w:type="dxa"/>
          </w:tcPr>
          <w:p w14:paraId="76E564A8" w14:textId="7C73FC36" w:rsidR="00AD03A1" w:rsidRPr="005C6F08" w:rsidRDefault="00AD03A1" w:rsidP="00AD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eastAsia="Cordia New" w:hAnsi="Angsana New"/>
                <w:sz w:val="26"/>
                <w:szCs w:val="26"/>
              </w:rPr>
              <w:t>-</w:t>
            </w:r>
            <w:r w:rsidRPr="005C6F08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5C6F08">
              <w:rPr>
                <w:rFonts w:ascii="Angsana New" w:eastAsia="Cordia New" w:hAnsi="Angsana New"/>
                <w:sz w:val="26"/>
                <w:szCs w:val="26"/>
                <w:cs/>
              </w:rPr>
              <w:t>ประมาณการหนี้สิน</w:t>
            </w:r>
            <w:r w:rsidRPr="005C6F08">
              <w:rPr>
                <w:rFonts w:ascii="Angsana New" w:eastAsia="Cordia New" w:hAnsi="Angsana New" w:hint="cs"/>
                <w:sz w:val="26"/>
                <w:szCs w:val="26"/>
                <w:cs/>
              </w:rPr>
              <w:t>ไม่หมุนเวียน</w:t>
            </w:r>
            <w:r w:rsidRPr="005C6F08">
              <w:rPr>
                <w:rFonts w:ascii="Angsana New" w:eastAsia="Cordia New" w:hAnsi="Angsana New"/>
                <w:sz w:val="26"/>
                <w:szCs w:val="26"/>
                <w:cs/>
              </w:rPr>
              <w:t>ผลประโยชน์พนักงานเมื่อเกษียณอายุ</w:t>
            </w:r>
          </w:p>
        </w:tc>
        <w:tc>
          <w:tcPr>
            <w:tcW w:w="270" w:type="dxa"/>
          </w:tcPr>
          <w:p w14:paraId="59536835" w14:textId="4863E331" w:rsidR="00AD03A1" w:rsidRPr="005C6F08" w:rsidRDefault="00AD03A1" w:rsidP="00AD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FD197BC" w14:textId="77777777" w:rsidR="00AD03A1" w:rsidRPr="005C6F08" w:rsidRDefault="00AD03A1" w:rsidP="00AD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6B7095F" w14:textId="0C62E124" w:rsidR="00AD03A1" w:rsidRPr="005C6F08" w:rsidRDefault="00AD03A1" w:rsidP="00AD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6EF67F0" w14:textId="77777777" w:rsidR="00AD03A1" w:rsidRPr="005C6F08" w:rsidRDefault="00AD03A1" w:rsidP="00AD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697347A3" w14:textId="35AB9E9A" w:rsidR="00AD03A1" w:rsidRPr="008652E0" w:rsidRDefault="00D06559" w:rsidP="00D0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8652E0" w:rsidRPr="008652E0">
              <w:rPr>
                <w:rFonts w:ascii="Angsana New" w:hAnsi="Angsana New"/>
                <w:sz w:val="26"/>
                <w:szCs w:val="26"/>
              </w:rPr>
              <w:t>76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0690362C" w14:textId="77777777" w:rsidR="00AD03A1" w:rsidRPr="005C6F08" w:rsidRDefault="00AD03A1" w:rsidP="00AD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657AF66C" w14:textId="7E5E9DC3" w:rsidR="00AD03A1" w:rsidRPr="005C6F08" w:rsidRDefault="00AD03A1" w:rsidP="00AD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83853"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59</w:t>
            </w:r>
            <w:r w:rsidRPr="0088385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AD03A1" w:rsidRPr="005C6F08" w14:paraId="3732CE79" w14:textId="77777777" w:rsidTr="00883853">
        <w:tc>
          <w:tcPr>
            <w:tcW w:w="5940" w:type="dxa"/>
          </w:tcPr>
          <w:p w14:paraId="2079B4F0" w14:textId="6A318A56" w:rsidR="00AD03A1" w:rsidRPr="005C6F08" w:rsidRDefault="00AD03A1" w:rsidP="00AD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-</w:t>
            </w:r>
            <w:r w:rsidRPr="005C6F08">
              <w:rPr>
                <w:rFonts w:ascii="Angsana New" w:hAnsi="Angsana New"/>
                <w:sz w:val="26"/>
                <w:szCs w:val="26"/>
              </w:rPr>
              <w:tab/>
            </w:r>
            <w:r w:rsidRPr="005C6F08">
              <w:rPr>
                <w:rFonts w:ascii="Angsana New" w:hAnsi="Angsana New"/>
                <w:sz w:val="26"/>
                <w:szCs w:val="26"/>
                <w:cs/>
              </w:rPr>
              <w:t>สินทรัพย์สิทธิการใช้</w:t>
            </w: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ภายใต้</w:t>
            </w:r>
            <w:r w:rsidRPr="005C6F08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270" w:type="dxa"/>
          </w:tcPr>
          <w:p w14:paraId="781F1541" w14:textId="63DAE6C8" w:rsidR="00AD03A1" w:rsidRPr="005C6F08" w:rsidRDefault="00AD03A1" w:rsidP="00AD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B7F560C" w14:textId="77777777" w:rsidR="00AD03A1" w:rsidRPr="005C6F08" w:rsidRDefault="00AD03A1" w:rsidP="00AD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F14F8E1" w14:textId="43425C47" w:rsidR="00AD03A1" w:rsidRPr="005C6F08" w:rsidRDefault="00AD03A1" w:rsidP="00AD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29CA682" w14:textId="77777777" w:rsidR="00AD03A1" w:rsidRPr="005C6F08" w:rsidRDefault="00AD03A1" w:rsidP="00AD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6EAC89BD" w14:textId="79BECB10" w:rsidR="00AD03A1" w:rsidRPr="008652E0" w:rsidRDefault="00864649" w:rsidP="00D0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6C2D008F" w14:textId="77777777" w:rsidR="00AD03A1" w:rsidRPr="005C6F08" w:rsidRDefault="00AD03A1" w:rsidP="00AD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157B532E" w14:textId="0F2DB6A4" w:rsidR="00AD03A1" w:rsidRPr="005C6F08" w:rsidRDefault="00AD03A1" w:rsidP="00AD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83853"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Pr="0088385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AD03A1" w:rsidRPr="005C6F08" w14:paraId="3D697EFE" w14:textId="77777777" w:rsidTr="00883853">
        <w:tc>
          <w:tcPr>
            <w:tcW w:w="5940" w:type="dxa"/>
          </w:tcPr>
          <w:p w14:paraId="0282F2B6" w14:textId="02107D82" w:rsidR="00AD03A1" w:rsidRPr="005C6F08" w:rsidRDefault="00AD03A1" w:rsidP="00AD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-</w:t>
            </w:r>
            <w:r w:rsidRPr="005C6F08">
              <w:rPr>
                <w:rFonts w:ascii="Angsana New" w:hAnsi="Angsana New"/>
                <w:sz w:val="26"/>
                <w:szCs w:val="26"/>
              </w:rPr>
              <w:tab/>
            </w:r>
            <w:r w:rsidRPr="00883853">
              <w:rPr>
                <w:rFonts w:ascii="Angsana New" w:hAnsi="Angsana New" w:hint="cs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74A5D13C" w14:textId="77777777" w:rsidR="00AD03A1" w:rsidRPr="005C6F08" w:rsidRDefault="00AD03A1" w:rsidP="00AD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858CF95" w14:textId="77777777" w:rsidR="00AD03A1" w:rsidRPr="005C6F08" w:rsidRDefault="00AD03A1" w:rsidP="00AD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2203703" w14:textId="77777777" w:rsidR="00AD03A1" w:rsidRPr="005C6F08" w:rsidRDefault="00AD03A1" w:rsidP="00AD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8EB2430" w14:textId="77777777" w:rsidR="00AD03A1" w:rsidRPr="005C6F08" w:rsidRDefault="00AD03A1" w:rsidP="00AD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7FD824D1" w14:textId="2F2621DB" w:rsidR="00AD03A1" w:rsidRPr="008652E0" w:rsidRDefault="008652E0" w:rsidP="00D0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52E0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22096EE6" w14:textId="77777777" w:rsidR="00AD03A1" w:rsidRPr="005C6F08" w:rsidRDefault="00AD03A1" w:rsidP="00AD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5EF02287" w14:textId="7393C532" w:rsidR="00AD03A1" w:rsidRPr="00B573C4" w:rsidRDefault="00AD03A1" w:rsidP="00AD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83853">
              <w:rPr>
                <w:rFonts w:ascii="Angsana New" w:hAnsi="Angsana New"/>
                <w:sz w:val="26"/>
                <w:szCs w:val="26"/>
              </w:rPr>
              <w:t>(3)</w:t>
            </w:r>
          </w:p>
        </w:tc>
      </w:tr>
      <w:tr w:rsidR="00AD03A1" w:rsidRPr="00465FC6" w14:paraId="09B3B1B2" w14:textId="77777777" w:rsidTr="00A95AA5">
        <w:tc>
          <w:tcPr>
            <w:tcW w:w="5940" w:type="dxa"/>
          </w:tcPr>
          <w:p w14:paraId="1AEF690A" w14:textId="7413CCAF" w:rsidR="00AD03A1" w:rsidRPr="00465FC6" w:rsidRDefault="008652E0" w:rsidP="00AD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rPr>
                <w:rFonts w:ascii="Angsana New" w:hAnsi="Angsana New"/>
                <w:sz w:val="26"/>
                <w:szCs w:val="26"/>
              </w:rPr>
            </w:pPr>
            <w:r w:rsidRPr="00465FC6">
              <w:rPr>
                <w:rFonts w:ascii="Angsana New" w:eastAsia="Cordia New" w:hAnsi="Angsana New"/>
                <w:sz w:val="26"/>
                <w:szCs w:val="26"/>
              </w:rPr>
              <w:t>(</w:t>
            </w:r>
            <w:r w:rsidRPr="00465FC6">
              <w:rPr>
                <w:rFonts w:ascii="Angsana New" w:eastAsia="Cordia New" w:hAnsi="Angsana New" w:hint="cs"/>
                <w:sz w:val="26"/>
                <w:szCs w:val="26"/>
                <w:cs/>
              </w:rPr>
              <w:t>รายได้</w:t>
            </w:r>
            <w:r w:rsidRPr="00465FC6">
              <w:rPr>
                <w:rFonts w:ascii="Angsana New" w:eastAsia="Cordia New" w:hAnsi="Angsana New"/>
                <w:sz w:val="26"/>
                <w:szCs w:val="26"/>
              </w:rPr>
              <w:t xml:space="preserve">) </w:t>
            </w:r>
            <w:r w:rsidR="00AD03A1" w:rsidRPr="00465FC6">
              <w:rPr>
                <w:rFonts w:ascii="Angsana New" w:eastAsia="Cordia New" w:hAnsi="Angsana New" w:hint="cs"/>
                <w:sz w:val="26"/>
                <w:szCs w:val="26"/>
                <w:cs/>
              </w:rPr>
              <w:t>ค่าใช้จ่าย</w:t>
            </w:r>
            <w:r w:rsidR="00AD03A1" w:rsidRPr="00465FC6">
              <w:rPr>
                <w:rFonts w:ascii="Angsana New" w:eastAsia="Cordia New" w:hAnsi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270" w:type="dxa"/>
          </w:tcPr>
          <w:p w14:paraId="6D9D6990" w14:textId="769CDF39" w:rsidR="00AD03A1" w:rsidRPr="00465FC6" w:rsidRDefault="00AD03A1" w:rsidP="00AD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AE7BDB6" w14:textId="77777777" w:rsidR="00AD03A1" w:rsidRPr="00465FC6" w:rsidRDefault="00AD03A1" w:rsidP="00AD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765C775" w14:textId="5FD48270" w:rsidR="00AD03A1" w:rsidRPr="00465FC6" w:rsidRDefault="00AD03A1" w:rsidP="00AD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6A1B343" w14:textId="77777777" w:rsidR="00AD03A1" w:rsidRPr="00465FC6" w:rsidRDefault="00AD03A1" w:rsidP="00AD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66F06D" w14:textId="57350813" w:rsidR="00AD03A1" w:rsidRPr="00465FC6" w:rsidRDefault="008652E0" w:rsidP="0086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5FC6">
              <w:rPr>
                <w:rFonts w:ascii="Angsana New" w:hAnsi="Angsana New"/>
                <w:sz w:val="26"/>
                <w:szCs w:val="26"/>
              </w:rPr>
              <w:t>(</w:t>
            </w:r>
            <w:r w:rsidR="008F7CF4">
              <w:rPr>
                <w:rFonts w:ascii="Angsana New" w:hAnsi="Angsana New"/>
                <w:sz w:val="26"/>
                <w:szCs w:val="26"/>
              </w:rPr>
              <w:t>701</w:t>
            </w:r>
            <w:r w:rsidRPr="00465FC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4C224C54" w14:textId="77777777" w:rsidR="00AD03A1" w:rsidRPr="00465FC6" w:rsidRDefault="00AD03A1" w:rsidP="00AD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D71E56" w14:textId="4DBD4612" w:rsidR="00AD03A1" w:rsidRPr="00465FC6" w:rsidRDefault="00AD03A1" w:rsidP="00AD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5FC6">
              <w:rPr>
                <w:rFonts w:ascii="Angsana New" w:hAnsi="Angsana New"/>
                <w:sz w:val="26"/>
                <w:szCs w:val="26"/>
              </w:rPr>
              <w:t>15,996</w:t>
            </w:r>
          </w:p>
        </w:tc>
      </w:tr>
    </w:tbl>
    <w:p w14:paraId="02BA35D8" w14:textId="77777777" w:rsidR="003476D3" w:rsidRPr="00465FC6" w:rsidRDefault="003476D3" w:rsidP="00A64D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thaiDistribute"/>
        <w:rPr>
          <w:rFonts w:ascii="Angsana New" w:hAnsi="Angsana New"/>
          <w:sz w:val="16"/>
          <w:szCs w:val="16"/>
        </w:rPr>
      </w:pPr>
    </w:p>
    <w:p w14:paraId="1410F633" w14:textId="0C6D618B" w:rsidR="00A64DC7" w:rsidRPr="00465FC6" w:rsidRDefault="00A64DC7" w:rsidP="00A64D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thaiDistribute"/>
        <w:rPr>
          <w:rFonts w:ascii="Angsana New" w:hAnsi="Angsana New"/>
          <w:sz w:val="26"/>
          <w:szCs w:val="26"/>
        </w:rPr>
      </w:pPr>
      <w:r w:rsidRPr="00465FC6">
        <w:rPr>
          <w:rFonts w:ascii="Angsana New" w:hAnsi="Angsana New"/>
          <w:sz w:val="26"/>
          <w:szCs w:val="26"/>
          <w:cs/>
        </w:rPr>
        <w:t>รายการกระทบยอดจำนวนเงินระหว่าง</w:t>
      </w:r>
      <w:r w:rsidR="00131534" w:rsidRPr="00465FC6">
        <w:rPr>
          <w:rFonts w:ascii="Angsana New" w:hAnsi="Angsana New" w:hint="cs"/>
          <w:sz w:val="26"/>
          <w:szCs w:val="26"/>
          <w:cs/>
        </w:rPr>
        <w:t>ค่าใช้จ่าย</w:t>
      </w:r>
      <w:r w:rsidR="00AC7F72">
        <w:rPr>
          <w:rFonts w:ascii="Angsana New" w:hAnsi="Angsana New" w:hint="cs"/>
          <w:sz w:val="26"/>
          <w:szCs w:val="26"/>
          <w:cs/>
        </w:rPr>
        <w:t xml:space="preserve"> </w:t>
      </w:r>
      <w:r w:rsidR="00AC7F72">
        <w:rPr>
          <w:rFonts w:ascii="Angsana New" w:hAnsi="Angsana New"/>
          <w:sz w:val="26"/>
          <w:szCs w:val="26"/>
        </w:rPr>
        <w:t>(</w:t>
      </w:r>
      <w:r w:rsidR="00AC7F72">
        <w:rPr>
          <w:rFonts w:ascii="Angsana New" w:hAnsi="Angsana New" w:hint="cs"/>
          <w:sz w:val="26"/>
          <w:szCs w:val="26"/>
          <w:cs/>
        </w:rPr>
        <w:t>รายได้</w:t>
      </w:r>
      <w:r w:rsidR="00AC7F72">
        <w:rPr>
          <w:rFonts w:ascii="Angsana New" w:hAnsi="Angsana New"/>
          <w:sz w:val="26"/>
          <w:szCs w:val="26"/>
        </w:rPr>
        <w:t xml:space="preserve">) </w:t>
      </w:r>
      <w:r w:rsidRPr="00465FC6">
        <w:rPr>
          <w:rFonts w:ascii="Angsana New" w:hAnsi="Angsana New"/>
          <w:sz w:val="26"/>
          <w:szCs w:val="26"/>
          <w:cs/>
        </w:rPr>
        <w:t>ภาษีเงินได้กับผลคูณของกำไร</w:t>
      </w:r>
      <w:r w:rsidR="00AC7F72">
        <w:rPr>
          <w:rFonts w:ascii="Angsana New" w:hAnsi="Angsana New" w:hint="cs"/>
          <w:sz w:val="26"/>
          <w:szCs w:val="26"/>
          <w:cs/>
        </w:rPr>
        <w:t xml:space="preserve"> </w:t>
      </w:r>
      <w:r w:rsidR="00AC7F72">
        <w:rPr>
          <w:rFonts w:ascii="Angsana New" w:hAnsi="Angsana New"/>
          <w:sz w:val="26"/>
          <w:szCs w:val="26"/>
        </w:rPr>
        <w:t>(</w:t>
      </w:r>
      <w:r w:rsidR="00AC7F72">
        <w:rPr>
          <w:rFonts w:ascii="Angsana New" w:hAnsi="Angsana New" w:hint="cs"/>
          <w:sz w:val="26"/>
          <w:szCs w:val="26"/>
          <w:cs/>
        </w:rPr>
        <w:t>ขาดทุน</w:t>
      </w:r>
      <w:r w:rsidR="00AC7F72">
        <w:rPr>
          <w:rFonts w:ascii="Angsana New" w:hAnsi="Angsana New"/>
          <w:sz w:val="26"/>
          <w:szCs w:val="26"/>
        </w:rPr>
        <w:t xml:space="preserve">) </w:t>
      </w:r>
      <w:r w:rsidR="00AC7F72">
        <w:rPr>
          <w:rFonts w:ascii="Angsana New" w:hAnsi="Angsana New" w:hint="cs"/>
          <w:sz w:val="26"/>
          <w:szCs w:val="26"/>
          <w:cs/>
        </w:rPr>
        <w:t>ก่อนภาษี</w:t>
      </w:r>
      <w:r w:rsidRPr="00465FC6">
        <w:rPr>
          <w:rFonts w:ascii="Angsana New" w:hAnsi="Angsana New"/>
          <w:sz w:val="26"/>
          <w:szCs w:val="26"/>
          <w:cs/>
        </w:rPr>
        <w:t>ทางบัญชีโดยใช้อัตราภาษีสำหรับ</w:t>
      </w:r>
      <w:r w:rsidR="006420E5" w:rsidRPr="00465FC6">
        <w:rPr>
          <w:rFonts w:ascii="Angsana New" w:hAnsi="Angsana New" w:hint="cs"/>
          <w:sz w:val="26"/>
          <w:szCs w:val="26"/>
          <w:cs/>
        </w:rPr>
        <w:t>แต่ละ</w:t>
      </w:r>
      <w:r w:rsidR="00874F45" w:rsidRPr="00465FC6">
        <w:rPr>
          <w:rFonts w:ascii="Angsana New" w:hAnsi="Angsana New" w:hint="cs"/>
          <w:sz w:val="26"/>
          <w:szCs w:val="26"/>
          <w:cs/>
        </w:rPr>
        <w:t>ปี</w:t>
      </w:r>
      <w:r w:rsidRPr="00465FC6">
        <w:rPr>
          <w:rFonts w:ascii="Angsana New" w:hAnsi="Angsana New"/>
          <w:sz w:val="26"/>
          <w:szCs w:val="26"/>
          <w:cs/>
        </w:rPr>
        <w:t>สิ้นสุดวันที่</w:t>
      </w:r>
      <w:r w:rsidR="00AC7F72">
        <w:rPr>
          <w:rFonts w:ascii="Angsana New" w:hAnsi="Angsana New"/>
          <w:sz w:val="26"/>
          <w:szCs w:val="26"/>
        </w:rPr>
        <w:t xml:space="preserve"> </w:t>
      </w:r>
      <w:r w:rsidRPr="00465FC6">
        <w:rPr>
          <w:rFonts w:ascii="Angsana New" w:hAnsi="Angsana New"/>
          <w:sz w:val="26"/>
          <w:szCs w:val="26"/>
        </w:rPr>
        <w:t>3</w:t>
      </w:r>
      <w:r w:rsidR="00874F45" w:rsidRPr="00465FC6">
        <w:rPr>
          <w:rFonts w:ascii="Angsana New" w:hAnsi="Angsana New"/>
          <w:sz w:val="26"/>
          <w:szCs w:val="26"/>
        </w:rPr>
        <w:t>1</w:t>
      </w:r>
      <w:r w:rsidRPr="00465FC6">
        <w:rPr>
          <w:rFonts w:ascii="Angsana New" w:hAnsi="Angsana New"/>
          <w:sz w:val="26"/>
          <w:szCs w:val="26"/>
        </w:rPr>
        <w:t xml:space="preserve"> </w:t>
      </w:r>
      <w:r w:rsidR="00874F45" w:rsidRPr="00465FC6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9E1052" w:rsidRPr="00465FC6">
        <w:rPr>
          <w:rFonts w:ascii="Angsana New" w:hAnsi="Angsana New"/>
          <w:sz w:val="26"/>
          <w:szCs w:val="26"/>
        </w:rPr>
        <w:t>256</w:t>
      </w:r>
      <w:r w:rsidR="00AD03A1" w:rsidRPr="00465FC6">
        <w:rPr>
          <w:rFonts w:ascii="Angsana New" w:hAnsi="Angsana New"/>
          <w:sz w:val="26"/>
          <w:szCs w:val="26"/>
        </w:rPr>
        <w:t>7</w:t>
      </w:r>
      <w:r w:rsidRPr="00465FC6">
        <w:rPr>
          <w:rFonts w:ascii="Angsana New" w:hAnsi="Angsana New"/>
          <w:sz w:val="26"/>
          <w:szCs w:val="26"/>
        </w:rPr>
        <w:t xml:space="preserve"> </w:t>
      </w:r>
      <w:r w:rsidRPr="00465FC6">
        <w:rPr>
          <w:rFonts w:ascii="Angsana New" w:hAnsi="Angsana New" w:hint="cs"/>
          <w:sz w:val="26"/>
          <w:szCs w:val="26"/>
          <w:cs/>
        </w:rPr>
        <w:t>และ</w:t>
      </w:r>
      <w:r w:rsidRPr="00465FC6">
        <w:rPr>
          <w:rFonts w:ascii="Angsana New" w:hAnsi="Angsana New"/>
          <w:sz w:val="26"/>
          <w:szCs w:val="26"/>
          <w:cs/>
        </w:rPr>
        <w:t xml:space="preserve"> </w:t>
      </w:r>
      <w:r w:rsidR="005328F1" w:rsidRPr="00465FC6">
        <w:rPr>
          <w:rFonts w:ascii="Angsana New" w:hAnsi="Angsana New"/>
          <w:sz w:val="26"/>
          <w:szCs w:val="26"/>
        </w:rPr>
        <w:t>256</w:t>
      </w:r>
      <w:r w:rsidR="00AD03A1" w:rsidRPr="00465FC6">
        <w:rPr>
          <w:rFonts w:ascii="Angsana New" w:hAnsi="Angsana New"/>
          <w:sz w:val="26"/>
          <w:szCs w:val="26"/>
        </w:rPr>
        <w:t>6</w:t>
      </w:r>
      <w:r w:rsidRPr="00465FC6">
        <w:rPr>
          <w:rFonts w:ascii="Angsana New" w:hAnsi="Angsana New"/>
          <w:sz w:val="26"/>
          <w:szCs w:val="26"/>
        </w:rPr>
        <w:t xml:space="preserve"> </w:t>
      </w:r>
      <w:r w:rsidRPr="00465FC6">
        <w:rPr>
          <w:rFonts w:ascii="Angsana New" w:hAnsi="Angsana New"/>
          <w:sz w:val="26"/>
          <w:szCs w:val="26"/>
          <w:cs/>
        </w:rPr>
        <w:t>มีดังนี้</w:t>
      </w:r>
    </w:p>
    <w:p w14:paraId="79C7E3F2" w14:textId="0480A3D1" w:rsidR="00D17777" w:rsidRPr="00465FC6" w:rsidRDefault="00D17777" w:rsidP="00A64D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thaiDistribute"/>
        <w:rPr>
          <w:rFonts w:ascii="Angsana New" w:hAnsi="Angsana New"/>
          <w:sz w:val="16"/>
          <w:szCs w:val="1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40"/>
        <w:gridCol w:w="270"/>
        <w:gridCol w:w="270"/>
        <w:gridCol w:w="270"/>
        <w:gridCol w:w="270"/>
        <w:gridCol w:w="1260"/>
        <w:gridCol w:w="270"/>
        <w:gridCol w:w="1260"/>
      </w:tblGrid>
      <w:tr w:rsidR="00874F45" w:rsidRPr="00465FC6" w14:paraId="49EE0785" w14:textId="77777777" w:rsidTr="001231C3">
        <w:tc>
          <w:tcPr>
            <w:tcW w:w="5940" w:type="dxa"/>
          </w:tcPr>
          <w:p w14:paraId="522D3822" w14:textId="77777777" w:rsidR="00874F45" w:rsidRPr="00465FC6" w:rsidRDefault="00874F45" w:rsidP="0092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bookmarkStart w:id="3" w:name="_Hlk45895353"/>
          </w:p>
        </w:tc>
        <w:tc>
          <w:tcPr>
            <w:tcW w:w="810" w:type="dxa"/>
            <w:gridSpan w:val="3"/>
          </w:tcPr>
          <w:p w14:paraId="1DE2FF87" w14:textId="4C0F56B2" w:rsidR="00874F45" w:rsidRPr="00465FC6" w:rsidRDefault="00874F45" w:rsidP="00722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35"/>
              </w:tabs>
              <w:ind w:left="-52" w:right="-43"/>
              <w:jc w:val="center"/>
              <w:rPr>
                <w:rFonts w:cs="Times New Roman"/>
              </w:rPr>
            </w:pPr>
          </w:p>
        </w:tc>
        <w:tc>
          <w:tcPr>
            <w:tcW w:w="270" w:type="dxa"/>
          </w:tcPr>
          <w:p w14:paraId="287198CA" w14:textId="77777777" w:rsidR="00874F45" w:rsidRPr="00465FC6" w:rsidRDefault="00874F45" w:rsidP="00722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35"/>
              </w:tabs>
              <w:ind w:left="-52" w:right="-43"/>
              <w:jc w:val="center"/>
              <w:rPr>
                <w:rFonts w:cs="Times New Roman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2BCF4746" w14:textId="39A6B8E1" w:rsidR="00874F45" w:rsidRPr="00465FC6" w:rsidRDefault="00874F45" w:rsidP="00722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35"/>
              </w:tabs>
              <w:ind w:left="-52" w:right="-43"/>
              <w:jc w:val="center"/>
              <w:rPr>
                <w:rFonts w:cs="Times New Roman"/>
              </w:rPr>
            </w:pPr>
            <w:r w:rsidRPr="00465FC6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bookmarkEnd w:id="3"/>
      <w:tr w:rsidR="00AD03A1" w:rsidRPr="00465FC6" w14:paraId="7A02A926" w14:textId="77777777" w:rsidTr="00362437">
        <w:tc>
          <w:tcPr>
            <w:tcW w:w="5940" w:type="dxa"/>
          </w:tcPr>
          <w:p w14:paraId="12B132F8" w14:textId="77777777" w:rsidR="00AD03A1" w:rsidRPr="00465FC6" w:rsidRDefault="00AD03A1" w:rsidP="00AD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2FD08C5" w14:textId="735A49EC" w:rsidR="00AD03A1" w:rsidRPr="00465FC6" w:rsidRDefault="00AD03A1" w:rsidP="00AD03A1">
            <w:pPr>
              <w:pStyle w:val="BodyText3"/>
              <w:spacing w:line="240" w:lineRule="atLeast"/>
              <w:ind w:left="-18" w:right="-18"/>
              <w:jc w:val="center"/>
              <w:rPr>
                <w:rFonts w:cstheme="minorBidi"/>
                <w:sz w:val="18"/>
                <w:szCs w:val="18"/>
              </w:rPr>
            </w:pPr>
          </w:p>
        </w:tc>
        <w:tc>
          <w:tcPr>
            <w:tcW w:w="270" w:type="dxa"/>
          </w:tcPr>
          <w:p w14:paraId="30463BA5" w14:textId="77777777" w:rsidR="00AD03A1" w:rsidRPr="00465FC6" w:rsidRDefault="00AD03A1" w:rsidP="00AD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16AE6C3" w14:textId="037DC508" w:rsidR="00AD03A1" w:rsidRPr="00465FC6" w:rsidRDefault="00AD03A1" w:rsidP="00AD03A1">
            <w:pPr>
              <w:pStyle w:val="BodyText3"/>
              <w:spacing w:line="240" w:lineRule="atLeast"/>
              <w:ind w:left="-18" w:right="-18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70" w:type="dxa"/>
          </w:tcPr>
          <w:p w14:paraId="4D2374B2" w14:textId="77777777" w:rsidR="00AD03A1" w:rsidRPr="00465FC6" w:rsidRDefault="00AD03A1" w:rsidP="00AD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440B0CC" w14:textId="3AEE2625" w:rsidR="00AD03A1" w:rsidRPr="00465FC6" w:rsidRDefault="00AD03A1" w:rsidP="00AD03A1">
            <w:pPr>
              <w:pStyle w:val="BodyText3"/>
              <w:spacing w:line="240" w:lineRule="atLeast"/>
              <w:ind w:left="-18" w:right="-18"/>
              <w:jc w:val="center"/>
              <w:rPr>
                <w:rFonts w:cs="Times New Roman"/>
                <w:sz w:val="18"/>
                <w:szCs w:val="18"/>
              </w:rPr>
            </w:pPr>
            <w:r w:rsidRPr="00465FC6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20CB5DAD" w14:textId="77777777" w:rsidR="00AD03A1" w:rsidRPr="00465FC6" w:rsidRDefault="00AD03A1" w:rsidP="00AD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4D567FA" w14:textId="1A480789" w:rsidR="00AD03A1" w:rsidRPr="00465FC6" w:rsidRDefault="00AD03A1" w:rsidP="00AD03A1">
            <w:pPr>
              <w:pStyle w:val="BodyText3"/>
              <w:spacing w:line="240" w:lineRule="atLeast"/>
              <w:ind w:left="-18" w:right="-18"/>
              <w:jc w:val="center"/>
              <w:rPr>
                <w:rFonts w:cs="Times New Roman"/>
                <w:sz w:val="18"/>
                <w:szCs w:val="18"/>
              </w:rPr>
            </w:pPr>
            <w:r w:rsidRPr="00465FC6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AD03A1" w:rsidRPr="00465FC6" w14:paraId="4782CEBF" w14:textId="77777777" w:rsidTr="00362437">
        <w:trPr>
          <w:trHeight w:val="70"/>
        </w:trPr>
        <w:tc>
          <w:tcPr>
            <w:tcW w:w="5940" w:type="dxa"/>
          </w:tcPr>
          <w:p w14:paraId="53201402" w14:textId="77777777" w:rsidR="00AD03A1" w:rsidRPr="00465FC6" w:rsidRDefault="00AD03A1" w:rsidP="00AD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10AC7EA6" w14:textId="77777777" w:rsidR="00AD03A1" w:rsidRPr="00465FC6" w:rsidRDefault="00AD03A1" w:rsidP="00AD03A1">
            <w:pPr>
              <w:pStyle w:val="BodyText3"/>
              <w:ind w:left="-18" w:right="-18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44836BB0" w14:textId="77777777" w:rsidR="00AD03A1" w:rsidRPr="00465FC6" w:rsidRDefault="00AD03A1" w:rsidP="00AD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00C7206C" w14:textId="77777777" w:rsidR="00AD03A1" w:rsidRPr="00465FC6" w:rsidRDefault="00AD03A1" w:rsidP="00AD03A1">
            <w:pPr>
              <w:pStyle w:val="BodyText3"/>
              <w:ind w:left="-18" w:right="-18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72338EC5" w14:textId="77777777" w:rsidR="00AD03A1" w:rsidRPr="00465FC6" w:rsidRDefault="00AD03A1" w:rsidP="00AD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EF91CF8" w14:textId="77777777" w:rsidR="00AD03A1" w:rsidRPr="00465FC6" w:rsidRDefault="00AD03A1" w:rsidP="00AD03A1">
            <w:pPr>
              <w:pStyle w:val="BodyText3"/>
              <w:ind w:left="-18" w:right="-18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75D92FC8" w14:textId="77777777" w:rsidR="00AD03A1" w:rsidRPr="00465FC6" w:rsidRDefault="00AD03A1" w:rsidP="00AD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80AF5C2" w14:textId="77777777" w:rsidR="00AD03A1" w:rsidRPr="00465FC6" w:rsidRDefault="00AD03A1" w:rsidP="00AD03A1">
            <w:pPr>
              <w:pStyle w:val="BodyText3"/>
              <w:ind w:left="-18" w:right="-18"/>
              <w:rPr>
                <w:rFonts w:ascii="Angsana New" w:hAnsi="Angsana New" w:cs="Angsana New"/>
                <w:sz w:val="14"/>
                <w:szCs w:val="14"/>
              </w:rPr>
            </w:pPr>
          </w:p>
        </w:tc>
      </w:tr>
      <w:tr w:rsidR="00AD03A1" w:rsidRPr="00465FC6" w14:paraId="70A82BDD" w14:textId="77777777" w:rsidTr="001231C3">
        <w:tc>
          <w:tcPr>
            <w:tcW w:w="5940" w:type="dxa"/>
          </w:tcPr>
          <w:p w14:paraId="7AE38425" w14:textId="7129EA71" w:rsidR="00AD03A1" w:rsidRPr="00465FC6" w:rsidRDefault="00AD03A1" w:rsidP="00AD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465FC6">
              <w:rPr>
                <w:rFonts w:ascii="Angsana New" w:eastAsia="Cordia New" w:hAnsi="Angsana New"/>
                <w:sz w:val="26"/>
                <w:szCs w:val="26"/>
                <w:cs/>
              </w:rPr>
              <w:t>กำไร</w:t>
            </w:r>
            <w:r w:rsidR="00D06559" w:rsidRPr="00465FC6">
              <w:rPr>
                <w:rFonts w:ascii="Angsana New" w:eastAsia="Cordia New" w:hAnsi="Angsana New"/>
                <w:sz w:val="26"/>
                <w:szCs w:val="26"/>
              </w:rPr>
              <w:t xml:space="preserve"> (</w:t>
            </w:r>
            <w:r w:rsidR="00D06559" w:rsidRPr="00465FC6">
              <w:rPr>
                <w:rFonts w:ascii="Angsana New" w:eastAsia="Cordia New" w:hAnsi="Angsana New" w:hint="cs"/>
                <w:sz w:val="26"/>
                <w:szCs w:val="26"/>
                <w:cs/>
              </w:rPr>
              <w:t>ขาดทุน</w:t>
            </w:r>
            <w:r w:rsidR="00D06559" w:rsidRPr="00465FC6">
              <w:rPr>
                <w:rFonts w:ascii="Angsana New" w:eastAsia="Cordia New" w:hAnsi="Angsana New"/>
                <w:sz w:val="26"/>
                <w:szCs w:val="26"/>
              </w:rPr>
              <w:t xml:space="preserve">) </w:t>
            </w:r>
            <w:r w:rsidRPr="00465FC6">
              <w:rPr>
                <w:rFonts w:ascii="Angsana New" w:eastAsia="Cordia New" w:hAnsi="Angsana New"/>
                <w:sz w:val="26"/>
                <w:szCs w:val="26"/>
                <w:cs/>
              </w:rPr>
              <w:t>ก่อนภาษีทางบัญชี</w:t>
            </w:r>
          </w:p>
        </w:tc>
        <w:tc>
          <w:tcPr>
            <w:tcW w:w="270" w:type="dxa"/>
          </w:tcPr>
          <w:p w14:paraId="05518BDC" w14:textId="11052FAF" w:rsidR="00AD03A1" w:rsidRPr="00465FC6" w:rsidRDefault="00AD03A1" w:rsidP="00AD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46F39AF" w14:textId="77777777" w:rsidR="00AD03A1" w:rsidRPr="00465FC6" w:rsidRDefault="00AD03A1" w:rsidP="00AD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A04C258" w14:textId="2B178699" w:rsidR="00AD03A1" w:rsidRPr="00465FC6" w:rsidRDefault="00AD03A1" w:rsidP="00AD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3A086A9" w14:textId="77777777" w:rsidR="00AD03A1" w:rsidRPr="00465FC6" w:rsidRDefault="00AD03A1" w:rsidP="00AD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05AA8F5" w14:textId="206BDC78" w:rsidR="00AD03A1" w:rsidRPr="00465FC6" w:rsidRDefault="00D06559" w:rsidP="00D0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5FC6">
              <w:rPr>
                <w:rFonts w:ascii="Angsana New" w:hAnsi="Angsana New"/>
                <w:sz w:val="26"/>
                <w:szCs w:val="26"/>
              </w:rPr>
              <w:t>(</w:t>
            </w:r>
            <w:r w:rsidR="007A6851">
              <w:rPr>
                <w:rFonts w:ascii="Angsana New" w:hAnsi="Angsana New"/>
                <w:sz w:val="26"/>
                <w:szCs w:val="26"/>
              </w:rPr>
              <w:t>3</w:t>
            </w:r>
            <w:r w:rsidRPr="00465FC6">
              <w:rPr>
                <w:rFonts w:ascii="Angsana New" w:hAnsi="Angsana New"/>
                <w:sz w:val="26"/>
                <w:szCs w:val="26"/>
              </w:rPr>
              <w:t>,</w:t>
            </w:r>
            <w:r w:rsidR="007A6851">
              <w:rPr>
                <w:rFonts w:ascii="Angsana New" w:hAnsi="Angsana New"/>
                <w:sz w:val="26"/>
                <w:szCs w:val="26"/>
              </w:rPr>
              <w:t>989</w:t>
            </w:r>
            <w:r w:rsidRPr="00465FC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7110953E" w14:textId="77777777" w:rsidR="00AD03A1" w:rsidRPr="00465FC6" w:rsidRDefault="00AD03A1" w:rsidP="00AD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43A6E5A" w14:textId="708E8EEE" w:rsidR="00AD03A1" w:rsidRPr="00465FC6" w:rsidRDefault="00AD03A1" w:rsidP="00AD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5FC6">
              <w:rPr>
                <w:rFonts w:ascii="Angsana New" w:hAnsi="Angsana New"/>
                <w:sz w:val="26"/>
                <w:szCs w:val="26"/>
              </w:rPr>
              <w:t>78,702</w:t>
            </w:r>
          </w:p>
        </w:tc>
      </w:tr>
      <w:tr w:rsidR="00AD03A1" w:rsidRPr="00465FC6" w14:paraId="2944468A" w14:textId="77777777" w:rsidTr="001231C3">
        <w:tc>
          <w:tcPr>
            <w:tcW w:w="5940" w:type="dxa"/>
          </w:tcPr>
          <w:p w14:paraId="411E2C93" w14:textId="77777777" w:rsidR="00AD03A1" w:rsidRPr="00465FC6" w:rsidRDefault="00AD03A1" w:rsidP="00AD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3DA0D826" w14:textId="77777777" w:rsidR="00AD03A1" w:rsidRPr="00465FC6" w:rsidRDefault="00AD03A1" w:rsidP="00AD03A1">
            <w:pPr>
              <w:pStyle w:val="BodyText3"/>
              <w:ind w:left="-18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5E90EDFD" w14:textId="77777777" w:rsidR="00AD03A1" w:rsidRPr="00465FC6" w:rsidRDefault="00AD03A1" w:rsidP="00AD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7906E7FC" w14:textId="77777777" w:rsidR="00AD03A1" w:rsidRPr="00465FC6" w:rsidRDefault="00AD03A1" w:rsidP="00AD03A1">
            <w:pPr>
              <w:pStyle w:val="BodyText3"/>
              <w:ind w:left="-18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18FEB007" w14:textId="77777777" w:rsidR="00AD03A1" w:rsidRPr="00465FC6" w:rsidRDefault="00AD03A1" w:rsidP="00AD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60" w:type="dxa"/>
          </w:tcPr>
          <w:p w14:paraId="7DB3AB38" w14:textId="77777777" w:rsidR="00AD03A1" w:rsidRPr="00465FC6" w:rsidRDefault="00AD03A1" w:rsidP="00AD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70BC89C3" w14:textId="77777777" w:rsidR="00AD03A1" w:rsidRPr="00465FC6" w:rsidRDefault="00AD03A1" w:rsidP="00AD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60" w:type="dxa"/>
          </w:tcPr>
          <w:p w14:paraId="0BFDF8F3" w14:textId="77777777" w:rsidR="00AD03A1" w:rsidRPr="00465FC6" w:rsidRDefault="00AD03A1" w:rsidP="00AD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AD03A1" w:rsidRPr="00465FC6" w14:paraId="74F21997" w14:textId="77777777" w:rsidTr="001231C3">
        <w:tc>
          <w:tcPr>
            <w:tcW w:w="5940" w:type="dxa"/>
          </w:tcPr>
          <w:p w14:paraId="0D026C26" w14:textId="4312F0B3" w:rsidR="00AD03A1" w:rsidRPr="00465FC6" w:rsidRDefault="00AD03A1" w:rsidP="00AD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465FC6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ภาษีเงินได้คำนวณในอัตราร้อยละ </w:t>
            </w:r>
            <w:r w:rsidRPr="00465FC6">
              <w:rPr>
                <w:rFonts w:ascii="Angsana New" w:eastAsia="Cordia New" w:hAnsi="Angsana New"/>
                <w:sz w:val="26"/>
                <w:szCs w:val="26"/>
              </w:rPr>
              <w:t xml:space="preserve">20 </w:t>
            </w:r>
          </w:p>
        </w:tc>
        <w:tc>
          <w:tcPr>
            <w:tcW w:w="270" w:type="dxa"/>
          </w:tcPr>
          <w:p w14:paraId="30FBB6B6" w14:textId="0F03066C" w:rsidR="00AD03A1" w:rsidRPr="00465FC6" w:rsidRDefault="00AD03A1" w:rsidP="00AD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39D33D7" w14:textId="77777777" w:rsidR="00AD03A1" w:rsidRPr="00465FC6" w:rsidRDefault="00AD03A1" w:rsidP="00AD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0DAA324" w14:textId="409370C7" w:rsidR="00AD03A1" w:rsidRPr="00465FC6" w:rsidRDefault="00AD03A1" w:rsidP="00AD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EB13BFF" w14:textId="77777777" w:rsidR="00AD03A1" w:rsidRPr="00465FC6" w:rsidRDefault="00AD03A1" w:rsidP="00AD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0578E03" w14:textId="5D259E99" w:rsidR="00AD03A1" w:rsidRPr="00465FC6" w:rsidRDefault="00D06559" w:rsidP="00D0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5FC6">
              <w:rPr>
                <w:rFonts w:ascii="Angsana New" w:hAnsi="Angsana New"/>
                <w:sz w:val="26"/>
                <w:szCs w:val="26"/>
              </w:rPr>
              <w:t>(</w:t>
            </w:r>
            <w:r w:rsidR="007A6851">
              <w:rPr>
                <w:rFonts w:ascii="Angsana New" w:hAnsi="Angsana New"/>
                <w:sz w:val="26"/>
                <w:szCs w:val="26"/>
              </w:rPr>
              <w:t>798</w:t>
            </w:r>
            <w:r w:rsidRPr="00465FC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49EFEF5E" w14:textId="77777777" w:rsidR="00AD03A1" w:rsidRPr="00465FC6" w:rsidRDefault="00AD03A1" w:rsidP="00AD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4BEC0AB" w14:textId="4629C7A0" w:rsidR="00AD03A1" w:rsidRPr="00465FC6" w:rsidRDefault="00AD03A1" w:rsidP="00AD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5FC6">
              <w:rPr>
                <w:rFonts w:ascii="Angsana New" w:hAnsi="Angsana New"/>
                <w:sz w:val="26"/>
                <w:szCs w:val="26"/>
              </w:rPr>
              <w:t>15,740</w:t>
            </w:r>
          </w:p>
        </w:tc>
      </w:tr>
      <w:tr w:rsidR="00AD03A1" w:rsidRPr="00465FC6" w14:paraId="3E79223E" w14:textId="77777777" w:rsidTr="001231C3">
        <w:tc>
          <w:tcPr>
            <w:tcW w:w="5940" w:type="dxa"/>
          </w:tcPr>
          <w:p w14:paraId="05678328" w14:textId="6ECCF5A7" w:rsidR="00AD03A1" w:rsidRPr="00465FC6" w:rsidRDefault="00AD03A1" w:rsidP="00AD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465FC6">
              <w:rPr>
                <w:rFonts w:ascii="Angsana New" w:hAnsi="Angsana New"/>
                <w:sz w:val="26"/>
                <w:szCs w:val="26"/>
                <w:cs/>
              </w:rPr>
              <w:t>บวก</w:t>
            </w:r>
            <w:r w:rsidRPr="00465FC6">
              <w:rPr>
                <w:rFonts w:ascii="Angsana New" w:hAnsi="Angsana New" w:hint="cs"/>
                <w:sz w:val="26"/>
                <w:szCs w:val="26"/>
                <w:cs/>
              </w:rPr>
              <w:t xml:space="preserve"> (หัก)</w:t>
            </w:r>
            <w:r w:rsidRPr="00465FC6">
              <w:rPr>
                <w:rFonts w:ascii="Angsana New" w:hAnsi="Angsana New"/>
                <w:sz w:val="26"/>
                <w:szCs w:val="26"/>
                <w:cs/>
              </w:rPr>
              <w:t xml:space="preserve"> : ผลกระทบทางภาษีของ</w:t>
            </w:r>
          </w:p>
        </w:tc>
        <w:tc>
          <w:tcPr>
            <w:tcW w:w="270" w:type="dxa"/>
          </w:tcPr>
          <w:p w14:paraId="6F1F3B98" w14:textId="77777777" w:rsidR="00AD03A1" w:rsidRPr="00465FC6" w:rsidRDefault="00AD03A1" w:rsidP="00AD03A1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C3E1A8D" w14:textId="77777777" w:rsidR="00AD03A1" w:rsidRPr="00465FC6" w:rsidRDefault="00AD03A1" w:rsidP="00AD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58D4F18" w14:textId="77777777" w:rsidR="00AD03A1" w:rsidRPr="00465FC6" w:rsidRDefault="00AD03A1" w:rsidP="00AD03A1">
            <w:pPr>
              <w:pStyle w:val="BodyText3"/>
              <w:spacing w:line="240" w:lineRule="atLeast"/>
              <w:ind w:left="-18"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9200436" w14:textId="77777777" w:rsidR="00AD03A1" w:rsidRPr="00465FC6" w:rsidRDefault="00AD03A1" w:rsidP="00AD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C4E8A2D" w14:textId="77777777" w:rsidR="00AD03A1" w:rsidRPr="00465FC6" w:rsidRDefault="00AD03A1" w:rsidP="00AD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C178BCE" w14:textId="77777777" w:rsidR="00AD03A1" w:rsidRPr="00465FC6" w:rsidRDefault="00AD03A1" w:rsidP="00AD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E5B4529" w14:textId="77777777" w:rsidR="00AD03A1" w:rsidRPr="00465FC6" w:rsidRDefault="00AD03A1" w:rsidP="00AD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D03A1" w:rsidRPr="00465FC6" w14:paraId="04DFFCA7" w14:textId="77777777" w:rsidTr="001231C3">
        <w:tc>
          <w:tcPr>
            <w:tcW w:w="5940" w:type="dxa"/>
          </w:tcPr>
          <w:p w14:paraId="6AE8FDEB" w14:textId="1ED8F205" w:rsidR="00AD03A1" w:rsidRPr="00465FC6" w:rsidRDefault="00AD03A1" w:rsidP="00AD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540"/>
              </w:tabs>
              <w:ind w:right="29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65FC6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465FC6">
              <w:rPr>
                <w:rFonts w:ascii="Angsana New" w:hAnsi="Angsana New" w:hint="cs"/>
                <w:sz w:val="26"/>
                <w:szCs w:val="26"/>
                <w:cs/>
              </w:rPr>
              <w:t>ค่าใช้จ่ายได้รับยกเว้นภาษี</w:t>
            </w:r>
            <w:r w:rsidRPr="00465FC6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</w:t>
            </w:r>
          </w:p>
        </w:tc>
        <w:tc>
          <w:tcPr>
            <w:tcW w:w="270" w:type="dxa"/>
          </w:tcPr>
          <w:p w14:paraId="07621EC7" w14:textId="0D1CDC57" w:rsidR="00AD03A1" w:rsidRPr="00465FC6" w:rsidRDefault="00AD03A1" w:rsidP="00AD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A437C40" w14:textId="77777777" w:rsidR="00AD03A1" w:rsidRPr="00465FC6" w:rsidRDefault="00AD03A1" w:rsidP="00AD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A0299C9" w14:textId="329805A2" w:rsidR="00AD03A1" w:rsidRPr="00465FC6" w:rsidRDefault="00AD03A1" w:rsidP="00AD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0D29B80" w14:textId="77777777" w:rsidR="00AD03A1" w:rsidRPr="00465FC6" w:rsidRDefault="00AD03A1" w:rsidP="00AD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AA42B0F" w14:textId="109EBC5E" w:rsidR="00AD03A1" w:rsidRPr="00465FC6" w:rsidRDefault="00A87EB8" w:rsidP="00AD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</w:t>
            </w:r>
            <w:r w:rsidR="007A6851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7714A2B5" w14:textId="77777777" w:rsidR="00AD03A1" w:rsidRPr="00465FC6" w:rsidRDefault="00AD03A1" w:rsidP="00AD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DB2F14D" w14:textId="564F1EE5" w:rsidR="00AD03A1" w:rsidRPr="00465FC6" w:rsidRDefault="00AD03A1" w:rsidP="00AD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5FC6">
              <w:rPr>
                <w:rFonts w:ascii="Angsana New" w:hAnsi="Angsana New"/>
                <w:sz w:val="26"/>
                <w:szCs w:val="26"/>
              </w:rPr>
              <w:t>256</w:t>
            </w:r>
          </w:p>
        </w:tc>
      </w:tr>
      <w:tr w:rsidR="00AD03A1" w:rsidRPr="00465FC6" w14:paraId="181105DA" w14:textId="77777777" w:rsidTr="001231C3">
        <w:tc>
          <w:tcPr>
            <w:tcW w:w="5940" w:type="dxa"/>
          </w:tcPr>
          <w:p w14:paraId="6C5C5BC9" w14:textId="4593E6B3" w:rsidR="00AD03A1" w:rsidRPr="00465FC6" w:rsidRDefault="00AD03A1" w:rsidP="00AD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465FC6">
              <w:rPr>
                <w:rFonts w:ascii="Angsana New" w:hAnsi="Angsana New" w:hint="cs"/>
                <w:sz w:val="26"/>
                <w:szCs w:val="26"/>
                <w:cs/>
              </w:rPr>
              <w:t>ค่าใช้จ่าย</w:t>
            </w:r>
            <w:r w:rsidR="00A107AB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="00A107AB">
              <w:rPr>
                <w:rFonts w:ascii="Angsana New" w:hAnsi="Angsana New" w:hint="cs"/>
                <w:sz w:val="26"/>
                <w:szCs w:val="26"/>
                <w:cs/>
              </w:rPr>
              <w:t>รายได้</w:t>
            </w:r>
            <w:r w:rsidR="00A107AB">
              <w:rPr>
                <w:rFonts w:ascii="Angsana New" w:hAnsi="Angsana New"/>
                <w:sz w:val="26"/>
                <w:szCs w:val="26"/>
              </w:rPr>
              <w:t xml:space="preserve">) </w:t>
            </w:r>
            <w:r w:rsidRPr="00465FC6">
              <w:rPr>
                <w:rFonts w:ascii="Angsana New" w:eastAsia="Cordia New" w:hAnsi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270" w:type="dxa"/>
          </w:tcPr>
          <w:p w14:paraId="2E3A2C80" w14:textId="6F49485B" w:rsidR="00AD03A1" w:rsidRPr="00465FC6" w:rsidRDefault="00AD03A1" w:rsidP="00AD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8C9F55B" w14:textId="77777777" w:rsidR="00AD03A1" w:rsidRPr="00465FC6" w:rsidRDefault="00AD03A1" w:rsidP="00AD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6D66924" w14:textId="7CF21CD6" w:rsidR="00AD03A1" w:rsidRPr="00465FC6" w:rsidRDefault="00AD03A1" w:rsidP="00AD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A8C760D" w14:textId="77777777" w:rsidR="00AD03A1" w:rsidRPr="00465FC6" w:rsidRDefault="00AD03A1" w:rsidP="00AD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999A0BE" w14:textId="4E3865BA" w:rsidR="00AD03A1" w:rsidRPr="00465FC6" w:rsidRDefault="00D06559" w:rsidP="00D0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5FC6">
              <w:rPr>
                <w:rFonts w:ascii="Angsana New" w:hAnsi="Angsana New"/>
                <w:sz w:val="26"/>
                <w:szCs w:val="26"/>
              </w:rPr>
              <w:t>(</w:t>
            </w:r>
            <w:r w:rsidR="007A6851">
              <w:rPr>
                <w:rFonts w:ascii="Angsana New" w:hAnsi="Angsana New"/>
                <w:sz w:val="26"/>
                <w:szCs w:val="26"/>
              </w:rPr>
              <w:t>7</w:t>
            </w:r>
            <w:r w:rsidR="00A87EB8">
              <w:rPr>
                <w:rFonts w:ascii="Angsana New" w:hAnsi="Angsana New"/>
                <w:sz w:val="26"/>
                <w:szCs w:val="26"/>
              </w:rPr>
              <w:t>0</w:t>
            </w:r>
            <w:r w:rsidR="007A6851">
              <w:rPr>
                <w:rFonts w:ascii="Angsana New" w:hAnsi="Angsana New"/>
                <w:sz w:val="26"/>
                <w:szCs w:val="26"/>
              </w:rPr>
              <w:t>1</w:t>
            </w:r>
            <w:r w:rsidRPr="00465FC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45B898ED" w14:textId="77777777" w:rsidR="00AD03A1" w:rsidRPr="00465FC6" w:rsidRDefault="00AD03A1" w:rsidP="00AD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5CF9842" w14:textId="5EFAF532" w:rsidR="00AD03A1" w:rsidRPr="00465FC6" w:rsidRDefault="00AD03A1" w:rsidP="00AD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5FC6">
              <w:rPr>
                <w:rFonts w:ascii="Angsana New" w:hAnsi="Angsana New"/>
                <w:sz w:val="26"/>
                <w:szCs w:val="26"/>
              </w:rPr>
              <w:t>15,996</w:t>
            </w:r>
          </w:p>
        </w:tc>
      </w:tr>
    </w:tbl>
    <w:p w14:paraId="1AE11881" w14:textId="1C928429" w:rsidR="00FB4806" w:rsidRPr="00465FC6" w:rsidRDefault="00FB4806" w:rsidP="00791D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  <w:cs/>
        </w:rPr>
      </w:pPr>
    </w:p>
    <w:p w14:paraId="2AA8870A" w14:textId="77777777" w:rsidR="00131534" w:rsidRPr="00465FC6" w:rsidRDefault="001315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  <w:r w:rsidRPr="00465FC6">
        <w:rPr>
          <w:rFonts w:ascii="Angsana New" w:hAnsi="Angsana New"/>
          <w:sz w:val="26"/>
          <w:szCs w:val="26"/>
          <w:cs/>
        </w:rPr>
        <w:br w:type="page"/>
      </w:r>
    </w:p>
    <w:p w14:paraId="12338BD3" w14:textId="548CCEB1" w:rsidR="00467BAD" w:rsidRPr="00465FC6" w:rsidRDefault="00FA720C" w:rsidP="001231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  <w:r w:rsidRPr="00465FC6">
        <w:rPr>
          <w:rFonts w:ascii="Angsana New" w:hAnsi="Angsana New"/>
          <w:sz w:val="26"/>
          <w:szCs w:val="26"/>
          <w:cs/>
        </w:rPr>
        <w:lastRenderedPageBreak/>
        <w:t>รายละเอียดของ</w:t>
      </w:r>
      <w:bookmarkStart w:id="4" w:name="OLE_LINK1"/>
      <w:bookmarkStart w:id="5" w:name="OLE_LINK2"/>
      <w:r w:rsidRPr="00465FC6">
        <w:rPr>
          <w:rFonts w:ascii="Angsana New" w:hAnsi="Angsana New"/>
          <w:sz w:val="26"/>
          <w:szCs w:val="26"/>
          <w:cs/>
        </w:rPr>
        <w:t>สินทรัพย์ภาษีเงินได้รอการตัดบัญชี</w:t>
      </w:r>
      <w:bookmarkEnd w:id="4"/>
      <w:bookmarkEnd w:id="5"/>
      <w:r w:rsidRPr="00465FC6">
        <w:rPr>
          <w:rFonts w:ascii="Angsana New" w:hAnsi="Angsana New"/>
          <w:sz w:val="26"/>
          <w:szCs w:val="26"/>
          <w:cs/>
        </w:rPr>
        <w:t xml:space="preserve"> </w:t>
      </w:r>
      <w:r w:rsidR="00D22FA5" w:rsidRPr="00465FC6">
        <w:rPr>
          <w:rFonts w:ascii="Angsana New" w:hAnsi="Angsana New"/>
          <w:sz w:val="26"/>
          <w:szCs w:val="26"/>
          <w:lang w:val="en-GB"/>
        </w:rPr>
        <w:t xml:space="preserve">- </w:t>
      </w:r>
      <w:r w:rsidR="00D22FA5" w:rsidRPr="00465FC6">
        <w:rPr>
          <w:rFonts w:ascii="Angsana New" w:hAnsi="Angsana New" w:hint="cs"/>
          <w:sz w:val="26"/>
          <w:szCs w:val="26"/>
          <w:cs/>
        </w:rPr>
        <w:t>สุทธิ</w:t>
      </w:r>
      <w:r w:rsidR="00D22FA5" w:rsidRPr="00465FC6">
        <w:rPr>
          <w:rFonts w:ascii="Angsana New" w:hAnsi="Angsana New"/>
          <w:sz w:val="26"/>
          <w:szCs w:val="26"/>
          <w:lang w:val="en-GB"/>
        </w:rPr>
        <w:t xml:space="preserve"> </w:t>
      </w:r>
      <w:r w:rsidRPr="00465FC6">
        <w:rPr>
          <w:rFonts w:ascii="Angsana New" w:hAnsi="Angsana New"/>
          <w:sz w:val="26"/>
          <w:szCs w:val="26"/>
          <w:cs/>
        </w:rPr>
        <w:t xml:space="preserve">ณ วันที่ </w:t>
      </w:r>
      <w:r w:rsidR="003A4903" w:rsidRPr="00465FC6">
        <w:rPr>
          <w:rFonts w:ascii="Angsana New" w:hAnsi="Angsana New"/>
          <w:sz w:val="26"/>
          <w:szCs w:val="26"/>
        </w:rPr>
        <w:t>3</w:t>
      </w:r>
      <w:r w:rsidR="00874F45" w:rsidRPr="00465FC6">
        <w:rPr>
          <w:rFonts w:ascii="Angsana New" w:hAnsi="Angsana New"/>
          <w:sz w:val="26"/>
          <w:szCs w:val="26"/>
        </w:rPr>
        <w:t>1</w:t>
      </w:r>
      <w:r w:rsidR="003A4903" w:rsidRPr="00465FC6">
        <w:rPr>
          <w:rFonts w:ascii="Angsana New" w:hAnsi="Angsana New"/>
          <w:sz w:val="26"/>
          <w:szCs w:val="26"/>
        </w:rPr>
        <w:t xml:space="preserve"> </w:t>
      </w:r>
      <w:r w:rsidR="00874F45" w:rsidRPr="00465FC6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9E1052" w:rsidRPr="00465FC6">
        <w:rPr>
          <w:rFonts w:ascii="Angsana New" w:hAnsi="Angsana New"/>
          <w:sz w:val="26"/>
          <w:szCs w:val="26"/>
        </w:rPr>
        <w:t>256</w:t>
      </w:r>
      <w:r w:rsidR="00AD03A1" w:rsidRPr="00465FC6">
        <w:rPr>
          <w:rFonts w:ascii="Angsana New" w:hAnsi="Angsana New"/>
          <w:sz w:val="26"/>
          <w:szCs w:val="26"/>
        </w:rPr>
        <w:t>7</w:t>
      </w:r>
      <w:r w:rsidR="00636D86" w:rsidRPr="00465FC6">
        <w:rPr>
          <w:rFonts w:ascii="Angsana New" w:hAnsi="Angsana New"/>
          <w:sz w:val="26"/>
          <w:szCs w:val="26"/>
        </w:rPr>
        <w:t xml:space="preserve"> </w:t>
      </w:r>
      <w:r w:rsidR="00636D86" w:rsidRPr="00465FC6">
        <w:rPr>
          <w:rFonts w:ascii="Angsana New" w:hAnsi="Angsana New" w:hint="cs"/>
          <w:sz w:val="26"/>
          <w:szCs w:val="26"/>
          <w:cs/>
        </w:rPr>
        <w:t xml:space="preserve">และ </w:t>
      </w:r>
      <w:r w:rsidR="005328F1" w:rsidRPr="00465FC6">
        <w:rPr>
          <w:rFonts w:ascii="Angsana New" w:hAnsi="Angsana New"/>
          <w:sz w:val="26"/>
          <w:szCs w:val="26"/>
        </w:rPr>
        <w:t>256</w:t>
      </w:r>
      <w:r w:rsidR="00AD03A1" w:rsidRPr="00465FC6">
        <w:rPr>
          <w:rFonts w:ascii="Angsana New" w:hAnsi="Angsana New"/>
          <w:sz w:val="26"/>
          <w:szCs w:val="26"/>
        </w:rPr>
        <w:t>6</w:t>
      </w:r>
      <w:r w:rsidRPr="00465FC6">
        <w:rPr>
          <w:rFonts w:ascii="Angsana New" w:hAnsi="Angsana New"/>
          <w:sz w:val="26"/>
          <w:szCs w:val="26"/>
          <w:cs/>
        </w:rPr>
        <w:t xml:space="preserve"> มีดังนี้</w:t>
      </w:r>
    </w:p>
    <w:p w14:paraId="040702A5" w14:textId="50482928" w:rsidR="00D21A19" w:rsidRPr="00465FC6" w:rsidRDefault="00D21A19" w:rsidP="001231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3330"/>
        <w:gridCol w:w="1350"/>
        <w:gridCol w:w="270"/>
        <w:gridCol w:w="1440"/>
        <w:gridCol w:w="270"/>
        <w:gridCol w:w="1530"/>
        <w:gridCol w:w="270"/>
        <w:gridCol w:w="1350"/>
      </w:tblGrid>
      <w:tr w:rsidR="00D21A19" w:rsidRPr="00465FC6" w14:paraId="28978B8B" w14:textId="77777777" w:rsidTr="005C72CF">
        <w:trPr>
          <w:trHeight w:val="227"/>
        </w:trPr>
        <w:tc>
          <w:tcPr>
            <w:tcW w:w="3330" w:type="dxa"/>
          </w:tcPr>
          <w:p w14:paraId="2A23C7EE" w14:textId="77777777" w:rsidR="00D21A19" w:rsidRPr="00465FC6" w:rsidRDefault="00D21A1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6480" w:type="dxa"/>
            <w:gridSpan w:val="7"/>
          </w:tcPr>
          <w:p w14:paraId="39B9D119" w14:textId="77777777" w:rsidR="00D21A19" w:rsidRPr="00465FC6" w:rsidRDefault="00D21A1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35"/>
              </w:tabs>
              <w:ind w:left="-52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65FC6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D21A19" w:rsidRPr="00465FC6" w14:paraId="6059DA78" w14:textId="77777777" w:rsidTr="00D74F89">
        <w:trPr>
          <w:trHeight w:val="227"/>
        </w:trPr>
        <w:tc>
          <w:tcPr>
            <w:tcW w:w="3330" w:type="dxa"/>
          </w:tcPr>
          <w:p w14:paraId="58D116B5" w14:textId="77777777" w:rsidR="00D21A19" w:rsidRPr="00465FC6" w:rsidRDefault="00D21A1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</w:tcPr>
          <w:p w14:paraId="6860F4F8" w14:textId="77777777" w:rsidR="00D21A19" w:rsidRPr="00465FC6" w:rsidRDefault="00D21A1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AA2B86A" w14:textId="77777777" w:rsidR="00D21A19" w:rsidRPr="00465FC6" w:rsidRDefault="00D21A1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5FC6">
              <w:rPr>
                <w:rFonts w:ascii="Angsana New" w:hAnsi="Angsana New" w:hint="cs"/>
                <w:sz w:val="26"/>
                <w:szCs w:val="26"/>
                <w:cs/>
              </w:rPr>
              <w:t>บันทึกเป็นรายได้ (ค่าใช้จ่าย) ใน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</w:tcPr>
          <w:p w14:paraId="7F89B10A" w14:textId="77777777" w:rsidR="00D21A19" w:rsidRPr="00465FC6" w:rsidRDefault="00D21A1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74F89" w:rsidRPr="00465FC6" w14:paraId="6D1C23FF" w14:textId="77777777" w:rsidTr="00D74F89">
        <w:trPr>
          <w:trHeight w:val="227"/>
        </w:trPr>
        <w:tc>
          <w:tcPr>
            <w:tcW w:w="3330" w:type="dxa"/>
          </w:tcPr>
          <w:p w14:paraId="721F27F3" w14:textId="77777777" w:rsidR="00D74F89" w:rsidRPr="00465FC6" w:rsidRDefault="00D74F8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40" w:right="71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</w:tcPr>
          <w:p w14:paraId="304C86DF" w14:textId="77777777" w:rsidR="00D74F89" w:rsidRPr="00465FC6" w:rsidRDefault="00D74F89" w:rsidP="005C72CF">
            <w:pPr>
              <w:tabs>
                <w:tab w:val="left" w:pos="1375"/>
              </w:tabs>
              <w:ind w:left="-108" w:right="-95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2DEDA94" w14:textId="5D4326B5" w:rsidR="00D74F89" w:rsidRPr="00465FC6" w:rsidRDefault="00D74F89" w:rsidP="005C72CF">
            <w:pPr>
              <w:tabs>
                <w:tab w:val="left" w:pos="1375"/>
              </w:tabs>
              <w:ind w:left="-108" w:right="-9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5FC6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465FC6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465FC6">
              <w:rPr>
                <w:rFonts w:ascii="Angsana New" w:hAnsi="Angsana New" w:hint="cs"/>
                <w:sz w:val="26"/>
                <w:szCs w:val="26"/>
                <w:lang w:val="en-GB"/>
              </w:rPr>
              <w:t>256</w:t>
            </w:r>
            <w:r w:rsidR="00AD03A1" w:rsidRPr="00465FC6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vAlign w:val="bottom"/>
          </w:tcPr>
          <w:p w14:paraId="3A7410C5" w14:textId="77777777" w:rsidR="00D74F89" w:rsidRPr="00465FC6" w:rsidRDefault="00D74F8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40" w:right="-10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11B42778" w14:textId="41A1A970" w:rsidR="00D74F89" w:rsidRPr="00465FC6" w:rsidRDefault="00D74F8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40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75ADF2A" w14:textId="60D79072" w:rsidR="00D74F89" w:rsidRPr="00465FC6" w:rsidRDefault="00717984" w:rsidP="00711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40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="00D74F89" w:rsidRPr="00465FC6">
              <w:rPr>
                <w:rFonts w:ascii="Angsana New" w:hAnsi="Angsana New" w:hint="cs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270" w:type="dxa"/>
            <w:vAlign w:val="bottom"/>
          </w:tcPr>
          <w:p w14:paraId="04302D6C" w14:textId="77777777" w:rsidR="00D74F89" w:rsidRPr="00465FC6" w:rsidRDefault="00D74F8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8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530" w:type="dxa"/>
            <w:vAlign w:val="bottom"/>
          </w:tcPr>
          <w:p w14:paraId="474B2F92" w14:textId="52F910CD" w:rsidR="00D74F89" w:rsidRPr="00465FC6" w:rsidRDefault="00717984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8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="00864F24" w:rsidRPr="00465FC6">
              <w:rPr>
                <w:rFonts w:ascii="Angsana New" w:hAnsi="Angsana New" w:hint="cs"/>
                <w:sz w:val="26"/>
                <w:szCs w:val="26"/>
                <w:cs/>
              </w:rPr>
              <w:t>เบ็ดเสร็จ</w:t>
            </w:r>
            <w:r w:rsidR="00356E3F" w:rsidRPr="00465FC6"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</w:p>
          <w:p w14:paraId="2A6CDBBE" w14:textId="4C3FEC19" w:rsidR="00D74F89" w:rsidRPr="00465FC6" w:rsidRDefault="00D74F8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8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5FC6">
              <w:rPr>
                <w:rFonts w:ascii="Angsana New" w:hAnsi="Angsana New" w:hint="cs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270" w:type="dxa"/>
          </w:tcPr>
          <w:p w14:paraId="49BDFE82" w14:textId="77777777" w:rsidR="00D74F89" w:rsidRPr="00465FC6" w:rsidRDefault="00D74F89" w:rsidP="005C72CF">
            <w:pPr>
              <w:tabs>
                <w:tab w:val="left" w:pos="1375"/>
              </w:tabs>
              <w:ind w:left="-108" w:right="-6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8D98DA8" w14:textId="12AFF27E" w:rsidR="00D74F89" w:rsidRPr="00465FC6" w:rsidRDefault="00D74F89" w:rsidP="005C72CF">
            <w:pPr>
              <w:tabs>
                <w:tab w:val="left" w:pos="1375"/>
              </w:tabs>
              <w:ind w:left="-108" w:right="-6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465FC6">
              <w:rPr>
                <w:rFonts w:ascii="Angsana New" w:hAnsi="Angsana New" w:hint="cs"/>
                <w:sz w:val="26"/>
                <w:szCs w:val="26"/>
                <w:lang w:val="en-GB"/>
              </w:rPr>
              <w:t>3</w:t>
            </w:r>
            <w:r w:rsidRPr="00465FC6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465FC6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="003D020B" w:rsidRPr="00465FC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65FC6">
              <w:rPr>
                <w:rFonts w:ascii="Angsana New" w:hAnsi="Angsana New" w:hint="cs"/>
                <w:sz w:val="26"/>
                <w:szCs w:val="26"/>
                <w:lang w:val="en-GB"/>
              </w:rPr>
              <w:t>256</w:t>
            </w:r>
            <w:r w:rsidR="00AD03A1" w:rsidRPr="00465FC6">
              <w:rPr>
                <w:rFonts w:ascii="Angsana New" w:hAnsi="Angsana New"/>
                <w:sz w:val="26"/>
                <w:szCs w:val="26"/>
                <w:lang w:val="en-GB"/>
              </w:rPr>
              <w:t>7</w:t>
            </w:r>
          </w:p>
        </w:tc>
      </w:tr>
      <w:tr w:rsidR="00D74F89" w:rsidRPr="00465FC6" w14:paraId="4A7DE040" w14:textId="77777777" w:rsidTr="00346FCB">
        <w:tc>
          <w:tcPr>
            <w:tcW w:w="3330" w:type="dxa"/>
          </w:tcPr>
          <w:p w14:paraId="6B9DCFCA" w14:textId="3806610A" w:rsidR="00D74F89" w:rsidRPr="00465FC6" w:rsidRDefault="00D74F8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03976CA" w14:textId="77777777" w:rsidR="00D74F89" w:rsidRPr="00465FC6" w:rsidRDefault="00D74F8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0" w:type="dxa"/>
            <w:vAlign w:val="bottom"/>
          </w:tcPr>
          <w:p w14:paraId="578EE757" w14:textId="77777777" w:rsidR="00D74F89" w:rsidRPr="00465FC6" w:rsidRDefault="00D74F8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4DEB25" w14:textId="77777777" w:rsidR="00D74F89" w:rsidRPr="00465FC6" w:rsidRDefault="00D74F8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0" w:type="dxa"/>
            <w:vAlign w:val="bottom"/>
          </w:tcPr>
          <w:p w14:paraId="6842AB8D" w14:textId="77777777" w:rsidR="00D74F89" w:rsidRPr="00465FC6" w:rsidRDefault="00D74F8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0BC3A81" w14:textId="77777777" w:rsidR="00D74F89" w:rsidRPr="00465FC6" w:rsidRDefault="00D74F8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0" w:type="dxa"/>
          </w:tcPr>
          <w:p w14:paraId="7D79E5B5" w14:textId="77777777" w:rsidR="00D74F89" w:rsidRPr="00465FC6" w:rsidRDefault="00D74F8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right="-68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86E4C9C" w14:textId="77777777" w:rsidR="00D74F89" w:rsidRPr="00465FC6" w:rsidRDefault="00D74F8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</w:tr>
      <w:tr w:rsidR="00AD03A1" w:rsidRPr="00465FC6" w14:paraId="3EC82888" w14:textId="77777777" w:rsidTr="00D74F89">
        <w:tc>
          <w:tcPr>
            <w:tcW w:w="3330" w:type="dxa"/>
          </w:tcPr>
          <w:p w14:paraId="5A10E073" w14:textId="77777777" w:rsidR="00AD03A1" w:rsidRPr="00465FC6" w:rsidRDefault="00AD03A1" w:rsidP="00AD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65FC6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vAlign w:val="bottom"/>
          </w:tcPr>
          <w:p w14:paraId="547F7684" w14:textId="078A7041" w:rsidR="00AD03A1" w:rsidRPr="00465FC6" w:rsidRDefault="00AD03A1" w:rsidP="00AD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65FC6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117</w:t>
            </w:r>
          </w:p>
        </w:tc>
        <w:tc>
          <w:tcPr>
            <w:tcW w:w="270" w:type="dxa"/>
            <w:vAlign w:val="bottom"/>
          </w:tcPr>
          <w:p w14:paraId="38F27E85" w14:textId="77777777" w:rsidR="00AD03A1" w:rsidRPr="00465FC6" w:rsidRDefault="00AD03A1" w:rsidP="00AD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</w:tcPr>
          <w:p w14:paraId="49EC829E" w14:textId="1CA87405" w:rsidR="00AD03A1" w:rsidRPr="00465FC6" w:rsidRDefault="00E82F88" w:rsidP="00E82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  <w:r w:rsidRPr="00465FC6">
              <w:rPr>
                <w:rFonts w:ascii="Angsana New" w:hAnsi="Angsana New"/>
                <w:sz w:val="26"/>
                <w:szCs w:val="26"/>
              </w:rPr>
              <w:t>(3)</w:t>
            </w:r>
          </w:p>
        </w:tc>
        <w:tc>
          <w:tcPr>
            <w:tcW w:w="270" w:type="dxa"/>
            <w:vAlign w:val="bottom"/>
          </w:tcPr>
          <w:p w14:paraId="115BBA1F" w14:textId="77777777" w:rsidR="00AD03A1" w:rsidRPr="00465FC6" w:rsidRDefault="00AD03A1" w:rsidP="00AD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530" w:type="dxa"/>
          </w:tcPr>
          <w:p w14:paraId="06FFFF1F" w14:textId="52C3131E" w:rsidR="00AD03A1" w:rsidRPr="00465FC6" w:rsidRDefault="00AD03A1" w:rsidP="00AD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65FC6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3F6CB072" w14:textId="77777777" w:rsidR="00AD03A1" w:rsidRPr="00465FC6" w:rsidRDefault="00AD03A1" w:rsidP="00AD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350" w:type="dxa"/>
            <w:vAlign w:val="bottom"/>
          </w:tcPr>
          <w:p w14:paraId="47B9D25E" w14:textId="4E35FA9D" w:rsidR="00AD03A1" w:rsidRPr="00465FC6" w:rsidRDefault="00AD03A1" w:rsidP="00AD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65FC6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11</w:t>
            </w:r>
            <w:r w:rsidR="00D06559" w:rsidRPr="00465FC6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AD03A1" w:rsidRPr="00465FC6" w14:paraId="61E99CA5" w14:textId="77777777" w:rsidTr="00D74F89">
        <w:tc>
          <w:tcPr>
            <w:tcW w:w="3330" w:type="dxa"/>
          </w:tcPr>
          <w:p w14:paraId="1FC7AEB8" w14:textId="77777777" w:rsidR="00AD03A1" w:rsidRPr="00465FC6" w:rsidRDefault="00AD03A1" w:rsidP="00AD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65FC6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ค่าเผื่อการลดมูลค่าของสินค้าคงเหลือ</w:t>
            </w:r>
          </w:p>
        </w:tc>
        <w:tc>
          <w:tcPr>
            <w:tcW w:w="1350" w:type="dxa"/>
          </w:tcPr>
          <w:p w14:paraId="4A867CFE" w14:textId="77777777" w:rsidR="00AD03A1" w:rsidRPr="00465FC6" w:rsidRDefault="00AD03A1" w:rsidP="00AD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476064D" w14:textId="77777777" w:rsidR="00AD03A1" w:rsidRPr="00465FC6" w:rsidRDefault="00AD03A1" w:rsidP="00AD03A1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EDC6C45" w14:textId="77777777" w:rsidR="00AD03A1" w:rsidRPr="00465FC6" w:rsidRDefault="00AD03A1" w:rsidP="00AD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9328B07" w14:textId="77777777" w:rsidR="00AD03A1" w:rsidRPr="00465FC6" w:rsidRDefault="00AD03A1" w:rsidP="00AD03A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30C5DF7" w14:textId="77777777" w:rsidR="00AD03A1" w:rsidRPr="00465FC6" w:rsidRDefault="00AD03A1" w:rsidP="00AD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5E2C297" w14:textId="77777777" w:rsidR="00AD03A1" w:rsidRPr="00465FC6" w:rsidRDefault="00AD03A1" w:rsidP="00AD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350" w:type="dxa"/>
          </w:tcPr>
          <w:p w14:paraId="474FF7FE" w14:textId="77777777" w:rsidR="00AD03A1" w:rsidRPr="00465FC6" w:rsidRDefault="00AD03A1" w:rsidP="00AD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</w:tr>
      <w:tr w:rsidR="00AD03A1" w:rsidRPr="00465FC6" w14:paraId="418BE2B1" w14:textId="77777777" w:rsidTr="00D74F89">
        <w:tc>
          <w:tcPr>
            <w:tcW w:w="3330" w:type="dxa"/>
          </w:tcPr>
          <w:p w14:paraId="5A2B49D2" w14:textId="77777777" w:rsidR="00AD03A1" w:rsidRPr="00465FC6" w:rsidRDefault="00AD03A1" w:rsidP="00AD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465FC6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  และสินค้าเคลื่อนไหวช้า</w:t>
            </w:r>
          </w:p>
        </w:tc>
        <w:tc>
          <w:tcPr>
            <w:tcW w:w="1350" w:type="dxa"/>
          </w:tcPr>
          <w:p w14:paraId="49BBDC00" w14:textId="7556F86F" w:rsidR="00AD03A1" w:rsidRPr="00465FC6" w:rsidRDefault="00AD03A1" w:rsidP="00AD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5FC6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195</w:t>
            </w:r>
          </w:p>
        </w:tc>
        <w:tc>
          <w:tcPr>
            <w:tcW w:w="270" w:type="dxa"/>
          </w:tcPr>
          <w:p w14:paraId="46F3B641" w14:textId="77777777" w:rsidR="00AD03A1" w:rsidRPr="00465FC6" w:rsidRDefault="00AD03A1" w:rsidP="00AD03A1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EA3B5AE" w14:textId="039A4245" w:rsidR="00AD03A1" w:rsidRPr="00465FC6" w:rsidRDefault="007A6851" w:rsidP="007A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252</w:t>
            </w:r>
          </w:p>
        </w:tc>
        <w:tc>
          <w:tcPr>
            <w:tcW w:w="270" w:type="dxa"/>
          </w:tcPr>
          <w:p w14:paraId="397D946D" w14:textId="77777777" w:rsidR="00AD03A1" w:rsidRPr="00465FC6" w:rsidRDefault="00AD03A1" w:rsidP="00AD03A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1B3E6A0" w14:textId="53A70F27" w:rsidR="00AD03A1" w:rsidRPr="00465FC6" w:rsidRDefault="00AD03A1" w:rsidP="00AD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5FC6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4636EA1D" w14:textId="77777777" w:rsidR="00AD03A1" w:rsidRPr="00465FC6" w:rsidRDefault="00AD03A1" w:rsidP="00AD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350" w:type="dxa"/>
          </w:tcPr>
          <w:p w14:paraId="43C0410A" w14:textId="3A034E8D" w:rsidR="00AD03A1" w:rsidRPr="00465FC6" w:rsidRDefault="007A6851" w:rsidP="00AD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447</w:t>
            </w:r>
          </w:p>
        </w:tc>
      </w:tr>
      <w:tr w:rsidR="00AD03A1" w:rsidRPr="00465FC6" w14:paraId="64609968" w14:textId="77777777" w:rsidTr="00D74F89">
        <w:tc>
          <w:tcPr>
            <w:tcW w:w="3330" w:type="dxa"/>
          </w:tcPr>
          <w:p w14:paraId="2E8473C6" w14:textId="77777777" w:rsidR="00AD03A1" w:rsidRPr="00465FC6" w:rsidRDefault="00AD03A1" w:rsidP="00AD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65FC6">
              <w:rPr>
                <w:rFonts w:ascii="Angsana New" w:eastAsia="Cordia New" w:hAnsi="Angsana New" w:hint="cs"/>
                <w:sz w:val="26"/>
                <w:szCs w:val="26"/>
                <w:cs/>
              </w:rPr>
              <w:t>เงินมัดจำรับและเงินรับล่วงหน้าจากลูกค้า</w:t>
            </w:r>
          </w:p>
        </w:tc>
        <w:tc>
          <w:tcPr>
            <w:tcW w:w="1350" w:type="dxa"/>
          </w:tcPr>
          <w:p w14:paraId="2A5A33BF" w14:textId="360D2459" w:rsidR="00AD03A1" w:rsidRPr="00465FC6" w:rsidRDefault="00AD03A1" w:rsidP="00AD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5FC6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4,391</w:t>
            </w:r>
          </w:p>
        </w:tc>
        <w:tc>
          <w:tcPr>
            <w:tcW w:w="270" w:type="dxa"/>
          </w:tcPr>
          <w:p w14:paraId="617FDE6E" w14:textId="77777777" w:rsidR="00AD03A1" w:rsidRPr="00465FC6" w:rsidRDefault="00AD03A1" w:rsidP="00AD03A1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1851D12" w14:textId="28F81DB9" w:rsidR="00AD03A1" w:rsidRPr="00465FC6" w:rsidRDefault="005A1F5D" w:rsidP="00AD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5FC6">
              <w:rPr>
                <w:rFonts w:ascii="Angsana New" w:hAnsi="Angsana New" w:hint="cs"/>
                <w:sz w:val="26"/>
                <w:szCs w:val="26"/>
                <w:cs/>
              </w:rPr>
              <w:t>94</w:t>
            </w:r>
            <w:r w:rsidR="00864649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6AB8FFB9" w14:textId="77777777" w:rsidR="00AD03A1" w:rsidRPr="00465FC6" w:rsidRDefault="00AD03A1" w:rsidP="00AD03A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56374149" w14:textId="5E293081" w:rsidR="00AD03A1" w:rsidRPr="00465FC6" w:rsidRDefault="00AD03A1" w:rsidP="00AD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5FC6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1A2AF186" w14:textId="77777777" w:rsidR="00AD03A1" w:rsidRPr="00465FC6" w:rsidRDefault="00AD03A1" w:rsidP="00AD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350" w:type="dxa"/>
          </w:tcPr>
          <w:p w14:paraId="7C8062F0" w14:textId="4AC4A289" w:rsidR="00AD03A1" w:rsidRPr="00465FC6" w:rsidRDefault="00D06559" w:rsidP="00AD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65FC6">
              <w:rPr>
                <w:rFonts w:ascii="Angsana New" w:hAnsi="Angsana New"/>
                <w:sz w:val="26"/>
                <w:szCs w:val="26"/>
              </w:rPr>
              <w:t>5,33</w:t>
            </w:r>
            <w:r w:rsidR="00864649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AD03A1" w:rsidRPr="00465FC6" w14:paraId="7888C82B" w14:textId="77777777" w:rsidTr="00D74F89">
        <w:tc>
          <w:tcPr>
            <w:tcW w:w="3330" w:type="dxa"/>
          </w:tcPr>
          <w:p w14:paraId="68EA0D4F" w14:textId="71692857" w:rsidR="00AD03A1" w:rsidRPr="00465FC6" w:rsidRDefault="00AD03A1" w:rsidP="00AD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65FC6">
              <w:rPr>
                <w:rFonts w:ascii="Angsana New" w:eastAsia="Cordia New" w:hAnsi="Angsana New" w:hint="cs"/>
                <w:sz w:val="26"/>
                <w:szCs w:val="26"/>
                <w:cs/>
              </w:rPr>
              <w:t>ประมาณการหนี้สินไม่หมุนเวียน</w:t>
            </w:r>
          </w:p>
        </w:tc>
        <w:tc>
          <w:tcPr>
            <w:tcW w:w="1350" w:type="dxa"/>
          </w:tcPr>
          <w:p w14:paraId="760D8A6E" w14:textId="77777777" w:rsidR="00AD03A1" w:rsidRPr="00465FC6" w:rsidRDefault="00AD03A1" w:rsidP="00AD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0848C09" w14:textId="77777777" w:rsidR="00AD03A1" w:rsidRPr="00465FC6" w:rsidRDefault="00AD03A1" w:rsidP="00AD03A1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7FCE24C" w14:textId="77777777" w:rsidR="00AD03A1" w:rsidRPr="00465FC6" w:rsidRDefault="00AD03A1" w:rsidP="00AD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B82842F" w14:textId="77777777" w:rsidR="00AD03A1" w:rsidRPr="00465FC6" w:rsidRDefault="00AD03A1" w:rsidP="00AD03A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915C6C9" w14:textId="77777777" w:rsidR="00AD03A1" w:rsidRPr="00465FC6" w:rsidRDefault="00AD03A1" w:rsidP="00AD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7CB772E" w14:textId="77777777" w:rsidR="00AD03A1" w:rsidRPr="00465FC6" w:rsidRDefault="00AD03A1" w:rsidP="00AD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350" w:type="dxa"/>
          </w:tcPr>
          <w:p w14:paraId="23A7D450" w14:textId="77777777" w:rsidR="00AD03A1" w:rsidRPr="00465FC6" w:rsidRDefault="00AD03A1" w:rsidP="00AD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</w:tr>
      <w:tr w:rsidR="00AD03A1" w:rsidRPr="00465FC6" w14:paraId="1411426C" w14:textId="77777777" w:rsidTr="00D74F89">
        <w:tc>
          <w:tcPr>
            <w:tcW w:w="3330" w:type="dxa"/>
          </w:tcPr>
          <w:p w14:paraId="327401EC" w14:textId="6A3D7D20" w:rsidR="00AD03A1" w:rsidRPr="00465FC6" w:rsidRDefault="00AD03A1" w:rsidP="00AD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465FC6">
              <w:rPr>
                <w:rFonts w:ascii="Angsana New" w:eastAsia="Cordia New" w:hAnsi="Angsana New" w:hint="cs"/>
                <w:sz w:val="26"/>
                <w:szCs w:val="26"/>
              </w:rPr>
              <w:t xml:space="preserve">   </w:t>
            </w:r>
            <w:r w:rsidRPr="00465FC6">
              <w:rPr>
                <w:rFonts w:ascii="Angsana New" w:eastAsia="Cordia New" w:hAnsi="Angsana New" w:hint="cs"/>
                <w:sz w:val="26"/>
                <w:szCs w:val="26"/>
                <w:cs/>
              </w:rPr>
              <w:t>ผลประโยชน์พนักงานเมื่อเกษียณอายุ</w:t>
            </w:r>
          </w:p>
        </w:tc>
        <w:tc>
          <w:tcPr>
            <w:tcW w:w="1350" w:type="dxa"/>
          </w:tcPr>
          <w:p w14:paraId="277A8E95" w14:textId="58092D3B" w:rsidR="00AD03A1" w:rsidRPr="00465FC6" w:rsidRDefault="00AD03A1" w:rsidP="00AD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5FC6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405</w:t>
            </w:r>
          </w:p>
        </w:tc>
        <w:tc>
          <w:tcPr>
            <w:tcW w:w="270" w:type="dxa"/>
            <w:shd w:val="clear" w:color="auto" w:fill="auto"/>
          </w:tcPr>
          <w:p w14:paraId="23BCA76C" w14:textId="77777777" w:rsidR="00AD03A1" w:rsidRPr="00465FC6" w:rsidRDefault="00AD03A1" w:rsidP="00AD03A1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76FA40B" w14:textId="27444CCE" w:rsidR="00AD03A1" w:rsidRPr="00465FC6" w:rsidRDefault="00E82F88" w:rsidP="00AD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5FC6">
              <w:rPr>
                <w:rFonts w:ascii="Angsana New" w:hAnsi="Angsana New" w:hint="cs"/>
                <w:sz w:val="26"/>
                <w:szCs w:val="26"/>
                <w:cs/>
              </w:rPr>
              <w:t>76</w:t>
            </w:r>
          </w:p>
        </w:tc>
        <w:tc>
          <w:tcPr>
            <w:tcW w:w="270" w:type="dxa"/>
          </w:tcPr>
          <w:p w14:paraId="30F4EA40" w14:textId="77777777" w:rsidR="00AD03A1" w:rsidRPr="00465FC6" w:rsidRDefault="00AD03A1" w:rsidP="00AD03A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ECB7231" w14:textId="1BEA5346" w:rsidR="00AD03A1" w:rsidRPr="00465FC6" w:rsidRDefault="00AD03A1" w:rsidP="00AD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5FC6">
              <w:rPr>
                <w:rFonts w:ascii="Angsana New" w:hAnsi="Angsana New" w:hint="cs"/>
                <w:sz w:val="26"/>
                <w:szCs w:val="26"/>
              </w:rPr>
              <w:t xml:space="preserve">      </w:t>
            </w:r>
            <w:r w:rsidR="00D06559" w:rsidRPr="00465FC6">
              <w:rPr>
                <w:rFonts w:ascii="Angsana New" w:hAnsi="Angsana New"/>
                <w:sz w:val="26"/>
                <w:szCs w:val="26"/>
              </w:rPr>
              <w:t>139</w:t>
            </w:r>
          </w:p>
        </w:tc>
        <w:tc>
          <w:tcPr>
            <w:tcW w:w="270" w:type="dxa"/>
          </w:tcPr>
          <w:p w14:paraId="4A71B09E" w14:textId="77777777" w:rsidR="00AD03A1" w:rsidRPr="00465FC6" w:rsidRDefault="00AD03A1" w:rsidP="00AD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350" w:type="dxa"/>
          </w:tcPr>
          <w:p w14:paraId="06916D0D" w14:textId="572305C2" w:rsidR="00AD03A1" w:rsidRPr="00465FC6" w:rsidRDefault="00D06559" w:rsidP="00AD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65FC6">
              <w:rPr>
                <w:rFonts w:ascii="Angsana New" w:hAnsi="Angsana New"/>
                <w:sz w:val="26"/>
                <w:szCs w:val="26"/>
              </w:rPr>
              <w:t>620</w:t>
            </w:r>
          </w:p>
        </w:tc>
      </w:tr>
      <w:tr w:rsidR="005A1F5D" w:rsidRPr="00465FC6" w14:paraId="5510B01A" w14:textId="77777777" w:rsidTr="00D74F89">
        <w:tc>
          <w:tcPr>
            <w:tcW w:w="3330" w:type="dxa"/>
          </w:tcPr>
          <w:p w14:paraId="7B65D270" w14:textId="5C5449DE" w:rsidR="005A1F5D" w:rsidRPr="00465FC6" w:rsidRDefault="005A1F5D" w:rsidP="005A1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465FC6">
              <w:rPr>
                <w:rFonts w:ascii="Angsana New" w:hAnsi="Angsana New" w:hint="cs"/>
                <w:sz w:val="26"/>
                <w:szCs w:val="26"/>
                <w:cs/>
              </w:rPr>
              <w:t>สินทรัพย์สิทธิการใช้ภายใต้หนี้สิน</w:t>
            </w:r>
          </w:p>
        </w:tc>
        <w:tc>
          <w:tcPr>
            <w:tcW w:w="1350" w:type="dxa"/>
          </w:tcPr>
          <w:p w14:paraId="0C470375" w14:textId="77777777" w:rsidR="005A1F5D" w:rsidRPr="00465FC6" w:rsidRDefault="005A1F5D" w:rsidP="005A1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0" w:type="dxa"/>
            <w:shd w:val="clear" w:color="auto" w:fill="auto"/>
          </w:tcPr>
          <w:p w14:paraId="1B5C6138" w14:textId="77777777" w:rsidR="005A1F5D" w:rsidRPr="00465FC6" w:rsidRDefault="005A1F5D" w:rsidP="005A1F5D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20A6049" w14:textId="77777777" w:rsidR="005A1F5D" w:rsidRPr="00465FC6" w:rsidRDefault="005A1F5D" w:rsidP="005A1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31C9A2D" w14:textId="77777777" w:rsidR="005A1F5D" w:rsidRPr="00465FC6" w:rsidRDefault="005A1F5D" w:rsidP="005A1F5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B537908" w14:textId="77777777" w:rsidR="005A1F5D" w:rsidRPr="00465FC6" w:rsidRDefault="005A1F5D" w:rsidP="005A1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C56E2B9" w14:textId="77777777" w:rsidR="005A1F5D" w:rsidRPr="00465FC6" w:rsidRDefault="005A1F5D" w:rsidP="005A1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350" w:type="dxa"/>
          </w:tcPr>
          <w:p w14:paraId="5C44C399" w14:textId="77777777" w:rsidR="005A1F5D" w:rsidRPr="00465FC6" w:rsidRDefault="005A1F5D" w:rsidP="005A1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</w:tr>
      <w:tr w:rsidR="005A1F5D" w:rsidRPr="00465FC6" w14:paraId="17FA9364" w14:textId="77777777" w:rsidTr="00D74F89">
        <w:tc>
          <w:tcPr>
            <w:tcW w:w="3330" w:type="dxa"/>
          </w:tcPr>
          <w:p w14:paraId="4779085B" w14:textId="53B3B573" w:rsidR="005A1F5D" w:rsidRPr="00465FC6" w:rsidRDefault="005A1F5D" w:rsidP="005A1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65FC6">
              <w:rPr>
                <w:rFonts w:ascii="Angsana New" w:eastAsia="Cordia New" w:hAnsi="Angsana New" w:hint="cs"/>
                <w:sz w:val="26"/>
                <w:szCs w:val="26"/>
              </w:rPr>
              <w:t xml:space="preserve">   </w:t>
            </w:r>
            <w:r w:rsidRPr="00465FC6">
              <w:rPr>
                <w:rFonts w:ascii="Angsana New" w:hAnsi="Angsana New" w:hint="cs"/>
                <w:sz w:val="26"/>
                <w:szCs w:val="26"/>
                <w:cs/>
              </w:rPr>
              <w:t>ตามสัญญาเช่า</w:t>
            </w:r>
          </w:p>
        </w:tc>
        <w:tc>
          <w:tcPr>
            <w:tcW w:w="1350" w:type="dxa"/>
          </w:tcPr>
          <w:p w14:paraId="09425A1D" w14:textId="24A8BA36" w:rsidR="005A1F5D" w:rsidRPr="00465FC6" w:rsidRDefault="005A1F5D" w:rsidP="005A1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65FC6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5187AFD9" w14:textId="77777777" w:rsidR="005A1F5D" w:rsidRPr="00465FC6" w:rsidRDefault="005A1F5D" w:rsidP="005A1F5D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D720334" w14:textId="4274A33D" w:rsidR="005A1F5D" w:rsidRPr="00465FC6" w:rsidRDefault="005A1F5D" w:rsidP="0046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5FC6">
              <w:rPr>
                <w:rFonts w:ascii="Angsana New" w:hAnsi="Angsana New"/>
                <w:sz w:val="26"/>
                <w:szCs w:val="26"/>
              </w:rPr>
              <w:t>(</w:t>
            </w:r>
            <w:r w:rsidR="00864649">
              <w:rPr>
                <w:rFonts w:ascii="Angsana New" w:hAnsi="Angsana New"/>
                <w:sz w:val="26"/>
                <w:szCs w:val="26"/>
              </w:rPr>
              <w:t>3</w:t>
            </w:r>
            <w:r w:rsidRPr="00465FC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79F1C6E4" w14:textId="77777777" w:rsidR="005A1F5D" w:rsidRPr="00465FC6" w:rsidRDefault="005A1F5D" w:rsidP="005A1F5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B681356" w14:textId="27D12BB1" w:rsidR="005A1F5D" w:rsidRPr="00465FC6" w:rsidRDefault="005A1F5D" w:rsidP="005A1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5FC6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72BAA37B" w14:textId="77777777" w:rsidR="005A1F5D" w:rsidRPr="00465FC6" w:rsidRDefault="005A1F5D" w:rsidP="005A1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350" w:type="dxa"/>
          </w:tcPr>
          <w:p w14:paraId="7D1E8C55" w14:textId="1AC62867" w:rsidR="005A1F5D" w:rsidRPr="00465FC6" w:rsidRDefault="00864649" w:rsidP="005A1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5A1F5D" w:rsidRPr="00465FC6" w14:paraId="4173A45D" w14:textId="77777777" w:rsidTr="00D74F89">
        <w:tc>
          <w:tcPr>
            <w:tcW w:w="3330" w:type="dxa"/>
          </w:tcPr>
          <w:p w14:paraId="752DF3A3" w14:textId="53A39E2F" w:rsidR="005A1F5D" w:rsidRPr="00465FC6" w:rsidRDefault="005A1F5D" w:rsidP="005A1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65FC6">
              <w:rPr>
                <w:rFonts w:ascii="Angsana New" w:hAnsi="Angsana New" w:hint="cs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</w:tcPr>
          <w:p w14:paraId="7EE89C36" w14:textId="2D2972BB" w:rsidR="005A1F5D" w:rsidRPr="00465FC6" w:rsidRDefault="005A1F5D" w:rsidP="005A1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5FC6">
              <w:rPr>
                <w:rFonts w:ascii="Angsana New" w:hAnsi="Angsana New" w:hint="cs"/>
                <w:sz w:val="26"/>
                <w:szCs w:val="26"/>
              </w:rPr>
              <w:t xml:space="preserve">      </w:t>
            </w:r>
            <w:r w:rsidRPr="00465FC6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3CBDC851" w14:textId="77777777" w:rsidR="005A1F5D" w:rsidRPr="00465FC6" w:rsidRDefault="005A1F5D" w:rsidP="005A1F5D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7BA9946" w14:textId="1CEA7118" w:rsidR="005A1F5D" w:rsidRPr="00465FC6" w:rsidRDefault="005A1F5D" w:rsidP="0046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5FC6">
              <w:rPr>
                <w:rFonts w:ascii="Angsana New" w:hAnsi="Angsana New"/>
                <w:sz w:val="26"/>
                <w:szCs w:val="26"/>
              </w:rPr>
              <w:t>(3)</w:t>
            </w:r>
          </w:p>
        </w:tc>
        <w:tc>
          <w:tcPr>
            <w:tcW w:w="270" w:type="dxa"/>
          </w:tcPr>
          <w:p w14:paraId="2C970812" w14:textId="77777777" w:rsidR="005A1F5D" w:rsidRPr="00465FC6" w:rsidRDefault="005A1F5D" w:rsidP="005A1F5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91D54C2" w14:textId="0327FCE1" w:rsidR="005A1F5D" w:rsidRPr="00465FC6" w:rsidRDefault="005A1F5D" w:rsidP="005A1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5FC6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7ED313EC" w14:textId="77777777" w:rsidR="005A1F5D" w:rsidRPr="00465FC6" w:rsidRDefault="005A1F5D" w:rsidP="005A1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350" w:type="dxa"/>
          </w:tcPr>
          <w:p w14:paraId="02B0532D" w14:textId="28576344" w:rsidR="005A1F5D" w:rsidRPr="00465FC6" w:rsidRDefault="005A1F5D" w:rsidP="005A1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  <w:lang w:val="th-TH"/>
              </w:rPr>
            </w:pPr>
            <w:r w:rsidRPr="00465FC6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</w:tr>
      <w:tr w:rsidR="005A1F5D" w:rsidRPr="00465FC6" w14:paraId="1A39AB50" w14:textId="77777777" w:rsidTr="00D74F89">
        <w:tc>
          <w:tcPr>
            <w:tcW w:w="3330" w:type="dxa"/>
          </w:tcPr>
          <w:p w14:paraId="2E59AA8C" w14:textId="539108AE" w:rsidR="005A1F5D" w:rsidRPr="00465FC6" w:rsidRDefault="005A1F5D" w:rsidP="005A1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65FC6">
              <w:rPr>
                <w:rFonts w:ascii="Angsana New" w:hAnsi="Angsana New" w:hint="cs"/>
                <w:sz w:val="26"/>
                <w:szCs w:val="26"/>
                <w:cs/>
              </w:rPr>
              <w:t>การปรับมูลค่ายุติธรรมของเงินลงทุน</w:t>
            </w:r>
          </w:p>
        </w:tc>
        <w:tc>
          <w:tcPr>
            <w:tcW w:w="1350" w:type="dxa"/>
          </w:tcPr>
          <w:p w14:paraId="40F08AEF" w14:textId="12FF11DA" w:rsidR="005A1F5D" w:rsidRPr="00465FC6" w:rsidRDefault="005A1F5D" w:rsidP="005A1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5FC6">
              <w:rPr>
                <w:rFonts w:ascii="Angsana New" w:hAnsi="Angsana New"/>
                <w:sz w:val="26"/>
                <w:szCs w:val="26"/>
              </w:rPr>
              <w:t>(116)</w:t>
            </w:r>
          </w:p>
        </w:tc>
        <w:tc>
          <w:tcPr>
            <w:tcW w:w="270" w:type="dxa"/>
            <w:shd w:val="clear" w:color="auto" w:fill="auto"/>
          </w:tcPr>
          <w:p w14:paraId="670ED700" w14:textId="77777777" w:rsidR="005A1F5D" w:rsidRPr="00465FC6" w:rsidRDefault="005A1F5D" w:rsidP="005A1F5D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F5B1595" w14:textId="7725FE09" w:rsidR="005A1F5D" w:rsidRPr="00465FC6" w:rsidRDefault="005A1F5D" w:rsidP="005A1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5FC6">
              <w:rPr>
                <w:rFonts w:ascii="Angsana New" w:hAnsi="Angsana New"/>
                <w:sz w:val="26"/>
                <w:szCs w:val="26"/>
              </w:rPr>
              <w:t>116</w:t>
            </w:r>
          </w:p>
        </w:tc>
        <w:tc>
          <w:tcPr>
            <w:tcW w:w="270" w:type="dxa"/>
          </w:tcPr>
          <w:p w14:paraId="2457D544" w14:textId="77777777" w:rsidR="005A1F5D" w:rsidRPr="00465FC6" w:rsidRDefault="005A1F5D" w:rsidP="005A1F5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89D46E7" w14:textId="430E02BB" w:rsidR="005A1F5D" w:rsidRPr="00465FC6" w:rsidRDefault="005A1F5D" w:rsidP="00D12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5FC6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6810BA29" w14:textId="77777777" w:rsidR="005A1F5D" w:rsidRPr="00465FC6" w:rsidRDefault="005A1F5D" w:rsidP="005A1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4C2A4D0" w14:textId="49946D21" w:rsidR="005A1F5D" w:rsidRPr="00465FC6" w:rsidRDefault="005A1F5D" w:rsidP="005A1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5FC6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</w:tr>
      <w:tr w:rsidR="005A1F5D" w:rsidRPr="00465FC6" w14:paraId="2C1A04D8" w14:textId="77777777" w:rsidTr="00D74F89">
        <w:trPr>
          <w:trHeight w:val="134"/>
        </w:trPr>
        <w:tc>
          <w:tcPr>
            <w:tcW w:w="3330" w:type="dxa"/>
          </w:tcPr>
          <w:p w14:paraId="316DD72F" w14:textId="77777777" w:rsidR="005A1F5D" w:rsidRPr="00465FC6" w:rsidRDefault="005A1F5D" w:rsidP="005A1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spacing w:line="240" w:lineRule="auto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DE4E59D" w14:textId="77777777" w:rsidR="005A1F5D" w:rsidRPr="00465FC6" w:rsidRDefault="005A1F5D" w:rsidP="005A1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shd w:val="clear" w:color="auto" w:fill="auto"/>
          </w:tcPr>
          <w:p w14:paraId="31499313" w14:textId="77777777" w:rsidR="005A1F5D" w:rsidRPr="00465FC6" w:rsidRDefault="005A1F5D" w:rsidP="005A1F5D">
            <w:pPr>
              <w:tabs>
                <w:tab w:val="left" w:pos="284"/>
                <w:tab w:val="left" w:pos="342"/>
                <w:tab w:val="left" w:pos="612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E9C0DFA" w14:textId="77777777" w:rsidR="005A1F5D" w:rsidRPr="00465FC6" w:rsidRDefault="005A1F5D" w:rsidP="005A1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73D113FF" w14:textId="77777777" w:rsidR="005A1F5D" w:rsidRPr="00465FC6" w:rsidRDefault="005A1F5D" w:rsidP="005A1F5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6F9184C" w14:textId="77777777" w:rsidR="005A1F5D" w:rsidRPr="00465FC6" w:rsidRDefault="005A1F5D" w:rsidP="005A1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2EC703B0" w14:textId="77777777" w:rsidR="005A1F5D" w:rsidRPr="00465FC6" w:rsidRDefault="005A1F5D" w:rsidP="005A1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8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3E53B20" w14:textId="77777777" w:rsidR="005A1F5D" w:rsidRPr="00465FC6" w:rsidRDefault="005A1F5D" w:rsidP="005A1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5A1F5D" w:rsidRPr="005C6F08" w14:paraId="4DA7C28F" w14:textId="77777777" w:rsidTr="00D74F89">
        <w:trPr>
          <w:trHeight w:val="234"/>
        </w:trPr>
        <w:tc>
          <w:tcPr>
            <w:tcW w:w="3330" w:type="dxa"/>
          </w:tcPr>
          <w:p w14:paraId="7D3895DD" w14:textId="77777777" w:rsidR="005A1F5D" w:rsidRPr="00465FC6" w:rsidRDefault="005A1F5D" w:rsidP="005A1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1"/>
              <w:rPr>
                <w:rFonts w:ascii="Angsana New" w:hAnsi="Angsana New"/>
                <w:sz w:val="26"/>
                <w:szCs w:val="26"/>
                <w:cs/>
              </w:rPr>
            </w:pPr>
            <w:r w:rsidRPr="00465FC6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7EDA3B1A" w14:textId="21C87BBE" w:rsidR="005A1F5D" w:rsidRPr="00465FC6" w:rsidRDefault="005A1F5D" w:rsidP="005A1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5FC6">
              <w:rPr>
                <w:rFonts w:ascii="Angsana New" w:hAnsi="Angsana New"/>
                <w:sz w:val="26"/>
                <w:szCs w:val="26"/>
              </w:rPr>
              <w:t>5,002</w:t>
            </w:r>
          </w:p>
        </w:tc>
        <w:tc>
          <w:tcPr>
            <w:tcW w:w="270" w:type="dxa"/>
          </w:tcPr>
          <w:p w14:paraId="151A47C3" w14:textId="77777777" w:rsidR="005A1F5D" w:rsidRPr="00465FC6" w:rsidRDefault="005A1F5D" w:rsidP="005A1F5D">
            <w:pPr>
              <w:tabs>
                <w:tab w:val="left" w:pos="284"/>
                <w:tab w:val="left" w:pos="342"/>
                <w:tab w:val="left" w:pos="612"/>
              </w:tabs>
              <w:ind w:left="-18"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2C3FCC4C" w14:textId="18D32920" w:rsidR="005A1F5D" w:rsidRPr="00465FC6" w:rsidRDefault="005A1F5D" w:rsidP="005A1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5FC6">
              <w:rPr>
                <w:rFonts w:ascii="Angsana New" w:hAnsi="Angsana New"/>
                <w:sz w:val="26"/>
                <w:szCs w:val="26"/>
              </w:rPr>
              <w:t>1,</w:t>
            </w:r>
            <w:r w:rsidR="007A6851">
              <w:rPr>
                <w:rFonts w:ascii="Angsana New" w:hAnsi="Angsana New"/>
                <w:sz w:val="26"/>
                <w:szCs w:val="26"/>
              </w:rPr>
              <w:t>381</w:t>
            </w:r>
          </w:p>
        </w:tc>
        <w:tc>
          <w:tcPr>
            <w:tcW w:w="270" w:type="dxa"/>
          </w:tcPr>
          <w:p w14:paraId="268D4BE3" w14:textId="77777777" w:rsidR="005A1F5D" w:rsidRPr="00465FC6" w:rsidRDefault="005A1F5D" w:rsidP="005A1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15A519DC" w14:textId="35E8CF0E" w:rsidR="005A1F5D" w:rsidRPr="00465FC6" w:rsidRDefault="005A1F5D" w:rsidP="005A1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5FC6">
              <w:rPr>
                <w:rFonts w:ascii="Angsana New" w:hAnsi="Angsana New" w:hint="cs"/>
                <w:sz w:val="26"/>
                <w:szCs w:val="26"/>
              </w:rPr>
              <w:t xml:space="preserve">      </w:t>
            </w:r>
            <w:r w:rsidRPr="00465FC6">
              <w:rPr>
                <w:rFonts w:ascii="Angsana New" w:hAnsi="Angsana New"/>
                <w:sz w:val="26"/>
                <w:szCs w:val="26"/>
              </w:rPr>
              <w:t>139</w:t>
            </w:r>
          </w:p>
        </w:tc>
        <w:tc>
          <w:tcPr>
            <w:tcW w:w="270" w:type="dxa"/>
          </w:tcPr>
          <w:p w14:paraId="78DF54DE" w14:textId="77777777" w:rsidR="005A1F5D" w:rsidRPr="00465FC6" w:rsidRDefault="005A1F5D" w:rsidP="005A1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2AC7CA47" w14:textId="117C44FB" w:rsidR="005A1F5D" w:rsidRPr="00465FC6" w:rsidRDefault="005A1F5D" w:rsidP="005A1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5FC6">
              <w:rPr>
                <w:rFonts w:ascii="Angsana New" w:hAnsi="Angsana New"/>
                <w:sz w:val="26"/>
                <w:szCs w:val="26"/>
              </w:rPr>
              <w:t>6,</w:t>
            </w:r>
            <w:r w:rsidR="007A6851">
              <w:rPr>
                <w:rFonts w:ascii="Angsana New" w:hAnsi="Angsana New"/>
                <w:sz w:val="26"/>
                <w:szCs w:val="26"/>
              </w:rPr>
              <w:t>522</w:t>
            </w:r>
          </w:p>
        </w:tc>
      </w:tr>
    </w:tbl>
    <w:p w14:paraId="7B5FB80C" w14:textId="2224A05E" w:rsidR="00D21A19" w:rsidRPr="005C6F08" w:rsidRDefault="00D21A19" w:rsidP="001231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</w:p>
    <w:p w14:paraId="38E45629" w14:textId="5E0B93C9" w:rsidR="002B0F0F" w:rsidRPr="005C6F08" w:rsidRDefault="000A4787" w:rsidP="00791D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5C6F08">
        <w:rPr>
          <w:rFonts w:ascii="Angsana New" w:hAnsi="Angsana New"/>
          <w:b/>
          <w:bCs/>
          <w:sz w:val="26"/>
          <w:szCs w:val="26"/>
        </w:rPr>
        <w:t>1</w:t>
      </w:r>
      <w:r w:rsidR="00A87A4F">
        <w:rPr>
          <w:rFonts w:ascii="Angsana New" w:hAnsi="Angsana New"/>
          <w:b/>
          <w:bCs/>
          <w:sz w:val="26"/>
          <w:szCs w:val="26"/>
        </w:rPr>
        <w:t>2</w:t>
      </w:r>
      <w:r w:rsidR="002B0F0F" w:rsidRPr="005C6F08">
        <w:rPr>
          <w:rFonts w:ascii="Angsana New" w:hAnsi="Angsana New"/>
          <w:b/>
          <w:bCs/>
          <w:sz w:val="26"/>
          <w:szCs w:val="26"/>
        </w:rPr>
        <w:t>.</w:t>
      </w:r>
      <w:r w:rsidR="002B0F0F" w:rsidRPr="005C6F08">
        <w:rPr>
          <w:rFonts w:ascii="Angsana New" w:hAnsi="Angsana New"/>
          <w:b/>
          <w:bCs/>
          <w:sz w:val="26"/>
          <w:szCs w:val="26"/>
          <w:cs/>
        </w:rPr>
        <w:tab/>
        <w:t>เงินกู้ยืมระยะยาวจากสถาบันการเงิน</w:t>
      </w:r>
      <w:r w:rsidR="0089511D" w:rsidRPr="005C6F08">
        <w:rPr>
          <w:rFonts w:ascii="Angsana New" w:hAnsi="Angsana New"/>
          <w:b/>
          <w:bCs/>
          <w:sz w:val="26"/>
          <w:szCs w:val="26"/>
          <w:cs/>
        </w:rPr>
        <w:t xml:space="preserve"> </w:t>
      </w:r>
      <w:r w:rsidR="006337C3" w:rsidRPr="005C6F08">
        <w:rPr>
          <w:rFonts w:ascii="Angsana New" w:hAnsi="Angsana New"/>
          <w:b/>
          <w:bCs/>
          <w:sz w:val="26"/>
          <w:szCs w:val="26"/>
        </w:rPr>
        <w:t>-</w:t>
      </w:r>
      <w:r w:rsidR="0089511D" w:rsidRPr="005C6F08">
        <w:rPr>
          <w:rFonts w:ascii="Angsana New" w:hAnsi="Angsana New"/>
          <w:b/>
          <w:bCs/>
          <w:sz w:val="26"/>
          <w:szCs w:val="26"/>
        </w:rPr>
        <w:t xml:space="preserve"> </w:t>
      </w:r>
      <w:r w:rsidR="00A53080" w:rsidRPr="005C6F08">
        <w:rPr>
          <w:rFonts w:ascii="Angsana New" w:hAnsi="Angsana New"/>
          <w:b/>
          <w:bCs/>
          <w:sz w:val="26"/>
          <w:szCs w:val="26"/>
          <w:cs/>
        </w:rPr>
        <w:t>สุทธิ</w:t>
      </w:r>
    </w:p>
    <w:p w14:paraId="2ACA26C8" w14:textId="17FCCCD2" w:rsidR="00D87192" w:rsidRDefault="00D87192" w:rsidP="00791D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690"/>
        <w:gridCol w:w="1260"/>
        <w:gridCol w:w="270"/>
        <w:gridCol w:w="1260"/>
        <w:gridCol w:w="270"/>
        <w:gridCol w:w="1350"/>
        <w:gridCol w:w="270"/>
        <w:gridCol w:w="1440"/>
      </w:tblGrid>
      <w:tr w:rsidR="00A44430" w:rsidRPr="00475A13" w14:paraId="3C60984E" w14:textId="77777777" w:rsidTr="00D12C83">
        <w:tc>
          <w:tcPr>
            <w:tcW w:w="3690" w:type="dxa"/>
          </w:tcPr>
          <w:p w14:paraId="7A785A00" w14:textId="77777777" w:rsidR="00A44430" w:rsidRPr="00475A13" w:rsidRDefault="00A44430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7621BB0A" w14:textId="77777777" w:rsidR="00A44430" w:rsidRPr="00475A13" w:rsidRDefault="00A44430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อัตราดอกเบี้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ย 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ร้อยละต่อปี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07117761" w14:textId="77777777" w:rsidR="00A44430" w:rsidRPr="00475A13" w:rsidRDefault="00A44430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0" w:type="dxa"/>
            <w:gridSpan w:val="3"/>
            <w:tcBorders>
              <w:bottom w:val="single" w:sz="6" w:space="0" w:color="auto"/>
            </w:tcBorders>
          </w:tcPr>
          <w:p w14:paraId="441D8ABF" w14:textId="77777777" w:rsidR="00A44430" w:rsidRPr="00475A13" w:rsidRDefault="00A44430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721928" w:rsidRPr="00475A13" w14:paraId="0FF66975" w14:textId="77777777" w:rsidTr="00D12C83">
        <w:tc>
          <w:tcPr>
            <w:tcW w:w="3690" w:type="dxa"/>
          </w:tcPr>
          <w:p w14:paraId="60BFB6C9" w14:textId="77777777" w:rsidR="00721928" w:rsidRPr="00475A13" w:rsidRDefault="00721928" w:rsidP="00721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5D41DAE" w14:textId="2D86B1F1" w:rsidR="00721928" w:rsidRPr="00475A13" w:rsidRDefault="00721928" w:rsidP="00721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5835BD4" w14:textId="77777777" w:rsidR="00721928" w:rsidRPr="00475A13" w:rsidRDefault="00721928" w:rsidP="00721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B668FA9" w14:textId="03D250DA" w:rsidR="00721928" w:rsidRPr="00475A13" w:rsidRDefault="00721928" w:rsidP="00721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68A21059" w14:textId="77777777" w:rsidR="00721928" w:rsidRPr="00475A13" w:rsidRDefault="00721928" w:rsidP="00721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C5A0AE3" w14:textId="70CC6D87" w:rsidR="00721928" w:rsidRPr="00475A13" w:rsidRDefault="00721928" w:rsidP="00721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1560772A" w14:textId="77777777" w:rsidR="00721928" w:rsidRPr="00475A13" w:rsidRDefault="00721928" w:rsidP="00721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0C851C9" w14:textId="3A762C53" w:rsidR="00721928" w:rsidRPr="00475A13" w:rsidRDefault="00721928" w:rsidP="00721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721928" w:rsidRPr="00333C2A" w14:paraId="3BA7C813" w14:textId="77777777" w:rsidTr="00D12C83">
        <w:tc>
          <w:tcPr>
            <w:tcW w:w="3690" w:type="dxa"/>
          </w:tcPr>
          <w:p w14:paraId="7B387462" w14:textId="77777777" w:rsidR="00721928" w:rsidRPr="00333C2A" w:rsidRDefault="00721928" w:rsidP="00721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FD5CD5C" w14:textId="77777777" w:rsidR="00721928" w:rsidRPr="00333C2A" w:rsidRDefault="00721928" w:rsidP="00721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083422B5" w14:textId="77777777" w:rsidR="00721928" w:rsidRPr="00333C2A" w:rsidRDefault="00721928" w:rsidP="00721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3243CE4" w14:textId="77777777" w:rsidR="00721928" w:rsidRPr="00333C2A" w:rsidRDefault="00721928" w:rsidP="00721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3040C714" w14:textId="77777777" w:rsidR="00721928" w:rsidRPr="00333C2A" w:rsidRDefault="00721928" w:rsidP="00721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0" w:type="dxa"/>
          </w:tcPr>
          <w:p w14:paraId="40221259" w14:textId="77777777" w:rsidR="00721928" w:rsidRPr="00333C2A" w:rsidRDefault="00721928" w:rsidP="00721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7626B021" w14:textId="77777777" w:rsidR="00721928" w:rsidRPr="00333C2A" w:rsidRDefault="00721928" w:rsidP="00721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453FCCFC" w14:textId="77777777" w:rsidR="00721928" w:rsidRPr="00333C2A" w:rsidRDefault="00721928" w:rsidP="00721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721928" w:rsidRPr="00333C2A" w14:paraId="45528A0C" w14:textId="77777777" w:rsidTr="00D12C83">
        <w:tc>
          <w:tcPr>
            <w:tcW w:w="3690" w:type="dxa"/>
          </w:tcPr>
          <w:p w14:paraId="4188541D" w14:textId="5A6869CA" w:rsidR="00721928" w:rsidRPr="00CC496F" w:rsidRDefault="00721928" w:rsidP="00721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jc w:val="both"/>
              <w:rPr>
                <w:rFonts w:ascii="Angsana New" w:hAnsi="Angsana New"/>
                <w:sz w:val="26"/>
                <w:szCs w:val="26"/>
                <w:lang w:val="th-TH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เงินกู้ยืมจากสถาบันการเงินในประเทศแห่ง</w:t>
            </w:r>
            <w:r w:rsidR="00421AB5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ที่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หนึ่ง</w:t>
            </w:r>
          </w:p>
        </w:tc>
        <w:tc>
          <w:tcPr>
            <w:tcW w:w="1260" w:type="dxa"/>
          </w:tcPr>
          <w:p w14:paraId="260FAECF" w14:textId="77777777" w:rsidR="00721928" w:rsidRPr="00CC496F" w:rsidRDefault="00721928" w:rsidP="00721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1152"/>
                <w:tab w:val="left" w:pos="1242"/>
              </w:tabs>
              <w:ind w:left="-108"/>
              <w:jc w:val="center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270" w:type="dxa"/>
          </w:tcPr>
          <w:p w14:paraId="42B1FF9C" w14:textId="77777777" w:rsidR="00721928" w:rsidRPr="00CC496F" w:rsidRDefault="00721928" w:rsidP="00721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1152"/>
                <w:tab w:val="left" w:pos="1242"/>
              </w:tabs>
              <w:ind w:left="-108"/>
              <w:jc w:val="center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260" w:type="dxa"/>
          </w:tcPr>
          <w:p w14:paraId="41A7D74B" w14:textId="77777777" w:rsidR="00721928" w:rsidRPr="00CC496F" w:rsidRDefault="00721928" w:rsidP="00721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1152"/>
                <w:tab w:val="left" w:pos="1242"/>
              </w:tabs>
              <w:ind w:left="-108"/>
              <w:jc w:val="center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270" w:type="dxa"/>
          </w:tcPr>
          <w:p w14:paraId="5EFB26FF" w14:textId="77777777" w:rsidR="00721928" w:rsidRPr="00CC496F" w:rsidRDefault="00721928" w:rsidP="00721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center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350" w:type="dxa"/>
          </w:tcPr>
          <w:p w14:paraId="6413DACD" w14:textId="77777777" w:rsidR="00721928" w:rsidRPr="00CC496F" w:rsidRDefault="00721928" w:rsidP="00721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1152"/>
                <w:tab w:val="left" w:pos="1242"/>
              </w:tabs>
              <w:ind w:left="-108"/>
              <w:jc w:val="center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270" w:type="dxa"/>
          </w:tcPr>
          <w:p w14:paraId="68BDE654" w14:textId="77777777" w:rsidR="00721928" w:rsidRPr="00CC496F" w:rsidRDefault="00721928" w:rsidP="00721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1152"/>
                <w:tab w:val="left" w:pos="1242"/>
              </w:tabs>
              <w:ind w:left="-108"/>
              <w:jc w:val="center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440" w:type="dxa"/>
          </w:tcPr>
          <w:p w14:paraId="583A0805" w14:textId="77777777" w:rsidR="00721928" w:rsidRPr="00CC496F" w:rsidRDefault="00721928" w:rsidP="00721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1152"/>
                <w:tab w:val="left" w:pos="1242"/>
              </w:tabs>
              <w:ind w:left="-108"/>
              <w:jc w:val="center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</w:tr>
      <w:tr w:rsidR="00F72094" w:rsidRPr="00475A13" w14:paraId="65586464" w14:textId="77777777" w:rsidTr="00D12C83">
        <w:tc>
          <w:tcPr>
            <w:tcW w:w="3690" w:type="dxa"/>
          </w:tcPr>
          <w:p w14:paraId="2EB3434A" w14:textId="1E05C012" w:rsidR="00F72094" w:rsidRPr="00475A13" w:rsidRDefault="00F72094" w:rsidP="00F72094">
            <w:pPr>
              <w:pStyle w:val="Heading7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  <w:cs/>
                <w:lang w:val="th-TH"/>
              </w:rPr>
              <w:t>- เงินกู้ยืมส่วนที่หนึ่ง</w:t>
            </w:r>
          </w:p>
        </w:tc>
        <w:tc>
          <w:tcPr>
            <w:tcW w:w="1260" w:type="dxa"/>
          </w:tcPr>
          <w:p w14:paraId="2E29452D" w14:textId="3CD00458" w:rsidR="00F72094" w:rsidRPr="00721928" w:rsidRDefault="00F72094" w:rsidP="00F72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F72094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004F9A48" w14:textId="77777777" w:rsidR="00F72094" w:rsidRPr="00475A13" w:rsidRDefault="00F72094" w:rsidP="00F72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8DE61D9" w14:textId="2DEE7554" w:rsidR="00F72094" w:rsidRPr="00475A13" w:rsidRDefault="00F72094" w:rsidP="009E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9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1A64">
              <w:rPr>
                <w:rFonts w:ascii="Angsana New" w:hAnsi="Angsana New"/>
                <w:sz w:val="26"/>
                <w:szCs w:val="26"/>
              </w:rPr>
              <w:t>7</w:t>
            </w:r>
            <w:r w:rsidRPr="006B1A64">
              <w:rPr>
                <w:rFonts w:ascii="Angsana New" w:hAnsi="Angsana New" w:hint="cs"/>
                <w:sz w:val="26"/>
                <w:szCs w:val="26"/>
              </w:rPr>
              <w:t>.</w:t>
            </w:r>
            <w:r w:rsidRPr="006B1A64">
              <w:rPr>
                <w:rFonts w:ascii="Angsana New" w:hAnsi="Angsana New"/>
                <w:sz w:val="26"/>
                <w:szCs w:val="26"/>
              </w:rPr>
              <w:t>05</w:t>
            </w:r>
          </w:p>
        </w:tc>
        <w:tc>
          <w:tcPr>
            <w:tcW w:w="270" w:type="dxa"/>
          </w:tcPr>
          <w:p w14:paraId="565C8352" w14:textId="77777777" w:rsidR="00F72094" w:rsidRPr="00475A13" w:rsidRDefault="00F72094" w:rsidP="00F72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626BF91" w14:textId="53344B54" w:rsidR="00F72094" w:rsidRPr="00F72094" w:rsidRDefault="00F72094" w:rsidP="00F72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72094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078FDF9E" w14:textId="77777777" w:rsidR="00F72094" w:rsidRPr="00475A13" w:rsidRDefault="00F72094" w:rsidP="00F72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5825DE2" w14:textId="2E3AAA69" w:rsidR="00F72094" w:rsidRPr="00475A13" w:rsidRDefault="00F72094" w:rsidP="00F72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54</w:t>
            </w:r>
            <w:r w:rsidRPr="00CF1D49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859</w:t>
            </w:r>
          </w:p>
        </w:tc>
      </w:tr>
      <w:tr w:rsidR="00721928" w:rsidRPr="00475A13" w14:paraId="57F084A6" w14:textId="77777777" w:rsidTr="00D12C83">
        <w:tc>
          <w:tcPr>
            <w:tcW w:w="3690" w:type="dxa"/>
          </w:tcPr>
          <w:p w14:paraId="6567917C" w14:textId="4BC24E83" w:rsidR="00721928" w:rsidRDefault="00721928" w:rsidP="00721928">
            <w:pPr>
              <w:pStyle w:val="Heading7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  <w:cs/>
                <w:lang w:val="th-TH"/>
              </w:rPr>
              <w:t>- เงินกู้ยืมส่วนที่สอง</w:t>
            </w:r>
          </w:p>
        </w:tc>
        <w:tc>
          <w:tcPr>
            <w:tcW w:w="1260" w:type="dxa"/>
          </w:tcPr>
          <w:p w14:paraId="51452FBE" w14:textId="60406375" w:rsidR="00721928" w:rsidRPr="000A4BE7" w:rsidRDefault="00721928" w:rsidP="009E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9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4BE7">
              <w:rPr>
                <w:rFonts w:ascii="Angsana New" w:hAnsi="Angsana New"/>
                <w:sz w:val="26"/>
                <w:szCs w:val="26"/>
              </w:rPr>
              <w:t>4.9</w:t>
            </w:r>
            <w:r w:rsidR="00F72094" w:rsidRPr="000A4BE7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664562DD" w14:textId="77777777" w:rsidR="00721928" w:rsidRPr="00475A13" w:rsidRDefault="00721928" w:rsidP="00721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EEEA622" w14:textId="1DE9EBE5" w:rsidR="00721928" w:rsidRPr="006B1A64" w:rsidRDefault="00721928" w:rsidP="009E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9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  <w:r w:rsidRPr="006B1A64">
              <w:rPr>
                <w:rFonts w:ascii="Angsana New" w:hAnsi="Angsana New"/>
                <w:sz w:val="26"/>
                <w:szCs w:val="26"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95</w:t>
            </w:r>
          </w:p>
        </w:tc>
        <w:tc>
          <w:tcPr>
            <w:tcW w:w="270" w:type="dxa"/>
          </w:tcPr>
          <w:p w14:paraId="746824C4" w14:textId="77777777" w:rsidR="00721928" w:rsidRPr="00475A13" w:rsidRDefault="00721928" w:rsidP="00721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A5758CE" w14:textId="2B9625B4" w:rsidR="00721928" w:rsidRPr="00F72094" w:rsidRDefault="00D12C83" w:rsidP="00721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2094">
              <w:rPr>
                <w:rFonts w:ascii="Angsana New" w:hAnsi="Angsana New"/>
                <w:sz w:val="26"/>
                <w:szCs w:val="26"/>
              </w:rPr>
              <w:t>237,762</w:t>
            </w:r>
          </w:p>
        </w:tc>
        <w:tc>
          <w:tcPr>
            <w:tcW w:w="270" w:type="dxa"/>
          </w:tcPr>
          <w:p w14:paraId="63F6BC5D" w14:textId="77777777" w:rsidR="00721928" w:rsidRPr="00475A13" w:rsidRDefault="00721928" w:rsidP="00721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BA51A59" w14:textId="23AEB6F2" w:rsidR="00721928" w:rsidRPr="00CF1D49" w:rsidRDefault="00721928" w:rsidP="00721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116,139</w:t>
            </w:r>
          </w:p>
        </w:tc>
      </w:tr>
      <w:tr w:rsidR="00721928" w:rsidRPr="00475A13" w14:paraId="6814070A" w14:textId="77777777" w:rsidTr="00D12C83">
        <w:tc>
          <w:tcPr>
            <w:tcW w:w="3690" w:type="dxa"/>
          </w:tcPr>
          <w:p w14:paraId="21C95AE4" w14:textId="0938D0BB" w:rsidR="00721928" w:rsidRDefault="00721928" w:rsidP="00721928">
            <w:pPr>
              <w:pStyle w:val="Heading7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  <w:cs/>
                <w:lang w:val="th-TH"/>
              </w:rPr>
              <w:t>- เงินกู้ยืมส่วนที่สาม</w:t>
            </w:r>
          </w:p>
        </w:tc>
        <w:tc>
          <w:tcPr>
            <w:tcW w:w="1260" w:type="dxa"/>
          </w:tcPr>
          <w:p w14:paraId="44B0A67C" w14:textId="48F46079" w:rsidR="00721928" w:rsidRPr="000A4BE7" w:rsidRDefault="00F72094" w:rsidP="009E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9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A4BE7">
              <w:rPr>
                <w:rFonts w:ascii="Angsana New" w:hAnsi="Angsana New"/>
                <w:sz w:val="26"/>
                <w:szCs w:val="26"/>
              </w:rPr>
              <w:t>4.93</w:t>
            </w:r>
          </w:p>
        </w:tc>
        <w:tc>
          <w:tcPr>
            <w:tcW w:w="270" w:type="dxa"/>
          </w:tcPr>
          <w:p w14:paraId="47EFABBA" w14:textId="77777777" w:rsidR="00721928" w:rsidRPr="00475A13" w:rsidRDefault="00721928" w:rsidP="00721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09BDFC0" w14:textId="7A06E846" w:rsidR="00721928" w:rsidRPr="006B1A64" w:rsidRDefault="00721928" w:rsidP="009E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9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  <w:r w:rsidRPr="006B1A64">
              <w:rPr>
                <w:rFonts w:ascii="Angsana New" w:hAnsi="Angsana New"/>
                <w:sz w:val="26"/>
                <w:szCs w:val="26"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05</w:t>
            </w:r>
          </w:p>
        </w:tc>
        <w:tc>
          <w:tcPr>
            <w:tcW w:w="270" w:type="dxa"/>
          </w:tcPr>
          <w:p w14:paraId="06E3B925" w14:textId="77777777" w:rsidR="00721928" w:rsidRPr="00475A13" w:rsidRDefault="00721928" w:rsidP="00721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9428599" w14:textId="57A215BE" w:rsidR="00721928" w:rsidRPr="00F72094" w:rsidRDefault="00D12C83" w:rsidP="00721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2094">
              <w:rPr>
                <w:rFonts w:ascii="Angsana New" w:hAnsi="Angsana New"/>
                <w:sz w:val="26"/>
                <w:szCs w:val="26"/>
              </w:rPr>
              <w:t>230,155</w:t>
            </w:r>
          </w:p>
        </w:tc>
        <w:tc>
          <w:tcPr>
            <w:tcW w:w="270" w:type="dxa"/>
          </w:tcPr>
          <w:p w14:paraId="380C3186" w14:textId="77777777" w:rsidR="00721928" w:rsidRPr="00475A13" w:rsidRDefault="00721928" w:rsidP="00721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6D4AD95" w14:textId="0E6788FB" w:rsidR="00721928" w:rsidRPr="00CF1D49" w:rsidRDefault="00721928" w:rsidP="00721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88</w:t>
            </w:r>
            <w:r w:rsidRPr="00CF1D49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392</w:t>
            </w:r>
          </w:p>
        </w:tc>
      </w:tr>
      <w:tr w:rsidR="00D12C83" w:rsidRPr="00475A13" w14:paraId="04B5A500" w14:textId="77777777" w:rsidTr="00D12C83">
        <w:tc>
          <w:tcPr>
            <w:tcW w:w="3690" w:type="dxa"/>
          </w:tcPr>
          <w:p w14:paraId="1E1E6AA8" w14:textId="46A340E3" w:rsidR="00D12C83" w:rsidRDefault="00D12C83" w:rsidP="00D12C83">
            <w:pPr>
              <w:pStyle w:val="Heading7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421AB5"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  <w:cs/>
                <w:lang w:val="th-TH"/>
              </w:rPr>
              <w:t>เงินกู้ยืมจากสถาบันการเงินในประเทศแห่ง</w:t>
            </w:r>
            <w:r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  <w:cs/>
                <w:lang w:val="th-TH"/>
              </w:rPr>
              <w:t>ที่สอง</w:t>
            </w:r>
          </w:p>
        </w:tc>
        <w:tc>
          <w:tcPr>
            <w:tcW w:w="1260" w:type="dxa"/>
          </w:tcPr>
          <w:p w14:paraId="0FEE6D4D" w14:textId="00BA022D" w:rsidR="00D12C83" w:rsidRPr="000A4BE7" w:rsidRDefault="00D12C83" w:rsidP="009E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9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4BE7">
              <w:rPr>
                <w:rFonts w:ascii="Angsana New" w:hAnsi="Angsana New"/>
                <w:sz w:val="26"/>
                <w:szCs w:val="26"/>
              </w:rPr>
              <w:t>3.50</w:t>
            </w:r>
          </w:p>
        </w:tc>
        <w:tc>
          <w:tcPr>
            <w:tcW w:w="270" w:type="dxa"/>
          </w:tcPr>
          <w:p w14:paraId="48E3D446" w14:textId="77777777" w:rsidR="00D12C83" w:rsidRPr="00475A13" w:rsidRDefault="00D12C83" w:rsidP="00D12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7536F33" w14:textId="18FCA348" w:rsidR="00D12C83" w:rsidRDefault="00D12C83" w:rsidP="00D12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12C83">
              <w:rPr>
                <w:rFonts w:ascii="Angsana New" w:hAnsi="Angsana New"/>
                <w:sz w:val="26"/>
                <w:szCs w:val="26"/>
                <w:cs/>
              </w:rPr>
              <w:t xml:space="preserve">      -</w:t>
            </w:r>
          </w:p>
        </w:tc>
        <w:tc>
          <w:tcPr>
            <w:tcW w:w="270" w:type="dxa"/>
          </w:tcPr>
          <w:p w14:paraId="06DDD557" w14:textId="77777777" w:rsidR="00D12C83" w:rsidRPr="00475A13" w:rsidRDefault="00D12C83" w:rsidP="00D12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74E2DF8" w14:textId="46F83D06" w:rsidR="00D12C83" w:rsidRPr="00F72094" w:rsidRDefault="00D12C83" w:rsidP="00D12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2094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  <w:tc>
          <w:tcPr>
            <w:tcW w:w="270" w:type="dxa"/>
          </w:tcPr>
          <w:p w14:paraId="5D4641E2" w14:textId="77777777" w:rsidR="00D12C83" w:rsidRPr="00475A13" w:rsidRDefault="00D12C83" w:rsidP="00D12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B5A5D2E" w14:textId="0C695DDE" w:rsidR="00D12C83" w:rsidRDefault="00D12C83" w:rsidP="00D12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5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5FC6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A30CC2" w:rsidRPr="00475A13" w14:paraId="46124DF3" w14:textId="77777777" w:rsidTr="00A30CC2">
        <w:tc>
          <w:tcPr>
            <w:tcW w:w="3690" w:type="dxa"/>
          </w:tcPr>
          <w:p w14:paraId="20C99464" w14:textId="7CD9C93F" w:rsidR="00A30CC2" w:rsidRPr="00A30CC2" w:rsidRDefault="00A30CC2" w:rsidP="00A3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260" w:type="dxa"/>
          </w:tcPr>
          <w:p w14:paraId="704E7CB8" w14:textId="77777777" w:rsidR="00A30CC2" w:rsidRPr="000A4BE7" w:rsidRDefault="00A30CC2" w:rsidP="00A3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9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E13881F" w14:textId="77777777" w:rsidR="00A30CC2" w:rsidRPr="00475A13" w:rsidRDefault="00A30CC2" w:rsidP="00A3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E59C8AF" w14:textId="77777777" w:rsidR="00A30CC2" w:rsidRPr="00D12C83" w:rsidRDefault="00A30CC2" w:rsidP="00A3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574969F" w14:textId="77777777" w:rsidR="00A30CC2" w:rsidRPr="00475A13" w:rsidRDefault="00A30CC2" w:rsidP="00A3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4C342AE" w14:textId="1B22659F" w:rsidR="00A30CC2" w:rsidRPr="00F72094" w:rsidRDefault="00A30CC2" w:rsidP="00A3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2094">
              <w:rPr>
                <w:rFonts w:ascii="Angsana New" w:hAnsi="Angsana New"/>
                <w:sz w:val="26"/>
                <w:szCs w:val="26"/>
              </w:rPr>
              <w:t>472,917</w:t>
            </w:r>
          </w:p>
        </w:tc>
        <w:tc>
          <w:tcPr>
            <w:tcW w:w="270" w:type="dxa"/>
          </w:tcPr>
          <w:p w14:paraId="21E1DCDD" w14:textId="77777777" w:rsidR="00A30CC2" w:rsidRPr="00475A13" w:rsidRDefault="00A30CC2" w:rsidP="00A3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0E2C0FB" w14:textId="11A136D1" w:rsidR="00A30CC2" w:rsidRPr="00465FC6" w:rsidRDefault="00A30CC2" w:rsidP="00A3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259,390</w:t>
            </w:r>
          </w:p>
        </w:tc>
      </w:tr>
      <w:tr w:rsidR="00D12C83" w:rsidRPr="00475A13" w14:paraId="40E01138" w14:textId="77777777" w:rsidTr="00A30CC2">
        <w:tc>
          <w:tcPr>
            <w:tcW w:w="3690" w:type="dxa"/>
          </w:tcPr>
          <w:p w14:paraId="0B104080" w14:textId="77777777" w:rsidR="00D12C83" w:rsidRPr="00EE6EEE" w:rsidRDefault="00D12C83" w:rsidP="00D12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B0A50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หัก ค่าธรรมเนียมการขยายระยะเวลาและ</w:t>
            </w:r>
          </w:p>
        </w:tc>
        <w:tc>
          <w:tcPr>
            <w:tcW w:w="1260" w:type="dxa"/>
          </w:tcPr>
          <w:p w14:paraId="09871EC2" w14:textId="77777777" w:rsidR="00D12C83" w:rsidRPr="00475A13" w:rsidRDefault="00D12C83" w:rsidP="00D12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FB3AB0E" w14:textId="77777777" w:rsidR="00D12C83" w:rsidRPr="00475A13" w:rsidRDefault="00D12C83" w:rsidP="00D12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AB602DD" w14:textId="77777777" w:rsidR="00D12C83" w:rsidRPr="00475A13" w:rsidRDefault="00D12C83" w:rsidP="00D12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398BCC4" w14:textId="77777777" w:rsidR="00D12C83" w:rsidRPr="00475A13" w:rsidRDefault="00D12C83" w:rsidP="00D12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58E74EE" w14:textId="2B37E1D9" w:rsidR="00D12C83" w:rsidRPr="00F72094" w:rsidRDefault="00D12C83" w:rsidP="00D12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528C479" w14:textId="77777777" w:rsidR="00D12C83" w:rsidRPr="00475A13" w:rsidRDefault="00D12C83" w:rsidP="00D12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8063305" w14:textId="70C0B049" w:rsidR="00D12C83" w:rsidRPr="00CF1D49" w:rsidRDefault="00D12C83" w:rsidP="00D12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12C83" w:rsidRPr="00475A13" w14:paraId="5C631CCC" w14:textId="77777777" w:rsidTr="00D12C83">
        <w:tc>
          <w:tcPr>
            <w:tcW w:w="3690" w:type="dxa"/>
          </w:tcPr>
          <w:p w14:paraId="6F017957" w14:textId="77777777" w:rsidR="00D12C83" w:rsidRPr="00EE6EEE" w:rsidRDefault="00D12C83" w:rsidP="00D12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B0A50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      ค่าธรรมเนียมการจัดหาเงินกู้รอตัดบ</w:t>
            </w:r>
            <w:r w:rsidRPr="00EE6EE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ั</w:t>
            </w:r>
            <w:r w:rsidRPr="00AB0A50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ญชี</w:t>
            </w:r>
          </w:p>
        </w:tc>
        <w:tc>
          <w:tcPr>
            <w:tcW w:w="1260" w:type="dxa"/>
          </w:tcPr>
          <w:p w14:paraId="2699034E" w14:textId="77777777" w:rsidR="00D12C83" w:rsidRPr="00475A13" w:rsidRDefault="00D12C83" w:rsidP="00D12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720952F" w14:textId="77777777" w:rsidR="00D12C83" w:rsidRPr="00475A13" w:rsidRDefault="00D12C83" w:rsidP="00D12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80821B7" w14:textId="77777777" w:rsidR="00D12C83" w:rsidRPr="00475A13" w:rsidRDefault="00D12C83" w:rsidP="00D12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B0223B4" w14:textId="77777777" w:rsidR="00D12C83" w:rsidRPr="00475A13" w:rsidRDefault="00D12C83" w:rsidP="00D12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C206909" w14:textId="0DC93278" w:rsidR="00D12C83" w:rsidRPr="00F72094" w:rsidRDefault="00D12C83" w:rsidP="00D12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2094">
              <w:rPr>
                <w:rFonts w:ascii="Angsana New" w:hAnsi="Angsana New"/>
                <w:sz w:val="26"/>
                <w:szCs w:val="26"/>
              </w:rPr>
              <w:t>(1,322)</w:t>
            </w:r>
          </w:p>
        </w:tc>
        <w:tc>
          <w:tcPr>
            <w:tcW w:w="270" w:type="dxa"/>
          </w:tcPr>
          <w:p w14:paraId="326A6466" w14:textId="77777777" w:rsidR="00D12C83" w:rsidRPr="00475A13" w:rsidRDefault="00D12C83" w:rsidP="00D12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69A66B6" w14:textId="4BEF874B" w:rsidR="00D12C83" w:rsidRPr="00475A13" w:rsidRDefault="00D12C83" w:rsidP="00D12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F1D49"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1,591</w:t>
            </w:r>
            <w:r w:rsidRPr="00CF1D4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12C83" w:rsidRPr="00475A13" w14:paraId="187E5470" w14:textId="77777777" w:rsidTr="00D12C83">
        <w:tc>
          <w:tcPr>
            <w:tcW w:w="3690" w:type="dxa"/>
          </w:tcPr>
          <w:p w14:paraId="61549F4A" w14:textId="2E3DC48B" w:rsidR="00D12C83" w:rsidRPr="002D23D3" w:rsidRDefault="002D23D3" w:rsidP="00D12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1260" w:type="dxa"/>
          </w:tcPr>
          <w:p w14:paraId="066FCA47" w14:textId="77777777" w:rsidR="00D12C83" w:rsidRPr="00475A13" w:rsidRDefault="00D12C83" w:rsidP="00D12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9AFCAF5" w14:textId="77777777" w:rsidR="00D12C83" w:rsidRPr="00475A13" w:rsidRDefault="00D12C83" w:rsidP="00D12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809BF38" w14:textId="77777777" w:rsidR="00D12C83" w:rsidRPr="00475A13" w:rsidRDefault="00D12C83" w:rsidP="00D12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8F9933E" w14:textId="77777777" w:rsidR="00D12C83" w:rsidRPr="00475A13" w:rsidRDefault="00D12C83" w:rsidP="00D12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992B1CD" w14:textId="4277ABBC" w:rsidR="00D12C83" w:rsidRPr="00F72094" w:rsidRDefault="00D12C83" w:rsidP="00D12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2094">
              <w:rPr>
                <w:rFonts w:ascii="Angsana New" w:hAnsi="Angsana New"/>
                <w:sz w:val="26"/>
                <w:szCs w:val="26"/>
              </w:rPr>
              <w:t>471,595</w:t>
            </w:r>
          </w:p>
        </w:tc>
        <w:tc>
          <w:tcPr>
            <w:tcW w:w="270" w:type="dxa"/>
          </w:tcPr>
          <w:p w14:paraId="1BBBDE1E" w14:textId="77777777" w:rsidR="00D12C83" w:rsidRPr="00475A13" w:rsidRDefault="00D12C83" w:rsidP="00D12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144D3CF" w14:textId="352E852E" w:rsidR="00D12C83" w:rsidRPr="00475A13" w:rsidRDefault="00D12C83" w:rsidP="00D12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257,799</w:t>
            </w:r>
          </w:p>
        </w:tc>
      </w:tr>
      <w:tr w:rsidR="00D12C83" w:rsidRPr="00475A13" w14:paraId="0D06F4EA" w14:textId="77777777" w:rsidTr="00D12C83">
        <w:tc>
          <w:tcPr>
            <w:tcW w:w="3690" w:type="dxa"/>
          </w:tcPr>
          <w:p w14:paraId="417A14EB" w14:textId="77777777" w:rsidR="00D12C83" w:rsidRPr="00475A13" w:rsidRDefault="00D12C83" w:rsidP="00D12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หัก ส่วนที่ถึงกำหนดชำระภายในหนึ่งปี</w:t>
            </w:r>
          </w:p>
        </w:tc>
        <w:tc>
          <w:tcPr>
            <w:tcW w:w="1260" w:type="dxa"/>
          </w:tcPr>
          <w:p w14:paraId="0381591C" w14:textId="77777777" w:rsidR="00D12C83" w:rsidRPr="00475A13" w:rsidRDefault="00D12C83" w:rsidP="00D12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4444391" w14:textId="77777777" w:rsidR="00D12C83" w:rsidRPr="00475A13" w:rsidRDefault="00D12C83" w:rsidP="00D12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9E0D497" w14:textId="77777777" w:rsidR="00D12C83" w:rsidRPr="00475A13" w:rsidRDefault="00D12C83" w:rsidP="00D12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1486032" w14:textId="77777777" w:rsidR="00D12C83" w:rsidRPr="00475A13" w:rsidRDefault="00D12C83" w:rsidP="00D12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09F58F9" w14:textId="11B32631" w:rsidR="00D12C83" w:rsidRPr="00F72094" w:rsidRDefault="00D12C83" w:rsidP="00D12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2094">
              <w:rPr>
                <w:rFonts w:ascii="Angsana New" w:hAnsi="Angsana New"/>
                <w:sz w:val="26"/>
                <w:szCs w:val="26"/>
              </w:rPr>
              <w:t>(21,619)</w:t>
            </w:r>
          </w:p>
        </w:tc>
        <w:tc>
          <w:tcPr>
            <w:tcW w:w="270" w:type="dxa"/>
          </w:tcPr>
          <w:p w14:paraId="6C251721" w14:textId="77777777" w:rsidR="00D12C83" w:rsidRPr="00475A13" w:rsidRDefault="00D12C83" w:rsidP="00D12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5F5428C" w14:textId="342266EE" w:rsidR="00D12C83" w:rsidRPr="00475A13" w:rsidRDefault="00D12C83" w:rsidP="00D12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12914">
              <w:rPr>
                <w:rFonts w:ascii="Angsana New" w:hAnsi="Angsana New"/>
                <w:sz w:val="26"/>
                <w:szCs w:val="26"/>
              </w:rPr>
              <w:t>(54,59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Pr="00A12914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12C83" w:rsidRPr="00475A13" w14:paraId="58CA6A59" w14:textId="77777777" w:rsidTr="00D12C83">
        <w:tc>
          <w:tcPr>
            <w:tcW w:w="3690" w:type="dxa"/>
          </w:tcPr>
          <w:p w14:paraId="5EEE78BE" w14:textId="77777777" w:rsidR="00D12C83" w:rsidRPr="00475A13" w:rsidRDefault="00D12C83" w:rsidP="00D12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1260" w:type="dxa"/>
          </w:tcPr>
          <w:p w14:paraId="7D9AF2A7" w14:textId="77777777" w:rsidR="00D12C83" w:rsidRPr="00475A13" w:rsidRDefault="00D12C83" w:rsidP="00D12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C5BE482" w14:textId="77777777" w:rsidR="00D12C83" w:rsidRPr="00475A13" w:rsidRDefault="00D12C83" w:rsidP="00D12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C5A222C" w14:textId="77777777" w:rsidR="00D12C83" w:rsidRPr="00475A13" w:rsidRDefault="00D12C83" w:rsidP="00D12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8DDCEC0" w14:textId="77777777" w:rsidR="00D12C83" w:rsidRPr="00475A13" w:rsidRDefault="00D12C83" w:rsidP="00D12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0514A49" w14:textId="26DEFA8A" w:rsidR="00D12C83" w:rsidRPr="00F72094" w:rsidRDefault="00D12C83" w:rsidP="00D12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72094">
              <w:rPr>
                <w:rFonts w:ascii="Angsana New" w:hAnsi="Angsana New"/>
                <w:sz w:val="26"/>
                <w:szCs w:val="26"/>
              </w:rPr>
              <w:t>449,</w:t>
            </w:r>
            <w:r w:rsidR="00F72094" w:rsidRPr="00F72094">
              <w:rPr>
                <w:rFonts w:ascii="Angsana New" w:hAnsi="Angsana New"/>
                <w:sz w:val="26"/>
                <w:szCs w:val="26"/>
              </w:rPr>
              <w:t>976</w:t>
            </w:r>
          </w:p>
        </w:tc>
        <w:tc>
          <w:tcPr>
            <w:tcW w:w="270" w:type="dxa"/>
          </w:tcPr>
          <w:p w14:paraId="199B7E48" w14:textId="77777777" w:rsidR="00D12C83" w:rsidRPr="00475A13" w:rsidRDefault="00D12C83" w:rsidP="00D12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D4846A0" w14:textId="1CC02FBC" w:rsidR="00D12C83" w:rsidRPr="00475A13" w:rsidRDefault="00D12C83" w:rsidP="00D12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12914">
              <w:rPr>
                <w:rFonts w:ascii="Angsana New" w:hAnsi="Angsana New"/>
                <w:sz w:val="26"/>
                <w:szCs w:val="26"/>
              </w:rPr>
              <w:t>203,208</w:t>
            </w:r>
          </w:p>
        </w:tc>
      </w:tr>
    </w:tbl>
    <w:p w14:paraId="0E4F12C7" w14:textId="0A9009EE" w:rsidR="00222915" w:rsidRPr="005C6F08" w:rsidRDefault="00222915" w:rsidP="00791D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</w:p>
    <w:p w14:paraId="720BB5AC" w14:textId="06C5F0AC" w:rsidR="00474691" w:rsidRPr="00474691" w:rsidRDefault="00474691" w:rsidP="000B38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474691">
        <w:rPr>
          <w:rFonts w:ascii="Angsana New" w:hAnsi="Angsana New"/>
          <w:sz w:val="26"/>
          <w:szCs w:val="26"/>
          <w:cs/>
        </w:rPr>
        <w:lastRenderedPageBreak/>
        <w:t xml:space="preserve">เงินกู้ยืมส่วนที่หนึ่ง (ภายใต้วงเงินสินเชื่อ </w:t>
      </w:r>
      <w:r w:rsidRPr="00474691">
        <w:rPr>
          <w:rFonts w:ascii="Angsana New" w:hAnsi="Angsana New"/>
          <w:sz w:val="26"/>
          <w:szCs w:val="26"/>
        </w:rPr>
        <w:t xml:space="preserve">A) </w:t>
      </w:r>
      <w:r w:rsidRPr="00474691">
        <w:rPr>
          <w:rFonts w:ascii="Angsana New" w:hAnsi="Angsana New"/>
          <w:sz w:val="26"/>
          <w:szCs w:val="26"/>
          <w:cs/>
        </w:rPr>
        <w:t xml:space="preserve">มีกำหนดชำระคืนเป็นงวดรายเดือนจำนวน </w:t>
      </w:r>
      <w:r w:rsidR="001F584E">
        <w:rPr>
          <w:rFonts w:ascii="Angsana New" w:hAnsi="Angsana New"/>
          <w:sz w:val="26"/>
          <w:szCs w:val="26"/>
        </w:rPr>
        <w:t>86</w:t>
      </w:r>
      <w:r w:rsidRPr="00474691">
        <w:rPr>
          <w:rFonts w:ascii="Angsana New" w:hAnsi="Angsana New"/>
          <w:sz w:val="26"/>
          <w:szCs w:val="26"/>
          <w:cs/>
        </w:rPr>
        <w:t xml:space="preserve"> งวด ในจำนวนเงินที่แตกต่างกันเริ่มตั้งแต่เดือนกรกฎาคม </w:t>
      </w:r>
      <w:r>
        <w:rPr>
          <w:rFonts w:ascii="Angsana New" w:hAnsi="Angsana New"/>
          <w:sz w:val="26"/>
          <w:szCs w:val="26"/>
        </w:rPr>
        <w:t>2557</w:t>
      </w:r>
      <w:r w:rsidRPr="00474691">
        <w:rPr>
          <w:rFonts w:ascii="Angsana New" w:hAnsi="Angsana New"/>
          <w:sz w:val="26"/>
          <w:szCs w:val="26"/>
          <w:cs/>
        </w:rPr>
        <w:t xml:space="preserve"> สิ้นสุดเดือนกันยายน </w:t>
      </w:r>
      <w:r>
        <w:rPr>
          <w:rFonts w:ascii="Angsana New" w:hAnsi="Angsana New"/>
          <w:sz w:val="26"/>
          <w:szCs w:val="26"/>
        </w:rPr>
        <w:t>2567</w:t>
      </w:r>
    </w:p>
    <w:p w14:paraId="46457ACD" w14:textId="77777777" w:rsidR="00474691" w:rsidRPr="00C939B4" w:rsidRDefault="00474691" w:rsidP="004746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2"/>
          <w:szCs w:val="22"/>
        </w:rPr>
      </w:pPr>
    </w:p>
    <w:p w14:paraId="7284D2ED" w14:textId="40A02396" w:rsidR="00474691" w:rsidRPr="00F41591" w:rsidRDefault="00474691" w:rsidP="000B38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474691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="00D75CF4">
        <w:rPr>
          <w:rFonts w:ascii="Angsana New" w:hAnsi="Angsana New"/>
          <w:sz w:val="26"/>
          <w:szCs w:val="26"/>
        </w:rPr>
        <w:t>13</w:t>
      </w:r>
      <w:r w:rsidRPr="00474691">
        <w:rPr>
          <w:rFonts w:ascii="Angsana New" w:hAnsi="Angsana New"/>
          <w:sz w:val="26"/>
          <w:szCs w:val="26"/>
          <w:cs/>
        </w:rPr>
        <w:t xml:space="preserve"> มิถุนายน </w:t>
      </w:r>
      <w:r>
        <w:rPr>
          <w:rFonts w:ascii="Angsana New" w:hAnsi="Angsana New"/>
          <w:sz w:val="26"/>
          <w:szCs w:val="26"/>
        </w:rPr>
        <w:t>2566</w:t>
      </w:r>
      <w:r w:rsidRPr="00474691">
        <w:rPr>
          <w:rFonts w:ascii="Angsana New" w:hAnsi="Angsana New"/>
          <w:sz w:val="26"/>
          <w:szCs w:val="26"/>
          <w:cs/>
        </w:rPr>
        <w:t xml:space="preserve"> บริษัทได้เบิกเงินกู้ยืมส่วนที่สอง (ภายใต้วงเงินสินเชื่อ </w:t>
      </w:r>
      <w:r w:rsidRPr="00474691">
        <w:rPr>
          <w:rFonts w:ascii="Angsana New" w:hAnsi="Angsana New"/>
          <w:sz w:val="26"/>
          <w:szCs w:val="26"/>
        </w:rPr>
        <w:t xml:space="preserve">C) </w:t>
      </w:r>
      <w:r w:rsidRPr="00474691">
        <w:rPr>
          <w:rFonts w:ascii="Angsana New" w:hAnsi="Angsana New"/>
          <w:sz w:val="26"/>
          <w:szCs w:val="26"/>
          <w:cs/>
        </w:rPr>
        <w:t>เพื่อซื้อเครื่องจักรสำหรับโรงงานแห่งใหม่</w:t>
      </w:r>
      <w:r w:rsidR="00153D6A">
        <w:rPr>
          <w:rFonts w:ascii="Angsana New" w:hAnsi="Angsana New" w:hint="cs"/>
          <w:sz w:val="26"/>
          <w:szCs w:val="26"/>
          <w:cs/>
        </w:rPr>
        <w:t xml:space="preserve"> </w:t>
      </w:r>
      <w:r w:rsidRPr="00474691">
        <w:rPr>
          <w:rFonts w:ascii="Angsana New" w:hAnsi="Angsana New"/>
          <w:sz w:val="26"/>
          <w:szCs w:val="26"/>
          <w:cs/>
        </w:rPr>
        <w:t>เงินกู้ยืมนี้</w:t>
      </w:r>
      <w:r w:rsidR="00153D6A">
        <w:rPr>
          <w:rFonts w:ascii="Angsana New" w:hAnsi="Angsana New" w:hint="cs"/>
          <w:sz w:val="26"/>
          <w:szCs w:val="26"/>
          <w:cs/>
        </w:rPr>
        <w:t xml:space="preserve">     </w:t>
      </w:r>
      <w:r w:rsidRPr="00474691">
        <w:rPr>
          <w:rFonts w:ascii="Angsana New" w:hAnsi="Angsana New"/>
          <w:sz w:val="26"/>
          <w:szCs w:val="26"/>
          <w:cs/>
        </w:rPr>
        <w:t xml:space="preserve">มีกำหนดชำระคืนเป็นงวดรายเดือนจำนวน </w:t>
      </w:r>
      <w:r>
        <w:rPr>
          <w:rFonts w:ascii="Angsana New" w:hAnsi="Angsana New"/>
          <w:sz w:val="26"/>
          <w:szCs w:val="26"/>
        </w:rPr>
        <w:t>80</w:t>
      </w:r>
      <w:r w:rsidRPr="00474691">
        <w:rPr>
          <w:rFonts w:ascii="Angsana New" w:hAnsi="Angsana New"/>
          <w:sz w:val="26"/>
          <w:szCs w:val="26"/>
          <w:cs/>
        </w:rPr>
        <w:t xml:space="preserve"> งวด ในจำนวนเงินที่แตกต่างกันเริ่มตั้งแต่เดือนมีนาคม </w:t>
      </w:r>
      <w:r>
        <w:rPr>
          <w:rFonts w:ascii="Angsana New" w:hAnsi="Angsana New"/>
          <w:sz w:val="26"/>
          <w:szCs w:val="26"/>
        </w:rPr>
        <w:t>2569</w:t>
      </w:r>
      <w:r w:rsidRPr="00474691">
        <w:rPr>
          <w:rFonts w:ascii="Angsana New" w:hAnsi="Angsana New"/>
          <w:sz w:val="26"/>
          <w:szCs w:val="26"/>
          <w:cs/>
        </w:rPr>
        <w:t xml:space="preserve"> สิ้นสุดเดือนมิถุนายน </w:t>
      </w:r>
      <w:r>
        <w:rPr>
          <w:rFonts w:ascii="Angsana New" w:hAnsi="Angsana New"/>
          <w:sz w:val="26"/>
          <w:szCs w:val="26"/>
        </w:rPr>
        <w:t>2574</w:t>
      </w:r>
      <w:r w:rsidR="00F41591">
        <w:rPr>
          <w:rFonts w:ascii="Angsana New" w:hAnsi="Angsana New" w:hint="cs"/>
          <w:sz w:val="26"/>
          <w:szCs w:val="26"/>
          <w:cs/>
        </w:rPr>
        <w:t xml:space="preserve"> </w:t>
      </w:r>
    </w:p>
    <w:p w14:paraId="6C9CC0BC" w14:textId="77777777" w:rsidR="00474691" w:rsidRPr="00C939B4" w:rsidRDefault="00474691" w:rsidP="004746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2"/>
          <w:szCs w:val="22"/>
        </w:rPr>
      </w:pPr>
    </w:p>
    <w:p w14:paraId="3E0797AB" w14:textId="09431BE5" w:rsidR="00E038E7" w:rsidRDefault="00474691" w:rsidP="000B38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474691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="00D75CF4">
        <w:rPr>
          <w:rFonts w:ascii="Angsana New" w:hAnsi="Angsana New"/>
          <w:sz w:val="26"/>
          <w:szCs w:val="26"/>
        </w:rPr>
        <w:t>18</w:t>
      </w:r>
      <w:r w:rsidRPr="00474691">
        <w:rPr>
          <w:rFonts w:ascii="Angsana New" w:hAnsi="Angsana New"/>
          <w:sz w:val="26"/>
          <w:szCs w:val="26"/>
          <w:cs/>
        </w:rPr>
        <w:t xml:space="preserve"> กันยายน </w:t>
      </w:r>
      <w:r>
        <w:rPr>
          <w:rFonts w:ascii="Angsana New" w:hAnsi="Angsana New"/>
          <w:sz w:val="26"/>
          <w:szCs w:val="26"/>
        </w:rPr>
        <w:t>2566</w:t>
      </w:r>
      <w:r w:rsidRPr="00474691">
        <w:rPr>
          <w:rFonts w:ascii="Angsana New" w:hAnsi="Angsana New"/>
          <w:sz w:val="26"/>
          <w:szCs w:val="26"/>
          <w:cs/>
        </w:rPr>
        <w:t xml:space="preserve"> บริษัทได้เบิกเงินกู้ยืมส่วนที่สาม (ภายใต้วงเงินสินเชื่อ </w:t>
      </w:r>
      <w:r w:rsidRPr="00474691">
        <w:rPr>
          <w:rFonts w:ascii="Angsana New" w:hAnsi="Angsana New"/>
          <w:sz w:val="26"/>
          <w:szCs w:val="26"/>
        </w:rPr>
        <w:t xml:space="preserve">B) </w:t>
      </w:r>
      <w:r w:rsidRPr="00474691">
        <w:rPr>
          <w:rFonts w:ascii="Angsana New" w:hAnsi="Angsana New"/>
          <w:sz w:val="26"/>
          <w:szCs w:val="26"/>
          <w:cs/>
        </w:rPr>
        <w:t>เพื่อก่อสร้างโรงงานแห่งใหม่</w:t>
      </w:r>
      <w:r w:rsidR="00153D6A">
        <w:rPr>
          <w:rFonts w:ascii="Angsana New" w:hAnsi="Angsana New" w:hint="cs"/>
          <w:sz w:val="26"/>
          <w:szCs w:val="26"/>
          <w:cs/>
        </w:rPr>
        <w:t xml:space="preserve"> </w:t>
      </w:r>
      <w:r w:rsidRPr="00474691">
        <w:rPr>
          <w:rFonts w:ascii="Angsana New" w:hAnsi="Angsana New"/>
          <w:sz w:val="26"/>
          <w:szCs w:val="26"/>
          <w:cs/>
        </w:rPr>
        <w:t xml:space="preserve">เงินกู้ยืมนี้มีกำหนดชำระคืนเป็นงวดรายเดือนจำนวน </w:t>
      </w:r>
      <w:r w:rsidR="001F584E">
        <w:rPr>
          <w:rFonts w:ascii="Angsana New" w:hAnsi="Angsana New"/>
          <w:sz w:val="26"/>
          <w:szCs w:val="26"/>
        </w:rPr>
        <w:t>84</w:t>
      </w:r>
      <w:r w:rsidRPr="00474691">
        <w:rPr>
          <w:rFonts w:ascii="Angsana New" w:hAnsi="Angsana New"/>
          <w:sz w:val="26"/>
          <w:szCs w:val="26"/>
          <w:cs/>
        </w:rPr>
        <w:t xml:space="preserve"> งวด ในจำนวนเงินที่แตกต่างกันเริ่มตั้งแต่เดือนพฤษภาคม </w:t>
      </w:r>
      <w:r w:rsidR="007E4123">
        <w:rPr>
          <w:rFonts w:ascii="Angsana New" w:hAnsi="Angsana New"/>
          <w:sz w:val="26"/>
          <w:szCs w:val="26"/>
        </w:rPr>
        <w:t>2</w:t>
      </w:r>
      <w:r>
        <w:rPr>
          <w:rFonts w:ascii="Angsana New" w:hAnsi="Angsana New"/>
          <w:sz w:val="26"/>
          <w:szCs w:val="26"/>
        </w:rPr>
        <w:t>568</w:t>
      </w:r>
      <w:r w:rsidRPr="00474691">
        <w:rPr>
          <w:rFonts w:ascii="Angsana New" w:hAnsi="Angsana New"/>
          <w:sz w:val="26"/>
          <w:szCs w:val="26"/>
          <w:cs/>
        </w:rPr>
        <w:t xml:space="preserve"> สิ้นสุดเดือนกันยายน </w:t>
      </w:r>
      <w:r w:rsidR="00D75CF4">
        <w:rPr>
          <w:rFonts w:ascii="Angsana New" w:hAnsi="Angsana New"/>
          <w:sz w:val="26"/>
          <w:szCs w:val="26"/>
        </w:rPr>
        <w:t>2573</w:t>
      </w:r>
      <w:r w:rsidR="00F41591">
        <w:rPr>
          <w:rFonts w:ascii="Angsana New" w:hAnsi="Angsana New" w:hint="cs"/>
          <w:sz w:val="26"/>
          <w:szCs w:val="26"/>
          <w:cs/>
        </w:rPr>
        <w:t xml:space="preserve"> </w:t>
      </w:r>
    </w:p>
    <w:p w14:paraId="708B5DDC" w14:textId="77777777" w:rsidR="00F027EE" w:rsidRPr="00A603E1" w:rsidRDefault="00F027EE" w:rsidP="004746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  <w:highlight w:val="yellow"/>
        </w:rPr>
      </w:pPr>
    </w:p>
    <w:p w14:paraId="3F44FCDB" w14:textId="4908072B" w:rsidR="00B959C2" w:rsidRPr="00C5350D" w:rsidRDefault="00B959C2" w:rsidP="002953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C5350D">
        <w:rPr>
          <w:rFonts w:ascii="Angsana New" w:hAnsi="Angsana New"/>
          <w:sz w:val="26"/>
          <w:szCs w:val="26"/>
          <w:cs/>
        </w:rPr>
        <w:t xml:space="preserve">ณ วันที่ </w:t>
      </w:r>
      <w:r w:rsidR="009E22E1" w:rsidRPr="00C5350D">
        <w:rPr>
          <w:rFonts w:ascii="Angsana New" w:hAnsi="Angsana New"/>
          <w:sz w:val="26"/>
          <w:szCs w:val="26"/>
        </w:rPr>
        <w:t xml:space="preserve">31 </w:t>
      </w:r>
      <w:r w:rsidRPr="00C5350D">
        <w:rPr>
          <w:rFonts w:ascii="Angsana New" w:hAnsi="Angsana New"/>
          <w:sz w:val="26"/>
          <w:szCs w:val="26"/>
          <w:cs/>
        </w:rPr>
        <w:t xml:space="preserve">ธันวาคม </w:t>
      </w:r>
      <w:r w:rsidR="009E22E1" w:rsidRPr="00C5350D">
        <w:rPr>
          <w:rFonts w:ascii="Angsana New" w:hAnsi="Angsana New"/>
          <w:sz w:val="26"/>
          <w:szCs w:val="26"/>
        </w:rPr>
        <w:t>2567</w:t>
      </w:r>
      <w:r w:rsidRPr="00C5350D">
        <w:rPr>
          <w:rFonts w:ascii="Angsana New" w:hAnsi="Angsana New"/>
          <w:sz w:val="26"/>
          <w:szCs w:val="26"/>
          <w:cs/>
        </w:rPr>
        <w:t xml:space="preserve"> </w:t>
      </w:r>
      <w:r w:rsidR="00295336" w:rsidRPr="00C5350D">
        <w:rPr>
          <w:rFonts w:ascii="Angsana New" w:hAnsi="Angsana New"/>
          <w:sz w:val="26"/>
          <w:szCs w:val="26"/>
          <w:cs/>
        </w:rPr>
        <w:t>บริษัทไม่สามารถปฏิบัติตามข้อกำหนดในการคงอัตราส่วน</w:t>
      </w:r>
      <w:r w:rsidR="002B6B5D">
        <w:rPr>
          <w:rFonts w:ascii="Angsana New" w:hAnsi="Angsana New" w:hint="cs"/>
          <w:sz w:val="26"/>
          <w:szCs w:val="26"/>
          <w:cs/>
        </w:rPr>
        <w:t>ความสามารถในการชำระหนี้</w:t>
      </w:r>
      <w:r w:rsidR="002B6B5D" w:rsidRPr="002B6B5D">
        <w:rPr>
          <w:rFonts w:ascii="Angsana New" w:hAnsi="Angsana New"/>
          <w:sz w:val="26"/>
          <w:szCs w:val="26"/>
        </w:rPr>
        <w:t>“</w:t>
      </w:r>
      <w:r w:rsidR="002B6B5D">
        <w:rPr>
          <w:rFonts w:ascii="Angsana New" w:hAnsi="Angsana New"/>
          <w:sz w:val="26"/>
          <w:szCs w:val="26"/>
        </w:rPr>
        <w:t>DSCR”</w:t>
      </w:r>
      <w:r w:rsidR="00A83CCF">
        <w:rPr>
          <w:rFonts w:ascii="Angsana New" w:hAnsi="Angsana New"/>
          <w:sz w:val="26"/>
          <w:szCs w:val="26"/>
        </w:rPr>
        <w:fldChar w:fldCharType="begin"/>
      </w:r>
      <w:r w:rsidR="00A83CCF">
        <w:rPr>
          <w:rFonts w:ascii="Angsana New" w:hAnsi="Angsana New"/>
          <w:sz w:val="26"/>
          <w:szCs w:val="26"/>
        </w:rPr>
        <w:instrText xml:space="preserve"> </w:instrText>
      </w:r>
      <w:r w:rsidR="00A83CCF">
        <w:rPr>
          <w:rFonts w:ascii="Angsana New" w:hAnsi="Angsana New"/>
          <w:sz w:val="26"/>
          <w:szCs w:val="26"/>
        </w:rPr>
        <w:fldChar w:fldCharType="begin"/>
      </w:r>
      <w:r w:rsidR="00A83CCF">
        <w:rPr>
          <w:rFonts w:ascii="Angsana New" w:hAnsi="Angsana New"/>
          <w:sz w:val="26"/>
          <w:szCs w:val="26"/>
        </w:rPr>
        <w:instrText xml:space="preserve">  </w:instrText>
      </w:r>
      <w:r w:rsidR="00A83CCF">
        <w:rPr>
          <w:rFonts w:ascii="Angsana New" w:hAnsi="Angsana New"/>
          <w:sz w:val="26"/>
          <w:szCs w:val="26"/>
        </w:rPr>
        <w:fldChar w:fldCharType="separate"/>
      </w:r>
      <w:r w:rsidR="00A83CCF">
        <w:rPr>
          <w:rFonts w:ascii="Angsana New" w:hAnsi="Angsana New"/>
          <w:sz w:val="26"/>
          <w:szCs w:val="26"/>
        </w:rPr>
        <w:fldChar w:fldCharType="end"/>
      </w:r>
      <w:r w:rsidR="00A83CCF">
        <w:rPr>
          <w:rFonts w:ascii="Angsana New" w:hAnsi="Angsana New"/>
          <w:sz w:val="26"/>
          <w:szCs w:val="26"/>
        </w:rPr>
        <w:instrText xml:space="preserve"> </w:instrText>
      </w:r>
      <w:r w:rsidR="00A83CCF">
        <w:rPr>
          <w:rFonts w:ascii="Angsana New" w:hAnsi="Angsana New"/>
          <w:sz w:val="26"/>
          <w:szCs w:val="26"/>
        </w:rPr>
        <w:fldChar w:fldCharType="separate"/>
      </w:r>
      <w:r w:rsidR="00A83CCF">
        <w:rPr>
          <w:rFonts w:ascii="Angsana New" w:hAnsi="Angsana New"/>
          <w:sz w:val="26"/>
          <w:szCs w:val="26"/>
        </w:rPr>
        <w:fldChar w:fldCharType="end"/>
      </w:r>
      <w:r w:rsidR="009E22E1" w:rsidRPr="00C5350D">
        <w:rPr>
          <w:rFonts w:ascii="Angsana New" w:hAnsi="Angsana New"/>
          <w:sz w:val="26"/>
          <w:szCs w:val="26"/>
          <w:cs/>
        </w:rPr>
        <w:t>ตามที่ระบุไว้ในสัญญาวงเงินสินเชื่อกับสถาบันการเงินแห่งที่หนึ่ง</w:t>
      </w:r>
      <w:r w:rsidRPr="00C5350D">
        <w:rPr>
          <w:rFonts w:ascii="Angsana New" w:hAnsi="Angsana New"/>
          <w:sz w:val="26"/>
          <w:szCs w:val="26"/>
          <w:cs/>
        </w:rPr>
        <w:t xml:space="preserve"> อย่างไรก็ตาม เมื่อวันที่ </w:t>
      </w:r>
      <w:r w:rsidR="00D938A5" w:rsidRPr="00C5350D">
        <w:rPr>
          <w:rFonts w:ascii="Angsana New" w:hAnsi="Angsana New"/>
          <w:sz w:val="26"/>
          <w:szCs w:val="26"/>
        </w:rPr>
        <w:t>2</w:t>
      </w:r>
      <w:r w:rsidR="009E22E1" w:rsidRPr="00C5350D">
        <w:rPr>
          <w:rFonts w:ascii="Angsana New" w:hAnsi="Angsana New"/>
          <w:sz w:val="26"/>
          <w:szCs w:val="26"/>
        </w:rPr>
        <w:t xml:space="preserve"> </w:t>
      </w:r>
      <w:r w:rsidRPr="00C5350D">
        <w:rPr>
          <w:rFonts w:ascii="Angsana New" w:hAnsi="Angsana New"/>
          <w:sz w:val="26"/>
          <w:szCs w:val="26"/>
          <w:cs/>
        </w:rPr>
        <w:t xml:space="preserve">ธันวาคม </w:t>
      </w:r>
      <w:r w:rsidR="00D938A5" w:rsidRPr="00C5350D">
        <w:rPr>
          <w:rFonts w:ascii="Angsana New" w:hAnsi="Angsana New"/>
          <w:sz w:val="26"/>
          <w:szCs w:val="26"/>
        </w:rPr>
        <w:t>2567</w:t>
      </w:r>
      <w:r w:rsidRPr="00C5350D">
        <w:rPr>
          <w:rFonts w:ascii="Angsana New" w:hAnsi="Angsana New"/>
          <w:sz w:val="26"/>
          <w:szCs w:val="26"/>
          <w:cs/>
        </w:rPr>
        <w:t xml:space="preserve"> บริษัทได้รับหนังสือ</w:t>
      </w:r>
      <w:r w:rsidR="007A1239" w:rsidRPr="00C5350D">
        <w:rPr>
          <w:rFonts w:ascii="Angsana New" w:hAnsi="Angsana New" w:hint="cs"/>
          <w:sz w:val="26"/>
          <w:szCs w:val="26"/>
          <w:cs/>
        </w:rPr>
        <w:t>การ</w:t>
      </w:r>
      <w:r w:rsidRPr="00C5350D">
        <w:rPr>
          <w:rFonts w:ascii="Angsana New" w:hAnsi="Angsana New"/>
          <w:sz w:val="26"/>
          <w:szCs w:val="26"/>
          <w:cs/>
        </w:rPr>
        <w:t>ผ่อนปรนการไม่สามารถดำรงอัตราส่วนทางการเงินดังกล่าวจากสถาบันการเงิน</w:t>
      </w:r>
      <w:r w:rsidR="009C1D3A" w:rsidRPr="00C5350D">
        <w:rPr>
          <w:rFonts w:ascii="Angsana New" w:hAnsi="Angsana New" w:hint="cs"/>
          <w:sz w:val="26"/>
          <w:szCs w:val="26"/>
          <w:cs/>
        </w:rPr>
        <w:t>แห่งที่หนึ่ง</w:t>
      </w:r>
      <w:r w:rsidRPr="00C5350D">
        <w:rPr>
          <w:rFonts w:ascii="Angsana New" w:hAnsi="Angsana New"/>
          <w:sz w:val="26"/>
          <w:szCs w:val="26"/>
          <w:cs/>
        </w:rPr>
        <w:t>แล้ว บริษัทจึงจัดประเภท</w:t>
      </w:r>
      <w:r w:rsidR="009E22E1" w:rsidRPr="00C5350D">
        <w:rPr>
          <w:rFonts w:ascii="Angsana New" w:hAnsi="Angsana New" w:hint="cs"/>
          <w:sz w:val="26"/>
          <w:szCs w:val="26"/>
          <w:cs/>
        </w:rPr>
        <w:t>เงินกู้ยืมจากสถาบันการเงินดังกล่าว</w:t>
      </w:r>
      <w:r w:rsidRPr="00C5350D">
        <w:rPr>
          <w:rFonts w:ascii="Angsana New" w:hAnsi="Angsana New"/>
          <w:sz w:val="26"/>
          <w:szCs w:val="26"/>
          <w:cs/>
        </w:rPr>
        <w:t xml:space="preserve"> ณ วันที่ </w:t>
      </w:r>
      <w:r w:rsidR="009E22E1" w:rsidRPr="00C5350D">
        <w:rPr>
          <w:rFonts w:ascii="Angsana New" w:hAnsi="Angsana New"/>
          <w:sz w:val="26"/>
          <w:szCs w:val="26"/>
        </w:rPr>
        <w:t>31</w:t>
      </w:r>
      <w:r w:rsidRPr="00C5350D">
        <w:rPr>
          <w:rFonts w:ascii="Angsana New" w:hAnsi="Angsana New"/>
          <w:sz w:val="26"/>
          <w:szCs w:val="26"/>
          <w:cs/>
        </w:rPr>
        <w:t xml:space="preserve"> ธันวาคม </w:t>
      </w:r>
      <w:r w:rsidR="009E22E1" w:rsidRPr="00C5350D">
        <w:rPr>
          <w:rFonts w:ascii="Angsana New" w:hAnsi="Angsana New"/>
          <w:sz w:val="26"/>
          <w:szCs w:val="26"/>
        </w:rPr>
        <w:t>256</w:t>
      </w:r>
      <w:r w:rsidRPr="00C5350D">
        <w:rPr>
          <w:rFonts w:ascii="Angsana New" w:hAnsi="Angsana New"/>
          <w:sz w:val="26"/>
          <w:szCs w:val="26"/>
        </w:rPr>
        <w:t>7</w:t>
      </w:r>
      <w:r w:rsidRPr="00C5350D">
        <w:rPr>
          <w:rFonts w:ascii="Angsana New" w:hAnsi="Angsana New"/>
          <w:sz w:val="26"/>
          <w:szCs w:val="26"/>
          <w:cs/>
        </w:rPr>
        <w:t xml:space="preserve"> ตามสัญญาเงินกู้ยืม</w:t>
      </w:r>
      <w:r w:rsidR="00AF75CB" w:rsidRPr="00C5350D">
        <w:rPr>
          <w:rFonts w:ascii="Angsana New" w:hAnsi="Angsana New" w:hint="cs"/>
          <w:sz w:val="26"/>
          <w:szCs w:val="26"/>
          <w:cs/>
        </w:rPr>
        <w:t xml:space="preserve"> </w:t>
      </w:r>
    </w:p>
    <w:p w14:paraId="3623C83C" w14:textId="77777777" w:rsidR="00295336" w:rsidRPr="00C5350D" w:rsidRDefault="00295336" w:rsidP="004746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2"/>
          <w:szCs w:val="22"/>
        </w:rPr>
      </w:pPr>
    </w:p>
    <w:p w14:paraId="5E4E3FD6" w14:textId="77777777" w:rsidR="00C6060D" w:rsidRPr="00C5350D" w:rsidRDefault="00C6060D" w:rsidP="00C60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C5350D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C5350D">
        <w:rPr>
          <w:rFonts w:ascii="Angsana New" w:hAnsi="Angsana New"/>
          <w:sz w:val="26"/>
          <w:szCs w:val="26"/>
        </w:rPr>
        <w:t xml:space="preserve">13 </w:t>
      </w:r>
      <w:r w:rsidRPr="00C5350D">
        <w:rPr>
          <w:rFonts w:ascii="Angsana New" w:hAnsi="Angsana New" w:hint="cs"/>
          <w:sz w:val="26"/>
          <w:szCs w:val="26"/>
          <w:cs/>
        </w:rPr>
        <w:t xml:space="preserve">พฤศจิกายน </w:t>
      </w:r>
      <w:r w:rsidRPr="00C5350D">
        <w:rPr>
          <w:rFonts w:ascii="Angsana New" w:hAnsi="Angsana New"/>
          <w:sz w:val="26"/>
          <w:szCs w:val="26"/>
        </w:rPr>
        <w:t xml:space="preserve">2567 </w:t>
      </w:r>
      <w:r w:rsidRPr="00C5350D">
        <w:rPr>
          <w:rFonts w:ascii="Angsana New" w:hAnsi="Angsana New" w:hint="cs"/>
          <w:sz w:val="26"/>
          <w:szCs w:val="26"/>
          <w:cs/>
        </w:rPr>
        <w:t xml:space="preserve">บริษัทได้ทำสัญญาเงินกู้ยืมจากสถาบันการเงินในประเทศแห่งที่สองและได้เบิกเงืนกู้ยืม </w:t>
      </w:r>
      <w:r w:rsidRPr="00C5350D">
        <w:rPr>
          <w:rFonts w:ascii="Angsana New" w:hAnsi="Angsana New"/>
          <w:sz w:val="26"/>
          <w:szCs w:val="26"/>
        </w:rPr>
        <w:t>(</w:t>
      </w:r>
      <w:r w:rsidRPr="00C5350D">
        <w:rPr>
          <w:rFonts w:ascii="Angsana New" w:hAnsi="Angsana New" w:hint="cs"/>
          <w:sz w:val="26"/>
          <w:szCs w:val="26"/>
          <w:cs/>
        </w:rPr>
        <w:t>ภายใต้วงเงิน</w:t>
      </w:r>
      <w:r w:rsidRPr="00C5350D">
        <w:rPr>
          <w:rFonts w:ascii="Angsana New" w:hAnsi="Angsana New"/>
          <w:sz w:val="26"/>
          <w:szCs w:val="26"/>
        </w:rPr>
        <w:t xml:space="preserve">      </w:t>
      </w:r>
      <w:r w:rsidRPr="00C5350D">
        <w:rPr>
          <w:rFonts w:ascii="Angsana New" w:hAnsi="Angsana New" w:hint="cs"/>
          <w:sz w:val="26"/>
          <w:szCs w:val="26"/>
          <w:cs/>
        </w:rPr>
        <w:t xml:space="preserve">สินเชื่อ </w:t>
      </w:r>
      <w:r w:rsidRPr="00C5350D">
        <w:rPr>
          <w:rFonts w:ascii="Angsana New" w:hAnsi="Angsana New"/>
          <w:sz w:val="26"/>
          <w:szCs w:val="26"/>
        </w:rPr>
        <w:t xml:space="preserve">D) </w:t>
      </w:r>
      <w:r w:rsidRPr="00C5350D">
        <w:rPr>
          <w:rFonts w:ascii="Angsana New" w:hAnsi="Angsana New" w:hint="cs"/>
          <w:sz w:val="26"/>
          <w:szCs w:val="26"/>
          <w:cs/>
        </w:rPr>
        <w:t xml:space="preserve">เพื่อใช้เป็นเงินทุนหมุนเวียนในการดำเนินกิจการ </w:t>
      </w:r>
      <w:r w:rsidRPr="00C5350D">
        <w:rPr>
          <w:rFonts w:ascii="Angsana New" w:hAnsi="Angsana New"/>
          <w:sz w:val="26"/>
          <w:szCs w:val="26"/>
          <w:cs/>
        </w:rPr>
        <w:t xml:space="preserve">เงินกู้ยืมนี้มีกำหนดชำระคืนเป็นงวดรายเดือนจำนวน </w:t>
      </w:r>
      <w:r w:rsidRPr="00C5350D">
        <w:rPr>
          <w:rFonts w:ascii="Angsana New" w:hAnsi="Angsana New"/>
          <w:sz w:val="26"/>
          <w:szCs w:val="26"/>
        </w:rPr>
        <w:t>60</w:t>
      </w:r>
      <w:r w:rsidRPr="00C5350D">
        <w:rPr>
          <w:rFonts w:ascii="Angsana New" w:hAnsi="Angsana New"/>
          <w:sz w:val="26"/>
          <w:szCs w:val="26"/>
          <w:cs/>
        </w:rPr>
        <w:t xml:space="preserve"> งวด เริ่มตั้งแต่เดือน</w:t>
      </w:r>
      <w:r w:rsidRPr="00C5350D">
        <w:rPr>
          <w:rFonts w:ascii="Angsana New" w:hAnsi="Angsana New" w:hint="cs"/>
          <w:sz w:val="26"/>
          <w:szCs w:val="26"/>
          <w:cs/>
        </w:rPr>
        <w:t>มกราคม</w:t>
      </w:r>
      <w:r w:rsidRPr="00C5350D">
        <w:rPr>
          <w:rFonts w:ascii="Angsana New" w:hAnsi="Angsana New"/>
          <w:sz w:val="26"/>
          <w:szCs w:val="26"/>
          <w:cs/>
        </w:rPr>
        <w:t xml:space="preserve"> </w:t>
      </w:r>
      <w:r w:rsidRPr="00C5350D">
        <w:rPr>
          <w:rFonts w:ascii="Angsana New" w:hAnsi="Angsana New"/>
          <w:sz w:val="26"/>
          <w:szCs w:val="26"/>
        </w:rPr>
        <w:t>2568</w:t>
      </w:r>
      <w:r w:rsidRPr="00C5350D">
        <w:rPr>
          <w:rFonts w:ascii="Angsana New" w:hAnsi="Angsana New"/>
          <w:sz w:val="26"/>
          <w:szCs w:val="26"/>
          <w:cs/>
        </w:rPr>
        <w:t xml:space="preserve"> สิ้นสุดเดือน</w:t>
      </w:r>
      <w:r w:rsidRPr="00C5350D">
        <w:rPr>
          <w:rFonts w:ascii="Angsana New" w:hAnsi="Angsana New" w:hint="cs"/>
          <w:sz w:val="26"/>
          <w:szCs w:val="26"/>
          <w:cs/>
        </w:rPr>
        <w:t>ธันวาคม</w:t>
      </w:r>
      <w:r w:rsidRPr="00C5350D">
        <w:rPr>
          <w:rFonts w:ascii="Angsana New" w:hAnsi="Angsana New"/>
          <w:sz w:val="26"/>
          <w:szCs w:val="26"/>
          <w:cs/>
        </w:rPr>
        <w:t xml:space="preserve"> </w:t>
      </w:r>
      <w:r w:rsidRPr="00C5350D">
        <w:rPr>
          <w:rFonts w:ascii="Angsana New" w:hAnsi="Angsana New"/>
          <w:sz w:val="26"/>
          <w:szCs w:val="26"/>
        </w:rPr>
        <w:t>2572</w:t>
      </w:r>
    </w:p>
    <w:p w14:paraId="15C30E32" w14:textId="510A4549" w:rsidR="00A603E1" w:rsidRDefault="00A603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</w:p>
    <w:p w14:paraId="4C1DE9E1" w14:textId="6F61CB59" w:rsidR="00BE05E2" w:rsidRDefault="002A2E4E" w:rsidP="00B15B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120" w:line="240" w:lineRule="auto"/>
        <w:jc w:val="thaiDistribute"/>
        <w:rPr>
          <w:rFonts w:ascii="Angsana New" w:hAnsi="Angsana New"/>
          <w:sz w:val="26"/>
          <w:szCs w:val="26"/>
        </w:rPr>
      </w:pPr>
      <w:r w:rsidRPr="004A7078">
        <w:rPr>
          <w:rFonts w:ascii="Angsana New" w:hAnsi="Angsana New" w:hint="cs"/>
          <w:sz w:val="26"/>
          <w:szCs w:val="26"/>
          <w:cs/>
        </w:rPr>
        <w:t xml:space="preserve">ณ </w:t>
      </w:r>
      <w:r w:rsidR="00BF59A7" w:rsidRPr="004A7078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Pr="004A7078">
        <w:rPr>
          <w:rFonts w:ascii="Angsana New" w:hAnsi="Angsana New"/>
          <w:sz w:val="26"/>
          <w:szCs w:val="26"/>
        </w:rPr>
        <w:t xml:space="preserve">31 </w:t>
      </w:r>
      <w:r w:rsidRPr="004A7078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4A7078">
        <w:rPr>
          <w:rFonts w:ascii="Angsana New" w:hAnsi="Angsana New"/>
          <w:sz w:val="26"/>
          <w:szCs w:val="26"/>
        </w:rPr>
        <w:t>256</w:t>
      </w:r>
      <w:r w:rsidR="00721928">
        <w:rPr>
          <w:rFonts w:ascii="Angsana New" w:hAnsi="Angsana New"/>
          <w:sz w:val="26"/>
          <w:szCs w:val="26"/>
        </w:rPr>
        <w:t>7</w:t>
      </w:r>
      <w:r w:rsidR="00BF59A7" w:rsidRPr="004A7078">
        <w:rPr>
          <w:rFonts w:ascii="Angsana New" w:hAnsi="Angsana New"/>
          <w:sz w:val="26"/>
          <w:szCs w:val="26"/>
        </w:rPr>
        <w:t xml:space="preserve"> </w:t>
      </w:r>
      <w:r w:rsidR="00BF59A7" w:rsidRPr="004A7078">
        <w:rPr>
          <w:rFonts w:ascii="Angsana New" w:hAnsi="Angsana New" w:hint="cs"/>
          <w:sz w:val="26"/>
          <w:szCs w:val="26"/>
          <w:cs/>
        </w:rPr>
        <w:t xml:space="preserve">และ </w:t>
      </w:r>
      <w:r w:rsidR="00BF59A7" w:rsidRPr="004A7078">
        <w:rPr>
          <w:rFonts w:ascii="Angsana New" w:hAnsi="Angsana New"/>
          <w:sz w:val="26"/>
          <w:szCs w:val="26"/>
        </w:rPr>
        <w:t>256</w:t>
      </w:r>
      <w:r w:rsidR="00721928">
        <w:rPr>
          <w:rFonts w:ascii="Angsana New" w:hAnsi="Angsana New"/>
          <w:sz w:val="26"/>
          <w:szCs w:val="26"/>
        </w:rPr>
        <w:t>6</w:t>
      </w:r>
      <w:r w:rsidRPr="004A7078">
        <w:rPr>
          <w:rFonts w:ascii="Angsana New" w:hAnsi="Angsana New"/>
          <w:sz w:val="26"/>
          <w:szCs w:val="26"/>
        </w:rPr>
        <w:t xml:space="preserve"> </w:t>
      </w:r>
      <w:r w:rsidRPr="004A7078">
        <w:rPr>
          <w:rFonts w:ascii="Angsana New" w:hAnsi="Angsana New" w:hint="cs"/>
          <w:sz w:val="26"/>
          <w:szCs w:val="26"/>
          <w:cs/>
        </w:rPr>
        <w:t>วงเงินสินเชื่อของบริษัทมีรายละเอียดดังนี้</w:t>
      </w:r>
    </w:p>
    <w:tbl>
      <w:tblPr>
        <w:tblW w:w="9630" w:type="dxa"/>
        <w:tblLayout w:type="fixed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704"/>
        <w:gridCol w:w="137"/>
        <w:gridCol w:w="4019"/>
        <w:gridCol w:w="136"/>
        <w:gridCol w:w="1040"/>
        <w:gridCol w:w="180"/>
        <w:gridCol w:w="1067"/>
        <w:gridCol w:w="141"/>
        <w:gridCol w:w="2206"/>
      </w:tblGrid>
      <w:tr w:rsidR="00BE05E2" w:rsidRPr="00475A13" w14:paraId="1C0E9CFF" w14:textId="77777777" w:rsidTr="005D1F0E">
        <w:trPr>
          <w:trHeight w:val="20"/>
          <w:tblHeader/>
        </w:trPr>
        <w:tc>
          <w:tcPr>
            <w:tcW w:w="704" w:type="dxa"/>
            <w:shd w:val="clear" w:color="auto" w:fill="auto"/>
          </w:tcPr>
          <w:p w14:paraId="43A236DA" w14:textId="77777777" w:rsidR="00BE05E2" w:rsidRPr="00475A13" w:rsidRDefault="00BE05E2" w:rsidP="001D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7" w:type="dxa"/>
          </w:tcPr>
          <w:p w14:paraId="411F2F19" w14:textId="77777777" w:rsidR="00BE05E2" w:rsidRPr="00475A13" w:rsidRDefault="00BE05E2" w:rsidP="001D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19" w:type="dxa"/>
            <w:shd w:val="clear" w:color="auto" w:fill="auto"/>
          </w:tcPr>
          <w:p w14:paraId="645EAD1E" w14:textId="77777777" w:rsidR="00BE05E2" w:rsidRPr="00475A13" w:rsidRDefault="00BE05E2" w:rsidP="001D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" w:type="dxa"/>
            <w:shd w:val="clear" w:color="auto" w:fill="auto"/>
          </w:tcPr>
          <w:p w14:paraId="1F244C57" w14:textId="77777777" w:rsidR="00BE05E2" w:rsidRPr="00475A13" w:rsidRDefault="00BE05E2" w:rsidP="001D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87" w:type="dxa"/>
            <w:gridSpan w:val="3"/>
            <w:tcBorders>
              <w:bottom w:val="single" w:sz="4" w:space="0" w:color="auto"/>
            </w:tcBorders>
          </w:tcPr>
          <w:p w14:paraId="4E91636C" w14:textId="77777777" w:rsidR="00BE05E2" w:rsidRPr="00475A13" w:rsidRDefault="00BE05E2" w:rsidP="001D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7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วงเงินสินเชื่อ (พันบาท)</w:t>
            </w:r>
          </w:p>
        </w:tc>
        <w:tc>
          <w:tcPr>
            <w:tcW w:w="141" w:type="dxa"/>
            <w:shd w:val="clear" w:color="auto" w:fill="auto"/>
          </w:tcPr>
          <w:p w14:paraId="3A9FFA74" w14:textId="77777777" w:rsidR="00BE05E2" w:rsidRPr="00475A13" w:rsidRDefault="00BE05E2" w:rsidP="001D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06" w:type="dxa"/>
            <w:shd w:val="clear" w:color="auto" w:fill="auto"/>
          </w:tcPr>
          <w:p w14:paraId="26581447" w14:textId="77777777" w:rsidR="00BE05E2" w:rsidRPr="00475A13" w:rsidRDefault="00BE05E2" w:rsidP="001D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E05E2" w:rsidRPr="00475A13" w14:paraId="1E19C71A" w14:textId="77777777" w:rsidTr="005D1F0E">
        <w:trPr>
          <w:trHeight w:val="20"/>
          <w:tblHeader/>
        </w:trPr>
        <w:tc>
          <w:tcPr>
            <w:tcW w:w="704" w:type="dxa"/>
            <w:tcBorders>
              <w:bottom w:val="single" w:sz="4" w:space="0" w:color="auto"/>
            </w:tcBorders>
            <w:shd w:val="clear" w:color="auto" w:fill="auto"/>
          </w:tcPr>
          <w:p w14:paraId="77A994C3" w14:textId="77777777" w:rsidR="00BE05E2" w:rsidRPr="00475A13" w:rsidRDefault="00BE05E2" w:rsidP="001D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วงเงินสินเชื่อ</w:t>
            </w:r>
          </w:p>
        </w:tc>
        <w:tc>
          <w:tcPr>
            <w:tcW w:w="137" w:type="dxa"/>
          </w:tcPr>
          <w:p w14:paraId="3FBCEA89" w14:textId="77777777" w:rsidR="00BE05E2" w:rsidRPr="00475A13" w:rsidRDefault="00BE05E2" w:rsidP="001D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19" w:type="dxa"/>
            <w:tcBorders>
              <w:bottom w:val="single" w:sz="4" w:space="0" w:color="auto"/>
            </w:tcBorders>
            <w:shd w:val="clear" w:color="auto" w:fill="auto"/>
          </w:tcPr>
          <w:p w14:paraId="4D7E609C" w14:textId="77777777" w:rsidR="00BE05E2" w:rsidRDefault="00BE05E2" w:rsidP="001D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44D2E85" w14:textId="77777777" w:rsidR="00BE05E2" w:rsidRPr="00475A13" w:rsidRDefault="00BE05E2" w:rsidP="001D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136" w:type="dxa"/>
            <w:shd w:val="clear" w:color="auto" w:fill="auto"/>
          </w:tcPr>
          <w:p w14:paraId="1FFE62BC" w14:textId="77777777" w:rsidR="00BE05E2" w:rsidRPr="00475A13" w:rsidRDefault="00BE05E2" w:rsidP="001D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</w:tcPr>
          <w:p w14:paraId="7D1E8588" w14:textId="77777777" w:rsidR="00BE05E2" w:rsidRDefault="00BE05E2" w:rsidP="001D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16F5BE4D" w14:textId="34F1B78B" w:rsidR="00BE05E2" w:rsidRPr="00475A13" w:rsidRDefault="00BE05E2" w:rsidP="001D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6C92483E" w14:textId="77777777" w:rsidR="00BE05E2" w:rsidRPr="00475A13" w:rsidRDefault="00BE05E2" w:rsidP="001D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EA5C2C" w14:textId="77777777" w:rsidR="00BE05E2" w:rsidRDefault="00BE05E2" w:rsidP="001D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3DEE252" w14:textId="0E0B200C" w:rsidR="00BE05E2" w:rsidRPr="00475A13" w:rsidRDefault="00BE05E2" w:rsidP="001D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41" w:type="dxa"/>
            <w:shd w:val="clear" w:color="auto" w:fill="auto"/>
          </w:tcPr>
          <w:p w14:paraId="089D3191" w14:textId="77777777" w:rsidR="00BE05E2" w:rsidRPr="00475A13" w:rsidRDefault="00BE05E2" w:rsidP="001D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06" w:type="dxa"/>
            <w:tcBorders>
              <w:bottom w:val="single" w:sz="4" w:space="0" w:color="auto"/>
            </w:tcBorders>
            <w:shd w:val="clear" w:color="auto" w:fill="auto"/>
          </w:tcPr>
          <w:p w14:paraId="11834FFC" w14:textId="77777777" w:rsidR="00BE05E2" w:rsidRDefault="00BE05E2" w:rsidP="001D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75A034E2" w14:textId="66D4523A" w:rsidR="00BE05E2" w:rsidRPr="00475A13" w:rsidRDefault="00BE05E2" w:rsidP="001D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  <w:r w:rsidR="0071798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717984">
              <w:rPr>
                <w:rFonts w:ascii="Angsana New" w:hAnsi="Angsana New"/>
                <w:sz w:val="26"/>
                <w:szCs w:val="26"/>
              </w:rPr>
              <w:t>(</w:t>
            </w:r>
            <w:r w:rsidR="00717984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  <w:r w:rsidR="00717984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BE05E2" w:rsidRPr="00333C2A" w14:paraId="4046EB11" w14:textId="77777777" w:rsidTr="005D1F0E">
        <w:trPr>
          <w:trHeight w:val="20"/>
          <w:tblHeader/>
        </w:trPr>
        <w:tc>
          <w:tcPr>
            <w:tcW w:w="704" w:type="dxa"/>
            <w:tcBorders>
              <w:top w:val="single" w:sz="4" w:space="0" w:color="auto"/>
            </w:tcBorders>
            <w:shd w:val="clear" w:color="auto" w:fill="auto"/>
          </w:tcPr>
          <w:p w14:paraId="5DF7F3CE" w14:textId="77777777" w:rsidR="00BE05E2" w:rsidRPr="00333C2A" w:rsidRDefault="00BE05E2" w:rsidP="001D76CE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37" w:type="dxa"/>
          </w:tcPr>
          <w:p w14:paraId="0C510AFE" w14:textId="77777777" w:rsidR="00BE05E2" w:rsidRPr="00333C2A" w:rsidRDefault="00BE05E2" w:rsidP="001D76CE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4019" w:type="dxa"/>
            <w:tcBorders>
              <w:top w:val="single" w:sz="4" w:space="0" w:color="auto"/>
            </w:tcBorders>
            <w:shd w:val="clear" w:color="auto" w:fill="auto"/>
          </w:tcPr>
          <w:p w14:paraId="1C1F6DFE" w14:textId="77777777" w:rsidR="00BE05E2" w:rsidRPr="00333C2A" w:rsidRDefault="00BE05E2" w:rsidP="001D76CE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36" w:type="dxa"/>
            <w:shd w:val="clear" w:color="auto" w:fill="auto"/>
          </w:tcPr>
          <w:p w14:paraId="7CCB7A31" w14:textId="77777777" w:rsidR="00BE05E2" w:rsidRPr="00333C2A" w:rsidRDefault="00BE05E2" w:rsidP="001D76CE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14:paraId="251BB099" w14:textId="77777777" w:rsidR="00BE05E2" w:rsidRPr="00333C2A" w:rsidRDefault="00BE05E2" w:rsidP="001D76CE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80" w:type="dxa"/>
          </w:tcPr>
          <w:p w14:paraId="3252AEBB" w14:textId="77777777" w:rsidR="00BE05E2" w:rsidRPr="00333C2A" w:rsidRDefault="00BE05E2" w:rsidP="001D76CE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</w:tcPr>
          <w:p w14:paraId="29060AE9" w14:textId="77777777" w:rsidR="00BE05E2" w:rsidRPr="00333C2A" w:rsidRDefault="00BE05E2" w:rsidP="001D76CE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41" w:type="dxa"/>
            <w:shd w:val="clear" w:color="auto" w:fill="auto"/>
          </w:tcPr>
          <w:p w14:paraId="67DD515A" w14:textId="77777777" w:rsidR="00BE05E2" w:rsidRPr="00333C2A" w:rsidRDefault="00BE05E2" w:rsidP="001D76CE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2206" w:type="dxa"/>
            <w:tcBorders>
              <w:top w:val="single" w:sz="4" w:space="0" w:color="auto"/>
            </w:tcBorders>
            <w:shd w:val="clear" w:color="auto" w:fill="auto"/>
          </w:tcPr>
          <w:p w14:paraId="3086D931" w14:textId="77777777" w:rsidR="00BE05E2" w:rsidRPr="00333C2A" w:rsidRDefault="00BE05E2" w:rsidP="001D76CE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</w:tr>
      <w:tr w:rsidR="00BE05E2" w:rsidRPr="00475A13" w14:paraId="3C53F1B0" w14:textId="77777777" w:rsidTr="001D76CE">
        <w:trPr>
          <w:trHeight w:val="20"/>
        </w:trPr>
        <w:tc>
          <w:tcPr>
            <w:tcW w:w="704" w:type="dxa"/>
            <w:shd w:val="clear" w:color="auto" w:fill="auto"/>
          </w:tcPr>
          <w:p w14:paraId="7BB4C2D7" w14:textId="77777777" w:rsidR="00BE05E2" w:rsidRPr="00475A13" w:rsidRDefault="00BE05E2" w:rsidP="001D76C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A</w:t>
            </w:r>
          </w:p>
        </w:tc>
        <w:tc>
          <w:tcPr>
            <w:tcW w:w="137" w:type="dxa"/>
          </w:tcPr>
          <w:p w14:paraId="60A39FE0" w14:textId="77777777" w:rsidR="00BE05E2" w:rsidRPr="00475A13" w:rsidRDefault="00BE05E2" w:rsidP="001D76C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019" w:type="dxa"/>
            <w:shd w:val="clear" w:color="auto" w:fill="auto"/>
          </w:tcPr>
          <w:p w14:paraId="00393244" w14:textId="77777777" w:rsidR="00BE05E2" w:rsidRPr="00E37CF7" w:rsidRDefault="00BE05E2" w:rsidP="001D76CE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เงินกู้ยืมสำหรับซื้อเครื่องจักร </w:t>
            </w:r>
          </w:p>
        </w:tc>
        <w:tc>
          <w:tcPr>
            <w:tcW w:w="136" w:type="dxa"/>
            <w:shd w:val="clear" w:color="auto" w:fill="auto"/>
          </w:tcPr>
          <w:p w14:paraId="2D49FEAC" w14:textId="77777777" w:rsidR="00BE05E2" w:rsidRPr="00E37CF7" w:rsidRDefault="00BE05E2" w:rsidP="001D76CE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40" w:type="dxa"/>
            <w:shd w:val="clear" w:color="auto" w:fill="auto"/>
          </w:tcPr>
          <w:p w14:paraId="0ABBC729" w14:textId="77777777" w:rsidR="00BE05E2" w:rsidRPr="00E37CF7" w:rsidRDefault="00BE05E2" w:rsidP="001D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CF7">
              <w:rPr>
                <w:rFonts w:ascii="Angsana New" w:hAnsi="Angsana New" w:hint="cs"/>
                <w:sz w:val="26"/>
                <w:szCs w:val="26"/>
              </w:rPr>
              <w:t>235,176</w:t>
            </w:r>
          </w:p>
        </w:tc>
        <w:tc>
          <w:tcPr>
            <w:tcW w:w="180" w:type="dxa"/>
          </w:tcPr>
          <w:p w14:paraId="60D41402" w14:textId="77777777" w:rsidR="00BE05E2" w:rsidRPr="00E37CF7" w:rsidRDefault="00BE05E2" w:rsidP="001D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43107FB2" w14:textId="02F4121A" w:rsidR="00BE05E2" w:rsidRPr="00BE05E2" w:rsidRDefault="00BE05E2" w:rsidP="001D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E05E2">
              <w:rPr>
                <w:rFonts w:ascii="Angsana New" w:hAnsi="Angsana New"/>
                <w:sz w:val="26"/>
                <w:szCs w:val="26"/>
              </w:rPr>
              <w:t>235,176</w:t>
            </w:r>
          </w:p>
        </w:tc>
        <w:tc>
          <w:tcPr>
            <w:tcW w:w="141" w:type="dxa"/>
            <w:shd w:val="clear" w:color="auto" w:fill="auto"/>
          </w:tcPr>
          <w:p w14:paraId="6AFFA9E0" w14:textId="77777777" w:rsidR="00BE05E2" w:rsidRPr="00E37CF7" w:rsidRDefault="00BE05E2" w:rsidP="001D76CE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206" w:type="dxa"/>
            <w:shd w:val="clear" w:color="auto" w:fill="auto"/>
          </w:tcPr>
          <w:p w14:paraId="6D24EAE3" w14:textId="77777777" w:rsidR="00BE05E2" w:rsidRPr="00E37CF7" w:rsidRDefault="00BE05E2" w:rsidP="001D76C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MLR</w:t>
            </w:r>
          </w:p>
        </w:tc>
      </w:tr>
      <w:tr w:rsidR="00BE05E2" w:rsidRPr="00333C2A" w14:paraId="2D4327A3" w14:textId="77777777" w:rsidTr="001D76CE">
        <w:trPr>
          <w:trHeight w:val="20"/>
        </w:trPr>
        <w:tc>
          <w:tcPr>
            <w:tcW w:w="704" w:type="dxa"/>
            <w:shd w:val="clear" w:color="auto" w:fill="auto"/>
          </w:tcPr>
          <w:p w14:paraId="7B6BC413" w14:textId="77777777" w:rsidR="00BE05E2" w:rsidRPr="001A1784" w:rsidRDefault="00BE05E2" w:rsidP="001D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7" w:type="dxa"/>
          </w:tcPr>
          <w:p w14:paraId="704E169E" w14:textId="77777777" w:rsidR="00BE05E2" w:rsidRPr="001A1784" w:rsidRDefault="00BE05E2" w:rsidP="001D76CE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  <w:tc>
          <w:tcPr>
            <w:tcW w:w="4019" w:type="dxa"/>
            <w:shd w:val="clear" w:color="auto" w:fill="auto"/>
          </w:tcPr>
          <w:p w14:paraId="7EC6A634" w14:textId="77777777" w:rsidR="00BE05E2" w:rsidRPr="001A1784" w:rsidRDefault="00BE05E2" w:rsidP="001D76CE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  <w:tc>
          <w:tcPr>
            <w:tcW w:w="136" w:type="dxa"/>
            <w:shd w:val="clear" w:color="auto" w:fill="auto"/>
          </w:tcPr>
          <w:p w14:paraId="25E30E01" w14:textId="77777777" w:rsidR="00BE05E2" w:rsidRPr="001A1784" w:rsidRDefault="00BE05E2" w:rsidP="001D76CE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  <w:tc>
          <w:tcPr>
            <w:tcW w:w="1040" w:type="dxa"/>
            <w:shd w:val="clear" w:color="auto" w:fill="auto"/>
          </w:tcPr>
          <w:p w14:paraId="129D129C" w14:textId="77777777" w:rsidR="00BE05E2" w:rsidRPr="001A1784" w:rsidRDefault="00BE05E2" w:rsidP="001D76CE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  <w:tc>
          <w:tcPr>
            <w:tcW w:w="180" w:type="dxa"/>
          </w:tcPr>
          <w:p w14:paraId="2EDFA0C5" w14:textId="77777777" w:rsidR="00BE05E2" w:rsidRPr="001A1784" w:rsidRDefault="00BE05E2" w:rsidP="001D76CE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  <w:tc>
          <w:tcPr>
            <w:tcW w:w="1067" w:type="dxa"/>
            <w:shd w:val="clear" w:color="auto" w:fill="auto"/>
          </w:tcPr>
          <w:p w14:paraId="542784F3" w14:textId="77777777" w:rsidR="00BE05E2" w:rsidRPr="001A1784" w:rsidRDefault="00BE05E2" w:rsidP="001D76CE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  <w:tc>
          <w:tcPr>
            <w:tcW w:w="141" w:type="dxa"/>
            <w:shd w:val="clear" w:color="auto" w:fill="auto"/>
          </w:tcPr>
          <w:p w14:paraId="0B2440E3" w14:textId="77777777" w:rsidR="00BE05E2" w:rsidRPr="001A1784" w:rsidRDefault="00BE05E2" w:rsidP="001D76CE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  <w:tc>
          <w:tcPr>
            <w:tcW w:w="2206" w:type="dxa"/>
            <w:shd w:val="clear" w:color="auto" w:fill="auto"/>
          </w:tcPr>
          <w:p w14:paraId="08D9F971" w14:textId="77777777" w:rsidR="00BE05E2" w:rsidRPr="001A1784" w:rsidRDefault="00BE05E2" w:rsidP="001D76CE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</w:tr>
      <w:tr w:rsidR="00BE05E2" w:rsidRPr="00056A25" w14:paraId="5A05DB6F" w14:textId="77777777" w:rsidTr="001D76CE">
        <w:trPr>
          <w:trHeight w:val="20"/>
        </w:trPr>
        <w:tc>
          <w:tcPr>
            <w:tcW w:w="704" w:type="dxa"/>
            <w:shd w:val="clear" w:color="auto" w:fill="auto"/>
          </w:tcPr>
          <w:p w14:paraId="04546BEA" w14:textId="77777777" w:rsidR="00BE05E2" w:rsidRPr="00056A25" w:rsidRDefault="00BE05E2" w:rsidP="001D76C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B</w:t>
            </w:r>
          </w:p>
        </w:tc>
        <w:tc>
          <w:tcPr>
            <w:tcW w:w="137" w:type="dxa"/>
          </w:tcPr>
          <w:p w14:paraId="35BC9F5D" w14:textId="77777777" w:rsidR="00BE05E2" w:rsidRPr="00056A25" w:rsidRDefault="00BE05E2" w:rsidP="001D76C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4019" w:type="dxa"/>
            <w:shd w:val="clear" w:color="auto" w:fill="auto"/>
          </w:tcPr>
          <w:p w14:paraId="203A84D5" w14:textId="77777777" w:rsidR="00BE05E2" w:rsidRPr="00092C38" w:rsidRDefault="00BE05E2" w:rsidP="001D76CE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เงินกู้ยืม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เพื่อก่อสร้างโรงงาน</w:t>
            </w:r>
          </w:p>
        </w:tc>
        <w:tc>
          <w:tcPr>
            <w:tcW w:w="136" w:type="dxa"/>
            <w:shd w:val="clear" w:color="auto" w:fill="auto"/>
          </w:tcPr>
          <w:p w14:paraId="0006B540" w14:textId="77777777" w:rsidR="00BE05E2" w:rsidRPr="00E37CF7" w:rsidRDefault="00BE05E2" w:rsidP="001D76C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040" w:type="dxa"/>
            <w:shd w:val="clear" w:color="auto" w:fill="auto"/>
          </w:tcPr>
          <w:p w14:paraId="1C6411DF" w14:textId="77777777" w:rsidR="00BE05E2" w:rsidRPr="00092C38" w:rsidRDefault="00BE05E2" w:rsidP="001D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CF7">
              <w:rPr>
                <w:rFonts w:ascii="Angsana New" w:hAnsi="Angsana New"/>
                <w:sz w:val="26"/>
                <w:szCs w:val="26"/>
              </w:rPr>
              <w:t>250,000</w:t>
            </w:r>
          </w:p>
        </w:tc>
        <w:tc>
          <w:tcPr>
            <w:tcW w:w="180" w:type="dxa"/>
          </w:tcPr>
          <w:p w14:paraId="460E65A4" w14:textId="77777777" w:rsidR="00BE05E2" w:rsidRPr="00E37CF7" w:rsidRDefault="00BE05E2" w:rsidP="001D76C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067" w:type="dxa"/>
            <w:shd w:val="clear" w:color="auto" w:fill="auto"/>
          </w:tcPr>
          <w:p w14:paraId="315E0C96" w14:textId="086EDA1E" w:rsidR="00BE05E2" w:rsidRPr="00BE05E2" w:rsidRDefault="00BE05E2" w:rsidP="00BE0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E05E2">
              <w:rPr>
                <w:rFonts w:ascii="Angsana New" w:hAnsi="Angsana New"/>
                <w:sz w:val="26"/>
                <w:szCs w:val="26"/>
                <w:cs/>
              </w:rPr>
              <w:t>250</w:t>
            </w:r>
            <w:r w:rsidRPr="00BE05E2">
              <w:rPr>
                <w:rFonts w:ascii="Angsana New" w:hAnsi="Angsana New"/>
                <w:sz w:val="26"/>
                <w:szCs w:val="26"/>
              </w:rPr>
              <w:t>,</w:t>
            </w:r>
            <w:r w:rsidRPr="00BE05E2">
              <w:rPr>
                <w:rFonts w:ascii="Angsana New" w:hAnsi="Angsana New"/>
                <w:sz w:val="26"/>
                <w:szCs w:val="26"/>
                <w:cs/>
              </w:rPr>
              <w:t>000</w:t>
            </w:r>
          </w:p>
        </w:tc>
        <w:tc>
          <w:tcPr>
            <w:tcW w:w="141" w:type="dxa"/>
            <w:shd w:val="clear" w:color="auto" w:fill="auto"/>
          </w:tcPr>
          <w:p w14:paraId="00159F54" w14:textId="77777777" w:rsidR="00BE05E2" w:rsidRPr="00E37CF7" w:rsidRDefault="00BE05E2" w:rsidP="001D76C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206" w:type="dxa"/>
            <w:shd w:val="clear" w:color="auto" w:fill="auto"/>
          </w:tcPr>
          <w:p w14:paraId="588DFBE8" w14:textId="77777777" w:rsidR="00BE05E2" w:rsidRPr="00092C38" w:rsidRDefault="00BE05E2" w:rsidP="001D76C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678A3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ปีที่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1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-2 :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MLR-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>%</w:t>
            </w:r>
          </w:p>
        </w:tc>
      </w:tr>
      <w:tr w:rsidR="00BE05E2" w:rsidRPr="00056A25" w14:paraId="7520A7FB" w14:textId="77777777" w:rsidTr="001D76CE">
        <w:trPr>
          <w:trHeight w:val="20"/>
        </w:trPr>
        <w:tc>
          <w:tcPr>
            <w:tcW w:w="704" w:type="dxa"/>
            <w:shd w:val="clear" w:color="auto" w:fill="auto"/>
          </w:tcPr>
          <w:p w14:paraId="2DC004DF" w14:textId="77777777" w:rsidR="00BE05E2" w:rsidRPr="00056A25" w:rsidRDefault="00BE05E2" w:rsidP="001D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7" w:type="dxa"/>
          </w:tcPr>
          <w:p w14:paraId="3A87A6CB" w14:textId="77777777" w:rsidR="00BE05E2" w:rsidRPr="00056A25" w:rsidRDefault="00BE05E2" w:rsidP="001D76C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4019" w:type="dxa"/>
            <w:shd w:val="clear" w:color="auto" w:fill="auto"/>
          </w:tcPr>
          <w:p w14:paraId="0116940A" w14:textId="77777777" w:rsidR="00BE05E2" w:rsidRPr="00092C38" w:rsidRDefault="00BE05E2" w:rsidP="001D76CE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6" w:type="dxa"/>
            <w:shd w:val="clear" w:color="auto" w:fill="auto"/>
          </w:tcPr>
          <w:p w14:paraId="5A39F263" w14:textId="77777777" w:rsidR="00BE05E2" w:rsidRPr="00092C38" w:rsidRDefault="00BE05E2" w:rsidP="001D76CE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40" w:type="dxa"/>
            <w:shd w:val="clear" w:color="auto" w:fill="auto"/>
          </w:tcPr>
          <w:p w14:paraId="7C14A6FD" w14:textId="77777777" w:rsidR="00BE05E2" w:rsidRPr="00092C38" w:rsidRDefault="00BE05E2" w:rsidP="001D76CE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3F573A36" w14:textId="77777777" w:rsidR="00BE05E2" w:rsidRPr="00E37CF7" w:rsidRDefault="00BE05E2" w:rsidP="001D76C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067" w:type="dxa"/>
            <w:shd w:val="clear" w:color="auto" w:fill="auto"/>
          </w:tcPr>
          <w:p w14:paraId="1060FEAA" w14:textId="77777777" w:rsidR="00BE05E2" w:rsidRPr="00E37CF7" w:rsidRDefault="00BE05E2" w:rsidP="001D76C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41" w:type="dxa"/>
            <w:shd w:val="clear" w:color="auto" w:fill="auto"/>
          </w:tcPr>
          <w:p w14:paraId="74167973" w14:textId="77777777" w:rsidR="00BE05E2" w:rsidRPr="00E37CF7" w:rsidRDefault="00BE05E2" w:rsidP="001D76C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206" w:type="dxa"/>
            <w:shd w:val="clear" w:color="auto" w:fill="auto"/>
          </w:tcPr>
          <w:p w14:paraId="1D3E2BBD" w14:textId="77777777" w:rsidR="00BE05E2" w:rsidRPr="00092C38" w:rsidRDefault="00BE05E2" w:rsidP="001D76C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678A3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ปีที่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3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4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: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MLR-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>.5%</w:t>
            </w:r>
          </w:p>
        </w:tc>
      </w:tr>
      <w:tr w:rsidR="00BE05E2" w:rsidRPr="00056A25" w14:paraId="3852CE97" w14:textId="77777777" w:rsidTr="001D76CE">
        <w:trPr>
          <w:trHeight w:val="20"/>
        </w:trPr>
        <w:tc>
          <w:tcPr>
            <w:tcW w:w="704" w:type="dxa"/>
            <w:shd w:val="clear" w:color="auto" w:fill="auto"/>
          </w:tcPr>
          <w:p w14:paraId="00D93C7A" w14:textId="77777777" w:rsidR="00BE05E2" w:rsidRPr="00056A25" w:rsidRDefault="00BE05E2" w:rsidP="001D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7" w:type="dxa"/>
          </w:tcPr>
          <w:p w14:paraId="28F1C434" w14:textId="77777777" w:rsidR="00BE05E2" w:rsidRPr="00056A25" w:rsidRDefault="00BE05E2" w:rsidP="001D76C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4019" w:type="dxa"/>
            <w:shd w:val="clear" w:color="auto" w:fill="auto"/>
          </w:tcPr>
          <w:p w14:paraId="5E00B4FD" w14:textId="77777777" w:rsidR="00BE05E2" w:rsidRPr="00092C38" w:rsidRDefault="00BE05E2" w:rsidP="001D76CE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6" w:type="dxa"/>
            <w:shd w:val="clear" w:color="auto" w:fill="auto"/>
          </w:tcPr>
          <w:p w14:paraId="5C2C38CB" w14:textId="77777777" w:rsidR="00BE05E2" w:rsidRPr="00092C38" w:rsidRDefault="00BE05E2" w:rsidP="001D76CE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40" w:type="dxa"/>
            <w:shd w:val="clear" w:color="auto" w:fill="auto"/>
          </w:tcPr>
          <w:p w14:paraId="278BB50A" w14:textId="77777777" w:rsidR="00BE05E2" w:rsidRPr="00092C38" w:rsidRDefault="00BE05E2" w:rsidP="001D76CE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35AD0CB0" w14:textId="77777777" w:rsidR="00BE05E2" w:rsidRPr="00E37CF7" w:rsidRDefault="00BE05E2" w:rsidP="001D76C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067" w:type="dxa"/>
            <w:shd w:val="clear" w:color="auto" w:fill="auto"/>
          </w:tcPr>
          <w:p w14:paraId="4ACC7D6D" w14:textId="77777777" w:rsidR="00BE05E2" w:rsidRPr="00BE05E2" w:rsidRDefault="00BE05E2" w:rsidP="001D76C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41" w:type="dxa"/>
            <w:shd w:val="clear" w:color="auto" w:fill="auto"/>
          </w:tcPr>
          <w:p w14:paraId="21F48EFF" w14:textId="77777777" w:rsidR="00BE05E2" w:rsidRPr="00E37CF7" w:rsidRDefault="00BE05E2" w:rsidP="001D76C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206" w:type="dxa"/>
            <w:shd w:val="clear" w:color="auto" w:fill="auto"/>
          </w:tcPr>
          <w:p w14:paraId="3E1EA2A8" w14:textId="77777777" w:rsidR="00BE05E2" w:rsidRPr="00092C38" w:rsidRDefault="00BE05E2" w:rsidP="001D76C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678A3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ปีที่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5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เป็นต้นไป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: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MLR</w:t>
            </w:r>
          </w:p>
        </w:tc>
      </w:tr>
      <w:tr w:rsidR="00BE05E2" w:rsidRPr="00333C2A" w14:paraId="328C5DCE" w14:textId="77777777" w:rsidTr="001D76CE">
        <w:trPr>
          <w:trHeight w:val="20"/>
        </w:trPr>
        <w:tc>
          <w:tcPr>
            <w:tcW w:w="704" w:type="dxa"/>
            <w:shd w:val="clear" w:color="auto" w:fill="auto"/>
          </w:tcPr>
          <w:p w14:paraId="5BCC3C3D" w14:textId="77777777" w:rsidR="00BE05E2" w:rsidRPr="001A1784" w:rsidRDefault="00BE05E2" w:rsidP="001D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7" w:type="dxa"/>
          </w:tcPr>
          <w:p w14:paraId="452FD1A4" w14:textId="77777777" w:rsidR="00BE05E2" w:rsidRPr="001A1784" w:rsidRDefault="00BE05E2" w:rsidP="001D76CE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  <w:tc>
          <w:tcPr>
            <w:tcW w:w="4019" w:type="dxa"/>
            <w:shd w:val="clear" w:color="auto" w:fill="auto"/>
          </w:tcPr>
          <w:p w14:paraId="568A667B" w14:textId="77777777" w:rsidR="00BE05E2" w:rsidRPr="001A1784" w:rsidRDefault="00BE05E2" w:rsidP="001D76CE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  <w:tc>
          <w:tcPr>
            <w:tcW w:w="136" w:type="dxa"/>
            <w:shd w:val="clear" w:color="auto" w:fill="auto"/>
          </w:tcPr>
          <w:p w14:paraId="168A57B9" w14:textId="77777777" w:rsidR="00BE05E2" w:rsidRPr="001A1784" w:rsidRDefault="00BE05E2" w:rsidP="001D76CE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  <w:tc>
          <w:tcPr>
            <w:tcW w:w="1040" w:type="dxa"/>
            <w:shd w:val="clear" w:color="auto" w:fill="auto"/>
          </w:tcPr>
          <w:p w14:paraId="54542248" w14:textId="77777777" w:rsidR="00BE05E2" w:rsidRPr="001A1784" w:rsidRDefault="00BE05E2" w:rsidP="001D76CE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  <w:tc>
          <w:tcPr>
            <w:tcW w:w="180" w:type="dxa"/>
          </w:tcPr>
          <w:p w14:paraId="3AB40856" w14:textId="77777777" w:rsidR="00BE05E2" w:rsidRPr="001A1784" w:rsidRDefault="00BE05E2" w:rsidP="001D76CE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  <w:tc>
          <w:tcPr>
            <w:tcW w:w="1067" w:type="dxa"/>
            <w:shd w:val="clear" w:color="auto" w:fill="auto"/>
          </w:tcPr>
          <w:p w14:paraId="27B09F77" w14:textId="77777777" w:rsidR="00BE05E2" w:rsidRPr="00BE05E2" w:rsidRDefault="00BE05E2" w:rsidP="001D76CE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  <w:tc>
          <w:tcPr>
            <w:tcW w:w="141" w:type="dxa"/>
            <w:shd w:val="clear" w:color="auto" w:fill="auto"/>
          </w:tcPr>
          <w:p w14:paraId="3DE25200" w14:textId="77777777" w:rsidR="00BE05E2" w:rsidRPr="001A1784" w:rsidRDefault="00BE05E2" w:rsidP="001D76CE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  <w:tc>
          <w:tcPr>
            <w:tcW w:w="2206" w:type="dxa"/>
            <w:shd w:val="clear" w:color="auto" w:fill="auto"/>
          </w:tcPr>
          <w:p w14:paraId="2E70A590" w14:textId="77777777" w:rsidR="00BE05E2" w:rsidRPr="001A1784" w:rsidRDefault="00BE05E2" w:rsidP="001D76CE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</w:tr>
      <w:tr w:rsidR="00BE05E2" w:rsidRPr="00056A25" w14:paraId="15E5A216" w14:textId="77777777" w:rsidTr="001D76CE">
        <w:trPr>
          <w:trHeight w:val="20"/>
        </w:trPr>
        <w:tc>
          <w:tcPr>
            <w:tcW w:w="704" w:type="dxa"/>
            <w:shd w:val="clear" w:color="auto" w:fill="auto"/>
          </w:tcPr>
          <w:p w14:paraId="4DF76F2B" w14:textId="77777777" w:rsidR="00BE05E2" w:rsidRPr="004467B5" w:rsidRDefault="00BE05E2" w:rsidP="001D76C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C</w:t>
            </w:r>
          </w:p>
        </w:tc>
        <w:tc>
          <w:tcPr>
            <w:tcW w:w="137" w:type="dxa"/>
          </w:tcPr>
          <w:p w14:paraId="28709B77" w14:textId="77777777" w:rsidR="00BE05E2" w:rsidRPr="004467B5" w:rsidRDefault="00BE05E2" w:rsidP="001D76C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4019" w:type="dxa"/>
            <w:shd w:val="clear" w:color="auto" w:fill="auto"/>
          </w:tcPr>
          <w:p w14:paraId="0308EBB7" w14:textId="77777777" w:rsidR="00BE05E2" w:rsidRPr="004467B5" w:rsidRDefault="00BE05E2" w:rsidP="001D76CE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678A3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เงินกู้ยืมสำหรับซื้อเครื่องจักร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(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ไม่เกิน 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9,825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 พัน</w:t>
            </w:r>
            <w:r w:rsidRPr="00103F9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ยูโร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" w:type="dxa"/>
            <w:shd w:val="clear" w:color="auto" w:fill="auto"/>
          </w:tcPr>
          <w:p w14:paraId="084789E6" w14:textId="77777777" w:rsidR="00BE05E2" w:rsidRPr="004467B5" w:rsidRDefault="00BE05E2" w:rsidP="001D76C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40" w:type="dxa"/>
            <w:shd w:val="clear" w:color="auto" w:fill="auto"/>
          </w:tcPr>
          <w:p w14:paraId="3B81FBCC" w14:textId="77777777" w:rsidR="00BE05E2" w:rsidRPr="004467B5" w:rsidRDefault="00BE05E2" w:rsidP="001D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393,000</w:t>
            </w:r>
          </w:p>
        </w:tc>
        <w:tc>
          <w:tcPr>
            <w:tcW w:w="180" w:type="dxa"/>
          </w:tcPr>
          <w:p w14:paraId="04A59746" w14:textId="77777777" w:rsidR="00BE05E2" w:rsidRPr="004467B5" w:rsidRDefault="00BE05E2" w:rsidP="001D76C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67" w:type="dxa"/>
            <w:shd w:val="clear" w:color="auto" w:fill="auto"/>
          </w:tcPr>
          <w:p w14:paraId="5FA8F846" w14:textId="6A97DB5B" w:rsidR="00BE05E2" w:rsidRPr="00BE05E2" w:rsidRDefault="00BE05E2" w:rsidP="00BE0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E05E2">
              <w:rPr>
                <w:rFonts w:ascii="Angsana New" w:hAnsi="Angsana New" w:hint="cs"/>
                <w:sz w:val="26"/>
                <w:szCs w:val="26"/>
              </w:rPr>
              <w:t xml:space="preserve">     </w:t>
            </w:r>
            <w:r w:rsidRPr="00BE05E2">
              <w:rPr>
                <w:rFonts w:ascii="Angsana New" w:hAnsi="Angsana New"/>
                <w:sz w:val="26"/>
                <w:szCs w:val="26"/>
              </w:rPr>
              <w:t>393,000</w:t>
            </w:r>
          </w:p>
        </w:tc>
        <w:tc>
          <w:tcPr>
            <w:tcW w:w="141" w:type="dxa"/>
            <w:shd w:val="clear" w:color="auto" w:fill="auto"/>
          </w:tcPr>
          <w:p w14:paraId="704976D5" w14:textId="77777777" w:rsidR="00BE05E2" w:rsidRPr="004467B5" w:rsidRDefault="00BE05E2" w:rsidP="001D76C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206" w:type="dxa"/>
            <w:shd w:val="clear" w:color="auto" w:fill="auto"/>
          </w:tcPr>
          <w:p w14:paraId="4D60CEAD" w14:textId="77777777" w:rsidR="00BE05E2" w:rsidRPr="004467B5" w:rsidRDefault="00BE05E2" w:rsidP="001D76C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678A3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ปีที่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1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-2 :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MLR-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>%</w:t>
            </w:r>
          </w:p>
        </w:tc>
      </w:tr>
      <w:tr w:rsidR="00BE05E2" w:rsidRPr="00056A25" w14:paraId="72E2EA5F" w14:textId="77777777" w:rsidTr="001D76CE">
        <w:trPr>
          <w:trHeight w:val="20"/>
        </w:trPr>
        <w:tc>
          <w:tcPr>
            <w:tcW w:w="704" w:type="dxa"/>
            <w:shd w:val="clear" w:color="auto" w:fill="auto"/>
          </w:tcPr>
          <w:p w14:paraId="2587D44D" w14:textId="77777777" w:rsidR="00BE05E2" w:rsidRDefault="00BE05E2" w:rsidP="001D76C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7" w:type="dxa"/>
          </w:tcPr>
          <w:p w14:paraId="66E84B30" w14:textId="77777777" w:rsidR="00BE05E2" w:rsidRPr="004467B5" w:rsidRDefault="00BE05E2" w:rsidP="001D76C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4019" w:type="dxa"/>
            <w:shd w:val="clear" w:color="auto" w:fill="auto"/>
          </w:tcPr>
          <w:p w14:paraId="789959A2" w14:textId="77777777" w:rsidR="00BE05E2" w:rsidRPr="007678A3" w:rsidRDefault="00BE05E2" w:rsidP="001D76CE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" w:type="dxa"/>
            <w:shd w:val="clear" w:color="auto" w:fill="auto"/>
          </w:tcPr>
          <w:p w14:paraId="2E109CF4" w14:textId="77777777" w:rsidR="00BE05E2" w:rsidRPr="004467B5" w:rsidRDefault="00BE05E2" w:rsidP="001D76C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40" w:type="dxa"/>
            <w:shd w:val="clear" w:color="auto" w:fill="auto"/>
          </w:tcPr>
          <w:p w14:paraId="4E621548" w14:textId="77777777" w:rsidR="00BE05E2" w:rsidRDefault="00BE05E2" w:rsidP="001D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23D7406D" w14:textId="77777777" w:rsidR="00BE05E2" w:rsidRPr="004467B5" w:rsidRDefault="00BE05E2" w:rsidP="001D76C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67" w:type="dxa"/>
            <w:shd w:val="clear" w:color="auto" w:fill="auto"/>
          </w:tcPr>
          <w:p w14:paraId="13CF6433" w14:textId="77777777" w:rsidR="00BE05E2" w:rsidRPr="00E37CF7" w:rsidRDefault="00BE05E2" w:rsidP="001D76C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1643C0C3" w14:textId="77777777" w:rsidR="00BE05E2" w:rsidRPr="004467B5" w:rsidRDefault="00BE05E2" w:rsidP="001D76C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206" w:type="dxa"/>
            <w:shd w:val="clear" w:color="auto" w:fill="auto"/>
          </w:tcPr>
          <w:p w14:paraId="4046B036" w14:textId="77777777" w:rsidR="00BE05E2" w:rsidRPr="00E37CF7" w:rsidRDefault="00BE05E2" w:rsidP="001D76C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7678A3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ปีที่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3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4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: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MLR-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>.5%</w:t>
            </w:r>
          </w:p>
        </w:tc>
      </w:tr>
      <w:tr w:rsidR="00BE05E2" w:rsidRPr="00056A25" w14:paraId="2CB368A2" w14:textId="77777777" w:rsidTr="001D76CE">
        <w:trPr>
          <w:trHeight w:val="20"/>
        </w:trPr>
        <w:tc>
          <w:tcPr>
            <w:tcW w:w="704" w:type="dxa"/>
            <w:shd w:val="clear" w:color="auto" w:fill="auto"/>
          </w:tcPr>
          <w:p w14:paraId="064627CA" w14:textId="790F268B" w:rsidR="00BE05E2" w:rsidRDefault="00BE05E2" w:rsidP="001D76C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7" w:type="dxa"/>
          </w:tcPr>
          <w:p w14:paraId="4C712BCD" w14:textId="77777777" w:rsidR="00BE05E2" w:rsidRPr="004467B5" w:rsidRDefault="00BE05E2" w:rsidP="001D76C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4019" w:type="dxa"/>
            <w:shd w:val="clear" w:color="auto" w:fill="auto"/>
          </w:tcPr>
          <w:p w14:paraId="2CAA32E3" w14:textId="77777777" w:rsidR="00BE05E2" w:rsidRPr="007678A3" w:rsidRDefault="00BE05E2" w:rsidP="001D76CE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" w:type="dxa"/>
            <w:shd w:val="clear" w:color="auto" w:fill="auto"/>
          </w:tcPr>
          <w:p w14:paraId="186EF905" w14:textId="77777777" w:rsidR="00BE05E2" w:rsidRPr="004467B5" w:rsidRDefault="00BE05E2" w:rsidP="001D76C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40" w:type="dxa"/>
            <w:shd w:val="clear" w:color="auto" w:fill="auto"/>
          </w:tcPr>
          <w:p w14:paraId="74540463" w14:textId="77777777" w:rsidR="00BE05E2" w:rsidRDefault="00BE05E2" w:rsidP="001D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5639466B" w14:textId="77777777" w:rsidR="00BE05E2" w:rsidRPr="004467B5" w:rsidRDefault="00BE05E2" w:rsidP="001D76C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67" w:type="dxa"/>
            <w:shd w:val="clear" w:color="auto" w:fill="auto"/>
          </w:tcPr>
          <w:p w14:paraId="6E4F6BD5" w14:textId="77777777" w:rsidR="00BE05E2" w:rsidRPr="00E37CF7" w:rsidRDefault="00BE05E2" w:rsidP="001D76C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77E8B8F8" w14:textId="77777777" w:rsidR="00BE05E2" w:rsidRPr="004467B5" w:rsidRDefault="00BE05E2" w:rsidP="001D76C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206" w:type="dxa"/>
            <w:shd w:val="clear" w:color="auto" w:fill="auto"/>
          </w:tcPr>
          <w:p w14:paraId="360D0631" w14:textId="77777777" w:rsidR="00BE05E2" w:rsidRPr="00E37CF7" w:rsidRDefault="00BE05E2" w:rsidP="001D76C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7678A3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ปีที่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5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เป็นต้นไป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: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MLR</w:t>
            </w:r>
          </w:p>
        </w:tc>
      </w:tr>
      <w:tr w:rsidR="00BE05E2" w:rsidRPr="00333C2A" w14:paraId="2D18372B" w14:textId="77777777" w:rsidTr="001D76CE">
        <w:trPr>
          <w:trHeight w:val="20"/>
        </w:trPr>
        <w:tc>
          <w:tcPr>
            <w:tcW w:w="704" w:type="dxa"/>
            <w:shd w:val="clear" w:color="auto" w:fill="auto"/>
          </w:tcPr>
          <w:p w14:paraId="79C1D8BA" w14:textId="77777777" w:rsidR="00BE05E2" w:rsidRPr="001A1784" w:rsidRDefault="00BE05E2" w:rsidP="001D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7" w:type="dxa"/>
          </w:tcPr>
          <w:p w14:paraId="1CA45B86" w14:textId="77777777" w:rsidR="00BE05E2" w:rsidRPr="001A1784" w:rsidRDefault="00BE05E2" w:rsidP="001D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4019" w:type="dxa"/>
            <w:shd w:val="clear" w:color="auto" w:fill="auto"/>
          </w:tcPr>
          <w:p w14:paraId="6857D235" w14:textId="77777777" w:rsidR="00BE05E2" w:rsidRPr="001A1784" w:rsidRDefault="00BE05E2" w:rsidP="001D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36" w:type="dxa"/>
            <w:shd w:val="clear" w:color="auto" w:fill="auto"/>
          </w:tcPr>
          <w:p w14:paraId="0C2833BE" w14:textId="77777777" w:rsidR="00BE05E2" w:rsidRPr="001A1784" w:rsidRDefault="00BE05E2" w:rsidP="001D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40" w:type="dxa"/>
            <w:shd w:val="clear" w:color="auto" w:fill="auto"/>
          </w:tcPr>
          <w:p w14:paraId="7D55B67E" w14:textId="77777777" w:rsidR="00BE05E2" w:rsidRPr="001A1784" w:rsidRDefault="00BE05E2" w:rsidP="001D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80" w:type="dxa"/>
          </w:tcPr>
          <w:p w14:paraId="5C4701FF" w14:textId="77777777" w:rsidR="00BE05E2" w:rsidRPr="001A1784" w:rsidRDefault="00BE05E2" w:rsidP="001D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67" w:type="dxa"/>
            <w:shd w:val="clear" w:color="auto" w:fill="auto"/>
          </w:tcPr>
          <w:p w14:paraId="2B248827" w14:textId="77777777" w:rsidR="00BE05E2" w:rsidRPr="001A1784" w:rsidRDefault="00BE05E2" w:rsidP="001D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1" w:type="dxa"/>
            <w:shd w:val="clear" w:color="auto" w:fill="auto"/>
          </w:tcPr>
          <w:p w14:paraId="338804F4" w14:textId="77777777" w:rsidR="00BE05E2" w:rsidRPr="001A1784" w:rsidRDefault="00BE05E2" w:rsidP="001D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206" w:type="dxa"/>
            <w:shd w:val="clear" w:color="auto" w:fill="auto"/>
          </w:tcPr>
          <w:p w14:paraId="0432D4BE" w14:textId="77777777" w:rsidR="00BE05E2" w:rsidRPr="001A1784" w:rsidRDefault="00BE05E2" w:rsidP="001D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</w:tr>
      <w:tr w:rsidR="00B252B4" w:rsidRPr="00333C2A" w14:paraId="0B61F907" w14:textId="77777777" w:rsidTr="001D76CE">
        <w:trPr>
          <w:trHeight w:val="20"/>
        </w:trPr>
        <w:tc>
          <w:tcPr>
            <w:tcW w:w="704" w:type="dxa"/>
            <w:shd w:val="clear" w:color="auto" w:fill="auto"/>
          </w:tcPr>
          <w:p w14:paraId="78C4FCC4" w14:textId="03827A57" w:rsidR="00B252B4" w:rsidRPr="00B252B4" w:rsidRDefault="00B252B4" w:rsidP="00B252B4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D</w:t>
            </w:r>
          </w:p>
        </w:tc>
        <w:tc>
          <w:tcPr>
            <w:tcW w:w="137" w:type="dxa"/>
          </w:tcPr>
          <w:p w14:paraId="3821F12D" w14:textId="77777777" w:rsidR="00B252B4" w:rsidRPr="00B252B4" w:rsidRDefault="00B252B4" w:rsidP="00B252B4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4019" w:type="dxa"/>
            <w:shd w:val="clear" w:color="auto" w:fill="auto"/>
          </w:tcPr>
          <w:p w14:paraId="092E1C80" w14:textId="03FF82AE" w:rsidR="00B252B4" w:rsidRPr="007A1239" w:rsidRDefault="00B252B4" w:rsidP="00B252B4">
            <w:pPr>
              <w:pStyle w:val="a"/>
              <w:tabs>
                <w:tab w:val="clear" w:pos="108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val="en-US"/>
              </w:rPr>
            </w:pPr>
            <w:r w:rsidRPr="00C6060D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เงินกู้ยืมสำหรับเป็นเงินทุนหมุนเวียนในการดำเนินกิจการ</w:t>
            </w:r>
          </w:p>
        </w:tc>
        <w:tc>
          <w:tcPr>
            <w:tcW w:w="136" w:type="dxa"/>
            <w:shd w:val="clear" w:color="auto" w:fill="auto"/>
          </w:tcPr>
          <w:p w14:paraId="4908031C" w14:textId="77777777" w:rsidR="00B252B4" w:rsidRPr="007A1239" w:rsidRDefault="00B252B4" w:rsidP="00B252B4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040" w:type="dxa"/>
            <w:shd w:val="clear" w:color="auto" w:fill="auto"/>
          </w:tcPr>
          <w:p w14:paraId="536C343E" w14:textId="46B96610" w:rsidR="00B252B4" w:rsidRPr="007A1239" w:rsidRDefault="00697EA3" w:rsidP="00B2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8</w:t>
            </w:r>
            <w:r w:rsidR="00B252B4" w:rsidRPr="00C40E96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966</w:t>
            </w:r>
          </w:p>
        </w:tc>
        <w:tc>
          <w:tcPr>
            <w:tcW w:w="180" w:type="dxa"/>
          </w:tcPr>
          <w:p w14:paraId="791D1E03" w14:textId="77777777" w:rsidR="00B252B4" w:rsidRPr="007A1239" w:rsidRDefault="00B252B4" w:rsidP="00B252B4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067" w:type="dxa"/>
            <w:shd w:val="clear" w:color="auto" w:fill="auto"/>
          </w:tcPr>
          <w:p w14:paraId="6D156414" w14:textId="3C89E059" w:rsidR="00B252B4" w:rsidRPr="00C6060D" w:rsidRDefault="00B252B4" w:rsidP="00B252B4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C6060D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 -</w:t>
            </w:r>
          </w:p>
        </w:tc>
        <w:tc>
          <w:tcPr>
            <w:tcW w:w="141" w:type="dxa"/>
            <w:shd w:val="clear" w:color="auto" w:fill="auto"/>
          </w:tcPr>
          <w:p w14:paraId="68AD515E" w14:textId="77777777" w:rsidR="00B252B4" w:rsidRPr="00C6060D" w:rsidRDefault="00B252B4" w:rsidP="00B252B4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206" w:type="dxa"/>
            <w:shd w:val="clear" w:color="auto" w:fill="auto"/>
          </w:tcPr>
          <w:p w14:paraId="5C1777F6" w14:textId="1698D63C" w:rsidR="00B252B4" w:rsidRPr="00C6060D" w:rsidRDefault="00C83F87" w:rsidP="00C83F87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C6060D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ปีที่</w:t>
            </w:r>
            <w:r w:rsidRPr="00C6060D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1-2 :</w:t>
            </w:r>
            <w:r w:rsidRPr="00C6060D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 </w:t>
            </w:r>
            <w:r w:rsidRPr="00C6060D">
              <w:rPr>
                <w:rFonts w:ascii="Angsana New" w:hAnsi="Angsana New" w:cs="Angsana New"/>
                <w:sz w:val="26"/>
                <w:szCs w:val="26"/>
                <w:lang w:val="en-US"/>
              </w:rPr>
              <w:t>3.5%</w:t>
            </w:r>
          </w:p>
        </w:tc>
      </w:tr>
      <w:tr w:rsidR="00B252B4" w:rsidRPr="00333C2A" w14:paraId="5EC6F767" w14:textId="77777777" w:rsidTr="001D76CE">
        <w:trPr>
          <w:trHeight w:val="20"/>
        </w:trPr>
        <w:tc>
          <w:tcPr>
            <w:tcW w:w="704" w:type="dxa"/>
            <w:shd w:val="clear" w:color="auto" w:fill="auto"/>
          </w:tcPr>
          <w:p w14:paraId="3BD693F7" w14:textId="77777777" w:rsidR="00B252B4" w:rsidRDefault="00B252B4" w:rsidP="00B252B4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7" w:type="dxa"/>
          </w:tcPr>
          <w:p w14:paraId="31F7386F" w14:textId="77777777" w:rsidR="00B252B4" w:rsidRPr="00B252B4" w:rsidRDefault="00B252B4" w:rsidP="00B252B4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4019" w:type="dxa"/>
            <w:shd w:val="clear" w:color="auto" w:fill="auto"/>
          </w:tcPr>
          <w:p w14:paraId="743CBBA9" w14:textId="77777777" w:rsidR="00B252B4" w:rsidRPr="007A1239" w:rsidRDefault="00B252B4" w:rsidP="00B252B4">
            <w:pPr>
              <w:pStyle w:val="a"/>
              <w:tabs>
                <w:tab w:val="clear" w:pos="108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val="en-US"/>
              </w:rPr>
            </w:pPr>
          </w:p>
        </w:tc>
        <w:tc>
          <w:tcPr>
            <w:tcW w:w="136" w:type="dxa"/>
            <w:shd w:val="clear" w:color="auto" w:fill="auto"/>
          </w:tcPr>
          <w:p w14:paraId="58F82B38" w14:textId="77777777" w:rsidR="00B252B4" w:rsidRPr="007A1239" w:rsidRDefault="00B252B4" w:rsidP="00B252B4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040" w:type="dxa"/>
            <w:shd w:val="clear" w:color="auto" w:fill="auto"/>
          </w:tcPr>
          <w:p w14:paraId="439EE1AE" w14:textId="77777777" w:rsidR="00B252B4" w:rsidRPr="007A1239" w:rsidRDefault="00B252B4" w:rsidP="00B2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41449DFD" w14:textId="77777777" w:rsidR="00B252B4" w:rsidRPr="007A1239" w:rsidRDefault="00B252B4" w:rsidP="00B252B4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067" w:type="dxa"/>
            <w:shd w:val="clear" w:color="auto" w:fill="auto"/>
          </w:tcPr>
          <w:p w14:paraId="006DBB38" w14:textId="77777777" w:rsidR="00B252B4" w:rsidRPr="00C6060D" w:rsidRDefault="00B252B4" w:rsidP="00B252B4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0CB411B0" w14:textId="77777777" w:rsidR="00B252B4" w:rsidRPr="00C6060D" w:rsidRDefault="00B252B4" w:rsidP="00B252B4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206" w:type="dxa"/>
            <w:shd w:val="clear" w:color="auto" w:fill="auto"/>
          </w:tcPr>
          <w:p w14:paraId="73174535" w14:textId="04A98368" w:rsidR="00B252B4" w:rsidRPr="00C6060D" w:rsidRDefault="00C83F87" w:rsidP="00C83F87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C6060D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ปีที่</w:t>
            </w:r>
            <w:r w:rsidRPr="00C6060D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3 </w:t>
            </w:r>
            <w:r w:rsidRPr="00C6060D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เป็นต้นไป</w:t>
            </w:r>
            <w:r w:rsidRPr="00C6060D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: MOR-0.5%</w:t>
            </w:r>
          </w:p>
        </w:tc>
      </w:tr>
      <w:tr w:rsidR="00B252B4" w:rsidRPr="00333C2A" w14:paraId="20397E8F" w14:textId="77777777" w:rsidTr="001D76CE">
        <w:trPr>
          <w:trHeight w:val="20"/>
        </w:trPr>
        <w:tc>
          <w:tcPr>
            <w:tcW w:w="704" w:type="dxa"/>
            <w:shd w:val="clear" w:color="auto" w:fill="auto"/>
          </w:tcPr>
          <w:p w14:paraId="22709523" w14:textId="77777777" w:rsidR="00B252B4" w:rsidRPr="001A1784" w:rsidRDefault="00B252B4" w:rsidP="00B2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37" w:type="dxa"/>
          </w:tcPr>
          <w:p w14:paraId="54161BE2" w14:textId="77777777" w:rsidR="00B252B4" w:rsidRPr="001A1784" w:rsidRDefault="00B252B4" w:rsidP="00B2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4019" w:type="dxa"/>
            <w:shd w:val="clear" w:color="auto" w:fill="auto"/>
          </w:tcPr>
          <w:p w14:paraId="6F388CF8" w14:textId="77777777" w:rsidR="00B252B4" w:rsidRPr="001A1784" w:rsidRDefault="00B252B4" w:rsidP="00B2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36" w:type="dxa"/>
            <w:shd w:val="clear" w:color="auto" w:fill="auto"/>
          </w:tcPr>
          <w:p w14:paraId="678502C6" w14:textId="77777777" w:rsidR="00B252B4" w:rsidRPr="001A1784" w:rsidRDefault="00B252B4" w:rsidP="00B2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40" w:type="dxa"/>
            <w:shd w:val="clear" w:color="auto" w:fill="auto"/>
          </w:tcPr>
          <w:p w14:paraId="74C8495B" w14:textId="77777777" w:rsidR="00B252B4" w:rsidRPr="001A1784" w:rsidRDefault="00B252B4" w:rsidP="00B2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80" w:type="dxa"/>
          </w:tcPr>
          <w:p w14:paraId="42B329AF" w14:textId="77777777" w:rsidR="00B252B4" w:rsidRPr="001A1784" w:rsidRDefault="00B252B4" w:rsidP="00B2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67" w:type="dxa"/>
            <w:shd w:val="clear" w:color="auto" w:fill="auto"/>
          </w:tcPr>
          <w:p w14:paraId="6E5301B4" w14:textId="77777777" w:rsidR="00B252B4" w:rsidRPr="00C6060D" w:rsidRDefault="00B252B4" w:rsidP="00B2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1" w:type="dxa"/>
            <w:shd w:val="clear" w:color="auto" w:fill="auto"/>
          </w:tcPr>
          <w:p w14:paraId="01753C26" w14:textId="77777777" w:rsidR="00B252B4" w:rsidRPr="00C6060D" w:rsidRDefault="00B252B4" w:rsidP="00B2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206" w:type="dxa"/>
            <w:shd w:val="clear" w:color="auto" w:fill="auto"/>
          </w:tcPr>
          <w:p w14:paraId="099124B2" w14:textId="77777777" w:rsidR="00B252B4" w:rsidRPr="00C6060D" w:rsidRDefault="00B252B4" w:rsidP="00B2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</w:tr>
      <w:tr w:rsidR="00B252B4" w:rsidRPr="00475A13" w14:paraId="7CE39D50" w14:textId="77777777" w:rsidTr="001D76CE">
        <w:trPr>
          <w:trHeight w:val="20"/>
        </w:trPr>
        <w:tc>
          <w:tcPr>
            <w:tcW w:w="704" w:type="dxa"/>
            <w:shd w:val="clear" w:color="auto" w:fill="auto"/>
          </w:tcPr>
          <w:p w14:paraId="150944AA" w14:textId="0B29770A" w:rsidR="00B252B4" w:rsidRPr="00475A13" w:rsidRDefault="007A1239" w:rsidP="00B252B4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E</w:t>
            </w:r>
          </w:p>
        </w:tc>
        <w:tc>
          <w:tcPr>
            <w:tcW w:w="137" w:type="dxa"/>
          </w:tcPr>
          <w:p w14:paraId="1F9BF1A5" w14:textId="77777777" w:rsidR="00B252B4" w:rsidRPr="00475A13" w:rsidRDefault="00B252B4" w:rsidP="00B252B4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4019" w:type="dxa"/>
            <w:shd w:val="clear" w:color="auto" w:fill="auto"/>
          </w:tcPr>
          <w:p w14:paraId="3C921026" w14:textId="77777777" w:rsidR="00B252B4" w:rsidRPr="00E37CF7" w:rsidRDefault="00B252B4" w:rsidP="00B252B4">
            <w:pPr>
              <w:pStyle w:val="a"/>
              <w:tabs>
                <w:tab w:val="clear" w:pos="108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ตั๋วสัญญาใช้เงิน</w:t>
            </w:r>
          </w:p>
        </w:tc>
        <w:tc>
          <w:tcPr>
            <w:tcW w:w="136" w:type="dxa"/>
            <w:shd w:val="clear" w:color="auto" w:fill="auto"/>
          </w:tcPr>
          <w:p w14:paraId="4A82470A" w14:textId="77777777" w:rsidR="00B252B4" w:rsidRPr="00E37CF7" w:rsidRDefault="00B252B4" w:rsidP="00B252B4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40" w:type="dxa"/>
            <w:shd w:val="clear" w:color="auto" w:fill="auto"/>
          </w:tcPr>
          <w:p w14:paraId="02EC1E2F" w14:textId="3D3BD170" w:rsidR="00B252B4" w:rsidRPr="00E37CF7" w:rsidRDefault="002356CD" w:rsidP="00B2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="00B252B4" w:rsidRPr="00E37CF7">
              <w:rPr>
                <w:rFonts w:ascii="Angsana New" w:hAnsi="Angsana New" w:hint="cs"/>
                <w:sz w:val="26"/>
                <w:szCs w:val="26"/>
              </w:rPr>
              <w:t>5,000</w:t>
            </w:r>
          </w:p>
        </w:tc>
        <w:tc>
          <w:tcPr>
            <w:tcW w:w="180" w:type="dxa"/>
          </w:tcPr>
          <w:p w14:paraId="374E927E" w14:textId="77777777" w:rsidR="00B252B4" w:rsidRPr="00E37CF7" w:rsidRDefault="00B252B4" w:rsidP="00B2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5C56C610" w14:textId="77777777" w:rsidR="00B252B4" w:rsidRPr="00C6060D" w:rsidRDefault="00B252B4" w:rsidP="00B2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060D">
              <w:rPr>
                <w:rFonts w:ascii="Angsana New" w:hAnsi="Angsana New" w:hint="cs"/>
                <w:sz w:val="26"/>
                <w:szCs w:val="26"/>
              </w:rPr>
              <w:t>25,000</w:t>
            </w:r>
          </w:p>
        </w:tc>
        <w:tc>
          <w:tcPr>
            <w:tcW w:w="141" w:type="dxa"/>
            <w:shd w:val="clear" w:color="auto" w:fill="auto"/>
          </w:tcPr>
          <w:p w14:paraId="07F93FF0" w14:textId="77777777" w:rsidR="00B252B4" w:rsidRPr="00C6060D" w:rsidRDefault="00B252B4" w:rsidP="00B252B4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206" w:type="dxa"/>
            <w:shd w:val="clear" w:color="auto" w:fill="auto"/>
          </w:tcPr>
          <w:p w14:paraId="001691CA" w14:textId="77777777" w:rsidR="00B252B4" w:rsidRPr="00C6060D" w:rsidRDefault="00B252B4" w:rsidP="00B252B4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C6060D">
              <w:rPr>
                <w:rFonts w:ascii="Angsana New" w:hAnsi="Angsana New" w:cs="Angsana New"/>
                <w:sz w:val="26"/>
                <w:szCs w:val="26"/>
                <w:lang w:val="en-US"/>
              </w:rPr>
              <w:t>MOR</w:t>
            </w:r>
          </w:p>
        </w:tc>
      </w:tr>
      <w:tr w:rsidR="00B252B4" w:rsidRPr="00333C2A" w14:paraId="78F9AE2B" w14:textId="77777777" w:rsidTr="001D76CE">
        <w:trPr>
          <w:trHeight w:val="20"/>
        </w:trPr>
        <w:tc>
          <w:tcPr>
            <w:tcW w:w="704" w:type="dxa"/>
            <w:shd w:val="clear" w:color="auto" w:fill="auto"/>
          </w:tcPr>
          <w:p w14:paraId="43170957" w14:textId="77777777" w:rsidR="00B252B4" w:rsidRPr="001A1784" w:rsidRDefault="00B252B4" w:rsidP="00B2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7" w:type="dxa"/>
          </w:tcPr>
          <w:p w14:paraId="65CE18DC" w14:textId="77777777" w:rsidR="00B252B4" w:rsidRPr="001A1784" w:rsidRDefault="00B252B4" w:rsidP="00B2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4019" w:type="dxa"/>
            <w:shd w:val="clear" w:color="auto" w:fill="auto"/>
          </w:tcPr>
          <w:p w14:paraId="2E9C89FD" w14:textId="77777777" w:rsidR="00B252B4" w:rsidRPr="001A1784" w:rsidRDefault="00B252B4" w:rsidP="00B2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36" w:type="dxa"/>
            <w:shd w:val="clear" w:color="auto" w:fill="auto"/>
          </w:tcPr>
          <w:p w14:paraId="46666F20" w14:textId="77777777" w:rsidR="00B252B4" w:rsidRPr="001A1784" w:rsidRDefault="00B252B4" w:rsidP="00B2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40" w:type="dxa"/>
            <w:shd w:val="clear" w:color="auto" w:fill="auto"/>
          </w:tcPr>
          <w:p w14:paraId="62C1EBA6" w14:textId="77777777" w:rsidR="00B252B4" w:rsidRPr="001A1784" w:rsidRDefault="00B252B4" w:rsidP="00B2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80" w:type="dxa"/>
          </w:tcPr>
          <w:p w14:paraId="447A3504" w14:textId="77777777" w:rsidR="00B252B4" w:rsidRPr="001A1784" w:rsidRDefault="00B252B4" w:rsidP="00B2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67" w:type="dxa"/>
            <w:shd w:val="clear" w:color="auto" w:fill="auto"/>
          </w:tcPr>
          <w:p w14:paraId="1F50C202" w14:textId="77777777" w:rsidR="00B252B4" w:rsidRPr="001A1784" w:rsidRDefault="00B252B4" w:rsidP="00B2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1" w:type="dxa"/>
            <w:shd w:val="clear" w:color="auto" w:fill="auto"/>
          </w:tcPr>
          <w:p w14:paraId="782F7B40" w14:textId="77777777" w:rsidR="00B252B4" w:rsidRPr="001A1784" w:rsidRDefault="00B252B4" w:rsidP="00B2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206" w:type="dxa"/>
            <w:shd w:val="clear" w:color="auto" w:fill="auto"/>
          </w:tcPr>
          <w:p w14:paraId="50982CC0" w14:textId="77777777" w:rsidR="00B252B4" w:rsidRPr="001A1784" w:rsidRDefault="00B252B4" w:rsidP="00B2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</w:tr>
      <w:tr w:rsidR="00B252B4" w:rsidRPr="00475A13" w14:paraId="5C3285A0" w14:textId="77777777" w:rsidTr="001D76CE">
        <w:trPr>
          <w:trHeight w:val="20"/>
        </w:trPr>
        <w:tc>
          <w:tcPr>
            <w:tcW w:w="704" w:type="dxa"/>
            <w:shd w:val="clear" w:color="auto" w:fill="auto"/>
          </w:tcPr>
          <w:p w14:paraId="1D9BA175" w14:textId="37797436" w:rsidR="00B252B4" w:rsidRPr="00475A13" w:rsidRDefault="007A1239" w:rsidP="00B252B4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F</w:t>
            </w:r>
          </w:p>
        </w:tc>
        <w:tc>
          <w:tcPr>
            <w:tcW w:w="137" w:type="dxa"/>
          </w:tcPr>
          <w:p w14:paraId="768DC677" w14:textId="77777777" w:rsidR="00B252B4" w:rsidRPr="00475A13" w:rsidRDefault="00B252B4" w:rsidP="00B252B4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019" w:type="dxa"/>
            <w:shd w:val="clear" w:color="auto" w:fill="auto"/>
          </w:tcPr>
          <w:p w14:paraId="3803AF94" w14:textId="77777777" w:rsidR="00B252B4" w:rsidRPr="00E37CF7" w:rsidRDefault="00B252B4" w:rsidP="00B252B4">
            <w:pPr>
              <w:pStyle w:val="a"/>
              <w:tabs>
                <w:tab w:val="clear" w:pos="1080"/>
              </w:tabs>
              <w:spacing w:line="240" w:lineRule="atLeast"/>
              <w:ind w:right="-18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เงินเบิกเกินบัญชีธนาคาร</w:t>
            </w:r>
          </w:p>
        </w:tc>
        <w:tc>
          <w:tcPr>
            <w:tcW w:w="136" w:type="dxa"/>
            <w:shd w:val="clear" w:color="auto" w:fill="auto"/>
          </w:tcPr>
          <w:p w14:paraId="00738D6C" w14:textId="77777777" w:rsidR="00B252B4" w:rsidRPr="00E37CF7" w:rsidRDefault="00B252B4" w:rsidP="00B252B4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40" w:type="dxa"/>
            <w:shd w:val="clear" w:color="auto" w:fill="auto"/>
          </w:tcPr>
          <w:p w14:paraId="6C0514BD" w14:textId="3ADE9453" w:rsidR="00B252B4" w:rsidRPr="00BE05E2" w:rsidRDefault="00B252B4" w:rsidP="00B2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E05E2">
              <w:rPr>
                <w:rFonts w:ascii="Angsana New" w:hAnsi="Angsana New" w:hint="cs"/>
                <w:sz w:val="26"/>
                <w:szCs w:val="26"/>
              </w:rPr>
              <w:t>5,000</w:t>
            </w:r>
          </w:p>
        </w:tc>
        <w:tc>
          <w:tcPr>
            <w:tcW w:w="180" w:type="dxa"/>
          </w:tcPr>
          <w:p w14:paraId="19F992D2" w14:textId="77777777" w:rsidR="00B252B4" w:rsidRPr="00E37CF7" w:rsidRDefault="00B252B4" w:rsidP="00B2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1682408F" w14:textId="77777777" w:rsidR="00B252B4" w:rsidRPr="00E37CF7" w:rsidRDefault="00B252B4" w:rsidP="00B2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CF7">
              <w:rPr>
                <w:rFonts w:ascii="Angsana New" w:hAnsi="Angsana New" w:hint="cs"/>
                <w:sz w:val="26"/>
                <w:szCs w:val="26"/>
              </w:rPr>
              <w:t>15,000</w:t>
            </w:r>
          </w:p>
        </w:tc>
        <w:tc>
          <w:tcPr>
            <w:tcW w:w="141" w:type="dxa"/>
            <w:shd w:val="clear" w:color="auto" w:fill="auto"/>
          </w:tcPr>
          <w:p w14:paraId="1DF35F41" w14:textId="77777777" w:rsidR="00B252B4" w:rsidRPr="00E37CF7" w:rsidRDefault="00B252B4" w:rsidP="00B252B4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206" w:type="dxa"/>
            <w:shd w:val="clear" w:color="auto" w:fill="auto"/>
          </w:tcPr>
          <w:p w14:paraId="1C9A0806" w14:textId="77777777" w:rsidR="00B252B4" w:rsidRPr="00E37CF7" w:rsidRDefault="00B252B4" w:rsidP="00B252B4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MOR</w:t>
            </w:r>
          </w:p>
        </w:tc>
      </w:tr>
      <w:tr w:rsidR="00B252B4" w:rsidRPr="00333C2A" w14:paraId="3E14C7F6" w14:textId="77777777" w:rsidTr="001D76CE">
        <w:trPr>
          <w:trHeight w:val="20"/>
        </w:trPr>
        <w:tc>
          <w:tcPr>
            <w:tcW w:w="704" w:type="dxa"/>
            <w:shd w:val="clear" w:color="auto" w:fill="auto"/>
          </w:tcPr>
          <w:p w14:paraId="193D34DA" w14:textId="77777777" w:rsidR="00B252B4" w:rsidRPr="001A1784" w:rsidRDefault="00B252B4" w:rsidP="00B2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7" w:type="dxa"/>
          </w:tcPr>
          <w:p w14:paraId="5C214DFC" w14:textId="77777777" w:rsidR="00B252B4" w:rsidRPr="001A1784" w:rsidRDefault="00B252B4" w:rsidP="00B2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4019" w:type="dxa"/>
            <w:shd w:val="clear" w:color="auto" w:fill="auto"/>
          </w:tcPr>
          <w:p w14:paraId="04B99EA2" w14:textId="77777777" w:rsidR="00B252B4" w:rsidRPr="001A1784" w:rsidRDefault="00B252B4" w:rsidP="00B2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6" w:type="dxa"/>
            <w:shd w:val="clear" w:color="auto" w:fill="auto"/>
          </w:tcPr>
          <w:p w14:paraId="60075769" w14:textId="77777777" w:rsidR="00B252B4" w:rsidRPr="001A1784" w:rsidRDefault="00B252B4" w:rsidP="00B2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40" w:type="dxa"/>
            <w:shd w:val="clear" w:color="auto" w:fill="auto"/>
          </w:tcPr>
          <w:p w14:paraId="14B13795" w14:textId="77777777" w:rsidR="00B252B4" w:rsidRPr="001A1784" w:rsidRDefault="00B252B4" w:rsidP="00B2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80" w:type="dxa"/>
          </w:tcPr>
          <w:p w14:paraId="6DADF9D6" w14:textId="77777777" w:rsidR="00B252B4" w:rsidRPr="001A1784" w:rsidRDefault="00B252B4" w:rsidP="00B2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67" w:type="dxa"/>
            <w:shd w:val="clear" w:color="auto" w:fill="auto"/>
          </w:tcPr>
          <w:p w14:paraId="4656751D" w14:textId="77777777" w:rsidR="00B252B4" w:rsidRPr="001A1784" w:rsidRDefault="00B252B4" w:rsidP="00B2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1" w:type="dxa"/>
            <w:shd w:val="clear" w:color="auto" w:fill="auto"/>
          </w:tcPr>
          <w:p w14:paraId="7DD7A270" w14:textId="77777777" w:rsidR="00B252B4" w:rsidRPr="001A1784" w:rsidRDefault="00B252B4" w:rsidP="00B2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206" w:type="dxa"/>
            <w:shd w:val="clear" w:color="auto" w:fill="auto"/>
          </w:tcPr>
          <w:p w14:paraId="547F98C6" w14:textId="77777777" w:rsidR="00B252B4" w:rsidRPr="001A1784" w:rsidRDefault="00B252B4" w:rsidP="00B2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B252B4" w:rsidRPr="00475A13" w14:paraId="56866879" w14:textId="77777777" w:rsidTr="001D76CE">
        <w:trPr>
          <w:trHeight w:val="20"/>
        </w:trPr>
        <w:tc>
          <w:tcPr>
            <w:tcW w:w="704" w:type="dxa"/>
            <w:shd w:val="clear" w:color="auto" w:fill="auto"/>
          </w:tcPr>
          <w:p w14:paraId="3E47EEA6" w14:textId="50F06D27" w:rsidR="00B252B4" w:rsidRPr="00475A13" w:rsidRDefault="007A1239" w:rsidP="00B252B4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G</w:t>
            </w:r>
          </w:p>
        </w:tc>
        <w:tc>
          <w:tcPr>
            <w:tcW w:w="137" w:type="dxa"/>
          </w:tcPr>
          <w:p w14:paraId="689B3EAD" w14:textId="77777777" w:rsidR="00B252B4" w:rsidRPr="00475A13" w:rsidRDefault="00B252B4" w:rsidP="00B252B4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019" w:type="dxa"/>
            <w:shd w:val="clear" w:color="auto" w:fill="auto"/>
          </w:tcPr>
          <w:p w14:paraId="26C07407" w14:textId="77777777" w:rsidR="00B252B4" w:rsidRPr="00E37CF7" w:rsidRDefault="00B252B4" w:rsidP="00B252B4">
            <w:pPr>
              <w:pStyle w:val="a"/>
              <w:tabs>
                <w:tab w:val="clear" w:pos="1080"/>
              </w:tabs>
              <w:spacing w:line="240" w:lineRule="atLeast"/>
              <w:ind w:right="32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หนังสือค้ำประกันเพื่อซื้อวัตถุดิบ</w:t>
            </w:r>
          </w:p>
        </w:tc>
        <w:tc>
          <w:tcPr>
            <w:tcW w:w="136" w:type="dxa"/>
            <w:shd w:val="clear" w:color="auto" w:fill="auto"/>
          </w:tcPr>
          <w:p w14:paraId="402FE9B7" w14:textId="77777777" w:rsidR="00B252B4" w:rsidRPr="00E37CF7" w:rsidRDefault="00B252B4" w:rsidP="00B252B4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40" w:type="dxa"/>
            <w:shd w:val="clear" w:color="auto" w:fill="auto"/>
          </w:tcPr>
          <w:p w14:paraId="0925DBAA" w14:textId="2C4B5F7B" w:rsidR="00B252B4" w:rsidRPr="00E37CF7" w:rsidRDefault="00B252B4" w:rsidP="00B2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  <w:r w:rsidRPr="00E37CF7">
              <w:rPr>
                <w:rFonts w:ascii="Angsana New" w:hAnsi="Angsana New" w:hint="cs"/>
                <w:sz w:val="26"/>
                <w:szCs w:val="26"/>
              </w:rPr>
              <w:t>0,000</w:t>
            </w:r>
          </w:p>
        </w:tc>
        <w:tc>
          <w:tcPr>
            <w:tcW w:w="180" w:type="dxa"/>
          </w:tcPr>
          <w:p w14:paraId="0C68B57E" w14:textId="77777777" w:rsidR="00B252B4" w:rsidRPr="00E37CF7" w:rsidRDefault="00B252B4" w:rsidP="00B2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2807671C" w14:textId="77777777" w:rsidR="00B252B4" w:rsidRPr="00E37CF7" w:rsidRDefault="00B252B4" w:rsidP="00B2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CF7">
              <w:rPr>
                <w:rFonts w:ascii="Angsana New" w:hAnsi="Angsana New" w:hint="cs"/>
                <w:sz w:val="26"/>
                <w:szCs w:val="26"/>
              </w:rPr>
              <w:t>20,000</w:t>
            </w:r>
          </w:p>
        </w:tc>
        <w:tc>
          <w:tcPr>
            <w:tcW w:w="141" w:type="dxa"/>
            <w:shd w:val="clear" w:color="auto" w:fill="auto"/>
          </w:tcPr>
          <w:p w14:paraId="3F0B69D3" w14:textId="77777777" w:rsidR="00B252B4" w:rsidRPr="00E37CF7" w:rsidRDefault="00B252B4" w:rsidP="00B252B4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206" w:type="dxa"/>
            <w:shd w:val="clear" w:color="auto" w:fill="auto"/>
          </w:tcPr>
          <w:p w14:paraId="33E79686" w14:textId="77777777" w:rsidR="00B252B4" w:rsidRPr="00E37CF7" w:rsidRDefault="00B252B4" w:rsidP="00B252B4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ตามที่ระบุไว้ในแต่ละสัญญา</w:t>
            </w:r>
          </w:p>
        </w:tc>
      </w:tr>
      <w:tr w:rsidR="00B252B4" w:rsidRPr="00333C2A" w14:paraId="7AFAF2FA" w14:textId="77777777" w:rsidTr="001D76CE">
        <w:trPr>
          <w:trHeight w:val="20"/>
        </w:trPr>
        <w:tc>
          <w:tcPr>
            <w:tcW w:w="704" w:type="dxa"/>
            <w:shd w:val="clear" w:color="auto" w:fill="auto"/>
          </w:tcPr>
          <w:p w14:paraId="7D62C2F8" w14:textId="77777777" w:rsidR="00B252B4" w:rsidRPr="001A1784" w:rsidRDefault="00B252B4" w:rsidP="00B2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7" w:type="dxa"/>
          </w:tcPr>
          <w:p w14:paraId="50DE9C34" w14:textId="77777777" w:rsidR="00B252B4" w:rsidRPr="001A1784" w:rsidRDefault="00B252B4" w:rsidP="00B2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4019" w:type="dxa"/>
            <w:shd w:val="clear" w:color="auto" w:fill="auto"/>
          </w:tcPr>
          <w:p w14:paraId="071B5754" w14:textId="77777777" w:rsidR="00B252B4" w:rsidRPr="001A1784" w:rsidRDefault="00B252B4" w:rsidP="00B2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6" w:type="dxa"/>
            <w:shd w:val="clear" w:color="auto" w:fill="auto"/>
          </w:tcPr>
          <w:p w14:paraId="3EF1DC3A" w14:textId="77777777" w:rsidR="00B252B4" w:rsidRPr="001A1784" w:rsidRDefault="00B252B4" w:rsidP="00B2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40" w:type="dxa"/>
          </w:tcPr>
          <w:p w14:paraId="5F9A6513" w14:textId="77777777" w:rsidR="00B252B4" w:rsidRPr="001A1784" w:rsidRDefault="00B252B4" w:rsidP="00B2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80" w:type="dxa"/>
          </w:tcPr>
          <w:p w14:paraId="41247919" w14:textId="77777777" w:rsidR="00B252B4" w:rsidRPr="001A1784" w:rsidRDefault="00B252B4" w:rsidP="00B2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67" w:type="dxa"/>
          </w:tcPr>
          <w:p w14:paraId="2F467CD7" w14:textId="77777777" w:rsidR="00B252B4" w:rsidRPr="001A1784" w:rsidRDefault="00B252B4" w:rsidP="00B2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1" w:type="dxa"/>
            <w:shd w:val="clear" w:color="auto" w:fill="auto"/>
          </w:tcPr>
          <w:p w14:paraId="3E3005E5" w14:textId="77777777" w:rsidR="00B252B4" w:rsidRPr="001A1784" w:rsidRDefault="00B252B4" w:rsidP="00B2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206" w:type="dxa"/>
            <w:shd w:val="clear" w:color="auto" w:fill="auto"/>
          </w:tcPr>
          <w:p w14:paraId="535EE819" w14:textId="77777777" w:rsidR="00B252B4" w:rsidRPr="001A1784" w:rsidRDefault="00B252B4" w:rsidP="00B2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B252B4" w:rsidRPr="00475A13" w14:paraId="3429901D" w14:textId="77777777" w:rsidTr="001D76CE">
        <w:trPr>
          <w:trHeight w:val="20"/>
        </w:trPr>
        <w:tc>
          <w:tcPr>
            <w:tcW w:w="704" w:type="dxa"/>
            <w:shd w:val="clear" w:color="auto" w:fill="auto"/>
          </w:tcPr>
          <w:p w14:paraId="0848503E" w14:textId="170C82B4" w:rsidR="00B252B4" w:rsidRPr="00475A13" w:rsidRDefault="007A1239" w:rsidP="00B252B4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H</w:t>
            </w:r>
          </w:p>
        </w:tc>
        <w:tc>
          <w:tcPr>
            <w:tcW w:w="137" w:type="dxa"/>
          </w:tcPr>
          <w:p w14:paraId="593B11E5" w14:textId="77777777" w:rsidR="00B252B4" w:rsidRPr="00475A13" w:rsidRDefault="00B252B4" w:rsidP="00B252B4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019" w:type="dxa"/>
            <w:shd w:val="clear" w:color="auto" w:fill="auto"/>
          </w:tcPr>
          <w:p w14:paraId="4A2A60F2" w14:textId="67C58AEE" w:rsidR="00B252B4" w:rsidRPr="00E37CF7" w:rsidRDefault="00B252B4" w:rsidP="00B252B4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หนังสือค้ำประกันเพื่อการใช้ไฟฟ้า</w:t>
            </w:r>
          </w:p>
        </w:tc>
        <w:tc>
          <w:tcPr>
            <w:tcW w:w="136" w:type="dxa"/>
            <w:shd w:val="clear" w:color="auto" w:fill="auto"/>
          </w:tcPr>
          <w:p w14:paraId="56D60D30" w14:textId="77777777" w:rsidR="00B252B4" w:rsidRPr="00E37CF7" w:rsidRDefault="00B252B4" w:rsidP="00B252B4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40" w:type="dxa"/>
            <w:shd w:val="clear" w:color="auto" w:fill="auto"/>
          </w:tcPr>
          <w:p w14:paraId="6CC4CC24" w14:textId="77777777" w:rsidR="00B252B4" w:rsidRPr="00E37CF7" w:rsidRDefault="00B252B4" w:rsidP="00B2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CF7">
              <w:rPr>
                <w:rFonts w:ascii="Angsana New" w:hAnsi="Angsana New" w:hint="cs"/>
                <w:sz w:val="26"/>
                <w:szCs w:val="26"/>
              </w:rPr>
              <w:t>5,000</w:t>
            </w:r>
          </w:p>
        </w:tc>
        <w:tc>
          <w:tcPr>
            <w:tcW w:w="180" w:type="dxa"/>
          </w:tcPr>
          <w:p w14:paraId="54D87BE2" w14:textId="77777777" w:rsidR="00B252B4" w:rsidRPr="00E37CF7" w:rsidRDefault="00B252B4" w:rsidP="00B2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10158238" w14:textId="77777777" w:rsidR="00B252B4" w:rsidRPr="00E37CF7" w:rsidRDefault="00B252B4" w:rsidP="00B2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CF7">
              <w:rPr>
                <w:rFonts w:ascii="Angsana New" w:hAnsi="Angsana New" w:hint="cs"/>
                <w:sz w:val="26"/>
                <w:szCs w:val="26"/>
              </w:rPr>
              <w:t>5,000</w:t>
            </w:r>
          </w:p>
        </w:tc>
        <w:tc>
          <w:tcPr>
            <w:tcW w:w="141" w:type="dxa"/>
            <w:shd w:val="clear" w:color="auto" w:fill="auto"/>
          </w:tcPr>
          <w:p w14:paraId="24314E26" w14:textId="77777777" w:rsidR="00B252B4" w:rsidRPr="00E37CF7" w:rsidRDefault="00B252B4" w:rsidP="00B252B4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206" w:type="dxa"/>
            <w:shd w:val="clear" w:color="auto" w:fill="auto"/>
          </w:tcPr>
          <w:p w14:paraId="128FDD4D" w14:textId="77777777" w:rsidR="00B252B4" w:rsidRPr="00E37CF7" w:rsidRDefault="00B252B4" w:rsidP="00B252B4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ตามที่ระบุไว้ในแต่ละสัญญา</w:t>
            </w:r>
          </w:p>
        </w:tc>
      </w:tr>
      <w:tr w:rsidR="00B252B4" w:rsidRPr="00333C2A" w14:paraId="767272CB" w14:textId="77777777" w:rsidTr="001D76CE">
        <w:trPr>
          <w:trHeight w:val="20"/>
        </w:trPr>
        <w:tc>
          <w:tcPr>
            <w:tcW w:w="704" w:type="dxa"/>
            <w:shd w:val="clear" w:color="auto" w:fill="auto"/>
          </w:tcPr>
          <w:p w14:paraId="398A8AC4" w14:textId="77777777" w:rsidR="00B252B4" w:rsidRPr="001A1784" w:rsidRDefault="00B252B4" w:rsidP="00B2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7" w:type="dxa"/>
          </w:tcPr>
          <w:p w14:paraId="12FA6011" w14:textId="77777777" w:rsidR="00B252B4" w:rsidRPr="001A1784" w:rsidRDefault="00B252B4" w:rsidP="00B252B4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8"/>
                <w:szCs w:val="8"/>
                <w:cs/>
                <w:lang w:val="en-US"/>
              </w:rPr>
            </w:pPr>
          </w:p>
        </w:tc>
        <w:tc>
          <w:tcPr>
            <w:tcW w:w="4019" w:type="dxa"/>
            <w:shd w:val="clear" w:color="auto" w:fill="auto"/>
          </w:tcPr>
          <w:p w14:paraId="2A441E01" w14:textId="77777777" w:rsidR="00B252B4" w:rsidRPr="001A1784" w:rsidRDefault="00B252B4" w:rsidP="00B252B4">
            <w:pPr>
              <w:pStyle w:val="a"/>
              <w:tabs>
                <w:tab w:val="clear" w:pos="1080"/>
              </w:tabs>
              <w:ind w:right="-43"/>
              <w:jc w:val="thaiDistribute"/>
              <w:rPr>
                <w:rFonts w:ascii="Angsana New" w:hAnsi="Angsana New" w:cs="Angsana New"/>
                <w:sz w:val="8"/>
                <w:szCs w:val="8"/>
                <w:cs/>
                <w:lang w:val="en-US"/>
              </w:rPr>
            </w:pPr>
          </w:p>
        </w:tc>
        <w:tc>
          <w:tcPr>
            <w:tcW w:w="136" w:type="dxa"/>
            <w:shd w:val="clear" w:color="auto" w:fill="auto"/>
          </w:tcPr>
          <w:p w14:paraId="123FDE30" w14:textId="77777777" w:rsidR="00B252B4" w:rsidRPr="001A1784" w:rsidRDefault="00B252B4" w:rsidP="00B252B4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  <w:tc>
          <w:tcPr>
            <w:tcW w:w="1040" w:type="dxa"/>
            <w:shd w:val="clear" w:color="auto" w:fill="auto"/>
          </w:tcPr>
          <w:p w14:paraId="373B9867" w14:textId="77777777" w:rsidR="00B252B4" w:rsidRPr="001A1784" w:rsidRDefault="00B252B4" w:rsidP="00B2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80" w:type="dxa"/>
          </w:tcPr>
          <w:p w14:paraId="04526D68" w14:textId="77777777" w:rsidR="00B252B4" w:rsidRPr="001A1784" w:rsidRDefault="00B252B4" w:rsidP="00B2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67" w:type="dxa"/>
            <w:shd w:val="clear" w:color="auto" w:fill="auto"/>
          </w:tcPr>
          <w:p w14:paraId="693BD4EB" w14:textId="77777777" w:rsidR="00B252B4" w:rsidRPr="001A1784" w:rsidRDefault="00B252B4" w:rsidP="00B2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1" w:type="dxa"/>
            <w:shd w:val="clear" w:color="auto" w:fill="auto"/>
          </w:tcPr>
          <w:p w14:paraId="376426AB" w14:textId="77777777" w:rsidR="00B252B4" w:rsidRPr="001A1784" w:rsidRDefault="00B252B4" w:rsidP="00B252B4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  <w:tc>
          <w:tcPr>
            <w:tcW w:w="2206" w:type="dxa"/>
            <w:shd w:val="clear" w:color="auto" w:fill="auto"/>
          </w:tcPr>
          <w:p w14:paraId="182C4C29" w14:textId="77777777" w:rsidR="00B252B4" w:rsidRPr="001A1784" w:rsidRDefault="00B252B4" w:rsidP="00B252B4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</w:tr>
      <w:tr w:rsidR="00B252B4" w:rsidRPr="00475A13" w14:paraId="7899CB9E" w14:textId="77777777" w:rsidTr="001D76CE">
        <w:trPr>
          <w:trHeight w:val="20"/>
        </w:trPr>
        <w:tc>
          <w:tcPr>
            <w:tcW w:w="704" w:type="dxa"/>
            <w:shd w:val="clear" w:color="auto" w:fill="auto"/>
          </w:tcPr>
          <w:p w14:paraId="1FAAD4E7" w14:textId="312D6A54" w:rsidR="00B252B4" w:rsidRPr="00475A13" w:rsidRDefault="007A1239" w:rsidP="00B252B4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lastRenderedPageBreak/>
              <w:t>I</w:t>
            </w:r>
          </w:p>
        </w:tc>
        <w:tc>
          <w:tcPr>
            <w:tcW w:w="137" w:type="dxa"/>
          </w:tcPr>
          <w:p w14:paraId="77B65ED5" w14:textId="77777777" w:rsidR="00B252B4" w:rsidRPr="00475A13" w:rsidRDefault="00B252B4" w:rsidP="00B252B4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019" w:type="dxa"/>
            <w:shd w:val="clear" w:color="auto" w:fill="auto"/>
          </w:tcPr>
          <w:p w14:paraId="2A610512" w14:textId="206FC58C" w:rsidR="00B252B4" w:rsidRPr="00E37CF7" w:rsidRDefault="00B252B4" w:rsidP="00B252B4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หนังสือค้ำประกันเพื่อการรับเงินรับล่วงหน้า</w:t>
            </w:r>
          </w:p>
        </w:tc>
        <w:tc>
          <w:tcPr>
            <w:tcW w:w="136" w:type="dxa"/>
            <w:shd w:val="clear" w:color="auto" w:fill="auto"/>
          </w:tcPr>
          <w:p w14:paraId="670C4865" w14:textId="77777777" w:rsidR="00B252B4" w:rsidRPr="00E37CF7" w:rsidRDefault="00B252B4" w:rsidP="00B252B4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40" w:type="dxa"/>
            <w:shd w:val="clear" w:color="auto" w:fill="auto"/>
          </w:tcPr>
          <w:p w14:paraId="5D42481F" w14:textId="6E631D64" w:rsidR="00B252B4" w:rsidRPr="00E37CF7" w:rsidRDefault="00B252B4" w:rsidP="00B2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  <w:r w:rsidRPr="00E37CF7">
              <w:rPr>
                <w:rFonts w:ascii="Angsana New" w:hAnsi="Angsana New" w:hint="cs"/>
                <w:sz w:val="26"/>
                <w:szCs w:val="26"/>
              </w:rPr>
              <w:t>,000</w:t>
            </w:r>
          </w:p>
        </w:tc>
        <w:tc>
          <w:tcPr>
            <w:tcW w:w="180" w:type="dxa"/>
          </w:tcPr>
          <w:p w14:paraId="52D5A9A6" w14:textId="77777777" w:rsidR="00B252B4" w:rsidRPr="00E37CF7" w:rsidRDefault="00B252B4" w:rsidP="00B2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69DA1DB8" w14:textId="77777777" w:rsidR="00B252B4" w:rsidRPr="00E37CF7" w:rsidRDefault="00B252B4" w:rsidP="00B2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CF7">
              <w:rPr>
                <w:rFonts w:ascii="Angsana New" w:hAnsi="Angsana New" w:hint="cs"/>
                <w:sz w:val="26"/>
                <w:szCs w:val="26"/>
              </w:rPr>
              <w:t>50,000</w:t>
            </w:r>
          </w:p>
        </w:tc>
        <w:tc>
          <w:tcPr>
            <w:tcW w:w="141" w:type="dxa"/>
            <w:shd w:val="clear" w:color="auto" w:fill="auto"/>
          </w:tcPr>
          <w:p w14:paraId="6FB30291" w14:textId="77777777" w:rsidR="00B252B4" w:rsidRPr="00E37CF7" w:rsidRDefault="00B252B4" w:rsidP="00B252B4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206" w:type="dxa"/>
            <w:shd w:val="clear" w:color="auto" w:fill="auto"/>
          </w:tcPr>
          <w:p w14:paraId="41767601" w14:textId="77777777" w:rsidR="00B252B4" w:rsidRPr="00E37CF7" w:rsidRDefault="00B252B4" w:rsidP="00B252B4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ตามที่ระบุไว้ในแต่ละสัญญา</w:t>
            </w:r>
          </w:p>
        </w:tc>
      </w:tr>
      <w:tr w:rsidR="00B252B4" w:rsidRPr="00333C2A" w14:paraId="3386733D" w14:textId="77777777" w:rsidTr="001D76CE">
        <w:trPr>
          <w:trHeight w:val="20"/>
        </w:trPr>
        <w:tc>
          <w:tcPr>
            <w:tcW w:w="704" w:type="dxa"/>
            <w:shd w:val="clear" w:color="auto" w:fill="auto"/>
          </w:tcPr>
          <w:p w14:paraId="3F2562A3" w14:textId="77777777" w:rsidR="00B252B4" w:rsidRPr="001A1784" w:rsidRDefault="00B252B4" w:rsidP="00B2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7" w:type="dxa"/>
          </w:tcPr>
          <w:p w14:paraId="1845D2F8" w14:textId="77777777" w:rsidR="00B252B4" w:rsidRPr="001A1784" w:rsidRDefault="00B252B4" w:rsidP="00B2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4019" w:type="dxa"/>
            <w:shd w:val="clear" w:color="auto" w:fill="auto"/>
          </w:tcPr>
          <w:p w14:paraId="49BB4012" w14:textId="77777777" w:rsidR="00B252B4" w:rsidRPr="001A1784" w:rsidRDefault="00B252B4" w:rsidP="00B2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6" w:type="dxa"/>
            <w:shd w:val="clear" w:color="auto" w:fill="auto"/>
          </w:tcPr>
          <w:p w14:paraId="2F95D36C" w14:textId="77777777" w:rsidR="00B252B4" w:rsidRPr="001A1784" w:rsidRDefault="00B252B4" w:rsidP="00B2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40" w:type="dxa"/>
            <w:shd w:val="clear" w:color="auto" w:fill="auto"/>
          </w:tcPr>
          <w:p w14:paraId="21DCAAC1" w14:textId="77777777" w:rsidR="00B252B4" w:rsidRPr="001A1784" w:rsidRDefault="00B252B4" w:rsidP="00B2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80" w:type="dxa"/>
          </w:tcPr>
          <w:p w14:paraId="298F83C2" w14:textId="77777777" w:rsidR="00B252B4" w:rsidRPr="001A1784" w:rsidRDefault="00B252B4" w:rsidP="00B2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67" w:type="dxa"/>
            <w:shd w:val="clear" w:color="auto" w:fill="auto"/>
          </w:tcPr>
          <w:p w14:paraId="01BE748F" w14:textId="77777777" w:rsidR="00B252B4" w:rsidRPr="001A1784" w:rsidRDefault="00B252B4" w:rsidP="00B2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1" w:type="dxa"/>
            <w:shd w:val="clear" w:color="auto" w:fill="auto"/>
          </w:tcPr>
          <w:p w14:paraId="028A4594" w14:textId="77777777" w:rsidR="00B252B4" w:rsidRPr="001A1784" w:rsidRDefault="00B252B4" w:rsidP="00B2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206" w:type="dxa"/>
            <w:shd w:val="clear" w:color="auto" w:fill="auto"/>
          </w:tcPr>
          <w:p w14:paraId="0D9BF804" w14:textId="77777777" w:rsidR="00B252B4" w:rsidRPr="001A1784" w:rsidRDefault="00B252B4" w:rsidP="00B2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B252B4" w:rsidRPr="00475A13" w14:paraId="00E35066" w14:textId="77777777" w:rsidTr="001D76CE">
        <w:trPr>
          <w:trHeight w:val="20"/>
        </w:trPr>
        <w:tc>
          <w:tcPr>
            <w:tcW w:w="704" w:type="dxa"/>
            <w:shd w:val="clear" w:color="auto" w:fill="auto"/>
          </w:tcPr>
          <w:p w14:paraId="47FFA972" w14:textId="706A26B1" w:rsidR="00B252B4" w:rsidRPr="00475A13" w:rsidRDefault="007A1239" w:rsidP="00B252B4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J</w:t>
            </w:r>
          </w:p>
        </w:tc>
        <w:tc>
          <w:tcPr>
            <w:tcW w:w="137" w:type="dxa"/>
          </w:tcPr>
          <w:p w14:paraId="36144A37" w14:textId="77777777" w:rsidR="00B252B4" w:rsidRPr="00475A13" w:rsidRDefault="00B252B4" w:rsidP="00B252B4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019" w:type="dxa"/>
            <w:shd w:val="clear" w:color="auto" w:fill="auto"/>
          </w:tcPr>
          <w:p w14:paraId="436FE49D" w14:textId="77777777" w:rsidR="00B252B4" w:rsidRPr="00E37CF7" w:rsidRDefault="00B252B4" w:rsidP="00B252B4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ขายลดลูกหนี้การค้า </w:t>
            </w:r>
          </w:p>
        </w:tc>
        <w:tc>
          <w:tcPr>
            <w:tcW w:w="136" w:type="dxa"/>
            <w:shd w:val="clear" w:color="auto" w:fill="auto"/>
          </w:tcPr>
          <w:p w14:paraId="36A24390" w14:textId="77777777" w:rsidR="00B252B4" w:rsidRPr="00E37CF7" w:rsidRDefault="00B252B4" w:rsidP="00B252B4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40" w:type="dxa"/>
            <w:shd w:val="clear" w:color="auto" w:fill="auto"/>
          </w:tcPr>
          <w:p w14:paraId="0A06ADB4" w14:textId="77777777" w:rsidR="00B252B4" w:rsidRPr="00E37CF7" w:rsidRDefault="00B252B4" w:rsidP="00B2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CF7">
              <w:rPr>
                <w:rFonts w:ascii="Angsana New" w:hAnsi="Angsana New" w:hint="cs"/>
                <w:sz w:val="26"/>
                <w:szCs w:val="26"/>
              </w:rPr>
              <w:t>40,000</w:t>
            </w:r>
          </w:p>
        </w:tc>
        <w:tc>
          <w:tcPr>
            <w:tcW w:w="180" w:type="dxa"/>
          </w:tcPr>
          <w:p w14:paraId="3D428352" w14:textId="77777777" w:rsidR="00B252B4" w:rsidRPr="00E37CF7" w:rsidRDefault="00B252B4" w:rsidP="00B2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3BB4ABB8" w14:textId="77777777" w:rsidR="00B252B4" w:rsidRPr="00E37CF7" w:rsidRDefault="00B252B4" w:rsidP="00B2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CF7">
              <w:rPr>
                <w:rFonts w:ascii="Angsana New" w:hAnsi="Angsana New" w:hint="cs"/>
                <w:sz w:val="26"/>
                <w:szCs w:val="26"/>
              </w:rPr>
              <w:t>40,000</w:t>
            </w:r>
          </w:p>
        </w:tc>
        <w:tc>
          <w:tcPr>
            <w:tcW w:w="141" w:type="dxa"/>
            <w:shd w:val="clear" w:color="auto" w:fill="auto"/>
          </w:tcPr>
          <w:p w14:paraId="1D2C7DE6" w14:textId="77777777" w:rsidR="00B252B4" w:rsidRPr="00E37CF7" w:rsidRDefault="00B252B4" w:rsidP="00B252B4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206" w:type="dxa"/>
            <w:shd w:val="clear" w:color="auto" w:fill="auto"/>
          </w:tcPr>
          <w:p w14:paraId="4EE6A20B" w14:textId="77777777" w:rsidR="00B252B4" w:rsidRPr="00E37CF7" w:rsidRDefault="00B252B4" w:rsidP="00B252B4">
            <w:pPr>
              <w:pStyle w:val="a"/>
              <w:tabs>
                <w:tab w:val="clear" w:pos="1080"/>
              </w:tabs>
              <w:spacing w:line="240" w:lineRule="atLeast"/>
              <w:ind w:right="-10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ตามที่ระบุไว้ในแต่ละสัญญา</w:t>
            </w:r>
          </w:p>
        </w:tc>
      </w:tr>
      <w:tr w:rsidR="00B252B4" w:rsidRPr="00475A13" w14:paraId="4736BE94" w14:textId="77777777" w:rsidTr="001D76CE">
        <w:trPr>
          <w:trHeight w:val="20"/>
        </w:trPr>
        <w:tc>
          <w:tcPr>
            <w:tcW w:w="704" w:type="dxa"/>
            <w:shd w:val="clear" w:color="auto" w:fill="auto"/>
          </w:tcPr>
          <w:p w14:paraId="69055C2F" w14:textId="77777777" w:rsidR="00B252B4" w:rsidRPr="001A1784" w:rsidRDefault="00B252B4" w:rsidP="00B2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7" w:type="dxa"/>
          </w:tcPr>
          <w:p w14:paraId="0DAE776E" w14:textId="77777777" w:rsidR="00B252B4" w:rsidRPr="001A1784" w:rsidRDefault="00B252B4" w:rsidP="00B2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4019" w:type="dxa"/>
            <w:shd w:val="clear" w:color="auto" w:fill="auto"/>
          </w:tcPr>
          <w:p w14:paraId="79287034" w14:textId="77777777" w:rsidR="00B252B4" w:rsidRPr="001A1784" w:rsidRDefault="00B252B4" w:rsidP="00B2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36" w:type="dxa"/>
            <w:shd w:val="clear" w:color="auto" w:fill="auto"/>
          </w:tcPr>
          <w:p w14:paraId="1F657267" w14:textId="77777777" w:rsidR="00B252B4" w:rsidRPr="001A1784" w:rsidRDefault="00B252B4" w:rsidP="00B2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40" w:type="dxa"/>
            <w:shd w:val="clear" w:color="auto" w:fill="auto"/>
          </w:tcPr>
          <w:p w14:paraId="11E2A878" w14:textId="77777777" w:rsidR="00B252B4" w:rsidRPr="001A1784" w:rsidRDefault="00B252B4" w:rsidP="00B2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80" w:type="dxa"/>
          </w:tcPr>
          <w:p w14:paraId="3F65CF46" w14:textId="77777777" w:rsidR="00B252B4" w:rsidRPr="001A1784" w:rsidRDefault="00B252B4" w:rsidP="00B2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67" w:type="dxa"/>
            <w:shd w:val="clear" w:color="auto" w:fill="auto"/>
          </w:tcPr>
          <w:p w14:paraId="3FCD7570" w14:textId="77777777" w:rsidR="00B252B4" w:rsidRPr="001A1784" w:rsidRDefault="00B252B4" w:rsidP="00B2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1" w:type="dxa"/>
            <w:shd w:val="clear" w:color="auto" w:fill="auto"/>
          </w:tcPr>
          <w:p w14:paraId="481F2EB1" w14:textId="77777777" w:rsidR="00B252B4" w:rsidRPr="001A1784" w:rsidRDefault="00B252B4" w:rsidP="00B2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206" w:type="dxa"/>
            <w:shd w:val="clear" w:color="auto" w:fill="auto"/>
          </w:tcPr>
          <w:p w14:paraId="6F4F1071" w14:textId="77777777" w:rsidR="00B252B4" w:rsidRPr="001A1784" w:rsidRDefault="00B252B4" w:rsidP="00B2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</w:tr>
      <w:tr w:rsidR="00B252B4" w:rsidRPr="00475A13" w14:paraId="1804EC72" w14:textId="77777777" w:rsidTr="001D76CE">
        <w:trPr>
          <w:trHeight w:val="20"/>
        </w:trPr>
        <w:tc>
          <w:tcPr>
            <w:tcW w:w="704" w:type="dxa"/>
            <w:shd w:val="clear" w:color="auto" w:fill="auto"/>
          </w:tcPr>
          <w:p w14:paraId="1A3A139A" w14:textId="7D666528" w:rsidR="00B252B4" w:rsidRDefault="007A1239" w:rsidP="00B252B4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K</w:t>
            </w:r>
          </w:p>
        </w:tc>
        <w:tc>
          <w:tcPr>
            <w:tcW w:w="137" w:type="dxa"/>
          </w:tcPr>
          <w:p w14:paraId="410EBAA2" w14:textId="77777777" w:rsidR="00B252B4" w:rsidRPr="00475A13" w:rsidRDefault="00B252B4" w:rsidP="00B252B4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019" w:type="dxa"/>
            <w:shd w:val="clear" w:color="auto" w:fill="auto"/>
          </w:tcPr>
          <w:p w14:paraId="6D1AC1D3" w14:textId="77777777" w:rsidR="00B252B4" w:rsidRPr="00E37CF7" w:rsidRDefault="00B252B4" w:rsidP="00B252B4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ฟลีทการ์ด </w:t>
            </w:r>
          </w:p>
        </w:tc>
        <w:tc>
          <w:tcPr>
            <w:tcW w:w="136" w:type="dxa"/>
            <w:shd w:val="clear" w:color="auto" w:fill="auto"/>
          </w:tcPr>
          <w:p w14:paraId="368AA7DA" w14:textId="77777777" w:rsidR="00B252B4" w:rsidRPr="00E37CF7" w:rsidRDefault="00B252B4" w:rsidP="00B252B4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40" w:type="dxa"/>
            <w:shd w:val="clear" w:color="auto" w:fill="auto"/>
          </w:tcPr>
          <w:p w14:paraId="005614C4" w14:textId="77777777" w:rsidR="00B252B4" w:rsidRPr="00E37CF7" w:rsidRDefault="00B252B4" w:rsidP="00B2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3,000</w:t>
            </w:r>
          </w:p>
        </w:tc>
        <w:tc>
          <w:tcPr>
            <w:tcW w:w="180" w:type="dxa"/>
          </w:tcPr>
          <w:p w14:paraId="01674A05" w14:textId="77777777" w:rsidR="00B252B4" w:rsidRPr="00E37CF7" w:rsidRDefault="00B252B4" w:rsidP="00B2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728F58BD" w14:textId="549D4BF0" w:rsidR="00B252B4" w:rsidRPr="00E37CF7" w:rsidRDefault="00B252B4" w:rsidP="00B2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3,000</w:t>
            </w:r>
          </w:p>
        </w:tc>
        <w:tc>
          <w:tcPr>
            <w:tcW w:w="141" w:type="dxa"/>
            <w:shd w:val="clear" w:color="auto" w:fill="auto"/>
          </w:tcPr>
          <w:p w14:paraId="004C3859" w14:textId="77777777" w:rsidR="00B252B4" w:rsidRPr="00E37CF7" w:rsidRDefault="00B252B4" w:rsidP="00B252B4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206" w:type="dxa"/>
            <w:shd w:val="clear" w:color="auto" w:fill="auto"/>
          </w:tcPr>
          <w:p w14:paraId="071A5393" w14:textId="77777777" w:rsidR="00B252B4" w:rsidRPr="00862ED9" w:rsidRDefault="00B252B4" w:rsidP="00B252B4">
            <w:pPr>
              <w:pStyle w:val="a"/>
              <w:tabs>
                <w:tab w:val="clear" w:pos="1080"/>
              </w:tabs>
              <w:spacing w:line="240" w:lineRule="atLeast"/>
              <w:ind w:right="-108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ตามที่ระบุไว้ในแต่ละสัญญา</w:t>
            </w:r>
          </w:p>
        </w:tc>
      </w:tr>
      <w:tr w:rsidR="00B252B4" w:rsidRPr="00333C2A" w14:paraId="35E06783" w14:textId="77777777" w:rsidTr="001D76CE">
        <w:trPr>
          <w:trHeight w:val="20"/>
        </w:trPr>
        <w:tc>
          <w:tcPr>
            <w:tcW w:w="704" w:type="dxa"/>
            <w:shd w:val="clear" w:color="auto" w:fill="auto"/>
          </w:tcPr>
          <w:p w14:paraId="0FEFA28E" w14:textId="77777777" w:rsidR="00B252B4" w:rsidRPr="001A1784" w:rsidRDefault="00B252B4" w:rsidP="00B2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7" w:type="dxa"/>
          </w:tcPr>
          <w:p w14:paraId="773BE14F" w14:textId="77777777" w:rsidR="00B252B4" w:rsidRPr="001A1784" w:rsidRDefault="00B252B4" w:rsidP="00B2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4019" w:type="dxa"/>
            <w:shd w:val="clear" w:color="auto" w:fill="auto"/>
          </w:tcPr>
          <w:p w14:paraId="4F3F9357" w14:textId="77777777" w:rsidR="00B252B4" w:rsidRPr="001A1784" w:rsidRDefault="00B252B4" w:rsidP="00B2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36" w:type="dxa"/>
            <w:shd w:val="clear" w:color="auto" w:fill="auto"/>
          </w:tcPr>
          <w:p w14:paraId="55044799" w14:textId="77777777" w:rsidR="00B252B4" w:rsidRPr="001A1784" w:rsidRDefault="00B252B4" w:rsidP="00B2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  <w:shd w:val="clear" w:color="auto" w:fill="auto"/>
          </w:tcPr>
          <w:p w14:paraId="203B8E01" w14:textId="77777777" w:rsidR="00B252B4" w:rsidRPr="001A1784" w:rsidRDefault="00B252B4" w:rsidP="00B2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80" w:type="dxa"/>
          </w:tcPr>
          <w:p w14:paraId="27C3728A" w14:textId="77777777" w:rsidR="00B252B4" w:rsidRPr="001A1784" w:rsidRDefault="00B252B4" w:rsidP="00B2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  <w:shd w:val="clear" w:color="auto" w:fill="auto"/>
          </w:tcPr>
          <w:p w14:paraId="100DD820" w14:textId="77777777" w:rsidR="00B252B4" w:rsidRPr="001A1784" w:rsidRDefault="00B252B4" w:rsidP="00B2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1" w:type="dxa"/>
            <w:shd w:val="clear" w:color="auto" w:fill="auto"/>
          </w:tcPr>
          <w:p w14:paraId="7E28FBBE" w14:textId="77777777" w:rsidR="00B252B4" w:rsidRPr="001A1784" w:rsidRDefault="00B252B4" w:rsidP="00B2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206" w:type="dxa"/>
            <w:shd w:val="clear" w:color="auto" w:fill="auto"/>
          </w:tcPr>
          <w:p w14:paraId="054EAA1A" w14:textId="77777777" w:rsidR="00B252B4" w:rsidRPr="001A1784" w:rsidRDefault="00B252B4" w:rsidP="00B2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B252B4" w:rsidRPr="00475A13" w14:paraId="20D8AF97" w14:textId="77777777" w:rsidTr="001D76CE">
        <w:trPr>
          <w:trHeight w:val="20"/>
        </w:trPr>
        <w:tc>
          <w:tcPr>
            <w:tcW w:w="704" w:type="dxa"/>
            <w:shd w:val="clear" w:color="auto" w:fill="auto"/>
          </w:tcPr>
          <w:p w14:paraId="7CEFCBAD" w14:textId="77777777" w:rsidR="00B252B4" w:rsidRPr="00475A13" w:rsidRDefault="00B252B4" w:rsidP="00B252B4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7" w:type="dxa"/>
          </w:tcPr>
          <w:p w14:paraId="1665A9CE" w14:textId="77777777" w:rsidR="00B252B4" w:rsidRPr="00475A13" w:rsidRDefault="00B252B4" w:rsidP="00B252B4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019" w:type="dxa"/>
            <w:shd w:val="clear" w:color="auto" w:fill="auto"/>
          </w:tcPr>
          <w:p w14:paraId="55300459" w14:textId="77777777" w:rsidR="00B252B4" w:rsidRPr="00E37CF7" w:rsidRDefault="00B252B4" w:rsidP="00B252B4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6" w:type="dxa"/>
            <w:shd w:val="clear" w:color="auto" w:fill="auto"/>
          </w:tcPr>
          <w:p w14:paraId="2E23B33C" w14:textId="77777777" w:rsidR="00B252B4" w:rsidRPr="00E37CF7" w:rsidRDefault="00B252B4" w:rsidP="00B252B4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40" w:type="dxa"/>
            <w:tcBorders>
              <w:bottom w:val="double" w:sz="4" w:space="0" w:color="auto"/>
            </w:tcBorders>
            <w:shd w:val="clear" w:color="auto" w:fill="auto"/>
          </w:tcPr>
          <w:p w14:paraId="2A9FC3AA" w14:textId="5C675D7B" w:rsidR="00B252B4" w:rsidRPr="00E37CF7" w:rsidRDefault="00697EA3" w:rsidP="00B2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1,125,142</w:t>
            </w:r>
          </w:p>
        </w:tc>
        <w:tc>
          <w:tcPr>
            <w:tcW w:w="180" w:type="dxa"/>
          </w:tcPr>
          <w:p w14:paraId="4E221372" w14:textId="77777777" w:rsidR="00B252B4" w:rsidRPr="00E37CF7" w:rsidRDefault="00B252B4" w:rsidP="00B2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7" w:type="dxa"/>
            <w:tcBorders>
              <w:bottom w:val="double" w:sz="4" w:space="0" w:color="auto"/>
            </w:tcBorders>
            <w:shd w:val="clear" w:color="auto" w:fill="auto"/>
          </w:tcPr>
          <w:p w14:paraId="0C50C938" w14:textId="259A5804" w:rsidR="00B252B4" w:rsidRPr="00E37CF7" w:rsidRDefault="00B252B4" w:rsidP="00B2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1,036,176</w:t>
            </w:r>
          </w:p>
        </w:tc>
        <w:tc>
          <w:tcPr>
            <w:tcW w:w="141" w:type="dxa"/>
            <w:shd w:val="clear" w:color="auto" w:fill="auto"/>
          </w:tcPr>
          <w:p w14:paraId="124423CA" w14:textId="77777777" w:rsidR="00B252B4" w:rsidRPr="00E37CF7" w:rsidRDefault="00B252B4" w:rsidP="00B252B4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206" w:type="dxa"/>
            <w:shd w:val="clear" w:color="auto" w:fill="auto"/>
          </w:tcPr>
          <w:p w14:paraId="5B1DC9EF" w14:textId="77777777" w:rsidR="00B252B4" w:rsidRPr="00E37CF7" w:rsidRDefault="00B252B4" w:rsidP="00B252B4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</w:tbl>
    <w:p w14:paraId="6C2A2703" w14:textId="77777777" w:rsidR="00A44430" w:rsidRPr="00C939B4" w:rsidRDefault="00A44430" w:rsidP="00A44430">
      <w:pPr>
        <w:tabs>
          <w:tab w:val="clear" w:pos="227"/>
          <w:tab w:val="clear" w:pos="454"/>
          <w:tab w:val="clear" w:pos="680"/>
          <w:tab w:val="left" w:pos="360"/>
          <w:tab w:val="left" w:pos="720"/>
        </w:tabs>
        <w:ind w:right="-43"/>
        <w:jc w:val="thaiDistribute"/>
        <w:rPr>
          <w:rFonts w:ascii="Angsana New" w:hAnsi="Angsana New"/>
          <w:sz w:val="22"/>
          <w:szCs w:val="22"/>
        </w:rPr>
      </w:pPr>
    </w:p>
    <w:p w14:paraId="2827898A" w14:textId="77777777" w:rsidR="00A44430" w:rsidRPr="002E4DF3" w:rsidRDefault="00A44430" w:rsidP="00A44430">
      <w:pPr>
        <w:tabs>
          <w:tab w:val="clear" w:pos="227"/>
          <w:tab w:val="clear" w:pos="454"/>
          <w:tab w:val="clear" w:pos="680"/>
          <w:tab w:val="left" w:pos="720"/>
        </w:tabs>
        <w:ind w:right="-43"/>
        <w:jc w:val="both"/>
        <w:rPr>
          <w:rFonts w:ascii="Angsana New" w:hAnsi="Angsana New"/>
          <w:sz w:val="26"/>
          <w:szCs w:val="26"/>
          <w:cs/>
        </w:rPr>
      </w:pPr>
      <w:r w:rsidRPr="002E4DF3">
        <w:rPr>
          <w:rFonts w:ascii="Angsana New" w:hAnsi="Angsana New" w:hint="cs"/>
          <w:sz w:val="26"/>
          <w:szCs w:val="26"/>
          <w:cs/>
        </w:rPr>
        <w:t>วงเงินสินเชื่อนี้ค้ำประกันโดย</w:t>
      </w:r>
    </w:p>
    <w:p w14:paraId="0FD438E5" w14:textId="38511414" w:rsidR="00A44430" w:rsidRPr="002E4DF3" w:rsidRDefault="00A44430" w:rsidP="00A44430">
      <w:pPr>
        <w:tabs>
          <w:tab w:val="clear" w:pos="227"/>
          <w:tab w:val="left" w:pos="360"/>
        </w:tabs>
        <w:jc w:val="both"/>
        <w:rPr>
          <w:rFonts w:ascii="Angsana New" w:hAnsi="Angsana New"/>
          <w:sz w:val="26"/>
          <w:szCs w:val="26"/>
        </w:rPr>
      </w:pPr>
      <w:r w:rsidRPr="002E4DF3">
        <w:rPr>
          <w:rFonts w:ascii="Angsana New" w:hAnsi="Angsana New" w:hint="cs"/>
          <w:sz w:val="26"/>
          <w:szCs w:val="26"/>
        </w:rPr>
        <w:t>-</w:t>
      </w:r>
      <w:r w:rsidRPr="002E4DF3">
        <w:rPr>
          <w:rFonts w:ascii="Angsana New" w:hAnsi="Angsana New" w:hint="cs"/>
          <w:sz w:val="26"/>
          <w:szCs w:val="26"/>
        </w:rPr>
        <w:tab/>
      </w:r>
      <w:r w:rsidRPr="002E4DF3">
        <w:rPr>
          <w:rFonts w:ascii="Angsana New" w:hAnsi="Angsana New" w:hint="cs"/>
          <w:sz w:val="26"/>
          <w:szCs w:val="26"/>
          <w:cs/>
        </w:rPr>
        <w:t xml:space="preserve">จำนองที่ดิน สิ่งก่อสร้างที่มีอยู่หรือจะก่อสร้างในอนาคต </w:t>
      </w:r>
      <w:r>
        <w:rPr>
          <w:rFonts w:ascii="Angsana New" w:hAnsi="Angsana New" w:hint="cs"/>
          <w:sz w:val="26"/>
          <w:szCs w:val="26"/>
          <w:cs/>
        </w:rPr>
        <w:t>และ</w:t>
      </w:r>
      <w:r w:rsidRPr="002E4DF3">
        <w:rPr>
          <w:rFonts w:ascii="Angsana New" w:hAnsi="Angsana New" w:hint="cs"/>
          <w:sz w:val="26"/>
          <w:szCs w:val="26"/>
          <w:cs/>
        </w:rPr>
        <w:t xml:space="preserve">เครื่องจักรและอุปกรณ์ ตามที่กล่าวไว้ในหมายเหตุ </w:t>
      </w:r>
      <w:r w:rsidR="00D032FE">
        <w:rPr>
          <w:rFonts w:ascii="Angsana New" w:hAnsi="Angsana New"/>
          <w:sz w:val="26"/>
          <w:szCs w:val="26"/>
        </w:rPr>
        <w:t>8</w:t>
      </w:r>
    </w:p>
    <w:p w14:paraId="5B9760C9" w14:textId="77777777" w:rsidR="00A44430" w:rsidRPr="002E4DF3" w:rsidRDefault="00A44430" w:rsidP="00A44430">
      <w:pPr>
        <w:tabs>
          <w:tab w:val="clear" w:pos="227"/>
          <w:tab w:val="left" w:pos="360"/>
        </w:tabs>
        <w:ind w:left="360" w:right="-43" w:hanging="360"/>
        <w:jc w:val="both"/>
        <w:rPr>
          <w:rFonts w:ascii="Angsana New" w:hAnsi="Angsana New"/>
          <w:sz w:val="26"/>
          <w:szCs w:val="26"/>
        </w:rPr>
      </w:pPr>
      <w:r w:rsidRPr="002E4DF3">
        <w:rPr>
          <w:rFonts w:ascii="Angsana New" w:hAnsi="Angsana New" w:hint="cs"/>
          <w:sz w:val="26"/>
          <w:szCs w:val="26"/>
        </w:rPr>
        <w:t>-</w:t>
      </w:r>
      <w:r w:rsidRPr="002E4DF3">
        <w:rPr>
          <w:rFonts w:ascii="Angsana New" w:hAnsi="Angsana New" w:hint="cs"/>
          <w:sz w:val="26"/>
          <w:szCs w:val="26"/>
        </w:rPr>
        <w:tab/>
      </w:r>
      <w:r w:rsidRPr="002E4DF3">
        <w:rPr>
          <w:rFonts w:ascii="Angsana New" w:hAnsi="Angsana New" w:hint="cs"/>
          <w:sz w:val="26"/>
          <w:szCs w:val="26"/>
          <w:cs/>
        </w:rPr>
        <w:t>โอนผู้รับประโยชน์ตามกรมธรรม์ในสิ่งปลูกสร้างและเครื่องจักรให้สถาบันการเงิน</w:t>
      </w:r>
    </w:p>
    <w:p w14:paraId="5968F6AE" w14:textId="77777777" w:rsidR="00A44430" w:rsidRPr="002E4DF3" w:rsidRDefault="00A44430" w:rsidP="00A44430">
      <w:pPr>
        <w:tabs>
          <w:tab w:val="clear" w:pos="227"/>
          <w:tab w:val="left" w:pos="360"/>
        </w:tabs>
        <w:jc w:val="both"/>
        <w:rPr>
          <w:rFonts w:ascii="Angsana New" w:hAnsi="Angsana New"/>
          <w:sz w:val="26"/>
          <w:szCs w:val="26"/>
          <w:cs/>
        </w:rPr>
      </w:pPr>
      <w:r w:rsidRPr="002E4DF3">
        <w:rPr>
          <w:rFonts w:ascii="Angsana New" w:hAnsi="Angsana New" w:hint="cs"/>
          <w:sz w:val="26"/>
          <w:szCs w:val="26"/>
        </w:rPr>
        <w:t>-</w:t>
      </w:r>
      <w:r w:rsidRPr="002E4DF3">
        <w:rPr>
          <w:rFonts w:ascii="Angsana New" w:hAnsi="Angsana New" w:hint="cs"/>
          <w:sz w:val="26"/>
          <w:szCs w:val="26"/>
        </w:rPr>
        <w:tab/>
      </w:r>
      <w:r w:rsidRPr="002E4DF3">
        <w:rPr>
          <w:rFonts w:ascii="Angsana New" w:hAnsi="Angsana New" w:hint="cs"/>
          <w:sz w:val="26"/>
          <w:szCs w:val="26"/>
          <w:cs/>
        </w:rPr>
        <w:t>เงินฝากออมทรัพย์ที่มีข้อจำกัดในการใช้</w:t>
      </w:r>
    </w:p>
    <w:p w14:paraId="2ACC4E20" w14:textId="1BB38F8B" w:rsidR="00A44430" w:rsidRDefault="00A44430" w:rsidP="00A44430">
      <w:pPr>
        <w:tabs>
          <w:tab w:val="clear" w:pos="227"/>
          <w:tab w:val="left" w:pos="360"/>
        </w:tabs>
        <w:ind w:left="360" w:right="-43" w:hanging="360"/>
        <w:jc w:val="both"/>
        <w:rPr>
          <w:rFonts w:ascii="Angsana New" w:hAnsi="Angsana New"/>
          <w:sz w:val="26"/>
          <w:szCs w:val="26"/>
        </w:rPr>
      </w:pPr>
      <w:r w:rsidRPr="002E4DF3">
        <w:rPr>
          <w:rFonts w:ascii="Angsana New" w:hAnsi="Angsana New" w:hint="cs"/>
          <w:sz w:val="26"/>
          <w:szCs w:val="26"/>
        </w:rPr>
        <w:t>-</w:t>
      </w:r>
      <w:r w:rsidRPr="002E4DF3">
        <w:rPr>
          <w:rFonts w:ascii="Angsana New" w:hAnsi="Angsana New" w:hint="cs"/>
          <w:sz w:val="26"/>
          <w:szCs w:val="26"/>
          <w:cs/>
        </w:rPr>
        <w:tab/>
        <w:t>ค้ำประกันโดยกรรมการท่านหนึ่ง</w:t>
      </w:r>
      <w:r w:rsidRPr="002E4DF3">
        <w:rPr>
          <w:rFonts w:ascii="Angsana New" w:hAnsi="Angsana New"/>
          <w:sz w:val="26"/>
          <w:szCs w:val="26"/>
        </w:rPr>
        <w:t xml:space="preserve"> (</w:t>
      </w:r>
      <w:r>
        <w:rPr>
          <w:rFonts w:ascii="Angsana New" w:hAnsi="Angsana New" w:hint="cs"/>
          <w:sz w:val="26"/>
          <w:szCs w:val="26"/>
          <w:cs/>
        </w:rPr>
        <w:t>สำหรับ</w:t>
      </w:r>
      <w:r w:rsidRPr="002E4DF3">
        <w:rPr>
          <w:rFonts w:ascii="Angsana New" w:hAnsi="Angsana New" w:hint="cs"/>
          <w:sz w:val="26"/>
          <w:szCs w:val="26"/>
          <w:cs/>
        </w:rPr>
        <w:t xml:space="preserve">สินเชื่อ </w:t>
      </w:r>
      <w:r w:rsidR="000A4BE7">
        <w:rPr>
          <w:rFonts w:ascii="Angsana New" w:hAnsi="Angsana New"/>
          <w:sz w:val="26"/>
          <w:szCs w:val="26"/>
        </w:rPr>
        <w:t>J</w:t>
      </w:r>
      <w:r w:rsidRPr="002E4DF3">
        <w:rPr>
          <w:rFonts w:ascii="Angsana New" w:hAnsi="Angsana New"/>
          <w:sz w:val="26"/>
          <w:szCs w:val="26"/>
        </w:rPr>
        <w:t xml:space="preserve"> </w:t>
      </w:r>
      <w:r w:rsidRPr="002E4DF3">
        <w:rPr>
          <w:rFonts w:ascii="Angsana New" w:hAnsi="Angsana New" w:hint="cs"/>
          <w:sz w:val="26"/>
          <w:szCs w:val="26"/>
          <w:cs/>
        </w:rPr>
        <w:t>เท่านั้น</w:t>
      </w:r>
      <w:r w:rsidRPr="002E4DF3">
        <w:rPr>
          <w:rFonts w:ascii="Angsana New" w:hAnsi="Angsana New"/>
          <w:sz w:val="26"/>
          <w:szCs w:val="26"/>
        </w:rPr>
        <w:t>)</w:t>
      </w:r>
    </w:p>
    <w:p w14:paraId="00AE9F95" w14:textId="77777777" w:rsidR="00B15B3B" w:rsidRPr="00C939B4" w:rsidRDefault="00B15B3B" w:rsidP="00A44430">
      <w:pPr>
        <w:tabs>
          <w:tab w:val="clear" w:pos="227"/>
          <w:tab w:val="left" w:pos="360"/>
        </w:tabs>
        <w:ind w:left="360" w:right="-43" w:hanging="360"/>
        <w:jc w:val="both"/>
        <w:rPr>
          <w:rFonts w:ascii="Angsana New" w:hAnsi="Angsana New"/>
          <w:sz w:val="22"/>
          <w:szCs w:val="22"/>
        </w:rPr>
      </w:pPr>
    </w:p>
    <w:p w14:paraId="2C9E0899" w14:textId="0D7E01E8" w:rsidR="00A44430" w:rsidRPr="002E4DF3" w:rsidRDefault="00A44430" w:rsidP="00A44430">
      <w:pPr>
        <w:tabs>
          <w:tab w:val="clear" w:pos="227"/>
          <w:tab w:val="clear" w:pos="454"/>
          <w:tab w:val="clear" w:pos="680"/>
          <w:tab w:val="left" w:pos="720"/>
        </w:tabs>
        <w:ind w:right="-43"/>
        <w:jc w:val="thaiDistribute"/>
        <w:rPr>
          <w:rFonts w:ascii="Angsana New" w:hAnsi="Angsana New"/>
          <w:sz w:val="26"/>
          <w:szCs w:val="26"/>
        </w:rPr>
      </w:pPr>
      <w:r w:rsidRPr="002E4DF3">
        <w:rPr>
          <w:rFonts w:ascii="Angsana New" w:hAnsi="Angsana New" w:hint="cs"/>
          <w:sz w:val="26"/>
          <w:szCs w:val="26"/>
          <w:cs/>
        </w:rPr>
        <w:t>บริษัทมีภาระผูกพันที่จะต้องปฏิบัติตามเงื่อนไขต่าง ๆ ที่กำหนดไว้ในสัญญาวงเงินสินเชื่อ เช่น การดำรงอัตราส่วนทางการเงินและอื่น ๆ</w:t>
      </w:r>
    </w:p>
    <w:p w14:paraId="06F5564C" w14:textId="1210F01E" w:rsidR="009A6AD1" w:rsidRDefault="009A6A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135AA70D" w14:textId="6EA6B982" w:rsidR="008B626B" w:rsidRPr="005C6F08" w:rsidRDefault="000A4787" w:rsidP="00D10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5C6F08">
        <w:rPr>
          <w:rFonts w:ascii="Angsana New" w:hAnsi="Angsana New" w:hint="cs"/>
          <w:b/>
          <w:bCs/>
          <w:sz w:val="26"/>
          <w:szCs w:val="26"/>
        </w:rPr>
        <w:t>1</w:t>
      </w:r>
      <w:r w:rsidR="00A87A4F">
        <w:rPr>
          <w:rFonts w:ascii="Angsana New" w:hAnsi="Angsana New"/>
          <w:b/>
          <w:bCs/>
          <w:sz w:val="26"/>
          <w:szCs w:val="26"/>
        </w:rPr>
        <w:t>3</w:t>
      </w:r>
      <w:r w:rsidR="008B626B" w:rsidRPr="005C6F08">
        <w:rPr>
          <w:rFonts w:ascii="Angsana New" w:hAnsi="Angsana New" w:hint="cs"/>
          <w:b/>
          <w:bCs/>
          <w:sz w:val="26"/>
          <w:szCs w:val="26"/>
        </w:rPr>
        <w:t>.</w:t>
      </w:r>
      <w:r w:rsidR="008B626B" w:rsidRPr="005C6F08">
        <w:rPr>
          <w:rFonts w:ascii="Angsana New" w:hAnsi="Angsana New" w:hint="cs"/>
          <w:b/>
          <w:bCs/>
          <w:sz w:val="26"/>
          <w:szCs w:val="26"/>
        </w:rPr>
        <w:tab/>
      </w:r>
      <w:r w:rsidR="008B626B" w:rsidRPr="005C6F08">
        <w:rPr>
          <w:rFonts w:ascii="Angsana New" w:hAnsi="Angsana New" w:hint="cs"/>
          <w:b/>
          <w:bCs/>
          <w:sz w:val="26"/>
          <w:szCs w:val="26"/>
          <w:cs/>
        </w:rPr>
        <w:t>หนี้สินตามสัญญาเช่า</w:t>
      </w:r>
      <w:r w:rsidR="001431CC" w:rsidRPr="005C6F08">
        <w:rPr>
          <w:rFonts w:ascii="Angsana New" w:hAnsi="Angsana New" w:hint="cs"/>
          <w:b/>
          <w:bCs/>
          <w:sz w:val="26"/>
          <w:szCs w:val="26"/>
        </w:rPr>
        <w:t xml:space="preserve"> - </w:t>
      </w:r>
      <w:r w:rsidR="001431CC" w:rsidRPr="005C6F08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17C749B5" w14:textId="0D38DEC3" w:rsidR="00F272AE" w:rsidRPr="005C6F08" w:rsidRDefault="00F272AE" w:rsidP="00D10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82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435"/>
        <w:gridCol w:w="284"/>
        <w:gridCol w:w="1381"/>
        <w:gridCol w:w="270"/>
        <w:gridCol w:w="1458"/>
      </w:tblGrid>
      <w:tr w:rsidR="00222915" w:rsidRPr="005C6F08" w14:paraId="3FE0131E" w14:textId="77777777" w:rsidTr="005C72CF">
        <w:tc>
          <w:tcPr>
            <w:tcW w:w="6435" w:type="dxa"/>
          </w:tcPr>
          <w:p w14:paraId="339FAF76" w14:textId="77777777" w:rsidR="00222915" w:rsidRPr="005C6F08" w:rsidRDefault="00222915" w:rsidP="00D10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14:paraId="101B09CD" w14:textId="77777777" w:rsidR="00222915" w:rsidRPr="005C6F08" w:rsidRDefault="00222915" w:rsidP="00D10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09" w:type="dxa"/>
            <w:gridSpan w:val="3"/>
            <w:tcBorders>
              <w:bottom w:val="single" w:sz="4" w:space="0" w:color="auto"/>
            </w:tcBorders>
          </w:tcPr>
          <w:p w14:paraId="7853BF55" w14:textId="77777777" w:rsidR="00222915" w:rsidRPr="005C6F08" w:rsidRDefault="00222915" w:rsidP="00D10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721928" w:rsidRPr="005C6F08" w14:paraId="4D76E563" w14:textId="77777777" w:rsidTr="00836948">
        <w:tc>
          <w:tcPr>
            <w:tcW w:w="6435" w:type="dxa"/>
            <w:tcBorders>
              <w:bottom w:val="single" w:sz="4" w:space="0" w:color="auto"/>
            </w:tcBorders>
          </w:tcPr>
          <w:p w14:paraId="124A4DD4" w14:textId="77777777" w:rsidR="00721928" w:rsidRPr="005C6F08" w:rsidRDefault="00721928" w:rsidP="00721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 w:hint="cs"/>
                <w:sz w:val="26"/>
                <w:szCs w:val="26"/>
              </w:rPr>
              <w:tab/>
            </w: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284" w:type="dxa"/>
          </w:tcPr>
          <w:p w14:paraId="47986F05" w14:textId="77777777" w:rsidR="00721928" w:rsidRPr="005C6F08" w:rsidRDefault="00721928" w:rsidP="00721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</w:tcPr>
          <w:p w14:paraId="3DE7E4B7" w14:textId="52FE78D7" w:rsidR="00721928" w:rsidRPr="005C6F08" w:rsidRDefault="00721928" w:rsidP="00721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43E086A" w14:textId="77777777" w:rsidR="00721928" w:rsidRPr="005C6F08" w:rsidRDefault="00721928" w:rsidP="00721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14:paraId="5AD58C5E" w14:textId="32E4DF74" w:rsidR="00721928" w:rsidRPr="005C6F08" w:rsidRDefault="00721928" w:rsidP="00721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721928" w:rsidRPr="005C6F08" w14:paraId="5515F850" w14:textId="77777777" w:rsidTr="005C72CF">
        <w:tc>
          <w:tcPr>
            <w:tcW w:w="6435" w:type="dxa"/>
          </w:tcPr>
          <w:p w14:paraId="654AEEBD" w14:textId="77777777" w:rsidR="00721928" w:rsidRPr="005C6F08" w:rsidRDefault="00721928" w:rsidP="00721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</w:tcPr>
          <w:p w14:paraId="06B5B875" w14:textId="77777777" w:rsidR="00721928" w:rsidRPr="005C6F08" w:rsidRDefault="00721928" w:rsidP="00721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81" w:type="dxa"/>
          </w:tcPr>
          <w:p w14:paraId="04721449" w14:textId="77777777" w:rsidR="00721928" w:rsidRPr="005C6F08" w:rsidRDefault="00721928" w:rsidP="00721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3"/>
              </w:tabs>
              <w:ind w:right="16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2780D557" w14:textId="77777777" w:rsidR="00721928" w:rsidRPr="005C6F08" w:rsidRDefault="00721928" w:rsidP="00721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58" w:type="dxa"/>
          </w:tcPr>
          <w:p w14:paraId="14853384" w14:textId="77777777" w:rsidR="00721928" w:rsidRPr="005C6F08" w:rsidRDefault="00721928" w:rsidP="00721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3"/>
              </w:tabs>
              <w:ind w:right="16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02083" w:rsidRPr="005C6F08" w14:paraId="4D18382C" w14:textId="77777777" w:rsidTr="005C72CF">
        <w:tc>
          <w:tcPr>
            <w:tcW w:w="6435" w:type="dxa"/>
          </w:tcPr>
          <w:p w14:paraId="53AA7755" w14:textId="77777777" w:rsidR="00502083" w:rsidRPr="005C6F08" w:rsidRDefault="00502083" w:rsidP="00502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</w:rPr>
              <w:t>2567</w:t>
            </w:r>
          </w:p>
        </w:tc>
        <w:tc>
          <w:tcPr>
            <w:tcW w:w="284" w:type="dxa"/>
          </w:tcPr>
          <w:p w14:paraId="4DB0C9DA" w14:textId="77777777" w:rsidR="00502083" w:rsidRPr="005C6F08" w:rsidRDefault="00502083" w:rsidP="00502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123C7F19" w14:textId="62D284C0" w:rsidR="00502083" w:rsidRPr="00502083" w:rsidRDefault="00502083" w:rsidP="00502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0208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5E49FD3" w14:textId="77777777" w:rsidR="00502083" w:rsidRPr="005C6F08" w:rsidRDefault="00502083" w:rsidP="00502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14:paraId="1ED42EE8" w14:textId="1038C4C1" w:rsidR="00502083" w:rsidRPr="005C6F08" w:rsidRDefault="00502083" w:rsidP="00502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10A68">
              <w:rPr>
                <w:rFonts w:ascii="Angsana New" w:hAnsi="Angsana New"/>
                <w:sz w:val="26"/>
                <w:szCs w:val="26"/>
              </w:rPr>
              <w:t>5,31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721928" w:rsidRPr="005C6F08" w14:paraId="0A6B75AA" w14:textId="77777777" w:rsidTr="005C72CF">
        <w:tc>
          <w:tcPr>
            <w:tcW w:w="6435" w:type="dxa"/>
          </w:tcPr>
          <w:p w14:paraId="352FCB2C" w14:textId="77777777" w:rsidR="00721928" w:rsidRPr="005C6F08" w:rsidRDefault="00721928" w:rsidP="00721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  <w:tc>
          <w:tcPr>
            <w:tcW w:w="284" w:type="dxa"/>
          </w:tcPr>
          <w:p w14:paraId="05923300" w14:textId="77777777" w:rsidR="00721928" w:rsidRPr="005C6F08" w:rsidRDefault="00721928" w:rsidP="00721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54BB3C93" w14:textId="38867B06" w:rsidR="00721928" w:rsidRPr="00E659D6" w:rsidRDefault="00E659D6" w:rsidP="00721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59D6">
              <w:rPr>
                <w:rFonts w:ascii="Angsana New" w:hAnsi="Angsana New"/>
                <w:sz w:val="26"/>
                <w:szCs w:val="26"/>
              </w:rPr>
              <w:t>6</w:t>
            </w:r>
            <w:r w:rsidR="00721928" w:rsidRPr="00E659D6">
              <w:rPr>
                <w:rFonts w:ascii="Angsana New" w:hAnsi="Angsana New"/>
                <w:sz w:val="26"/>
                <w:szCs w:val="26"/>
              </w:rPr>
              <w:t>,</w:t>
            </w:r>
            <w:r w:rsidRPr="00E659D6">
              <w:rPr>
                <w:rFonts w:ascii="Angsana New" w:hAnsi="Angsana New"/>
                <w:sz w:val="26"/>
                <w:szCs w:val="26"/>
              </w:rPr>
              <w:t>533</w:t>
            </w:r>
          </w:p>
        </w:tc>
        <w:tc>
          <w:tcPr>
            <w:tcW w:w="270" w:type="dxa"/>
          </w:tcPr>
          <w:p w14:paraId="2E0FA85F" w14:textId="77777777" w:rsidR="00721928" w:rsidRPr="005C6F08" w:rsidRDefault="00721928" w:rsidP="00721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14:paraId="29BB1D9A" w14:textId="09D14622" w:rsidR="00721928" w:rsidRPr="005C6F08" w:rsidRDefault="00721928" w:rsidP="00721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10A68">
              <w:rPr>
                <w:rFonts w:ascii="Angsana New" w:hAnsi="Angsana New"/>
                <w:sz w:val="26"/>
                <w:szCs w:val="26"/>
              </w:rPr>
              <w:t>4,745</w:t>
            </w:r>
          </w:p>
        </w:tc>
      </w:tr>
      <w:tr w:rsidR="00721928" w:rsidRPr="005C6F08" w14:paraId="1B511973" w14:textId="77777777" w:rsidTr="005C72CF">
        <w:tc>
          <w:tcPr>
            <w:tcW w:w="6435" w:type="dxa"/>
          </w:tcPr>
          <w:p w14:paraId="578DB0A1" w14:textId="77777777" w:rsidR="00721928" w:rsidRPr="005C6F08" w:rsidRDefault="00721928" w:rsidP="00721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</w:rPr>
              <w:t>2569</w:t>
            </w:r>
          </w:p>
        </w:tc>
        <w:tc>
          <w:tcPr>
            <w:tcW w:w="284" w:type="dxa"/>
          </w:tcPr>
          <w:p w14:paraId="71BE0154" w14:textId="77777777" w:rsidR="00721928" w:rsidRPr="005C6F08" w:rsidRDefault="00721928" w:rsidP="00721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2145E27D" w14:textId="3582183C" w:rsidR="00721928" w:rsidRPr="00E659D6" w:rsidRDefault="00E659D6" w:rsidP="00721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59D6">
              <w:rPr>
                <w:rFonts w:ascii="Angsana New" w:hAnsi="Angsana New"/>
                <w:sz w:val="26"/>
                <w:szCs w:val="26"/>
              </w:rPr>
              <w:t>6,213</w:t>
            </w:r>
          </w:p>
        </w:tc>
        <w:tc>
          <w:tcPr>
            <w:tcW w:w="270" w:type="dxa"/>
          </w:tcPr>
          <w:p w14:paraId="110E8957" w14:textId="77777777" w:rsidR="00721928" w:rsidRPr="005C6F08" w:rsidRDefault="00721928" w:rsidP="00721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14:paraId="75B77D5C" w14:textId="040B53F8" w:rsidR="00721928" w:rsidRPr="005C6F08" w:rsidRDefault="00721928" w:rsidP="00721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10A68">
              <w:rPr>
                <w:rFonts w:ascii="Angsana New" w:hAnsi="Angsana New"/>
                <w:sz w:val="26"/>
                <w:szCs w:val="26"/>
              </w:rPr>
              <w:t>4,583</w:t>
            </w:r>
          </w:p>
        </w:tc>
      </w:tr>
      <w:tr w:rsidR="00721928" w:rsidRPr="005C6F08" w14:paraId="2D481F61" w14:textId="77777777" w:rsidTr="005C72CF">
        <w:tc>
          <w:tcPr>
            <w:tcW w:w="6435" w:type="dxa"/>
          </w:tcPr>
          <w:p w14:paraId="43B484BB" w14:textId="5A1A8261" w:rsidR="00721928" w:rsidRPr="005C6F08" w:rsidRDefault="00721928" w:rsidP="00721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2570 </w:t>
            </w:r>
          </w:p>
        </w:tc>
        <w:tc>
          <w:tcPr>
            <w:tcW w:w="284" w:type="dxa"/>
          </w:tcPr>
          <w:p w14:paraId="7F54DB56" w14:textId="77777777" w:rsidR="00721928" w:rsidRPr="005C6F08" w:rsidRDefault="00721928" w:rsidP="00721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756F7789" w14:textId="4608C70F" w:rsidR="00721928" w:rsidRPr="00E659D6" w:rsidRDefault="00E659D6" w:rsidP="00721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59D6">
              <w:rPr>
                <w:rFonts w:ascii="Angsana New" w:hAnsi="Angsana New"/>
                <w:sz w:val="26"/>
                <w:szCs w:val="26"/>
              </w:rPr>
              <w:t>4,417</w:t>
            </w:r>
          </w:p>
        </w:tc>
        <w:tc>
          <w:tcPr>
            <w:tcW w:w="270" w:type="dxa"/>
          </w:tcPr>
          <w:p w14:paraId="5049C85E" w14:textId="77777777" w:rsidR="00721928" w:rsidRPr="005C6F08" w:rsidRDefault="00721928" w:rsidP="00721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14:paraId="399892E5" w14:textId="586FEFC3" w:rsidR="00721928" w:rsidRPr="005C6F08" w:rsidRDefault="00721928" w:rsidP="00721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10A68">
              <w:rPr>
                <w:rFonts w:ascii="Angsana New" w:hAnsi="Angsana New"/>
                <w:sz w:val="26"/>
                <w:szCs w:val="26"/>
              </w:rPr>
              <w:t>3,087</w:t>
            </w:r>
          </w:p>
        </w:tc>
      </w:tr>
      <w:tr w:rsidR="00721928" w:rsidRPr="005C6F08" w14:paraId="0A63EE66" w14:textId="77777777" w:rsidTr="005C72CF">
        <w:tc>
          <w:tcPr>
            <w:tcW w:w="6435" w:type="dxa"/>
          </w:tcPr>
          <w:p w14:paraId="5E9DF7AC" w14:textId="3FC5109B" w:rsidR="00721928" w:rsidRDefault="00721928" w:rsidP="00721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2571</w:t>
            </w:r>
          </w:p>
        </w:tc>
        <w:tc>
          <w:tcPr>
            <w:tcW w:w="284" w:type="dxa"/>
          </w:tcPr>
          <w:p w14:paraId="6D336F07" w14:textId="77777777" w:rsidR="00721928" w:rsidRPr="005C6F08" w:rsidRDefault="00721928" w:rsidP="00721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69374ECF" w14:textId="1091F9C9" w:rsidR="00721928" w:rsidRPr="00E659D6" w:rsidRDefault="00721928" w:rsidP="00721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659D6">
              <w:rPr>
                <w:rFonts w:ascii="Angsana New" w:hAnsi="Angsana New" w:hint="cs"/>
                <w:sz w:val="26"/>
                <w:szCs w:val="26"/>
              </w:rPr>
              <w:t xml:space="preserve">      </w:t>
            </w:r>
            <w:r w:rsidR="00E659D6" w:rsidRPr="00E659D6">
              <w:rPr>
                <w:rFonts w:ascii="Angsana New" w:hAnsi="Angsana New"/>
                <w:sz w:val="26"/>
                <w:szCs w:val="26"/>
              </w:rPr>
              <w:t>1,146</w:t>
            </w:r>
          </w:p>
        </w:tc>
        <w:tc>
          <w:tcPr>
            <w:tcW w:w="270" w:type="dxa"/>
          </w:tcPr>
          <w:p w14:paraId="09D7515D" w14:textId="77777777" w:rsidR="00721928" w:rsidRPr="005C6F08" w:rsidRDefault="00721928" w:rsidP="00721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14:paraId="2459216C" w14:textId="1F5C7443" w:rsidR="00721928" w:rsidRPr="00E37CF7" w:rsidRDefault="00721928" w:rsidP="00721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10A68">
              <w:rPr>
                <w:rFonts w:ascii="Angsana New" w:hAnsi="Angsana New" w:hint="cs"/>
                <w:sz w:val="26"/>
                <w:szCs w:val="26"/>
              </w:rPr>
              <w:t xml:space="preserve">      </w:t>
            </w:r>
            <w:r w:rsidRPr="00A10A68">
              <w:rPr>
                <w:rFonts w:ascii="Angsana New" w:hAnsi="Angsana New" w:hint="cs"/>
                <w:sz w:val="26"/>
                <w:szCs w:val="26"/>
                <w:cs/>
              </w:rPr>
              <w:t>144</w:t>
            </w:r>
          </w:p>
        </w:tc>
      </w:tr>
      <w:tr w:rsidR="00E659D6" w:rsidRPr="005C6F08" w14:paraId="7D5D865C" w14:textId="77777777" w:rsidTr="005C72CF">
        <w:tc>
          <w:tcPr>
            <w:tcW w:w="6435" w:type="dxa"/>
          </w:tcPr>
          <w:p w14:paraId="0AF291B1" w14:textId="77271BCA" w:rsidR="00E659D6" w:rsidRDefault="00E659D6" w:rsidP="00E65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2572</w:t>
            </w:r>
          </w:p>
        </w:tc>
        <w:tc>
          <w:tcPr>
            <w:tcW w:w="284" w:type="dxa"/>
          </w:tcPr>
          <w:p w14:paraId="16CBD7CB" w14:textId="77777777" w:rsidR="00E659D6" w:rsidRPr="005C6F08" w:rsidRDefault="00E659D6" w:rsidP="00E65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25224BD5" w14:textId="2286D526" w:rsidR="00E659D6" w:rsidRPr="00E659D6" w:rsidRDefault="00E659D6" w:rsidP="00E65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59D6">
              <w:rPr>
                <w:rFonts w:ascii="Angsana New" w:hAnsi="Angsana New"/>
                <w:sz w:val="26"/>
                <w:szCs w:val="26"/>
              </w:rPr>
              <w:t>919</w:t>
            </w:r>
          </w:p>
        </w:tc>
        <w:tc>
          <w:tcPr>
            <w:tcW w:w="270" w:type="dxa"/>
          </w:tcPr>
          <w:p w14:paraId="2FC3EFFD" w14:textId="77777777" w:rsidR="00E659D6" w:rsidRPr="005C6F08" w:rsidRDefault="00E659D6" w:rsidP="00E65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14:paraId="0ADA8CF0" w14:textId="5CC1A5D4" w:rsidR="00E659D6" w:rsidRPr="00A10A68" w:rsidRDefault="00E659D6" w:rsidP="00E65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0208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659D6" w:rsidRPr="005C6F08" w14:paraId="5A2D08E1" w14:textId="77777777" w:rsidTr="005C72CF">
        <w:tc>
          <w:tcPr>
            <w:tcW w:w="6435" w:type="dxa"/>
          </w:tcPr>
          <w:p w14:paraId="114A2154" w14:textId="77777777" w:rsidR="00E659D6" w:rsidRPr="005C6F08" w:rsidRDefault="00E659D6" w:rsidP="00E65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รวมจำนวนเงินขั้นต่ำที่ต้องจ่าย</w:t>
            </w:r>
          </w:p>
        </w:tc>
        <w:tc>
          <w:tcPr>
            <w:tcW w:w="284" w:type="dxa"/>
          </w:tcPr>
          <w:p w14:paraId="63ED511B" w14:textId="77777777" w:rsidR="00E659D6" w:rsidRPr="005C6F08" w:rsidRDefault="00E659D6" w:rsidP="00E65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</w:tcPr>
          <w:p w14:paraId="224D5E7D" w14:textId="11341E53" w:rsidR="00E659D6" w:rsidRPr="00E659D6" w:rsidRDefault="00E659D6" w:rsidP="00E65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59D6">
              <w:rPr>
                <w:rFonts w:ascii="Angsana New" w:hAnsi="Angsana New"/>
                <w:sz w:val="26"/>
                <w:szCs w:val="26"/>
              </w:rPr>
              <w:t>19,228</w:t>
            </w:r>
          </w:p>
        </w:tc>
        <w:tc>
          <w:tcPr>
            <w:tcW w:w="270" w:type="dxa"/>
          </w:tcPr>
          <w:p w14:paraId="0D2EA78C" w14:textId="77777777" w:rsidR="00E659D6" w:rsidRPr="005C6F08" w:rsidRDefault="00E659D6" w:rsidP="00E65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</w:tcPr>
          <w:p w14:paraId="51DE59EF" w14:textId="400E1CB8" w:rsidR="00E659D6" w:rsidRPr="005C6F08" w:rsidRDefault="00E659D6" w:rsidP="00E65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10A68">
              <w:rPr>
                <w:rFonts w:ascii="Angsana New" w:hAnsi="Angsana New"/>
                <w:sz w:val="26"/>
                <w:szCs w:val="26"/>
              </w:rPr>
              <w:t>17,87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E659D6" w:rsidRPr="005C6F08" w14:paraId="783C72D8" w14:textId="77777777" w:rsidTr="005C72CF">
        <w:tc>
          <w:tcPr>
            <w:tcW w:w="6435" w:type="dxa"/>
          </w:tcPr>
          <w:p w14:paraId="0CBA7E87" w14:textId="77777777" w:rsidR="00E659D6" w:rsidRPr="005C6F08" w:rsidRDefault="00E659D6" w:rsidP="00E65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1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หัก ดอกเบี้ยรอตัดบัญชี</w:t>
            </w:r>
          </w:p>
        </w:tc>
        <w:tc>
          <w:tcPr>
            <w:tcW w:w="284" w:type="dxa"/>
          </w:tcPr>
          <w:p w14:paraId="6994ABE6" w14:textId="77777777" w:rsidR="00E659D6" w:rsidRPr="005C6F08" w:rsidRDefault="00E659D6" w:rsidP="00E65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bottom w:val="single" w:sz="4" w:space="0" w:color="auto"/>
            </w:tcBorders>
          </w:tcPr>
          <w:p w14:paraId="079392DD" w14:textId="38FDB7A7" w:rsidR="00E659D6" w:rsidRPr="00E659D6" w:rsidRDefault="00E659D6" w:rsidP="00E65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59D6">
              <w:rPr>
                <w:rFonts w:ascii="Angsana New" w:hAnsi="Angsana New"/>
                <w:sz w:val="26"/>
                <w:szCs w:val="26"/>
              </w:rPr>
              <w:t>(1,530)</w:t>
            </w:r>
          </w:p>
        </w:tc>
        <w:tc>
          <w:tcPr>
            <w:tcW w:w="270" w:type="dxa"/>
          </w:tcPr>
          <w:p w14:paraId="4375E8E0" w14:textId="77777777" w:rsidR="00E659D6" w:rsidRPr="005C6F08" w:rsidRDefault="00E659D6" w:rsidP="00E65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1D73A2E2" w14:textId="114552C5" w:rsidR="00E659D6" w:rsidRPr="005C6F08" w:rsidRDefault="00E659D6" w:rsidP="00E65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10A68">
              <w:rPr>
                <w:rFonts w:ascii="Angsana New" w:hAnsi="Angsana New"/>
                <w:sz w:val="26"/>
                <w:szCs w:val="26"/>
              </w:rPr>
              <w:t>(1,333)</w:t>
            </w:r>
          </w:p>
        </w:tc>
      </w:tr>
      <w:tr w:rsidR="00E659D6" w:rsidRPr="005C6F08" w14:paraId="7E83700C" w14:textId="77777777" w:rsidTr="005C72CF">
        <w:tc>
          <w:tcPr>
            <w:tcW w:w="6435" w:type="dxa"/>
          </w:tcPr>
          <w:p w14:paraId="420EB1E5" w14:textId="77777777" w:rsidR="00E659D6" w:rsidRPr="005C6F08" w:rsidRDefault="00E659D6" w:rsidP="00E65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มูลค่าปัจจุบันของจำนวนเงินขั้นต่ำ</w:t>
            </w:r>
          </w:p>
        </w:tc>
        <w:tc>
          <w:tcPr>
            <w:tcW w:w="284" w:type="dxa"/>
          </w:tcPr>
          <w:p w14:paraId="48CB678C" w14:textId="77777777" w:rsidR="00E659D6" w:rsidRPr="005C6F08" w:rsidRDefault="00E659D6" w:rsidP="00E65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</w:tcPr>
          <w:p w14:paraId="3E503908" w14:textId="65A92DA7" w:rsidR="00E659D6" w:rsidRPr="00E659D6" w:rsidRDefault="00E659D6" w:rsidP="00E65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59D6">
              <w:rPr>
                <w:rFonts w:ascii="Angsana New" w:hAnsi="Angsana New"/>
                <w:sz w:val="26"/>
                <w:szCs w:val="26"/>
              </w:rPr>
              <w:t>17,698</w:t>
            </w:r>
          </w:p>
        </w:tc>
        <w:tc>
          <w:tcPr>
            <w:tcW w:w="270" w:type="dxa"/>
          </w:tcPr>
          <w:p w14:paraId="26A8B336" w14:textId="77777777" w:rsidR="00E659D6" w:rsidRPr="005C6F08" w:rsidRDefault="00E659D6" w:rsidP="00E65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</w:tcPr>
          <w:p w14:paraId="30EFE726" w14:textId="2826166E" w:rsidR="00E659D6" w:rsidRPr="005C6F08" w:rsidRDefault="00E659D6" w:rsidP="00E65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10A68">
              <w:rPr>
                <w:rFonts w:ascii="Angsana New" w:hAnsi="Angsana New"/>
                <w:sz w:val="26"/>
                <w:szCs w:val="26"/>
              </w:rPr>
              <w:t>16,53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E659D6" w:rsidRPr="005C6F08" w14:paraId="34E84F82" w14:textId="77777777" w:rsidTr="005C72CF">
        <w:tc>
          <w:tcPr>
            <w:tcW w:w="6435" w:type="dxa"/>
          </w:tcPr>
          <w:p w14:paraId="136E74FF" w14:textId="77777777" w:rsidR="00E659D6" w:rsidRPr="005C6F08" w:rsidRDefault="00E659D6" w:rsidP="00E65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 xml:space="preserve">หัก หนี้สินส่วนที่ถึงกำหนดชำระภายในหนึ่งปี </w:t>
            </w:r>
            <w:r w:rsidRPr="005C6F08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 xml:space="preserve"> สุทธิจากดอกเบี้ยรอตัดบัญชี</w:t>
            </w:r>
          </w:p>
        </w:tc>
        <w:tc>
          <w:tcPr>
            <w:tcW w:w="284" w:type="dxa"/>
          </w:tcPr>
          <w:p w14:paraId="0F8B1F33" w14:textId="77777777" w:rsidR="00E659D6" w:rsidRPr="005C6F08" w:rsidRDefault="00E659D6" w:rsidP="00E65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bottom w:val="single" w:sz="4" w:space="0" w:color="auto"/>
            </w:tcBorders>
          </w:tcPr>
          <w:p w14:paraId="6738A2B8" w14:textId="3E1A0A89" w:rsidR="00E659D6" w:rsidRPr="00E659D6" w:rsidRDefault="00E659D6" w:rsidP="00E65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59D6">
              <w:rPr>
                <w:rFonts w:ascii="Angsana New" w:hAnsi="Angsana New"/>
                <w:sz w:val="26"/>
                <w:szCs w:val="26"/>
              </w:rPr>
              <w:t>(5,770)</w:t>
            </w:r>
          </w:p>
        </w:tc>
        <w:tc>
          <w:tcPr>
            <w:tcW w:w="270" w:type="dxa"/>
          </w:tcPr>
          <w:p w14:paraId="02C759B8" w14:textId="77777777" w:rsidR="00E659D6" w:rsidRPr="005C6F08" w:rsidRDefault="00E659D6" w:rsidP="00E65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34C99866" w14:textId="5A5516A6" w:rsidR="00E659D6" w:rsidRPr="005C6F08" w:rsidRDefault="00E659D6" w:rsidP="00E65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10A68">
              <w:rPr>
                <w:rFonts w:ascii="Angsana New" w:hAnsi="Angsana New"/>
                <w:sz w:val="26"/>
                <w:szCs w:val="26"/>
              </w:rPr>
              <w:t>(4,69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  <w:r w:rsidRPr="00A10A68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659D6" w:rsidRPr="005C6F08" w14:paraId="13A71D69" w14:textId="77777777" w:rsidTr="005C72CF">
        <w:tc>
          <w:tcPr>
            <w:tcW w:w="6435" w:type="dxa"/>
          </w:tcPr>
          <w:p w14:paraId="4F3EFF86" w14:textId="77777777" w:rsidR="00E659D6" w:rsidRPr="005C6F08" w:rsidRDefault="00E659D6" w:rsidP="00E65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284" w:type="dxa"/>
          </w:tcPr>
          <w:p w14:paraId="3EDD9497" w14:textId="77777777" w:rsidR="00E659D6" w:rsidRPr="005C6F08" w:rsidRDefault="00E659D6" w:rsidP="00E65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double" w:sz="4" w:space="0" w:color="auto"/>
            </w:tcBorders>
          </w:tcPr>
          <w:p w14:paraId="559A47AF" w14:textId="11732CBF" w:rsidR="00E659D6" w:rsidRPr="00E659D6" w:rsidRDefault="00E659D6" w:rsidP="00E65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59D6">
              <w:rPr>
                <w:rFonts w:ascii="Angsana New" w:hAnsi="Angsana New"/>
                <w:sz w:val="26"/>
                <w:szCs w:val="26"/>
              </w:rPr>
              <w:t>11,928</w:t>
            </w:r>
          </w:p>
        </w:tc>
        <w:tc>
          <w:tcPr>
            <w:tcW w:w="270" w:type="dxa"/>
          </w:tcPr>
          <w:p w14:paraId="1ABCF4D2" w14:textId="77777777" w:rsidR="00E659D6" w:rsidRPr="005C6F08" w:rsidRDefault="00E659D6" w:rsidP="00E65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double" w:sz="4" w:space="0" w:color="auto"/>
            </w:tcBorders>
          </w:tcPr>
          <w:p w14:paraId="5E08D382" w14:textId="3A3E2BCD" w:rsidR="00E659D6" w:rsidRPr="005C6F08" w:rsidRDefault="00E659D6" w:rsidP="00E65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10A68">
              <w:rPr>
                <w:rFonts w:ascii="Angsana New" w:hAnsi="Angsana New"/>
                <w:sz w:val="26"/>
                <w:szCs w:val="26"/>
              </w:rPr>
              <w:t>11,84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</w:tbl>
    <w:p w14:paraId="0D20104D" w14:textId="77777777" w:rsidR="00222915" w:rsidRPr="005C6F08" w:rsidRDefault="00222915" w:rsidP="00D10901">
      <w:pPr>
        <w:pStyle w:val="AccPolicyHeading"/>
        <w:ind w:right="-29"/>
        <w:rPr>
          <w:sz w:val="26"/>
          <w:szCs w:val="26"/>
        </w:rPr>
      </w:pPr>
    </w:p>
    <w:p w14:paraId="6210C566" w14:textId="78FA2D23" w:rsidR="00A44430" w:rsidRDefault="00A44430" w:rsidP="00A44430">
      <w:pPr>
        <w:tabs>
          <w:tab w:val="clear" w:pos="227"/>
          <w:tab w:val="clear" w:pos="454"/>
          <w:tab w:val="clear" w:pos="680"/>
          <w:tab w:val="left" w:pos="720"/>
        </w:tabs>
        <w:ind w:right="-43"/>
        <w:jc w:val="thaiDistribute"/>
        <w:rPr>
          <w:rFonts w:ascii="Angsana New" w:hAnsi="Angsana New"/>
          <w:sz w:val="26"/>
          <w:szCs w:val="26"/>
        </w:rPr>
      </w:pPr>
      <w:r w:rsidRPr="004962A0">
        <w:rPr>
          <w:rFonts w:ascii="Angsana New" w:hAnsi="Angsana New" w:hint="cs"/>
          <w:sz w:val="26"/>
          <w:szCs w:val="26"/>
          <w:cs/>
        </w:rPr>
        <w:t>บริษัททำสัญญาเช่าหลายฉบับกับบริษัทลิสซิ่งและบริษัทเอกชนในประเทศหลายแห่ง</w:t>
      </w:r>
      <w:r w:rsidRPr="004962A0">
        <w:rPr>
          <w:rFonts w:ascii="Angsana New" w:hAnsi="Angsana New" w:hint="cs"/>
          <w:sz w:val="26"/>
          <w:szCs w:val="26"/>
        </w:rPr>
        <w:t xml:space="preserve"> </w:t>
      </w:r>
      <w:r w:rsidRPr="004962A0">
        <w:rPr>
          <w:rFonts w:ascii="Angsana New" w:hAnsi="Angsana New" w:hint="cs"/>
          <w:sz w:val="26"/>
          <w:szCs w:val="26"/>
          <w:cs/>
        </w:rPr>
        <w:t>เพื่อซื้อสินทรัพย์บางรายการเมื่อสิ้นสุดตามสัญญาเช่าหรือเพื่อควบคุมและใช้สินทรัพย์สิทธิการใช้</w:t>
      </w:r>
      <w:r w:rsidR="00702113" w:rsidRPr="007E44C9">
        <w:rPr>
          <w:rFonts w:ascii="Angsana New" w:hAnsi="Angsana New" w:hint="cs"/>
          <w:sz w:val="26"/>
          <w:szCs w:val="26"/>
          <w:cs/>
          <w:lang w:val="th-TH"/>
        </w:rPr>
        <w:t>และสินทรัพย์ไม่มีตัวตนอื่น</w:t>
      </w:r>
      <w:r w:rsidRPr="004962A0">
        <w:rPr>
          <w:rFonts w:ascii="Angsana New" w:hAnsi="Angsana New" w:hint="cs"/>
          <w:sz w:val="26"/>
          <w:szCs w:val="26"/>
          <w:cs/>
        </w:rPr>
        <w:t>ตามที่กล่าวไว้ในหมายเหตุ</w:t>
      </w:r>
      <w:r w:rsidR="002A2E4E">
        <w:rPr>
          <w:rFonts w:ascii="Angsana New" w:hAnsi="Angsana New"/>
          <w:sz w:val="26"/>
          <w:szCs w:val="26"/>
        </w:rPr>
        <w:t xml:space="preserve"> </w:t>
      </w:r>
      <w:r w:rsidR="00330998">
        <w:rPr>
          <w:rFonts w:ascii="Angsana New" w:hAnsi="Angsana New"/>
          <w:sz w:val="26"/>
          <w:szCs w:val="26"/>
        </w:rPr>
        <w:t>9</w:t>
      </w:r>
      <w:r w:rsidRPr="004962A0">
        <w:rPr>
          <w:rFonts w:ascii="Angsana New" w:hAnsi="Angsana New" w:hint="cs"/>
          <w:sz w:val="26"/>
          <w:szCs w:val="26"/>
          <w:cs/>
        </w:rPr>
        <w:t xml:space="preserve"> และ </w:t>
      </w:r>
      <w:r w:rsidR="00330998">
        <w:rPr>
          <w:rFonts w:ascii="Angsana New" w:hAnsi="Angsana New"/>
          <w:sz w:val="26"/>
          <w:szCs w:val="26"/>
        </w:rPr>
        <w:t>10</w:t>
      </w:r>
      <w:r w:rsidRPr="004962A0">
        <w:rPr>
          <w:rFonts w:ascii="Angsana New" w:hAnsi="Angsana New" w:hint="cs"/>
          <w:sz w:val="26"/>
          <w:szCs w:val="26"/>
          <w:cs/>
        </w:rPr>
        <w:t xml:space="preserve"> </w:t>
      </w:r>
      <w:r w:rsidRPr="004962A0">
        <w:rPr>
          <w:rFonts w:ascii="Angsana New" w:hAnsi="Angsana New"/>
          <w:sz w:val="26"/>
          <w:szCs w:val="26"/>
          <w:cs/>
        </w:rPr>
        <w:t>โดยมีจำนวนงวดการผ่อนชำระเป็นรายเดือนเป็นระยะเวลา</w:t>
      </w:r>
      <w:r w:rsidR="00702113">
        <w:rPr>
          <w:rFonts w:ascii="Angsana New" w:hAnsi="Angsana New"/>
          <w:sz w:val="26"/>
          <w:szCs w:val="26"/>
        </w:rPr>
        <w:t xml:space="preserve"> </w:t>
      </w:r>
      <w:r w:rsidRPr="004962A0">
        <w:rPr>
          <w:rFonts w:ascii="Angsana New" w:hAnsi="Angsana New"/>
          <w:sz w:val="26"/>
          <w:szCs w:val="26"/>
        </w:rPr>
        <w:t xml:space="preserve">3 </w:t>
      </w:r>
      <w:r w:rsidRPr="004962A0">
        <w:rPr>
          <w:rFonts w:ascii="Angsana New" w:hAnsi="Angsana New" w:hint="cs"/>
          <w:sz w:val="26"/>
          <w:szCs w:val="26"/>
          <w:cs/>
        </w:rPr>
        <w:t>ปี ถึง</w:t>
      </w:r>
      <w:r w:rsidRPr="004962A0">
        <w:rPr>
          <w:rFonts w:ascii="Angsana New" w:hAnsi="Angsana New"/>
          <w:sz w:val="26"/>
          <w:szCs w:val="26"/>
        </w:rPr>
        <w:t xml:space="preserve"> 5 </w:t>
      </w:r>
      <w:r w:rsidRPr="004962A0">
        <w:rPr>
          <w:rFonts w:ascii="Angsana New" w:hAnsi="Angsana New"/>
          <w:sz w:val="26"/>
          <w:szCs w:val="26"/>
          <w:cs/>
        </w:rPr>
        <w:t>ปี</w:t>
      </w:r>
      <w:r w:rsidRPr="004962A0">
        <w:rPr>
          <w:rFonts w:ascii="Angsana New" w:hAnsi="Angsana New" w:hint="cs"/>
          <w:sz w:val="26"/>
          <w:szCs w:val="26"/>
          <w:cs/>
        </w:rPr>
        <w:t xml:space="preserve"> </w:t>
      </w:r>
    </w:p>
    <w:p w14:paraId="67209DC0" w14:textId="6E24A699" w:rsidR="005334D6" w:rsidRPr="005C6F08" w:rsidRDefault="005334D6" w:rsidP="00D10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6"/>
          <w:szCs w:val="26"/>
        </w:rPr>
      </w:pPr>
    </w:p>
    <w:p w14:paraId="453C4904" w14:textId="0B844268" w:rsidR="002A2E4E" w:rsidRPr="007E44C9" w:rsidRDefault="002A2E4E" w:rsidP="002A2E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lang w:val="th-TH"/>
        </w:rPr>
      </w:pPr>
      <w:r w:rsidRPr="007E44C9">
        <w:rPr>
          <w:rFonts w:ascii="Angsana New" w:hAnsi="Angsana New"/>
          <w:sz w:val="26"/>
          <w:szCs w:val="26"/>
          <w:cs/>
          <w:lang w:val="th-TH"/>
        </w:rPr>
        <w:lastRenderedPageBreak/>
        <w:t>ค่าใช้จ่าย</w:t>
      </w:r>
      <w:r w:rsidRPr="007E44C9">
        <w:rPr>
          <w:rFonts w:ascii="Angsana New" w:hAnsi="Angsana New" w:hint="cs"/>
          <w:sz w:val="26"/>
          <w:szCs w:val="26"/>
          <w:cs/>
          <w:lang w:val="th-TH"/>
        </w:rPr>
        <w:t>ที่</w:t>
      </w:r>
      <w:r w:rsidRPr="007E44C9">
        <w:rPr>
          <w:rFonts w:ascii="Angsana New" w:hAnsi="Angsana New"/>
          <w:sz w:val="26"/>
          <w:szCs w:val="26"/>
          <w:cs/>
          <w:lang w:val="th-TH"/>
        </w:rPr>
        <w:t>เกี่ยวกับสัญญาเช่าสำหรับ</w:t>
      </w:r>
      <w:r w:rsidR="007C23A3">
        <w:rPr>
          <w:rFonts w:ascii="Angsana New" w:hAnsi="Angsana New" w:hint="cs"/>
          <w:sz w:val="26"/>
          <w:szCs w:val="26"/>
          <w:cs/>
        </w:rPr>
        <w:t>แต่ละ</w:t>
      </w:r>
      <w:r>
        <w:rPr>
          <w:rFonts w:ascii="Angsana New" w:hAnsi="Angsana New" w:hint="cs"/>
          <w:sz w:val="26"/>
          <w:szCs w:val="26"/>
          <w:cs/>
          <w:lang w:val="th-TH"/>
        </w:rPr>
        <w:t>ปี</w:t>
      </w:r>
      <w:r w:rsidRPr="007E44C9">
        <w:rPr>
          <w:rFonts w:ascii="Angsana New" w:hAnsi="Angsana New"/>
          <w:sz w:val="26"/>
          <w:szCs w:val="26"/>
          <w:cs/>
          <w:lang w:val="th-TH"/>
        </w:rPr>
        <w:t>สิ้นสุด</w:t>
      </w:r>
      <w:r w:rsidRPr="007E44C9">
        <w:rPr>
          <w:rFonts w:ascii="Angsana New" w:hAnsi="Angsana New" w:hint="cs"/>
          <w:sz w:val="26"/>
          <w:szCs w:val="26"/>
          <w:cs/>
          <w:lang w:val="th-TH"/>
        </w:rPr>
        <w:t>วันที่</w:t>
      </w:r>
      <w:r w:rsidRPr="007E44C9">
        <w:rPr>
          <w:rFonts w:ascii="Angsana New" w:hAnsi="Angsana New"/>
          <w:sz w:val="26"/>
          <w:szCs w:val="26"/>
          <w:cs/>
          <w:lang w:val="th-TH"/>
        </w:rPr>
        <w:t xml:space="preserve"> </w:t>
      </w:r>
      <w:r w:rsidRPr="007E44C9">
        <w:rPr>
          <w:rFonts w:ascii="Angsana New" w:hAnsi="Angsana New"/>
          <w:sz w:val="26"/>
          <w:szCs w:val="26"/>
          <w:lang w:val="th-TH"/>
        </w:rPr>
        <w:t>3</w:t>
      </w:r>
      <w:r>
        <w:rPr>
          <w:rFonts w:ascii="Angsana New" w:hAnsi="Angsana New"/>
          <w:sz w:val="26"/>
          <w:szCs w:val="26"/>
        </w:rPr>
        <w:t>1</w:t>
      </w:r>
      <w:r w:rsidRPr="007E44C9">
        <w:rPr>
          <w:rFonts w:ascii="Angsana New" w:hAnsi="Angsana New"/>
          <w:sz w:val="26"/>
          <w:szCs w:val="26"/>
          <w:lang w:val="th-TH"/>
        </w:rPr>
        <w:t xml:space="preserve"> </w:t>
      </w:r>
      <w:r>
        <w:rPr>
          <w:rFonts w:ascii="Angsana New" w:hAnsi="Angsana New" w:hint="cs"/>
          <w:sz w:val="26"/>
          <w:szCs w:val="26"/>
          <w:cs/>
          <w:lang w:val="th-TH"/>
        </w:rPr>
        <w:t>ธันวาคม</w:t>
      </w:r>
      <w:r w:rsidRPr="007E44C9"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  <w:r w:rsidRPr="007E44C9">
        <w:rPr>
          <w:rFonts w:ascii="Angsana New" w:hAnsi="Angsana New"/>
          <w:sz w:val="26"/>
          <w:szCs w:val="26"/>
          <w:lang w:val="th-TH"/>
        </w:rPr>
        <w:t>256</w:t>
      </w:r>
      <w:r w:rsidR="00721928">
        <w:rPr>
          <w:rFonts w:ascii="Angsana New" w:hAnsi="Angsana New"/>
          <w:sz w:val="26"/>
          <w:szCs w:val="26"/>
        </w:rPr>
        <w:t>7</w:t>
      </w:r>
      <w:r w:rsidRPr="007E44C9">
        <w:rPr>
          <w:rFonts w:ascii="Angsana New" w:hAnsi="Angsana New"/>
          <w:sz w:val="26"/>
          <w:szCs w:val="26"/>
          <w:lang w:val="th-TH"/>
        </w:rPr>
        <w:t xml:space="preserve"> </w:t>
      </w:r>
      <w:r w:rsidRPr="007E44C9">
        <w:rPr>
          <w:rFonts w:ascii="Angsana New" w:hAnsi="Angsana New" w:hint="cs"/>
          <w:sz w:val="26"/>
          <w:szCs w:val="26"/>
          <w:cs/>
          <w:lang w:val="th-TH"/>
        </w:rPr>
        <w:t xml:space="preserve">และ </w:t>
      </w:r>
      <w:r w:rsidRPr="007E44C9">
        <w:rPr>
          <w:rFonts w:ascii="Angsana New" w:hAnsi="Angsana New"/>
          <w:sz w:val="26"/>
          <w:szCs w:val="26"/>
          <w:lang w:val="th-TH"/>
        </w:rPr>
        <w:t>256</w:t>
      </w:r>
      <w:r w:rsidR="00721928">
        <w:rPr>
          <w:rFonts w:ascii="Angsana New" w:hAnsi="Angsana New"/>
          <w:sz w:val="26"/>
          <w:szCs w:val="26"/>
        </w:rPr>
        <w:t>6</w:t>
      </w:r>
      <w:r w:rsidRPr="007E44C9">
        <w:rPr>
          <w:rFonts w:ascii="Angsana New" w:hAnsi="Angsana New"/>
          <w:sz w:val="26"/>
          <w:szCs w:val="26"/>
          <w:lang w:val="th-TH"/>
        </w:rPr>
        <w:t xml:space="preserve"> </w:t>
      </w:r>
      <w:r w:rsidRPr="007E44C9">
        <w:rPr>
          <w:rFonts w:ascii="Angsana New" w:hAnsi="Angsana New"/>
          <w:sz w:val="26"/>
          <w:szCs w:val="26"/>
          <w:cs/>
          <w:lang w:val="th-TH"/>
        </w:rPr>
        <w:t>มีดังนี้</w:t>
      </w:r>
    </w:p>
    <w:p w14:paraId="1D0DAE8B" w14:textId="77777777" w:rsidR="002A2E4E" w:rsidRDefault="002A2E4E" w:rsidP="002A2E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1"/>
        <w:gridCol w:w="1405"/>
        <w:gridCol w:w="269"/>
        <w:gridCol w:w="1405"/>
      </w:tblGrid>
      <w:tr w:rsidR="002A2E4E" w:rsidRPr="005C6F08" w14:paraId="5F2F460A" w14:textId="77777777" w:rsidTr="00941574">
        <w:tc>
          <w:tcPr>
            <w:tcW w:w="6731" w:type="dxa"/>
          </w:tcPr>
          <w:p w14:paraId="0A908489" w14:textId="77777777" w:rsidR="002A2E4E" w:rsidRPr="005C6F08" w:rsidRDefault="002A2E4E" w:rsidP="00941574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79" w:type="dxa"/>
            <w:gridSpan w:val="3"/>
            <w:tcBorders>
              <w:bottom w:val="single" w:sz="4" w:space="0" w:color="auto"/>
            </w:tcBorders>
          </w:tcPr>
          <w:p w14:paraId="6539383C" w14:textId="77777777" w:rsidR="002A2E4E" w:rsidRPr="005C6F08" w:rsidRDefault="002A2E4E" w:rsidP="00941574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C6F08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721928" w:rsidRPr="005C6F08" w14:paraId="7643C7CD" w14:textId="77777777" w:rsidTr="00941574">
        <w:tc>
          <w:tcPr>
            <w:tcW w:w="6731" w:type="dxa"/>
          </w:tcPr>
          <w:p w14:paraId="339ECB38" w14:textId="77777777" w:rsidR="00721928" w:rsidRPr="005C6F08" w:rsidRDefault="00721928" w:rsidP="00721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auto"/>
          </w:tcPr>
          <w:p w14:paraId="6DE6F829" w14:textId="6A9F37DD" w:rsidR="00721928" w:rsidRPr="005C6F08" w:rsidRDefault="00721928" w:rsidP="00721928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C6F08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69" w:type="dxa"/>
          </w:tcPr>
          <w:p w14:paraId="50CB2E69" w14:textId="77777777" w:rsidR="00721928" w:rsidRPr="005C6F08" w:rsidRDefault="00721928" w:rsidP="00721928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1DC0532E" w14:textId="3DBB2C25" w:rsidR="00721928" w:rsidRPr="005C6F08" w:rsidRDefault="00721928" w:rsidP="00721928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C6F08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721928" w:rsidRPr="005C6F08" w14:paraId="465792E3" w14:textId="77777777" w:rsidTr="00941574">
        <w:tc>
          <w:tcPr>
            <w:tcW w:w="6731" w:type="dxa"/>
          </w:tcPr>
          <w:p w14:paraId="2154F73D" w14:textId="77777777" w:rsidR="00721928" w:rsidRPr="005C6F08" w:rsidRDefault="00721928" w:rsidP="00721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5" w:type="dxa"/>
            <w:shd w:val="clear" w:color="auto" w:fill="auto"/>
          </w:tcPr>
          <w:p w14:paraId="539DAB10" w14:textId="77777777" w:rsidR="00721928" w:rsidRPr="005C6F08" w:rsidRDefault="00721928" w:rsidP="00721928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69" w:type="dxa"/>
          </w:tcPr>
          <w:p w14:paraId="62B85EBA" w14:textId="77777777" w:rsidR="00721928" w:rsidRPr="005C6F08" w:rsidRDefault="00721928" w:rsidP="00721928">
            <w:pPr>
              <w:pStyle w:val="BodyText3"/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5" w:type="dxa"/>
          </w:tcPr>
          <w:p w14:paraId="5616DE36" w14:textId="77777777" w:rsidR="00721928" w:rsidRPr="005C6F08" w:rsidRDefault="00721928" w:rsidP="00721928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721928" w:rsidRPr="005C6F08" w14:paraId="35D52707" w14:textId="77777777" w:rsidTr="00941574">
        <w:trPr>
          <w:trHeight w:val="252"/>
        </w:trPr>
        <w:tc>
          <w:tcPr>
            <w:tcW w:w="6731" w:type="dxa"/>
          </w:tcPr>
          <w:p w14:paraId="28AADD11" w14:textId="441E9AEF" w:rsidR="00721928" w:rsidRPr="00A87A4F" w:rsidRDefault="00721928" w:rsidP="00721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A87A4F">
              <w:rPr>
                <w:rFonts w:ascii="Angsana New" w:hAnsi="Angsana New" w:hint="cs"/>
                <w:sz w:val="26"/>
                <w:szCs w:val="26"/>
                <w:cs/>
              </w:rPr>
              <w:t>ค่าเสื่อมราคา</w:t>
            </w:r>
            <w:r w:rsidRPr="00A87A4F">
              <w:rPr>
                <w:rFonts w:ascii="Angsana New" w:hAnsi="Angsana New"/>
                <w:sz w:val="26"/>
                <w:szCs w:val="26"/>
                <w:cs/>
              </w:rPr>
              <w:t>ของสินทรัพย์สิทธิการใช้</w:t>
            </w:r>
            <w:r w:rsidRPr="00A87A4F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A87A4F">
              <w:rPr>
                <w:rFonts w:ascii="Angsana New" w:hAnsi="Angsana New" w:hint="cs"/>
                <w:sz w:val="26"/>
                <w:szCs w:val="26"/>
                <w:cs/>
              </w:rPr>
              <w:t xml:space="preserve">หมายเหตุ </w:t>
            </w:r>
            <w:r w:rsidR="00A87A4F" w:rsidRPr="00A87A4F">
              <w:rPr>
                <w:rFonts w:ascii="Angsana New" w:hAnsi="Angsana New"/>
                <w:sz w:val="26"/>
                <w:szCs w:val="26"/>
              </w:rPr>
              <w:t>9</w:t>
            </w:r>
            <w:r w:rsidRPr="00A87A4F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05" w:type="dxa"/>
            <w:shd w:val="clear" w:color="auto" w:fill="auto"/>
          </w:tcPr>
          <w:p w14:paraId="3DEF9D68" w14:textId="5BEDEA36" w:rsidR="00721928" w:rsidRPr="00D45193" w:rsidRDefault="00721928" w:rsidP="00721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5193">
              <w:rPr>
                <w:rFonts w:ascii="Angsana New" w:hAnsi="Angsana New"/>
                <w:sz w:val="26"/>
                <w:szCs w:val="26"/>
              </w:rPr>
              <w:t>3</w:t>
            </w:r>
            <w:r w:rsidRPr="00D45193">
              <w:rPr>
                <w:rFonts w:ascii="Angsana New" w:hAnsi="Angsana New" w:hint="cs"/>
                <w:sz w:val="26"/>
                <w:szCs w:val="26"/>
              </w:rPr>
              <w:t>,</w:t>
            </w:r>
            <w:r w:rsidR="002B2046">
              <w:rPr>
                <w:rFonts w:ascii="Angsana New" w:hAnsi="Angsana New"/>
                <w:sz w:val="26"/>
                <w:szCs w:val="26"/>
              </w:rPr>
              <w:t>400</w:t>
            </w:r>
          </w:p>
        </w:tc>
        <w:tc>
          <w:tcPr>
            <w:tcW w:w="269" w:type="dxa"/>
          </w:tcPr>
          <w:p w14:paraId="2C767C85" w14:textId="77777777" w:rsidR="00721928" w:rsidRPr="00D45193" w:rsidRDefault="00721928" w:rsidP="00721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5893B6B5" w14:textId="72A7A573" w:rsidR="00721928" w:rsidRPr="00D45193" w:rsidRDefault="00096C80" w:rsidP="00721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5193">
              <w:rPr>
                <w:rFonts w:ascii="Angsana New" w:hAnsi="Angsana New"/>
                <w:sz w:val="26"/>
                <w:szCs w:val="26"/>
              </w:rPr>
              <w:t>3</w:t>
            </w:r>
            <w:r w:rsidR="00722694">
              <w:rPr>
                <w:rFonts w:ascii="Angsana New" w:hAnsi="Angsana New"/>
                <w:sz w:val="26"/>
                <w:szCs w:val="26"/>
              </w:rPr>
              <w:t>,610</w:t>
            </w:r>
          </w:p>
        </w:tc>
      </w:tr>
      <w:tr w:rsidR="00721928" w:rsidRPr="005C6F08" w14:paraId="14904374" w14:textId="77777777" w:rsidTr="00941574">
        <w:trPr>
          <w:trHeight w:val="252"/>
        </w:trPr>
        <w:tc>
          <w:tcPr>
            <w:tcW w:w="6731" w:type="dxa"/>
          </w:tcPr>
          <w:p w14:paraId="4D471940" w14:textId="4690B71D" w:rsidR="00721928" w:rsidRPr="00A87A4F" w:rsidRDefault="00721928" w:rsidP="00721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A87A4F">
              <w:rPr>
                <w:rFonts w:ascii="Angsana New" w:hAnsi="Angsana New" w:hint="cs"/>
                <w:sz w:val="26"/>
                <w:szCs w:val="26"/>
                <w:cs/>
              </w:rPr>
              <w:t>ค่าตัดจำหน่ายสินทรัพย์ไม่มีตัวตนอื่น</w:t>
            </w:r>
          </w:p>
        </w:tc>
        <w:tc>
          <w:tcPr>
            <w:tcW w:w="1405" w:type="dxa"/>
            <w:shd w:val="clear" w:color="auto" w:fill="auto"/>
          </w:tcPr>
          <w:p w14:paraId="3BA080B2" w14:textId="4F55A3A0" w:rsidR="00721928" w:rsidRPr="002B2046" w:rsidRDefault="00D45193" w:rsidP="00721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9C1D3A">
              <w:rPr>
                <w:rFonts w:ascii="Angsana New" w:hAnsi="Angsana New"/>
                <w:sz w:val="26"/>
                <w:szCs w:val="26"/>
              </w:rPr>
              <w:t>453</w:t>
            </w:r>
          </w:p>
        </w:tc>
        <w:tc>
          <w:tcPr>
            <w:tcW w:w="269" w:type="dxa"/>
          </w:tcPr>
          <w:p w14:paraId="1775FB57" w14:textId="77777777" w:rsidR="00721928" w:rsidRPr="00D45193" w:rsidRDefault="00721928" w:rsidP="00721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243807CF" w14:textId="5CD125C6" w:rsidR="00721928" w:rsidRPr="00D45193" w:rsidRDefault="00096C80" w:rsidP="00721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45193">
              <w:rPr>
                <w:rFonts w:ascii="Angsana New" w:hAnsi="Angsana New"/>
                <w:sz w:val="26"/>
                <w:szCs w:val="26"/>
              </w:rPr>
              <w:t>199</w:t>
            </w:r>
          </w:p>
        </w:tc>
      </w:tr>
      <w:tr w:rsidR="00721928" w:rsidRPr="005C6F08" w14:paraId="488DB33A" w14:textId="77777777" w:rsidTr="00941574">
        <w:trPr>
          <w:trHeight w:val="252"/>
        </w:trPr>
        <w:tc>
          <w:tcPr>
            <w:tcW w:w="6731" w:type="dxa"/>
          </w:tcPr>
          <w:p w14:paraId="7D7875E7" w14:textId="692BB1EE" w:rsidR="00721928" w:rsidRPr="005C6F08" w:rsidRDefault="00721928" w:rsidP="00721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FB5CDE">
              <w:rPr>
                <w:rFonts w:ascii="Angsana New" w:hAnsi="Angsana New"/>
                <w:sz w:val="26"/>
                <w:szCs w:val="26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405" w:type="dxa"/>
            <w:shd w:val="clear" w:color="auto" w:fill="auto"/>
          </w:tcPr>
          <w:p w14:paraId="11502B09" w14:textId="073161BE" w:rsidR="00721928" w:rsidRPr="00D45193" w:rsidRDefault="00D45193" w:rsidP="00721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5193">
              <w:rPr>
                <w:rFonts w:ascii="Angsana New" w:hAnsi="Angsana New"/>
                <w:sz w:val="26"/>
                <w:szCs w:val="26"/>
              </w:rPr>
              <w:t>685</w:t>
            </w:r>
          </w:p>
        </w:tc>
        <w:tc>
          <w:tcPr>
            <w:tcW w:w="269" w:type="dxa"/>
          </w:tcPr>
          <w:p w14:paraId="4B8FC585" w14:textId="77777777" w:rsidR="00721928" w:rsidRPr="00D45193" w:rsidRDefault="00721928" w:rsidP="00721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65996392" w14:textId="16B4C86A" w:rsidR="00721928" w:rsidRPr="00D45193" w:rsidRDefault="00721928" w:rsidP="00721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5193">
              <w:rPr>
                <w:rFonts w:ascii="Angsana New" w:hAnsi="Angsana New"/>
                <w:sz w:val="26"/>
                <w:szCs w:val="26"/>
              </w:rPr>
              <w:t>814</w:t>
            </w:r>
          </w:p>
        </w:tc>
      </w:tr>
      <w:tr w:rsidR="00721928" w:rsidRPr="005C6F08" w14:paraId="248FFC84" w14:textId="77777777" w:rsidTr="00941574">
        <w:trPr>
          <w:trHeight w:val="252"/>
        </w:trPr>
        <w:tc>
          <w:tcPr>
            <w:tcW w:w="6731" w:type="dxa"/>
          </w:tcPr>
          <w:p w14:paraId="7F219414" w14:textId="1525934F" w:rsidR="00721928" w:rsidRPr="005C6F08" w:rsidRDefault="00721928" w:rsidP="00721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B5CDE">
              <w:rPr>
                <w:rFonts w:ascii="Angsana New" w:hAnsi="Angsana New" w:hint="cs"/>
                <w:sz w:val="26"/>
                <w:szCs w:val="26"/>
                <w:cs/>
              </w:rPr>
              <w:t>ค่าใช้จ่ายที่เกี่ยวกับสัญญาเช่าระยะสั้นและสินทรัพย์ที่มีมูลค่าต่ำ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auto"/>
          </w:tcPr>
          <w:p w14:paraId="463AC591" w14:textId="70B334A3" w:rsidR="00721928" w:rsidRPr="00D45193" w:rsidRDefault="00721928" w:rsidP="00721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5193">
              <w:rPr>
                <w:rFonts w:ascii="Angsana New" w:hAnsi="Angsana New"/>
                <w:sz w:val="26"/>
                <w:szCs w:val="26"/>
              </w:rPr>
              <w:t>2</w:t>
            </w:r>
            <w:r w:rsidR="00D45193" w:rsidRPr="00D45193">
              <w:rPr>
                <w:rFonts w:ascii="Angsana New" w:hAnsi="Angsana New"/>
                <w:sz w:val="26"/>
                <w:szCs w:val="26"/>
              </w:rPr>
              <w:t>,071</w:t>
            </w:r>
          </w:p>
        </w:tc>
        <w:tc>
          <w:tcPr>
            <w:tcW w:w="269" w:type="dxa"/>
          </w:tcPr>
          <w:p w14:paraId="57BA20B8" w14:textId="77777777" w:rsidR="00721928" w:rsidRPr="00D45193" w:rsidRDefault="00721928" w:rsidP="00721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1A8612E8" w14:textId="3A1192C4" w:rsidR="00721928" w:rsidRPr="00D45193" w:rsidRDefault="00721928" w:rsidP="00721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5193">
              <w:rPr>
                <w:rFonts w:ascii="Angsana New" w:hAnsi="Angsana New"/>
                <w:sz w:val="26"/>
                <w:szCs w:val="26"/>
              </w:rPr>
              <w:t>2,030</w:t>
            </w:r>
          </w:p>
        </w:tc>
      </w:tr>
      <w:tr w:rsidR="00721928" w:rsidRPr="005C6F08" w14:paraId="1FDDC228" w14:textId="77777777" w:rsidTr="00941574">
        <w:trPr>
          <w:trHeight w:val="252"/>
        </w:trPr>
        <w:tc>
          <w:tcPr>
            <w:tcW w:w="6731" w:type="dxa"/>
          </w:tcPr>
          <w:p w14:paraId="42D70A34" w14:textId="16FDC105" w:rsidR="00721928" w:rsidRPr="005C6F08" w:rsidRDefault="00721928" w:rsidP="00721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AF33D9" w14:textId="299CE0AA" w:rsidR="00721928" w:rsidRPr="00D45193" w:rsidRDefault="00721928" w:rsidP="00721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5193">
              <w:rPr>
                <w:rFonts w:ascii="Angsana New" w:hAnsi="Angsana New"/>
                <w:sz w:val="26"/>
                <w:szCs w:val="26"/>
              </w:rPr>
              <w:t>6,</w:t>
            </w:r>
            <w:r w:rsidR="00D45193" w:rsidRPr="00D45193">
              <w:rPr>
                <w:rFonts w:ascii="Angsana New" w:hAnsi="Angsana New"/>
                <w:sz w:val="26"/>
                <w:szCs w:val="26"/>
              </w:rPr>
              <w:t>60</w:t>
            </w:r>
            <w:r w:rsidR="00A603E1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69" w:type="dxa"/>
          </w:tcPr>
          <w:p w14:paraId="3264E632" w14:textId="77777777" w:rsidR="00721928" w:rsidRPr="00D45193" w:rsidRDefault="00721928" w:rsidP="00721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</w:tcPr>
          <w:p w14:paraId="63DFE840" w14:textId="784D752F" w:rsidR="00721928" w:rsidRPr="00D45193" w:rsidRDefault="00721928" w:rsidP="00721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5193">
              <w:rPr>
                <w:rFonts w:ascii="Angsana New" w:hAnsi="Angsana New"/>
                <w:sz w:val="26"/>
                <w:szCs w:val="26"/>
              </w:rPr>
              <w:t>6,</w:t>
            </w:r>
            <w:r w:rsidR="001B4171">
              <w:rPr>
                <w:rFonts w:ascii="Angsana New" w:hAnsi="Angsana New"/>
                <w:sz w:val="26"/>
                <w:szCs w:val="26"/>
              </w:rPr>
              <w:t>653</w:t>
            </w:r>
          </w:p>
        </w:tc>
      </w:tr>
    </w:tbl>
    <w:p w14:paraId="4C859BC0" w14:textId="2ED86646" w:rsidR="001A1784" w:rsidRDefault="001A17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</w:p>
    <w:p w14:paraId="5A34AE6D" w14:textId="254742FD" w:rsidR="003F5AD1" w:rsidRPr="005C6F08" w:rsidRDefault="000A4787" w:rsidP="00D10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5C6F08">
        <w:rPr>
          <w:rFonts w:ascii="Angsana New" w:hAnsi="Angsana New" w:hint="cs"/>
          <w:b/>
          <w:bCs/>
          <w:sz w:val="26"/>
          <w:szCs w:val="26"/>
        </w:rPr>
        <w:t>1</w:t>
      </w:r>
      <w:r w:rsidR="00A87A4F">
        <w:rPr>
          <w:rFonts w:ascii="Angsana New" w:hAnsi="Angsana New"/>
          <w:b/>
          <w:bCs/>
          <w:sz w:val="26"/>
          <w:szCs w:val="26"/>
        </w:rPr>
        <w:t>4</w:t>
      </w:r>
      <w:r w:rsidR="003F5AD1" w:rsidRPr="005C6F08">
        <w:rPr>
          <w:rFonts w:ascii="Angsana New" w:hAnsi="Angsana New" w:hint="cs"/>
          <w:b/>
          <w:bCs/>
          <w:sz w:val="26"/>
          <w:szCs w:val="26"/>
        </w:rPr>
        <w:t>.</w:t>
      </w:r>
      <w:r w:rsidR="003F5AD1" w:rsidRPr="005C6F08">
        <w:rPr>
          <w:rFonts w:ascii="Angsana New" w:hAnsi="Angsana New" w:hint="cs"/>
          <w:b/>
          <w:bCs/>
          <w:sz w:val="26"/>
          <w:szCs w:val="26"/>
        </w:rPr>
        <w:tab/>
      </w:r>
      <w:r w:rsidR="00950C80" w:rsidRPr="005C6F08">
        <w:rPr>
          <w:rFonts w:ascii="Angsana New" w:hAnsi="Angsana New" w:hint="cs"/>
          <w:b/>
          <w:bCs/>
          <w:sz w:val="26"/>
          <w:szCs w:val="26"/>
          <w:cs/>
        </w:rPr>
        <w:t>ประมาณการหนี้สิน</w:t>
      </w:r>
      <w:r w:rsidR="005D4E47" w:rsidRPr="005C6F08">
        <w:rPr>
          <w:rFonts w:ascii="Angsana New" w:hAnsi="Angsana New" w:hint="cs"/>
          <w:b/>
          <w:bCs/>
          <w:sz w:val="26"/>
          <w:szCs w:val="26"/>
          <w:cs/>
        </w:rPr>
        <w:t>ไม่หมุนเวียน</w:t>
      </w:r>
      <w:r w:rsidR="00950C80" w:rsidRPr="005C6F08">
        <w:rPr>
          <w:rFonts w:ascii="Angsana New" w:hAnsi="Angsana New" w:hint="cs"/>
          <w:b/>
          <w:bCs/>
          <w:sz w:val="26"/>
          <w:szCs w:val="26"/>
          <w:cs/>
        </w:rPr>
        <w:t>ผลประโยชน์พนักงานเมื่อเกษียณอายุ</w:t>
      </w:r>
    </w:p>
    <w:p w14:paraId="3ECBBE46" w14:textId="77777777" w:rsidR="00DA3C7E" w:rsidRPr="005C6F08" w:rsidRDefault="00DA3C7E" w:rsidP="00D10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1"/>
        <w:gridCol w:w="1405"/>
        <w:gridCol w:w="269"/>
        <w:gridCol w:w="1405"/>
      </w:tblGrid>
      <w:tr w:rsidR="00DA3C7E" w:rsidRPr="005C6F08" w14:paraId="0D30F0DF" w14:textId="77777777" w:rsidTr="00D07F74">
        <w:tc>
          <w:tcPr>
            <w:tcW w:w="6731" w:type="dxa"/>
          </w:tcPr>
          <w:p w14:paraId="294F685C" w14:textId="77777777" w:rsidR="00DA3C7E" w:rsidRPr="005C6F08" w:rsidRDefault="00DA3C7E" w:rsidP="00D10901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79" w:type="dxa"/>
            <w:gridSpan w:val="3"/>
            <w:tcBorders>
              <w:bottom w:val="single" w:sz="4" w:space="0" w:color="auto"/>
            </w:tcBorders>
          </w:tcPr>
          <w:p w14:paraId="66635E99" w14:textId="77777777" w:rsidR="00DA3C7E" w:rsidRPr="005C6F08" w:rsidRDefault="00DA3C7E" w:rsidP="00D10901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C6F08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721928" w:rsidRPr="005C6F08" w14:paraId="4FCB17AF" w14:textId="77777777" w:rsidTr="000F66B9">
        <w:tc>
          <w:tcPr>
            <w:tcW w:w="6731" w:type="dxa"/>
          </w:tcPr>
          <w:p w14:paraId="299553F5" w14:textId="77777777" w:rsidR="00721928" w:rsidRPr="005C6F08" w:rsidRDefault="00721928" w:rsidP="00721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auto"/>
          </w:tcPr>
          <w:p w14:paraId="60C2B9A4" w14:textId="51D3DCDA" w:rsidR="00721928" w:rsidRPr="005C6F08" w:rsidRDefault="00721928" w:rsidP="00721928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C6F08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69" w:type="dxa"/>
          </w:tcPr>
          <w:p w14:paraId="2958A80A" w14:textId="77777777" w:rsidR="00721928" w:rsidRPr="005C6F08" w:rsidRDefault="00721928" w:rsidP="00721928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49334AD8" w14:textId="726BB7AE" w:rsidR="00721928" w:rsidRPr="005C6F08" w:rsidRDefault="00721928" w:rsidP="00721928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C6F08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721928" w:rsidRPr="005C6F08" w14:paraId="6E6C2E6A" w14:textId="77777777" w:rsidTr="000F66B9">
        <w:tc>
          <w:tcPr>
            <w:tcW w:w="6731" w:type="dxa"/>
          </w:tcPr>
          <w:p w14:paraId="3D587EE6" w14:textId="77777777" w:rsidR="00721928" w:rsidRPr="005C6F08" w:rsidRDefault="00721928" w:rsidP="00721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5" w:type="dxa"/>
            <w:shd w:val="clear" w:color="auto" w:fill="auto"/>
          </w:tcPr>
          <w:p w14:paraId="07090DBB" w14:textId="77777777" w:rsidR="00721928" w:rsidRPr="005C6F08" w:rsidRDefault="00721928" w:rsidP="00721928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69" w:type="dxa"/>
          </w:tcPr>
          <w:p w14:paraId="0160800D" w14:textId="77777777" w:rsidR="00721928" w:rsidRPr="005C6F08" w:rsidRDefault="00721928" w:rsidP="00721928">
            <w:pPr>
              <w:pStyle w:val="BodyText3"/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5" w:type="dxa"/>
          </w:tcPr>
          <w:p w14:paraId="6E1D2047" w14:textId="77777777" w:rsidR="00721928" w:rsidRPr="005C6F08" w:rsidRDefault="00721928" w:rsidP="00721928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721928" w:rsidRPr="005C6F08" w14:paraId="237B9D6C" w14:textId="77777777" w:rsidTr="000F66B9">
        <w:trPr>
          <w:trHeight w:val="252"/>
        </w:trPr>
        <w:tc>
          <w:tcPr>
            <w:tcW w:w="6731" w:type="dxa"/>
          </w:tcPr>
          <w:p w14:paraId="473D902B" w14:textId="0A9A0718" w:rsidR="00721928" w:rsidRPr="005C6F08" w:rsidRDefault="00721928" w:rsidP="00721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 xml:space="preserve">ประมาณการหนี้สินไม่หมุนเวียนผลประโยชน์พนักงานเมื่อเกษียณอายุ ณ วันที่ </w:t>
            </w:r>
            <w:r w:rsidRPr="005C6F08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  <w:r w:rsidRPr="005C6F08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shd w:val="clear" w:color="auto" w:fill="auto"/>
          </w:tcPr>
          <w:p w14:paraId="1FD09E9C" w14:textId="6A31133D" w:rsidR="00721928" w:rsidRPr="00275825" w:rsidRDefault="00E659D6" w:rsidP="00721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5825">
              <w:rPr>
                <w:rFonts w:ascii="Angsana New" w:hAnsi="Angsana New"/>
                <w:sz w:val="26"/>
                <w:szCs w:val="26"/>
              </w:rPr>
              <w:t>2</w:t>
            </w:r>
            <w:r w:rsidR="00721928" w:rsidRPr="00275825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275825">
              <w:rPr>
                <w:rFonts w:ascii="Angsana New" w:hAnsi="Angsana New"/>
                <w:sz w:val="26"/>
                <w:szCs w:val="26"/>
              </w:rPr>
              <w:t>02</w:t>
            </w:r>
            <w:r w:rsidR="005E5BAA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69" w:type="dxa"/>
          </w:tcPr>
          <w:p w14:paraId="21618A1C" w14:textId="77777777" w:rsidR="00721928" w:rsidRPr="005C6F08" w:rsidRDefault="00721928" w:rsidP="00721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35FC19EE" w14:textId="28E2D760" w:rsidR="00721928" w:rsidRPr="005C6F08" w:rsidRDefault="00721928" w:rsidP="00721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B1DA3">
              <w:rPr>
                <w:rFonts w:ascii="Angsana New" w:hAnsi="Angsana New" w:hint="cs"/>
                <w:sz w:val="26"/>
                <w:szCs w:val="26"/>
              </w:rPr>
              <w:t>1,</w:t>
            </w:r>
            <w:r>
              <w:rPr>
                <w:rFonts w:ascii="Angsana New" w:hAnsi="Angsana New"/>
                <w:sz w:val="26"/>
                <w:szCs w:val="26"/>
              </w:rPr>
              <w:t>453</w:t>
            </w:r>
          </w:p>
        </w:tc>
      </w:tr>
      <w:tr w:rsidR="00721928" w:rsidRPr="005C6F08" w14:paraId="48ABCD25" w14:textId="77777777" w:rsidTr="000F66B9">
        <w:trPr>
          <w:trHeight w:val="252"/>
        </w:trPr>
        <w:tc>
          <w:tcPr>
            <w:tcW w:w="6731" w:type="dxa"/>
          </w:tcPr>
          <w:p w14:paraId="58530988" w14:textId="77777777" w:rsidR="00721928" w:rsidRPr="005C6F08" w:rsidRDefault="00721928" w:rsidP="00721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ต้นทุนบริการปัจจุบัน</w:t>
            </w:r>
            <w:r w:rsidRPr="005C6F08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shd w:val="clear" w:color="auto" w:fill="auto"/>
          </w:tcPr>
          <w:p w14:paraId="04A18352" w14:textId="6463A2EB" w:rsidR="00721928" w:rsidRPr="00275825" w:rsidRDefault="00E659D6" w:rsidP="00721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5825">
              <w:rPr>
                <w:rFonts w:ascii="Angsana New" w:hAnsi="Angsana New"/>
                <w:sz w:val="26"/>
                <w:szCs w:val="26"/>
              </w:rPr>
              <w:t>314</w:t>
            </w:r>
          </w:p>
        </w:tc>
        <w:tc>
          <w:tcPr>
            <w:tcW w:w="269" w:type="dxa"/>
          </w:tcPr>
          <w:p w14:paraId="43379D42" w14:textId="77777777" w:rsidR="00721928" w:rsidRPr="005C6F08" w:rsidRDefault="00721928" w:rsidP="00721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4798B6DB" w14:textId="76C8A752" w:rsidR="00721928" w:rsidRPr="005C6F08" w:rsidRDefault="00721928" w:rsidP="00721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244</w:t>
            </w:r>
          </w:p>
        </w:tc>
      </w:tr>
      <w:tr w:rsidR="00721928" w:rsidRPr="005C6F08" w14:paraId="3D0BAC0C" w14:textId="77777777" w:rsidTr="000F66B9">
        <w:trPr>
          <w:trHeight w:val="252"/>
        </w:trPr>
        <w:tc>
          <w:tcPr>
            <w:tcW w:w="6731" w:type="dxa"/>
          </w:tcPr>
          <w:p w14:paraId="01E9D944" w14:textId="77777777" w:rsidR="00721928" w:rsidRPr="005C6F08" w:rsidRDefault="00721928" w:rsidP="00721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405" w:type="dxa"/>
            <w:shd w:val="clear" w:color="auto" w:fill="auto"/>
          </w:tcPr>
          <w:p w14:paraId="0340AA7F" w14:textId="62FFDD08" w:rsidR="00721928" w:rsidRPr="00275825" w:rsidRDefault="00E659D6" w:rsidP="00721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5825">
              <w:rPr>
                <w:rFonts w:ascii="Angsana New" w:hAnsi="Angsana New" w:hint="cs"/>
                <w:sz w:val="26"/>
                <w:szCs w:val="26"/>
                <w:cs/>
              </w:rPr>
              <w:t>67</w:t>
            </w:r>
          </w:p>
        </w:tc>
        <w:tc>
          <w:tcPr>
            <w:tcW w:w="269" w:type="dxa"/>
          </w:tcPr>
          <w:p w14:paraId="62D984BB" w14:textId="77777777" w:rsidR="00721928" w:rsidRPr="005C6F08" w:rsidRDefault="00721928" w:rsidP="00721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4DC5EC6B" w14:textId="304011CA" w:rsidR="00721928" w:rsidRPr="005C6F08" w:rsidRDefault="00721928" w:rsidP="00721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54</w:t>
            </w:r>
          </w:p>
        </w:tc>
      </w:tr>
      <w:tr w:rsidR="00721928" w:rsidRPr="005C6F08" w14:paraId="7650B418" w14:textId="77777777" w:rsidTr="000F66B9">
        <w:trPr>
          <w:trHeight w:val="252"/>
        </w:trPr>
        <w:tc>
          <w:tcPr>
            <w:tcW w:w="6731" w:type="dxa"/>
          </w:tcPr>
          <w:p w14:paraId="0071D74D" w14:textId="175E4A75" w:rsidR="00721928" w:rsidRPr="005C6F08" w:rsidRDefault="00721928" w:rsidP="00721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auto"/>
          </w:tcPr>
          <w:p w14:paraId="2A5D4485" w14:textId="7FB73260" w:rsidR="00721928" w:rsidRPr="00275825" w:rsidRDefault="00E659D6" w:rsidP="00721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5825">
              <w:rPr>
                <w:rFonts w:ascii="Angsana New" w:hAnsi="Angsana New" w:hint="cs"/>
                <w:sz w:val="26"/>
                <w:szCs w:val="26"/>
                <w:cs/>
              </w:rPr>
              <w:t>69</w:t>
            </w:r>
            <w:r w:rsidR="005E5BAA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69" w:type="dxa"/>
          </w:tcPr>
          <w:p w14:paraId="571A67DA" w14:textId="77777777" w:rsidR="00721928" w:rsidRPr="005C6F08" w:rsidRDefault="00721928" w:rsidP="00721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2B0EEAC1" w14:textId="3AC73FD3" w:rsidR="00721928" w:rsidRPr="005C6F08" w:rsidRDefault="00721928" w:rsidP="00721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273</w:t>
            </w:r>
          </w:p>
        </w:tc>
      </w:tr>
      <w:tr w:rsidR="00721928" w:rsidRPr="005C6F08" w14:paraId="26454FE5" w14:textId="77777777" w:rsidTr="000F66B9">
        <w:trPr>
          <w:trHeight w:val="252"/>
        </w:trPr>
        <w:tc>
          <w:tcPr>
            <w:tcW w:w="6731" w:type="dxa"/>
          </w:tcPr>
          <w:p w14:paraId="1119EF96" w14:textId="083A22ED" w:rsidR="00721928" w:rsidRPr="00AB27DA" w:rsidRDefault="00721928" w:rsidP="00721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AB27DA">
              <w:rPr>
                <w:rFonts w:ascii="Angsana New" w:hAnsi="Angsana New" w:hint="cs"/>
                <w:sz w:val="26"/>
                <w:szCs w:val="26"/>
                <w:cs/>
              </w:rPr>
              <w:t xml:space="preserve">ประมาณการหนี้สินไม่หมุนเวียนผลประโยชน์พนักงานเมื่อเกษียณอายุ ณ วันที่ </w:t>
            </w:r>
            <w:r w:rsidRPr="00AB27DA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AB27DA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091281" w14:textId="41914876" w:rsidR="00721928" w:rsidRPr="00275825" w:rsidRDefault="00E659D6" w:rsidP="00721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5825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  <w:r w:rsidR="00721928" w:rsidRPr="00275825">
              <w:rPr>
                <w:rFonts w:ascii="Angsana New" w:hAnsi="Angsana New"/>
                <w:sz w:val="26"/>
                <w:szCs w:val="26"/>
              </w:rPr>
              <w:t>,</w:t>
            </w:r>
            <w:r w:rsidRPr="00275825">
              <w:rPr>
                <w:rFonts w:ascii="Angsana New" w:hAnsi="Angsana New" w:hint="cs"/>
                <w:sz w:val="26"/>
                <w:szCs w:val="26"/>
                <w:cs/>
              </w:rPr>
              <w:t>101</w:t>
            </w:r>
          </w:p>
        </w:tc>
        <w:tc>
          <w:tcPr>
            <w:tcW w:w="269" w:type="dxa"/>
          </w:tcPr>
          <w:p w14:paraId="16179D82" w14:textId="77777777" w:rsidR="00721928" w:rsidRPr="005C6F08" w:rsidRDefault="00721928" w:rsidP="00721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</w:tcPr>
          <w:p w14:paraId="23023203" w14:textId="539DB2DE" w:rsidR="00721928" w:rsidRPr="005C6F08" w:rsidRDefault="00721928" w:rsidP="00721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2,024</w:t>
            </w:r>
          </w:p>
        </w:tc>
      </w:tr>
    </w:tbl>
    <w:p w14:paraId="0E91A237" w14:textId="77777777" w:rsidR="001A1784" w:rsidRDefault="001A1784" w:rsidP="00D10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2101AB1D" w14:textId="6D3FFDB7" w:rsidR="00DA3C7E" w:rsidRPr="005C6F08" w:rsidRDefault="00DA3C7E" w:rsidP="00D10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 w:hint="cs"/>
          <w:sz w:val="26"/>
          <w:szCs w:val="26"/>
          <w:cs/>
        </w:rPr>
        <w:t>จำนวนค่าใช้จ่ายที่รับรู้ในงบกำไรขาดทุน</w:t>
      </w:r>
      <w:r w:rsidRPr="005C6F08">
        <w:rPr>
          <w:rFonts w:ascii="Angsana New" w:hAnsi="Angsana New" w:hint="cs"/>
          <w:sz w:val="26"/>
          <w:szCs w:val="26"/>
          <w:cs/>
          <w:lang w:val="th-TH"/>
        </w:rPr>
        <w:t>เบ็ดเสร็จ</w:t>
      </w:r>
      <w:r w:rsidRPr="005C6F08">
        <w:rPr>
          <w:rFonts w:ascii="Angsana New" w:hAnsi="Angsana New" w:hint="cs"/>
          <w:sz w:val="26"/>
          <w:szCs w:val="26"/>
          <w:cs/>
        </w:rPr>
        <w:t>สำหรับ</w:t>
      </w:r>
      <w:r w:rsidR="00A82EF9" w:rsidRPr="005C6F08">
        <w:rPr>
          <w:rFonts w:ascii="Angsana New" w:hAnsi="Angsana New" w:hint="cs"/>
          <w:sz w:val="26"/>
          <w:szCs w:val="26"/>
          <w:cs/>
        </w:rPr>
        <w:t>แต่ละปี</w:t>
      </w:r>
      <w:r w:rsidRPr="005C6F08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Pr="005C6F08">
        <w:rPr>
          <w:rFonts w:ascii="Angsana New" w:hAnsi="Angsana New" w:hint="cs"/>
          <w:sz w:val="26"/>
          <w:szCs w:val="26"/>
        </w:rPr>
        <w:t>31</w:t>
      </w:r>
      <w:r w:rsidRPr="005C6F08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5328F1" w:rsidRPr="005C6F08">
        <w:rPr>
          <w:rFonts w:ascii="Angsana New" w:hAnsi="Angsana New" w:hint="cs"/>
          <w:sz w:val="26"/>
          <w:szCs w:val="26"/>
        </w:rPr>
        <w:t>256</w:t>
      </w:r>
      <w:r w:rsidR="00721928">
        <w:rPr>
          <w:rFonts w:ascii="Angsana New" w:hAnsi="Angsana New"/>
          <w:sz w:val="26"/>
          <w:szCs w:val="26"/>
        </w:rPr>
        <w:t>7</w:t>
      </w:r>
      <w:r w:rsidRPr="005C6F08">
        <w:rPr>
          <w:rFonts w:ascii="Angsana New" w:hAnsi="Angsana New" w:hint="cs"/>
          <w:sz w:val="26"/>
          <w:szCs w:val="26"/>
        </w:rPr>
        <w:t xml:space="preserve"> </w:t>
      </w:r>
      <w:r w:rsidRPr="005C6F08">
        <w:rPr>
          <w:rFonts w:ascii="Angsana New" w:hAnsi="Angsana New" w:hint="cs"/>
          <w:sz w:val="26"/>
          <w:szCs w:val="26"/>
          <w:cs/>
        </w:rPr>
        <w:t xml:space="preserve">และ </w:t>
      </w:r>
      <w:r w:rsidR="005328F1" w:rsidRPr="005C6F08">
        <w:rPr>
          <w:rFonts w:ascii="Angsana New" w:hAnsi="Angsana New" w:hint="cs"/>
          <w:sz w:val="26"/>
          <w:szCs w:val="26"/>
        </w:rPr>
        <w:t>256</w:t>
      </w:r>
      <w:r w:rsidR="00721928">
        <w:rPr>
          <w:rFonts w:ascii="Angsana New" w:hAnsi="Angsana New"/>
          <w:sz w:val="26"/>
          <w:szCs w:val="26"/>
        </w:rPr>
        <w:t>6</w:t>
      </w:r>
      <w:r w:rsidRPr="005C6F08">
        <w:rPr>
          <w:rFonts w:ascii="Angsana New" w:hAnsi="Angsana New" w:hint="cs"/>
          <w:sz w:val="26"/>
          <w:szCs w:val="26"/>
        </w:rPr>
        <w:t xml:space="preserve"> </w:t>
      </w:r>
      <w:r w:rsidRPr="005C6F08">
        <w:rPr>
          <w:rFonts w:ascii="Angsana New" w:hAnsi="Angsana New" w:hint="cs"/>
          <w:sz w:val="26"/>
          <w:szCs w:val="26"/>
          <w:cs/>
        </w:rPr>
        <w:t>มีดังนี้</w:t>
      </w:r>
    </w:p>
    <w:p w14:paraId="580E38F2" w14:textId="77777777" w:rsidR="00DA3C7E" w:rsidRPr="005C6F08" w:rsidRDefault="00DA3C7E" w:rsidP="00D10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1"/>
        <w:gridCol w:w="1405"/>
        <w:gridCol w:w="269"/>
        <w:gridCol w:w="1405"/>
      </w:tblGrid>
      <w:tr w:rsidR="00DA3C7E" w:rsidRPr="005C6F08" w14:paraId="1CF9B060" w14:textId="77777777" w:rsidTr="00D07F74">
        <w:tc>
          <w:tcPr>
            <w:tcW w:w="6731" w:type="dxa"/>
          </w:tcPr>
          <w:p w14:paraId="34AB8BB5" w14:textId="77777777" w:rsidR="00DA3C7E" w:rsidRPr="005C6F08" w:rsidRDefault="00DA3C7E" w:rsidP="00D10901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79" w:type="dxa"/>
            <w:gridSpan w:val="3"/>
            <w:tcBorders>
              <w:bottom w:val="single" w:sz="4" w:space="0" w:color="auto"/>
            </w:tcBorders>
          </w:tcPr>
          <w:p w14:paraId="341B78E5" w14:textId="77777777" w:rsidR="00DA3C7E" w:rsidRPr="005C6F08" w:rsidRDefault="00DA3C7E" w:rsidP="00D10901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C6F08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721928" w:rsidRPr="005C6F08" w14:paraId="47C84FDB" w14:textId="77777777" w:rsidTr="00D07F74">
        <w:tc>
          <w:tcPr>
            <w:tcW w:w="6731" w:type="dxa"/>
          </w:tcPr>
          <w:p w14:paraId="31F01BC8" w14:textId="77777777" w:rsidR="00721928" w:rsidRPr="005C6F08" w:rsidRDefault="00721928" w:rsidP="00721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63669761" w14:textId="74E439A5" w:rsidR="00721928" w:rsidRPr="005C6F08" w:rsidRDefault="00721928" w:rsidP="00721928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C6F08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69" w:type="dxa"/>
          </w:tcPr>
          <w:p w14:paraId="71CA4844" w14:textId="77777777" w:rsidR="00721928" w:rsidRPr="005C6F08" w:rsidRDefault="00721928" w:rsidP="00721928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78434559" w14:textId="40284965" w:rsidR="00721928" w:rsidRPr="005C6F08" w:rsidRDefault="00721928" w:rsidP="00721928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C6F08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721928" w:rsidRPr="005C6F08" w14:paraId="4E738BB7" w14:textId="77777777" w:rsidTr="00D07F74">
        <w:trPr>
          <w:trHeight w:val="252"/>
        </w:trPr>
        <w:tc>
          <w:tcPr>
            <w:tcW w:w="6731" w:type="dxa"/>
          </w:tcPr>
          <w:p w14:paraId="6AAC6D62" w14:textId="0E4EF5CE" w:rsidR="00721928" w:rsidRPr="005C6F08" w:rsidRDefault="00721928" w:rsidP="00721928">
            <w:pPr>
              <w:ind w:left="342" w:hanging="342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ในกำไร</w:t>
            </w:r>
            <w:r w:rsidR="00B76BC3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="00B76BC3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="00B76BC3">
              <w:rPr>
                <w:rFonts w:ascii="Angsana New" w:hAnsi="Angsana New"/>
                <w:sz w:val="26"/>
                <w:szCs w:val="26"/>
              </w:rPr>
              <w:t xml:space="preserve">) </w:t>
            </w: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สำหรับปี </w:t>
            </w:r>
          </w:p>
        </w:tc>
        <w:tc>
          <w:tcPr>
            <w:tcW w:w="1405" w:type="dxa"/>
          </w:tcPr>
          <w:p w14:paraId="73ED26DC" w14:textId="77777777" w:rsidR="00721928" w:rsidRPr="005C6F08" w:rsidRDefault="00721928" w:rsidP="00721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6BF8B317" w14:textId="77777777" w:rsidR="00721928" w:rsidRPr="005C6F08" w:rsidRDefault="00721928" w:rsidP="00721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3EFB6C39" w14:textId="77777777" w:rsidR="00721928" w:rsidRPr="005C6F08" w:rsidRDefault="00721928" w:rsidP="00721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21928" w:rsidRPr="005C6F08" w14:paraId="7469BE9F" w14:textId="77777777" w:rsidTr="00D07F74">
        <w:trPr>
          <w:trHeight w:val="252"/>
        </w:trPr>
        <w:tc>
          <w:tcPr>
            <w:tcW w:w="6731" w:type="dxa"/>
          </w:tcPr>
          <w:p w14:paraId="41C3D07C" w14:textId="77777777" w:rsidR="00721928" w:rsidRPr="005C6F08" w:rsidRDefault="00721928" w:rsidP="00721928">
            <w:pPr>
              <w:ind w:left="342" w:hanging="342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 w:hint="cs"/>
                <w:sz w:val="26"/>
                <w:szCs w:val="26"/>
              </w:rPr>
              <w:t xml:space="preserve">-  </w:t>
            </w: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405" w:type="dxa"/>
          </w:tcPr>
          <w:p w14:paraId="1021F932" w14:textId="21627ACE" w:rsidR="00721928" w:rsidRPr="00E659D6" w:rsidRDefault="00E659D6" w:rsidP="00721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59D6">
              <w:rPr>
                <w:rFonts w:ascii="Angsana New" w:hAnsi="Angsana New" w:hint="cs"/>
                <w:sz w:val="26"/>
                <w:szCs w:val="26"/>
                <w:cs/>
              </w:rPr>
              <w:t>314</w:t>
            </w:r>
          </w:p>
        </w:tc>
        <w:tc>
          <w:tcPr>
            <w:tcW w:w="269" w:type="dxa"/>
          </w:tcPr>
          <w:p w14:paraId="0261A5F8" w14:textId="77777777" w:rsidR="00721928" w:rsidRPr="005C6F08" w:rsidRDefault="00721928" w:rsidP="00721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7728D469" w14:textId="3181C156" w:rsidR="00721928" w:rsidRPr="005C6F08" w:rsidRDefault="00721928" w:rsidP="00721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70C7">
              <w:rPr>
                <w:rFonts w:ascii="Angsana New" w:hAnsi="Angsana New"/>
                <w:sz w:val="26"/>
                <w:szCs w:val="26"/>
              </w:rPr>
              <w:t>244</w:t>
            </w:r>
          </w:p>
        </w:tc>
      </w:tr>
      <w:tr w:rsidR="00721928" w:rsidRPr="005C6F08" w14:paraId="1DA1CE68" w14:textId="77777777" w:rsidTr="00D07F74">
        <w:trPr>
          <w:trHeight w:val="252"/>
        </w:trPr>
        <w:tc>
          <w:tcPr>
            <w:tcW w:w="6731" w:type="dxa"/>
          </w:tcPr>
          <w:p w14:paraId="17C2E20F" w14:textId="77777777" w:rsidR="00721928" w:rsidRPr="005C6F08" w:rsidRDefault="00721928" w:rsidP="00721928">
            <w:pPr>
              <w:ind w:left="342" w:hanging="342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</w:rPr>
              <w:t xml:space="preserve">-  </w:t>
            </w: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405" w:type="dxa"/>
          </w:tcPr>
          <w:p w14:paraId="2A671C83" w14:textId="538FF05A" w:rsidR="00721928" w:rsidRPr="00E659D6" w:rsidRDefault="00E659D6" w:rsidP="00721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659D6">
              <w:rPr>
                <w:rFonts w:ascii="Angsana New" w:hAnsi="Angsana New" w:hint="cs"/>
                <w:sz w:val="26"/>
                <w:szCs w:val="26"/>
                <w:cs/>
              </w:rPr>
              <w:t>67</w:t>
            </w:r>
          </w:p>
        </w:tc>
        <w:tc>
          <w:tcPr>
            <w:tcW w:w="269" w:type="dxa"/>
          </w:tcPr>
          <w:p w14:paraId="50BD96DE" w14:textId="77777777" w:rsidR="00721928" w:rsidRPr="005C6F08" w:rsidRDefault="00721928" w:rsidP="00721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1451B537" w14:textId="6D59BA5F" w:rsidR="00721928" w:rsidRPr="005C6F08" w:rsidRDefault="00721928" w:rsidP="00721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70C7">
              <w:rPr>
                <w:rFonts w:ascii="Angsana New" w:hAnsi="Angsana New"/>
                <w:sz w:val="26"/>
                <w:szCs w:val="26"/>
              </w:rPr>
              <w:t>54</w:t>
            </w:r>
          </w:p>
        </w:tc>
      </w:tr>
      <w:tr w:rsidR="00721928" w:rsidRPr="005C6F08" w14:paraId="36A33B1E" w14:textId="77777777" w:rsidTr="00D07F74">
        <w:trPr>
          <w:trHeight w:val="252"/>
        </w:trPr>
        <w:tc>
          <w:tcPr>
            <w:tcW w:w="6731" w:type="dxa"/>
          </w:tcPr>
          <w:p w14:paraId="39A17F49" w14:textId="7ACFA166" w:rsidR="00721928" w:rsidRPr="005C6F08" w:rsidRDefault="00721928" w:rsidP="00721928">
            <w:pPr>
              <w:ind w:left="342" w:hanging="342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ใน</w:t>
            </w:r>
            <w:r w:rsidR="00B76BC3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 xml:space="preserve">เบ็ดเสร็จอื่นสำหรับปี </w:t>
            </w:r>
          </w:p>
        </w:tc>
        <w:tc>
          <w:tcPr>
            <w:tcW w:w="1405" w:type="dxa"/>
          </w:tcPr>
          <w:p w14:paraId="039CE053" w14:textId="77777777" w:rsidR="00721928" w:rsidRPr="00E659D6" w:rsidRDefault="00721928" w:rsidP="00721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34568A99" w14:textId="77777777" w:rsidR="00721928" w:rsidRPr="005C6F08" w:rsidRDefault="00721928" w:rsidP="00721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770FDD21" w14:textId="77777777" w:rsidR="00721928" w:rsidRPr="005C6F08" w:rsidRDefault="00721928" w:rsidP="00721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21928" w:rsidRPr="005C6F08" w14:paraId="431E0912" w14:textId="77777777" w:rsidTr="00D07F74">
        <w:trPr>
          <w:trHeight w:val="252"/>
        </w:trPr>
        <w:tc>
          <w:tcPr>
            <w:tcW w:w="6731" w:type="dxa"/>
          </w:tcPr>
          <w:p w14:paraId="2F1FB8C1" w14:textId="175B2D58" w:rsidR="00721928" w:rsidRPr="005C6F08" w:rsidRDefault="00721928" w:rsidP="00721928">
            <w:pPr>
              <w:ind w:left="342" w:right="-87" w:hanging="342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 w:hint="cs"/>
                <w:sz w:val="26"/>
                <w:szCs w:val="26"/>
              </w:rPr>
              <w:t xml:space="preserve">-  </w:t>
            </w:r>
            <w:r w:rsidRPr="005323AF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405" w:type="dxa"/>
          </w:tcPr>
          <w:p w14:paraId="6EFF8932" w14:textId="252CCC3C" w:rsidR="00721928" w:rsidRPr="00E659D6" w:rsidRDefault="00E659D6" w:rsidP="00721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59D6">
              <w:rPr>
                <w:rFonts w:ascii="Angsana New" w:hAnsi="Angsana New" w:hint="cs"/>
                <w:sz w:val="26"/>
                <w:szCs w:val="26"/>
                <w:cs/>
              </w:rPr>
              <w:t>69</w:t>
            </w:r>
            <w:r w:rsidR="005E5BAA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69" w:type="dxa"/>
          </w:tcPr>
          <w:p w14:paraId="5C3F2F22" w14:textId="77777777" w:rsidR="00721928" w:rsidRPr="005C6F08" w:rsidRDefault="00721928" w:rsidP="00721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7F0021CF" w14:textId="59F18B52" w:rsidR="00721928" w:rsidRPr="005C6F08" w:rsidRDefault="00721928" w:rsidP="00721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70C7">
              <w:rPr>
                <w:rFonts w:ascii="Angsana New" w:hAnsi="Angsana New"/>
                <w:sz w:val="26"/>
                <w:szCs w:val="26"/>
              </w:rPr>
              <w:t>273</w:t>
            </w:r>
          </w:p>
        </w:tc>
      </w:tr>
      <w:tr w:rsidR="00721928" w:rsidRPr="005C6F08" w14:paraId="5B03E8D0" w14:textId="77777777" w:rsidTr="00D07F74">
        <w:trPr>
          <w:trHeight w:val="252"/>
        </w:trPr>
        <w:tc>
          <w:tcPr>
            <w:tcW w:w="6731" w:type="dxa"/>
          </w:tcPr>
          <w:p w14:paraId="724ECF94" w14:textId="77777777" w:rsidR="00721928" w:rsidRPr="005C6F08" w:rsidRDefault="00721928" w:rsidP="00721928">
            <w:pPr>
              <w:ind w:left="342" w:hanging="342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</w:tcPr>
          <w:p w14:paraId="547E4B03" w14:textId="215184BE" w:rsidR="00721928" w:rsidRPr="00E659D6" w:rsidRDefault="00E659D6" w:rsidP="00721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59D6">
              <w:rPr>
                <w:rFonts w:ascii="Angsana New" w:hAnsi="Angsana New"/>
                <w:sz w:val="26"/>
                <w:szCs w:val="26"/>
              </w:rPr>
              <w:t>1,07</w:t>
            </w:r>
            <w:r w:rsidR="005E5BAA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69" w:type="dxa"/>
          </w:tcPr>
          <w:p w14:paraId="0C10A1D0" w14:textId="77777777" w:rsidR="00721928" w:rsidRPr="005C6F08" w:rsidRDefault="00721928" w:rsidP="00721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</w:tcPr>
          <w:p w14:paraId="751C555E" w14:textId="555930B0" w:rsidR="00721928" w:rsidRPr="005C6F08" w:rsidRDefault="00721928" w:rsidP="00721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70C7">
              <w:rPr>
                <w:rFonts w:ascii="Angsana New" w:hAnsi="Angsana New"/>
                <w:sz w:val="26"/>
                <w:szCs w:val="26"/>
              </w:rPr>
              <w:t>571</w:t>
            </w:r>
          </w:p>
        </w:tc>
      </w:tr>
    </w:tbl>
    <w:p w14:paraId="58324E41" w14:textId="77777777" w:rsidR="00466EE1" w:rsidRPr="005C6F08" w:rsidRDefault="00466EE1" w:rsidP="00D10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079F3714" w14:textId="77777777" w:rsidR="00DC0B97" w:rsidRDefault="00DC0B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025C9FDD" w14:textId="46F03146" w:rsidR="00D04B56" w:rsidRPr="003F2AEB" w:rsidRDefault="00D04B56" w:rsidP="00D04B56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lastRenderedPageBreak/>
        <w:t>ข้อสมมติฐานในการประมาณการตามหลักคณิตศาสตร์ประกันภัย</w:t>
      </w:r>
    </w:p>
    <w:p w14:paraId="366D9D74" w14:textId="77777777" w:rsidR="00D04B56" w:rsidRPr="00137EEF" w:rsidRDefault="00D04B56" w:rsidP="00D04B56">
      <w:pPr>
        <w:tabs>
          <w:tab w:val="left" w:pos="540"/>
        </w:tabs>
        <w:jc w:val="thaiDistribute"/>
        <w:rPr>
          <w:rFonts w:ascii="Angsana New" w:hAnsi="Angsana New"/>
          <w:sz w:val="20"/>
          <w:szCs w:val="20"/>
        </w:rPr>
      </w:pPr>
    </w:p>
    <w:tbl>
      <w:tblPr>
        <w:tblW w:w="982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970"/>
        <w:gridCol w:w="270"/>
        <w:gridCol w:w="3060"/>
        <w:gridCol w:w="270"/>
        <w:gridCol w:w="3258"/>
      </w:tblGrid>
      <w:tr w:rsidR="00721928" w:rsidRPr="003F2AEB" w14:paraId="6AFD577C" w14:textId="77777777" w:rsidTr="000C1494">
        <w:tc>
          <w:tcPr>
            <w:tcW w:w="2970" w:type="dxa"/>
          </w:tcPr>
          <w:p w14:paraId="263E3F84" w14:textId="77777777" w:rsidR="00721928" w:rsidRPr="003F2AEB" w:rsidRDefault="00721928" w:rsidP="00721928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D17634D" w14:textId="77777777" w:rsidR="00721928" w:rsidRPr="003F2AEB" w:rsidRDefault="00721928" w:rsidP="00721928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14:paraId="45494B3A" w14:textId="24CB5ED7" w:rsidR="00721928" w:rsidRPr="003F2AEB" w:rsidRDefault="00721928" w:rsidP="00721928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27D7CA23" w14:textId="77777777" w:rsidR="00721928" w:rsidRPr="003F2AEB" w:rsidRDefault="00721928" w:rsidP="00721928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58" w:type="dxa"/>
            <w:tcBorders>
              <w:bottom w:val="single" w:sz="4" w:space="0" w:color="auto"/>
            </w:tcBorders>
          </w:tcPr>
          <w:p w14:paraId="1C7260EE" w14:textId="65C8B1EE" w:rsidR="00721928" w:rsidRPr="003F2AEB" w:rsidRDefault="00721928" w:rsidP="00721928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1928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721928" w:rsidRPr="001F72BC" w14:paraId="47D8C098" w14:textId="77777777" w:rsidTr="000C1494">
        <w:trPr>
          <w:trHeight w:val="89"/>
        </w:trPr>
        <w:tc>
          <w:tcPr>
            <w:tcW w:w="2970" w:type="dxa"/>
          </w:tcPr>
          <w:p w14:paraId="141225C3" w14:textId="77777777" w:rsidR="00721928" w:rsidRPr="001F72BC" w:rsidRDefault="00721928" w:rsidP="00721928">
            <w:pPr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173F6B1B" w14:textId="77777777" w:rsidR="00721928" w:rsidRPr="001F72BC" w:rsidRDefault="00721928" w:rsidP="00721928">
            <w:pPr>
              <w:spacing w:line="240" w:lineRule="auto"/>
              <w:ind w:left="72"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3060" w:type="dxa"/>
          </w:tcPr>
          <w:p w14:paraId="76FCA64C" w14:textId="77777777" w:rsidR="00721928" w:rsidRPr="001F72BC" w:rsidRDefault="00721928" w:rsidP="00721928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</w:tcPr>
          <w:p w14:paraId="5584BA5A" w14:textId="77777777" w:rsidR="00721928" w:rsidRPr="001F72BC" w:rsidRDefault="00721928" w:rsidP="00721928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3258" w:type="dxa"/>
          </w:tcPr>
          <w:p w14:paraId="5FEDFB91" w14:textId="77777777" w:rsidR="00721928" w:rsidRPr="00721928" w:rsidRDefault="00721928" w:rsidP="00721928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21928" w:rsidRPr="003F2AEB" w14:paraId="408D63E0" w14:textId="77777777" w:rsidTr="000C1494">
        <w:tc>
          <w:tcPr>
            <w:tcW w:w="2970" w:type="dxa"/>
            <w:hideMark/>
          </w:tcPr>
          <w:p w14:paraId="616155AB" w14:textId="77777777" w:rsidR="00721928" w:rsidRPr="003F2AEB" w:rsidRDefault="00721928" w:rsidP="00721928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70" w:type="dxa"/>
          </w:tcPr>
          <w:p w14:paraId="6E2061C7" w14:textId="77777777" w:rsidR="00721928" w:rsidRPr="003F2AEB" w:rsidRDefault="00721928" w:rsidP="00721928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B53F545" w14:textId="5E1D7EC7" w:rsidR="00721928" w:rsidRPr="006827EB" w:rsidRDefault="00721928" w:rsidP="00721928">
            <w:pPr>
              <w:tabs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  <w:r w:rsidRPr="006827EB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="002356CD">
              <w:rPr>
                <w:rFonts w:ascii="Angsana New" w:hAnsi="Angsana New"/>
                <w:sz w:val="26"/>
                <w:szCs w:val="26"/>
              </w:rPr>
              <w:t>2</w:t>
            </w:r>
            <w:r w:rsidRPr="006827EB">
              <w:rPr>
                <w:rFonts w:ascii="Angsana New" w:hAnsi="Angsana New"/>
                <w:sz w:val="26"/>
                <w:szCs w:val="26"/>
              </w:rPr>
              <w:t>.</w:t>
            </w:r>
            <w:r w:rsidR="006827EB" w:rsidRPr="006827EB">
              <w:rPr>
                <w:rFonts w:ascii="Angsana New" w:hAnsi="Angsana New" w:hint="cs"/>
                <w:sz w:val="26"/>
                <w:szCs w:val="26"/>
                <w:cs/>
              </w:rPr>
              <w:t>25</w:t>
            </w:r>
            <w:r w:rsidRPr="006827E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827EB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  <w:tc>
          <w:tcPr>
            <w:tcW w:w="270" w:type="dxa"/>
          </w:tcPr>
          <w:p w14:paraId="0EF53A27" w14:textId="77777777" w:rsidR="00721928" w:rsidRPr="003F2AEB" w:rsidRDefault="00721928" w:rsidP="00721928">
            <w:pPr>
              <w:tabs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58" w:type="dxa"/>
            <w:hideMark/>
          </w:tcPr>
          <w:p w14:paraId="70C494CD" w14:textId="574D7D94" w:rsidR="00721928" w:rsidRPr="003F2AEB" w:rsidRDefault="00721928" w:rsidP="00721928">
            <w:pPr>
              <w:tabs>
                <w:tab w:val="left" w:pos="72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21928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721928">
              <w:rPr>
                <w:rFonts w:ascii="Angsana New" w:hAnsi="Angsana New"/>
                <w:sz w:val="26"/>
                <w:szCs w:val="26"/>
              </w:rPr>
              <w:t>3.31</w:t>
            </w:r>
            <w:r w:rsidRPr="00721928">
              <w:rPr>
                <w:rFonts w:ascii="Angsana New" w:hAnsi="Angsana New"/>
                <w:sz w:val="26"/>
                <w:szCs w:val="26"/>
                <w:cs/>
              </w:rPr>
              <w:t xml:space="preserve"> ต่อปี</w:t>
            </w:r>
          </w:p>
        </w:tc>
      </w:tr>
      <w:tr w:rsidR="00721928" w:rsidRPr="003F2AEB" w14:paraId="6CFD5203" w14:textId="77777777" w:rsidTr="000C1494">
        <w:tc>
          <w:tcPr>
            <w:tcW w:w="2970" w:type="dxa"/>
            <w:hideMark/>
          </w:tcPr>
          <w:p w14:paraId="0B3D5554" w14:textId="77777777" w:rsidR="00721928" w:rsidRPr="003F2AEB" w:rsidRDefault="00721928" w:rsidP="00721928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อัตราการเพิ่มของเงินเดือนที่คาดไว้</w:t>
            </w:r>
          </w:p>
        </w:tc>
        <w:tc>
          <w:tcPr>
            <w:tcW w:w="270" w:type="dxa"/>
          </w:tcPr>
          <w:p w14:paraId="4AFF3FE5" w14:textId="77777777" w:rsidR="00721928" w:rsidRPr="003F2AEB" w:rsidRDefault="00721928" w:rsidP="00721928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D431FDD" w14:textId="0E99CD2A" w:rsidR="00721928" w:rsidRPr="006827EB" w:rsidRDefault="00721928" w:rsidP="00721928">
            <w:pPr>
              <w:tabs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  <w:r w:rsidRPr="006827EB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6827EB">
              <w:rPr>
                <w:rFonts w:ascii="Angsana New" w:hAnsi="Angsana New"/>
                <w:sz w:val="26"/>
                <w:szCs w:val="26"/>
              </w:rPr>
              <w:t xml:space="preserve">5.00 </w:t>
            </w:r>
            <w:r w:rsidRPr="006827EB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  <w:tc>
          <w:tcPr>
            <w:tcW w:w="270" w:type="dxa"/>
          </w:tcPr>
          <w:p w14:paraId="532A3BCC" w14:textId="77777777" w:rsidR="00721928" w:rsidRPr="003F2AEB" w:rsidRDefault="00721928" w:rsidP="00721928">
            <w:pPr>
              <w:tabs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58" w:type="dxa"/>
            <w:hideMark/>
          </w:tcPr>
          <w:p w14:paraId="1644EB23" w14:textId="2F46CDA0" w:rsidR="00721928" w:rsidRPr="003F2AEB" w:rsidRDefault="00721928" w:rsidP="00721928">
            <w:pPr>
              <w:tabs>
                <w:tab w:val="left" w:pos="72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21928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721928">
              <w:rPr>
                <w:rFonts w:ascii="Angsana New" w:hAnsi="Angsana New"/>
                <w:sz w:val="26"/>
                <w:szCs w:val="26"/>
              </w:rPr>
              <w:t>5.00</w:t>
            </w:r>
            <w:r w:rsidRPr="00721928">
              <w:rPr>
                <w:rFonts w:ascii="Angsana New" w:hAnsi="Angsana New"/>
                <w:sz w:val="26"/>
                <w:szCs w:val="26"/>
                <w:cs/>
              </w:rPr>
              <w:t xml:space="preserve"> ต่อปี</w:t>
            </w:r>
          </w:p>
        </w:tc>
      </w:tr>
      <w:tr w:rsidR="00721928" w:rsidRPr="003F2AEB" w14:paraId="2D81DF1A" w14:textId="77777777" w:rsidTr="000C1494">
        <w:tc>
          <w:tcPr>
            <w:tcW w:w="2970" w:type="dxa"/>
            <w:hideMark/>
          </w:tcPr>
          <w:p w14:paraId="4D40350D" w14:textId="77777777" w:rsidR="00721928" w:rsidRPr="0027721A" w:rsidRDefault="00721928" w:rsidP="00721928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27721A">
              <w:rPr>
                <w:rFonts w:ascii="Angsana New" w:hAnsi="Angsana New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270" w:type="dxa"/>
          </w:tcPr>
          <w:p w14:paraId="33400638" w14:textId="77777777" w:rsidR="00721928" w:rsidRPr="0027721A" w:rsidRDefault="00721928" w:rsidP="00721928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A3B6BA9" w14:textId="090619D1" w:rsidR="00721928" w:rsidRPr="0027721A" w:rsidRDefault="00721928" w:rsidP="00721928">
            <w:pPr>
              <w:tabs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  <w:r w:rsidRPr="0027721A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27721A">
              <w:rPr>
                <w:rFonts w:ascii="Angsana New" w:hAnsi="Angsana New"/>
                <w:sz w:val="26"/>
                <w:szCs w:val="26"/>
              </w:rPr>
              <w:t xml:space="preserve">7.18 </w:t>
            </w:r>
            <w:r w:rsidRPr="0027721A">
              <w:rPr>
                <w:rFonts w:ascii="Angsana New" w:hAnsi="Angsana New"/>
                <w:sz w:val="26"/>
                <w:szCs w:val="26"/>
                <w:cs/>
              </w:rPr>
              <w:t xml:space="preserve">ถึงร้อยละ </w:t>
            </w:r>
            <w:r w:rsidR="004A29CD" w:rsidRPr="0027721A">
              <w:rPr>
                <w:rFonts w:ascii="Angsana New" w:hAnsi="Angsana New"/>
                <w:sz w:val="26"/>
                <w:szCs w:val="26"/>
              </w:rPr>
              <w:t>45</w:t>
            </w:r>
            <w:r w:rsidRPr="0027721A">
              <w:rPr>
                <w:rFonts w:ascii="Angsana New" w:hAnsi="Angsana New"/>
                <w:sz w:val="26"/>
                <w:szCs w:val="26"/>
              </w:rPr>
              <w:t>.</w:t>
            </w:r>
            <w:r w:rsidR="006827EB" w:rsidRPr="0027721A">
              <w:rPr>
                <w:rFonts w:ascii="Angsana New" w:hAnsi="Angsana New" w:hint="cs"/>
                <w:sz w:val="26"/>
                <w:szCs w:val="26"/>
                <w:cs/>
              </w:rPr>
              <w:t>84</w:t>
            </w:r>
            <w:r w:rsidRPr="0027721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7721A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  <w:tc>
          <w:tcPr>
            <w:tcW w:w="270" w:type="dxa"/>
          </w:tcPr>
          <w:p w14:paraId="149DF9A8" w14:textId="77777777" w:rsidR="00721928" w:rsidRPr="003F2AEB" w:rsidRDefault="00721928" w:rsidP="00721928">
            <w:pPr>
              <w:tabs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58" w:type="dxa"/>
            <w:shd w:val="clear" w:color="auto" w:fill="auto"/>
            <w:hideMark/>
          </w:tcPr>
          <w:p w14:paraId="0B7F4B8C" w14:textId="46334D22" w:rsidR="00721928" w:rsidRPr="003F2AEB" w:rsidRDefault="00721928" w:rsidP="00721928">
            <w:pPr>
              <w:tabs>
                <w:tab w:val="left" w:pos="72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21928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721928">
              <w:rPr>
                <w:rFonts w:ascii="Angsana New" w:hAnsi="Angsana New"/>
                <w:sz w:val="26"/>
                <w:szCs w:val="26"/>
              </w:rPr>
              <w:t>7.18</w:t>
            </w:r>
            <w:r w:rsidRPr="00721928">
              <w:rPr>
                <w:rFonts w:ascii="Angsana New" w:hAnsi="Angsana New"/>
                <w:sz w:val="26"/>
                <w:szCs w:val="26"/>
                <w:cs/>
              </w:rPr>
              <w:t xml:space="preserve"> ถึงร้อยละ </w:t>
            </w:r>
            <w:r w:rsidRPr="00721928">
              <w:rPr>
                <w:rFonts w:ascii="Angsana New" w:hAnsi="Angsana New"/>
                <w:sz w:val="26"/>
                <w:szCs w:val="26"/>
              </w:rPr>
              <w:t>57.30</w:t>
            </w:r>
            <w:r w:rsidRPr="00721928">
              <w:rPr>
                <w:rFonts w:ascii="Angsana New" w:hAnsi="Angsana New"/>
                <w:sz w:val="26"/>
                <w:szCs w:val="26"/>
                <w:cs/>
              </w:rPr>
              <w:t xml:space="preserve"> ต่อปี</w:t>
            </w:r>
          </w:p>
        </w:tc>
      </w:tr>
      <w:tr w:rsidR="00721928" w:rsidRPr="003F2AEB" w14:paraId="2AA3582B" w14:textId="77777777" w:rsidTr="000C1494">
        <w:tc>
          <w:tcPr>
            <w:tcW w:w="2970" w:type="dxa"/>
            <w:hideMark/>
          </w:tcPr>
          <w:p w14:paraId="6A58A67C" w14:textId="77777777" w:rsidR="00721928" w:rsidRPr="003F2AEB" w:rsidRDefault="00721928" w:rsidP="00721928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อัตรามรณะ</w:t>
            </w:r>
          </w:p>
        </w:tc>
        <w:tc>
          <w:tcPr>
            <w:tcW w:w="270" w:type="dxa"/>
          </w:tcPr>
          <w:p w14:paraId="65F7CC2B" w14:textId="77777777" w:rsidR="00721928" w:rsidRPr="003F2AEB" w:rsidRDefault="00721928" w:rsidP="00721928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E6087C0" w14:textId="77777777" w:rsidR="00721928" w:rsidRPr="006827EB" w:rsidRDefault="00721928" w:rsidP="00721928">
            <w:pPr>
              <w:tabs>
                <w:tab w:val="left" w:pos="720"/>
              </w:tabs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6827EB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6827EB">
              <w:rPr>
                <w:rFonts w:ascii="Angsana New" w:hAnsi="Angsana New"/>
                <w:sz w:val="26"/>
                <w:szCs w:val="26"/>
              </w:rPr>
              <w:t>100</w:t>
            </w:r>
            <w:r w:rsidRPr="006827EB">
              <w:rPr>
                <w:rFonts w:ascii="Angsana New" w:hAnsi="Angsana New"/>
                <w:sz w:val="26"/>
                <w:szCs w:val="26"/>
                <w:cs/>
              </w:rPr>
              <w:t xml:space="preserve"> ตามตารางอัตรามรณะปี </w:t>
            </w:r>
            <w:r w:rsidRPr="006827EB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270" w:type="dxa"/>
          </w:tcPr>
          <w:p w14:paraId="0844D3CE" w14:textId="77777777" w:rsidR="00721928" w:rsidRPr="006827EB" w:rsidRDefault="00721928" w:rsidP="00721928">
            <w:pPr>
              <w:tabs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58" w:type="dxa"/>
            <w:shd w:val="clear" w:color="auto" w:fill="auto"/>
            <w:hideMark/>
          </w:tcPr>
          <w:p w14:paraId="537E2D79" w14:textId="0E320B1E" w:rsidR="00721928" w:rsidRPr="003F2AEB" w:rsidRDefault="00721928" w:rsidP="00721928">
            <w:pPr>
              <w:tabs>
                <w:tab w:val="left" w:pos="72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21928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721928">
              <w:rPr>
                <w:rFonts w:ascii="Angsana New" w:hAnsi="Angsana New"/>
                <w:sz w:val="26"/>
                <w:szCs w:val="26"/>
              </w:rPr>
              <w:t>100</w:t>
            </w:r>
            <w:r w:rsidRPr="00721928">
              <w:rPr>
                <w:rFonts w:ascii="Angsana New" w:hAnsi="Angsana New"/>
                <w:sz w:val="26"/>
                <w:szCs w:val="26"/>
                <w:cs/>
              </w:rPr>
              <w:t xml:space="preserve"> ตามตารางอัตรามรณะปี </w:t>
            </w:r>
            <w:r w:rsidRPr="00721928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721928" w:rsidRPr="003F2AEB" w14:paraId="7E94E795" w14:textId="77777777" w:rsidTr="000C1494">
        <w:tc>
          <w:tcPr>
            <w:tcW w:w="2970" w:type="dxa"/>
          </w:tcPr>
          <w:p w14:paraId="689DC207" w14:textId="6258C71B" w:rsidR="00721928" w:rsidRPr="003F2AEB" w:rsidRDefault="00721928" w:rsidP="00721928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อัตราการทุพพลภาพ</w:t>
            </w:r>
          </w:p>
        </w:tc>
        <w:tc>
          <w:tcPr>
            <w:tcW w:w="270" w:type="dxa"/>
          </w:tcPr>
          <w:p w14:paraId="0729730B" w14:textId="77777777" w:rsidR="00721928" w:rsidRPr="003F2AEB" w:rsidRDefault="00721928" w:rsidP="00721928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C2F2112" w14:textId="5D4AFC77" w:rsidR="00721928" w:rsidRPr="006827EB" w:rsidRDefault="00721928" w:rsidP="00721928">
            <w:pPr>
              <w:tabs>
                <w:tab w:val="left" w:pos="720"/>
              </w:tabs>
              <w:ind w:right="-180"/>
              <w:rPr>
                <w:rFonts w:ascii="Angsana New" w:hAnsi="Angsana New"/>
                <w:sz w:val="26"/>
                <w:szCs w:val="26"/>
                <w:cs/>
              </w:rPr>
            </w:pPr>
            <w:r w:rsidRPr="006827EB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6827EB">
              <w:rPr>
                <w:rFonts w:ascii="Angsana New" w:hAnsi="Angsana New"/>
                <w:sz w:val="26"/>
                <w:szCs w:val="26"/>
                <w:lang w:val="en-GB"/>
              </w:rPr>
              <w:t>5</w:t>
            </w:r>
            <w:r w:rsidRPr="006827EB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 ของตารางมรณะไทย ปี </w:t>
            </w:r>
            <w:r w:rsidRPr="006827EB">
              <w:rPr>
                <w:rFonts w:ascii="Angsana New" w:hAnsi="Angsana New"/>
                <w:sz w:val="26"/>
                <w:szCs w:val="26"/>
                <w:lang w:val="en-GB"/>
              </w:rPr>
              <w:t>2560</w:t>
            </w:r>
          </w:p>
        </w:tc>
        <w:tc>
          <w:tcPr>
            <w:tcW w:w="270" w:type="dxa"/>
          </w:tcPr>
          <w:p w14:paraId="17149299" w14:textId="77777777" w:rsidR="00721928" w:rsidRPr="006827EB" w:rsidRDefault="00721928" w:rsidP="00721928">
            <w:pPr>
              <w:tabs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58" w:type="dxa"/>
            <w:shd w:val="clear" w:color="auto" w:fill="auto"/>
          </w:tcPr>
          <w:p w14:paraId="0B48B002" w14:textId="4DA83996" w:rsidR="00721928" w:rsidRPr="0007211C" w:rsidRDefault="00721928" w:rsidP="00721928">
            <w:pPr>
              <w:tabs>
                <w:tab w:val="left" w:pos="72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21928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721928">
              <w:rPr>
                <w:rFonts w:ascii="Angsana New" w:hAnsi="Angsana New"/>
                <w:sz w:val="26"/>
                <w:szCs w:val="26"/>
              </w:rPr>
              <w:t>5</w:t>
            </w:r>
            <w:r w:rsidRPr="00721928">
              <w:rPr>
                <w:rFonts w:ascii="Angsana New" w:hAnsi="Angsana New"/>
                <w:sz w:val="26"/>
                <w:szCs w:val="26"/>
                <w:cs/>
              </w:rPr>
              <w:t xml:space="preserve"> ของตารางมรณะไทย ปี </w:t>
            </w:r>
            <w:r w:rsidRPr="00721928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</w:tbl>
    <w:p w14:paraId="5713CA9B" w14:textId="77777777" w:rsidR="00DC0B97" w:rsidRDefault="00DC0B97" w:rsidP="00D10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11F8CAD4" w14:textId="0210BC48" w:rsidR="00605FC9" w:rsidRPr="005C6F08" w:rsidRDefault="00605FC9" w:rsidP="00D10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5C6F08">
        <w:rPr>
          <w:rFonts w:ascii="Angsana New" w:hAnsi="Angsana New" w:hint="cs"/>
          <w:b/>
          <w:bCs/>
          <w:i/>
          <w:iCs/>
          <w:sz w:val="26"/>
          <w:szCs w:val="26"/>
          <w:cs/>
        </w:rPr>
        <w:t xml:space="preserve">การวิเคราะห์ความอ่อนไหว </w:t>
      </w:r>
      <w:r w:rsidRPr="005C6F08">
        <w:rPr>
          <w:rFonts w:ascii="Angsana New" w:hAnsi="Angsana New" w:hint="cs"/>
          <w:b/>
          <w:bCs/>
          <w:i/>
          <w:iCs/>
          <w:sz w:val="26"/>
          <w:szCs w:val="26"/>
        </w:rPr>
        <w:t> </w:t>
      </w:r>
    </w:p>
    <w:p w14:paraId="1089E259" w14:textId="77777777" w:rsidR="00605FC9" w:rsidRPr="000C1494" w:rsidRDefault="00605FC9" w:rsidP="00D10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0"/>
          <w:szCs w:val="20"/>
        </w:rPr>
      </w:pPr>
    </w:p>
    <w:p w14:paraId="14BD2DE3" w14:textId="77777777" w:rsidR="00605FC9" w:rsidRPr="005C6F08" w:rsidRDefault="00605FC9" w:rsidP="00D10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 w:hint="cs"/>
          <w:sz w:val="26"/>
          <w:szCs w:val="26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              ณ วันสิ้นรอบระยะเวลารายงาน โดยถือว่าข้อสมมติอื่น</w:t>
      </w:r>
      <w:r w:rsidRPr="005C6F08">
        <w:rPr>
          <w:rFonts w:ascii="Angsana New" w:hAnsi="Angsana New" w:hint="cs"/>
          <w:sz w:val="26"/>
          <w:szCs w:val="26"/>
        </w:rPr>
        <w:t xml:space="preserve"> </w:t>
      </w:r>
      <w:r w:rsidRPr="005C6F08">
        <w:rPr>
          <w:rFonts w:ascii="Angsana New" w:hAnsi="Angsana New" w:hint="cs"/>
          <w:sz w:val="26"/>
          <w:szCs w:val="26"/>
          <w:cs/>
        </w:rPr>
        <w:t>ๆ คงที่ จะมีผลกระทบต่อประมาณการหนี้สินของโครงการผลประโยชน์ที่กำหนดไว้เป็นจำนวนเงินดังต่อไปนี้</w:t>
      </w:r>
    </w:p>
    <w:p w14:paraId="38962C7A" w14:textId="77777777" w:rsidR="00605FC9" w:rsidRPr="000C1494" w:rsidRDefault="00605FC9" w:rsidP="00D10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0"/>
          <w:szCs w:val="20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1"/>
        <w:gridCol w:w="1405"/>
        <w:gridCol w:w="269"/>
        <w:gridCol w:w="1405"/>
      </w:tblGrid>
      <w:tr w:rsidR="00605FC9" w:rsidRPr="005C6F08" w14:paraId="6D068AE3" w14:textId="77777777" w:rsidTr="00D07F74">
        <w:tc>
          <w:tcPr>
            <w:tcW w:w="6731" w:type="dxa"/>
          </w:tcPr>
          <w:p w14:paraId="74351FB1" w14:textId="77777777" w:rsidR="00605FC9" w:rsidRPr="005C6F08" w:rsidRDefault="00605FC9" w:rsidP="00D10901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79" w:type="dxa"/>
            <w:gridSpan w:val="3"/>
            <w:tcBorders>
              <w:bottom w:val="single" w:sz="4" w:space="0" w:color="auto"/>
            </w:tcBorders>
          </w:tcPr>
          <w:p w14:paraId="350DC9E1" w14:textId="77777777" w:rsidR="00605FC9" w:rsidRPr="005C6F08" w:rsidRDefault="00605FC9" w:rsidP="00D10901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C6F08">
              <w:rPr>
                <w:rFonts w:ascii="Angsana New" w:hAnsi="Angsana New" w:cs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721928" w:rsidRPr="005C6F08" w14:paraId="77E9E705" w14:textId="77777777" w:rsidTr="00D07F74">
        <w:tc>
          <w:tcPr>
            <w:tcW w:w="6731" w:type="dxa"/>
          </w:tcPr>
          <w:p w14:paraId="2F0B119D" w14:textId="77777777" w:rsidR="00721928" w:rsidRPr="005C6F08" w:rsidRDefault="00721928" w:rsidP="00721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56AF8448" w14:textId="60828D8D" w:rsidR="00721928" w:rsidRPr="005C6F08" w:rsidRDefault="00721928" w:rsidP="00721928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C6F08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69" w:type="dxa"/>
          </w:tcPr>
          <w:p w14:paraId="2672AC9A" w14:textId="77777777" w:rsidR="00721928" w:rsidRPr="005C6F08" w:rsidRDefault="00721928" w:rsidP="00721928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18545FBF" w14:textId="6017FD43" w:rsidR="00721928" w:rsidRPr="005C6F08" w:rsidRDefault="00721928" w:rsidP="00721928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C6F08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721928" w:rsidRPr="005C6F08" w14:paraId="59E16874" w14:textId="77777777" w:rsidTr="00D07F74">
        <w:trPr>
          <w:trHeight w:val="252"/>
        </w:trPr>
        <w:tc>
          <w:tcPr>
            <w:tcW w:w="6731" w:type="dxa"/>
          </w:tcPr>
          <w:p w14:paraId="63509357" w14:textId="77777777" w:rsidR="00721928" w:rsidRPr="005C6F08" w:rsidRDefault="00721928" w:rsidP="00721928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-177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 xml:space="preserve">ผลกระทบต่อประมาณการหนี้สินผลประโยชน์พนักงานเมื่อเกษียณอายุ </w:t>
            </w: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br/>
              <w:t xml:space="preserve">ณ วันที่ </w:t>
            </w:r>
            <w:r w:rsidRPr="005C6F08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05" w:type="dxa"/>
          </w:tcPr>
          <w:p w14:paraId="2531596F" w14:textId="77777777" w:rsidR="00721928" w:rsidRPr="005C6F08" w:rsidRDefault="00721928" w:rsidP="00721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7140AF38" w14:textId="77777777" w:rsidR="00721928" w:rsidRPr="005C6F08" w:rsidRDefault="00721928" w:rsidP="00721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598EE483" w14:textId="77777777" w:rsidR="00721928" w:rsidRPr="005C6F08" w:rsidRDefault="00721928" w:rsidP="00721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21928" w:rsidRPr="005C6F08" w14:paraId="69769097" w14:textId="77777777" w:rsidTr="00D07F74">
        <w:trPr>
          <w:trHeight w:val="252"/>
        </w:trPr>
        <w:tc>
          <w:tcPr>
            <w:tcW w:w="6731" w:type="dxa"/>
          </w:tcPr>
          <w:p w14:paraId="37711570" w14:textId="77777777" w:rsidR="00721928" w:rsidRPr="005C6F08" w:rsidRDefault="00721928" w:rsidP="00721928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405" w:type="dxa"/>
          </w:tcPr>
          <w:p w14:paraId="085047BA" w14:textId="77777777" w:rsidR="00721928" w:rsidRPr="00826D7E" w:rsidRDefault="00721928" w:rsidP="00721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0ADC5C7A" w14:textId="77777777" w:rsidR="00721928" w:rsidRPr="005C6F08" w:rsidRDefault="00721928" w:rsidP="00721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42D466BF" w14:textId="77777777" w:rsidR="00721928" w:rsidRPr="005C6F08" w:rsidRDefault="00721928" w:rsidP="00721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21928" w:rsidRPr="005C6F08" w14:paraId="08C06902" w14:textId="77777777" w:rsidTr="00D07F74">
        <w:trPr>
          <w:trHeight w:val="252"/>
        </w:trPr>
        <w:tc>
          <w:tcPr>
            <w:tcW w:w="6731" w:type="dxa"/>
          </w:tcPr>
          <w:p w14:paraId="0495DD95" w14:textId="77777777" w:rsidR="00721928" w:rsidRPr="005C6F08" w:rsidRDefault="00721928" w:rsidP="00721928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 xml:space="preserve">   เพิ่มขึ้นร้อยละ </w:t>
            </w:r>
            <w:r w:rsidRPr="005C6F08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1405" w:type="dxa"/>
          </w:tcPr>
          <w:p w14:paraId="04623FC0" w14:textId="296A674A" w:rsidR="00721928" w:rsidRPr="000A4BE7" w:rsidRDefault="00721928" w:rsidP="00721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4BE7">
              <w:rPr>
                <w:rFonts w:ascii="Angsana New" w:hAnsi="Angsana New"/>
                <w:sz w:val="26"/>
                <w:szCs w:val="26"/>
              </w:rPr>
              <w:t>(0.</w:t>
            </w:r>
            <w:r w:rsidR="000A4BE7" w:rsidRPr="000A4BE7">
              <w:rPr>
                <w:rFonts w:ascii="Angsana New" w:hAnsi="Angsana New"/>
                <w:sz w:val="26"/>
                <w:szCs w:val="26"/>
              </w:rPr>
              <w:t>38</w:t>
            </w:r>
            <w:r w:rsidRPr="000A4BE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69" w:type="dxa"/>
          </w:tcPr>
          <w:p w14:paraId="48345914" w14:textId="77777777" w:rsidR="00721928" w:rsidRPr="00B2248C" w:rsidRDefault="00721928" w:rsidP="00721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1B4A342D" w14:textId="4493271B" w:rsidR="00721928" w:rsidRPr="005A529D" w:rsidRDefault="00721928" w:rsidP="00721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6D7E">
              <w:rPr>
                <w:rFonts w:ascii="Angsana New" w:hAnsi="Angsana New"/>
                <w:sz w:val="26"/>
                <w:szCs w:val="26"/>
              </w:rPr>
              <w:t>(0.21)</w:t>
            </w:r>
          </w:p>
        </w:tc>
      </w:tr>
      <w:tr w:rsidR="00721928" w:rsidRPr="005C6F08" w14:paraId="051F4566" w14:textId="77777777" w:rsidTr="00D07F74">
        <w:trPr>
          <w:trHeight w:val="252"/>
        </w:trPr>
        <w:tc>
          <w:tcPr>
            <w:tcW w:w="6731" w:type="dxa"/>
          </w:tcPr>
          <w:p w14:paraId="58893037" w14:textId="77777777" w:rsidR="00721928" w:rsidRPr="005C6F08" w:rsidRDefault="00721928" w:rsidP="00721928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 xml:space="preserve">   ลดลงร้อยละ </w:t>
            </w:r>
            <w:r w:rsidRPr="005C6F08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1405" w:type="dxa"/>
          </w:tcPr>
          <w:p w14:paraId="220B9A8E" w14:textId="56FB2133" w:rsidR="00721928" w:rsidRPr="000A4BE7" w:rsidRDefault="00721928" w:rsidP="00721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4BE7">
              <w:rPr>
                <w:rFonts w:ascii="Angsana New" w:hAnsi="Angsana New"/>
                <w:sz w:val="26"/>
                <w:szCs w:val="26"/>
              </w:rPr>
              <w:t>0.</w:t>
            </w:r>
            <w:r w:rsidR="000A4BE7" w:rsidRPr="000A4BE7">
              <w:rPr>
                <w:rFonts w:ascii="Angsana New" w:hAnsi="Angsana New"/>
                <w:sz w:val="26"/>
                <w:szCs w:val="26"/>
              </w:rPr>
              <w:t>33</w:t>
            </w:r>
          </w:p>
        </w:tc>
        <w:tc>
          <w:tcPr>
            <w:tcW w:w="269" w:type="dxa"/>
          </w:tcPr>
          <w:p w14:paraId="3234F4A1" w14:textId="77777777" w:rsidR="00721928" w:rsidRPr="00B2248C" w:rsidRDefault="00721928" w:rsidP="00721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3499A36C" w14:textId="07423A7B" w:rsidR="00721928" w:rsidRPr="005A529D" w:rsidRDefault="00721928" w:rsidP="00721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26D7E">
              <w:rPr>
                <w:rFonts w:ascii="Angsana New" w:hAnsi="Angsana New"/>
                <w:sz w:val="26"/>
                <w:szCs w:val="26"/>
              </w:rPr>
              <w:t>0.25</w:t>
            </w:r>
          </w:p>
        </w:tc>
      </w:tr>
      <w:tr w:rsidR="00721928" w:rsidRPr="005C6F08" w14:paraId="029EC91B" w14:textId="77777777" w:rsidTr="00D07F74">
        <w:trPr>
          <w:trHeight w:val="252"/>
        </w:trPr>
        <w:tc>
          <w:tcPr>
            <w:tcW w:w="6731" w:type="dxa"/>
          </w:tcPr>
          <w:p w14:paraId="1BB60165" w14:textId="5CC22881" w:rsidR="00721928" w:rsidRPr="005C6F08" w:rsidRDefault="00721928" w:rsidP="00721928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อัตราเงินเดือน</w:t>
            </w:r>
          </w:p>
        </w:tc>
        <w:tc>
          <w:tcPr>
            <w:tcW w:w="1405" w:type="dxa"/>
          </w:tcPr>
          <w:p w14:paraId="30604108" w14:textId="77777777" w:rsidR="00721928" w:rsidRPr="000A4BE7" w:rsidRDefault="00721928" w:rsidP="00721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77AB925D" w14:textId="77777777" w:rsidR="00721928" w:rsidRPr="00B2248C" w:rsidRDefault="00721928" w:rsidP="00721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0C1AFE69" w14:textId="77777777" w:rsidR="00721928" w:rsidRPr="00B2248C" w:rsidRDefault="00721928" w:rsidP="00721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21928" w:rsidRPr="005C6F08" w14:paraId="6F09CD4F" w14:textId="77777777" w:rsidTr="00D07F74">
        <w:trPr>
          <w:trHeight w:val="252"/>
        </w:trPr>
        <w:tc>
          <w:tcPr>
            <w:tcW w:w="6731" w:type="dxa"/>
          </w:tcPr>
          <w:p w14:paraId="2095C4D0" w14:textId="77777777" w:rsidR="00721928" w:rsidRPr="005C6F08" w:rsidRDefault="00721928" w:rsidP="00721928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 xml:space="preserve">   เพิ่มขึ้นร้อยละ </w:t>
            </w:r>
            <w:r w:rsidRPr="005C6F08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1405" w:type="dxa"/>
          </w:tcPr>
          <w:p w14:paraId="2CAC154A" w14:textId="3728CCEC" w:rsidR="00721928" w:rsidRPr="000A4BE7" w:rsidRDefault="00721928" w:rsidP="00721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4BE7">
              <w:rPr>
                <w:rFonts w:ascii="Angsana New" w:hAnsi="Angsana New"/>
                <w:sz w:val="26"/>
                <w:szCs w:val="26"/>
              </w:rPr>
              <w:t>0.</w:t>
            </w:r>
            <w:r w:rsidR="00765D64">
              <w:rPr>
                <w:rFonts w:ascii="Angsana New" w:hAnsi="Angsana New"/>
                <w:sz w:val="26"/>
                <w:szCs w:val="26"/>
              </w:rPr>
              <w:t>32</w:t>
            </w:r>
          </w:p>
        </w:tc>
        <w:tc>
          <w:tcPr>
            <w:tcW w:w="269" w:type="dxa"/>
          </w:tcPr>
          <w:p w14:paraId="60B98B6D" w14:textId="77777777" w:rsidR="00721928" w:rsidRPr="00B2248C" w:rsidRDefault="00721928" w:rsidP="00721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4926C2BE" w14:textId="70DB6A9A" w:rsidR="00721928" w:rsidRPr="00B2248C" w:rsidRDefault="00721928" w:rsidP="00721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6D7E">
              <w:rPr>
                <w:rFonts w:ascii="Angsana New" w:hAnsi="Angsana New"/>
                <w:sz w:val="26"/>
                <w:szCs w:val="26"/>
              </w:rPr>
              <w:t>0.24</w:t>
            </w:r>
          </w:p>
        </w:tc>
      </w:tr>
      <w:tr w:rsidR="00721928" w:rsidRPr="005C6F08" w14:paraId="697C8980" w14:textId="77777777" w:rsidTr="00D07F74">
        <w:trPr>
          <w:trHeight w:val="252"/>
        </w:trPr>
        <w:tc>
          <w:tcPr>
            <w:tcW w:w="6731" w:type="dxa"/>
          </w:tcPr>
          <w:p w14:paraId="66164B2E" w14:textId="77777777" w:rsidR="00721928" w:rsidRPr="005C6F08" w:rsidRDefault="00721928" w:rsidP="00721928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 xml:space="preserve">   ลดลงร้อยละ </w:t>
            </w:r>
            <w:r w:rsidRPr="005C6F08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1405" w:type="dxa"/>
          </w:tcPr>
          <w:p w14:paraId="004F0ABE" w14:textId="76FA0B41" w:rsidR="00721928" w:rsidRPr="000A4BE7" w:rsidRDefault="00721928" w:rsidP="00721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4BE7">
              <w:rPr>
                <w:rFonts w:ascii="Angsana New" w:hAnsi="Angsana New"/>
                <w:sz w:val="26"/>
                <w:szCs w:val="26"/>
              </w:rPr>
              <w:t>(0.</w:t>
            </w:r>
            <w:r w:rsidR="00765D64">
              <w:rPr>
                <w:rFonts w:ascii="Angsana New" w:hAnsi="Angsana New"/>
                <w:sz w:val="26"/>
                <w:szCs w:val="26"/>
              </w:rPr>
              <w:t>36</w:t>
            </w:r>
            <w:r w:rsidRPr="000A4BE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69" w:type="dxa"/>
          </w:tcPr>
          <w:p w14:paraId="735BC521" w14:textId="77777777" w:rsidR="00721928" w:rsidRPr="00B2248C" w:rsidRDefault="00721928" w:rsidP="00721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22A68657" w14:textId="7DB46F54" w:rsidR="00721928" w:rsidRPr="00B2248C" w:rsidRDefault="00721928" w:rsidP="00721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6D7E">
              <w:rPr>
                <w:rFonts w:ascii="Angsana New" w:hAnsi="Angsana New"/>
                <w:sz w:val="26"/>
                <w:szCs w:val="26"/>
              </w:rPr>
              <w:t>(0.21)</w:t>
            </w:r>
          </w:p>
        </w:tc>
      </w:tr>
      <w:tr w:rsidR="00721928" w:rsidRPr="005C6F08" w14:paraId="53A29F76" w14:textId="77777777" w:rsidTr="00D07F74">
        <w:trPr>
          <w:trHeight w:val="252"/>
        </w:trPr>
        <w:tc>
          <w:tcPr>
            <w:tcW w:w="6731" w:type="dxa"/>
          </w:tcPr>
          <w:p w14:paraId="69B3E1CB" w14:textId="77777777" w:rsidR="00721928" w:rsidRPr="005C6F08" w:rsidRDefault="00721928" w:rsidP="00721928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1405" w:type="dxa"/>
          </w:tcPr>
          <w:p w14:paraId="34EA10F9" w14:textId="77777777" w:rsidR="00721928" w:rsidRPr="00835413" w:rsidRDefault="00721928" w:rsidP="00721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69" w:type="dxa"/>
          </w:tcPr>
          <w:p w14:paraId="1299ED56" w14:textId="77777777" w:rsidR="00721928" w:rsidRPr="00B2248C" w:rsidRDefault="00721928" w:rsidP="00721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3632BDA8" w14:textId="77777777" w:rsidR="00721928" w:rsidRPr="00B2248C" w:rsidRDefault="00721928" w:rsidP="00721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21928" w:rsidRPr="005C6F08" w14:paraId="7D374DF1" w14:textId="77777777" w:rsidTr="00D07F74">
        <w:trPr>
          <w:trHeight w:val="252"/>
        </w:trPr>
        <w:tc>
          <w:tcPr>
            <w:tcW w:w="6731" w:type="dxa"/>
          </w:tcPr>
          <w:p w14:paraId="20CC4C02" w14:textId="329193F7" w:rsidR="00721928" w:rsidRPr="005C6F08" w:rsidRDefault="00721928" w:rsidP="00721928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 xml:space="preserve">   เพิ่มขึ้นร้อยละ</w:t>
            </w:r>
            <w:r w:rsidRPr="005C6F08">
              <w:rPr>
                <w:rFonts w:ascii="Angsana New" w:hAnsi="Angsana New"/>
                <w:sz w:val="26"/>
                <w:szCs w:val="26"/>
              </w:rPr>
              <w:t xml:space="preserve"> 20</w:t>
            </w:r>
            <w:r w:rsidRPr="005C6F08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</w:tcPr>
          <w:p w14:paraId="588CAFE8" w14:textId="08198721" w:rsidR="00721928" w:rsidRPr="00A603E1" w:rsidRDefault="00721928" w:rsidP="00721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03E1">
              <w:rPr>
                <w:rFonts w:ascii="Angsana New" w:hAnsi="Angsana New"/>
                <w:sz w:val="26"/>
                <w:szCs w:val="26"/>
              </w:rPr>
              <w:t>(0.</w:t>
            </w:r>
            <w:r w:rsidR="00A603E1" w:rsidRPr="00A603E1">
              <w:rPr>
                <w:rFonts w:ascii="Angsana New" w:hAnsi="Angsana New"/>
                <w:sz w:val="26"/>
                <w:szCs w:val="26"/>
              </w:rPr>
              <w:t>79</w:t>
            </w:r>
            <w:r w:rsidRPr="00A603E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69" w:type="dxa"/>
          </w:tcPr>
          <w:p w14:paraId="2845468D" w14:textId="77777777" w:rsidR="00721928" w:rsidRPr="00B2248C" w:rsidRDefault="00721928" w:rsidP="00721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04B05EF3" w14:textId="7A785C73" w:rsidR="00721928" w:rsidRPr="00B2248C" w:rsidRDefault="00721928" w:rsidP="00721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6D7E">
              <w:rPr>
                <w:rFonts w:ascii="Angsana New" w:hAnsi="Angsana New"/>
                <w:sz w:val="26"/>
                <w:szCs w:val="26"/>
              </w:rPr>
              <w:t>(0.42)</w:t>
            </w:r>
          </w:p>
        </w:tc>
      </w:tr>
      <w:tr w:rsidR="00721928" w:rsidRPr="005C6F08" w14:paraId="6A61965C" w14:textId="77777777" w:rsidTr="00D07F74">
        <w:trPr>
          <w:trHeight w:val="252"/>
        </w:trPr>
        <w:tc>
          <w:tcPr>
            <w:tcW w:w="6731" w:type="dxa"/>
          </w:tcPr>
          <w:p w14:paraId="4DB60332" w14:textId="15E64B8A" w:rsidR="00721928" w:rsidRPr="005C6F08" w:rsidRDefault="00721928" w:rsidP="00721928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 xml:space="preserve">   ลดลงร้อยละ </w:t>
            </w:r>
            <w:r w:rsidRPr="005C6F08">
              <w:rPr>
                <w:rFonts w:ascii="Angsana New" w:hAnsi="Angsana New"/>
                <w:sz w:val="26"/>
                <w:szCs w:val="26"/>
              </w:rPr>
              <w:t>20</w:t>
            </w:r>
            <w:r w:rsidRPr="005C6F08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</w:tcPr>
          <w:p w14:paraId="5AA57DB0" w14:textId="7E0BE7C5" w:rsidR="00721928" w:rsidRPr="00A603E1" w:rsidRDefault="00721928" w:rsidP="00721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603E1">
              <w:rPr>
                <w:rFonts w:ascii="Angsana New" w:hAnsi="Angsana New"/>
                <w:sz w:val="26"/>
                <w:szCs w:val="26"/>
              </w:rPr>
              <w:t>0.5</w:t>
            </w:r>
            <w:r w:rsidR="00A603E1" w:rsidRPr="00A603E1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69" w:type="dxa"/>
          </w:tcPr>
          <w:p w14:paraId="19D3B1B1" w14:textId="77777777" w:rsidR="00721928" w:rsidRPr="00B2248C" w:rsidRDefault="00721928" w:rsidP="00721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6954843A" w14:textId="1B2830D3" w:rsidR="00721928" w:rsidRPr="00B2248C" w:rsidRDefault="00721928" w:rsidP="00721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6D7E">
              <w:rPr>
                <w:rFonts w:ascii="Angsana New" w:hAnsi="Angsana New"/>
                <w:sz w:val="26"/>
                <w:szCs w:val="26"/>
              </w:rPr>
              <w:t>0.57</w:t>
            </w:r>
          </w:p>
        </w:tc>
      </w:tr>
    </w:tbl>
    <w:p w14:paraId="3CD239D7" w14:textId="77777777" w:rsidR="00605FC9" w:rsidRPr="000C1494" w:rsidRDefault="00605FC9" w:rsidP="00D10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0"/>
          <w:szCs w:val="20"/>
        </w:rPr>
      </w:pPr>
    </w:p>
    <w:p w14:paraId="6801AE97" w14:textId="77777777" w:rsidR="00605FC9" w:rsidRPr="005C6F08" w:rsidRDefault="00605FC9" w:rsidP="00D10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 w:hint="cs"/>
          <w:sz w:val="26"/>
          <w:szCs w:val="26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แต่ได้แสดงประมาณการความอ่อนไหวของข้อสมมติต่าง</w:t>
      </w:r>
      <w:r w:rsidRPr="005C6F08">
        <w:rPr>
          <w:rFonts w:ascii="Angsana New" w:hAnsi="Angsana New" w:hint="cs"/>
          <w:sz w:val="26"/>
          <w:szCs w:val="26"/>
        </w:rPr>
        <w:t xml:space="preserve"> </w:t>
      </w:r>
      <w:r w:rsidRPr="005C6F08">
        <w:rPr>
          <w:rFonts w:ascii="Angsana New" w:hAnsi="Angsana New" w:hint="cs"/>
          <w:sz w:val="26"/>
          <w:szCs w:val="26"/>
          <w:cs/>
        </w:rPr>
        <w:t>ๆ</w:t>
      </w:r>
    </w:p>
    <w:p w14:paraId="1D456CE1" w14:textId="28B9E7DE" w:rsidR="00401699" w:rsidRDefault="004016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p w14:paraId="15B5893E" w14:textId="73465F36" w:rsidR="00D10901" w:rsidRPr="005C6F08" w:rsidRDefault="00D10901" w:rsidP="00D10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3C5205">
        <w:rPr>
          <w:rFonts w:ascii="Angsana New" w:hAnsi="Angsana New" w:hint="cs"/>
          <w:b/>
          <w:bCs/>
          <w:sz w:val="26"/>
          <w:szCs w:val="26"/>
        </w:rPr>
        <w:lastRenderedPageBreak/>
        <w:t>1</w:t>
      </w:r>
      <w:r w:rsidR="00A87A4F" w:rsidRPr="003C5205">
        <w:rPr>
          <w:rFonts w:ascii="Angsana New" w:hAnsi="Angsana New"/>
          <w:b/>
          <w:bCs/>
          <w:sz w:val="26"/>
          <w:szCs w:val="26"/>
        </w:rPr>
        <w:t>5</w:t>
      </w:r>
      <w:r w:rsidRPr="003C5205">
        <w:rPr>
          <w:rFonts w:ascii="Angsana New" w:hAnsi="Angsana New" w:hint="cs"/>
          <w:b/>
          <w:bCs/>
          <w:sz w:val="26"/>
          <w:szCs w:val="26"/>
        </w:rPr>
        <w:t>.</w:t>
      </w:r>
      <w:r w:rsidRPr="003C5205">
        <w:rPr>
          <w:rFonts w:ascii="Angsana New" w:hAnsi="Angsana New" w:hint="cs"/>
          <w:b/>
          <w:bCs/>
          <w:sz w:val="26"/>
          <w:szCs w:val="26"/>
        </w:rPr>
        <w:tab/>
      </w:r>
      <w:r w:rsidRPr="003C5205">
        <w:rPr>
          <w:rFonts w:ascii="Angsana New" w:hAnsi="Angsana New" w:hint="cs"/>
          <w:b/>
          <w:bCs/>
          <w:sz w:val="26"/>
          <w:szCs w:val="26"/>
          <w:cs/>
        </w:rPr>
        <w:t>ทุนเรือนหุ้นและ</w:t>
      </w:r>
      <w:r w:rsidR="00476607" w:rsidRPr="003C5205">
        <w:rPr>
          <w:rFonts w:ascii="Angsana New" w:hAnsi="Angsana New" w:hint="cs"/>
          <w:b/>
          <w:bCs/>
          <w:sz w:val="26"/>
          <w:szCs w:val="26"/>
          <w:cs/>
        </w:rPr>
        <w:t>ใบสำคัญแสดงสิทธิ</w:t>
      </w:r>
    </w:p>
    <w:p w14:paraId="735CA60C" w14:textId="77777777" w:rsidR="00A44430" w:rsidRPr="004962A0" w:rsidRDefault="00A44430" w:rsidP="00A444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445B1312" w14:textId="77777777" w:rsidR="00A44430" w:rsidRPr="004962A0" w:rsidRDefault="00A44430" w:rsidP="00A44430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  <w:r w:rsidRPr="004962A0">
        <w:rPr>
          <w:rFonts w:ascii="Angsana New" w:hAnsi="Angsana New" w:hint="cs"/>
          <w:sz w:val="26"/>
          <w:szCs w:val="26"/>
          <w:cs/>
        </w:rPr>
        <w:t xml:space="preserve">ในที่ประชุมสามัญผู้ถือหุ้นของบริษัทเมื่อวันที่ </w:t>
      </w:r>
      <w:r w:rsidRPr="004962A0">
        <w:rPr>
          <w:rFonts w:ascii="Angsana New" w:hAnsi="Angsana New" w:hint="cs"/>
          <w:sz w:val="26"/>
          <w:szCs w:val="26"/>
        </w:rPr>
        <w:t xml:space="preserve">21 </w:t>
      </w:r>
      <w:r w:rsidRPr="004962A0">
        <w:rPr>
          <w:rFonts w:ascii="Angsana New" w:hAnsi="Angsana New" w:hint="cs"/>
          <w:sz w:val="26"/>
          <w:szCs w:val="26"/>
          <w:cs/>
        </w:rPr>
        <w:t xml:space="preserve">เมษายน </w:t>
      </w:r>
      <w:r w:rsidRPr="004962A0">
        <w:rPr>
          <w:rFonts w:ascii="Angsana New" w:hAnsi="Angsana New" w:hint="cs"/>
          <w:sz w:val="26"/>
          <w:szCs w:val="26"/>
        </w:rPr>
        <w:t>2565</w:t>
      </w:r>
      <w:r w:rsidRPr="004962A0">
        <w:rPr>
          <w:rFonts w:ascii="Angsana New" w:hAnsi="Angsana New" w:hint="cs"/>
          <w:sz w:val="26"/>
          <w:szCs w:val="26"/>
          <w:cs/>
        </w:rPr>
        <w:t xml:space="preserve"> ผู้ถือหุ้นได้มีมติอนุมัติการออกและจัดสรรใบสำคัญแสดงสิทธิที่จะซื้อหุ้นสามัญของบริษัท</w:t>
      </w:r>
      <w:r>
        <w:rPr>
          <w:rFonts w:ascii="Angsana New" w:hAnsi="Angsana New" w:hint="cs"/>
          <w:sz w:val="26"/>
          <w:szCs w:val="26"/>
          <w:cs/>
        </w:rPr>
        <w:t xml:space="preserve"> ครั้งที่ </w:t>
      </w:r>
      <w:r>
        <w:rPr>
          <w:rFonts w:ascii="Angsana New" w:hAnsi="Angsana New"/>
          <w:sz w:val="26"/>
          <w:szCs w:val="26"/>
        </w:rPr>
        <w:t>1</w:t>
      </w:r>
      <w:r w:rsidRPr="004962A0">
        <w:rPr>
          <w:rFonts w:ascii="Angsana New" w:hAnsi="Angsana New" w:hint="cs"/>
          <w:sz w:val="26"/>
          <w:szCs w:val="26"/>
          <w:cs/>
        </w:rPr>
        <w:t xml:space="preserve"> </w:t>
      </w:r>
      <w:r w:rsidRPr="004962A0">
        <w:rPr>
          <w:rFonts w:ascii="Angsana New" w:hAnsi="Angsana New" w:hint="cs"/>
          <w:sz w:val="26"/>
          <w:szCs w:val="26"/>
        </w:rPr>
        <w:t>(</w:t>
      </w:r>
      <w:r>
        <w:rPr>
          <w:rFonts w:ascii="Angsana New" w:hAnsi="Angsana New"/>
          <w:sz w:val="26"/>
          <w:szCs w:val="26"/>
        </w:rPr>
        <w:t>“</w:t>
      </w:r>
      <w:r w:rsidRPr="004962A0">
        <w:rPr>
          <w:rFonts w:ascii="Angsana New" w:hAnsi="Angsana New" w:hint="cs"/>
          <w:sz w:val="26"/>
          <w:szCs w:val="26"/>
        </w:rPr>
        <w:t>CPANEL-W1</w:t>
      </w:r>
      <w:r>
        <w:rPr>
          <w:rFonts w:ascii="Angsana New" w:hAnsi="Angsana New"/>
          <w:sz w:val="26"/>
          <w:szCs w:val="26"/>
        </w:rPr>
        <w:t>”</w:t>
      </w:r>
      <w:r w:rsidRPr="004962A0">
        <w:rPr>
          <w:rFonts w:ascii="Angsana New" w:hAnsi="Angsana New" w:hint="cs"/>
          <w:sz w:val="26"/>
          <w:szCs w:val="26"/>
        </w:rPr>
        <w:t xml:space="preserve">) </w:t>
      </w:r>
      <w:r w:rsidRPr="004962A0">
        <w:rPr>
          <w:rFonts w:ascii="Angsana New" w:hAnsi="Angsana New" w:hint="cs"/>
          <w:sz w:val="26"/>
          <w:szCs w:val="26"/>
          <w:cs/>
        </w:rPr>
        <w:t xml:space="preserve">จำนวน </w:t>
      </w:r>
      <w:r w:rsidRPr="004962A0">
        <w:rPr>
          <w:rFonts w:ascii="Angsana New" w:hAnsi="Angsana New" w:hint="cs"/>
          <w:sz w:val="26"/>
          <w:szCs w:val="26"/>
        </w:rPr>
        <w:t xml:space="preserve">32,000,000 </w:t>
      </w:r>
      <w:r w:rsidRPr="004962A0">
        <w:rPr>
          <w:rFonts w:ascii="Angsana New" w:hAnsi="Angsana New" w:hint="cs"/>
          <w:sz w:val="26"/>
          <w:szCs w:val="26"/>
          <w:cs/>
        </w:rPr>
        <w:t xml:space="preserve">หน่วย โดยไม่คิดมูลค่าให้แก่ผู้ถือหุ้นเดิมในอัตราส่วนหุ้นสามัญ </w:t>
      </w:r>
      <w:r w:rsidRPr="004962A0">
        <w:rPr>
          <w:rFonts w:ascii="Angsana New" w:hAnsi="Angsana New" w:hint="cs"/>
          <w:sz w:val="26"/>
          <w:szCs w:val="26"/>
        </w:rPr>
        <w:t>5</w:t>
      </w:r>
      <w:r w:rsidRPr="004962A0">
        <w:rPr>
          <w:rFonts w:ascii="Angsana New" w:hAnsi="Angsana New" w:hint="cs"/>
          <w:sz w:val="26"/>
          <w:szCs w:val="26"/>
          <w:cs/>
        </w:rPr>
        <w:t xml:space="preserve"> หุ้น </w:t>
      </w:r>
      <w:r>
        <w:rPr>
          <w:rFonts w:ascii="Angsana New" w:hAnsi="Angsana New" w:hint="cs"/>
          <w:sz w:val="26"/>
          <w:szCs w:val="26"/>
          <w:cs/>
        </w:rPr>
        <w:t xml:space="preserve">            </w:t>
      </w:r>
      <w:r w:rsidRPr="004962A0">
        <w:rPr>
          <w:rFonts w:ascii="Angsana New" w:hAnsi="Angsana New" w:hint="cs"/>
          <w:sz w:val="26"/>
          <w:szCs w:val="26"/>
          <w:cs/>
        </w:rPr>
        <w:t xml:space="preserve">ต่อใบสำคัญแสดงสิทธิ </w:t>
      </w:r>
      <w:r w:rsidRPr="004962A0">
        <w:rPr>
          <w:rFonts w:ascii="Angsana New" w:hAnsi="Angsana New" w:hint="cs"/>
          <w:sz w:val="26"/>
          <w:szCs w:val="26"/>
        </w:rPr>
        <w:t>1</w:t>
      </w:r>
      <w:r w:rsidRPr="004962A0">
        <w:rPr>
          <w:rFonts w:ascii="Angsana New" w:hAnsi="Angsana New" w:hint="cs"/>
          <w:sz w:val="26"/>
          <w:szCs w:val="26"/>
          <w:cs/>
        </w:rPr>
        <w:t xml:space="preserve"> หน่วย </w:t>
      </w:r>
      <w:r>
        <w:rPr>
          <w:rFonts w:ascii="Angsana New" w:hAnsi="Angsana New"/>
          <w:sz w:val="26"/>
          <w:szCs w:val="26"/>
        </w:rPr>
        <w:t xml:space="preserve">CPANEL-W1 </w:t>
      </w:r>
      <w:r>
        <w:rPr>
          <w:rFonts w:ascii="Angsana New" w:hAnsi="Angsana New" w:hint="cs"/>
          <w:sz w:val="26"/>
          <w:szCs w:val="26"/>
          <w:cs/>
        </w:rPr>
        <w:t>เป็น</w:t>
      </w:r>
      <w:r w:rsidRPr="0084504C">
        <w:rPr>
          <w:rFonts w:ascii="Angsana New" w:hAnsi="Angsana New" w:hint="cs"/>
          <w:spacing w:val="-4"/>
          <w:sz w:val="26"/>
          <w:szCs w:val="26"/>
          <w:cs/>
        </w:rPr>
        <w:t>ใบสำคัญแสดงสิทธิ</w:t>
      </w:r>
      <w:r>
        <w:rPr>
          <w:rFonts w:ascii="Angsana New" w:hAnsi="Angsana New" w:hint="cs"/>
          <w:sz w:val="26"/>
          <w:szCs w:val="26"/>
          <w:cs/>
        </w:rPr>
        <w:t>ชนิด</w:t>
      </w:r>
      <w:r w:rsidRPr="00FA1187">
        <w:rPr>
          <w:rFonts w:ascii="Angsana New" w:hAnsi="Angsana New"/>
          <w:sz w:val="26"/>
          <w:szCs w:val="26"/>
          <w:cs/>
        </w:rPr>
        <w:t>ระบุชื่อผู้ถือและ</w:t>
      </w:r>
      <w:r>
        <w:rPr>
          <w:rFonts w:ascii="Angsana New" w:hAnsi="Angsana New" w:hint="cs"/>
          <w:sz w:val="26"/>
          <w:szCs w:val="26"/>
          <w:cs/>
        </w:rPr>
        <w:t>สามารถ</w:t>
      </w:r>
      <w:r w:rsidRPr="00FA1187">
        <w:rPr>
          <w:rFonts w:ascii="Angsana New" w:hAnsi="Angsana New"/>
          <w:sz w:val="26"/>
          <w:szCs w:val="26"/>
          <w:cs/>
        </w:rPr>
        <w:t>เปลี่ยนมือได้</w:t>
      </w:r>
      <w:r>
        <w:rPr>
          <w:rFonts w:ascii="Angsana New" w:hAnsi="Angsana New" w:hint="cs"/>
          <w:sz w:val="26"/>
          <w:szCs w:val="26"/>
          <w:cs/>
        </w:rPr>
        <w:t xml:space="preserve"> </w:t>
      </w:r>
      <w:r w:rsidRPr="004962A0">
        <w:rPr>
          <w:rFonts w:asciiTheme="majorBidi" w:eastAsia="Cordia New" w:hAnsiTheme="majorBidi" w:cstheme="majorBidi"/>
          <w:sz w:val="26"/>
          <w:szCs w:val="26"/>
          <w:cs/>
        </w:rPr>
        <w:t>บริษัทได้</w:t>
      </w:r>
      <w:r w:rsidRPr="004962A0">
        <w:rPr>
          <w:rFonts w:asciiTheme="majorBidi" w:eastAsia="Cordia New" w:hAnsiTheme="majorBidi" w:cstheme="majorBidi" w:hint="cs"/>
          <w:sz w:val="26"/>
          <w:szCs w:val="26"/>
          <w:cs/>
        </w:rPr>
        <w:t>ออก</w:t>
      </w:r>
      <w:r w:rsidRPr="004962A0">
        <w:rPr>
          <w:rFonts w:ascii="Angsana New" w:hAnsi="Angsana New" w:hint="cs"/>
          <w:spacing w:val="-4"/>
          <w:sz w:val="26"/>
          <w:szCs w:val="26"/>
          <w:cs/>
        </w:rPr>
        <w:t>ใบสำคัญแสดงสิทธิ</w:t>
      </w:r>
      <w:r w:rsidRPr="004962A0">
        <w:rPr>
          <w:rFonts w:asciiTheme="majorBidi" w:eastAsia="Cordia New" w:hAnsiTheme="majorBidi" w:cstheme="majorBidi" w:hint="cs"/>
          <w:sz w:val="26"/>
          <w:szCs w:val="26"/>
          <w:cs/>
        </w:rPr>
        <w:t>ที่จะ</w:t>
      </w:r>
      <w:r w:rsidRPr="004962A0">
        <w:rPr>
          <w:rFonts w:asciiTheme="majorBidi" w:eastAsia="Cordia New" w:hAnsiTheme="majorBidi" w:cstheme="majorBidi"/>
          <w:sz w:val="26"/>
          <w:szCs w:val="26"/>
          <w:cs/>
        </w:rPr>
        <w:t>ซื้อหุ้น</w:t>
      </w:r>
      <w:r w:rsidRPr="004962A0">
        <w:rPr>
          <w:rFonts w:asciiTheme="majorBidi" w:eastAsia="Cordia New" w:hAnsiTheme="majorBidi" w:cstheme="majorBidi" w:hint="cs"/>
          <w:sz w:val="26"/>
          <w:szCs w:val="26"/>
          <w:cs/>
        </w:rPr>
        <w:t xml:space="preserve">สามัญจำนวน </w:t>
      </w:r>
      <w:r w:rsidRPr="004962A0">
        <w:rPr>
          <w:rFonts w:asciiTheme="majorBidi" w:eastAsia="Cordia New" w:hAnsiTheme="majorBidi" w:cstheme="majorBidi"/>
          <w:sz w:val="26"/>
          <w:szCs w:val="26"/>
        </w:rPr>
        <w:t xml:space="preserve">31,998,505 </w:t>
      </w:r>
      <w:r>
        <w:rPr>
          <w:rFonts w:asciiTheme="majorBidi" w:eastAsia="Cordia New" w:hAnsiTheme="majorBidi" w:cstheme="majorBidi" w:hint="cs"/>
          <w:sz w:val="26"/>
          <w:szCs w:val="26"/>
          <w:cs/>
        </w:rPr>
        <w:t xml:space="preserve">หน่วย </w:t>
      </w:r>
      <w:r w:rsidRPr="004962A0">
        <w:rPr>
          <w:rFonts w:asciiTheme="majorBidi" w:eastAsia="Cordia New" w:hAnsiTheme="majorBidi" w:cstheme="majorBidi" w:hint="cs"/>
          <w:sz w:val="26"/>
          <w:szCs w:val="26"/>
          <w:cs/>
        </w:rPr>
        <w:t>ให้แก่ผู้ถือหุ้นเดิม</w:t>
      </w:r>
      <w:r w:rsidRPr="004962A0">
        <w:rPr>
          <w:rFonts w:asciiTheme="majorBidi" w:eastAsia="Cordia New" w:hAnsiTheme="majorBidi" w:cstheme="majorBidi"/>
          <w:sz w:val="26"/>
          <w:szCs w:val="26"/>
          <w:cs/>
        </w:rPr>
        <w:t>ของบริษัท</w:t>
      </w:r>
      <w:r w:rsidRPr="004962A0">
        <w:rPr>
          <w:rFonts w:asciiTheme="majorBidi" w:eastAsia="Cordia New" w:hAnsiTheme="majorBidi" w:cstheme="majorBidi" w:hint="cs"/>
          <w:sz w:val="26"/>
          <w:szCs w:val="26"/>
          <w:cs/>
        </w:rPr>
        <w:t>แล้วเมื่อวันที่</w:t>
      </w:r>
      <w:r>
        <w:rPr>
          <w:rFonts w:asciiTheme="majorBidi" w:eastAsia="Cordia New" w:hAnsiTheme="majorBidi" w:cstheme="majorBidi" w:hint="cs"/>
          <w:sz w:val="26"/>
          <w:szCs w:val="26"/>
          <w:cs/>
        </w:rPr>
        <w:t xml:space="preserve"> </w:t>
      </w:r>
      <w:r w:rsidRPr="004962A0">
        <w:rPr>
          <w:rFonts w:asciiTheme="majorBidi" w:eastAsia="Cordia New" w:hAnsiTheme="majorBidi" w:cstheme="majorBidi"/>
          <w:sz w:val="26"/>
          <w:szCs w:val="26"/>
        </w:rPr>
        <w:t xml:space="preserve">16 </w:t>
      </w:r>
      <w:r w:rsidRPr="004962A0">
        <w:rPr>
          <w:rFonts w:asciiTheme="majorBidi" w:eastAsia="Cordia New" w:hAnsiTheme="majorBidi" w:cstheme="majorBidi" w:hint="cs"/>
          <w:sz w:val="26"/>
          <w:szCs w:val="26"/>
          <w:cs/>
        </w:rPr>
        <w:t xml:space="preserve">มิถุนายน </w:t>
      </w:r>
      <w:r w:rsidRPr="004962A0">
        <w:rPr>
          <w:rFonts w:asciiTheme="majorBidi" w:eastAsia="Cordia New" w:hAnsiTheme="majorBidi" w:cstheme="majorBidi"/>
          <w:sz w:val="26"/>
          <w:szCs w:val="26"/>
        </w:rPr>
        <w:t>2565</w:t>
      </w:r>
      <w:r w:rsidRPr="004962A0">
        <w:rPr>
          <w:rFonts w:asciiTheme="majorBidi" w:eastAsia="Cordia New" w:hAnsiTheme="majorBidi" w:cstheme="majorBidi"/>
          <w:sz w:val="26"/>
          <w:szCs w:val="26"/>
          <w:cs/>
        </w:rPr>
        <w:t xml:space="preserve"> </w:t>
      </w:r>
      <w:r w:rsidRPr="004962A0">
        <w:rPr>
          <w:rFonts w:asciiTheme="majorBidi" w:eastAsia="Cordia New" w:hAnsiTheme="majorBidi" w:cstheme="majorBidi" w:hint="cs"/>
          <w:sz w:val="26"/>
          <w:szCs w:val="26"/>
          <w:cs/>
        </w:rPr>
        <w:t xml:space="preserve">รายละเอียดของใบสำคัญแสดงสิทธิ </w:t>
      </w:r>
      <w:bookmarkStart w:id="6" w:name="_Hlk109981644"/>
      <w:r w:rsidRPr="004962A0">
        <w:rPr>
          <w:rFonts w:ascii="Angsana New" w:hAnsi="Angsana New" w:hint="cs"/>
          <w:sz w:val="26"/>
          <w:szCs w:val="26"/>
        </w:rPr>
        <w:t>CPANEL-W1</w:t>
      </w:r>
      <w:r w:rsidRPr="004962A0">
        <w:rPr>
          <w:rFonts w:ascii="Angsana New" w:hAnsi="Angsana New" w:hint="cs"/>
          <w:sz w:val="26"/>
          <w:szCs w:val="26"/>
          <w:cs/>
        </w:rPr>
        <w:t xml:space="preserve"> </w:t>
      </w:r>
      <w:bookmarkEnd w:id="6"/>
      <w:r w:rsidRPr="004962A0">
        <w:rPr>
          <w:rFonts w:ascii="Angsana New" w:hAnsi="Angsana New" w:hint="cs"/>
          <w:sz w:val="26"/>
          <w:szCs w:val="26"/>
          <w:cs/>
        </w:rPr>
        <w:t>มีดังนี้</w:t>
      </w:r>
    </w:p>
    <w:p w14:paraId="74F764FD" w14:textId="77777777" w:rsidR="00A44430" w:rsidRPr="004962A0" w:rsidRDefault="00A44430" w:rsidP="00A444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9828" w:type="dxa"/>
        <w:tblInd w:w="-90" w:type="dxa"/>
        <w:tblLook w:val="04A0" w:firstRow="1" w:lastRow="0" w:firstColumn="1" w:lastColumn="0" w:noHBand="0" w:noVBand="1"/>
      </w:tblPr>
      <w:tblGrid>
        <w:gridCol w:w="2250"/>
        <w:gridCol w:w="7578"/>
      </w:tblGrid>
      <w:tr w:rsidR="00A44430" w:rsidRPr="00763FD3" w14:paraId="1CE2DD4F" w14:textId="77777777" w:rsidTr="001F07E0">
        <w:tc>
          <w:tcPr>
            <w:tcW w:w="2250" w:type="dxa"/>
          </w:tcPr>
          <w:p w14:paraId="51EA3ABD" w14:textId="77777777" w:rsidR="00A44430" w:rsidRPr="00763FD3" w:rsidRDefault="00A44430" w:rsidP="001F07E0">
            <w:pPr>
              <w:rPr>
                <w:rFonts w:ascii="Angsana New" w:eastAsia="Cordia New" w:hAnsi="Angsana New"/>
                <w:sz w:val="26"/>
                <w:szCs w:val="26"/>
              </w:rPr>
            </w:pPr>
            <w:r w:rsidRPr="00763FD3">
              <w:rPr>
                <w:rFonts w:ascii="Angsana New" w:eastAsia="Cordia New" w:hAnsi="Angsana New" w:hint="cs"/>
                <w:sz w:val="26"/>
                <w:szCs w:val="26"/>
                <w:cs/>
              </w:rPr>
              <w:t>อัตราการใช้สิทธิ</w:t>
            </w:r>
            <w:r w:rsidRPr="00763FD3">
              <w:rPr>
                <w:rFonts w:ascii="Angsana New" w:eastAsia="Cordia New" w:hAnsi="Angsana New" w:hint="cs"/>
                <w:sz w:val="26"/>
                <w:szCs w:val="26"/>
              </w:rPr>
              <w:t>:</w:t>
            </w:r>
          </w:p>
        </w:tc>
        <w:tc>
          <w:tcPr>
            <w:tcW w:w="7578" w:type="dxa"/>
          </w:tcPr>
          <w:p w14:paraId="21DC562E" w14:textId="77777777" w:rsidR="00A44430" w:rsidRPr="00763FD3" w:rsidRDefault="00A44430" w:rsidP="001F07E0">
            <w:pPr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763FD3">
              <w:rPr>
                <w:rFonts w:ascii="Angsana New" w:hAnsi="Angsana New" w:hint="cs"/>
                <w:sz w:val="26"/>
                <w:szCs w:val="26"/>
                <w:cs/>
              </w:rPr>
              <w:t>ใบสำคัญแสดงสิทธิ</w:t>
            </w:r>
            <w:r w:rsidRPr="00763FD3">
              <w:rPr>
                <w:rFonts w:ascii="Angsana New" w:hAnsi="Angsana New" w:hint="cs"/>
                <w:sz w:val="26"/>
                <w:szCs w:val="26"/>
              </w:rPr>
              <w:t xml:space="preserve"> 1 </w:t>
            </w:r>
            <w:r w:rsidRPr="00763FD3">
              <w:rPr>
                <w:rFonts w:ascii="Angsana New" w:hAnsi="Angsana New" w:hint="cs"/>
                <w:sz w:val="26"/>
                <w:szCs w:val="26"/>
                <w:cs/>
              </w:rPr>
              <w:t>หน่วย มีสิทธิซื้อหุ้นสามัญได้</w:t>
            </w:r>
            <w:r w:rsidRPr="00763FD3">
              <w:rPr>
                <w:rFonts w:ascii="Angsana New" w:hAnsi="Angsana New" w:hint="cs"/>
                <w:sz w:val="26"/>
                <w:szCs w:val="26"/>
              </w:rPr>
              <w:t xml:space="preserve"> 1 </w:t>
            </w:r>
            <w:r w:rsidRPr="00763FD3">
              <w:rPr>
                <w:rFonts w:ascii="Angsana New" w:hAnsi="Angsana New" w:hint="cs"/>
                <w:sz w:val="26"/>
                <w:szCs w:val="26"/>
                <w:cs/>
              </w:rPr>
              <w:t>หุ้น</w:t>
            </w:r>
          </w:p>
        </w:tc>
      </w:tr>
      <w:tr w:rsidR="00A44430" w:rsidRPr="00763FD3" w14:paraId="20D2ADCD" w14:textId="77777777" w:rsidTr="001F07E0">
        <w:tc>
          <w:tcPr>
            <w:tcW w:w="2250" w:type="dxa"/>
          </w:tcPr>
          <w:p w14:paraId="4650D4D3" w14:textId="77777777" w:rsidR="00A44430" w:rsidRPr="00763FD3" w:rsidRDefault="00A44430" w:rsidP="001F07E0">
            <w:pPr>
              <w:spacing w:line="240" w:lineRule="auto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7578" w:type="dxa"/>
          </w:tcPr>
          <w:p w14:paraId="2601742D" w14:textId="77777777" w:rsidR="00A44430" w:rsidRPr="00763FD3" w:rsidRDefault="00A44430" w:rsidP="001F07E0">
            <w:pPr>
              <w:spacing w:line="240" w:lineRule="auto"/>
              <w:ind w:right="-18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44430" w:rsidRPr="00763FD3" w14:paraId="7FA4419A" w14:textId="77777777" w:rsidTr="001F07E0">
        <w:tc>
          <w:tcPr>
            <w:tcW w:w="2250" w:type="dxa"/>
          </w:tcPr>
          <w:p w14:paraId="4D6267F0" w14:textId="77777777" w:rsidR="00A44430" w:rsidRPr="00763FD3" w:rsidRDefault="00A44430" w:rsidP="001F07E0">
            <w:pPr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763FD3">
              <w:rPr>
                <w:rFonts w:ascii="Angsana New" w:eastAsia="Cordia New" w:hAnsi="Angsana New" w:hint="cs"/>
                <w:sz w:val="26"/>
                <w:szCs w:val="26"/>
                <w:cs/>
              </w:rPr>
              <w:t>ราคาใช้สิทธิ</w:t>
            </w:r>
            <w:r w:rsidRPr="00763FD3">
              <w:rPr>
                <w:rFonts w:ascii="Angsana New" w:eastAsia="Cordia New" w:hAnsi="Angsana New" w:hint="cs"/>
                <w:sz w:val="26"/>
                <w:szCs w:val="26"/>
              </w:rPr>
              <w:t>:</w:t>
            </w:r>
          </w:p>
        </w:tc>
        <w:tc>
          <w:tcPr>
            <w:tcW w:w="7578" w:type="dxa"/>
          </w:tcPr>
          <w:p w14:paraId="533A538E" w14:textId="77777777" w:rsidR="00A44430" w:rsidRPr="00763FD3" w:rsidRDefault="00A44430" w:rsidP="001F07E0">
            <w:pPr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63FD3">
              <w:rPr>
                <w:rFonts w:ascii="Angsana New" w:hAnsi="Angsana New" w:hint="cs"/>
                <w:sz w:val="26"/>
                <w:szCs w:val="26"/>
              </w:rPr>
              <w:t xml:space="preserve">5 </w:t>
            </w:r>
            <w:r w:rsidRPr="00763FD3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  <w:r w:rsidRPr="00763FD3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763FD3">
              <w:rPr>
                <w:rFonts w:ascii="Angsana New" w:hAnsi="Angsana New" w:hint="cs"/>
                <w:sz w:val="26"/>
                <w:szCs w:val="26"/>
                <w:cs/>
              </w:rPr>
              <w:t>ต่อหุ้น</w:t>
            </w:r>
            <w:r w:rsidRPr="00763FD3">
              <w:rPr>
                <w:rFonts w:ascii="Angsana New" w:hAnsi="Angsana New" w:hint="cs"/>
                <w:sz w:val="26"/>
                <w:szCs w:val="26"/>
              </w:rPr>
              <w:t xml:space="preserve"> (</w:t>
            </w:r>
            <w:r w:rsidRPr="00763FD3">
              <w:rPr>
                <w:rFonts w:ascii="Angsana New" w:hAnsi="Angsana New" w:hint="cs"/>
                <w:sz w:val="26"/>
                <w:szCs w:val="26"/>
                <w:cs/>
              </w:rPr>
              <w:t>ราคาการใช้สิทธิอาจเปลี่ยนแปลงในภายหลังตามเงื่อนไขการปรับสิทธิ)</w:t>
            </w:r>
          </w:p>
        </w:tc>
      </w:tr>
      <w:tr w:rsidR="00A44430" w:rsidRPr="00763FD3" w14:paraId="4EB12B26" w14:textId="77777777" w:rsidTr="001F07E0">
        <w:tc>
          <w:tcPr>
            <w:tcW w:w="2250" w:type="dxa"/>
          </w:tcPr>
          <w:p w14:paraId="5B75BB09" w14:textId="77777777" w:rsidR="00A44430" w:rsidRPr="00763FD3" w:rsidRDefault="00A44430" w:rsidP="001F07E0">
            <w:pPr>
              <w:spacing w:line="240" w:lineRule="auto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7578" w:type="dxa"/>
          </w:tcPr>
          <w:p w14:paraId="4E953F7B" w14:textId="77777777" w:rsidR="00A44430" w:rsidRPr="00763FD3" w:rsidRDefault="00A44430" w:rsidP="001F07E0">
            <w:pPr>
              <w:spacing w:line="240" w:lineRule="auto"/>
              <w:ind w:right="-18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44430" w:rsidRPr="00763FD3" w14:paraId="60983434" w14:textId="77777777" w:rsidTr="001F07E0">
        <w:tc>
          <w:tcPr>
            <w:tcW w:w="2250" w:type="dxa"/>
          </w:tcPr>
          <w:p w14:paraId="7DD125FF" w14:textId="77777777" w:rsidR="00A44430" w:rsidRPr="00763FD3" w:rsidRDefault="00A44430" w:rsidP="001F07E0">
            <w:pPr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763FD3">
              <w:rPr>
                <w:rFonts w:ascii="Angsana New" w:eastAsia="Cordia New" w:hAnsi="Angsana New" w:hint="cs"/>
                <w:sz w:val="26"/>
                <w:szCs w:val="26"/>
                <w:cs/>
              </w:rPr>
              <w:t>ระยะเวลาการใช้สิทธิ</w:t>
            </w:r>
            <w:r w:rsidRPr="00763FD3">
              <w:rPr>
                <w:rFonts w:ascii="Angsana New" w:eastAsia="Cordia New" w:hAnsi="Angsana New" w:hint="cs"/>
                <w:sz w:val="26"/>
                <w:szCs w:val="26"/>
              </w:rPr>
              <w:t>:</w:t>
            </w:r>
          </w:p>
        </w:tc>
        <w:tc>
          <w:tcPr>
            <w:tcW w:w="7578" w:type="dxa"/>
          </w:tcPr>
          <w:p w14:paraId="5BAB95A1" w14:textId="77777777" w:rsidR="00A44430" w:rsidRPr="00763FD3" w:rsidRDefault="00A44430" w:rsidP="001F07E0">
            <w:pPr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63FD3">
              <w:rPr>
                <w:rFonts w:ascii="Angsana New" w:hAnsi="Angsana New" w:hint="cs"/>
                <w:sz w:val="26"/>
                <w:szCs w:val="26"/>
                <w:cs/>
              </w:rPr>
              <w:t>ผู้ถือใบสำคัญแสดงสิทธิสามารถใช้สิทธิตามใบสำคัญแสดงสิทธิ</w:t>
            </w:r>
            <w:r w:rsidRPr="00763FD3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ได้ทั้งหมดหรือเพียงบางส่วน</w:t>
            </w:r>
            <w:r w:rsidRPr="00763FD3">
              <w:rPr>
                <w:rFonts w:ascii="Angsana New" w:hAnsi="Angsana New" w:hint="cs"/>
                <w:sz w:val="26"/>
                <w:szCs w:val="26"/>
                <w:cs/>
              </w:rPr>
              <w:t>ได้</w:t>
            </w:r>
            <w:r w:rsidRPr="00763FD3">
              <w:rPr>
                <w:rFonts w:ascii="Angsana New" w:hAnsi="Angsana New" w:hint="cs"/>
                <w:sz w:val="26"/>
                <w:szCs w:val="26"/>
              </w:rPr>
              <w:t xml:space="preserve"> 5 </w:t>
            </w:r>
            <w:r w:rsidRPr="00763FD3">
              <w:rPr>
                <w:rFonts w:ascii="Angsana New" w:hAnsi="Angsana New" w:hint="cs"/>
                <w:sz w:val="26"/>
                <w:szCs w:val="26"/>
                <w:cs/>
              </w:rPr>
              <w:t xml:space="preserve">ครั้ง คือ วันที่ </w:t>
            </w:r>
            <w:r w:rsidRPr="00763FD3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763FD3">
              <w:rPr>
                <w:rFonts w:ascii="Angsana New" w:hAnsi="Angsana New" w:hint="cs"/>
                <w:sz w:val="26"/>
                <w:szCs w:val="26"/>
                <w:cs/>
              </w:rPr>
              <w:t xml:space="preserve">พฤษภาคม </w:t>
            </w:r>
            <w:r w:rsidRPr="00763FD3">
              <w:rPr>
                <w:rFonts w:ascii="Angsana New" w:hAnsi="Angsana New" w:hint="cs"/>
                <w:sz w:val="26"/>
                <w:szCs w:val="26"/>
              </w:rPr>
              <w:t xml:space="preserve">2566 </w:t>
            </w:r>
            <w:r w:rsidRPr="00763FD3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763FD3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763FD3">
              <w:rPr>
                <w:rFonts w:ascii="Angsana New" w:hAnsi="Angsana New" w:hint="cs"/>
                <w:sz w:val="26"/>
                <w:szCs w:val="26"/>
                <w:cs/>
              </w:rPr>
              <w:t xml:space="preserve">พฤศจิกายน </w:t>
            </w:r>
            <w:r w:rsidRPr="00763FD3">
              <w:rPr>
                <w:rFonts w:ascii="Angsana New" w:hAnsi="Angsana New" w:hint="cs"/>
                <w:sz w:val="26"/>
                <w:szCs w:val="26"/>
              </w:rPr>
              <w:t xml:space="preserve">2566 </w:t>
            </w:r>
            <w:r w:rsidRPr="00763FD3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763FD3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763FD3">
              <w:rPr>
                <w:rFonts w:ascii="Angsana New" w:hAnsi="Angsana New" w:hint="cs"/>
                <w:sz w:val="26"/>
                <w:szCs w:val="26"/>
                <w:cs/>
              </w:rPr>
              <w:t xml:space="preserve">พฤษภาคม </w:t>
            </w:r>
            <w:r w:rsidRPr="00763FD3">
              <w:rPr>
                <w:rFonts w:ascii="Angsana New" w:hAnsi="Angsana New" w:hint="cs"/>
                <w:sz w:val="26"/>
                <w:szCs w:val="26"/>
              </w:rPr>
              <w:t xml:space="preserve">2567 </w:t>
            </w:r>
            <w:r w:rsidRPr="00763FD3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763FD3">
              <w:rPr>
                <w:rFonts w:ascii="Angsana New" w:hAnsi="Angsana New" w:hint="cs"/>
                <w:sz w:val="26"/>
                <w:szCs w:val="26"/>
              </w:rPr>
              <w:t xml:space="preserve">29 </w:t>
            </w:r>
            <w:r w:rsidRPr="00763FD3">
              <w:rPr>
                <w:rFonts w:ascii="Angsana New" w:hAnsi="Angsana New" w:hint="cs"/>
                <w:sz w:val="26"/>
                <w:szCs w:val="26"/>
                <w:cs/>
              </w:rPr>
              <w:t xml:space="preserve">พฤศจิกายน </w:t>
            </w:r>
            <w:r w:rsidRPr="00763FD3">
              <w:rPr>
                <w:rFonts w:ascii="Angsana New" w:hAnsi="Angsana New" w:hint="cs"/>
                <w:sz w:val="26"/>
                <w:szCs w:val="26"/>
              </w:rPr>
              <w:t xml:space="preserve">2567 </w:t>
            </w:r>
            <w:r w:rsidRPr="00763FD3">
              <w:rPr>
                <w:rFonts w:ascii="Angsana New" w:hAnsi="Angsana New" w:hint="cs"/>
                <w:sz w:val="26"/>
                <w:szCs w:val="26"/>
                <w:cs/>
              </w:rPr>
              <w:t xml:space="preserve">และวันที่ </w:t>
            </w:r>
            <w:r w:rsidRPr="00763FD3">
              <w:rPr>
                <w:rFonts w:ascii="Angsana New" w:hAnsi="Angsana New" w:hint="cs"/>
                <w:sz w:val="26"/>
                <w:szCs w:val="26"/>
              </w:rPr>
              <w:t xml:space="preserve">15 </w:t>
            </w:r>
            <w:r w:rsidRPr="00763FD3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Pr="00763FD3">
              <w:rPr>
                <w:rFonts w:ascii="Angsana New" w:hAnsi="Angsana New" w:hint="cs"/>
                <w:sz w:val="26"/>
                <w:szCs w:val="26"/>
              </w:rPr>
              <w:t>2568</w:t>
            </w:r>
            <w:r w:rsidRPr="00763FD3">
              <w:rPr>
                <w:rFonts w:ascii="Angsana New" w:hAnsi="Angsana New" w:hint="cs"/>
                <w:spacing w:val="-4"/>
                <w:sz w:val="26"/>
                <w:szCs w:val="26"/>
              </w:rPr>
              <w:t xml:space="preserve"> </w:t>
            </w:r>
          </w:p>
        </w:tc>
      </w:tr>
      <w:tr w:rsidR="00A44430" w:rsidRPr="00763FD3" w14:paraId="4BB3678F" w14:textId="77777777" w:rsidTr="001F07E0">
        <w:tc>
          <w:tcPr>
            <w:tcW w:w="2250" w:type="dxa"/>
          </w:tcPr>
          <w:p w14:paraId="4A178C40" w14:textId="77777777" w:rsidR="00A44430" w:rsidRPr="00763FD3" w:rsidRDefault="00A44430" w:rsidP="001F07E0">
            <w:pPr>
              <w:spacing w:line="240" w:lineRule="auto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7578" w:type="dxa"/>
          </w:tcPr>
          <w:p w14:paraId="046C5988" w14:textId="77777777" w:rsidR="00A44430" w:rsidRPr="00763FD3" w:rsidRDefault="00A44430" w:rsidP="001F07E0">
            <w:pPr>
              <w:spacing w:line="240" w:lineRule="auto"/>
              <w:ind w:right="-18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44430" w:rsidRPr="00763FD3" w14:paraId="726F26BA" w14:textId="77777777" w:rsidTr="001F07E0">
        <w:tc>
          <w:tcPr>
            <w:tcW w:w="2250" w:type="dxa"/>
          </w:tcPr>
          <w:p w14:paraId="3C98B8C8" w14:textId="77777777" w:rsidR="00A44430" w:rsidRPr="00763FD3" w:rsidRDefault="00A44430" w:rsidP="001F07E0">
            <w:pPr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763FD3">
              <w:rPr>
                <w:rFonts w:ascii="Angsana New" w:eastAsia="Cordia New" w:hAnsi="Angsana New" w:hint="cs"/>
                <w:sz w:val="26"/>
                <w:szCs w:val="26"/>
                <w:cs/>
              </w:rPr>
              <w:t>อายุใบสำคัญแสดงสิทธิ</w:t>
            </w:r>
            <w:r w:rsidRPr="00763FD3">
              <w:rPr>
                <w:rFonts w:ascii="Angsana New" w:eastAsia="Cordia New" w:hAnsi="Angsana New" w:hint="cs"/>
                <w:sz w:val="26"/>
                <w:szCs w:val="26"/>
              </w:rPr>
              <w:t>:</w:t>
            </w:r>
          </w:p>
        </w:tc>
        <w:tc>
          <w:tcPr>
            <w:tcW w:w="7578" w:type="dxa"/>
          </w:tcPr>
          <w:p w14:paraId="49F5B6B5" w14:textId="77777777" w:rsidR="00A44430" w:rsidRPr="00763FD3" w:rsidRDefault="00A44430" w:rsidP="001F07E0">
            <w:pPr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63FD3">
              <w:rPr>
                <w:rFonts w:ascii="Angsana New" w:hAnsi="Angsana New" w:hint="cs"/>
                <w:sz w:val="26"/>
                <w:szCs w:val="26"/>
              </w:rPr>
              <w:t xml:space="preserve">3 </w:t>
            </w:r>
            <w:r w:rsidRPr="00763FD3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  <w:r w:rsidRPr="00763FD3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763FD3">
              <w:rPr>
                <w:rFonts w:ascii="Angsana New" w:hAnsi="Angsana New" w:hint="cs"/>
                <w:sz w:val="26"/>
                <w:szCs w:val="26"/>
                <w:cs/>
              </w:rPr>
              <w:t>นับจากวันที่ออกใบสำคัญแสดงสิทธิให้แก่ผู้ถือหุ้น</w:t>
            </w:r>
          </w:p>
        </w:tc>
      </w:tr>
    </w:tbl>
    <w:p w14:paraId="682DB848" w14:textId="77777777" w:rsidR="00A6548A" w:rsidRDefault="00A6548A" w:rsidP="00A4443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/>
          <w:spacing w:val="-4"/>
          <w:sz w:val="26"/>
          <w:szCs w:val="26"/>
        </w:rPr>
      </w:pPr>
    </w:p>
    <w:p w14:paraId="4970D922" w14:textId="6DBF8A68" w:rsidR="00A44430" w:rsidRPr="0084504C" w:rsidRDefault="00A44430" w:rsidP="00A4443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/>
          <w:spacing w:val="-4"/>
          <w:sz w:val="26"/>
          <w:szCs w:val="26"/>
        </w:rPr>
      </w:pPr>
      <w:r w:rsidRPr="0084504C">
        <w:rPr>
          <w:rFonts w:ascii="Angsana New" w:hAnsi="Angsana New" w:hint="cs"/>
          <w:spacing w:val="-4"/>
          <w:sz w:val="26"/>
          <w:szCs w:val="26"/>
          <w:cs/>
        </w:rPr>
        <w:t>บริษัทนำใบสำคัญแสดงสิทธิ</w:t>
      </w:r>
      <w:r>
        <w:rPr>
          <w:rFonts w:ascii="Angsana New" w:hAnsi="Angsana New" w:hint="cs"/>
          <w:spacing w:val="-4"/>
          <w:sz w:val="26"/>
          <w:szCs w:val="26"/>
          <w:cs/>
        </w:rPr>
        <w:t xml:space="preserve"> </w:t>
      </w:r>
      <w:r w:rsidRPr="004962A0">
        <w:rPr>
          <w:rFonts w:ascii="Angsana New" w:hAnsi="Angsana New" w:hint="cs"/>
          <w:sz w:val="26"/>
          <w:szCs w:val="26"/>
        </w:rPr>
        <w:t>CPANEL-W1</w:t>
      </w:r>
      <w:r>
        <w:rPr>
          <w:rFonts w:ascii="Angsana New" w:hAnsi="Angsana New" w:hint="cs"/>
          <w:sz w:val="26"/>
          <w:szCs w:val="26"/>
          <w:cs/>
        </w:rPr>
        <w:t xml:space="preserve"> </w:t>
      </w:r>
      <w:r w:rsidRPr="0084504C">
        <w:rPr>
          <w:rFonts w:ascii="Angsana New" w:hAnsi="Angsana New" w:hint="cs"/>
          <w:spacing w:val="-4"/>
          <w:sz w:val="26"/>
          <w:szCs w:val="26"/>
          <w:cs/>
        </w:rPr>
        <w:t xml:space="preserve">เข้าจดทะเบียนกับตลาดหลักทรัพย์ เอ็ม เอ ไอ เมื่อวันที่ </w:t>
      </w:r>
      <w:r>
        <w:rPr>
          <w:rFonts w:ascii="Angsana New" w:hAnsi="Angsana New"/>
          <w:spacing w:val="-4"/>
          <w:sz w:val="26"/>
          <w:szCs w:val="26"/>
        </w:rPr>
        <w:t>30</w:t>
      </w:r>
      <w:r w:rsidRPr="0084504C">
        <w:rPr>
          <w:rFonts w:ascii="Angsana New" w:hAnsi="Angsana New" w:hint="cs"/>
          <w:spacing w:val="-4"/>
          <w:sz w:val="26"/>
          <w:szCs w:val="26"/>
          <w:cs/>
        </w:rPr>
        <w:t xml:space="preserve"> </w:t>
      </w:r>
      <w:r>
        <w:rPr>
          <w:rFonts w:ascii="Angsana New" w:hAnsi="Angsana New" w:hint="cs"/>
          <w:spacing w:val="-4"/>
          <w:sz w:val="26"/>
          <w:szCs w:val="26"/>
          <w:cs/>
        </w:rPr>
        <w:t>มิถุนายน</w:t>
      </w:r>
      <w:r w:rsidRPr="0084504C">
        <w:rPr>
          <w:rFonts w:ascii="Angsana New" w:hAnsi="Angsana New" w:hint="cs"/>
          <w:spacing w:val="-4"/>
          <w:sz w:val="26"/>
          <w:szCs w:val="26"/>
          <w:cs/>
        </w:rPr>
        <w:t xml:space="preserve"> </w:t>
      </w:r>
      <w:r>
        <w:rPr>
          <w:rFonts w:ascii="Angsana New" w:hAnsi="Angsana New"/>
          <w:spacing w:val="-4"/>
          <w:sz w:val="26"/>
          <w:szCs w:val="26"/>
        </w:rPr>
        <w:t>2565</w:t>
      </w:r>
    </w:p>
    <w:p w14:paraId="0583C6B2" w14:textId="2E90C942" w:rsidR="00123935" w:rsidRDefault="00123935" w:rsidP="004A4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both"/>
        <w:rPr>
          <w:rFonts w:ascii="Angsana New" w:hAnsi="Angsana New"/>
          <w:b/>
          <w:bCs/>
          <w:sz w:val="22"/>
          <w:szCs w:val="22"/>
        </w:rPr>
      </w:pPr>
    </w:p>
    <w:p w14:paraId="772D74F9" w14:textId="73470AA4" w:rsidR="00476607" w:rsidRPr="00372B95" w:rsidRDefault="00476607" w:rsidP="00476607">
      <w:pPr>
        <w:pStyle w:val="NoSpacing"/>
        <w:tabs>
          <w:tab w:val="left" w:pos="0"/>
          <w:tab w:val="left" w:pos="13467"/>
        </w:tabs>
        <w:spacing w:line="240" w:lineRule="atLeast"/>
        <w:jc w:val="thaiDistribute"/>
        <w:rPr>
          <w:rFonts w:ascii="Angsana New" w:eastAsia="Times New Roman" w:hAnsi="Angsana New" w:cs="Angsana New"/>
          <w:sz w:val="26"/>
          <w:szCs w:val="26"/>
          <w:cs/>
        </w:rPr>
      </w:pPr>
      <w:r>
        <w:rPr>
          <w:rFonts w:ascii="Angsana New" w:eastAsia="Times New Roman" w:hAnsi="Angsana New" w:cs="Angsana New" w:hint="cs"/>
          <w:sz w:val="26"/>
          <w:szCs w:val="26"/>
          <w:cs/>
        </w:rPr>
        <w:t>รายการเคลื่อนไหวของใบสำคัญแสดงสิทธิที่จะซื้อหุ้นสามัญสำหรับ</w:t>
      </w:r>
      <w:r w:rsidR="00B76BC3">
        <w:rPr>
          <w:rFonts w:ascii="Angsana New" w:eastAsia="Times New Roman" w:hAnsi="Angsana New" w:cs="Angsana New" w:hint="cs"/>
          <w:sz w:val="26"/>
          <w:szCs w:val="26"/>
          <w:cs/>
        </w:rPr>
        <w:t>แต่ละ</w:t>
      </w:r>
      <w:r>
        <w:rPr>
          <w:rFonts w:ascii="Angsana New" w:eastAsia="Times New Roman" w:hAnsi="Angsana New" w:cs="Angsana New" w:hint="cs"/>
          <w:sz w:val="26"/>
          <w:szCs w:val="26"/>
          <w:cs/>
        </w:rPr>
        <w:t xml:space="preserve">ปีสิ้นสุดวันที่ </w:t>
      </w:r>
      <w:r>
        <w:rPr>
          <w:rFonts w:ascii="Angsana New" w:eastAsia="Times New Roman" w:hAnsi="Angsana New" w:cs="Angsana New"/>
          <w:sz w:val="26"/>
          <w:szCs w:val="26"/>
        </w:rPr>
        <w:t xml:space="preserve">31 </w:t>
      </w:r>
      <w:r>
        <w:rPr>
          <w:rFonts w:ascii="Angsana New" w:eastAsia="Times New Roman" w:hAnsi="Angsana New" w:cs="Angsana New" w:hint="cs"/>
          <w:sz w:val="26"/>
          <w:szCs w:val="26"/>
          <w:cs/>
        </w:rPr>
        <w:t xml:space="preserve">ธันวาคม </w:t>
      </w:r>
      <w:r>
        <w:rPr>
          <w:rFonts w:ascii="Angsana New" w:eastAsia="Times New Roman" w:hAnsi="Angsana New" w:cs="Angsana New"/>
          <w:sz w:val="26"/>
          <w:szCs w:val="26"/>
        </w:rPr>
        <w:t>256</w:t>
      </w:r>
      <w:r w:rsidR="00010C5F">
        <w:rPr>
          <w:rFonts w:ascii="Angsana New" w:eastAsia="Times New Roman" w:hAnsi="Angsana New" w:cs="Angsana New"/>
          <w:sz w:val="26"/>
          <w:szCs w:val="26"/>
        </w:rPr>
        <w:t>7</w:t>
      </w:r>
      <w:r>
        <w:rPr>
          <w:rFonts w:ascii="Angsana New" w:eastAsia="Times New Roman" w:hAnsi="Angsana New" w:cs="Angsana New"/>
          <w:sz w:val="26"/>
          <w:szCs w:val="26"/>
        </w:rPr>
        <w:t xml:space="preserve"> </w:t>
      </w:r>
      <w:r>
        <w:rPr>
          <w:rFonts w:ascii="Angsana New" w:eastAsia="Times New Roman" w:hAnsi="Angsana New" w:cs="Angsana New" w:hint="cs"/>
          <w:sz w:val="26"/>
          <w:szCs w:val="26"/>
          <w:cs/>
        </w:rPr>
        <w:t xml:space="preserve">และ </w:t>
      </w:r>
      <w:r>
        <w:rPr>
          <w:rFonts w:ascii="Angsana New" w:eastAsia="Times New Roman" w:hAnsi="Angsana New" w:cs="Angsana New"/>
          <w:sz w:val="26"/>
          <w:szCs w:val="26"/>
        </w:rPr>
        <w:t>256</w:t>
      </w:r>
      <w:r w:rsidR="00010C5F">
        <w:rPr>
          <w:rFonts w:ascii="Angsana New" w:eastAsia="Times New Roman" w:hAnsi="Angsana New" w:cs="Angsana New"/>
          <w:sz w:val="26"/>
          <w:szCs w:val="26"/>
        </w:rPr>
        <w:t>6</w:t>
      </w:r>
      <w:r>
        <w:rPr>
          <w:rFonts w:ascii="Angsana New" w:eastAsia="Times New Roman" w:hAnsi="Angsana New" w:cs="Angsana New"/>
          <w:sz w:val="26"/>
          <w:szCs w:val="26"/>
        </w:rPr>
        <w:t xml:space="preserve"> </w:t>
      </w:r>
      <w:r>
        <w:rPr>
          <w:rFonts w:ascii="Angsana New" w:eastAsia="Times New Roman" w:hAnsi="Angsana New" w:cs="Angsana New" w:hint="cs"/>
          <w:sz w:val="26"/>
          <w:szCs w:val="26"/>
          <w:cs/>
        </w:rPr>
        <w:t>มีดังนี้</w:t>
      </w:r>
    </w:p>
    <w:p w14:paraId="25ED6048" w14:textId="77777777" w:rsidR="00476607" w:rsidRPr="00C2345C" w:rsidRDefault="00476607" w:rsidP="00476607">
      <w:pPr>
        <w:pStyle w:val="NoSpacing"/>
        <w:tabs>
          <w:tab w:val="left" w:pos="0"/>
          <w:tab w:val="left" w:pos="13467"/>
        </w:tabs>
        <w:spacing w:line="240" w:lineRule="atLeast"/>
        <w:jc w:val="thaiDistribute"/>
        <w:rPr>
          <w:rFonts w:ascii="Angsana New" w:eastAsia="Times New Roman" w:hAnsi="Angsana New" w:cs="Angsana New"/>
          <w:sz w:val="26"/>
          <w:szCs w:val="26"/>
        </w:rPr>
      </w:pPr>
    </w:p>
    <w:tbl>
      <w:tblPr>
        <w:tblW w:w="9900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46"/>
        <w:gridCol w:w="1110"/>
        <w:gridCol w:w="178"/>
        <w:gridCol w:w="1202"/>
        <w:gridCol w:w="180"/>
        <w:gridCol w:w="1170"/>
        <w:gridCol w:w="180"/>
        <w:gridCol w:w="1170"/>
        <w:gridCol w:w="180"/>
        <w:gridCol w:w="1184"/>
      </w:tblGrid>
      <w:tr w:rsidR="00476607" w:rsidRPr="00C2345C" w14:paraId="5D57EB57" w14:textId="77777777" w:rsidTr="00941574">
        <w:trPr>
          <w:cantSplit/>
          <w:trHeight w:val="245"/>
          <w:tblHeader/>
        </w:trPr>
        <w:tc>
          <w:tcPr>
            <w:tcW w:w="3346" w:type="dxa"/>
          </w:tcPr>
          <w:p w14:paraId="1E936C52" w14:textId="77777777" w:rsidR="00476607" w:rsidRPr="00C2345C" w:rsidRDefault="00476607" w:rsidP="00941574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</w:tcPr>
          <w:p w14:paraId="18AF482E" w14:textId="77777777" w:rsidR="00476607" w:rsidRPr="00C2345C" w:rsidRDefault="00476607" w:rsidP="00941574">
            <w:pPr>
              <w:pStyle w:val="acctmergecolhdg"/>
              <w:spacing w:line="240" w:lineRule="atLeast"/>
              <w:ind w:left="-96" w:right="-126"/>
              <w:rPr>
                <w:rFonts w:ascii="Angsana New" w:hAnsi="Angsana New"/>
                <w:b w:val="0"/>
                <w:sz w:val="26"/>
                <w:szCs w:val="26"/>
                <w:lang w:val="en-US" w:bidi="th-TH"/>
              </w:rPr>
            </w:pPr>
            <w:r w:rsidRPr="00C2345C">
              <w:rPr>
                <w:rFonts w:ascii="Angsana New" w:hAnsi="Angsana New" w:hint="cs"/>
                <w:b w:val="0"/>
                <w:sz w:val="26"/>
                <w:szCs w:val="26"/>
                <w:cs/>
                <w:lang w:val="en-US" w:bidi="th-TH"/>
              </w:rPr>
              <w:t>ราคาเสนอขาย</w:t>
            </w:r>
          </w:p>
        </w:tc>
        <w:tc>
          <w:tcPr>
            <w:tcW w:w="178" w:type="dxa"/>
          </w:tcPr>
          <w:p w14:paraId="1770BDA4" w14:textId="77777777" w:rsidR="00476607" w:rsidRPr="00C2345C" w:rsidRDefault="00476607" w:rsidP="00941574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</w:tcPr>
          <w:p w14:paraId="5B280781" w14:textId="1D3D6054" w:rsidR="00476607" w:rsidRPr="00C2345C" w:rsidRDefault="00476607" w:rsidP="00941574">
            <w:pPr>
              <w:ind w:left="-108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721928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80" w:type="dxa"/>
          </w:tcPr>
          <w:p w14:paraId="29B4D248" w14:textId="77777777" w:rsidR="00476607" w:rsidRPr="00C2345C" w:rsidRDefault="00476607" w:rsidP="00941574">
            <w:pPr>
              <w:ind w:left="-108" w:right="-79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34" w:type="dxa"/>
            <w:gridSpan w:val="3"/>
            <w:tcBorders>
              <w:bottom w:val="single" w:sz="4" w:space="0" w:color="auto"/>
            </w:tcBorders>
          </w:tcPr>
          <w:p w14:paraId="18F3D5A5" w14:textId="18E14B9B" w:rsidR="00476607" w:rsidRPr="00C2345C" w:rsidRDefault="00476607" w:rsidP="00941574">
            <w:pPr>
              <w:ind w:left="-108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721928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476607" w:rsidRPr="00C2345C" w14:paraId="3312065B" w14:textId="77777777" w:rsidTr="00941574">
        <w:trPr>
          <w:cantSplit/>
          <w:trHeight w:val="245"/>
          <w:tblHeader/>
        </w:trPr>
        <w:tc>
          <w:tcPr>
            <w:tcW w:w="3346" w:type="dxa"/>
          </w:tcPr>
          <w:p w14:paraId="10EC3EA0" w14:textId="77777777" w:rsidR="00476607" w:rsidRPr="00C2345C" w:rsidRDefault="00476607" w:rsidP="00941574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10" w:type="dxa"/>
          </w:tcPr>
          <w:p w14:paraId="522B47AE" w14:textId="77777777" w:rsidR="00476607" w:rsidRPr="00C2345C" w:rsidRDefault="00476607" w:rsidP="00941574">
            <w:pPr>
              <w:ind w:left="-79" w:right="-43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C2345C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ต่อหน่วย</w:t>
            </w:r>
          </w:p>
        </w:tc>
        <w:tc>
          <w:tcPr>
            <w:tcW w:w="178" w:type="dxa"/>
          </w:tcPr>
          <w:p w14:paraId="6169C9F5" w14:textId="77777777" w:rsidR="00476607" w:rsidRPr="00C2345C" w:rsidRDefault="00476607" w:rsidP="00941574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rtl/>
                <w:cs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32759D7D" w14:textId="77777777" w:rsidR="00476607" w:rsidRPr="00C2345C" w:rsidRDefault="00476607" w:rsidP="00941574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79" w:right="-4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2345C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จำนวนหน่วย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652783F3" w14:textId="77777777" w:rsidR="00476607" w:rsidRPr="00C2345C" w:rsidRDefault="00476607" w:rsidP="00941574">
            <w:pPr>
              <w:pStyle w:val="acctfourfigures"/>
              <w:spacing w:line="240" w:lineRule="atLeast"/>
              <w:ind w:left="-79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7FDDC51" w14:textId="77777777" w:rsidR="00476607" w:rsidRPr="00C2345C" w:rsidRDefault="00476607" w:rsidP="00941574">
            <w:pPr>
              <w:pStyle w:val="acctfourfigures"/>
              <w:tabs>
                <w:tab w:val="decimal" w:pos="641"/>
              </w:tabs>
              <w:spacing w:line="240" w:lineRule="atLeast"/>
              <w:ind w:left="-79" w:right="-4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2345C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จำนวนเงิน</w:t>
            </w:r>
          </w:p>
        </w:tc>
        <w:tc>
          <w:tcPr>
            <w:tcW w:w="180" w:type="dxa"/>
          </w:tcPr>
          <w:p w14:paraId="20F9DD81" w14:textId="77777777" w:rsidR="00476607" w:rsidRPr="00C2345C" w:rsidRDefault="00476607" w:rsidP="0094157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CB35BAE" w14:textId="77777777" w:rsidR="00476607" w:rsidRPr="00C2345C" w:rsidRDefault="00476607" w:rsidP="00941574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79" w:right="-4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2345C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จำนวนหน่วย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77D0F66D" w14:textId="77777777" w:rsidR="00476607" w:rsidRPr="00C2345C" w:rsidRDefault="00476607" w:rsidP="00941574">
            <w:pPr>
              <w:pStyle w:val="acctfourfigures"/>
              <w:spacing w:line="240" w:lineRule="atLeast"/>
              <w:ind w:left="-79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</w:tcPr>
          <w:p w14:paraId="268ABA19" w14:textId="77777777" w:rsidR="00476607" w:rsidRPr="00C2345C" w:rsidRDefault="00476607" w:rsidP="00941574">
            <w:pPr>
              <w:pStyle w:val="acctfourfigures"/>
              <w:tabs>
                <w:tab w:val="decimal" w:pos="641"/>
              </w:tabs>
              <w:spacing w:line="240" w:lineRule="atLeast"/>
              <w:ind w:left="-79" w:right="-4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2345C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จำนวนเงิน</w:t>
            </w:r>
          </w:p>
        </w:tc>
      </w:tr>
      <w:tr w:rsidR="00476607" w:rsidRPr="00C2345C" w14:paraId="02234E73" w14:textId="77777777" w:rsidTr="00941574">
        <w:trPr>
          <w:cantSplit/>
          <w:trHeight w:val="245"/>
          <w:tblHeader/>
        </w:trPr>
        <w:tc>
          <w:tcPr>
            <w:tcW w:w="3346" w:type="dxa"/>
          </w:tcPr>
          <w:p w14:paraId="558AB084" w14:textId="77777777" w:rsidR="00476607" w:rsidRPr="00C2345C" w:rsidRDefault="00476607" w:rsidP="00941574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44A2A187" w14:textId="77777777" w:rsidR="00476607" w:rsidRPr="00C2345C" w:rsidRDefault="00476607" w:rsidP="00941574">
            <w:pPr>
              <w:ind w:left="-79" w:right="-43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C2345C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บาท</w:t>
            </w:r>
            <w:r w:rsidRPr="00C2345C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78" w:type="dxa"/>
          </w:tcPr>
          <w:p w14:paraId="2E1B8F43" w14:textId="77777777" w:rsidR="00476607" w:rsidRPr="00C2345C" w:rsidRDefault="00476607" w:rsidP="00941574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7253C14C" w14:textId="77777777" w:rsidR="00476607" w:rsidRPr="00C2345C" w:rsidRDefault="00476607" w:rsidP="00941574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79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C2345C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พันหน่วย</w:t>
            </w:r>
            <w:r w:rsidRPr="00C2345C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80" w:type="dxa"/>
          </w:tcPr>
          <w:p w14:paraId="122B7726" w14:textId="77777777" w:rsidR="00476607" w:rsidRPr="00C2345C" w:rsidRDefault="00476607" w:rsidP="00941574">
            <w:pPr>
              <w:ind w:left="-96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886AE12" w14:textId="77777777" w:rsidR="00476607" w:rsidRPr="00C2345C" w:rsidRDefault="00476607" w:rsidP="00941574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79" w:right="-7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C2345C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พันบาท</w:t>
            </w:r>
            <w:r w:rsidRPr="00C2345C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51D0A408" w14:textId="77777777" w:rsidR="00476607" w:rsidRPr="00C2345C" w:rsidRDefault="00476607" w:rsidP="0094157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C31A949" w14:textId="77777777" w:rsidR="00476607" w:rsidRPr="00C2345C" w:rsidRDefault="00476607" w:rsidP="00941574">
            <w:pPr>
              <w:ind w:left="-139" w:right="-8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C2345C">
              <w:rPr>
                <w:rFonts w:ascii="Angsana New" w:hAnsi="Angsana New" w:hint="cs"/>
                <w:sz w:val="26"/>
                <w:szCs w:val="26"/>
                <w:cs/>
              </w:rPr>
              <w:t>พันหน่วย)</w:t>
            </w:r>
          </w:p>
        </w:tc>
        <w:tc>
          <w:tcPr>
            <w:tcW w:w="180" w:type="dxa"/>
          </w:tcPr>
          <w:p w14:paraId="28384251" w14:textId="77777777" w:rsidR="00476607" w:rsidRPr="00C2345C" w:rsidRDefault="00476607" w:rsidP="00941574">
            <w:pPr>
              <w:ind w:left="-96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vAlign w:val="bottom"/>
          </w:tcPr>
          <w:p w14:paraId="1154ED61" w14:textId="77777777" w:rsidR="00476607" w:rsidRPr="00C2345C" w:rsidRDefault="00476607" w:rsidP="00941574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79" w:right="-7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C2345C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พันบาท</w:t>
            </w:r>
            <w:r w:rsidRPr="00C2345C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476607" w:rsidRPr="00C2345C" w14:paraId="3E5DA01D" w14:textId="77777777" w:rsidTr="00941574">
        <w:trPr>
          <w:cantSplit/>
          <w:trHeight w:val="245"/>
        </w:trPr>
        <w:tc>
          <w:tcPr>
            <w:tcW w:w="3346" w:type="dxa"/>
            <w:shd w:val="clear" w:color="auto" w:fill="auto"/>
          </w:tcPr>
          <w:p w14:paraId="1F854BB3" w14:textId="77777777" w:rsidR="00476607" w:rsidRPr="00C2345C" w:rsidRDefault="00476607" w:rsidP="00941574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2345C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C2345C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C2345C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</w:p>
        </w:tc>
        <w:tc>
          <w:tcPr>
            <w:tcW w:w="1110" w:type="dxa"/>
            <w:tcBorders>
              <w:top w:val="single" w:sz="4" w:space="0" w:color="auto"/>
            </w:tcBorders>
          </w:tcPr>
          <w:p w14:paraId="57B5D52A" w14:textId="77777777" w:rsidR="00476607" w:rsidRPr="00C2345C" w:rsidRDefault="00476607" w:rsidP="00941574">
            <w:pPr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</w:tcPr>
          <w:p w14:paraId="75BF9382" w14:textId="77777777" w:rsidR="00476607" w:rsidRPr="00C2345C" w:rsidRDefault="00476607" w:rsidP="00941574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vAlign w:val="bottom"/>
          </w:tcPr>
          <w:p w14:paraId="518AC79B" w14:textId="77777777" w:rsidR="00476607" w:rsidRPr="00C2345C" w:rsidRDefault="00476607" w:rsidP="00941574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4185601" w14:textId="77777777" w:rsidR="00476607" w:rsidRPr="00C2345C" w:rsidRDefault="00476607" w:rsidP="00941574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4A85641" w14:textId="77777777" w:rsidR="00476607" w:rsidRPr="00C2345C" w:rsidRDefault="00476607" w:rsidP="00941574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901D90D" w14:textId="77777777" w:rsidR="00476607" w:rsidRPr="00C2345C" w:rsidRDefault="00476607" w:rsidP="00941574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6F08E9B" w14:textId="77777777" w:rsidR="00476607" w:rsidRPr="00C2345C" w:rsidRDefault="00476607" w:rsidP="00941574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59BA3B3" w14:textId="77777777" w:rsidR="00476607" w:rsidRPr="00C2345C" w:rsidRDefault="00476607" w:rsidP="00941574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  <w:vAlign w:val="bottom"/>
          </w:tcPr>
          <w:p w14:paraId="6EE41099" w14:textId="77777777" w:rsidR="00476607" w:rsidRPr="00C2345C" w:rsidRDefault="00476607" w:rsidP="00941574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21928" w:rsidRPr="00C2345C" w14:paraId="2B872F08" w14:textId="77777777" w:rsidTr="00941574">
        <w:trPr>
          <w:cantSplit/>
          <w:trHeight w:val="245"/>
        </w:trPr>
        <w:tc>
          <w:tcPr>
            <w:tcW w:w="3346" w:type="dxa"/>
            <w:shd w:val="clear" w:color="auto" w:fill="auto"/>
          </w:tcPr>
          <w:p w14:paraId="28D44CFB" w14:textId="77777777" w:rsidR="00721928" w:rsidRPr="00C2345C" w:rsidRDefault="00721928" w:rsidP="00721928">
            <w:pPr>
              <w:ind w:right="-43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C2345C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 </w:t>
            </w:r>
            <w:r w:rsidRPr="00C2345C">
              <w:rPr>
                <w:rFonts w:ascii="Angsana New" w:hAnsi="Angsana New" w:hint="cs"/>
                <w:sz w:val="26"/>
                <w:szCs w:val="26"/>
                <w:lang w:val="en-GB"/>
              </w:rPr>
              <w:t xml:space="preserve"> </w:t>
            </w:r>
            <w:r w:rsidRPr="00C2345C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ใบส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ำ</w:t>
            </w:r>
            <w:r w:rsidRPr="00C2345C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คัญแสดงสิทธิครั้งที่ </w:t>
            </w:r>
            <w:r w:rsidRPr="00C2345C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C2345C">
              <w:rPr>
                <w:rFonts w:ascii="Angsana New" w:hAnsi="Angsana New" w:hint="cs"/>
                <w:sz w:val="26"/>
                <w:szCs w:val="26"/>
                <w:lang w:val="en-GB"/>
              </w:rPr>
              <w:t xml:space="preserve"> </w:t>
            </w:r>
            <w:r w:rsidRPr="00C2345C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C2345C">
              <w:rPr>
                <w:rFonts w:ascii="Angsana New" w:hAnsi="Angsana New" w:hint="cs"/>
                <w:sz w:val="26"/>
                <w:szCs w:val="26"/>
                <w:lang w:val="en-GB"/>
              </w:rPr>
              <w:t>CPANEL</w:t>
            </w:r>
            <w:r w:rsidRPr="00C2345C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C2345C">
              <w:rPr>
                <w:rFonts w:ascii="Angsana New" w:hAnsi="Angsana New" w:hint="cs"/>
                <w:sz w:val="26"/>
                <w:szCs w:val="26"/>
                <w:lang w:val="en-GB"/>
              </w:rPr>
              <w:t>W1</w:t>
            </w:r>
            <w:r w:rsidRPr="00C2345C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110" w:type="dxa"/>
          </w:tcPr>
          <w:p w14:paraId="739A07DB" w14:textId="77777777" w:rsidR="00721928" w:rsidRPr="00C2345C" w:rsidRDefault="00721928" w:rsidP="00721928">
            <w:pPr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5.00</w:t>
            </w:r>
          </w:p>
        </w:tc>
        <w:tc>
          <w:tcPr>
            <w:tcW w:w="178" w:type="dxa"/>
            <w:shd w:val="clear" w:color="auto" w:fill="auto"/>
          </w:tcPr>
          <w:p w14:paraId="772C521E" w14:textId="77777777" w:rsidR="00721928" w:rsidRPr="00C2345C" w:rsidRDefault="00721928" w:rsidP="00721928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02" w:type="dxa"/>
            <w:shd w:val="clear" w:color="auto" w:fill="auto"/>
          </w:tcPr>
          <w:p w14:paraId="7A5748F3" w14:textId="6922725E" w:rsidR="00721928" w:rsidRPr="00C2345C" w:rsidRDefault="00721928" w:rsidP="00721928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</w:rPr>
            </w:pPr>
            <w:r w:rsidRPr="00C2345C">
              <w:rPr>
                <w:rFonts w:ascii="Angsana New" w:hAnsi="Angsana New" w:hint="cs"/>
                <w:sz w:val="26"/>
                <w:szCs w:val="26"/>
                <w:lang w:bidi="th-TH"/>
              </w:rPr>
              <w:t>28,815</w:t>
            </w:r>
          </w:p>
        </w:tc>
        <w:tc>
          <w:tcPr>
            <w:tcW w:w="180" w:type="dxa"/>
            <w:shd w:val="clear" w:color="auto" w:fill="auto"/>
          </w:tcPr>
          <w:p w14:paraId="01967C74" w14:textId="77777777" w:rsidR="00721928" w:rsidRPr="00C2345C" w:rsidRDefault="00721928" w:rsidP="00721928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5313075" w14:textId="77777777" w:rsidR="00721928" w:rsidRPr="00C2345C" w:rsidRDefault="00721928" w:rsidP="00721928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left="-79" w:right="-6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4B1CA277" w14:textId="77777777" w:rsidR="00721928" w:rsidRPr="00C2345C" w:rsidRDefault="00721928" w:rsidP="00721928">
            <w:pPr>
              <w:pStyle w:val="acctfourfigures"/>
              <w:tabs>
                <w:tab w:val="clear" w:pos="765"/>
                <w:tab w:val="decimal" w:pos="94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49189C7" w14:textId="3E78BAD1" w:rsidR="00721928" w:rsidRPr="00C2345C" w:rsidRDefault="00721928" w:rsidP="00A61C74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31,999</w:t>
            </w:r>
          </w:p>
        </w:tc>
        <w:tc>
          <w:tcPr>
            <w:tcW w:w="180" w:type="dxa"/>
          </w:tcPr>
          <w:p w14:paraId="7E5F6A03" w14:textId="77777777" w:rsidR="00721928" w:rsidRPr="00C2345C" w:rsidRDefault="00721928" w:rsidP="00721928">
            <w:pPr>
              <w:pStyle w:val="acctfourfigures"/>
              <w:tabs>
                <w:tab w:val="clear" w:pos="765"/>
                <w:tab w:val="decimal" w:pos="94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</w:tcPr>
          <w:p w14:paraId="2D72E350" w14:textId="7C2CBFF3" w:rsidR="00721928" w:rsidRPr="00C2345C" w:rsidRDefault="00721928" w:rsidP="00721928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left="-79" w:right="-6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721928" w:rsidRPr="00CD3B25" w14:paraId="3857D1D2" w14:textId="77777777" w:rsidTr="00941574">
        <w:trPr>
          <w:cantSplit/>
          <w:trHeight w:val="245"/>
        </w:trPr>
        <w:tc>
          <w:tcPr>
            <w:tcW w:w="3346" w:type="dxa"/>
            <w:shd w:val="clear" w:color="auto" w:fill="auto"/>
          </w:tcPr>
          <w:p w14:paraId="7C241DDE" w14:textId="77777777" w:rsidR="00721928" w:rsidRPr="00CD3B25" w:rsidRDefault="00721928" w:rsidP="00721928">
            <w:pPr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0" w:type="dxa"/>
          </w:tcPr>
          <w:p w14:paraId="109AD74C" w14:textId="77777777" w:rsidR="00721928" w:rsidRPr="00CD3B25" w:rsidRDefault="00721928" w:rsidP="00721928">
            <w:pPr>
              <w:ind w:left="180" w:hanging="18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8" w:type="dxa"/>
            <w:shd w:val="clear" w:color="auto" w:fill="auto"/>
          </w:tcPr>
          <w:p w14:paraId="1F4225A6" w14:textId="77777777" w:rsidR="00721928" w:rsidRPr="00CD3B25" w:rsidRDefault="00721928" w:rsidP="00721928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1202" w:type="dxa"/>
            <w:shd w:val="clear" w:color="auto" w:fill="auto"/>
          </w:tcPr>
          <w:p w14:paraId="47AB1D22" w14:textId="77777777" w:rsidR="00721928" w:rsidRPr="00CD3B25" w:rsidRDefault="00721928" w:rsidP="00721928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6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</w:tcPr>
          <w:p w14:paraId="0A89744D" w14:textId="77777777" w:rsidR="00721928" w:rsidRPr="00CD3B25" w:rsidRDefault="00721928" w:rsidP="00721928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14:paraId="563F645F" w14:textId="77777777" w:rsidR="00721928" w:rsidRPr="00CD3B25" w:rsidRDefault="00721928" w:rsidP="00721928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6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58FA6567" w14:textId="77777777" w:rsidR="00721928" w:rsidRPr="00CD3B25" w:rsidRDefault="00721928" w:rsidP="00721928">
            <w:pPr>
              <w:pStyle w:val="acctfourfigures"/>
              <w:tabs>
                <w:tab w:val="clear" w:pos="765"/>
                <w:tab w:val="decimal" w:pos="94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</w:tcPr>
          <w:p w14:paraId="191118E8" w14:textId="77777777" w:rsidR="00721928" w:rsidRPr="00CD3B25" w:rsidRDefault="00721928" w:rsidP="00721928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6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3FF532C1" w14:textId="77777777" w:rsidR="00721928" w:rsidRPr="00CD3B25" w:rsidRDefault="00721928" w:rsidP="00721928">
            <w:pPr>
              <w:pStyle w:val="acctfourfigures"/>
              <w:tabs>
                <w:tab w:val="clear" w:pos="765"/>
                <w:tab w:val="decimal" w:pos="94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84" w:type="dxa"/>
          </w:tcPr>
          <w:p w14:paraId="3CA8F1FA" w14:textId="77777777" w:rsidR="00721928" w:rsidRPr="00CD3B25" w:rsidRDefault="00721928" w:rsidP="00721928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left="-79" w:right="-61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21928" w:rsidRPr="00C2345C" w14:paraId="5A7C0EF6" w14:textId="77777777" w:rsidTr="00941574">
        <w:trPr>
          <w:cantSplit/>
          <w:trHeight w:val="245"/>
        </w:trPr>
        <w:tc>
          <w:tcPr>
            <w:tcW w:w="3346" w:type="dxa"/>
            <w:shd w:val="clear" w:color="auto" w:fill="auto"/>
          </w:tcPr>
          <w:p w14:paraId="1C194281" w14:textId="21AC3620" w:rsidR="00721928" w:rsidRPr="00C2345C" w:rsidRDefault="00721928" w:rsidP="00721928">
            <w:pPr>
              <w:ind w:left="56" w:right="-43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การเคลื่อนไหวในระหว่างปี</w:t>
            </w:r>
          </w:p>
        </w:tc>
        <w:tc>
          <w:tcPr>
            <w:tcW w:w="1110" w:type="dxa"/>
          </w:tcPr>
          <w:p w14:paraId="101900D8" w14:textId="77777777" w:rsidR="00721928" w:rsidRPr="00C2345C" w:rsidRDefault="00721928" w:rsidP="00721928">
            <w:pPr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2A4217DE" w14:textId="77777777" w:rsidR="00721928" w:rsidRPr="00C2345C" w:rsidRDefault="00721928" w:rsidP="00721928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02" w:type="dxa"/>
            <w:shd w:val="clear" w:color="auto" w:fill="auto"/>
          </w:tcPr>
          <w:p w14:paraId="449A585F" w14:textId="77777777" w:rsidR="00721928" w:rsidRPr="00C2345C" w:rsidRDefault="00721928" w:rsidP="00721928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703CFB3E" w14:textId="77777777" w:rsidR="00721928" w:rsidRPr="00C2345C" w:rsidRDefault="00721928" w:rsidP="00721928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E7F6558" w14:textId="77777777" w:rsidR="00721928" w:rsidRPr="00C2345C" w:rsidRDefault="00721928" w:rsidP="00721928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285FC97F" w14:textId="77777777" w:rsidR="00721928" w:rsidRPr="00C2345C" w:rsidRDefault="00721928" w:rsidP="00721928">
            <w:pPr>
              <w:pStyle w:val="acctfourfigures"/>
              <w:tabs>
                <w:tab w:val="clear" w:pos="765"/>
                <w:tab w:val="decimal" w:pos="94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DC1CF98" w14:textId="77777777" w:rsidR="00721928" w:rsidRPr="00C2345C" w:rsidRDefault="00721928" w:rsidP="00721928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0F45FED8" w14:textId="77777777" w:rsidR="00721928" w:rsidRPr="00C2345C" w:rsidRDefault="00721928" w:rsidP="00721928">
            <w:pPr>
              <w:pStyle w:val="acctfourfigures"/>
              <w:tabs>
                <w:tab w:val="clear" w:pos="765"/>
                <w:tab w:val="decimal" w:pos="94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</w:tcPr>
          <w:p w14:paraId="0B4E6B6E" w14:textId="77777777" w:rsidR="00721928" w:rsidRPr="00C2345C" w:rsidRDefault="00721928" w:rsidP="00721928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left="-79" w:right="-6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21928" w:rsidRPr="00C2345C" w14:paraId="0D33B70E" w14:textId="77777777" w:rsidTr="00941574">
        <w:trPr>
          <w:cantSplit/>
          <w:trHeight w:val="245"/>
        </w:trPr>
        <w:tc>
          <w:tcPr>
            <w:tcW w:w="3346" w:type="dxa"/>
            <w:shd w:val="clear" w:color="auto" w:fill="auto"/>
          </w:tcPr>
          <w:p w14:paraId="6456CF74" w14:textId="331EBC8F" w:rsidR="00721928" w:rsidRPr="0005292C" w:rsidRDefault="00721928" w:rsidP="00721928">
            <w:pPr>
              <w:ind w:right="-43"/>
              <w:rPr>
                <w:rFonts w:ascii="Angsana New" w:hAnsi="Angsana New"/>
                <w:sz w:val="26"/>
                <w:szCs w:val="26"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05292C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5292C">
              <w:rPr>
                <w:rFonts w:ascii="Angsana New" w:hAnsi="Angsana New" w:hint="cs"/>
                <w:sz w:val="26"/>
                <w:szCs w:val="26"/>
                <w:cs/>
              </w:rPr>
              <w:t>การใช้สิทธิโดยผู้ถือใบสำคัญแสดงสิทธิ</w:t>
            </w:r>
          </w:p>
        </w:tc>
        <w:tc>
          <w:tcPr>
            <w:tcW w:w="1110" w:type="dxa"/>
          </w:tcPr>
          <w:p w14:paraId="7161780B" w14:textId="77777777" w:rsidR="00721928" w:rsidRPr="00C2345C" w:rsidRDefault="00721928" w:rsidP="00721928">
            <w:pPr>
              <w:ind w:left="180" w:hanging="18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5.00</w:t>
            </w:r>
          </w:p>
        </w:tc>
        <w:tc>
          <w:tcPr>
            <w:tcW w:w="178" w:type="dxa"/>
            <w:shd w:val="clear" w:color="auto" w:fill="auto"/>
          </w:tcPr>
          <w:p w14:paraId="43473535" w14:textId="6D58EE02" w:rsidR="00721928" w:rsidRPr="00C2345C" w:rsidRDefault="00721928" w:rsidP="00721928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auto"/>
          </w:tcPr>
          <w:p w14:paraId="1DD10BCC" w14:textId="15398377" w:rsidR="00721928" w:rsidRPr="00C2345C" w:rsidRDefault="00721928" w:rsidP="00721928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left="-79" w:right="-61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7BE46E8" w14:textId="77777777" w:rsidR="00721928" w:rsidRPr="00C2345C" w:rsidRDefault="00721928" w:rsidP="00721928">
            <w:pPr>
              <w:pStyle w:val="acctfourfigures"/>
              <w:tabs>
                <w:tab w:val="clear" w:pos="765"/>
                <w:tab w:val="decimal" w:pos="73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9B31C27" w14:textId="77777777" w:rsidR="00721928" w:rsidRPr="00C2345C" w:rsidRDefault="00721928" w:rsidP="00721928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left="-79" w:right="-6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474BF755" w14:textId="77777777" w:rsidR="00721928" w:rsidRPr="00C2345C" w:rsidRDefault="00721928" w:rsidP="00721928">
            <w:pPr>
              <w:pStyle w:val="acctfourfigures"/>
              <w:tabs>
                <w:tab w:val="clear" w:pos="765"/>
                <w:tab w:val="decimal" w:pos="731"/>
                <w:tab w:val="decimal" w:pos="94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85C58B0" w14:textId="5B2A570C" w:rsidR="00721928" w:rsidRPr="00CC3BE5" w:rsidRDefault="00721928" w:rsidP="00A61C74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left="-79" w:right="-54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(3,184)</w:t>
            </w:r>
          </w:p>
        </w:tc>
        <w:tc>
          <w:tcPr>
            <w:tcW w:w="180" w:type="dxa"/>
          </w:tcPr>
          <w:p w14:paraId="19C3257E" w14:textId="77777777" w:rsidR="00721928" w:rsidRPr="00C2345C" w:rsidRDefault="00721928" w:rsidP="00721928">
            <w:pPr>
              <w:pStyle w:val="acctfourfigures"/>
              <w:tabs>
                <w:tab w:val="clear" w:pos="765"/>
                <w:tab w:val="decimal" w:pos="731"/>
                <w:tab w:val="decimal" w:pos="94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14:paraId="6E82062C" w14:textId="5D4D1EA3" w:rsidR="00721928" w:rsidRPr="00C2345C" w:rsidRDefault="00721928" w:rsidP="00721928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left="-79" w:right="-6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721928" w:rsidRPr="00CD3B25" w14:paraId="47313784" w14:textId="77777777" w:rsidTr="00941574">
        <w:trPr>
          <w:cantSplit/>
          <w:trHeight w:val="245"/>
        </w:trPr>
        <w:tc>
          <w:tcPr>
            <w:tcW w:w="3346" w:type="dxa"/>
            <w:shd w:val="clear" w:color="auto" w:fill="auto"/>
          </w:tcPr>
          <w:p w14:paraId="14024B50" w14:textId="77777777" w:rsidR="00721928" w:rsidRPr="00CD3B25" w:rsidRDefault="00721928" w:rsidP="00721928">
            <w:pPr>
              <w:ind w:left="56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0" w:type="dxa"/>
          </w:tcPr>
          <w:p w14:paraId="370FEA85" w14:textId="77777777" w:rsidR="00721928" w:rsidRPr="00CD3B25" w:rsidRDefault="00721928" w:rsidP="0072192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61"/>
              <w:rPr>
                <w:rFonts w:ascii="Angsana New" w:hAnsi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78A4BB77" w14:textId="77777777" w:rsidR="00721928" w:rsidRPr="00CD3B25" w:rsidRDefault="00721928" w:rsidP="00721928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shd w:val="clear" w:color="auto" w:fill="auto"/>
          </w:tcPr>
          <w:p w14:paraId="62B8CB8D" w14:textId="77777777" w:rsidR="00721928" w:rsidRPr="00CD3B25" w:rsidRDefault="00721928" w:rsidP="00721928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2" w:right="-58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665BBDC" w14:textId="77777777" w:rsidR="00721928" w:rsidRPr="00CD3B25" w:rsidRDefault="00721928" w:rsidP="00721928">
            <w:pPr>
              <w:pStyle w:val="acctfourfigures"/>
              <w:tabs>
                <w:tab w:val="clear" w:pos="765"/>
                <w:tab w:val="decimal" w:pos="73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7E4C661" w14:textId="77777777" w:rsidR="00721928" w:rsidRPr="00CD3B25" w:rsidRDefault="00721928" w:rsidP="00721928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left="-79" w:right="-61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4E9B60D0" w14:textId="77777777" w:rsidR="00721928" w:rsidRPr="00CD3B25" w:rsidRDefault="00721928" w:rsidP="00721928">
            <w:pPr>
              <w:pStyle w:val="acctfourfigures"/>
              <w:tabs>
                <w:tab w:val="clear" w:pos="765"/>
                <w:tab w:val="decimal" w:pos="731"/>
                <w:tab w:val="decimal" w:pos="941"/>
              </w:tabs>
              <w:spacing w:line="240" w:lineRule="atLeast"/>
              <w:ind w:left="-79" w:right="-61"/>
              <w:rPr>
                <w:rFonts w:ascii="Angsana New" w:hAnsi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9DDE2C8" w14:textId="77777777" w:rsidR="00721928" w:rsidRPr="00CC3BE5" w:rsidRDefault="00721928" w:rsidP="00721928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6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1051D69F" w14:textId="77777777" w:rsidR="00721928" w:rsidRPr="00CD3B25" w:rsidRDefault="00721928" w:rsidP="00721928">
            <w:pPr>
              <w:pStyle w:val="acctfourfigures"/>
              <w:tabs>
                <w:tab w:val="clear" w:pos="765"/>
                <w:tab w:val="decimal" w:pos="731"/>
                <w:tab w:val="decimal" w:pos="94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</w:tcPr>
          <w:p w14:paraId="2EA33B93" w14:textId="77777777" w:rsidR="00721928" w:rsidRPr="00CD3B25" w:rsidRDefault="00721928" w:rsidP="00721928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left="-79" w:right="-61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21928" w:rsidRPr="00C2345C" w14:paraId="19ED19E6" w14:textId="77777777" w:rsidTr="00941574">
        <w:trPr>
          <w:cantSplit/>
          <w:trHeight w:val="245"/>
        </w:trPr>
        <w:tc>
          <w:tcPr>
            <w:tcW w:w="3346" w:type="dxa"/>
            <w:shd w:val="clear" w:color="auto" w:fill="auto"/>
          </w:tcPr>
          <w:p w14:paraId="462B96DF" w14:textId="1911A0EB" w:rsidR="00721928" w:rsidRPr="00B76BC3" w:rsidRDefault="00721928" w:rsidP="00721928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76BC3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B76BC3">
              <w:rPr>
                <w:rFonts w:ascii="Angsana New" w:hAnsi="Angsana New" w:hint="cs"/>
                <w:sz w:val="26"/>
                <w:szCs w:val="26"/>
              </w:rPr>
              <w:t>3</w:t>
            </w:r>
            <w:r w:rsidRPr="00B76BC3">
              <w:rPr>
                <w:rFonts w:ascii="Angsana New" w:hAnsi="Angsana New"/>
                <w:sz w:val="26"/>
                <w:szCs w:val="26"/>
              </w:rPr>
              <w:t>1</w:t>
            </w:r>
            <w:r w:rsidRPr="00B76BC3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B76BC3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110" w:type="dxa"/>
          </w:tcPr>
          <w:p w14:paraId="1147D3A3" w14:textId="77777777" w:rsidR="00721928" w:rsidRPr="00C2345C" w:rsidRDefault="00721928" w:rsidP="0072192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0B8ED9E7" w14:textId="77777777" w:rsidR="00721928" w:rsidRPr="00C2345C" w:rsidRDefault="00721928" w:rsidP="00721928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02" w:type="dxa"/>
            <w:shd w:val="clear" w:color="auto" w:fill="auto"/>
          </w:tcPr>
          <w:p w14:paraId="024A238D" w14:textId="77777777" w:rsidR="00721928" w:rsidRPr="00C2345C" w:rsidRDefault="00721928" w:rsidP="00721928">
            <w:pPr>
              <w:pStyle w:val="acctfourfigures"/>
              <w:tabs>
                <w:tab w:val="clear" w:pos="765"/>
                <w:tab w:val="decimal" w:pos="584"/>
                <w:tab w:val="decimal" w:pos="94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1428746" w14:textId="77777777" w:rsidR="00721928" w:rsidRPr="00C2345C" w:rsidRDefault="00721928" w:rsidP="00721928">
            <w:pPr>
              <w:pStyle w:val="acctfourfigures"/>
              <w:tabs>
                <w:tab w:val="clear" w:pos="765"/>
                <w:tab w:val="decimal" w:pos="73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04C8B56" w14:textId="77777777" w:rsidR="00721928" w:rsidRPr="00C2345C" w:rsidRDefault="00721928" w:rsidP="00721928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left="-79" w:right="-6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338A12DF" w14:textId="77777777" w:rsidR="00721928" w:rsidRPr="00C2345C" w:rsidRDefault="00721928" w:rsidP="00721928">
            <w:pPr>
              <w:pStyle w:val="acctfourfigures"/>
              <w:tabs>
                <w:tab w:val="clear" w:pos="765"/>
                <w:tab w:val="decimal" w:pos="731"/>
                <w:tab w:val="decimal" w:pos="94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</w:tcPr>
          <w:p w14:paraId="5302CA6E" w14:textId="77777777" w:rsidR="00721928" w:rsidRPr="00CC3BE5" w:rsidRDefault="00721928" w:rsidP="00721928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2D1CBA80" w14:textId="77777777" w:rsidR="00721928" w:rsidRPr="00C2345C" w:rsidRDefault="00721928" w:rsidP="00721928">
            <w:pPr>
              <w:pStyle w:val="acctfourfigures"/>
              <w:tabs>
                <w:tab w:val="clear" w:pos="765"/>
                <w:tab w:val="decimal" w:pos="731"/>
                <w:tab w:val="decimal" w:pos="94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</w:tcPr>
          <w:p w14:paraId="422B807D" w14:textId="77777777" w:rsidR="00721928" w:rsidRPr="00C2345C" w:rsidRDefault="00721928" w:rsidP="00721928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left="-79" w:right="-6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21928" w:rsidRPr="00C2345C" w14:paraId="4A27D745" w14:textId="77777777" w:rsidTr="00941574">
        <w:trPr>
          <w:cantSplit/>
          <w:trHeight w:val="245"/>
        </w:trPr>
        <w:tc>
          <w:tcPr>
            <w:tcW w:w="3346" w:type="dxa"/>
            <w:shd w:val="clear" w:color="auto" w:fill="auto"/>
          </w:tcPr>
          <w:p w14:paraId="380741E8" w14:textId="77777777" w:rsidR="00721928" w:rsidRPr="00C2345C" w:rsidRDefault="00721928" w:rsidP="00721928">
            <w:pPr>
              <w:ind w:right="-43"/>
              <w:rPr>
                <w:rFonts w:ascii="Angsana New" w:hAnsi="Angsana New"/>
                <w:sz w:val="26"/>
                <w:szCs w:val="26"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C2345C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 </w:t>
            </w:r>
            <w:r w:rsidRPr="00C2345C">
              <w:rPr>
                <w:rFonts w:ascii="Angsana New" w:hAnsi="Angsana New" w:hint="cs"/>
                <w:sz w:val="26"/>
                <w:szCs w:val="26"/>
                <w:lang w:val="en-GB"/>
              </w:rPr>
              <w:t xml:space="preserve"> </w:t>
            </w:r>
            <w:r w:rsidRPr="00C2345C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ใบส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ำ</w:t>
            </w:r>
            <w:r w:rsidRPr="00C2345C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คัญแสดงสิทธิครั้งที่ </w:t>
            </w:r>
            <w:r w:rsidRPr="00C2345C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C2345C">
              <w:rPr>
                <w:rFonts w:ascii="Angsana New" w:hAnsi="Angsana New" w:hint="cs"/>
                <w:sz w:val="26"/>
                <w:szCs w:val="26"/>
                <w:lang w:val="en-GB"/>
              </w:rPr>
              <w:t xml:space="preserve"> </w:t>
            </w:r>
            <w:r w:rsidRPr="00C2345C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C2345C">
              <w:rPr>
                <w:rFonts w:ascii="Angsana New" w:hAnsi="Angsana New" w:hint="cs"/>
                <w:sz w:val="26"/>
                <w:szCs w:val="26"/>
                <w:lang w:val="en-GB"/>
              </w:rPr>
              <w:t>CPANEL</w:t>
            </w:r>
            <w:r w:rsidRPr="00C2345C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C2345C">
              <w:rPr>
                <w:rFonts w:ascii="Angsana New" w:hAnsi="Angsana New" w:hint="cs"/>
                <w:sz w:val="26"/>
                <w:szCs w:val="26"/>
                <w:lang w:val="en-GB"/>
              </w:rPr>
              <w:t>W1</w:t>
            </w:r>
            <w:r w:rsidRPr="00C2345C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110" w:type="dxa"/>
          </w:tcPr>
          <w:p w14:paraId="09782159" w14:textId="77777777" w:rsidR="00721928" w:rsidRPr="00C2345C" w:rsidRDefault="00721928" w:rsidP="00721928">
            <w:pPr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5.00</w:t>
            </w:r>
          </w:p>
        </w:tc>
        <w:tc>
          <w:tcPr>
            <w:tcW w:w="178" w:type="dxa"/>
            <w:shd w:val="clear" w:color="auto" w:fill="auto"/>
          </w:tcPr>
          <w:p w14:paraId="60A4126C" w14:textId="77777777" w:rsidR="00721928" w:rsidRPr="00C2345C" w:rsidRDefault="00721928" w:rsidP="00721928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02" w:type="dxa"/>
            <w:tcBorders>
              <w:bottom w:val="double" w:sz="4" w:space="0" w:color="auto"/>
            </w:tcBorders>
            <w:shd w:val="clear" w:color="auto" w:fill="auto"/>
          </w:tcPr>
          <w:p w14:paraId="116390D4" w14:textId="77777777" w:rsidR="00721928" w:rsidRPr="00C2345C" w:rsidRDefault="00721928" w:rsidP="00721928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2345C">
              <w:rPr>
                <w:rFonts w:ascii="Angsana New" w:hAnsi="Angsana New" w:hint="cs"/>
                <w:sz w:val="26"/>
                <w:szCs w:val="26"/>
                <w:lang w:bidi="th-TH"/>
              </w:rPr>
              <w:t>28,815</w:t>
            </w:r>
          </w:p>
        </w:tc>
        <w:tc>
          <w:tcPr>
            <w:tcW w:w="180" w:type="dxa"/>
            <w:shd w:val="clear" w:color="auto" w:fill="auto"/>
          </w:tcPr>
          <w:p w14:paraId="33B7D574" w14:textId="77777777" w:rsidR="00721928" w:rsidRPr="00C2345C" w:rsidRDefault="00721928" w:rsidP="00721928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2E84A513" w14:textId="77777777" w:rsidR="00721928" w:rsidRPr="00C2345C" w:rsidRDefault="00721928" w:rsidP="00721928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left="-79" w:right="-6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31BD8CE4" w14:textId="77777777" w:rsidR="00721928" w:rsidRPr="00C2345C" w:rsidRDefault="00721928" w:rsidP="00721928">
            <w:pPr>
              <w:pStyle w:val="acctfourfigures"/>
              <w:tabs>
                <w:tab w:val="clear" w:pos="765"/>
                <w:tab w:val="decimal" w:pos="94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FD2C924" w14:textId="124F40D8" w:rsidR="00721928" w:rsidRPr="00CC3BE5" w:rsidRDefault="00721928" w:rsidP="00721928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</w:rPr>
            </w:pPr>
            <w:r w:rsidRPr="00C2345C">
              <w:rPr>
                <w:rFonts w:ascii="Angsana New" w:hAnsi="Angsana New" w:hint="cs"/>
                <w:sz w:val="26"/>
                <w:szCs w:val="26"/>
                <w:lang w:bidi="th-TH"/>
              </w:rPr>
              <w:t>28,815</w:t>
            </w:r>
          </w:p>
        </w:tc>
        <w:tc>
          <w:tcPr>
            <w:tcW w:w="180" w:type="dxa"/>
          </w:tcPr>
          <w:p w14:paraId="647B3A66" w14:textId="77777777" w:rsidR="00721928" w:rsidRPr="00C2345C" w:rsidRDefault="00721928" w:rsidP="00721928">
            <w:pPr>
              <w:pStyle w:val="acctfourfigures"/>
              <w:tabs>
                <w:tab w:val="clear" w:pos="765"/>
                <w:tab w:val="decimal" w:pos="94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  <w:tcBorders>
              <w:bottom w:val="double" w:sz="4" w:space="0" w:color="auto"/>
            </w:tcBorders>
          </w:tcPr>
          <w:p w14:paraId="667C5077" w14:textId="4C700F85" w:rsidR="00721928" w:rsidRPr="00C2345C" w:rsidRDefault="00721928" w:rsidP="00721928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left="-79" w:right="-6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</w:tbl>
    <w:p w14:paraId="757A5D70" w14:textId="77777777" w:rsidR="00476607" w:rsidRPr="00C2345C" w:rsidRDefault="00476607" w:rsidP="004766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</w:p>
    <w:p w14:paraId="53593872" w14:textId="11B715B5" w:rsidR="00476607" w:rsidRPr="00016A1B" w:rsidRDefault="00476607" w:rsidP="00016A1B">
      <w:pPr>
        <w:jc w:val="thaiDistribute"/>
        <w:rPr>
          <w:rFonts w:ascii="Angsana New" w:hAnsi="Angsana New"/>
          <w:sz w:val="26"/>
          <w:szCs w:val="26"/>
        </w:rPr>
      </w:pPr>
      <w:r w:rsidRPr="002D1A4D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2D1A4D">
        <w:rPr>
          <w:rFonts w:ascii="Angsana New" w:hAnsi="Angsana New"/>
          <w:sz w:val="26"/>
          <w:szCs w:val="26"/>
        </w:rPr>
        <w:t xml:space="preserve">31 </w:t>
      </w:r>
      <w:r w:rsidRPr="002D1A4D">
        <w:rPr>
          <w:rFonts w:ascii="Angsana New" w:hAnsi="Angsana New" w:hint="cs"/>
          <w:sz w:val="26"/>
          <w:szCs w:val="26"/>
          <w:cs/>
        </w:rPr>
        <w:t xml:space="preserve">พฤษภาคม </w:t>
      </w:r>
      <w:r w:rsidRPr="002D1A4D">
        <w:rPr>
          <w:rFonts w:ascii="Angsana New" w:hAnsi="Angsana New"/>
          <w:sz w:val="26"/>
          <w:szCs w:val="26"/>
        </w:rPr>
        <w:t xml:space="preserve">2566 </w:t>
      </w:r>
      <w:r>
        <w:rPr>
          <w:rFonts w:ascii="Angsana New" w:hAnsi="Angsana New" w:hint="cs"/>
          <w:sz w:val="26"/>
          <w:szCs w:val="26"/>
          <w:cs/>
        </w:rPr>
        <w:t>มี</w:t>
      </w:r>
      <w:r w:rsidRPr="002D1A4D">
        <w:rPr>
          <w:rFonts w:ascii="Angsana New" w:hAnsi="Angsana New"/>
          <w:sz w:val="26"/>
          <w:szCs w:val="26"/>
          <w:cs/>
        </w:rPr>
        <w:t>ผู้ใช้สิทธิ</w:t>
      </w:r>
      <w:r>
        <w:rPr>
          <w:rFonts w:ascii="Angsana New" w:hAnsi="Angsana New" w:hint="cs"/>
          <w:sz w:val="26"/>
          <w:szCs w:val="26"/>
          <w:cs/>
        </w:rPr>
        <w:t>ซื้อหุ้นสามัญ</w:t>
      </w:r>
      <w:r w:rsidRPr="002D1A4D">
        <w:rPr>
          <w:rFonts w:ascii="Angsana New" w:hAnsi="Angsana New"/>
          <w:sz w:val="26"/>
          <w:szCs w:val="26"/>
          <w:cs/>
        </w:rPr>
        <w:t>ของบริษัท</w:t>
      </w:r>
      <w:r>
        <w:rPr>
          <w:rFonts w:ascii="Angsana New" w:hAnsi="Angsana New" w:hint="cs"/>
          <w:sz w:val="26"/>
          <w:szCs w:val="26"/>
          <w:cs/>
        </w:rPr>
        <w:t xml:space="preserve">ตามใบสำคัญแสดงสิทธิ </w:t>
      </w:r>
      <w:r>
        <w:rPr>
          <w:rFonts w:ascii="Angsana New" w:hAnsi="Angsana New"/>
          <w:sz w:val="26"/>
          <w:szCs w:val="26"/>
        </w:rPr>
        <w:t xml:space="preserve">CPANEL-W1 </w:t>
      </w:r>
      <w:r w:rsidRPr="002D1A4D">
        <w:rPr>
          <w:rFonts w:ascii="Angsana New" w:hAnsi="Angsana New"/>
          <w:sz w:val="26"/>
          <w:szCs w:val="26"/>
          <w:cs/>
        </w:rPr>
        <w:t>จำนวน</w:t>
      </w:r>
      <w:r>
        <w:rPr>
          <w:rFonts w:ascii="Angsana New" w:hAnsi="Angsana New"/>
          <w:sz w:val="26"/>
          <w:szCs w:val="26"/>
        </w:rPr>
        <w:t xml:space="preserve"> </w:t>
      </w:r>
      <w:r w:rsidRPr="00E227A1">
        <w:rPr>
          <w:rFonts w:ascii="Angsana New" w:hAnsi="Angsana New"/>
          <w:sz w:val="26"/>
          <w:szCs w:val="26"/>
        </w:rPr>
        <w:t>3</w:t>
      </w:r>
      <w:r>
        <w:rPr>
          <w:rFonts w:ascii="Angsana New" w:hAnsi="Angsana New"/>
          <w:sz w:val="26"/>
          <w:szCs w:val="26"/>
        </w:rPr>
        <w:t>,</w:t>
      </w:r>
      <w:r w:rsidRPr="00E227A1">
        <w:rPr>
          <w:rFonts w:ascii="Angsana New" w:hAnsi="Angsana New"/>
          <w:sz w:val="26"/>
          <w:szCs w:val="26"/>
        </w:rPr>
        <w:t>1</w:t>
      </w:r>
      <w:r>
        <w:rPr>
          <w:rFonts w:ascii="Angsana New" w:hAnsi="Angsana New"/>
          <w:sz w:val="26"/>
          <w:szCs w:val="26"/>
        </w:rPr>
        <w:t xml:space="preserve">83,996 </w:t>
      </w:r>
      <w:r w:rsidRPr="002D1A4D">
        <w:rPr>
          <w:rFonts w:ascii="Angsana New" w:hAnsi="Angsana New"/>
          <w:sz w:val="26"/>
          <w:szCs w:val="26"/>
          <w:cs/>
        </w:rPr>
        <w:t>หน่วย</w:t>
      </w:r>
      <w:r>
        <w:rPr>
          <w:rFonts w:ascii="Angsana New" w:hAnsi="Angsana New"/>
          <w:sz w:val="26"/>
          <w:szCs w:val="26"/>
        </w:rPr>
        <w:t xml:space="preserve"> </w:t>
      </w:r>
      <w:r>
        <w:rPr>
          <w:rFonts w:ascii="Angsana New" w:hAnsi="Angsana New" w:hint="cs"/>
          <w:sz w:val="26"/>
          <w:szCs w:val="26"/>
          <w:cs/>
        </w:rPr>
        <w:t>ใน</w:t>
      </w:r>
      <w:r w:rsidRPr="002D1A4D">
        <w:rPr>
          <w:rFonts w:ascii="Angsana New" w:hAnsi="Angsana New"/>
          <w:sz w:val="26"/>
          <w:szCs w:val="26"/>
          <w:cs/>
        </w:rPr>
        <w:t>ราคา</w:t>
      </w:r>
      <w:r>
        <w:rPr>
          <w:rFonts w:ascii="Angsana New" w:hAnsi="Angsana New"/>
          <w:sz w:val="26"/>
          <w:szCs w:val="26"/>
        </w:rPr>
        <w:t xml:space="preserve">    </w:t>
      </w:r>
      <w:r w:rsidRPr="002D1A4D">
        <w:rPr>
          <w:rFonts w:ascii="Angsana New" w:hAnsi="Angsana New"/>
          <w:sz w:val="26"/>
          <w:szCs w:val="26"/>
          <w:cs/>
        </w:rPr>
        <w:t xml:space="preserve">ใช้สิทธิหน่วยละ </w:t>
      </w:r>
      <w:r w:rsidRPr="002D1A4D">
        <w:rPr>
          <w:rFonts w:ascii="Angsana New" w:hAnsi="Angsana New"/>
          <w:sz w:val="26"/>
          <w:szCs w:val="26"/>
        </w:rPr>
        <w:t>5</w:t>
      </w:r>
      <w:r w:rsidRPr="002D1A4D">
        <w:rPr>
          <w:rFonts w:ascii="Angsana New" w:hAnsi="Angsana New"/>
          <w:sz w:val="26"/>
          <w:szCs w:val="26"/>
          <w:cs/>
        </w:rPr>
        <w:t xml:space="preserve"> บาท</w:t>
      </w:r>
      <w:r>
        <w:rPr>
          <w:rFonts w:ascii="Angsana New" w:hAnsi="Angsana New"/>
          <w:sz w:val="26"/>
          <w:szCs w:val="26"/>
        </w:rPr>
        <w:t xml:space="preserve"> </w:t>
      </w:r>
      <w:r>
        <w:rPr>
          <w:rFonts w:ascii="Angsana New" w:hAnsi="Angsana New" w:hint="cs"/>
          <w:sz w:val="26"/>
          <w:szCs w:val="26"/>
          <w:cs/>
        </w:rPr>
        <w:t xml:space="preserve">บริษัทได้รับเงินเพิ่มทุนหุ้นสามัญจำนวน </w:t>
      </w:r>
      <w:r w:rsidRPr="002D1A4D">
        <w:rPr>
          <w:rFonts w:ascii="Angsana New" w:hAnsi="Angsana New"/>
          <w:sz w:val="26"/>
          <w:szCs w:val="26"/>
        </w:rPr>
        <w:t xml:space="preserve">15.9 </w:t>
      </w:r>
      <w:r w:rsidRPr="002D1A4D">
        <w:rPr>
          <w:rFonts w:ascii="Angsana New" w:hAnsi="Angsana New"/>
          <w:sz w:val="26"/>
          <w:szCs w:val="26"/>
          <w:cs/>
        </w:rPr>
        <w:t>ล้านบาท</w:t>
      </w:r>
      <w:r>
        <w:rPr>
          <w:rFonts w:ascii="Angsana New" w:hAnsi="Angsana New" w:hint="cs"/>
          <w:sz w:val="26"/>
          <w:szCs w:val="26"/>
          <w:cs/>
        </w:rPr>
        <w:t xml:space="preserve"> แล้วในวันดังกล่าว </w:t>
      </w:r>
      <w:r w:rsidRPr="002D1A4D">
        <w:rPr>
          <w:rFonts w:ascii="Angsana New" w:hAnsi="Angsana New"/>
          <w:sz w:val="26"/>
          <w:szCs w:val="26"/>
          <w:cs/>
        </w:rPr>
        <w:t>บริษัทได้จดทะเบียนเพิ่มทุนชำระแล้ว</w:t>
      </w:r>
      <w:r>
        <w:rPr>
          <w:rFonts w:ascii="Angsana New" w:hAnsi="Angsana New" w:hint="cs"/>
          <w:sz w:val="26"/>
          <w:szCs w:val="26"/>
          <w:cs/>
        </w:rPr>
        <w:t xml:space="preserve">ของบริษัทจาก </w:t>
      </w:r>
      <w:r>
        <w:rPr>
          <w:rFonts w:ascii="Angsana New" w:hAnsi="Angsana New"/>
          <w:sz w:val="26"/>
          <w:szCs w:val="26"/>
        </w:rPr>
        <w:t>159</w:t>
      </w:r>
      <w:r w:rsidRPr="00D7681A">
        <w:rPr>
          <w:rFonts w:ascii="Angsana New" w:hAnsi="Angsana New"/>
          <w:sz w:val="26"/>
          <w:szCs w:val="26"/>
        </w:rPr>
        <w:t>,</w:t>
      </w:r>
      <w:r w:rsidRPr="00D7681A">
        <w:rPr>
          <w:rFonts w:ascii="Angsana New" w:hAnsi="Angsana New"/>
          <w:sz w:val="26"/>
          <w:szCs w:val="26"/>
          <w:cs/>
        </w:rPr>
        <w:t>994</w:t>
      </w:r>
      <w:r w:rsidRPr="00D7681A">
        <w:rPr>
          <w:rFonts w:ascii="Angsana New" w:hAnsi="Angsana New"/>
          <w:sz w:val="26"/>
          <w:szCs w:val="26"/>
        </w:rPr>
        <w:t>,</w:t>
      </w:r>
      <w:r>
        <w:rPr>
          <w:rFonts w:ascii="Angsana New" w:hAnsi="Angsana New"/>
          <w:sz w:val="26"/>
          <w:szCs w:val="26"/>
        </w:rPr>
        <w:t>567</w:t>
      </w:r>
      <w:r>
        <w:rPr>
          <w:rFonts w:ascii="Angsana New" w:hAnsi="Angsana New" w:hint="cs"/>
          <w:sz w:val="26"/>
          <w:szCs w:val="26"/>
          <w:cs/>
        </w:rPr>
        <w:t xml:space="preserve"> บาท </w:t>
      </w:r>
      <w:r w:rsidRPr="002C0D6D">
        <w:rPr>
          <w:rFonts w:ascii="Angsana New" w:hAnsi="Angsana New"/>
          <w:sz w:val="26"/>
          <w:szCs w:val="26"/>
        </w:rPr>
        <w:t>(</w:t>
      </w:r>
      <w:r w:rsidRPr="002C0D6D">
        <w:rPr>
          <w:rFonts w:ascii="Angsana New" w:hAnsi="Angsana New"/>
          <w:sz w:val="26"/>
          <w:szCs w:val="26"/>
          <w:cs/>
        </w:rPr>
        <w:t xml:space="preserve">แบ่งเป็นหุ้นสามัญ </w:t>
      </w:r>
      <w:r>
        <w:rPr>
          <w:rFonts w:ascii="Angsana New" w:hAnsi="Angsana New"/>
          <w:sz w:val="26"/>
          <w:szCs w:val="26"/>
        </w:rPr>
        <w:t>159</w:t>
      </w:r>
      <w:r w:rsidRPr="00D7681A">
        <w:rPr>
          <w:rFonts w:ascii="Angsana New" w:hAnsi="Angsana New"/>
          <w:sz w:val="26"/>
          <w:szCs w:val="26"/>
        </w:rPr>
        <w:t>,</w:t>
      </w:r>
      <w:r w:rsidRPr="00D7681A">
        <w:rPr>
          <w:rFonts w:ascii="Angsana New" w:hAnsi="Angsana New"/>
          <w:sz w:val="26"/>
          <w:szCs w:val="26"/>
          <w:cs/>
        </w:rPr>
        <w:t>994</w:t>
      </w:r>
      <w:r w:rsidRPr="00D7681A">
        <w:rPr>
          <w:rFonts w:ascii="Angsana New" w:hAnsi="Angsana New"/>
          <w:sz w:val="26"/>
          <w:szCs w:val="26"/>
        </w:rPr>
        <w:t>,</w:t>
      </w:r>
      <w:r>
        <w:rPr>
          <w:rFonts w:ascii="Angsana New" w:hAnsi="Angsana New"/>
          <w:sz w:val="26"/>
          <w:szCs w:val="26"/>
        </w:rPr>
        <w:t>567</w:t>
      </w:r>
      <w:r>
        <w:rPr>
          <w:rFonts w:ascii="Angsana New" w:hAnsi="Angsana New" w:hint="cs"/>
          <w:sz w:val="26"/>
          <w:szCs w:val="26"/>
          <w:cs/>
        </w:rPr>
        <w:t xml:space="preserve"> </w:t>
      </w:r>
      <w:r w:rsidRPr="002C0D6D">
        <w:rPr>
          <w:rFonts w:ascii="Angsana New" w:hAnsi="Angsana New"/>
          <w:sz w:val="26"/>
          <w:szCs w:val="26"/>
          <w:cs/>
        </w:rPr>
        <w:t xml:space="preserve">หุ้น หุ้นละ </w:t>
      </w:r>
      <w:r w:rsidRPr="002C0D6D">
        <w:rPr>
          <w:rFonts w:ascii="Angsana New" w:hAnsi="Angsana New"/>
          <w:sz w:val="26"/>
          <w:szCs w:val="26"/>
        </w:rPr>
        <w:t xml:space="preserve">1 </w:t>
      </w:r>
      <w:r w:rsidRPr="002C0D6D">
        <w:rPr>
          <w:rFonts w:ascii="Angsana New" w:hAnsi="Angsana New"/>
          <w:sz w:val="26"/>
          <w:szCs w:val="26"/>
          <w:cs/>
        </w:rPr>
        <w:t>บาท</w:t>
      </w:r>
      <w:r w:rsidRPr="002C0D6D">
        <w:rPr>
          <w:rFonts w:ascii="Angsana New" w:hAnsi="Angsana New"/>
          <w:sz w:val="26"/>
          <w:szCs w:val="26"/>
        </w:rPr>
        <w:t xml:space="preserve"> </w:t>
      </w:r>
      <w:r w:rsidRPr="002C0D6D">
        <w:rPr>
          <w:rFonts w:ascii="Angsana New" w:hAnsi="Angsana New"/>
          <w:sz w:val="26"/>
          <w:szCs w:val="26"/>
          <w:cs/>
        </w:rPr>
        <w:t>) เป็น</w:t>
      </w:r>
      <w:r w:rsidRPr="002C0D6D">
        <w:rPr>
          <w:rFonts w:ascii="Angsana New" w:hAnsi="Angsana New"/>
          <w:sz w:val="26"/>
          <w:szCs w:val="26"/>
        </w:rPr>
        <w:t xml:space="preserve"> 163,178,563 </w:t>
      </w:r>
      <w:r w:rsidRPr="002C0D6D">
        <w:rPr>
          <w:rFonts w:ascii="Angsana New" w:hAnsi="Angsana New"/>
          <w:sz w:val="26"/>
          <w:szCs w:val="26"/>
          <w:cs/>
        </w:rPr>
        <w:t xml:space="preserve">บาท </w:t>
      </w:r>
      <w:r w:rsidRPr="002C0D6D">
        <w:rPr>
          <w:rFonts w:ascii="Angsana New" w:hAnsi="Angsana New"/>
          <w:sz w:val="26"/>
          <w:szCs w:val="26"/>
        </w:rPr>
        <w:t>(</w:t>
      </w:r>
      <w:r w:rsidRPr="002C0D6D">
        <w:rPr>
          <w:rFonts w:ascii="Angsana New" w:hAnsi="Angsana New"/>
          <w:sz w:val="26"/>
          <w:szCs w:val="26"/>
          <w:cs/>
        </w:rPr>
        <w:t xml:space="preserve">แบ่งเป็นหุ้นสามัญ </w:t>
      </w:r>
      <w:r w:rsidRPr="002C0D6D">
        <w:rPr>
          <w:rFonts w:ascii="Angsana New" w:hAnsi="Angsana New"/>
          <w:sz w:val="26"/>
          <w:szCs w:val="26"/>
        </w:rPr>
        <w:t xml:space="preserve">163,178,563 </w:t>
      </w:r>
      <w:r w:rsidRPr="002C0D6D">
        <w:rPr>
          <w:rFonts w:ascii="Angsana New" w:hAnsi="Angsana New"/>
          <w:sz w:val="26"/>
          <w:szCs w:val="26"/>
          <w:cs/>
        </w:rPr>
        <w:t>หุ้น</w:t>
      </w:r>
      <w:r w:rsidRPr="002C0D6D">
        <w:rPr>
          <w:rFonts w:ascii="Angsana New" w:hAnsi="Angsana New" w:hint="cs"/>
          <w:sz w:val="26"/>
          <w:szCs w:val="26"/>
          <w:cs/>
        </w:rPr>
        <w:t xml:space="preserve"> </w:t>
      </w:r>
      <w:r w:rsidRPr="002C0D6D">
        <w:rPr>
          <w:rFonts w:ascii="Angsana New" w:hAnsi="Angsana New"/>
          <w:sz w:val="26"/>
          <w:szCs w:val="26"/>
          <w:cs/>
        </w:rPr>
        <w:t xml:space="preserve">หุ้นละ </w:t>
      </w:r>
      <w:r w:rsidRPr="002C0D6D">
        <w:rPr>
          <w:rFonts w:ascii="Angsana New" w:hAnsi="Angsana New"/>
          <w:sz w:val="26"/>
          <w:szCs w:val="26"/>
        </w:rPr>
        <w:t xml:space="preserve">1 </w:t>
      </w:r>
      <w:r w:rsidRPr="002C0D6D">
        <w:rPr>
          <w:rFonts w:ascii="Angsana New" w:hAnsi="Angsana New"/>
          <w:sz w:val="26"/>
          <w:szCs w:val="26"/>
          <w:cs/>
        </w:rPr>
        <w:t>บาท)</w:t>
      </w:r>
      <w:r w:rsidRPr="002C0D6D">
        <w:rPr>
          <w:rFonts w:ascii="Angsana New" w:hAnsi="Angsana New" w:hint="cs"/>
          <w:sz w:val="26"/>
          <w:szCs w:val="26"/>
          <w:cs/>
        </w:rPr>
        <w:t xml:space="preserve"> </w:t>
      </w:r>
      <w:r w:rsidRPr="002D1A4D">
        <w:rPr>
          <w:rFonts w:ascii="Angsana New" w:hAnsi="Angsana New"/>
          <w:sz w:val="26"/>
          <w:szCs w:val="26"/>
          <w:cs/>
        </w:rPr>
        <w:t xml:space="preserve">กับกระทรวงพาณิชย์เมื่อวันที่ </w:t>
      </w:r>
      <w:r w:rsidRPr="002D1A4D">
        <w:rPr>
          <w:rFonts w:ascii="Angsana New" w:hAnsi="Angsana New"/>
          <w:sz w:val="26"/>
          <w:szCs w:val="26"/>
        </w:rPr>
        <w:t xml:space="preserve">13 </w:t>
      </w:r>
      <w:r w:rsidRPr="002D1A4D">
        <w:rPr>
          <w:rFonts w:ascii="Angsana New" w:hAnsi="Angsana New"/>
          <w:sz w:val="26"/>
          <w:szCs w:val="26"/>
          <w:cs/>
        </w:rPr>
        <w:t xml:space="preserve">มิถุนายน </w:t>
      </w:r>
      <w:r w:rsidRPr="002D1A4D">
        <w:rPr>
          <w:rFonts w:ascii="Angsana New" w:hAnsi="Angsana New"/>
          <w:sz w:val="26"/>
          <w:szCs w:val="26"/>
        </w:rPr>
        <w:t>2566</w:t>
      </w:r>
      <w:r>
        <w:rPr>
          <w:rFonts w:ascii="Angsana New" w:hAnsi="Angsana New"/>
          <w:sz w:val="26"/>
          <w:szCs w:val="26"/>
        </w:rPr>
        <w:t xml:space="preserve"> </w:t>
      </w:r>
    </w:p>
    <w:p w14:paraId="47446720" w14:textId="5ED6DD79" w:rsidR="009A384B" w:rsidRDefault="009A38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4E415BB1" w14:textId="6B94D1E0" w:rsidR="00154976" w:rsidRPr="00CF37C2" w:rsidRDefault="00154976" w:rsidP="001549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3C5205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283E61" w:rsidRPr="003C5205">
        <w:rPr>
          <w:rFonts w:ascii="Angsana New" w:hAnsi="Angsana New"/>
          <w:b/>
          <w:bCs/>
          <w:sz w:val="26"/>
          <w:szCs w:val="26"/>
        </w:rPr>
        <w:t>6</w:t>
      </w:r>
      <w:r w:rsidRPr="003C5205">
        <w:rPr>
          <w:rFonts w:ascii="Angsana New" w:hAnsi="Angsana New"/>
          <w:b/>
          <w:bCs/>
          <w:sz w:val="26"/>
          <w:szCs w:val="26"/>
        </w:rPr>
        <w:t>.</w:t>
      </w:r>
      <w:r w:rsidRPr="003C5205">
        <w:rPr>
          <w:rFonts w:ascii="Angsana New" w:hAnsi="Angsana New"/>
          <w:b/>
          <w:bCs/>
          <w:sz w:val="26"/>
          <w:szCs w:val="26"/>
        </w:rPr>
        <w:tab/>
      </w:r>
      <w:r w:rsidRPr="003C5205">
        <w:rPr>
          <w:rFonts w:ascii="Angsana New" w:hAnsi="Angsana New"/>
          <w:b/>
          <w:bCs/>
          <w:sz w:val="26"/>
          <w:szCs w:val="26"/>
          <w:cs/>
        </w:rPr>
        <w:t>สำรองส่วนทุนจากการจ่ายโดยใช้หุ้นเป็นเกณฑ์</w:t>
      </w:r>
    </w:p>
    <w:p w14:paraId="0596E20B" w14:textId="77777777" w:rsidR="006F67FC" w:rsidRDefault="006F67FC" w:rsidP="00815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14:paraId="2ACE2903" w14:textId="3307EC59" w:rsidR="006F67FC" w:rsidRPr="004B53BF" w:rsidRDefault="006F67FC" w:rsidP="006F67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26"/>
          <w:szCs w:val="26"/>
        </w:rPr>
      </w:pPr>
      <w:r w:rsidRPr="004B53BF">
        <w:rPr>
          <w:rFonts w:ascii="Angsana New" w:hAnsi="Angsana New" w:hint="cs"/>
          <w:sz w:val="26"/>
          <w:szCs w:val="26"/>
          <w:cs/>
        </w:rPr>
        <w:t xml:space="preserve">ในที่ประชุมสามัญผู้ถือหุ้นของบริษัทเมื่อวันที่ </w:t>
      </w:r>
      <w:r w:rsidRPr="004B53BF">
        <w:rPr>
          <w:rFonts w:ascii="Angsana New" w:hAnsi="Angsana New" w:hint="cs"/>
          <w:sz w:val="26"/>
          <w:szCs w:val="26"/>
        </w:rPr>
        <w:t xml:space="preserve">21 </w:t>
      </w:r>
      <w:r w:rsidRPr="004B53BF">
        <w:rPr>
          <w:rFonts w:ascii="Angsana New" w:hAnsi="Angsana New" w:hint="cs"/>
          <w:sz w:val="26"/>
          <w:szCs w:val="26"/>
          <w:cs/>
        </w:rPr>
        <w:t xml:space="preserve">เมษายน </w:t>
      </w:r>
      <w:r w:rsidRPr="004B53BF">
        <w:rPr>
          <w:rFonts w:ascii="Angsana New" w:hAnsi="Angsana New" w:hint="cs"/>
          <w:sz w:val="26"/>
          <w:szCs w:val="26"/>
        </w:rPr>
        <w:t xml:space="preserve">2565 </w:t>
      </w:r>
      <w:r w:rsidRPr="004B53BF">
        <w:rPr>
          <w:rFonts w:ascii="Angsana New" w:hAnsi="Angsana New" w:hint="cs"/>
          <w:sz w:val="26"/>
          <w:szCs w:val="26"/>
          <w:cs/>
        </w:rPr>
        <w:t xml:space="preserve">ผู้ถือหุ้นได้มีมติอนุมัติการออกและจัดสรรใบสำคัญแสดงสิทธิที่จะซื้อหุ้นสามัญของบริษัท จำนวน </w:t>
      </w:r>
      <w:r w:rsidRPr="004B53BF">
        <w:rPr>
          <w:rFonts w:ascii="Angsana New" w:hAnsi="Angsana New" w:hint="cs"/>
          <w:sz w:val="26"/>
          <w:szCs w:val="26"/>
        </w:rPr>
        <w:t xml:space="preserve">5,000,000 </w:t>
      </w:r>
      <w:r w:rsidRPr="004B53BF">
        <w:rPr>
          <w:rFonts w:ascii="Angsana New" w:hAnsi="Angsana New" w:hint="cs"/>
          <w:sz w:val="26"/>
          <w:szCs w:val="26"/>
          <w:cs/>
        </w:rPr>
        <w:t>หน่วย</w:t>
      </w:r>
      <w:r w:rsidRPr="004B53BF">
        <w:rPr>
          <w:rFonts w:ascii="Angsana New" w:hAnsi="Angsana New" w:hint="cs"/>
          <w:sz w:val="26"/>
          <w:szCs w:val="26"/>
        </w:rPr>
        <w:t xml:space="preserve"> </w:t>
      </w:r>
      <w:r w:rsidRPr="004B53BF">
        <w:rPr>
          <w:rFonts w:ascii="Angsana New" w:hAnsi="Angsana New" w:hint="cs"/>
          <w:sz w:val="26"/>
          <w:szCs w:val="26"/>
          <w:cs/>
        </w:rPr>
        <w:t>โดยไม่คิดมูลค่าให้แก่กรรมการ ผู้บริหารและพนักงานของบริษัทบางท่าน</w:t>
      </w:r>
      <w:r w:rsidRPr="004B53BF">
        <w:rPr>
          <w:rFonts w:ascii="Angsana New" w:hAnsi="Angsana New"/>
          <w:sz w:val="26"/>
          <w:szCs w:val="26"/>
        </w:rPr>
        <w:t xml:space="preserve"> </w:t>
      </w:r>
      <w:r w:rsidRPr="004B53BF">
        <w:rPr>
          <w:rFonts w:ascii="Angsana New" w:hAnsi="Angsana New" w:hint="cs"/>
          <w:sz w:val="26"/>
          <w:szCs w:val="26"/>
        </w:rPr>
        <w:t>(</w:t>
      </w:r>
      <w:bookmarkStart w:id="7" w:name="_Hlk109981769"/>
      <w:r w:rsidRPr="004B53BF">
        <w:rPr>
          <w:rFonts w:ascii="Angsana New" w:hAnsi="Angsana New"/>
          <w:sz w:val="26"/>
          <w:szCs w:val="26"/>
        </w:rPr>
        <w:t>“</w:t>
      </w:r>
      <w:r w:rsidRPr="004B53BF">
        <w:rPr>
          <w:rFonts w:ascii="Angsana New" w:hAnsi="Angsana New" w:hint="cs"/>
          <w:sz w:val="26"/>
          <w:szCs w:val="26"/>
        </w:rPr>
        <w:t>ESOP-W</w:t>
      </w:r>
      <w:r w:rsidRPr="004B53BF">
        <w:rPr>
          <w:rFonts w:ascii="Angsana New" w:hAnsi="Angsana New"/>
          <w:sz w:val="26"/>
          <w:szCs w:val="26"/>
        </w:rPr>
        <w:t>1</w:t>
      </w:r>
      <w:bookmarkEnd w:id="7"/>
      <w:r w:rsidRPr="004B53BF">
        <w:rPr>
          <w:rFonts w:ascii="Angsana New" w:hAnsi="Angsana New"/>
          <w:sz w:val="26"/>
          <w:szCs w:val="26"/>
        </w:rPr>
        <w:t>”</w:t>
      </w:r>
      <w:r w:rsidRPr="004B53BF">
        <w:rPr>
          <w:rFonts w:ascii="Angsana New" w:hAnsi="Angsana New" w:hint="cs"/>
          <w:sz w:val="26"/>
          <w:szCs w:val="26"/>
        </w:rPr>
        <w:t xml:space="preserve">) </w:t>
      </w:r>
      <w:r w:rsidRPr="004B53BF">
        <w:rPr>
          <w:rFonts w:ascii="Angsana New" w:hAnsi="Angsana New"/>
          <w:sz w:val="26"/>
          <w:szCs w:val="26"/>
        </w:rPr>
        <w:t xml:space="preserve">       ESOP-W1</w:t>
      </w:r>
      <w:r w:rsidRPr="004B53BF">
        <w:rPr>
          <w:rFonts w:ascii="Angsana New" w:hAnsi="Angsana New" w:hint="cs"/>
          <w:sz w:val="26"/>
          <w:szCs w:val="26"/>
          <w:cs/>
        </w:rPr>
        <w:t xml:space="preserve"> เป็นใบสำคัญแสดงสิทธิชนิด</w:t>
      </w:r>
      <w:r w:rsidRPr="004B53BF">
        <w:rPr>
          <w:rFonts w:ascii="Angsana New" w:hAnsi="Angsana New"/>
          <w:sz w:val="26"/>
          <w:szCs w:val="26"/>
          <w:cs/>
        </w:rPr>
        <w:t>ระบุชื่อผู้ถือและ</w:t>
      </w:r>
      <w:r w:rsidRPr="004B53BF">
        <w:rPr>
          <w:rFonts w:ascii="Angsana New" w:hAnsi="Angsana New" w:hint="cs"/>
          <w:sz w:val="26"/>
          <w:szCs w:val="26"/>
          <w:cs/>
        </w:rPr>
        <w:t>ไม่สามา</w:t>
      </w:r>
      <w:r w:rsidRPr="004B53BF">
        <w:rPr>
          <w:rFonts w:ascii="Angsana New" w:hAnsi="Angsana New"/>
          <w:sz w:val="26"/>
          <w:szCs w:val="26"/>
          <w:cs/>
        </w:rPr>
        <w:t>รถเปลี่ยนมือได้</w:t>
      </w:r>
      <w:r w:rsidRPr="004B53BF">
        <w:rPr>
          <w:rFonts w:ascii="Angsana New" w:hAnsi="Angsana New" w:hint="cs"/>
          <w:sz w:val="26"/>
          <w:szCs w:val="26"/>
          <w:cs/>
        </w:rPr>
        <w:t xml:space="preserve"> ผู้ถือใบสำคัญแสดงสิทธิสามารถใช้สิทธิตามใบสำคัญแสดงสิทธิได้ทั้งจำนวนหรือเพียงบางส่วนเมื่อครบกำหนด</w:t>
      </w:r>
      <w:r w:rsidRPr="004B53BF">
        <w:rPr>
          <w:rFonts w:ascii="Angsana New" w:hAnsi="Angsana New" w:hint="cs"/>
          <w:sz w:val="26"/>
          <w:szCs w:val="26"/>
        </w:rPr>
        <w:t xml:space="preserve"> 3 </w:t>
      </w:r>
      <w:r w:rsidRPr="004B53BF">
        <w:rPr>
          <w:rFonts w:ascii="Angsana New" w:hAnsi="Angsana New" w:hint="cs"/>
          <w:sz w:val="26"/>
          <w:szCs w:val="26"/>
          <w:cs/>
        </w:rPr>
        <w:t>ปี</w:t>
      </w:r>
      <w:r>
        <w:rPr>
          <w:rFonts w:ascii="Angsana New" w:hAnsi="Angsana New" w:hint="cs"/>
          <w:sz w:val="26"/>
          <w:szCs w:val="26"/>
          <w:cs/>
        </w:rPr>
        <w:t xml:space="preserve"> </w:t>
      </w:r>
      <w:r w:rsidRPr="004B53BF">
        <w:rPr>
          <w:rFonts w:ascii="Angsana New" w:hAnsi="Angsana New" w:hint="cs"/>
          <w:sz w:val="26"/>
          <w:szCs w:val="26"/>
          <w:cs/>
        </w:rPr>
        <w:t>นับจากวันที่ออกใบสำคัญแสดงสิทธิ (</w:t>
      </w:r>
      <w:r w:rsidR="00401699">
        <w:rPr>
          <w:rFonts w:ascii="Angsana New" w:hAnsi="Angsana New" w:hint="cs"/>
          <w:sz w:val="26"/>
          <w:szCs w:val="26"/>
          <w:cs/>
        </w:rPr>
        <w:t>ครบกำหนด</w:t>
      </w:r>
      <w:r w:rsidRPr="004B53BF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Pr="004B53BF">
        <w:rPr>
          <w:rFonts w:ascii="Angsana New" w:hAnsi="Angsana New"/>
          <w:sz w:val="26"/>
          <w:szCs w:val="26"/>
        </w:rPr>
        <w:t xml:space="preserve">15 </w:t>
      </w:r>
      <w:r w:rsidRPr="004B53BF">
        <w:rPr>
          <w:rFonts w:ascii="Angsana New" w:hAnsi="Angsana New"/>
          <w:sz w:val="26"/>
          <w:szCs w:val="26"/>
          <w:cs/>
        </w:rPr>
        <w:t xml:space="preserve">มิถุนายน </w:t>
      </w:r>
      <w:r w:rsidRPr="004B53BF">
        <w:rPr>
          <w:rFonts w:ascii="Angsana New" w:hAnsi="Angsana New"/>
          <w:sz w:val="26"/>
          <w:szCs w:val="26"/>
        </w:rPr>
        <w:t>2568)</w:t>
      </w:r>
      <w:r w:rsidRPr="004B53BF">
        <w:rPr>
          <w:rFonts w:ascii="Angsana New" w:hAnsi="Angsana New" w:hint="cs"/>
          <w:sz w:val="26"/>
          <w:szCs w:val="26"/>
          <w:cs/>
        </w:rPr>
        <w:t xml:space="preserve"> โดยมีราคาใช้สิทธิเท่ากับ</w:t>
      </w:r>
      <w:r w:rsidRPr="004B53BF">
        <w:rPr>
          <w:rFonts w:ascii="Angsana New" w:hAnsi="Angsana New"/>
          <w:sz w:val="26"/>
          <w:szCs w:val="26"/>
        </w:rPr>
        <w:t xml:space="preserve"> </w:t>
      </w:r>
      <w:r w:rsidRPr="004B53BF">
        <w:rPr>
          <w:rFonts w:ascii="Angsana New" w:hAnsi="Angsana New" w:hint="cs"/>
          <w:sz w:val="26"/>
          <w:szCs w:val="26"/>
        </w:rPr>
        <w:t>10</w:t>
      </w:r>
      <w:r w:rsidRPr="004B53BF">
        <w:rPr>
          <w:rFonts w:ascii="Angsana New" w:hAnsi="Angsana New"/>
          <w:sz w:val="26"/>
          <w:szCs w:val="26"/>
        </w:rPr>
        <w:t xml:space="preserve"> </w:t>
      </w:r>
      <w:r w:rsidRPr="004B53BF">
        <w:rPr>
          <w:rFonts w:ascii="Angsana New" w:hAnsi="Angsana New" w:hint="cs"/>
          <w:sz w:val="26"/>
          <w:szCs w:val="26"/>
          <w:cs/>
        </w:rPr>
        <w:t>บาท</w:t>
      </w:r>
      <w:r w:rsidRPr="004B53BF">
        <w:rPr>
          <w:rFonts w:ascii="Angsana New" w:hAnsi="Angsana New"/>
          <w:sz w:val="26"/>
          <w:szCs w:val="26"/>
        </w:rPr>
        <w:t xml:space="preserve"> </w:t>
      </w:r>
      <w:r w:rsidRPr="004B53BF">
        <w:rPr>
          <w:rFonts w:ascii="Angsana New" w:hAnsi="Angsana New" w:hint="cs"/>
          <w:sz w:val="26"/>
          <w:szCs w:val="26"/>
          <w:cs/>
        </w:rPr>
        <w:t xml:space="preserve">ต่อหุ้น ทั้งนี้ </w:t>
      </w:r>
      <w:r w:rsidRPr="004B53BF">
        <w:rPr>
          <w:rFonts w:ascii="Angsana New" w:hAnsi="Angsana New"/>
          <w:sz w:val="26"/>
          <w:szCs w:val="26"/>
          <w:cs/>
        </w:rPr>
        <w:t>บริษัทได้</w:t>
      </w:r>
      <w:r w:rsidRPr="004B53BF">
        <w:rPr>
          <w:rFonts w:ascii="Angsana New" w:hAnsi="Angsana New" w:hint="cs"/>
          <w:sz w:val="26"/>
          <w:szCs w:val="26"/>
          <w:cs/>
        </w:rPr>
        <w:t>ออกใบสำคัญแสดงสิทธิให้แก่กรรมการ ผู้บริหารและพนักงานของบริษัทดังกล่าว</w:t>
      </w:r>
      <w:r w:rsidRPr="004B53BF">
        <w:rPr>
          <w:rFonts w:asciiTheme="majorBidi" w:eastAsia="Cordia New" w:hAnsiTheme="majorBidi" w:cstheme="majorBidi" w:hint="cs"/>
          <w:sz w:val="26"/>
          <w:szCs w:val="26"/>
          <w:cs/>
        </w:rPr>
        <w:t>แล้วเมื่อวันที่</w:t>
      </w:r>
      <w:r w:rsidR="004A5A5C">
        <w:rPr>
          <w:rFonts w:asciiTheme="majorBidi" w:eastAsia="Cordia New" w:hAnsiTheme="majorBidi" w:cstheme="majorBidi" w:hint="cs"/>
          <w:sz w:val="26"/>
          <w:szCs w:val="26"/>
          <w:cs/>
        </w:rPr>
        <w:t xml:space="preserve"> </w:t>
      </w:r>
      <w:r w:rsidRPr="004B53BF">
        <w:rPr>
          <w:rFonts w:asciiTheme="majorBidi" w:eastAsia="Cordia New" w:hAnsiTheme="majorBidi" w:cstheme="majorBidi"/>
          <w:sz w:val="26"/>
          <w:szCs w:val="26"/>
        </w:rPr>
        <w:t xml:space="preserve">16 </w:t>
      </w:r>
      <w:r w:rsidRPr="004B53BF">
        <w:rPr>
          <w:rFonts w:asciiTheme="majorBidi" w:eastAsia="Cordia New" w:hAnsiTheme="majorBidi" w:cstheme="majorBidi" w:hint="cs"/>
          <w:sz w:val="26"/>
          <w:szCs w:val="26"/>
          <w:cs/>
        </w:rPr>
        <w:t xml:space="preserve">มิถุนายน </w:t>
      </w:r>
      <w:r w:rsidRPr="004B53BF">
        <w:rPr>
          <w:rFonts w:asciiTheme="majorBidi" w:eastAsia="Cordia New" w:hAnsiTheme="majorBidi" w:cstheme="majorBidi"/>
          <w:sz w:val="26"/>
          <w:szCs w:val="26"/>
        </w:rPr>
        <w:t>2565</w:t>
      </w:r>
      <w:r w:rsidRPr="004B53BF">
        <w:rPr>
          <w:rFonts w:ascii="Angsana New" w:hAnsi="Angsana New"/>
          <w:sz w:val="26"/>
          <w:szCs w:val="26"/>
          <w:cs/>
        </w:rPr>
        <w:t xml:space="preserve"> </w:t>
      </w:r>
    </w:p>
    <w:p w14:paraId="420831A1" w14:textId="77777777" w:rsidR="006F67FC" w:rsidRPr="004B53BF" w:rsidRDefault="006F67FC" w:rsidP="006F67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26"/>
          <w:szCs w:val="26"/>
        </w:rPr>
      </w:pPr>
    </w:p>
    <w:p w14:paraId="4F64C9A6" w14:textId="0C4A1DC8" w:rsidR="006F67FC" w:rsidRDefault="006F67FC" w:rsidP="006F67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26"/>
          <w:szCs w:val="26"/>
        </w:rPr>
      </w:pPr>
      <w:r w:rsidRPr="004B53BF">
        <w:rPr>
          <w:rFonts w:ascii="Angsana New" w:hAnsi="Angsana New"/>
          <w:sz w:val="26"/>
          <w:szCs w:val="26"/>
          <w:cs/>
        </w:rPr>
        <w:t>บริษัท</w:t>
      </w:r>
      <w:r w:rsidRPr="004B53BF">
        <w:rPr>
          <w:rFonts w:ascii="Angsana New" w:hAnsi="Angsana New" w:hint="cs"/>
          <w:sz w:val="26"/>
          <w:szCs w:val="26"/>
          <w:cs/>
        </w:rPr>
        <w:t>ได้บันทึก</w:t>
      </w:r>
      <w:r w:rsidRPr="004B53BF">
        <w:rPr>
          <w:rFonts w:ascii="Angsana New" w:hAnsi="Angsana New"/>
          <w:sz w:val="26"/>
          <w:szCs w:val="26"/>
          <w:cs/>
        </w:rPr>
        <w:t>ค่าใช้จ่าย</w:t>
      </w:r>
      <w:r w:rsidRPr="004B53BF">
        <w:rPr>
          <w:rFonts w:ascii="Angsana New" w:hAnsi="Angsana New" w:hint="cs"/>
          <w:sz w:val="26"/>
          <w:szCs w:val="26"/>
          <w:cs/>
        </w:rPr>
        <w:t>โดยใช้หุ้นเป็นเกณฑ์เป็นค่าใช้จ่าย</w:t>
      </w:r>
      <w:r w:rsidRPr="004B53BF">
        <w:rPr>
          <w:rFonts w:ascii="Angsana New" w:hAnsi="Angsana New"/>
          <w:sz w:val="26"/>
          <w:szCs w:val="26"/>
          <w:cs/>
        </w:rPr>
        <w:t>ในการบริหาร</w:t>
      </w:r>
      <w:r w:rsidRPr="004B53BF">
        <w:rPr>
          <w:rFonts w:ascii="Angsana New" w:hAnsi="Angsana New" w:hint="cs"/>
          <w:sz w:val="26"/>
          <w:szCs w:val="26"/>
          <w:cs/>
        </w:rPr>
        <w:t>ในงบกำไรขาดทุนเบ็ดเสร็จ</w:t>
      </w:r>
      <w:r w:rsidRPr="004B53BF">
        <w:rPr>
          <w:rFonts w:ascii="Angsana New" w:hAnsi="Angsana New"/>
          <w:sz w:val="26"/>
          <w:szCs w:val="26"/>
          <w:cs/>
        </w:rPr>
        <w:t>สำหรับ</w:t>
      </w:r>
      <w:r>
        <w:rPr>
          <w:rFonts w:ascii="Angsana New" w:hAnsi="Angsana New" w:hint="cs"/>
          <w:sz w:val="26"/>
          <w:szCs w:val="26"/>
          <w:cs/>
        </w:rPr>
        <w:t>แต่ละปี</w:t>
      </w:r>
      <w:r w:rsidRPr="004B53BF">
        <w:rPr>
          <w:rFonts w:ascii="Angsana New" w:hAnsi="Angsana New"/>
          <w:sz w:val="26"/>
          <w:szCs w:val="26"/>
          <w:cs/>
        </w:rPr>
        <w:t>สิ้นสุดวันที่</w:t>
      </w:r>
      <w:r>
        <w:rPr>
          <w:rFonts w:ascii="Angsana New" w:hAnsi="Angsana New" w:hint="cs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 xml:space="preserve">31 </w:t>
      </w:r>
      <w:r>
        <w:rPr>
          <w:rFonts w:ascii="Angsana New" w:hAnsi="Angsana New" w:hint="cs"/>
          <w:sz w:val="26"/>
          <w:szCs w:val="26"/>
          <w:cs/>
        </w:rPr>
        <w:t>ธันวาคม</w:t>
      </w:r>
      <w:r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 xml:space="preserve">2567 </w:t>
      </w:r>
      <w:r>
        <w:rPr>
          <w:rFonts w:ascii="Angsana New" w:hAnsi="Angsana New" w:hint="cs"/>
          <w:sz w:val="26"/>
          <w:szCs w:val="26"/>
          <w:cs/>
        </w:rPr>
        <w:t xml:space="preserve">และ </w:t>
      </w:r>
      <w:r>
        <w:rPr>
          <w:rFonts w:ascii="Angsana New" w:hAnsi="Angsana New"/>
          <w:sz w:val="26"/>
          <w:szCs w:val="26"/>
        </w:rPr>
        <w:t xml:space="preserve">2566 </w:t>
      </w:r>
      <w:r>
        <w:rPr>
          <w:rFonts w:ascii="Angsana New" w:hAnsi="Angsana New" w:hint="cs"/>
          <w:sz w:val="26"/>
          <w:szCs w:val="26"/>
          <w:cs/>
        </w:rPr>
        <w:t>ดังนี้</w:t>
      </w:r>
    </w:p>
    <w:p w14:paraId="6898CF2D" w14:textId="77777777" w:rsidR="006F67FC" w:rsidRDefault="006F67FC" w:rsidP="006F67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1"/>
        <w:gridCol w:w="1405"/>
        <w:gridCol w:w="269"/>
        <w:gridCol w:w="1405"/>
      </w:tblGrid>
      <w:tr w:rsidR="006F67FC" w:rsidRPr="005C6F08" w14:paraId="269D091A" w14:textId="77777777" w:rsidTr="006F67FC">
        <w:tc>
          <w:tcPr>
            <w:tcW w:w="6731" w:type="dxa"/>
          </w:tcPr>
          <w:p w14:paraId="6E0207BB" w14:textId="77777777" w:rsidR="006F67FC" w:rsidRPr="005C6F08" w:rsidRDefault="006F67FC" w:rsidP="00B510AD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79" w:type="dxa"/>
            <w:gridSpan w:val="3"/>
            <w:tcBorders>
              <w:bottom w:val="single" w:sz="4" w:space="0" w:color="auto"/>
            </w:tcBorders>
          </w:tcPr>
          <w:p w14:paraId="5EEF8A64" w14:textId="77777777" w:rsidR="006F67FC" w:rsidRPr="005C6F08" w:rsidRDefault="006F67FC" w:rsidP="00B510AD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C6F08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6F67FC" w:rsidRPr="005C6F08" w14:paraId="53B4C38F" w14:textId="77777777" w:rsidTr="006F67FC">
        <w:tc>
          <w:tcPr>
            <w:tcW w:w="6731" w:type="dxa"/>
          </w:tcPr>
          <w:p w14:paraId="7172FE10" w14:textId="77777777" w:rsidR="006F67FC" w:rsidRPr="005C6F08" w:rsidRDefault="006F67FC" w:rsidP="00B51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6389A0EC" w14:textId="77777777" w:rsidR="006F67FC" w:rsidRPr="005C6F08" w:rsidRDefault="006F67FC" w:rsidP="00B510AD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C6F08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69" w:type="dxa"/>
          </w:tcPr>
          <w:p w14:paraId="31EF7A57" w14:textId="77777777" w:rsidR="006F67FC" w:rsidRPr="005C6F08" w:rsidRDefault="006F67FC" w:rsidP="00B510AD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4B353811" w14:textId="77777777" w:rsidR="006F67FC" w:rsidRPr="005C6F08" w:rsidRDefault="006F67FC" w:rsidP="00B510AD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C6F08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6F67FC" w:rsidRPr="005C6F08" w14:paraId="2C28EAFD" w14:textId="77777777" w:rsidTr="006F67FC">
        <w:tc>
          <w:tcPr>
            <w:tcW w:w="6731" w:type="dxa"/>
          </w:tcPr>
          <w:p w14:paraId="7C296948" w14:textId="77777777" w:rsidR="006F67FC" w:rsidRPr="005C6F08" w:rsidRDefault="006F67FC" w:rsidP="00B51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</w:tcPr>
          <w:p w14:paraId="5BB8ECA9" w14:textId="77777777" w:rsidR="006F67FC" w:rsidRPr="005C6F08" w:rsidRDefault="006F67FC" w:rsidP="00B510AD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605BF2D3" w14:textId="77777777" w:rsidR="006F67FC" w:rsidRPr="005C6F08" w:rsidRDefault="006F67FC" w:rsidP="00B510AD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</w:tcPr>
          <w:p w14:paraId="427F63EA" w14:textId="77777777" w:rsidR="006F67FC" w:rsidRPr="005C6F08" w:rsidRDefault="006F67FC" w:rsidP="00B510AD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F67FC" w:rsidRPr="005C6F08" w14:paraId="53876F2D" w14:textId="77777777" w:rsidTr="006F67FC">
        <w:tc>
          <w:tcPr>
            <w:tcW w:w="6731" w:type="dxa"/>
          </w:tcPr>
          <w:p w14:paraId="2F8225DC" w14:textId="14CB0AE7" w:rsidR="006F67FC" w:rsidRPr="005C6F08" w:rsidRDefault="006F67FC" w:rsidP="00B51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B2604">
              <w:rPr>
                <w:rFonts w:ascii="Angsana New" w:hAnsi="Angsana New"/>
                <w:sz w:val="26"/>
                <w:szCs w:val="26"/>
                <w:cs/>
              </w:rPr>
              <w:t>ค่าใช้จ่าย</w:t>
            </w:r>
            <w:r w:rsidRPr="006B2604">
              <w:rPr>
                <w:rFonts w:ascii="Angsana New" w:hAnsi="Angsana New" w:hint="cs"/>
                <w:sz w:val="26"/>
                <w:szCs w:val="26"/>
                <w:cs/>
              </w:rPr>
              <w:t>โดยใช้หุ้นเป็นเกณฑ์</w:t>
            </w:r>
          </w:p>
        </w:tc>
        <w:tc>
          <w:tcPr>
            <w:tcW w:w="1405" w:type="dxa"/>
            <w:tcBorders>
              <w:bottom w:val="double" w:sz="4" w:space="0" w:color="auto"/>
            </w:tcBorders>
          </w:tcPr>
          <w:p w14:paraId="2EF341F0" w14:textId="07A257BB" w:rsidR="006F67FC" w:rsidRPr="005C6F08" w:rsidRDefault="00483414" w:rsidP="00682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310</w:t>
            </w:r>
          </w:p>
        </w:tc>
        <w:tc>
          <w:tcPr>
            <w:tcW w:w="269" w:type="dxa"/>
          </w:tcPr>
          <w:p w14:paraId="453565EF" w14:textId="77777777" w:rsidR="006F67FC" w:rsidRPr="005C6F08" w:rsidRDefault="006F67FC" w:rsidP="00B510AD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double" w:sz="4" w:space="0" w:color="auto"/>
            </w:tcBorders>
          </w:tcPr>
          <w:p w14:paraId="2C94622F" w14:textId="75255F17" w:rsidR="006F67FC" w:rsidRPr="005C6F08" w:rsidRDefault="00483414" w:rsidP="006F6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392</w:t>
            </w:r>
          </w:p>
        </w:tc>
      </w:tr>
    </w:tbl>
    <w:p w14:paraId="133AE2A9" w14:textId="77777777" w:rsidR="00154976" w:rsidRDefault="00154976" w:rsidP="007D3386">
      <w:pPr>
        <w:jc w:val="thaiDistribute"/>
        <w:rPr>
          <w:rFonts w:ascii="Angsana New" w:hAnsi="Angsana New"/>
          <w:b/>
          <w:bCs/>
          <w:sz w:val="22"/>
          <w:szCs w:val="22"/>
        </w:rPr>
      </w:pPr>
    </w:p>
    <w:p w14:paraId="4F46CD37" w14:textId="5A3A4B0A" w:rsidR="006F67FC" w:rsidRPr="005C6F08" w:rsidRDefault="006F67FC" w:rsidP="006F67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8342A6">
        <w:rPr>
          <w:rFonts w:ascii="Angsana New" w:hAnsi="Angsana New"/>
          <w:b/>
          <w:bCs/>
          <w:sz w:val="26"/>
          <w:szCs w:val="26"/>
        </w:rPr>
        <w:t>1</w:t>
      </w:r>
      <w:r w:rsidR="00A87A4F" w:rsidRPr="008342A6">
        <w:rPr>
          <w:rFonts w:ascii="Angsana New" w:hAnsi="Angsana New"/>
          <w:b/>
          <w:bCs/>
          <w:sz w:val="26"/>
          <w:szCs w:val="26"/>
        </w:rPr>
        <w:t>7</w:t>
      </w:r>
      <w:r w:rsidRPr="008342A6">
        <w:rPr>
          <w:rFonts w:ascii="Angsana New" w:hAnsi="Angsana New"/>
          <w:b/>
          <w:bCs/>
          <w:sz w:val="26"/>
          <w:szCs w:val="26"/>
          <w:cs/>
        </w:rPr>
        <w:t>.</w:t>
      </w:r>
      <w:r w:rsidRPr="008342A6">
        <w:rPr>
          <w:rFonts w:ascii="Angsana New" w:hAnsi="Angsana New"/>
          <w:b/>
          <w:bCs/>
          <w:sz w:val="26"/>
          <w:szCs w:val="26"/>
        </w:rPr>
        <w:tab/>
      </w:r>
      <w:r w:rsidRPr="008342A6">
        <w:rPr>
          <w:rFonts w:ascii="Angsana New" w:hAnsi="Angsana New"/>
          <w:b/>
          <w:bCs/>
          <w:sz w:val="26"/>
          <w:szCs w:val="26"/>
          <w:cs/>
        </w:rPr>
        <w:t>ทุนสำรองตามกฎหมาย</w:t>
      </w:r>
    </w:p>
    <w:p w14:paraId="6A3BA559" w14:textId="77777777" w:rsidR="006F67FC" w:rsidRPr="005C6F08" w:rsidRDefault="006F67FC" w:rsidP="006F67FC">
      <w:pPr>
        <w:tabs>
          <w:tab w:val="left" w:pos="540"/>
          <w:tab w:val="left" w:pos="1080"/>
        </w:tabs>
        <w:jc w:val="both"/>
        <w:rPr>
          <w:rFonts w:ascii="Angsana New" w:hAnsi="Angsana New"/>
          <w:b/>
          <w:bCs/>
          <w:sz w:val="22"/>
          <w:szCs w:val="22"/>
        </w:rPr>
      </w:pPr>
    </w:p>
    <w:p w14:paraId="0D433687" w14:textId="77777777" w:rsidR="006F67FC" w:rsidRPr="00285D44" w:rsidRDefault="006F67FC" w:rsidP="006F67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26"/>
          <w:szCs w:val="26"/>
        </w:rPr>
      </w:pPr>
      <w:r w:rsidRPr="00475A13">
        <w:rPr>
          <w:rFonts w:ascii="Angsana New" w:hAnsi="Angsana New" w:hint="cs"/>
          <w:sz w:val="26"/>
          <w:szCs w:val="26"/>
          <w:cs/>
        </w:rPr>
        <w:t>ตามพระราชบัญญัติบริษัทมหาชนจำกัด พ</w:t>
      </w:r>
      <w:r w:rsidRPr="00475A13">
        <w:rPr>
          <w:rFonts w:ascii="Angsana New" w:hAnsi="Angsana New" w:hint="cs"/>
          <w:sz w:val="26"/>
          <w:szCs w:val="26"/>
        </w:rPr>
        <w:t>.</w:t>
      </w:r>
      <w:r w:rsidRPr="00475A13">
        <w:rPr>
          <w:rFonts w:ascii="Angsana New" w:hAnsi="Angsana New" w:hint="cs"/>
          <w:sz w:val="26"/>
          <w:szCs w:val="26"/>
          <w:cs/>
        </w:rPr>
        <w:t>ศ</w:t>
      </w:r>
      <w:r w:rsidRPr="00475A13">
        <w:rPr>
          <w:rFonts w:ascii="Angsana New" w:hAnsi="Angsana New" w:hint="cs"/>
          <w:sz w:val="26"/>
          <w:szCs w:val="26"/>
        </w:rPr>
        <w:t>. 2535</w:t>
      </w:r>
      <w:r w:rsidRPr="00475A13">
        <w:rPr>
          <w:rFonts w:ascii="Angsana New" w:hAnsi="Angsana New" w:hint="cs"/>
          <w:sz w:val="26"/>
          <w:szCs w:val="26"/>
          <w:cs/>
        </w:rPr>
        <w:t xml:space="preserve"> กำหนดให้บริษัทต้องจัดสรรเป็นทุนสำรองอย่างน้อยร้อยละ </w:t>
      </w:r>
      <w:r w:rsidRPr="00475A13">
        <w:rPr>
          <w:rFonts w:ascii="Angsana New" w:hAnsi="Angsana New" w:hint="cs"/>
          <w:sz w:val="26"/>
          <w:szCs w:val="26"/>
        </w:rPr>
        <w:t xml:space="preserve">5 </w:t>
      </w:r>
      <w:r w:rsidRPr="00475A13">
        <w:rPr>
          <w:rFonts w:ascii="Angsana New" w:hAnsi="Angsana New" w:hint="cs"/>
          <w:sz w:val="26"/>
          <w:szCs w:val="26"/>
          <w:cs/>
        </w:rPr>
        <w:t>ของกำไรสุทธิ</w:t>
      </w:r>
      <w:r w:rsidRPr="00475A13">
        <w:rPr>
          <w:rFonts w:ascii="Angsana New" w:hAnsi="Angsana New" w:hint="cs"/>
          <w:sz w:val="26"/>
          <w:szCs w:val="26"/>
          <w:cs/>
          <w:lang w:val="th-TH"/>
        </w:rPr>
        <w:t>ประจำปี    หลังหัก</w:t>
      </w:r>
      <w:r w:rsidRPr="00475A13">
        <w:rPr>
          <w:rFonts w:ascii="Angsana New" w:hAnsi="Angsana New" w:hint="cs"/>
          <w:sz w:val="26"/>
          <w:szCs w:val="26"/>
          <w:cs/>
        </w:rPr>
        <w:t xml:space="preserve">ขาดทุนสะสมยกมา </w:t>
      </w:r>
      <w:r w:rsidRPr="00475A13">
        <w:rPr>
          <w:rFonts w:ascii="Angsana New" w:hAnsi="Angsana New" w:hint="cs"/>
          <w:sz w:val="26"/>
          <w:szCs w:val="26"/>
        </w:rPr>
        <w:t>(</w:t>
      </w:r>
      <w:r w:rsidRPr="00475A13">
        <w:rPr>
          <w:rFonts w:ascii="Angsana New" w:hAnsi="Angsana New" w:hint="cs"/>
          <w:sz w:val="26"/>
          <w:szCs w:val="26"/>
          <w:cs/>
        </w:rPr>
        <w:t>ถ้ามี</w:t>
      </w:r>
      <w:r w:rsidRPr="00475A13">
        <w:rPr>
          <w:rFonts w:ascii="Angsana New" w:hAnsi="Angsana New" w:hint="cs"/>
          <w:sz w:val="26"/>
          <w:szCs w:val="26"/>
        </w:rPr>
        <w:t xml:space="preserve">) </w:t>
      </w:r>
      <w:r w:rsidRPr="00475A13">
        <w:rPr>
          <w:rFonts w:ascii="Angsana New" w:hAnsi="Angsana New" w:hint="cs"/>
          <w:sz w:val="26"/>
          <w:szCs w:val="26"/>
          <w:cs/>
        </w:rPr>
        <w:t xml:space="preserve">จนกว่าทุนสำรองดังกล่าวมีจำนวนเท่ากับร้อยละ </w:t>
      </w:r>
      <w:r w:rsidRPr="00475A13">
        <w:rPr>
          <w:rFonts w:ascii="Angsana New" w:hAnsi="Angsana New" w:hint="cs"/>
          <w:sz w:val="26"/>
          <w:szCs w:val="26"/>
        </w:rPr>
        <w:t xml:space="preserve">10 </w:t>
      </w:r>
      <w:r w:rsidRPr="00475A13">
        <w:rPr>
          <w:rFonts w:ascii="Angsana New" w:hAnsi="Angsana New" w:hint="cs"/>
          <w:sz w:val="26"/>
          <w:szCs w:val="26"/>
          <w:cs/>
        </w:rPr>
        <w:t>ของเงินทุนจดทะเบียน ทุนสำรองนี้จะนำไปจ่ายเป็น</w:t>
      </w:r>
      <w:r w:rsidRPr="00285D44">
        <w:rPr>
          <w:rFonts w:ascii="Angsana New" w:hAnsi="Angsana New" w:hint="cs"/>
          <w:sz w:val="26"/>
          <w:szCs w:val="26"/>
          <w:cs/>
        </w:rPr>
        <w:t xml:space="preserve">เงินปันผลไม่ได้ </w:t>
      </w:r>
    </w:p>
    <w:p w14:paraId="668FA1CC" w14:textId="77777777" w:rsidR="006F67FC" w:rsidRPr="00285D44" w:rsidRDefault="006F67FC" w:rsidP="006F67FC">
      <w:pPr>
        <w:tabs>
          <w:tab w:val="left" w:pos="540"/>
        </w:tabs>
        <w:jc w:val="thaiDistribute"/>
        <w:rPr>
          <w:rFonts w:ascii="Angsana New" w:hAnsi="Angsana New"/>
          <w:sz w:val="22"/>
          <w:szCs w:val="22"/>
        </w:rPr>
      </w:pPr>
    </w:p>
    <w:p w14:paraId="2F3EF743" w14:textId="2BD93C6A" w:rsidR="006F67FC" w:rsidRPr="005C6F08" w:rsidRDefault="006F67FC" w:rsidP="006F67FC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5C7095">
        <w:rPr>
          <w:rFonts w:ascii="Angsana New" w:hAnsi="Angsana New"/>
          <w:sz w:val="26"/>
          <w:szCs w:val="26"/>
          <w:cs/>
        </w:rPr>
        <w:t xml:space="preserve">ในระหว่างปีสิ้นสุดวันที่ </w:t>
      </w:r>
      <w:r w:rsidRPr="005C7095">
        <w:rPr>
          <w:rFonts w:ascii="Angsana New" w:hAnsi="Angsana New"/>
          <w:sz w:val="26"/>
          <w:szCs w:val="26"/>
        </w:rPr>
        <w:t>31</w:t>
      </w:r>
      <w:r w:rsidRPr="005C7095">
        <w:rPr>
          <w:rFonts w:ascii="Angsana New" w:hAnsi="Angsana New" w:hint="cs"/>
          <w:sz w:val="26"/>
          <w:szCs w:val="26"/>
          <w:cs/>
        </w:rPr>
        <w:t xml:space="preserve"> ธันวาคม </w:t>
      </w:r>
      <w:r>
        <w:rPr>
          <w:rFonts w:ascii="Angsana New" w:hAnsi="Angsana New"/>
          <w:sz w:val="26"/>
          <w:szCs w:val="26"/>
        </w:rPr>
        <w:t xml:space="preserve">2566 </w:t>
      </w:r>
      <w:r w:rsidRPr="005C7095">
        <w:rPr>
          <w:rFonts w:ascii="Angsana New" w:hAnsi="Angsana New" w:hint="cs"/>
          <w:sz w:val="26"/>
          <w:szCs w:val="26"/>
          <w:cs/>
        </w:rPr>
        <w:t xml:space="preserve">บริษัทได้จัดสรรทุนสำรองตามกฎหมายจำนวน </w:t>
      </w:r>
      <w:r>
        <w:rPr>
          <w:rFonts w:ascii="Angsana New" w:hAnsi="Angsana New"/>
          <w:sz w:val="26"/>
          <w:szCs w:val="26"/>
        </w:rPr>
        <w:t xml:space="preserve">3.2 </w:t>
      </w:r>
      <w:r>
        <w:rPr>
          <w:rFonts w:ascii="Angsana New" w:hAnsi="Angsana New" w:hint="cs"/>
          <w:sz w:val="26"/>
          <w:szCs w:val="26"/>
          <w:cs/>
        </w:rPr>
        <w:t xml:space="preserve">ล้านบาท </w:t>
      </w:r>
      <w:r w:rsidR="008342A6">
        <w:rPr>
          <w:rFonts w:ascii="Angsana New" w:hAnsi="Angsana New"/>
          <w:sz w:val="26"/>
          <w:szCs w:val="26"/>
        </w:rPr>
        <w:t>(2567:</w:t>
      </w:r>
      <w:r w:rsidR="008342A6">
        <w:rPr>
          <w:rFonts w:ascii="Angsana New" w:hAnsi="Angsana New" w:hint="cs"/>
          <w:sz w:val="26"/>
          <w:szCs w:val="26"/>
          <w:cs/>
        </w:rPr>
        <w:t>ไม่มี</w:t>
      </w:r>
      <w:r w:rsidR="008342A6">
        <w:rPr>
          <w:rFonts w:ascii="Angsana New" w:hAnsi="Angsana New"/>
          <w:sz w:val="26"/>
          <w:szCs w:val="26"/>
        </w:rPr>
        <w:t>)</w:t>
      </w:r>
    </w:p>
    <w:p w14:paraId="25AF4069" w14:textId="77777777" w:rsidR="006F67FC" w:rsidRPr="005C6F08" w:rsidRDefault="006F67FC" w:rsidP="007D3386">
      <w:pPr>
        <w:jc w:val="thaiDistribute"/>
        <w:rPr>
          <w:rFonts w:ascii="Angsana New" w:hAnsi="Angsana New"/>
          <w:b/>
          <w:bCs/>
          <w:sz w:val="22"/>
          <w:szCs w:val="22"/>
        </w:rPr>
      </w:pPr>
    </w:p>
    <w:p w14:paraId="47A7A9F0" w14:textId="69B1946E" w:rsidR="00363407" w:rsidRPr="005C6F08" w:rsidRDefault="00363407" w:rsidP="003634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bookmarkStart w:id="8" w:name="_Hlk95590604"/>
      <w:r w:rsidRPr="005C6F08">
        <w:rPr>
          <w:rFonts w:ascii="Angsana New" w:hAnsi="Angsana New"/>
          <w:b/>
          <w:bCs/>
          <w:sz w:val="26"/>
          <w:szCs w:val="26"/>
        </w:rPr>
        <w:t>1</w:t>
      </w:r>
      <w:r w:rsidR="00A87A4F">
        <w:rPr>
          <w:rFonts w:ascii="Angsana New" w:hAnsi="Angsana New"/>
          <w:b/>
          <w:bCs/>
          <w:sz w:val="26"/>
          <w:szCs w:val="26"/>
        </w:rPr>
        <w:t>8</w:t>
      </w:r>
      <w:r w:rsidRPr="005C6F08">
        <w:rPr>
          <w:rFonts w:ascii="Angsana New" w:hAnsi="Angsana New"/>
          <w:b/>
          <w:bCs/>
          <w:sz w:val="26"/>
          <w:szCs w:val="26"/>
        </w:rPr>
        <w:t>.</w:t>
      </w:r>
      <w:r w:rsidRPr="005C6F08">
        <w:rPr>
          <w:rFonts w:ascii="Angsana New" w:hAnsi="Angsana New"/>
          <w:b/>
          <w:bCs/>
          <w:sz w:val="26"/>
          <w:szCs w:val="26"/>
        </w:rPr>
        <w:tab/>
      </w:r>
      <w:r w:rsidRPr="005C6F08">
        <w:rPr>
          <w:rFonts w:ascii="Angsana New" w:hAnsi="Angsana New"/>
          <w:b/>
          <w:bCs/>
          <w:sz w:val="26"/>
          <w:szCs w:val="26"/>
          <w:cs/>
        </w:rPr>
        <w:t>กองทุนสำรองเลี้ยงชีพพนักงานที่จดทะเบียน</w:t>
      </w:r>
    </w:p>
    <w:p w14:paraId="062F40E5" w14:textId="77777777" w:rsidR="00363407" w:rsidRPr="005C6F08" w:rsidRDefault="00363407" w:rsidP="00363407">
      <w:pPr>
        <w:jc w:val="thaiDistribute"/>
        <w:rPr>
          <w:rFonts w:ascii="Angsana New" w:hAnsi="Angsana New"/>
          <w:b/>
          <w:bCs/>
          <w:sz w:val="22"/>
          <w:szCs w:val="22"/>
          <w:cs/>
        </w:rPr>
      </w:pPr>
    </w:p>
    <w:p w14:paraId="5DD94976" w14:textId="36E4F938" w:rsidR="00363407" w:rsidRPr="005C6F08" w:rsidRDefault="00363407" w:rsidP="00363407">
      <w:pPr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บริษัทมีกองทุนสำรองเลี้ยงชีพประเภทจ่ายสมทบสำหรับพนักงานตาม</w:t>
      </w:r>
      <w:r w:rsidRPr="00861236">
        <w:rPr>
          <w:rFonts w:ascii="Angsana New" w:hAnsi="Angsana New"/>
          <w:sz w:val="26"/>
          <w:szCs w:val="26"/>
          <w:cs/>
        </w:rPr>
        <w:t xml:space="preserve">พระราชบัญญัติกองทุนสำรองเลี้ยงชีพ พ.ศ. </w:t>
      </w:r>
      <w:r w:rsidRPr="00861236">
        <w:rPr>
          <w:rFonts w:ascii="Angsana New" w:hAnsi="Angsana New"/>
          <w:sz w:val="26"/>
          <w:szCs w:val="26"/>
        </w:rPr>
        <w:t>2530</w:t>
      </w:r>
      <w:r w:rsidRPr="00861236">
        <w:rPr>
          <w:rFonts w:ascii="Angsana New" w:hAnsi="Angsana New"/>
          <w:sz w:val="26"/>
          <w:szCs w:val="26"/>
          <w:cs/>
        </w:rPr>
        <w:t xml:space="preserve"> การเข้าเป็นสมาชิกกองทุนเป็นไปตามความสมัครใจของพนักงาน </w:t>
      </w:r>
      <w:r w:rsidR="0013437E" w:rsidRPr="00861236">
        <w:rPr>
          <w:rFonts w:ascii="Angsana New" w:hAnsi="Angsana New"/>
          <w:sz w:val="26"/>
          <w:szCs w:val="26"/>
          <w:cs/>
        </w:rPr>
        <w:t>สมาชิกต้องจ่ายเงินสะสมเข้ากองทุนในอัตราร้อยละ</w:t>
      </w:r>
      <w:r w:rsidR="0013437E" w:rsidRPr="00861236">
        <w:rPr>
          <w:rFonts w:ascii="Angsana New" w:hAnsi="Angsana New" w:hint="cs"/>
          <w:sz w:val="26"/>
          <w:szCs w:val="26"/>
          <w:cs/>
        </w:rPr>
        <w:t xml:space="preserve"> </w:t>
      </w:r>
      <w:r w:rsidR="0013437E" w:rsidRPr="00861236">
        <w:rPr>
          <w:rFonts w:ascii="Angsana New" w:hAnsi="Angsana New"/>
          <w:sz w:val="26"/>
          <w:szCs w:val="26"/>
        </w:rPr>
        <w:t>2</w:t>
      </w:r>
      <w:r w:rsidR="0013437E" w:rsidRPr="00861236">
        <w:rPr>
          <w:rFonts w:ascii="Angsana New" w:hAnsi="Angsana New"/>
          <w:sz w:val="26"/>
          <w:szCs w:val="26"/>
          <w:cs/>
        </w:rPr>
        <w:t xml:space="preserve"> </w:t>
      </w:r>
      <w:r w:rsidR="0013437E" w:rsidRPr="00861236">
        <w:rPr>
          <w:rFonts w:ascii="Angsana New" w:hAnsi="Angsana New" w:hint="cs"/>
          <w:sz w:val="26"/>
          <w:szCs w:val="26"/>
          <w:cs/>
        </w:rPr>
        <w:t>ถึง</w:t>
      </w:r>
      <w:r w:rsidR="0013437E" w:rsidRPr="00861236">
        <w:rPr>
          <w:rFonts w:ascii="Angsana New" w:hAnsi="Angsana New"/>
          <w:sz w:val="26"/>
          <w:szCs w:val="26"/>
          <w:cs/>
        </w:rPr>
        <w:t xml:space="preserve">ร้อยละ </w:t>
      </w:r>
      <w:r w:rsidR="0013437E" w:rsidRPr="00861236">
        <w:rPr>
          <w:rFonts w:ascii="Angsana New" w:hAnsi="Angsana New"/>
          <w:sz w:val="26"/>
          <w:szCs w:val="26"/>
        </w:rPr>
        <w:t xml:space="preserve">15 </w:t>
      </w:r>
      <w:r w:rsidR="0013437E" w:rsidRPr="00861236">
        <w:rPr>
          <w:rFonts w:ascii="Angsana New" w:hAnsi="Angsana New"/>
          <w:sz w:val="26"/>
          <w:szCs w:val="26"/>
          <w:cs/>
        </w:rPr>
        <w:t xml:space="preserve">ของเงินเดือนพนักงาน และบริษัทต้องจ่ายสมทบเข้ากองทุนในอัตราร้อยละ </w:t>
      </w:r>
      <w:r w:rsidR="000215DA" w:rsidRPr="00861236">
        <w:rPr>
          <w:rFonts w:ascii="Angsana New" w:hAnsi="Angsana New"/>
          <w:sz w:val="26"/>
          <w:szCs w:val="26"/>
        </w:rPr>
        <w:t>2</w:t>
      </w:r>
      <w:r w:rsidR="0013437E" w:rsidRPr="00861236">
        <w:rPr>
          <w:rFonts w:ascii="Angsana New" w:hAnsi="Angsana New"/>
          <w:sz w:val="26"/>
          <w:szCs w:val="26"/>
        </w:rPr>
        <w:t xml:space="preserve"> </w:t>
      </w:r>
      <w:r w:rsidR="0013437E" w:rsidRPr="00861236">
        <w:rPr>
          <w:rFonts w:ascii="Angsana New" w:hAnsi="Angsana New" w:hint="cs"/>
          <w:sz w:val="26"/>
          <w:szCs w:val="26"/>
          <w:cs/>
        </w:rPr>
        <w:t>ถึง</w:t>
      </w:r>
      <w:r w:rsidR="0013437E" w:rsidRPr="00861236">
        <w:rPr>
          <w:rFonts w:ascii="Angsana New" w:hAnsi="Angsana New"/>
          <w:sz w:val="26"/>
          <w:szCs w:val="26"/>
          <w:cs/>
        </w:rPr>
        <w:t xml:space="preserve">ร้อยละ </w:t>
      </w:r>
      <w:r w:rsidR="0013437E" w:rsidRPr="00861236">
        <w:rPr>
          <w:rFonts w:ascii="Angsana New" w:hAnsi="Angsana New"/>
          <w:sz w:val="26"/>
          <w:szCs w:val="26"/>
        </w:rPr>
        <w:t xml:space="preserve">6 </w:t>
      </w:r>
      <w:r w:rsidR="0013437E" w:rsidRPr="00861236">
        <w:rPr>
          <w:rFonts w:ascii="Angsana New" w:hAnsi="Angsana New"/>
          <w:sz w:val="26"/>
          <w:szCs w:val="26"/>
          <w:cs/>
        </w:rPr>
        <w:t>ของเงินเดือนพนักงานทุกเดือนโดยขึ้นอยู่กับอายุการทำงาน</w:t>
      </w:r>
      <w:r w:rsidR="0013437E" w:rsidRPr="00861236">
        <w:rPr>
          <w:rFonts w:ascii="Angsana New" w:hAnsi="Angsana New"/>
          <w:sz w:val="26"/>
          <w:szCs w:val="26"/>
        </w:rPr>
        <w:t xml:space="preserve"> </w:t>
      </w:r>
      <w:r w:rsidRPr="00861236">
        <w:rPr>
          <w:rFonts w:ascii="Angsana New" w:hAnsi="Angsana New"/>
          <w:sz w:val="26"/>
          <w:szCs w:val="26"/>
          <w:cs/>
        </w:rPr>
        <w:t xml:space="preserve">กองทุนสำรองเลี้ยงชีพพนักงานบริหารโดยผู้จัดการกองทุนตามข้อกำหนดของกฎกระทรวงฉบับที่ </w:t>
      </w:r>
      <w:r w:rsidRPr="00861236">
        <w:rPr>
          <w:rFonts w:ascii="Angsana New" w:hAnsi="Angsana New"/>
          <w:sz w:val="26"/>
          <w:szCs w:val="26"/>
        </w:rPr>
        <w:t>2</w:t>
      </w:r>
      <w:r w:rsidRPr="00861236">
        <w:rPr>
          <w:rFonts w:ascii="Angsana New" w:hAnsi="Angsana New"/>
          <w:sz w:val="26"/>
          <w:szCs w:val="26"/>
          <w:cs/>
        </w:rPr>
        <w:t xml:space="preserve"> (พ.ศ. </w:t>
      </w:r>
      <w:r w:rsidRPr="00861236">
        <w:rPr>
          <w:rFonts w:ascii="Angsana New" w:hAnsi="Angsana New"/>
          <w:sz w:val="26"/>
          <w:szCs w:val="26"/>
        </w:rPr>
        <w:t>2532</w:t>
      </w:r>
      <w:r w:rsidRPr="00861236">
        <w:rPr>
          <w:rFonts w:ascii="Angsana New" w:hAnsi="Angsana New"/>
          <w:sz w:val="26"/>
          <w:szCs w:val="26"/>
          <w:cs/>
        </w:rPr>
        <w:t>) ออกตามความในพระราชบัญญัติ</w:t>
      </w:r>
      <w:r w:rsidRPr="005C6F08">
        <w:rPr>
          <w:rFonts w:ascii="Angsana New" w:hAnsi="Angsana New"/>
          <w:sz w:val="26"/>
          <w:szCs w:val="26"/>
          <w:cs/>
        </w:rPr>
        <w:t xml:space="preserve">กองทุนสำรองเลี้ยงชีพ พ.ศ. </w:t>
      </w:r>
      <w:r w:rsidRPr="005C6F08">
        <w:rPr>
          <w:rFonts w:ascii="Angsana New" w:hAnsi="Angsana New"/>
          <w:sz w:val="26"/>
          <w:szCs w:val="26"/>
        </w:rPr>
        <w:t>2530</w:t>
      </w:r>
    </w:p>
    <w:p w14:paraId="73E41D83" w14:textId="5B546FE6" w:rsidR="00363407" w:rsidRPr="005C6F08" w:rsidRDefault="00363407" w:rsidP="00363407">
      <w:pPr>
        <w:jc w:val="thaiDistribute"/>
        <w:rPr>
          <w:rFonts w:ascii="Angsana New" w:hAnsi="Angsana New"/>
          <w:sz w:val="22"/>
          <w:szCs w:val="22"/>
        </w:rPr>
      </w:pPr>
    </w:p>
    <w:p w14:paraId="1E0A5D1B" w14:textId="1593F008" w:rsidR="006836F6" w:rsidRPr="007B2494" w:rsidRDefault="00363407" w:rsidP="007B2494">
      <w:pPr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 xml:space="preserve">ส่วนที่บริษัทจ่ายสมทบสำหรับปี </w:t>
      </w:r>
      <w:r w:rsidRPr="005C6F08">
        <w:rPr>
          <w:rFonts w:ascii="Angsana New" w:hAnsi="Angsana New"/>
          <w:sz w:val="26"/>
          <w:szCs w:val="26"/>
        </w:rPr>
        <w:t>256</w:t>
      </w:r>
      <w:r w:rsidR="006F67FC">
        <w:rPr>
          <w:rFonts w:ascii="Angsana New" w:hAnsi="Angsana New"/>
          <w:sz w:val="26"/>
          <w:szCs w:val="26"/>
        </w:rPr>
        <w:t>7</w:t>
      </w:r>
      <w:r w:rsidR="000C1494">
        <w:rPr>
          <w:rFonts w:ascii="Angsana New" w:hAnsi="Angsana New" w:hint="cs"/>
          <w:sz w:val="26"/>
          <w:szCs w:val="26"/>
          <w:cs/>
        </w:rPr>
        <w:t xml:space="preserve"> และ </w:t>
      </w:r>
      <w:r w:rsidR="000C1494">
        <w:rPr>
          <w:rFonts w:ascii="Angsana New" w:hAnsi="Angsana New"/>
          <w:sz w:val="26"/>
          <w:szCs w:val="26"/>
        </w:rPr>
        <w:t>256</w:t>
      </w:r>
      <w:r w:rsidR="006F67FC">
        <w:rPr>
          <w:rFonts w:ascii="Angsana New" w:hAnsi="Angsana New"/>
          <w:sz w:val="26"/>
          <w:szCs w:val="26"/>
        </w:rPr>
        <w:t>6</w:t>
      </w:r>
      <w:r w:rsidRPr="005C6F08">
        <w:rPr>
          <w:rFonts w:ascii="Angsana New" w:hAnsi="Angsana New" w:hint="cs"/>
          <w:sz w:val="26"/>
          <w:szCs w:val="26"/>
          <w:cs/>
        </w:rPr>
        <w:t xml:space="preserve"> </w:t>
      </w:r>
      <w:r w:rsidRPr="005C6F08">
        <w:rPr>
          <w:rFonts w:ascii="Angsana New" w:hAnsi="Angsana New"/>
          <w:sz w:val="26"/>
          <w:szCs w:val="26"/>
          <w:cs/>
        </w:rPr>
        <w:t>ซึ่งบันทึกเป็นค่าใช้จ่ายในงบกำไรขาดทุนเบ็ดเสร็จมีจำนวนเงิน</w:t>
      </w:r>
      <w:r w:rsidRPr="0071075D">
        <w:rPr>
          <w:rFonts w:ascii="Angsana New" w:hAnsi="Angsana New"/>
          <w:sz w:val="26"/>
          <w:szCs w:val="26"/>
          <w:cs/>
        </w:rPr>
        <w:t xml:space="preserve">ประมาณ </w:t>
      </w:r>
      <w:r w:rsidR="003F0EFA" w:rsidRPr="0071075D">
        <w:rPr>
          <w:rFonts w:ascii="Angsana New" w:hAnsi="Angsana New"/>
          <w:sz w:val="26"/>
          <w:szCs w:val="26"/>
        </w:rPr>
        <w:t>0.</w:t>
      </w:r>
      <w:r w:rsidR="0071075D" w:rsidRPr="0071075D">
        <w:rPr>
          <w:rFonts w:ascii="Angsana New" w:hAnsi="Angsana New"/>
          <w:sz w:val="26"/>
          <w:szCs w:val="26"/>
        </w:rPr>
        <w:t>6</w:t>
      </w:r>
      <w:r w:rsidRPr="0071075D">
        <w:rPr>
          <w:rFonts w:ascii="Angsana New" w:hAnsi="Angsana New"/>
          <w:sz w:val="26"/>
          <w:szCs w:val="26"/>
        </w:rPr>
        <w:t xml:space="preserve"> </w:t>
      </w:r>
      <w:r w:rsidRPr="0071075D">
        <w:rPr>
          <w:rFonts w:ascii="Angsana New" w:hAnsi="Angsana New"/>
          <w:sz w:val="26"/>
          <w:szCs w:val="26"/>
          <w:cs/>
        </w:rPr>
        <w:t>ล้าน</w:t>
      </w:r>
      <w:r w:rsidRPr="00AA60B5">
        <w:rPr>
          <w:rFonts w:ascii="Angsana New" w:hAnsi="Angsana New"/>
          <w:sz w:val="26"/>
          <w:szCs w:val="26"/>
          <w:cs/>
        </w:rPr>
        <w:t xml:space="preserve">บาท </w:t>
      </w:r>
      <w:r w:rsidR="000C1494">
        <w:rPr>
          <w:rFonts w:ascii="Angsana New" w:hAnsi="Angsana New" w:hint="cs"/>
          <w:sz w:val="26"/>
          <w:szCs w:val="26"/>
          <w:cs/>
        </w:rPr>
        <w:t xml:space="preserve">และ </w:t>
      </w:r>
      <w:r w:rsidR="000C1494">
        <w:rPr>
          <w:rFonts w:ascii="Angsana New" w:hAnsi="Angsana New"/>
          <w:sz w:val="26"/>
          <w:szCs w:val="26"/>
        </w:rPr>
        <w:t>0.</w:t>
      </w:r>
      <w:r w:rsidR="006F67FC">
        <w:rPr>
          <w:rFonts w:ascii="Angsana New" w:hAnsi="Angsana New"/>
          <w:sz w:val="26"/>
          <w:szCs w:val="26"/>
        </w:rPr>
        <w:t>7</w:t>
      </w:r>
      <w:r w:rsidR="000C1494">
        <w:rPr>
          <w:rFonts w:ascii="Angsana New" w:hAnsi="Angsana New"/>
          <w:sz w:val="26"/>
          <w:szCs w:val="26"/>
        </w:rPr>
        <w:t xml:space="preserve"> </w:t>
      </w:r>
      <w:r w:rsidR="000C1494">
        <w:rPr>
          <w:rFonts w:ascii="Angsana New" w:hAnsi="Angsana New" w:hint="cs"/>
          <w:sz w:val="26"/>
          <w:szCs w:val="26"/>
          <w:cs/>
        </w:rPr>
        <w:t>ล้านบาท ตามลำดับ</w:t>
      </w:r>
      <w:bookmarkStart w:id="9" w:name="_Hlk95590665"/>
      <w:bookmarkEnd w:id="8"/>
    </w:p>
    <w:p w14:paraId="62CED192" w14:textId="2832E897" w:rsidR="00C83DBE" w:rsidRDefault="00C83D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5C697B0A" w14:textId="77777777" w:rsidR="009A384B" w:rsidRDefault="009A38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5287C7C4" w14:textId="26350E11" w:rsidR="004A4C20" w:rsidRPr="005C6F08" w:rsidRDefault="004A4C20" w:rsidP="004A4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5C6F08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A87A4F">
        <w:rPr>
          <w:rFonts w:ascii="Angsana New" w:hAnsi="Angsana New"/>
          <w:b/>
          <w:bCs/>
          <w:sz w:val="26"/>
          <w:szCs w:val="26"/>
        </w:rPr>
        <w:t>9</w:t>
      </w:r>
      <w:r w:rsidRPr="005C6F08">
        <w:rPr>
          <w:rFonts w:ascii="Angsana New" w:hAnsi="Angsana New"/>
          <w:b/>
          <w:bCs/>
          <w:sz w:val="26"/>
          <w:szCs w:val="26"/>
        </w:rPr>
        <w:t>.</w:t>
      </w:r>
      <w:r w:rsidRPr="005C6F08">
        <w:rPr>
          <w:rFonts w:ascii="Angsana New" w:hAnsi="Angsana New"/>
          <w:b/>
          <w:bCs/>
          <w:sz w:val="26"/>
          <w:szCs w:val="26"/>
        </w:rPr>
        <w:tab/>
      </w:r>
      <w:r w:rsidRPr="005C6F08">
        <w:rPr>
          <w:rFonts w:ascii="Angsana New" w:hAnsi="Angsana New"/>
          <w:b/>
          <w:bCs/>
          <w:sz w:val="26"/>
          <w:szCs w:val="26"/>
          <w:cs/>
        </w:rPr>
        <w:t>ค่าใช้จ่ายตาม</w:t>
      </w:r>
      <w:r w:rsidR="007B2494">
        <w:rPr>
          <w:rFonts w:ascii="Angsana New" w:hAnsi="Angsana New" w:hint="cs"/>
          <w:b/>
          <w:bCs/>
          <w:sz w:val="26"/>
          <w:szCs w:val="26"/>
          <w:cs/>
        </w:rPr>
        <w:t>ธรรมชาติ</w:t>
      </w:r>
    </w:p>
    <w:p w14:paraId="3E079DBE" w14:textId="77777777" w:rsidR="004A4C20" w:rsidRPr="005C6F08" w:rsidRDefault="004A4C20" w:rsidP="004A4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26"/>
          <w:szCs w:val="26"/>
        </w:rPr>
      </w:pPr>
    </w:p>
    <w:p w14:paraId="453B5F4F" w14:textId="0BE23F59" w:rsidR="004A4C20" w:rsidRPr="005C6F08" w:rsidRDefault="004A4C20" w:rsidP="004A4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รายการค่าใช้จ่ายตาม</w:t>
      </w:r>
      <w:r w:rsidR="00B76BC3">
        <w:rPr>
          <w:rFonts w:ascii="Angsana New" w:hAnsi="Angsana New" w:hint="cs"/>
          <w:sz w:val="26"/>
          <w:szCs w:val="26"/>
          <w:cs/>
        </w:rPr>
        <w:t>ธรรมชาติ</w:t>
      </w:r>
      <w:r w:rsidRPr="005C6F08">
        <w:rPr>
          <w:rFonts w:ascii="Angsana New" w:hAnsi="Angsana New"/>
          <w:sz w:val="26"/>
          <w:szCs w:val="26"/>
          <w:cs/>
        </w:rPr>
        <w:t xml:space="preserve">ที่สำคัญสำหรับแต่ละปีสิ้นสุดวันที่ </w:t>
      </w:r>
      <w:r w:rsidRPr="005C6F08">
        <w:rPr>
          <w:rFonts w:ascii="Angsana New" w:hAnsi="Angsana New"/>
          <w:sz w:val="26"/>
          <w:szCs w:val="26"/>
        </w:rPr>
        <w:t>31</w:t>
      </w:r>
      <w:r w:rsidRPr="005C6F08">
        <w:rPr>
          <w:rFonts w:ascii="Angsana New" w:hAnsi="Angsana New"/>
          <w:sz w:val="26"/>
          <w:szCs w:val="26"/>
          <w:cs/>
        </w:rPr>
        <w:t xml:space="preserve"> ธันวาคม </w:t>
      </w:r>
      <w:r w:rsidR="005328F1" w:rsidRPr="005C6F08">
        <w:rPr>
          <w:rFonts w:ascii="Angsana New" w:hAnsi="Angsana New"/>
          <w:sz w:val="26"/>
          <w:szCs w:val="26"/>
        </w:rPr>
        <w:t>256</w:t>
      </w:r>
      <w:r w:rsidR="006F67FC">
        <w:rPr>
          <w:rFonts w:ascii="Angsana New" w:hAnsi="Angsana New"/>
          <w:sz w:val="26"/>
          <w:szCs w:val="26"/>
        </w:rPr>
        <w:t>7</w:t>
      </w:r>
      <w:r w:rsidRPr="005C6F08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/>
          <w:sz w:val="26"/>
          <w:szCs w:val="26"/>
          <w:cs/>
        </w:rPr>
        <w:t xml:space="preserve">และ </w:t>
      </w:r>
      <w:r w:rsidR="005328F1" w:rsidRPr="005C6F08">
        <w:rPr>
          <w:rFonts w:ascii="Angsana New" w:hAnsi="Angsana New"/>
          <w:sz w:val="26"/>
          <w:szCs w:val="26"/>
        </w:rPr>
        <w:t>256</w:t>
      </w:r>
      <w:r w:rsidR="006F67FC">
        <w:rPr>
          <w:rFonts w:ascii="Angsana New" w:hAnsi="Angsana New"/>
          <w:sz w:val="26"/>
          <w:szCs w:val="26"/>
        </w:rPr>
        <w:t>6</w:t>
      </w:r>
      <w:r w:rsidRPr="005C6F08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/>
          <w:sz w:val="26"/>
          <w:szCs w:val="26"/>
          <w:cs/>
        </w:rPr>
        <w:t>ได้แก่</w:t>
      </w:r>
    </w:p>
    <w:p w14:paraId="11C43903" w14:textId="77777777" w:rsidR="004A4C20" w:rsidRPr="005C6F08" w:rsidRDefault="004A4C20" w:rsidP="004A4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16"/>
          <w:szCs w:val="1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1"/>
        <w:gridCol w:w="1405"/>
        <w:gridCol w:w="269"/>
        <w:gridCol w:w="1405"/>
      </w:tblGrid>
      <w:tr w:rsidR="004A4C20" w:rsidRPr="005C6F08" w14:paraId="5AC6EC19" w14:textId="77777777" w:rsidTr="00D07F74">
        <w:tc>
          <w:tcPr>
            <w:tcW w:w="6731" w:type="dxa"/>
          </w:tcPr>
          <w:p w14:paraId="2FCBDD5D" w14:textId="77777777" w:rsidR="004A4C20" w:rsidRPr="005C6F08" w:rsidRDefault="004A4C20" w:rsidP="00D07F74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79" w:type="dxa"/>
            <w:gridSpan w:val="3"/>
            <w:tcBorders>
              <w:bottom w:val="single" w:sz="4" w:space="0" w:color="auto"/>
            </w:tcBorders>
          </w:tcPr>
          <w:p w14:paraId="3AF8183F" w14:textId="77777777" w:rsidR="004A4C20" w:rsidRPr="005C6F08" w:rsidRDefault="004A4C20" w:rsidP="00D07F74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C6F08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6F67FC" w:rsidRPr="005C6F08" w14:paraId="39632575" w14:textId="77777777" w:rsidTr="001A1451">
        <w:tc>
          <w:tcPr>
            <w:tcW w:w="6731" w:type="dxa"/>
          </w:tcPr>
          <w:p w14:paraId="1C5C524D" w14:textId="77777777" w:rsidR="006F67FC" w:rsidRPr="005C6F08" w:rsidRDefault="006F67FC" w:rsidP="006F6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auto"/>
          </w:tcPr>
          <w:p w14:paraId="1CCE17EF" w14:textId="0DE7D0E8" w:rsidR="006F67FC" w:rsidRPr="000E486F" w:rsidRDefault="006F67FC" w:rsidP="006F67FC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486F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69" w:type="dxa"/>
          </w:tcPr>
          <w:p w14:paraId="2978FC00" w14:textId="77777777" w:rsidR="006F67FC" w:rsidRPr="005C6F08" w:rsidRDefault="006F67FC" w:rsidP="006F67FC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auto"/>
          </w:tcPr>
          <w:p w14:paraId="21684D1D" w14:textId="266FC2D1" w:rsidR="006F67FC" w:rsidRPr="005C6F08" w:rsidRDefault="006F67FC" w:rsidP="006F67FC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486F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6F67FC" w:rsidRPr="005C6F08" w14:paraId="55B6F745" w14:textId="77777777" w:rsidTr="001A1451">
        <w:tc>
          <w:tcPr>
            <w:tcW w:w="6731" w:type="dxa"/>
          </w:tcPr>
          <w:p w14:paraId="2BA0BDC4" w14:textId="77777777" w:rsidR="006F67FC" w:rsidRPr="005C6F08" w:rsidRDefault="006F67FC" w:rsidP="006F6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5" w:type="dxa"/>
            <w:shd w:val="clear" w:color="auto" w:fill="auto"/>
          </w:tcPr>
          <w:p w14:paraId="509CCDE3" w14:textId="77777777" w:rsidR="006F67FC" w:rsidRPr="00815B6F" w:rsidRDefault="006F67FC" w:rsidP="006F67FC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  <w:highlight w:val="yellow"/>
              </w:rPr>
            </w:pPr>
          </w:p>
        </w:tc>
        <w:tc>
          <w:tcPr>
            <w:tcW w:w="269" w:type="dxa"/>
          </w:tcPr>
          <w:p w14:paraId="2A935475" w14:textId="77777777" w:rsidR="006F67FC" w:rsidRPr="005C6F08" w:rsidRDefault="006F67FC" w:rsidP="006F67FC">
            <w:pPr>
              <w:pStyle w:val="BodyText3"/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5" w:type="dxa"/>
            <w:shd w:val="clear" w:color="auto" w:fill="auto"/>
          </w:tcPr>
          <w:p w14:paraId="711BE1EB" w14:textId="77777777" w:rsidR="006F67FC" w:rsidRPr="005C6F08" w:rsidRDefault="006F67FC" w:rsidP="006F67FC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FE6414" w:rsidRPr="005C6F08" w14:paraId="1077DEB8" w14:textId="77777777" w:rsidTr="001A1451">
        <w:trPr>
          <w:trHeight w:val="252"/>
        </w:trPr>
        <w:tc>
          <w:tcPr>
            <w:tcW w:w="6731" w:type="dxa"/>
          </w:tcPr>
          <w:p w14:paraId="7D18A311" w14:textId="77777777" w:rsidR="00FE6414" w:rsidRPr="005C6F08" w:rsidRDefault="00FE6414" w:rsidP="00FE6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 xml:space="preserve">วัตถุดิบ </w:t>
            </w:r>
            <w:r w:rsidRPr="005C6F08">
              <w:rPr>
                <w:rFonts w:ascii="Angsana New" w:hAnsi="Angsana New"/>
                <w:sz w:val="26"/>
                <w:szCs w:val="26"/>
                <w:cs/>
                <w:lang w:val="th-TH"/>
              </w:rPr>
              <w:t>วัสดุ</w:t>
            </w:r>
            <w:r w:rsidRPr="005C6F08">
              <w:rPr>
                <w:rFonts w:ascii="Angsana New" w:hAnsi="Angsana New"/>
                <w:sz w:val="26"/>
                <w:szCs w:val="26"/>
                <w:cs/>
              </w:rPr>
              <w:t>และอะไหล่ใช้ไป</w:t>
            </w:r>
          </w:p>
        </w:tc>
        <w:tc>
          <w:tcPr>
            <w:tcW w:w="1405" w:type="dxa"/>
            <w:shd w:val="clear" w:color="auto" w:fill="auto"/>
          </w:tcPr>
          <w:p w14:paraId="3534ABDA" w14:textId="0F04F2F4" w:rsidR="00FE6414" w:rsidRPr="00800DEF" w:rsidRDefault="00FE6414" w:rsidP="00FE6414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0DEF">
              <w:rPr>
                <w:rFonts w:ascii="Angsana New" w:hAnsi="Angsana New"/>
                <w:sz w:val="26"/>
                <w:szCs w:val="26"/>
              </w:rPr>
              <w:t>10</w:t>
            </w:r>
            <w:r w:rsidR="007B2494" w:rsidRPr="00800DEF">
              <w:rPr>
                <w:rFonts w:ascii="Angsana New" w:hAnsi="Angsana New"/>
                <w:sz w:val="26"/>
                <w:szCs w:val="26"/>
              </w:rPr>
              <w:t>1</w:t>
            </w:r>
            <w:r w:rsidRPr="00800DEF">
              <w:rPr>
                <w:rFonts w:ascii="Angsana New" w:hAnsi="Angsana New"/>
                <w:sz w:val="26"/>
                <w:szCs w:val="26"/>
              </w:rPr>
              <w:t>,</w:t>
            </w:r>
            <w:r w:rsidR="00B325E2">
              <w:rPr>
                <w:rFonts w:ascii="Angsana New" w:hAnsi="Angsana New"/>
                <w:sz w:val="26"/>
                <w:szCs w:val="26"/>
              </w:rPr>
              <w:t>861</w:t>
            </w:r>
          </w:p>
        </w:tc>
        <w:tc>
          <w:tcPr>
            <w:tcW w:w="269" w:type="dxa"/>
          </w:tcPr>
          <w:p w14:paraId="40B19A98" w14:textId="77777777" w:rsidR="00FE6414" w:rsidRPr="005C6F08" w:rsidRDefault="00FE6414" w:rsidP="00FE6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</w:tcPr>
          <w:p w14:paraId="78848F3C" w14:textId="715B5DE1" w:rsidR="00FE6414" w:rsidRPr="005C6F08" w:rsidRDefault="00FE6414" w:rsidP="00FE6414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E486F">
              <w:rPr>
                <w:rFonts w:ascii="Angsana New" w:hAnsi="Angsana New"/>
                <w:sz w:val="26"/>
                <w:szCs w:val="26"/>
              </w:rPr>
              <w:t>167,</w:t>
            </w:r>
            <w:r>
              <w:rPr>
                <w:rFonts w:ascii="Angsana New" w:hAnsi="Angsana New"/>
                <w:sz w:val="26"/>
                <w:szCs w:val="26"/>
              </w:rPr>
              <w:t>326</w:t>
            </w:r>
          </w:p>
        </w:tc>
      </w:tr>
      <w:tr w:rsidR="00FE6414" w:rsidRPr="005C6F08" w14:paraId="048B2435" w14:textId="77777777" w:rsidTr="001A1451">
        <w:trPr>
          <w:trHeight w:val="252"/>
        </w:trPr>
        <w:tc>
          <w:tcPr>
            <w:tcW w:w="6731" w:type="dxa"/>
          </w:tcPr>
          <w:p w14:paraId="61A7FE4D" w14:textId="77777777" w:rsidR="00FE6414" w:rsidRPr="005C6F08" w:rsidRDefault="00FE6414" w:rsidP="00FE6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การเปลี่ยนแปลงในสินค้าซื้อมาเพื่อขาย</w:t>
            </w:r>
            <w:r w:rsidRPr="005C6F0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C6F08">
              <w:rPr>
                <w:rFonts w:ascii="Angsana New" w:hAnsi="Angsana New"/>
                <w:sz w:val="26"/>
                <w:szCs w:val="26"/>
                <w:cs/>
              </w:rPr>
              <w:t>สินค้าสำเร็จรูปและงานระหว่างทำ</w:t>
            </w:r>
          </w:p>
        </w:tc>
        <w:tc>
          <w:tcPr>
            <w:tcW w:w="1405" w:type="dxa"/>
            <w:shd w:val="clear" w:color="auto" w:fill="auto"/>
          </w:tcPr>
          <w:p w14:paraId="04D3B86D" w14:textId="5CD79D89" w:rsidR="00FE6414" w:rsidRPr="00800DEF" w:rsidRDefault="00FE6414" w:rsidP="00FE6414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0DEF">
              <w:rPr>
                <w:rFonts w:ascii="Angsana New" w:hAnsi="Angsana New"/>
                <w:sz w:val="26"/>
                <w:szCs w:val="26"/>
              </w:rPr>
              <w:t>(1,625)</w:t>
            </w:r>
          </w:p>
        </w:tc>
        <w:tc>
          <w:tcPr>
            <w:tcW w:w="269" w:type="dxa"/>
          </w:tcPr>
          <w:p w14:paraId="4956E904" w14:textId="77777777" w:rsidR="00FE6414" w:rsidRPr="005C6F08" w:rsidRDefault="00FE6414" w:rsidP="00FE6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</w:tcPr>
          <w:p w14:paraId="263619DE" w14:textId="40C13A6B" w:rsidR="00FE6414" w:rsidRPr="005C6F08" w:rsidRDefault="00FE6414" w:rsidP="00FE6414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0E486F">
              <w:rPr>
                <w:rFonts w:ascii="Angsana New" w:hAnsi="Angsana New"/>
                <w:sz w:val="26"/>
                <w:szCs w:val="26"/>
              </w:rPr>
              <w:t>57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FE6414" w:rsidRPr="005C6F08" w14:paraId="56831AD0" w14:textId="77777777" w:rsidTr="001A1451">
        <w:trPr>
          <w:trHeight w:val="252"/>
        </w:trPr>
        <w:tc>
          <w:tcPr>
            <w:tcW w:w="6731" w:type="dxa"/>
          </w:tcPr>
          <w:p w14:paraId="68F8AE76" w14:textId="77777777" w:rsidR="00FE6414" w:rsidRPr="005C6F08" w:rsidRDefault="00FE6414" w:rsidP="00FE6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ค่าใช้จ่ายผลประโยชน์พนักงาน</w:t>
            </w:r>
          </w:p>
        </w:tc>
        <w:tc>
          <w:tcPr>
            <w:tcW w:w="1405" w:type="dxa"/>
            <w:shd w:val="clear" w:color="auto" w:fill="auto"/>
          </w:tcPr>
          <w:p w14:paraId="2749E153" w14:textId="23A6BFC8" w:rsidR="00FE6414" w:rsidRPr="00800DEF" w:rsidRDefault="00FE6414" w:rsidP="00FE6414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0DEF">
              <w:rPr>
                <w:rFonts w:ascii="Angsana New" w:hAnsi="Angsana New"/>
                <w:sz w:val="26"/>
                <w:szCs w:val="26"/>
              </w:rPr>
              <w:t>64,393</w:t>
            </w:r>
          </w:p>
        </w:tc>
        <w:tc>
          <w:tcPr>
            <w:tcW w:w="269" w:type="dxa"/>
          </w:tcPr>
          <w:p w14:paraId="5855FBAD" w14:textId="77777777" w:rsidR="00FE6414" w:rsidRPr="005C6F08" w:rsidRDefault="00FE6414" w:rsidP="00FE6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</w:tcPr>
          <w:p w14:paraId="75A50378" w14:textId="061380C4" w:rsidR="00FE6414" w:rsidRPr="005C6F08" w:rsidRDefault="00FE6414" w:rsidP="00FE6414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E486F">
              <w:rPr>
                <w:rFonts w:ascii="Angsana New" w:hAnsi="Angsana New"/>
                <w:sz w:val="26"/>
                <w:szCs w:val="26"/>
              </w:rPr>
              <w:t>82,555</w:t>
            </w:r>
          </w:p>
        </w:tc>
      </w:tr>
      <w:tr w:rsidR="00FE6414" w:rsidRPr="005C6F08" w14:paraId="75B6A55F" w14:textId="77777777" w:rsidTr="001A1451">
        <w:trPr>
          <w:trHeight w:val="252"/>
        </w:trPr>
        <w:tc>
          <w:tcPr>
            <w:tcW w:w="6731" w:type="dxa"/>
          </w:tcPr>
          <w:p w14:paraId="7EA88017" w14:textId="77777777" w:rsidR="00FE6414" w:rsidRPr="005C6F08" w:rsidRDefault="00FE6414" w:rsidP="00FE6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405" w:type="dxa"/>
            <w:shd w:val="clear" w:color="auto" w:fill="auto"/>
          </w:tcPr>
          <w:p w14:paraId="2146ED17" w14:textId="6E4200E2" w:rsidR="00FE6414" w:rsidRPr="00800DEF" w:rsidRDefault="00FE6414" w:rsidP="00FE6414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0DEF">
              <w:rPr>
                <w:rFonts w:ascii="Angsana New" w:hAnsi="Angsana New"/>
                <w:sz w:val="26"/>
                <w:szCs w:val="26"/>
              </w:rPr>
              <w:t>41,469</w:t>
            </w:r>
          </w:p>
        </w:tc>
        <w:tc>
          <w:tcPr>
            <w:tcW w:w="269" w:type="dxa"/>
          </w:tcPr>
          <w:p w14:paraId="39025336" w14:textId="77777777" w:rsidR="00FE6414" w:rsidRPr="005C6F08" w:rsidRDefault="00FE6414" w:rsidP="00FE6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</w:tcPr>
          <w:p w14:paraId="293F1FE0" w14:textId="6041AD88" w:rsidR="00FE6414" w:rsidRPr="005C6F08" w:rsidRDefault="00FE6414" w:rsidP="00FE6414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E486F">
              <w:rPr>
                <w:rFonts w:ascii="Angsana New" w:hAnsi="Angsana New"/>
                <w:sz w:val="26"/>
                <w:szCs w:val="26"/>
              </w:rPr>
              <w:t>38,510</w:t>
            </w:r>
          </w:p>
        </w:tc>
      </w:tr>
      <w:tr w:rsidR="00FE6414" w:rsidRPr="005C6F08" w14:paraId="1BC693D2" w14:textId="77777777" w:rsidTr="001A1451">
        <w:trPr>
          <w:trHeight w:val="252"/>
        </w:trPr>
        <w:tc>
          <w:tcPr>
            <w:tcW w:w="6731" w:type="dxa"/>
          </w:tcPr>
          <w:p w14:paraId="561815ED" w14:textId="443BEFA0" w:rsidR="00FE6414" w:rsidRPr="005C6F08" w:rsidRDefault="00FE6414" w:rsidP="00FE6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auto"/>
          </w:tcPr>
          <w:p w14:paraId="750E0082" w14:textId="05F85A54" w:rsidR="00FE6414" w:rsidRPr="00800DEF" w:rsidRDefault="00FE6414" w:rsidP="00FE6414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0DEF">
              <w:rPr>
                <w:rFonts w:ascii="Angsana New" w:hAnsi="Angsana New"/>
                <w:sz w:val="26"/>
                <w:szCs w:val="26"/>
              </w:rPr>
              <w:t>4</w:t>
            </w:r>
            <w:r w:rsidR="00B325E2">
              <w:rPr>
                <w:rFonts w:ascii="Angsana New" w:hAnsi="Angsana New"/>
                <w:sz w:val="26"/>
                <w:szCs w:val="26"/>
              </w:rPr>
              <w:t>4</w:t>
            </w:r>
            <w:r w:rsidRPr="00800DEF">
              <w:rPr>
                <w:rFonts w:ascii="Angsana New" w:hAnsi="Angsana New"/>
                <w:sz w:val="26"/>
                <w:szCs w:val="26"/>
              </w:rPr>
              <w:t>,</w:t>
            </w:r>
            <w:r w:rsidR="00B325E2">
              <w:rPr>
                <w:rFonts w:ascii="Angsana New" w:hAnsi="Angsana New"/>
                <w:sz w:val="26"/>
                <w:szCs w:val="26"/>
              </w:rPr>
              <w:t>338</w:t>
            </w:r>
          </w:p>
        </w:tc>
        <w:tc>
          <w:tcPr>
            <w:tcW w:w="269" w:type="dxa"/>
          </w:tcPr>
          <w:p w14:paraId="3536779C" w14:textId="77777777" w:rsidR="00FE6414" w:rsidRPr="005C6F08" w:rsidRDefault="00FE6414" w:rsidP="00FE6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auto"/>
          </w:tcPr>
          <w:p w14:paraId="0597633B" w14:textId="0AC6C8F2" w:rsidR="00FE6414" w:rsidRPr="005C6F08" w:rsidRDefault="00FE6414" w:rsidP="00FE6414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E486F">
              <w:rPr>
                <w:rFonts w:ascii="Angsana New" w:hAnsi="Angsana New"/>
                <w:sz w:val="26"/>
                <w:szCs w:val="26"/>
              </w:rPr>
              <w:t>62,862</w:t>
            </w:r>
          </w:p>
        </w:tc>
      </w:tr>
      <w:tr w:rsidR="00FE6414" w:rsidRPr="005C6F08" w14:paraId="7A250111" w14:textId="77777777" w:rsidTr="001A1451">
        <w:trPr>
          <w:trHeight w:val="252"/>
        </w:trPr>
        <w:tc>
          <w:tcPr>
            <w:tcW w:w="6731" w:type="dxa"/>
          </w:tcPr>
          <w:p w14:paraId="685FCC59" w14:textId="5E8375C6" w:rsidR="00FE6414" w:rsidRPr="005C6F08" w:rsidRDefault="00FE6414" w:rsidP="00FE6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2F6CEA" w14:textId="01F40011" w:rsidR="00FE6414" w:rsidRPr="00800DEF" w:rsidRDefault="00FE6414" w:rsidP="00FE6414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0DEF">
              <w:rPr>
                <w:rFonts w:ascii="Angsana New" w:hAnsi="Angsana New"/>
                <w:sz w:val="26"/>
                <w:szCs w:val="26"/>
              </w:rPr>
              <w:t>25</w:t>
            </w:r>
            <w:r w:rsidR="008405B9">
              <w:rPr>
                <w:rFonts w:ascii="Angsana New" w:hAnsi="Angsana New"/>
                <w:sz w:val="26"/>
                <w:szCs w:val="26"/>
              </w:rPr>
              <w:t>0</w:t>
            </w:r>
            <w:r w:rsidRPr="00800DEF">
              <w:rPr>
                <w:rFonts w:ascii="Angsana New" w:hAnsi="Angsana New"/>
                <w:sz w:val="26"/>
                <w:szCs w:val="26"/>
              </w:rPr>
              <w:t>,</w:t>
            </w:r>
            <w:r w:rsidR="00800DEF" w:rsidRPr="00800DEF">
              <w:rPr>
                <w:rFonts w:ascii="Angsana New" w:hAnsi="Angsana New"/>
                <w:sz w:val="26"/>
                <w:szCs w:val="26"/>
              </w:rPr>
              <w:t>43</w:t>
            </w:r>
            <w:r w:rsidR="00B325E2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69" w:type="dxa"/>
          </w:tcPr>
          <w:p w14:paraId="3C722D24" w14:textId="77777777" w:rsidR="00FE6414" w:rsidRPr="005C6F08" w:rsidRDefault="00FE6414" w:rsidP="00FE6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3A99A5" w14:textId="32869744" w:rsidR="00FE6414" w:rsidRPr="005C6F08" w:rsidRDefault="00FE6414" w:rsidP="00FE6414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E486F">
              <w:rPr>
                <w:rFonts w:ascii="Angsana New" w:hAnsi="Angsana New"/>
                <w:sz w:val="26"/>
                <w:szCs w:val="26"/>
              </w:rPr>
              <w:t>351,196</w:t>
            </w:r>
          </w:p>
        </w:tc>
      </w:tr>
      <w:bookmarkEnd w:id="9"/>
    </w:tbl>
    <w:p w14:paraId="0521F4B7" w14:textId="55A218CE" w:rsidR="001F0C54" w:rsidRDefault="001F0C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47A2D6F9" w14:textId="6B7A0352" w:rsidR="004556CD" w:rsidRDefault="00A87A4F" w:rsidP="004556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t>20</w:t>
      </w:r>
      <w:r w:rsidR="004556CD" w:rsidRPr="005C6F08">
        <w:rPr>
          <w:rFonts w:ascii="Angsana New" w:hAnsi="Angsana New"/>
          <w:b/>
          <w:bCs/>
          <w:sz w:val="26"/>
          <w:szCs w:val="26"/>
        </w:rPr>
        <w:t>.</w:t>
      </w:r>
      <w:r w:rsidR="004556CD" w:rsidRPr="005C6F08">
        <w:rPr>
          <w:rFonts w:ascii="Angsana New" w:hAnsi="Angsana New"/>
          <w:b/>
          <w:bCs/>
          <w:sz w:val="26"/>
          <w:szCs w:val="26"/>
        </w:rPr>
        <w:tab/>
      </w:r>
      <w:r w:rsidR="004556CD" w:rsidRPr="005C6F08">
        <w:rPr>
          <w:rFonts w:ascii="Angsana New" w:hAnsi="Angsana New"/>
          <w:b/>
          <w:bCs/>
          <w:sz w:val="26"/>
          <w:szCs w:val="26"/>
          <w:cs/>
        </w:rPr>
        <w:t>กำไร</w:t>
      </w:r>
      <w:r w:rsidR="00DC2D12">
        <w:rPr>
          <w:rFonts w:ascii="Angsana New" w:hAnsi="Angsana New"/>
          <w:b/>
          <w:bCs/>
          <w:sz w:val="26"/>
          <w:szCs w:val="26"/>
        </w:rPr>
        <w:t xml:space="preserve"> (</w:t>
      </w:r>
      <w:r w:rsidR="00DC2D12">
        <w:rPr>
          <w:rFonts w:ascii="Angsana New" w:hAnsi="Angsana New" w:hint="cs"/>
          <w:b/>
          <w:bCs/>
          <w:sz w:val="26"/>
          <w:szCs w:val="26"/>
          <w:cs/>
        </w:rPr>
        <w:t>ขาดทุน</w:t>
      </w:r>
      <w:r w:rsidR="00DC2D12">
        <w:rPr>
          <w:rFonts w:ascii="Angsana New" w:hAnsi="Angsana New"/>
          <w:b/>
          <w:bCs/>
          <w:sz w:val="26"/>
          <w:szCs w:val="26"/>
        </w:rPr>
        <w:t xml:space="preserve">) </w:t>
      </w:r>
      <w:r w:rsidR="004556CD" w:rsidRPr="005C6F08">
        <w:rPr>
          <w:rFonts w:ascii="Angsana New" w:hAnsi="Angsana New"/>
          <w:b/>
          <w:bCs/>
          <w:sz w:val="26"/>
          <w:szCs w:val="26"/>
          <w:cs/>
        </w:rPr>
        <w:t>ต่อหุ้น</w:t>
      </w:r>
    </w:p>
    <w:p w14:paraId="0CDBE558" w14:textId="77777777" w:rsidR="004408E9" w:rsidRDefault="004408E9" w:rsidP="004556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18FD336C" w14:textId="24030A85" w:rsidR="004408E9" w:rsidRPr="004408E9" w:rsidRDefault="004408E9" w:rsidP="004408E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6"/>
          <w:szCs w:val="26"/>
          <w:cs/>
          <w:lang w:val="th-TH"/>
        </w:rPr>
      </w:pPr>
      <w:r w:rsidRPr="004408E9">
        <w:rPr>
          <w:rFonts w:ascii="Angsana New" w:hAnsi="Angsana New"/>
          <w:b/>
          <w:bCs/>
          <w:i/>
          <w:iCs/>
          <w:sz w:val="26"/>
          <w:szCs w:val="26"/>
          <w:cs/>
          <w:lang w:val="th-TH"/>
        </w:rPr>
        <w:t>กำไร</w:t>
      </w:r>
      <w:r w:rsidR="00DC2D12">
        <w:rPr>
          <w:rFonts w:ascii="Angsana New" w:hAnsi="Angsana New"/>
          <w:b/>
          <w:bCs/>
          <w:i/>
          <w:iCs/>
          <w:sz w:val="26"/>
          <w:szCs w:val="26"/>
        </w:rPr>
        <w:t xml:space="preserve"> (</w:t>
      </w:r>
      <w:r w:rsidR="00DC2D12">
        <w:rPr>
          <w:rFonts w:ascii="Angsana New" w:hAnsi="Angsana New" w:hint="cs"/>
          <w:b/>
          <w:bCs/>
          <w:i/>
          <w:iCs/>
          <w:sz w:val="26"/>
          <w:szCs w:val="26"/>
          <w:cs/>
        </w:rPr>
        <w:t>ขาดทุน</w:t>
      </w:r>
      <w:r w:rsidR="00DC2D12">
        <w:rPr>
          <w:rFonts w:ascii="Angsana New" w:hAnsi="Angsana New"/>
          <w:b/>
          <w:bCs/>
          <w:i/>
          <w:iCs/>
          <w:sz w:val="26"/>
          <w:szCs w:val="26"/>
        </w:rPr>
        <w:t xml:space="preserve">) </w:t>
      </w:r>
      <w:r w:rsidRPr="004408E9">
        <w:rPr>
          <w:rFonts w:ascii="Angsana New" w:hAnsi="Angsana New"/>
          <w:b/>
          <w:bCs/>
          <w:i/>
          <w:iCs/>
          <w:sz w:val="26"/>
          <w:szCs w:val="26"/>
          <w:cs/>
          <w:lang w:val="th-TH"/>
        </w:rPr>
        <w:t>ต่อหุ้นขั้นพื้นฐาน</w:t>
      </w:r>
    </w:p>
    <w:p w14:paraId="4D1DEBD1" w14:textId="77777777" w:rsidR="004556CD" w:rsidRPr="005C6F08" w:rsidRDefault="004556CD" w:rsidP="004556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14:paraId="0FEC9735" w14:textId="4789DE6F" w:rsidR="004556CD" w:rsidRPr="005C6F08" w:rsidRDefault="004556CD" w:rsidP="004556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กำไร</w:t>
      </w:r>
      <w:r w:rsidR="00DC2D12">
        <w:rPr>
          <w:rFonts w:ascii="Angsana New" w:hAnsi="Angsana New"/>
          <w:sz w:val="26"/>
          <w:szCs w:val="26"/>
        </w:rPr>
        <w:t xml:space="preserve"> (</w:t>
      </w:r>
      <w:r w:rsidR="00DC2D12">
        <w:rPr>
          <w:rFonts w:ascii="Angsana New" w:hAnsi="Angsana New" w:hint="cs"/>
          <w:sz w:val="26"/>
          <w:szCs w:val="26"/>
          <w:cs/>
        </w:rPr>
        <w:t>ขาดทุน</w:t>
      </w:r>
      <w:r w:rsidR="00DC2D12">
        <w:rPr>
          <w:rFonts w:ascii="Angsana New" w:hAnsi="Angsana New"/>
          <w:sz w:val="26"/>
          <w:szCs w:val="26"/>
        </w:rPr>
        <w:t xml:space="preserve">) </w:t>
      </w:r>
      <w:r w:rsidRPr="005C6F08">
        <w:rPr>
          <w:rFonts w:ascii="Angsana New" w:hAnsi="Angsana New"/>
          <w:sz w:val="26"/>
          <w:szCs w:val="26"/>
          <w:cs/>
        </w:rPr>
        <w:t>ต่อหุ้นขั้นพื้นฐานคำนวณโดยการหารกำไร</w:t>
      </w:r>
      <w:r w:rsidR="00814D25">
        <w:rPr>
          <w:rFonts w:ascii="Angsana New" w:hAnsi="Angsana New"/>
          <w:sz w:val="26"/>
          <w:szCs w:val="26"/>
        </w:rPr>
        <w:t xml:space="preserve"> (</w:t>
      </w:r>
      <w:r w:rsidR="00814D25">
        <w:rPr>
          <w:rFonts w:ascii="Angsana New" w:hAnsi="Angsana New" w:hint="cs"/>
          <w:sz w:val="26"/>
          <w:szCs w:val="26"/>
          <w:cs/>
        </w:rPr>
        <w:t>ขาดทุน</w:t>
      </w:r>
      <w:r w:rsidR="00814D25">
        <w:rPr>
          <w:rFonts w:ascii="Angsana New" w:hAnsi="Angsana New"/>
          <w:sz w:val="26"/>
          <w:szCs w:val="26"/>
        </w:rPr>
        <w:t xml:space="preserve">) </w:t>
      </w:r>
      <w:r w:rsidRPr="005C6F08">
        <w:rPr>
          <w:rFonts w:ascii="Angsana New" w:hAnsi="Angsana New"/>
          <w:sz w:val="26"/>
          <w:szCs w:val="26"/>
          <w:cs/>
        </w:rPr>
        <w:t>สำหรับแต่ละ</w:t>
      </w:r>
      <w:r w:rsidRPr="005C6F08">
        <w:rPr>
          <w:rFonts w:ascii="Angsana New" w:hAnsi="Angsana New" w:hint="cs"/>
          <w:sz w:val="26"/>
          <w:szCs w:val="26"/>
          <w:cs/>
        </w:rPr>
        <w:t>ปี</w:t>
      </w:r>
      <w:r w:rsidRPr="005C6F08">
        <w:rPr>
          <w:rFonts w:ascii="Angsana New" w:hAnsi="Angsana New"/>
          <w:sz w:val="26"/>
          <w:szCs w:val="26"/>
          <w:cs/>
        </w:rPr>
        <w:t>ส่วนที่เป็นของผู้ถือหุ้นของบริษัทด้วยจำนวนหุ้นสามัญถัวเฉลี่ยถ่วงน้ำหนักที่ออกในระหว่าง</w:t>
      </w:r>
      <w:r w:rsidRPr="005C6F08">
        <w:rPr>
          <w:rFonts w:ascii="Angsana New" w:hAnsi="Angsana New" w:hint="cs"/>
          <w:sz w:val="26"/>
          <w:szCs w:val="26"/>
          <w:cs/>
        </w:rPr>
        <w:t>ปี</w:t>
      </w:r>
    </w:p>
    <w:p w14:paraId="02717D69" w14:textId="77777777" w:rsidR="004556CD" w:rsidRPr="005C6F08" w:rsidRDefault="004556CD" w:rsidP="004556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14:paraId="56E4DE9D" w14:textId="1B8693C3" w:rsidR="004556CD" w:rsidRPr="005C6F08" w:rsidRDefault="004556CD" w:rsidP="004556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จำนวนหุ้นสามัญถัวเฉลี่ยถ่วงน้ำหนักขั้นพื้นฐานสำหรับแต่ละ</w:t>
      </w:r>
      <w:r w:rsidRPr="005C6F08">
        <w:rPr>
          <w:rFonts w:ascii="Angsana New" w:hAnsi="Angsana New" w:hint="cs"/>
          <w:sz w:val="26"/>
          <w:szCs w:val="26"/>
          <w:cs/>
        </w:rPr>
        <w:t>ปี</w:t>
      </w:r>
      <w:r w:rsidRPr="005C6F08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Pr="005C6F08">
        <w:rPr>
          <w:rFonts w:ascii="Angsana New" w:hAnsi="Angsana New"/>
          <w:sz w:val="26"/>
          <w:szCs w:val="26"/>
        </w:rPr>
        <w:t>31</w:t>
      </w:r>
      <w:r w:rsidRPr="005C6F08">
        <w:rPr>
          <w:rFonts w:ascii="Angsana New" w:hAnsi="Angsana New" w:hint="cs"/>
          <w:sz w:val="26"/>
          <w:szCs w:val="26"/>
          <w:cs/>
        </w:rPr>
        <w:t xml:space="preserve"> ธันวาคม</w:t>
      </w:r>
      <w:r w:rsidRPr="005C6F08">
        <w:rPr>
          <w:rFonts w:ascii="Angsana New" w:hAnsi="Angsana New"/>
          <w:sz w:val="26"/>
          <w:szCs w:val="26"/>
          <w:cs/>
        </w:rPr>
        <w:t xml:space="preserve"> </w:t>
      </w:r>
      <w:r w:rsidRPr="005C6F08">
        <w:rPr>
          <w:rFonts w:ascii="Angsana New" w:hAnsi="Angsana New"/>
          <w:sz w:val="26"/>
          <w:szCs w:val="26"/>
        </w:rPr>
        <w:t>256</w:t>
      </w:r>
      <w:r w:rsidR="00E27644">
        <w:rPr>
          <w:rFonts w:ascii="Angsana New" w:hAnsi="Angsana New"/>
          <w:sz w:val="26"/>
          <w:szCs w:val="26"/>
        </w:rPr>
        <w:t>7</w:t>
      </w:r>
      <w:r w:rsidRPr="005C6F08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/>
          <w:sz w:val="26"/>
          <w:szCs w:val="26"/>
          <w:cs/>
        </w:rPr>
        <w:t xml:space="preserve">และ </w:t>
      </w:r>
      <w:r w:rsidRPr="005C6F08">
        <w:rPr>
          <w:rFonts w:ascii="Angsana New" w:hAnsi="Angsana New"/>
          <w:sz w:val="26"/>
          <w:szCs w:val="26"/>
          <w:lang w:val="en-GB"/>
        </w:rPr>
        <w:t>25</w:t>
      </w:r>
      <w:r w:rsidRPr="005C6F08">
        <w:rPr>
          <w:rFonts w:ascii="Angsana New" w:hAnsi="Angsana New"/>
          <w:sz w:val="26"/>
          <w:szCs w:val="26"/>
        </w:rPr>
        <w:t>6</w:t>
      </w:r>
      <w:r w:rsidR="00E27644">
        <w:rPr>
          <w:rFonts w:ascii="Angsana New" w:hAnsi="Angsana New"/>
          <w:sz w:val="26"/>
          <w:szCs w:val="26"/>
        </w:rPr>
        <w:t>6</w:t>
      </w:r>
      <w:r w:rsidRPr="005C6F08">
        <w:rPr>
          <w:rFonts w:ascii="Angsana New" w:hAnsi="Angsana New"/>
          <w:sz w:val="26"/>
          <w:szCs w:val="26"/>
          <w:cs/>
        </w:rPr>
        <w:t xml:space="preserve"> คำนวณได้ดังนี้</w:t>
      </w:r>
    </w:p>
    <w:p w14:paraId="253D1317" w14:textId="77777777" w:rsidR="004556CD" w:rsidRPr="005C6F08" w:rsidRDefault="004556CD" w:rsidP="004556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1"/>
        <w:gridCol w:w="1405"/>
        <w:gridCol w:w="269"/>
        <w:gridCol w:w="1405"/>
      </w:tblGrid>
      <w:tr w:rsidR="004556CD" w:rsidRPr="005C6F08" w14:paraId="40656B76" w14:textId="77777777" w:rsidTr="005C72CF">
        <w:tc>
          <w:tcPr>
            <w:tcW w:w="6731" w:type="dxa"/>
          </w:tcPr>
          <w:p w14:paraId="331232F9" w14:textId="77777777" w:rsidR="004556CD" w:rsidRPr="005C6F08" w:rsidRDefault="004556CD" w:rsidP="005C72CF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79" w:type="dxa"/>
            <w:gridSpan w:val="3"/>
            <w:tcBorders>
              <w:bottom w:val="single" w:sz="4" w:space="0" w:color="auto"/>
            </w:tcBorders>
          </w:tcPr>
          <w:p w14:paraId="5C3A3739" w14:textId="77777777" w:rsidR="004556CD" w:rsidRPr="005C6F08" w:rsidRDefault="004556CD" w:rsidP="005C72CF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 w:cs="Angsana New"/>
                <w:sz w:val="26"/>
                <w:szCs w:val="26"/>
                <w:cs/>
              </w:rPr>
              <w:t>พันหุ้น</w:t>
            </w:r>
          </w:p>
        </w:tc>
      </w:tr>
      <w:tr w:rsidR="00E27644" w:rsidRPr="005C6F08" w14:paraId="620BC7BD" w14:textId="77777777" w:rsidTr="005C72CF">
        <w:tc>
          <w:tcPr>
            <w:tcW w:w="6731" w:type="dxa"/>
          </w:tcPr>
          <w:p w14:paraId="0DD85AF9" w14:textId="77777777" w:rsidR="00E27644" w:rsidRPr="005C6F08" w:rsidRDefault="00E27644" w:rsidP="00E27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4026B269" w14:textId="0867EC11" w:rsidR="00E27644" w:rsidRPr="005C6F08" w:rsidRDefault="00E27644" w:rsidP="00E27644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C6F08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69" w:type="dxa"/>
          </w:tcPr>
          <w:p w14:paraId="27974994" w14:textId="77777777" w:rsidR="00E27644" w:rsidRPr="005C6F08" w:rsidRDefault="00E27644" w:rsidP="00E27644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71EE67AA" w14:textId="41D9AE4B" w:rsidR="00E27644" w:rsidRPr="005C6F08" w:rsidRDefault="00E27644" w:rsidP="00E27644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C6F08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E27644" w:rsidRPr="005C6F08" w14:paraId="2E8E7E9B" w14:textId="77777777" w:rsidTr="005C72CF">
        <w:tc>
          <w:tcPr>
            <w:tcW w:w="6731" w:type="dxa"/>
          </w:tcPr>
          <w:p w14:paraId="78FA758C" w14:textId="77777777" w:rsidR="00E27644" w:rsidRPr="005C6F08" w:rsidRDefault="00E27644" w:rsidP="00E27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5" w:type="dxa"/>
          </w:tcPr>
          <w:p w14:paraId="3B7C7E89" w14:textId="77777777" w:rsidR="00E27644" w:rsidRPr="005C6F08" w:rsidRDefault="00E27644" w:rsidP="00E27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9" w:type="dxa"/>
          </w:tcPr>
          <w:p w14:paraId="320F1F38" w14:textId="77777777" w:rsidR="00E27644" w:rsidRPr="005C6F08" w:rsidRDefault="00E27644" w:rsidP="00E27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5" w:type="dxa"/>
          </w:tcPr>
          <w:p w14:paraId="092D6BD5" w14:textId="77777777" w:rsidR="00E27644" w:rsidRPr="005C6F08" w:rsidRDefault="00E27644" w:rsidP="00E27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27644" w:rsidRPr="005C6F08" w14:paraId="158BE9D1" w14:textId="77777777" w:rsidTr="005C72CF">
        <w:trPr>
          <w:trHeight w:val="252"/>
        </w:trPr>
        <w:tc>
          <w:tcPr>
            <w:tcW w:w="6731" w:type="dxa"/>
          </w:tcPr>
          <w:p w14:paraId="2B9BCAF0" w14:textId="685AD5B5" w:rsidR="00E27644" w:rsidRPr="00A86100" w:rsidRDefault="00E27644" w:rsidP="00E27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86100">
              <w:rPr>
                <w:rFonts w:ascii="Angsana New" w:hAnsi="Angsana New"/>
                <w:sz w:val="26"/>
                <w:szCs w:val="26"/>
                <w:cs/>
              </w:rPr>
              <w:t>จำนวนหุ้นที่มีอยู่ ณ วัน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ต้นปี</w:t>
            </w:r>
          </w:p>
        </w:tc>
        <w:tc>
          <w:tcPr>
            <w:tcW w:w="1405" w:type="dxa"/>
            <w:vAlign w:val="bottom"/>
          </w:tcPr>
          <w:p w14:paraId="12C52FBC" w14:textId="1545C213" w:rsidR="00E27644" w:rsidRPr="003C5205" w:rsidRDefault="006827EB" w:rsidP="00E27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5205">
              <w:rPr>
                <w:rFonts w:ascii="Angsana New" w:hAnsi="Angsana New"/>
                <w:sz w:val="26"/>
                <w:szCs w:val="26"/>
              </w:rPr>
              <w:t>163,179</w:t>
            </w:r>
          </w:p>
        </w:tc>
        <w:tc>
          <w:tcPr>
            <w:tcW w:w="269" w:type="dxa"/>
          </w:tcPr>
          <w:p w14:paraId="31C4EAE8" w14:textId="77777777" w:rsidR="00E27644" w:rsidRPr="00A44430" w:rsidRDefault="00E27644" w:rsidP="00E27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05" w:type="dxa"/>
            <w:vAlign w:val="bottom"/>
          </w:tcPr>
          <w:p w14:paraId="6A74952E" w14:textId="441B19D3" w:rsidR="00E27644" w:rsidRPr="008576BC" w:rsidRDefault="00E27644" w:rsidP="00E27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76BC">
              <w:rPr>
                <w:rFonts w:ascii="Angsana New" w:hAnsi="Angsana New" w:hint="cs"/>
                <w:sz w:val="26"/>
                <w:szCs w:val="26"/>
              </w:rPr>
              <w:t>15</w:t>
            </w:r>
            <w:r w:rsidRPr="008576BC">
              <w:rPr>
                <w:rFonts w:ascii="Angsana New" w:hAnsi="Angsana New"/>
                <w:sz w:val="26"/>
                <w:szCs w:val="26"/>
              </w:rPr>
              <w:t>9</w:t>
            </w:r>
            <w:r w:rsidRPr="008576BC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8576BC">
              <w:rPr>
                <w:rFonts w:ascii="Angsana New" w:hAnsi="Angsana New"/>
                <w:sz w:val="26"/>
                <w:szCs w:val="26"/>
              </w:rPr>
              <w:t>995</w:t>
            </w:r>
          </w:p>
        </w:tc>
      </w:tr>
      <w:tr w:rsidR="006827EB" w:rsidRPr="005C6F08" w14:paraId="059544BA" w14:textId="77777777" w:rsidTr="00834682">
        <w:trPr>
          <w:trHeight w:val="252"/>
        </w:trPr>
        <w:tc>
          <w:tcPr>
            <w:tcW w:w="6731" w:type="dxa"/>
          </w:tcPr>
          <w:p w14:paraId="3395C42E" w14:textId="504BA410" w:rsidR="006827EB" w:rsidRPr="00A86100" w:rsidRDefault="006827EB" w:rsidP="00682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86100">
              <w:rPr>
                <w:rFonts w:ascii="Angsana New" w:hAnsi="Angsana New"/>
                <w:sz w:val="26"/>
                <w:szCs w:val="26"/>
                <w:cs/>
              </w:rPr>
              <w:t>ผลกระทบจาก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หุ้นที่ออกจากการใช้ใบสำคัญแสดงสิทธิ</w:t>
            </w:r>
          </w:p>
        </w:tc>
        <w:tc>
          <w:tcPr>
            <w:tcW w:w="1405" w:type="dxa"/>
          </w:tcPr>
          <w:p w14:paraId="1393D69B" w14:textId="5BD46F0E" w:rsidR="006827EB" w:rsidRPr="003C5205" w:rsidRDefault="006827EB" w:rsidP="006827EB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left="-79" w:right="28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520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299CAD22" w14:textId="77777777" w:rsidR="006827EB" w:rsidRPr="00A44430" w:rsidRDefault="006827EB" w:rsidP="00682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05" w:type="dxa"/>
            <w:vAlign w:val="bottom"/>
          </w:tcPr>
          <w:p w14:paraId="7AAACD5C" w14:textId="3603CA3F" w:rsidR="006827EB" w:rsidRPr="008576BC" w:rsidRDefault="006827EB" w:rsidP="00277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76BC">
              <w:rPr>
                <w:rFonts w:ascii="Angsana New" w:hAnsi="Angsana New"/>
                <w:sz w:val="26"/>
                <w:szCs w:val="26"/>
              </w:rPr>
              <w:t xml:space="preserve">          </w:t>
            </w:r>
            <w:r w:rsidRPr="00E521CC">
              <w:rPr>
                <w:rFonts w:ascii="Angsana New" w:hAnsi="Angsana New"/>
                <w:sz w:val="26"/>
                <w:szCs w:val="26"/>
              </w:rPr>
              <w:t>1,86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E27644" w:rsidRPr="005C6F08" w14:paraId="17A80EF4" w14:textId="77777777" w:rsidTr="001C7C3A">
        <w:trPr>
          <w:trHeight w:val="252"/>
        </w:trPr>
        <w:tc>
          <w:tcPr>
            <w:tcW w:w="6731" w:type="dxa"/>
          </w:tcPr>
          <w:p w14:paraId="5953D11A" w14:textId="1DFB728E" w:rsidR="00E27644" w:rsidRPr="00A86100" w:rsidRDefault="00E27644" w:rsidP="00E27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86100">
              <w:rPr>
                <w:rFonts w:ascii="Angsana New" w:hAnsi="Angsana New"/>
                <w:sz w:val="26"/>
                <w:szCs w:val="26"/>
                <w:cs/>
              </w:rPr>
              <w:t xml:space="preserve">จำนวนหุ้นถัวเฉลี่ยถ่วงน้ำหนักขั้นพื้นฐาน </w:t>
            </w: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89AE88" w14:textId="3733E498" w:rsidR="00E27644" w:rsidRPr="003C5205" w:rsidRDefault="006827EB" w:rsidP="00E27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5205">
              <w:rPr>
                <w:rFonts w:ascii="Angsana New" w:hAnsi="Angsana New"/>
                <w:sz w:val="26"/>
                <w:szCs w:val="26"/>
              </w:rPr>
              <w:t>163,179</w:t>
            </w:r>
          </w:p>
        </w:tc>
        <w:tc>
          <w:tcPr>
            <w:tcW w:w="269" w:type="dxa"/>
          </w:tcPr>
          <w:p w14:paraId="5FF987F2" w14:textId="77777777" w:rsidR="00E27644" w:rsidRPr="00A44430" w:rsidRDefault="00E27644" w:rsidP="00E27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E14887" w14:textId="2D47C282" w:rsidR="00E27644" w:rsidRPr="008576BC" w:rsidRDefault="00E27644" w:rsidP="00E27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76BC">
              <w:rPr>
                <w:rFonts w:ascii="Angsana New" w:hAnsi="Angsana New" w:hint="cs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61</w:t>
            </w:r>
            <w:r w:rsidRPr="008576BC">
              <w:rPr>
                <w:rFonts w:ascii="Angsana New" w:hAnsi="Angsana New" w:hint="cs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861</w:t>
            </w:r>
          </w:p>
        </w:tc>
      </w:tr>
    </w:tbl>
    <w:p w14:paraId="15826D2B" w14:textId="77777777" w:rsidR="004556CD" w:rsidRPr="005C6F08" w:rsidRDefault="004556CD" w:rsidP="004A4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26"/>
          <w:szCs w:val="26"/>
        </w:rPr>
      </w:pPr>
    </w:p>
    <w:p w14:paraId="714362BC" w14:textId="469E7F70" w:rsidR="009E30A5" w:rsidRPr="00B567B8" w:rsidRDefault="009E30A5" w:rsidP="009E30A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6"/>
          <w:szCs w:val="26"/>
          <w:lang w:val="th-TH"/>
        </w:rPr>
      </w:pPr>
      <w:r w:rsidRPr="00B567B8">
        <w:rPr>
          <w:rFonts w:ascii="Angsana New" w:hAnsi="Angsana New"/>
          <w:b/>
          <w:bCs/>
          <w:i/>
          <w:iCs/>
          <w:sz w:val="26"/>
          <w:szCs w:val="26"/>
          <w:cs/>
          <w:lang w:val="th-TH"/>
        </w:rPr>
        <w:t>กำไร</w:t>
      </w:r>
      <w:r w:rsidR="00DC2D12">
        <w:rPr>
          <w:rFonts w:ascii="Angsana New" w:hAnsi="Angsana New"/>
          <w:b/>
          <w:bCs/>
          <w:i/>
          <w:iCs/>
          <w:sz w:val="26"/>
          <w:szCs w:val="26"/>
        </w:rPr>
        <w:t xml:space="preserve"> (</w:t>
      </w:r>
      <w:r w:rsidR="00DC2D12">
        <w:rPr>
          <w:rFonts w:ascii="Angsana New" w:hAnsi="Angsana New" w:hint="cs"/>
          <w:b/>
          <w:bCs/>
          <w:i/>
          <w:iCs/>
          <w:sz w:val="26"/>
          <w:szCs w:val="26"/>
          <w:cs/>
        </w:rPr>
        <w:t>ขาดทุน</w:t>
      </w:r>
      <w:r w:rsidR="00DC2D12">
        <w:rPr>
          <w:rFonts w:ascii="Angsana New" w:hAnsi="Angsana New"/>
          <w:b/>
          <w:bCs/>
          <w:i/>
          <w:iCs/>
          <w:sz w:val="26"/>
          <w:szCs w:val="26"/>
        </w:rPr>
        <w:t xml:space="preserve">) </w:t>
      </w:r>
      <w:r w:rsidRPr="00B567B8">
        <w:rPr>
          <w:rFonts w:ascii="Angsana New" w:hAnsi="Angsana New"/>
          <w:b/>
          <w:bCs/>
          <w:i/>
          <w:iCs/>
          <w:sz w:val="26"/>
          <w:szCs w:val="26"/>
          <w:cs/>
          <w:lang w:val="th-TH"/>
        </w:rPr>
        <w:t>ต่อหุ้นปรับลด</w:t>
      </w:r>
    </w:p>
    <w:p w14:paraId="412FAD06" w14:textId="77777777" w:rsidR="009E30A5" w:rsidRPr="00B567B8" w:rsidRDefault="009E30A5" w:rsidP="009E3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</w:p>
    <w:p w14:paraId="5FA443A5" w14:textId="7D349CBA" w:rsidR="009E30A5" w:rsidRPr="001D6CDB" w:rsidRDefault="009E30A5" w:rsidP="009E30A5">
      <w:pPr>
        <w:tabs>
          <w:tab w:val="left" w:pos="0"/>
        </w:tabs>
        <w:ind w:right="65"/>
        <w:jc w:val="thaiDistribute"/>
        <w:rPr>
          <w:rFonts w:ascii="Angsana New" w:hAnsi="Angsana New"/>
          <w:sz w:val="26"/>
          <w:szCs w:val="26"/>
        </w:rPr>
      </w:pPr>
      <w:r w:rsidRPr="001D6CDB">
        <w:rPr>
          <w:rFonts w:ascii="Angsana New" w:hAnsi="Angsana New"/>
          <w:sz w:val="26"/>
          <w:szCs w:val="26"/>
          <w:cs/>
        </w:rPr>
        <w:t>กำไรต่อหุ้นปรับลดคำนวณโดยหารกำไร</w:t>
      </w:r>
      <w:r w:rsidR="00814D25">
        <w:rPr>
          <w:rFonts w:ascii="Angsana New" w:hAnsi="Angsana New"/>
          <w:sz w:val="26"/>
          <w:szCs w:val="26"/>
        </w:rPr>
        <w:t xml:space="preserve"> (</w:t>
      </w:r>
      <w:r w:rsidR="00814D25">
        <w:rPr>
          <w:rFonts w:ascii="Angsana New" w:hAnsi="Angsana New" w:hint="cs"/>
          <w:sz w:val="26"/>
          <w:szCs w:val="26"/>
          <w:cs/>
        </w:rPr>
        <w:t>ขาดทุน</w:t>
      </w:r>
      <w:r w:rsidR="00814D25">
        <w:rPr>
          <w:rFonts w:ascii="Angsana New" w:hAnsi="Angsana New"/>
          <w:sz w:val="26"/>
          <w:szCs w:val="26"/>
        </w:rPr>
        <w:t xml:space="preserve">) </w:t>
      </w:r>
      <w:r w:rsidRPr="001D6CDB">
        <w:rPr>
          <w:rFonts w:ascii="Angsana New" w:hAnsi="Angsana New"/>
          <w:sz w:val="26"/>
          <w:szCs w:val="26"/>
          <w:cs/>
        </w:rPr>
        <w:t>สำหรับ</w:t>
      </w:r>
      <w:r w:rsidRPr="009E30A5">
        <w:rPr>
          <w:rFonts w:ascii="Angsana New" w:hAnsi="Angsana New"/>
          <w:sz w:val="26"/>
          <w:szCs w:val="26"/>
          <w:cs/>
        </w:rPr>
        <w:t>แต่ละ</w:t>
      </w:r>
      <w:r w:rsidRPr="009E30A5">
        <w:rPr>
          <w:rFonts w:ascii="Angsana New" w:hAnsi="Angsana New" w:hint="cs"/>
          <w:sz w:val="26"/>
          <w:szCs w:val="26"/>
          <w:cs/>
        </w:rPr>
        <w:t>ปี</w:t>
      </w:r>
      <w:r w:rsidRPr="001D6CDB">
        <w:rPr>
          <w:rFonts w:ascii="Angsana New" w:hAnsi="Angsana New" w:hint="cs"/>
          <w:sz w:val="26"/>
          <w:szCs w:val="26"/>
          <w:cs/>
        </w:rPr>
        <w:t>ส่วนที่เป็น</w:t>
      </w:r>
      <w:r w:rsidRPr="009E30A5">
        <w:rPr>
          <w:rFonts w:ascii="Angsana New" w:hAnsi="Angsana New" w:hint="cs"/>
          <w:sz w:val="26"/>
          <w:szCs w:val="26"/>
          <w:cs/>
        </w:rPr>
        <w:t>ของผู้ถือหุ้นของบริษัทด้วยจำนวนหุ้นสามัญถัวเฉลี่ยถ่วงน้ำหนัก</w:t>
      </w:r>
      <w:r w:rsidRPr="001D6CDB">
        <w:rPr>
          <w:rFonts w:ascii="Angsana New" w:hAnsi="Angsana New"/>
          <w:sz w:val="26"/>
          <w:szCs w:val="26"/>
          <w:cs/>
        </w:rPr>
        <w:t>ที่ออกในระหว่าง</w:t>
      </w:r>
      <w:r w:rsidRPr="001D6CDB">
        <w:rPr>
          <w:rFonts w:ascii="Angsana New" w:hAnsi="Angsana New" w:hint="cs"/>
          <w:sz w:val="26"/>
          <w:szCs w:val="26"/>
          <w:cs/>
        </w:rPr>
        <w:t>ปี</w:t>
      </w:r>
      <w:r w:rsidRPr="001D6CDB">
        <w:rPr>
          <w:rFonts w:ascii="Angsana New" w:hAnsi="Angsana New"/>
          <w:sz w:val="26"/>
          <w:szCs w:val="26"/>
          <w:cs/>
        </w:rPr>
        <w:t>หลังจากที่ได้ปรับปรุงผลกระทบของหุ้นปรับลด</w:t>
      </w:r>
    </w:p>
    <w:p w14:paraId="79A99824" w14:textId="10DB0ECF" w:rsidR="00686F25" w:rsidRDefault="00686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</w:p>
    <w:p w14:paraId="5844E073" w14:textId="77777777" w:rsidR="009A384B" w:rsidRDefault="009A38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179C010E" w14:textId="69B17791" w:rsidR="009E30A5" w:rsidRPr="00B567B8" w:rsidRDefault="009E30A5" w:rsidP="009E3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/>
        <w:rPr>
          <w:rFonts w:ascii="Angsana New" w:hAnsi="Angsana New"/>
          <w:sz w:val="26"/>
          <w:szCs w:val="26"/>
          <w:cs/>
        </w:rPr>
      </w:pPr>
      <w:r w:rsidRPr="009E30A5">
        <w:rPr>
          <w:rFonts w:ascii="Angsana New" w:hAnsi="Angsana New"/>
          <w:sz w:val="26"/>
          <w:szCs w:val="26"/>
          <w:cs/>
        </w:rPr>
        <w:lastRenderedPageBreak/>
        <w:t>จำนวนหุ้นสามัญถัวเฉลี่ยถ่วงน้ำหนัก</w:t>
      </w:r>
      <w:r w:rsidRPr="009E30A5">
        <w:rPr>
          <w:rFonts w:ascii="Angsana New" w:hAnsi="Angsana New"/>
          <w:sz w:val="26"/>
          <w:szCs w:val="26"/>
          <w:cs/>
          <w:lang w:val="th-TH"/>
        </w:rPr>
        <w:t>ปรับลด</w:t>
      </w:r>
      <w:r w:rsidRPr="009E30A5">
        <w:rPr>
          <w:rFonts w:ascii="Angsana New" w:hAnsi="Angsana New"/>
          <w:sz w:val="26"/>
          <w:szCs w:val="26"/>
          <w:cs/>
        </w:rPr>
        <w:t>สำหรับแต่ละ</w:t>
      </w:r>
      <w:r w:rsidRPr="009E30A5">
        <w:rPr>
          <w:rFonts w:ascii="Angsana New" w:hAnsi="Angsana New" w:hint="cs"/>
          <w:sz w:val="26"/>
          <w:szCs w:val="26"/>
          <w:cs/>
        </w:rPr>
        <w:t>ปี</w:t>
      </w:r>
      <w:r w:rsidRPr="009E30A5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Pr="009E30A5">
        <w:rPr>
          <w:rFonts w:ascii="Angsana New" w:hAnsi="Angsana New"/>
          <w:sz w:val="26"/>
          <w:szCs w:val="26"/>
        </w:rPr>
        <w:t>31</w:t>
      </w:r>
      <w:r w:rsidRPr="009E30A5">
        <w:rPr>
          <w:rFonts w:ascii="Angsana New" w:hAnsi="Angsana New" w:hint="cs"/>
          <w:sz w:val="26"/>
          <w:szCs w:val="26"/>
          <w:cs/>
        </w:rPr>
        <w:t xml:space="preserve"> ธันวาคม</w:t>
      </w:r>
      <w:r w:rsidRPr="009E30A5">
        <w:rPr>
          <w:rFonts w:ascii="Angsana New" w:hAnsi="Angsana New"/>
          <w:sz w:val="26"/>
          <w:szCs w:val="26"/>
          <w:cs/>
        </w:rPr>
        <w:t xml:space="preserve"> </w:t>
      </w:r>
      <w:r w:rsidRPr="009E30A5">
        <w:rPr>
          <w:rFonts w:ascii="Angsana New" w:hAnsi="Angsana New"/>
          <w:sz w:val="26"/>
          <w:szCs w:val="26"/>
        </w:rPr>
        <w:t>256</w:t>
      </w:r>
      <w:r w:rsidR="00E27644">
        <w:rPr>
          <w:rFonts w:ascii="Angsana New" w:hAnsi="Angsana New"/>
          <w:sz w:val="26"/>
          <w:szCs w:val="26"/>
        </w:rPr>
        <w:t>7</w:t>
      </w:r>
      <w:r w:rsidRPr="009E30A5">
        <w:rPr>
          <w:rFonts w:ascii="Angsana New" w:hAnsi="Angsana New"/>
          <w:sz w:val="26"/>
          <w:szCs w:val="26"/>
        </w:rPr>
        <w:t xml:space="preserve"> </w:t>
      </w:r>
      <w:r w:rsidRPr="009E30A5">
        <w:rPr>
          <w:rFonts w:ascii="Angsana New" w:hAnsi="Angsana New"/>
          <w:sz w:val="26"/>
          <w:szCs w:val="26"/>
          <w:cs/>
        </w:rPr>
        <w:t xml:space="preserve">และ </w:t>
      </w:r>
      <w:r w:rsidRPr="009E30A5">
        <w:rPr>
          <w:rFonts w:ascii="Angsana New" w:hAnsi="Angsana New"/>
          <w:sz w:val="26"/>
          <w:szCs w:val="26"/>
          <w:lang w:val="en-GB"/>
        </w:rPr>
        <w:t>25</w:t>
      </w:r>
      <w:r w:rsidRPr="009E30A5">
        <w:rPr>
          <w:rFonts w:ascii="Angsana New" w:hAnsi="Angsana New"/>
          <w:sz w:val="26"/>
          <w:szCs w:val="26"/>
        </w:rPr>
        <w:t>6</w:t>
      </w:r>
      <w:r w:rsidR="00E27644">
        <w:rPr>
          <w:rFonts w:ascii="Angsana New" w:hAnsi="Angsana New"/>
          <w:sz w:val="26"/>
          <w:szCs w:val="26"/>
        </w:rPr>
        <w:t>6</w:t>
      </w:r>
      <w:r w:rsidRPr="009E30A5">
        <w:rPr>
          <w:rFonts w:ascii="Angsana New" w:hAnsi="Angsana New"/>
          <w:sz w:val="26"/>
          <w:szCs w:val="26"/>
          <w:cs/>
        </w:rPr>
        <w:t xml:space="preserve"> คำนวณได้ดังนี้</w:t>
      </w:r>
    </w:p>
    <w:p w14:paraId="260CCAD4" w14:textId="7F06C017" w:rsidR="00256FD7" w:rsidRDefault="00256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1"/>
        <w:gridCol w:w="1405"/>
        <w:gridCol w:w="269"/>
        <w:gridCol w:w="1405"/>
      </w:tblGrid>
      <w:tr w:rsidR="009E30A5" w:rsidRPr="005C6F08" w14:paraId="7B0F8A9B" w14:textId="77777777" w:rsidTr="001F07E0">
        <w:tc>
          <w:tcPr>
            <w:tcW w:w="6731" w:type="dxa"/>
          </w:tcPr>
          <w:p w14:paraId="56C72448" w14:textId="77777777" w:rsidR="009E30A5" w:rsidRPr="005C6F08" w:rsidRDefault="009E30A5" w:rsidP="001F07E0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79" w:type="dxa"/>
            <w:gridSpan w:val="3"/>
            <w:tcBorders>
              <w:bottom w:val="single" w:sz="4" w:space="0" w:color="auto"/>
            </w:tcBorders>
          </w:tcPr>
          <w:p w14:paraId="30C7C64F" w14:textId="77777777" w:rsidR="009E30A5" w:rsidRPr="005C6F08" w:rsidRDefault="009E30A5" w:rsidP="001F07E0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 w:cs="Angsana New"/>
                <w:sz w:val="26"/>
                <w:szCs w:val="26"/>
                <w:cs/>
              </w:rPr>
              <w:t>พันหุ้น</w:t>
            </w:r>
          </w:p>
        </w:tc>
      </w:tr>
      <w:tr w:rsidR="009E30A5" w:rsidRPr="005C6F08" w14:paraId="54C98DA6" w14:textId="77777777" w:rsidTr="001F07E0">
        <w:tc>
          <w:tcPr>
            <w:tcW w:w="6731" w:type="dxa"/>
          </w:tcPr>
          <w:p w14:paraId="1E454835" w14:textId="77777777" w:rsidR="009E30A5" w:rsidRPr="005C6F08" w:rsidRDefault="009E30A5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62EFE24F" w14:textId="1FDED3A6" w:rsidR="009E30A5" w:rsidRPr="005C6F08" w:rsidRDefault="009E30A5" w:rsidP="001F07E0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C6F08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E27644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69" w:type="dxa"/>
          </w:tcPr>
          <w:p w14:paraId="27C9CE5D" w14:textId="77777777" w:rsidR="009E30A5" w:rsidRPr="005C6F08" w:rsidRDefault="009E30A5" w:rsidP="001F07E0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03FE7B37" w14:textId="019FCDD9" w:rsidR="009E30A5" w:rsidRPr="005C6F08" w:rsidRDefault="009E30A5" w:rsidP="001F07E0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C6F08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E27644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9E30A5" w:rsidRPr="005C6F08" w14:paraId="361DD3CE" w14:textId="77777777" w:rsidTr="001F07E0">
        <w:tc>
          <w:tcPr>
            <w:tcW w:w="6731" w:type="dxa"/>
          </w:tcPr>
          <w:p w14:paraId="534BFAA3" w14:textId="77777777" w:rsidR="009E30A5" w:rsidRPr="005C6F08" w:rsidRDefault="009E30A5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5" w:type="dxa"/>
          </w:tcPr>
          <w:p w14:paraId="24DB172F" w14:textId="77777777" w:rsidR="009E30A5" w:rsidRPr="005C6F08" w:rsidRDefault="009E30A5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9" w:type="dxa"/>
          </w:tcPr>
          <w:p w14:paraId="041522FF" w14:textId="77777777" w:rsidR="009E30A5" w:rsidRPr="005C6F08" w:rsidRDefault="009E30A5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5" w:type="dxa"/>
          </w:tcPr>
          <w:p w14:paraId="39EC379A" w14:textId="77777777" w:rsidR="009E30A5" w:rsidRPr="005C6F08" w:rsidRDefault="009E30A5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27644" w:rsidRPr="005C6F08" w14:paraId="7FC4E55B" w14:textId="77777777" w:rsidTr="001F07E0">
        <w:trPr>
          <w:trHeight w:val="252"/>
        </w:trPr>
        <w:tc>
          <w:tcPr>
            <w:tcW w:w="6731" w:type="dxa"/>
          </w:tcPr>
          <w:p w14:paraId="31535CE7" w14:textId="19DD1BCE" w:rsidR="00E27644" w:rsidRPr="00A44430" w:rsidRDefault="00E27644" w:rsidP="00E27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4478D0">
              <w:rPr>
                <w:rFonts w:ascii="Angsana New" w:hAnsi="Angsana New"/>
                <w:sz w:val="26"/>
                <w:szCs w:val="26"/>
                <w:cs/>
              </w:rPr>
              <w:t>จำนวนหุ้นถัวเฉลี่ยถ่วงน้ำหนักขั้นพื้นฐาน</w:t>
            </w:r>
            <w:r w:rsidRPr="004478D0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vAlign w:val="bottom"/>
          </w:tcPr>
          <w:p w14:paraId="661FE64D" w14:textId="0049BC8B" w:rsidR="00E27644" w:rsidRPr="006827EB" w:rsidRDefault="006827EB" w:rsidP="00E27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7EB">
              <w:rPr>
                <w:rFonts w:ascii="Angsana New" w:hAnsi="Angsana New"/>
                <w:sz w:val="26"/>
                <w:szCs w:val="26"/>
              </w:rPr>
              <w:t>163,179</w:t>
            </w:r>
          </w:p>
        </w:tc>
        <w:tc>
          <w:tcPr>
            <w:tcW w:w="269" w:type="dxa"/>
          </w:tcPr>
          <w:p w14:paraId="70D316C0" w14:textId="77777777" w:rsidR="00E27644" w:rsidRPr="00A44430" w:rsidRDefault="00E27644" w:rsidP="00E27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05" w:type="dxa"/>
            <w:vAlign w:val="bottom"/>
          </w:tcPr>
          <w:p w14:paraId="6D1CAA79" w14:textId="16AAA55A" w:rsidR="00E27644" w:rsidRPr="008576BC" w:rsidRDefault="00E27644" w:rsidP="00E27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76BC">
              <w:rPr>
                <w:rFonts w:ascii="Angsana New" w:hAnsi="Angsana New" w:hint="cs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61</w:t>
            </w:r>
            <w:r w:rsidRPr="008576BC">
              <w:rPr>
                <w:rFonts w:ascii="Angsana New" w:hAnsi="Angsana New" w:hint="cs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861</w:t>
            </w:r>
          </w:p>
        </w:tc>
      </w:tr>
      <w:tr w:rsidR="00E27644" w:rsidRPr="005C6F08" w14:paraId="23293C13" w14:textId="77777777" w:rsidTr="001F07E0">
        <w:trPr>
          <w:trHeight w:val="252"/>
        </w:trPr>
        <w:tc>
          <w:tcPr>
            <w:tcW w:w="6731" w:type="dxa"/>
          </w:tcPr>
          <w:p w14:paraId="319B90EE" w14:textId="1838A063" w:rsidR="00E27644" w:rsidRPr="00A44430" w:rsidRDefault="00B76BC3" w:rsidP="00E27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 w:rsidRPr="004478D0">
              <w:rPr>
                <w:rFonts w:ascii="Angsana New" w:hAnsi="Angsana New" w:hint="cs"/>
                <w:sz w:val="26"/>
                <w:szCs w:val="26"/>
                <w:cs/>
              </w:rPr>
              <w:t>ผลกระทบจากการถือเสมือนว่ามีการใช้สิทธิ</w:t>
            </w:r>
            <w:r w:rsidRPr="00AE76B8">
              <w:rPr>
                <w:rFonts w:ascii="Angsana New" w:hAnsi="Angsana New" w:hint="cs"/>
                <w:sz w:val="26"/>
                <w:szCs w:val="26"/>
                <w:cs/>
              </w:rPr>
              <w:t>ของใบสำคัญแสดงสิทธิซื้อหุ้นสามัญ</w:t>
            </w:r>
          </w:p>
        </w:tc>
        <w:tc>
          <w:tcPr>
            <w:tcW w:w="1405" w:type="dxa"/>
            <w:vAlign w:val="bottom"/>
          </w:tcPr>
          <w:p w14:paraId="3813BDBF" w14:textId="3D0C7F1E" w:rsidR="00E27644" w:rsidRPr="006827EB" w:rsidRDefault="00E27644" w:rsidP="00E27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827EB">
              <w:rPr>
                <w:rFonts w:ascii="Angsana New" w:hAnsi="Angsana New"/>
                <w:sz w:val="26"/>
                <w:szCs w:val="26"/>
              </w:rPr>
              <w:t xml:space="preserve">          </w:t>
            </w:r>
            <w:r w:rsidR="006827EB" w:rsidRPr="006827EB">
              <w:rPr>
                <w:rFonts w:ascii="Angsana New" w:hAnsi="Angsana New" w:hint="cs"/>
                <w:sz w:val="26"/>
                <w:szCs w:val="26"/>
                <w:cs/>
              </w:rPr>
              <w:t>447</w:t>
            </w:r>
          </w:p>
        </w:tc>
        <w:tc>
          <w:tcPr>
            <w:tcW w:w="269" w:type="dxa"/>
          </w:tcPr>
          <w:p w14:paraId="68632692" w14:textId="77777777" w:rsidR="00E27644" w:rsidRPr="00A44430" w:rsidRDefault="00E27644" w:rsidP="00E27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05" w:type="dxa"/>
            <w:vAlign w:val="bottom"/>
          </w:tcPr>
          <w:p w14:paraId="3ECB953E" w14:textId="272D0DA1" w:rsidR="00E27644" w:rsidRPr="008576BC" w:rsidRDefault="00E27644" w:rsidP="00E27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21CC">
              <w:rPr>
                <w:rFonts w:ascii="Angsana New" w:hAnsi="Angsana New"/>
                <w:sz w:val="26"/>
                <w:szCs w:val="26"/>
              </w:rPr>
              <w:t xml:space="preserve">          1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Pr="00E521CC">
              <w:rPr>
                <w:rFonts w:ascii="Angsana New" w:hAnsi="Angsana New"/>
                <w:sz w:val="26"/>
                <w:szCs w:val="26"/>
              </w:rPr>
              <w:t>,8</w:t>
            </w:r>
            <w:r>
              <w:rPr>
                <w:rFonts w:ascii="Angsana New" w:hAnsi="Angsana New"/>
                <w:sz w:val="26"/>
                <w:szCs w:val="26"/>
              </w:rPr>
              <w:t>50</w:t>
            </w:r>
          </w:p>
        </w:tc>
      </w:tr>
      <w:tr w:rsidR="00E27644" w:rsidRPr="005C6F08" w14:paraId="58757998" w14:textId="77777777" w:rsidTr="001F07E0">
        <w:trPr>
          <w:trHeight w:val="252"/>
        </w:trPr>
        <w:tc>
          <w:tcPr>
            <w:tcW w:w="6731" w:type="dxa"/>
          </w:tcPr>
          <w:p w14:paraId="7FF2627D" w14:textId="559F3FA0" w:rsidR="00E27644" w:rsidRPr="00A44430" w:rsidRDefault="00E27644" w:rsidP="00E27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jc w:val="both"/>
              <w:rPr>
                <w:rFonts w:ascii="Angsana New" w:hAnsi="Angsana New"/>
                <w:sz w:val="26"/>
                <w:szCs w:val="26"/>
                <w:highlight w:val="yellow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จำนวนหุ้นถัวเฉลี่ยถ่วงน้ำหนักปรับลด</w:t>
            </w: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B96174" w14:textId="59D5C23A" w:rsidR="00E27644" w:rsidRPr="006827EB" w:rsidRDefault="00E27644" w:rsidP="00E27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7EB">
              <w:rPr>
                <w:rFonts w:ascii="Angsana New" w:hAnsi="Angsana New" w:hint="cs"/>
                <w:sz w:val="26"/>
                <w:szCs w:val="26"/>
              </w:rPr>
              <w:t>1</w:t>
            </w:r>
            <w:r w:rsidR="006827EB" w:rsidRPr="006827EB">
              <w:rPr>
                <w:rFonts w:ascii="Angsana New" w:hAnsi="Angsana New" w:hint="cs"/>
                <w:sz w:val="26"/>
                <w:szCs w:val="26"/>
                <w:cs/>
              </w:rPr>
              <w:t>63</w:t>
            </w:r>
            <w:r w:rsidRPr="006827EB">
              <w:rPr>
                <w:rFonts w:ascii="Angsana New" w:hAnsi="Angsana New"/>
                <w:sz w:val="26"/>
                <w:szCs w:val="26"/>
              </w:rPr>
              <w:t>,</w:t>
            </w:r>
            <w:r w:rsidR="006827EB" w:rsidRPr="006827EB">
              <w:rPr>
                <w:rFonts w:ascii="Angsana New" w:hAnsi="Angsana New" w:hint="cs"/>
                <w:sz w:val="26"/>
                <w:szCs w:val="26"/>
                <w:cs/>
              </w:rPr>
              <w:t>626</w:t>
            </w:r>
          </w:p>
        </w:tc>
        <w:tc>
          <w:tcPr>
            <w:tcW w:w="269" w:type="dxa"/>
          </w:tcPr>
          <w:p w14:paraId="32DC6559" w14:textId="77777777" w:rsidR="00E27644" w:rsidRPr="00A44430" w:rsidRDefault="00E27644" w:rsidP="00E27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28E8BD" w14:textId="2794A921" w:rsidR="00E27644" w:rsidRPr="008576BC" w:rsidRDefault="00E27644" w:rsidP="00E27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21CC">
              <w:rPr>
                <w:rFonts w:ascii="Angsana New" w:hAnsi="Angsana New" w:hint="cs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74</w:t>
            </w:r>
            <w:r w:rsidRPr="00E521CC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711</w:t>
            </w:r>
          </w:p>
        </w:tc>
      </w:tr>
    </w:tbl>
    <w:p w14:paraId="41042333" w14:textId="3941CFE4" w:rsidR="009E30A5" w:rsidRDefault="009E3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5F5A6BAD" w14:textId="3ED3E408" w:rsidR="009E30A5" w:rsidRPr="00B567B8" w:rsidRDefault="002F20D3" w:rsidP="009E3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sz w:val="26"/>
          <w:szCs w:val="26"/>
        </w:rPr>
        <w:t>2</w:t>
      </w:r>
      <w:r w:rsidR="00A87A4F">
        <w:rPr>
          <w:rFonts w:ascii="Angsana New" w:hAnsi="Angsana New"/>
          <w:b/>
          <w:bCs/>
          <w:sz w:val="26"/>
          <w:szCs w:val="26"/>
        </w:rPr>
        <w:t>1</w:t>
      </w:r>
      <w:r w:rsidR="009E30A5" w:rsidRPr="00B567B8">
        <w:rPr>
          <w:rFonts w:ascii="Angsana New" w:hAnsi="Angsana New"/>
          <w:b/>
          <w:bCs/>
          <w:sz w:val="26"/>
          <w:szCs w:val="26"/>
        </w:rPr>
        <w:t xml:space="preserve">. </w:t>
      </w:r>
      <w:r w:rsidR="009E30A5" w:rsidRPr="00B567B8">
        <w:rPr>
          <w:rFonts w:ascii="Angsana New" w:hAnsi="Angsana New"/>
          <w:b/>
          <w:bCs/>
          <w:sz w:val="26"/>
          <w:szCs w:val="26"/>
          <w:cs/>
        </w:rPr>
        <w:tab/>
      </w:r>
      <w:r w:rsidR="009E30A5" w:rsidRPr="00B567B8">
        <w:rPr>
          <w:rFonts w:ascii="Angsana New" w:hAnsi="Angsana New" w:hint="cs"/>
          <w:b/>
          <w:bCs/>
          <w:sz w:val="26"/>
          <w:szCs w:val="26"/>
          <w:cs/>
        </w:rPr>
        <w:t>เงินปันผลจ่าย</w:t>
      </w:r>
    </w:p>
    <w:p w14:paraId="21EC50F1" w14:textId="77777777" w:rsidR="0023370E" w:rsidRDefault="0023370E" w:rsidP="009E3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pacing w:val="-4"/>
          <w:sz w:val="26"/>
          <w:szCs w:val="26"/>
        </w:rPr>
      </w:pPr>
    </w:p>
    <w:p w14:paraId="71DCB8E7" w14:textId="77777777" w:rsidR="0023370E" w:rsidRDefault="0023370E" w:rsidP="002337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4B53BF">
        <w:rPr>
          <w:rFonts w:ascii="Angsana New" w:hAnsi="Angsana New" w:hint="cs"/>
          <w:sz w:val="26"/>
          <w:szCs w:val="26"/>
          <w:cs/>
        </w:rPr>
        <w:t xml:space="preserve">ในที่ประชุมสามัญผู้ถือหุ้นของบริษัทเมื่อวันที่ </w:t>
      </w:r>
      <w:r w:rsidRPr="004B53BF">
        <w:rPr>
          <w:rFonts w:ascii="Angsana New" w:hAnsi="Angsana New" w:hint="cs"/>
          <w:sz w:val="26"/>
          <w:szCs w:val="26"/>
        </w:rPr>
        <w:t>2</w:t>
      </w:r>
      <w:r w:rsidRPr="004B53BF">
        <w:rPr>
          <w:rFonts w:ascii="Angsana New" w:hAnsi="Angsana New"/>
          <w:sz w:val="26"/>
          <w:szCs w:val="26"/>
        </w:rPr>
        <w:t>4</w:t>
      </w:r>
      <w:r w:rsidRPr="004B53BF">
        <w:rPr>
          <w:rFonts w:ascii="Angsana New" w:hAnsi="Angsana New" w:hint="cs"/>
          <w:sz w:val="26"/>
          <w:szCs w:val="26"/>
        </w:rPr>
        <w:t xml:space="preserve"> </w:t>
      </w:r>
      <w:r w:rsidRPr="004B53BF">
        <w:rPr>
          <w:rFonts w:ascii="Angsana New" w:hAnsi="Angsana New" w:hint="cs"/>
          <w:sz w:val="26"/>
          <w:szCs w:val="26"/>
          <w:cs/>
        </w:rPr>
        <w:t xml:space="preserve">เมษายน </w:t>
      </w:r>
      <w:r w:rsidRPr="004B53BF">
        <w:rPr>
          <w:rFonts w:ascii="Angsana New" w:hAnsi="Angsana New" w:hint="cs"/>
          <w:sz w:val="26"/>
          <w:szCs w:val="26"/>
        </w:rPr>
        <w:t>256</w:t>
      </w:r>
      <w:r w:rsidRPr="004B53BF">
        <w:rPr>
          <w:rFonts w:ascii="Angsana New" w:hAnsi="Angsana New"/>
          <w:sz w:val="26"/>
          <w:szCs w:val="26"/>
        </w:rPr>
        <w:t>6</w:t>
      </w:r>
      <w:r w:rsidRPr="004B53BF">
        <w:rPr>
          <w:rFonts w:ascii="Angsana New" w:hAnsi="Angsana New" w:hint="cs"/>
          <w:sz w:val="26"/>
          <w:szCs w:val="26"/>
        </w:rPr>
        <w:t xml:space="preserve"> </w:t>
      </w:r>
      <w:r w:rsidRPr="004B53BF">
        <w:rPr>
          <w:rFonts w:ascii="Angsana New" w:hAnsi="Angsana New" w:hint="cs"/>
          <w:sz w:val="26"/>
          <w:szCs w:val="26"/>
          <w:cs/>
        </w:rPr>
        <w:t>ผู้ถือหุ้นได้มีมติอนุมัติ</w:t>
      </w:r>
      <w:r w:rsidRPr="004B53BF">
        <w:rPr>
          <w:rFonts w:ascii="Angsana New" w:hAnsi="Angsana New"/>
          <w:sz w:val="26"/>
          <w:szCs w:val="26"/>
          <w:cs/>
        </w:rPr>
        <w:t>การจ่ายเงินปันผลของ</w:t>
      </w:r>
      <w:r w:rsidRPr="004B53BF">
        <w:rPr>
          <w:rFonts w:ascii="Angsana New" w:hAnsi="Angsana New" w:hint="cs"/>
          <w:sz w:val="26"/>
          <w:szCs w:val="26"/>
          <w:cs/>
        </w:rPr>
        <w:t xml:space="preserve">บริษัทประจำปี </w:t>
      </w:r>
      <w:r w:rsidRPr="004B53BF">
        <w:rPr>
          <w:rFonts w:ascii="Angsana New" w:hAnsi="Angsana New"/>
          <w:sz w:val="26"/>
          <w:szCs w:val="26"/>
        </w:rPr>
        <w:t>2565</w:t>
      </w:r>
      <w:r>
        <w:rPr>
          <w:rFonts w:ascii="Angsana New" w:hAnsi="Angsana New" w:hint="cs"/>
          <w:sz w:val="26"/>
          <w:szCs w:val="26"/>
          <w:cs/>
        </w:rPr>
        <w:t xml:space="preserve"> </w:t>
      </w:r>
      <w:r w:rsidRPr="004B53BF">
        <w:rPr>
          <w:rFonts w:ascii="Angsana New" w:hAnsi="Angsana New"/>
          <w:sz w:val="26"/>
          <w:szCs w:val="26"/>
          <w:cs/>
        </w:rPr>
        <w:t>ในอัตรา</w:t>
      </w:r>
      <w:r>
        <w:rPr>
          <w:rFonts w:ascii="Angsana New" w:hAnsi="Angsana New" w:hint="cs"/>
          <w:sz w:val="26"/>
          <w:szCs w:val="26"/>
          <w:cs/>
        </w:rPr>
        <w:t xml:space="preserve">   </w:t>
      </w:r>
      <w:r w:rsidRPr="004B53BF">
        <w:rPr>
          <w:rFonts w:ascii="Angsana New" w:hAnsi="Angsana New"/>
          <w:sz w:val="26"/>
          <w:szCs w:val="26"/>
          <w:cs/>
        </w:rPr>
        <w:t>หุ้นละ</w:t>
      </w:r>
      <w:r w:rsidRPr="004B53BF">
        <w:rPr>
          <w:rFonts w:ascii="Angsana New" w:hAnsi="Angsana New"/>
          <w:sz w:val="26"/>
          <w:szCs w:val="26"/>
        </w:rPr>
        <w:t xml:space="preserve"> </w:t>
      </w:r>
      <w:r>
        <w:rPr>
          <w:rFonts w:ascii="Angsana New" w:hAnsi="Angsana New"/>
          <w:sz w:val="26"/>
          <w:szCs w:val="26"/>
        </w:rPr>
        <w:t>0</w:t>
      </w:r>
      <w:r w:rsidRPr="004B53BF">
        <w:rPr>
          <w:rFonts w:ascii="Angsana New" w:hAnsi="Angsana New"/>
          <w:sz w:val="26"/>
          <w:szCs w:val="26"/>
        </w:rPr>
        <w:t>.</w:t>
      </w:r>
      <w:r>
        <w:rPr>
          <w:rFonts w:ascii="Angsana New" w:hAnsi="Angsana New"/>
          <w:sz w:val="26"/>
          <w:szCs w:val="26"/>
        </w:rPr>
        <w:t>17</w:t>
      </w:r>
      <w:r w:rsidRPr="004B53BF">
        <w:rPr>
          <w:rFonts w:ascii="Angsana New" w:hAnsi="Angsana New" w:hint="cs"/>
          <w:sz w:val="26"/>
          <w:szCs w:val="26"/>
          <w:cs/>
        </w:rPr>
        <w:t xml:space="preserve"> บาท สำหรับหุ้นสามัญจำนวน </w:t>
      </w:r>
      <w:r w:rsidRPr="004B53BF">
        <w:rPr>
          <w:rFonts w:ascii="Angsana New" w:hAnsi="Angsana New"/>
          <w:sz w:val="26"/>
          <w:szCs w:val="26"/>
        </w:rPr>
        <w:t xml:space="preserve">159,994,567 </w:t>
      </w:r>
      <w:r w:rsidRPr="004B53BF">
        <w:rPr>
          <w:rFonts w:ascii="Angsana New" w:hAnsi="Angsana New" w:hint="cs"/>
          <w:sz w:val="26"/>
          <w:szCs w:val="26"/>
          <w:cs/>
        </w:rPr>
        <w:t xml:space="preserve">หุ้น เป็นจำนวนเงินรวม </w:t>
      </w:r>
      <w:r>
        <w:rPr>
          <w:rFonts w:ascii="Angsana New" w:hAnsi="Angsana New"/>
          <w:sz w:val="26"/>
          <w:szCs w:val="26"/>
        </w:rPr>
        <w:t>27</w:t>
      </w:r>
      <w:r w:rsidRPr="004B53BF">
        <w:rPr>
          <w:rFonts w:ascii="Angsana New" w:hAnsi="Angsana New"/>
          <w:sz w:val="26"/>
          <w:szCs w:val="26"/>
        </w:rPr>
        <w:t>.</w:t>
      </w:r>
      <w:r>
        <w:rPr>
          <w:rFonts w:ascii="Angsana New" w:hAnsi="Angsana New"/>
          <w:sz w:val="26"/>
          <w:szCs w:val="26"/>
        </w:rPr>
        <w:t>2</w:t>
      </w:r>
      <w:r w:rsidRPr="004B53BF">
        <w:rPr>
          <w:rFonts w:ascii="Angsana New" w:hAnsi="Angsana New"/>
          <w:sz w:val="26"/>
          <w:szCs w:val="26"/>
        </w:rPr>
        <w:t xml:space="preserve"> </w:t>
      </w:r>
      <w:r w:rsidRPr="004B53BF">
        <w:rPr>
          <w:rFonts w:ascii="Angsana New" w:hAnsi="Angsana New" w:hint="cs"/>
          <w:sz w:val="26"/>
          <w:szCs w:val="26"/>
          <w:cs/>
        </w:rPr>
        <w:t>ล้านบาท</w:t>
      </w:r>
      <w:r w:rsidRPr="004B53BF">
        <w:rPr>
          <w:rFonts w:ascii="Angsana New" w:hAnsi="Angsana New"/>
          <w:sz w:val="26"/>
          <w:szCs w:val="26"/>
        </w:rPr>
        <w:t xml:space="preserve"> </w:t>
      </w:r>
      <w:r w:rsidRPr="00CB3035">
        <w:rPr>
          <w:rFonts w:ascii="Angsana New" w:hAnsi="Angsana New" w:hint="cs"/>
          <w:sz w:val="26"/>
          <w:szCs w:val="26"/>
          <w:cs/>
        </w:rPr>
        <w:t xml:space="preserve">เงินปันผลดังกล่าวได้จ่ายให้แก่ผู้ถือหุ้นเมื่อวันที่ </w:t>
      </w:r>
      <w:r w:rsidRPr="00CB3035">
        <w:rPr>
          <w:rFonts w:ascii="Angsana New" w:hAnsi="Angsana New"/>
          <w:sz w:val="26"/>
          <w:szCs w:val="26"/>
        </w:rPr>
        <w:t xml:space="preserve">23 </w:t>
      </w:r>
      <w:r w:rsidRPr="00CB3035">
        <w:rPr>
          <w:rFonts w:ascii="Angsana New" w:hAnsi="Angsana New" w:hint="cs"/>
          <w:sz w:val="26"/>
          <w:szCs w:val="26"/>
          <w:cs/>
        </w:rPr>
        <w:t xml:space="preserve">พฤษภาคม </w:t>
      </w:r>
      <w:r w:rsidRPr="00CB3035">
        <w:rPr>
          <w:rFonts w:ascii="Angsana New" w:hAnsi="Angsana New"/>
          <w:sz w:val="26"/>
          <w:szCs w:val="26"/>
        </w:rPr>
        <w:t xml:space="preserve">2566 </w:t>
      </w:r>
      <w:r w:rsidRPr="00CB3035">
        <w:rPr>
          <w:rFonts w:ascii="Angsana New" w:hAnsi="Angsana New" w:hint="cs"/>
          <w:sz w:val="26"/>
          <w:szCs w:val="26"/>
          <w:cs/>
        </w:rPr>
        <w:t>แล้ว</w:t>
      </w:r>
    </w:p>
    <w:p w14:paraId="399F34C9" w14:textId="77777777" w:rsidR="006F67FC" w:rsidRDefault="006F67FC" w:rsidP="002337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3743A5F1" w14:textId="0B1747D7" w:rsidR="009E30A5" w:rsidRDefault="006F67FC" w:rsidP="006F67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  <w:r w:rsidRPr="006F67FC">
        <w:rPr>
          <w:rFonts w:ascii="Angsana New" w:hAnsi="Angsana New"/>
          <w:sz w:val="26"/>
          <w:szCs w:val="26"/>
          <w:cs/>
        </w:rPr>
        <w:t>ในที่ประชุมใหญ่สามัญผู้ถือหุ้นของบริษัทเมื่อวันที่</w:t>
      </w:r>
      <w:r w:rsidR="00CA5812">
        <w:rPr>
          <w:rFonts w:ascii="Angsana New" w:hAnsi="Angsana New" w:hint="cs"/>
          <w:sz w:val="26"/>
          <w:szCs w:val="26"/>
          <w:cs/>
        </w:rPr>
        <w:t xml:space="preserve"> </w:t>
      </w:r>
      <w:r w:rsidR="00CA5812">
        <w:rPr>
          <w:rFonts w:ascii="Angsana New" w:hAnsi="Angsana New"/>
          <w:sz w:val="26"/>
          <w:szCs w:val="26"/>
        </w:rPr>
        <w:t>25</w:t>
      </w:r>
      <w:r w:rsidRPr="006F67FC">
        <w:rPr>
          <w:rFonts w:ascii="Angsana New" w:hAnsi="Angsana New"/>
          <w:sz w:val="26"/>
          <w:szCs w:val="26"/>
          <w:cs/>
        </w:rPr>
        <w:t xml:space="preserve"> เมษายน </w:t>
      </w:r>
      <w:r w:rsidR="00CA5812">
        <w:rPr>
          <w:rFonts w:ascii="Angsana New" w:hAnsi="Angsana New"/>
          <w:sz w:val="26"/>
          <w:szCs w:val="26"/>
        </w:rPr>
        <w:t>2567</w:t>
      </w:r>
      <w:r w:rsidRPr="006F67FC">
        <w:rPr>
          <w:rFonts w:ascii="Angsana New" w:hAnsi="Angsana New"/>
          <w:sz w:val="26"/>
          <w:szCs w:val="26"/>
          <w:cs/>
        </w:rPr>
        <w:t xml:space="preserve"> ผู้ถือหุ้นได้มีมติอนุมัติการจ่ายเงินปันผลของบริษัทประจำปี </w:t>
      </w:r>
      <w:r>
        <w:rPr>
          <w:rFonts w:ascii="Angsana New" w:hAnsi="Angsana New"/>
          <w:sz w:val="26"/>
          <w:szCs w:val="26"/>
        </w:rPr>
        <w:t>2566</w:t>
      </w:r>
      <w:r w:rsidRPr="006F67FC">
        <w:rPr>
          <w:rFonts w:ascii="Angsana New" w:hAnsi="Angsana New"/>
          <w:sz w:val="26"/>
          <w:szCs w:val="26"/>
          <w:cs/>
        </w:rPr>
        <w:t xml:space="preserve">          ในอัตราหุ้นละ </w:t>
      </w:r>
      <w:r>
        <w:rPr>
          <w:rFonts w:ascii="Angsana New" w:hAnsi="Angsana New"/>
          <w:sz w:val="26"/>
          <w:szCs w:val="26"/>
        </w:rPr>
        <w:t>0</w:t>
      </w:r>
      <w:r w:rsidRPr="006F67FC">
        <w:rPr>
          <w:rFonts w:ascii="Angsana New" w:hAnsi="Angsana New"/>
          <w:sz w:val="26"/>
          <w:szCs w:val="26"/>
          <w:cs/>
        </w:rPr>
        <w:t>.</w:t>
      </w:r>
      <w:r>
        <w:rPr>
          <w:rFonts w:ascii="Angsana New" w:hAnsi="Angsana New"/>
          <w:sz w:val="26"/>
          <w:szCs w:val="26"/>
        </w:rPr>
        <w:t>16</w:t>
      </w:r>
      <w:r w:rsidRPr="006F67FC">
        <w:rPr>
          <w:rFonts w:ascii="Angsana New" w:hAnsi="Angsana New"/>
          <w:sz w:val="26"/>
          <w:szCs w:val="26"/>
          <w:cs/>
        </w:rPr>
        <w:t xml:space="preserve"> บาท สำหรับหุ้นสามัญจำนวน </w:t>
      </w:r>
      <w:r>
        <w:rPr>
          <w:rFonts w:ascii="Angsana New" w:hAnsi="Angsana New"/>
          <w:sz w:val="26"/>
          <w:szCs w:val="26"/>
        </w:rPr>
        <w:t xml:space="preserve">163,178,563 </w:t>
      </w:r>
      <w:r w:rsidRPr="006F67FC">
        <w:rPr>
          <w:rFonts w:ascii="Angsana New" w:hAnsi="Angsana New"/>
          <w:sz w:val="26"/>
          <w:szCs w:val="26"/>
          <w:cs/>
        </w:rPr>
        <w:t xml:space="preserve">หุ้น เป็นจำนวนเงินรวม </w:t>
      </w:r>
      <w:r>
        <w:rPr>
          <w:rFonts w:ascii="Angsana New" w:hAnsi="Angsana New"/>
          <w:sz w:val="26"/>
          <w:szCs w:val="26"/>
        </w:rPr>
        <w:t>26.1</w:t>
      </w:r>
      <w:r w:rsidRPr="006F67FC">
        <w:rPr>
          <w:rFonts w:ascii="Angsana New" w:hAnsi="Angsana New"/>
          <w:sz w:val="26"/>
          <w:szCs w:val="26"/>
          <w:cs/>
        </w:rPr>
        <w:t xml:space="preserve"> ล้านบาท ซึ่งเงินปันผลดังกล่าวจ่ายให้แก่</w:t>
      </w:r>
      <w:r w:rsidR="00C62451">
        <w:rPr>
          <w:rFonts w:ascii="Angsana New" w:hAnsi="Angsana New" w:hint="cs"/>
          <w:sz w:val="26"/>
          <w:szCs w:val="26"/>
          <w:cs/>
        </w:rPr>
        <w:t xml:space="preserve">           </w:t>
      </w:r>
      <w:r w:rsidRPr="006F67FC">
        <w:rPr>
          <w:rFonts w:ascii="Angsana New" w:hAnsi="Angsana New"/>
          <w:sz w:val="26"/>
          <w:szCs w:val="26"/>
          <w:cs/>
        </w:rPr>
        <w:t xml:space="preserve">ผู้ถือหุ้นในวันที่ </w:t>
      </w:r>
      <w:r>
        <w:rPr>
          <w:rFonts w:ascii="Angsana New" w:hAnsi="Angsana New"/>
          <w:sz w:val="26"/>
          <w:szCs w:val="26"/>
        </w:rPr>
        <w:t>24</w:t>
      </w:r>
      <w:r w:rsidRPr="006F67FC">
        <w:rPr>
          <w:rFonts w:ascii="Angsana New" w:hAnsi="Angsana New"/>
          <w:sz w:val="26"/>
          <w:szCs w:val="26"/>
          <w:cs/>
        </w:rPr>
        <w:t xml:space="preserve"> พฤษภาคม </w:t>
      </w:r>
      <w:r>
        <w:rPr>
          <w:rFonts w:ascii="Angsana New" w:hAnsi="Angsana New"/>
          <w:sz w:val="26"/>
          <w:szCs w:val="26"/>
        </w:rPr>
        <w:t>2567</w:t>
      </w:r>
    </w:p>
    <w:p w14:paraId="175B334E" w14:textId="77777777" w:rsidR="006F67FC" w:rsidRPr="005C6F08" w:rsidRDefault="006F67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5A7621F5" w14:textId="7E2C6DC1" w:rsidR="004A4C20" w:rsidRPr="005C6F08" w:rsidRDefault="002F20D3" w:rsidP="004A4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sz w:val="26"/>
          <w:szCs w:val="26"/>
        </w:rPr>
        <w:t>2</w:t>
      </w:r>
      <w:r w:rsidR="00A87A4F">
        <w:rPr>
          <w:rFonts w:ascii="Angsana New" w:hAnsi="Angsana New"/>
          <w:b/>
          <w:bCs/>
          <w:sz w:val="26"/>
          <w:szCs w:val="26"/>
        </w:rPr>
        <w:t>2</w:t>
      </w:r>
      <w:r w:rsidR="004A4C20" w:rsidRPr="005C6F08">
        <w:rPr>
          <w:rFonts w:ascii="Angsana New" w:hAnsi="Angsana New"/>
          <w:b/>
          <w:bCs/>
          <w:sz w:val="26"/>
          <w:szCs w:val="26"/>
        </w:rPr>
        <w:t>.</w:t>
      </w:r>
      <w:r w:rsidR="004A4C20" w:rsidRPr="005C6F08">
        <w:rPr>
          <w:rFonts w:ascii="Angsana New" w:hAnsi="Angsana New"/>
          <w:b/>
          <w:bCs/>
          <w:sz w:val="26"/>
          <w:szCs w:val="26"/>
        </w:rPr>
        <w:tab/>
      </w:r>
      <w:r w:rsidR="004A4C20" w:rsidRPr="005C6F08">
        <w:rPr>
          <w:rFonts w:ascii="Angsana New" w:hAnsi="Angsana New"/>
          <w:b/>
          <w:bCs/>
          <w:sz w:val="26"/>
          <w:szCs w:val="26"/>
          <w:cs/>
        </w:rPr>
        <w:t>การเปิดเผยเครื่องมือทางการเงิน</w:t>
      </w:r>
    </w:p>
    <w:p w14:paraId="0101A2D4" w14:textId="77777777" w:rsidR="004A4C20" w:rsidRPr="005C6F08" w:rsidRDefault="004A4C20" w:rsidP="004A4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26"/>
          <w:szCs w:val="26"/>
        </w:rPr>
      </w:pPr>
    </w:p>
    <w:p w14:paraId="36D044EE" w14:textId="5D67E6BA" w:rsidR="004A4C20" w:rsidRPr="005C6F08" w:rsidRDefault="004A4C20" w:rsidP="004A4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สินทรัพย์ทางการเงินและหนี้สินทางการเงินที่มีอยู่ในงบฐานะการเงินได้รวม เงินสดและรายการเทียบเท่าเงินสด</w:t>
      </w:r>
      <w:r w:rsidR="00BF20C3">
        <w:rPr>
          <w:rFonts w:ascii="Angsana New" w:hAnsi="Angsana New" w:hint="cs"/>
          <w:sz w:val="26"/>
          <w:szCs w:val="26"/>
          <w:cs/>
        </w:rPr>
        <w:t xml:space="preserve"> เงินลงทุนระยะสั้น</w:t>
      </w:r>
      <w:r w:rsidRPr="005C6F08">
        <w:rPr>
          <w:rFonts w:ascii="Angsana New" w:hAnsi="Angsana New"/>
          <w:sz w:val="26"/>
          <w:szCs w:val="26"/>
          <w:cs/>
        </w:rPr>
        <w:t xml:space="preserve"> ลูกหนี้การค้า</w:t>
      </w:r>
      <w:r w:rsidR="00BF20C3">
        <w:rPr>
          <w:rFonts w:ascii="Angsana New" w:hAnsi="Angsana New" w:hint="cs"/>
          <w:sz w:val="26"/>
          <w:szCs w:val="26"/>
          <w:cs/>
        </w:rPr>
        <w:t xml:space="preserve"> </w:t>
      </w:r>
      <w:r w:rsidRPr="005C6F08">
        <w:rPr>
          <w:rFonts w:ascii="Angsana New" w:hAnsi="Angsana New" w:hint="cs"/>
          <w:sz w:val="26"/>
          <w:szCs w:val="26"/>
          <w:cs/>
        </w:rPr>
        <w:t>เงินฝากออมทรัพย์ที่มีข้อจำกัดในการใช้</w:t>
      </w:r>
      <w:r w:rsidR="007615CB">
        <w:rPr>
          <w:rFonts w:ascii="Angsana New" w:hAnsi="Angsana New" w:hint="cs"/>
          <w:sz w:val="26"/>
          <w:szCs w:val="26"/>
          <w:cs/>
        </w:rPr>
        <w:t xml:space="preserve"> </w:t>
      </w:r>
      <w:r w:rsidR="0032753C" w:rsidRPr="0032753C">
        <w:rPr>
          <w:rFonts w:ascii="Angsana New" w:hAnsi="Angsana New"/>
          <w:sz w:val="26"/>
          <w:szCs w:val="26"/>
          <w:cs/>
        </w:rPr>
        <w:t>เงิน</w:t>
      </w:r>
      <w:r w:rsidR="007615CB">
        <w:rPr>
          <w:rFonts w:ascii="Angsana New" w:hAnsi="Angsana New" w:hint="cs"/>
          <w:sz w:val="26"/>
          <w:szCs w:val="26"/>
          <w:cs/>
        </w:rPr>
        <w:t>กู้ยืม</w:t>
      </w:r>
      <w:r w:rsidR="0032753C" w:rsidRPr="0032753C">
        <w:rPr>
          <w:rFonts w:ascii="Angsana New" w:hAnsi="Angsana New"/>
          <w:sz w:val="26"/>
          <w:szCs w:val="26"/>
          <w:cs/>
        </w:rPr>
        <w:t>ระยะสั้น</w:t>
      </w:r>
      <w:r w:rsidR="0032753C" w:rsidRPr="0032753C">
        <w:rPr>
          <w:rFonts w:ascii="Angsana New" w:hAnsi="Angsana New" w:hint="cs"/>
          <w:sz w:val="26"/>
          <w:szCs w:val="26"/>
          <w:cs/>
        </w:rPr>
        <w:t>จากสถาบันการเงิน</w:t>
      </w:r>
      <w:r w:rsidRPr="005C6F08">
        <w:rPr>
          <w:rFonts w:ascii="Angsana New" w:hAnsi="Angsana New"/>
          <w:sz w:val="26"/>
          <w:szCs w:val="26"/>
          <w:cs/>
        </w:rPr>
        <w:t xml:space="preserve"> เจ้าหนี้การค้า เจ้าหนี้</w:t>
      </w:r>
      <w:r w:rsidR="0032753C">
        <w:rPr>
          <w:rFonts w:ascii="Angsana New" w:hAnsi="Angsana New" w:hint="cs"/>
          <w:sz w:val="26"/>
          <w:szCs w:val="26"/>
          <w:cs/>
        </w:rPr>
        <w:t>หมุนเวียน</w:t>
      </w:r>
      <w:r w:rsidRPr="005C6F08">
        <w:rPr>
          <w:rFonts w:ascii="Angsana New" w:hAnsi="Angsana New"/>
          <w:sz w:val="26"/>
          <w:szCs w:val="26"/>
          <w:cs/>
        </w:rPr>
        <w:t>อื่น เงินมัดจำรับ</w:t>
      </w:r>
      <w:r w:rsidRPr="005C6F08">
        <w:rPr>
          <w:rFonts w:ascii="Angsana New" w:hAnsi="Angsana New" w:hint="cs"/>
          <w:sz w:val="26"/>
          <w:szCs w:val="26"/>
          <w:cs/>
        </w:rPr>
        <w:t>และเงินรับล่วงหน้า</w:t>
      </w:r>
      <w:r w:rsidRPr="005C6F08">
        <w:rPr>
          <w:rFonts w:ascii="Angsana New" w:hAnsi="Angsana New"/>
          <w:sz w:val="26"/>
          <w:szCs w:val="26"/>
          <w:cs/>
        </w:rPr>
        <w:t>จากลูกค้า</w:t>
      </w:r>
      <w:r w:rsidR="00336BFE" w:rsidRPr="005C6F08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/>
          <w:sz w:val="26"/>
          <w:szCs w:val="26"/>
          <w:cs/>
        </w:rPr>
        <w:t xml:space="preserve">เงินกู้ยืมระยะยาวจากสถาบันการเงิน และหนี้สินตามสัญญาเช่า นโยบายการบัญชีสำหรับการบันทึกและการวัดมูลค่าของรายการเหล่านี้ได้เปิดเผยไว้ในนโยบายการบัญชีที่เกี่ยวข้องในหมายเหตุ </w:t>
      </w:r>
      <w:r w:rsidR="00123935" w:rsidRPr="005C6F08">
        <w:rPr>
          <w:rFonts w:ascii="Angsana New" w:hAnsi="Angsana New"/>
          <w:sz w:val="26"/>
          <w:szCs w:val="26"/>
        </w:rPr>
        <w:t>3</w:t>
      </w:r>
    </w:p>
    <w:p w14:paraId="6EF134DA" w14:textId="77777777" w:rsidR="004A4C20" w:rsidRPr="005C6F08" w:rsidRDefault="004A4C20" w:rsidP="004A4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26"/>
          <w:szCs w:val="26"/>
          <w:cs/>
        </w:rPr>
      </w:pPr>
    </w:p>
    <w:p w14:paraId="3685850F" w14:textId="77777777" w:rsidR="004A4C20" w:rsidRPr="005C6F08" w:rsidRDefault="004A4C20" w:rsidP="004A4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03"/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5C6F08">
        <w:rPr>
          <w:rFonts w:ascii="Angsana New" w:hAnsi="Angsana New"/>
          <w:b/>
          <w:bCs/>
          <w:sz w:val="26"/>
          <w:szCs w:val="26"/>
          <w:cs/>
          <w:lang w:val="th-TH"/>
        </w:rPr>
        <w:t>ความเสี่ยงด้านสภาพคล่อง</w:t>
      </w:r>
    </w:p>
    <w:p w14:paraId="3B4E5FA6" w14:textId="77777777" w:rsidR="004A4C20" w:rsidRPr="005C6F08" w:rsidRDefault="004A4C20" w:rsidP="004A4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26"/>
          <w:szCs w:val="26"/>
          <w:cs/>
        </w:rPr>
      </w:pPr>
    </w:p>
    <w:p w14:paraId="48B83CEB" w14:textId="00F18B14" w:rsidR="004A4C20" w:rsidRPr="005C6F08" w:rsidRDefault="004A4C20" w:rsidP="001239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ความเสี่ยงด้านสภาพคล่องเกิดจากปัญหาในการจัดหาเงินทุนให้มีจำนวนเพียงพอและทันเวลาเพื่อจ่ายชำระหนี้สำหรับภาระผูกพันตามที่กำหนดไว้ในงบการเงิน จากการประเมินฐานะทางการเงินและผลการดำเนินงานของบริษัท</w:t>
      </w:r>
      <w:r w:rsidRPr="005C6F08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/>
          <w:sz w:val="26"/>
          <w:szCs w:val="26"/>
          <w:cs/>
        </w:rPr>
        <w:t>ข้อมูลเหล่านี้ชี้ให้เห็นว่าบริษัทไม่มีปัญหาความเสี่ยงด้านสภาพคล่อง</w:t>
      </w:r>
      <w:r w:rsidRPr="005C6F08">
        <w:rPr>
          <w:rFonts w:ascii="Angsana New" w:hAnsi="Angsana New"/>
          <w:sz w:val="26"/>
          <w:szCs w:val="26"/>
        </w:rPr>
        <w:t xml:space="preserve"> </w:t>
      </w:r>
    </w:p>
    <w:p w14:paraId="750258AA" w14:textId="77777777" w:rsidR="00950C80" w:rsidRPr="005C6F08" w:rsidRDefault="00950C80" w:rsidP="004A4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03"/>
        <w:jc w:val="both"/>
        <w:rPr>
          <w:rFonts w:ascii="Angsana New" w:hAnsi="Angsana New"/>
          <w:b/>
          <w:bCs/>
          <w:sz w:val="26"/>
          <w:szCs w:val="26"/>
          <w:lang w:val="th-TH"/>
        </w:rPr>
      </w:pPr>
    </w:p>
    <w:p w14:paraId="0068A242" w14:textId="0FAD3A2B" w:rsidR="004A4C20" w:rsidRPr="00524C10" w:rsidRDefault="004A4C20" w:rsidP="004A4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03"/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524C10">
        <w:rPr>
          <w:rFonts w:ascii="Angsana New" w:hAnsi="Angsana New"/>
          <w:b/>
          <w:bCs/>
          <w:sz w:val="26"/>
          <w:szCs w:val="26"/>
          <w:cs/>
          <w:lang w:val="th-TH"/>
        </w:rPr>
        <w:t>ความเสี่ยงจากอัตราแลกเปลี่ยน</w:t>
      </w:r>
    </w:p>
    <w:p w14:paraId="492564B7" w14:textId="77777777" w:rsidR="004A4C20" w:rsidRPr="00524C10" w:rsidRDefault="004A4C20" w:rsidP="004A4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26"/>
          <w:szCs w:val="26"/>
          <w:cs/>
        </w:rPr>
      </w:pPr>
    </w:p>
    <w:p w14:paraId="3A9596CD" w14:textId="797410DD" w:rsidR="004A4C20" w:rsidRPr="005C6F08" w:rsidRDefault="004A4C20" w:rsidP="004A4C20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  <w:r w:rsidRPr="00524C10">
        <w:rPr>
          <w:rFonts w:ascii="Angsana New" w:hAnsi="Angsana New"/>
          <w:sz w:val="26"/>
          <w:szCs w:val="26"/>
          <w:cs/>
        </w:rPr>
        <w:t xml:space="preserve">บริษัทมีรายการค้าบางรายการที่เป็นเงินตราต่างประเทศซึ่งมีความเสี่ยงจากการเปลี่ยนแปลงของอัตราแลกเปลี่ยนเงินตราต่างประเทศ </w:t>
      </w:r>
      <w:r w:rsidR="00123FF8" w:rsidRPr="00524C10">
        <w:rPr>
          <w:rFonts w:ascii="Angsana New" w:hAnsi="Angsana New"/>
          <w:sz w:val="26"/>
          <w:szCs w:val="26"/>
        </w:rPr>
        <w:t xml:space="preserve">     </w:t>
      </w:r>
      <w:r w:rsidRPr="00524C10">
        <w:rPr>
          <w:rFonts w:ascii="Angsana New" w:hAnsi="Angsana New"/>
          <w:sz w:val="26"/>
          <w:szCs w:val="26"/>
          <w:cs/>
        </w:rPr>
        <w:t xml:space="preserve">อย่างไรก็ตาม </w:t>
      </w:r>
      <w:r w:rsidR="00524C10" w:rsidRPr="00A74EA2">
        <w:rPr>
          <w:rFonts w:ascii="Angsana New" w:hAnsi="Angsana New" w:hint="cs"/>
          <w:sz w:val="26"/>
          <w:szCs w:val="26"/>
          <w:cs/>
        </w:rPr>
        <w:t>บริษัทมีสัญญาซื้อขายเงินตราต่างประเทศล่วงหน้าเพื่อจัดการความเสี่ยงนี้</w:t>
      </w:r>
      <w:r w:rsidR="0032753C">
        <w:rPr>
          <w:rFonts w:ascii="Angsana New" w:hAnsi="Angsana New" w:hint="cs"/>
          <w:sz w:val="26"/>
          <w:szCs w:val="26"/>
          <w:cs/>
        </w:rPr>
        <w:t>ตามความเหมาะสม</w:t>
      </w:r>
    </w:p>
    <w:p w14:paraId="5210CDBC" w14:textId="77777777" w:rsidR="009A384B" w:rsidRDefault="009A384B" w:rsidP="004A4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03"/>
        <w:jc w:val="both"/>
        <w:rPr>
          <w:rFonts w:ascii="Angsana New" w:hAnsi="Angsana New"/>
          <w:b/>
          <w:bCs/>
          <w:sz w:val="26"/>
          <w:szCs w:val="26"/>
          <w:lang w:val="th-TH"/>
        </w:rPr>
      </w:pPr>
    </w:p>
    <w:p w14:paraId="32B56ACE" w14:textId="77777777" w:rsidR="009A384B" w:rsidRDefault="009A38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  <w:cs/>
          <w:lang w:val="th-TH"/>
        </w:rPr>
      </w:pPr>
      <w:r>
        <w:rPr>
          <w:rFonts w:ascii="Angsana New" w:hAnsi="Angsana New"/>
          <w:b/>
          <w:bCs/>
          <w:sz w:val="26"/>
          <w:szCs w:val="26"/>
          <w:cs/>
          <w:lang w:val="th-TH"/>
        </w:rPr>
        <w:br w:type="page"/>
      </w:r>
    </w:p>
    <w:p w14:paraId="48A1B791" w14:textId="65636F65" w:rsidR="004A4C20" w:rsidRPr="005C6F08" w:rsidRDefault="004A4C20" w:rsidP="004A4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03"/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5C6F08">
        <w:rPr>
          <w:rFonts w:ascii="Angsana New" w:hAnsi="Angsana New"/>
          <w:b/>
          <w:bCs/>
          <w:sz w:val="26"/>
          <w:szCs w:val="26"/>
          <w:cs/>
          <w:lang w:val="th-TH"/>
        </w:rPr>
        <w:lastRenderedPageBreak/>
        <w:t>ความเสี่ยงด้านการให้สินเชื่อ</w:t>
      </w:r>
    </w:p>
    <w:p w14:paraId="7F0C00AD" w14:textId="77777777" w:rsidR="004A4C20" w:rsidRPr="005C6F08" w:rsidRDefault="004A4C20" w:rsidP="004A4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26"/>
          <w:szCs w:val="26"/>
        </w:rPr>
      </w:pPr>
    </w:p>
    <w:p w14:paraId="0A82E63C" w14:textId="4FB612AC" w:rsidR="004A4C20" w:rsidRPr="005C6F08" w:rsidRDefault="004A4C20" w:rsidP="004A4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ความเสี่ยงทางด้านการให้สินเชื่อ คือ ความเสี่ยงที่ลูกค้าหรือคู่สัญญาไม่สามารถชำระหนี้แก่บริษัทตามเงื่อนไขที่ตกลงไว้เมื่อครบกำหนด ทั้งนี้ ฝ่ายบริหารได้กำหนดนโยบายทางด้านสินเชื่อเพื่อควบคุมความเสี่ยงทางด้านการให้สินเชื่อดังกล่าวโดยสม่ำเสมอโดยการวิเคราะห์ฐานะทางการเงินของลูกค้าทุกรายที่จะให้สินเชื่อ  ณ วันที่รายงาน ไม่พบว่ามีความเสี่ยงจากการกระจุกตัวของสินเชื่อที่เป็นสาระสำคัญ ความเสี่ยงสูงสุดทางด้านสินเชื่อแสดงไว้ในราคาตามบัญชีของสินทรัพย์ทางการเงินแต่ละรายการในงบฐานะการเงิน ฝ่ายบริหารไม่ได้คาดว่าจะเกิดผลเสียหายที่มีสาระสำคัญจากการเก็บหนี้ไม่ได้</w:t>
      </w:r>
    </w:p>
    <w:p w14:paraId="5AC74929" w14:textId="77777777" w:rsidR="004A4C20" w:rsidRPr="005C6F08" w:rsidRDefault="004A4C20" w:rsidP="004A4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26"/>
          <w:szCs w:val="26"/>
        </w:rPr>
      </w:pPr>
    </w:p>
    <w:p w14:paraId="2A4EA108" w14:textId="29D8B68E" w:rsidR="004A4C20" w:rsidRPr="005C6F08" w:rsidRDefault="004A4C20" w:rsidP="004A4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03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5C6F08">
        <w:rPr>
          <w:rFonts w:ascii="Angsana New" w:hAnsi="Angsana New"/>
          <w:b/>
          <w:bCs/>
          <w:sz w:val="26"/>
          <w:szCs w:val="26"/>
          <w:cs/>
          <w:lang w:val="th-TH"/>
        </w:rPr>
        <w:t>ความเสี่ยงจากอัตราดอกเบี้ย</w:t>
      </w:r>
    </w:p>
    <w:p w14:paraId="25848267" w14:textId="77777777" w:rsidR="004A4C20" w:rsidRPr="005C6F08" w:rsidRDefault="004A4C20" w:rsidP="004A4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26"/>
          <w:szCs w:val="26"/>
          <w:cs/>
        </w:rPr>
      </w:pPr>
    </w:p>
    <w:p w14:paraId="678B82BB" w14:textId="7672F2DF" w:rsidR="004A4C20" w:rsidRPr="005C6F08" w:rsidRDefault="004A4C20" w:rsidP="004A4C20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  <w:r w:rsidRPr="005C6F08">
        <w:rPr>
          <w:rFonts w:ascii="Angsana New" w:hAnsi="Angsana New"/>
          <w:sz w:val="26"/>
          <w:szCs w:val="26"/>
          <w:cs/>
        </w:rPr>
        <w:t>ความเสี่ยงจากอัตราดอกเบี้ยเกิดจากการผันผวนของอัตราดอกเบี้ยในท้องตลาดซึ่งจะมีผลกระทบต่อการดำเนินงานของบริษัททั้งในปัจจุบันและอนาคต บริษัทมีความเสี่ยงจากอัตราดอกเบี้ยที่สำคัญอันเกี่ยวเนื่องกับเงินฝากสถาบันการเงิน</w:t>
      </w:r>
      <w:r w:rsidR="003D12D5">
        <w:rPr>
          <w:rFonts w:ascii="Angsana New" w:hAnsi="Angsana New" w:hint="cs"/>
          <w:sz w:val="26"/>
          <w:szCs w:val="26"/>
          <w:cs/>
        </w:rPr>
        <w:t xml:space="preserve"> เงินลงทุนระ</w:t>
      </w:r>
      <w:r w:rsidR="00352C07">
        <w:rPr>
          <w:rFonts w:ascii="Angsana New" w:hAnsi="Angsana New" w:hint="cs"/>
          <w:sz w:val="26"/>
          <w:szCs w:val="26"/>
          <w:cs/>
        </w:rPr>
        <w:t>ยะ</w:t>
      </w:r>
      <w:r w:rsidR="00002FC1">
        <w:rPr>
          <w:rFonts w:ascii="Angsana New" w:hAnsi="Angsana New" w:hint="cs"/>
          <w:sz w:val="26"/>
          <w:szCs w:val="26"/>
          <w:cs/>
        </w:rPr>
        <w:t>สั</w:t>
      </w:r>
      <w:r w:rsidR="00352C07">
        <w:rPr>
          <w:rFonts w:ascii="Angsana New" w:hAnsi="Angsana New" w:hint="cs"/>
          <w:sz w:val="26"/>
          <w:szCs w:val="26"/>
          <w:cs/>
        </w:rPr>
        <w:t>้น</w:t>
      </w:r>
      <w:r w:rsidR="0061676B">
        <w:rPr>
          <w:rFonts w:ascii="Angsana New" w:hAnsi="Angsana New"/>
          <w:sz w:val="26"/>
          <w:szCs w:val="26"/>
        </w:rPr>
        <w:t xml:space="preserve"> </w:t>
      </w:r>
      <w:r w:rsidR="0061676B">
        <w:rPr>
          <w:rFonts w:ascii="Angsana New" w:hAnsi="Angsana New" w:hint="cs"/>
          <w:sz w:val="26"/>
          <w:szCs w:val="26"/>
          <w:cs/>
        </w:rPr>
        <w:t>เงินฝากออมทรัพย์ที่มีข้อจำกัดในการใช้</w:t>
      </w:r>
      <w:r w:rsidR="0055066F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/>
          <w:sz w:val="26"/>
          <w:szCs w:val="26"/>
          <w:cs/>
        </w:rPr>
        <w:t>เงินกู้ยืม</w:t>
      </w:r>
      <w:r w:rsidR="0032753C">
        <w:rPr>
          <w:rFonts w:ascii="Angsana New" w:hAnsi="Angsana New" w:hint="cs"/>
          <w:sz w:val="26"/>
          <w:szCs w:val="26"/>
          <w:cs/>
        </w:rPr>
        <w:t>ระยะสั้นและ</w:t>
      </w:r>
      <w:r w:rsidRPr="005C6F08">
        <w:rPr>
          <w:rFonts w:ascii="Angsana New" w:hAnsi="Angsana New"/>
          <w:sz w:val="26"/>
          <w:szCs w:val="26"/>
          <w:cs/>
        </w:rPr>
        <w:t>ระยะยาวจากสถาบันการเงิน และหนี้สินตามสัญญาเช่า ซึ่งมีอัตราดอกเบี้ย อย่างไรก็ตาม เนื่องจากสินทรัพย์และหนี้สินทางการเงินส่วนใหญ่มีอัตราดอกเบี้ยที่ปรับขึ้นลงตามอัตราตลาดหรืออัตราคงที่ซึ่งใกล้เคียงกับอัตราตลาดในปัจจุบัน ผู้บริหารพิจารณาว่าความเสี่ยงจากอัตราดอกเบี้ยมีน้อย ดังนั้นบริษัทจึงไม่ได้ทำสัญญาเพื่อป้องกันความเสี่ยงดังกล่าว</w:t>
      </w:r>
    </w:p>
    <w:p w14:paraId="1485D471" w14:textId="77777777" w:rsidR="009E30A5" w:rsidRDefault="009E30A5" w:rsidP="009E3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</w:p>
    <w:p w14:paraId="0AC22AA0" w14:textId="19DA2195" w:rsidR="004A4C20" w:rsidRDefault="004A4C20" w:rsidP="009E3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 xml:space="preserve">ณ วันที่ </w:t>
      </w:r>
      <w:r w:rsidRPr="005C6F08">
        <w:rPr>
          <w:rFonts w:ascii="Angsana New" w:hAnsi="Angsana New"/>
          <w:sz w:val="26"/>
          <w:szCs w:val="26"/>
        </w:rPr>
        <w:t>31</w:t>
      </w:r>
      <w:r w:rsidRPr="005C6F08">
        <w:rPr>
          <w:rFonts w:ascii="Angsana New" w:hAnsi="Angsana New"/>
          <w:sz w:val="26"/>
          <w:szCs w:val="26"/>
          <w:cs/>
        </w:rPr>
        <w:t xml:space="preserve"> ธันวาคม </w:t>
      </w:r>
      <w:r w:rsidR="005328F1" w:rsidRPr="005C6F08">
        <w:rPr>
          <w:rFonts w:ascii="Angsana New" w:hAnsi="Angsana New"/>
          <w:sz w:val="26"/>
          <w:szCs w:val="26"/>
        </w:rPr>
        <w:t>256</w:t>
      </w:r>
      <w:r w:rsidR="00E27644">
        <w:rPr>
          <w:rFonts w:ascii="Angsana New" w:hAnsi="Angsana New"/>
          <w:sz w:val="26"/>
          <w:szCs w:val="26"/>
        </w:rPr>
        <w:t>7</w:t>
      </w:r>
      <w:r w:rsidRPr="005C6F08">
        <w:rPr>
          <w:rFonts w:ascii="Angsana New" w:hAnsi="Angsana New"/>
          <w:sz w:val="26"/>
          <w:szCs w:val="26"/>
          <w:cs/>
        </w:rPr>
        <w:t xml:space="preserve"> และ </w:t>
      </w:r>
      <w:r w:rsidR="005328F1" w:rsidRPr="005C6F08">
        <w:rPr>
          <w:rFonts w:ascii="Angsana New" w:hAnsi="Angsana New"/>
          <w:sz w:val="26"/>
          <w:szCs w:val="26"/>
        </w:rPr>
        <w:t>256</w:t>
      </w:r>
      <w:r w:rsidR="00E27644">
        <w:rPr>
          <w:rFonts w:ascii="Angsana New" w:hAnsi="Angsana New"/>
          <w:sz w:val="26"/>
          <w:szCs w:val="26"/>
        </w:rPr>
        <w:t>6</w:t>
      </w:r>
      <w:r w:rsidRPr="005C6F08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/>
          <w:sz w:val="26"/>
          <w:szCs w:val="26"/>
          <w:cs/>
        </w:rPr>
        <w:t>สินทรัพย์และหนี้สินทางการเงินที่สำคัญสามารถจัดตามประเภทอัตราดอกเบี้ย ได้ดังนี้</w:t>
      </w:r>
    </w:p>
    <w:p w14:paraId="3081A429" w14:textId="77777777" w:rsidR="009E30A5" w:rsidRDefault="009E30A5" w:rsidP="004A4C20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10184" w:type="dxa"/>
        <w:tblInd w:w="-90" w:type="dxa"/>
        <w:tblLayout w:type="fixed"/>
        <w:tblLook w:val="00A0" w:firstRow="1" w:lastRow="0" w:firstColumn="1" w:lastColumn="0" w:noHBand="0" w:noVBand="0"/>
      </w:tblPr>
      <w:tblGrid>
        <w:gridCol w:w="2572"/>
        <w:gridCol w:w="1298"/>
        <w:gridCol w:w="871"/>
        <w:gridCol w:w="853"/>
        <w:gridCol w:w="889"/>
        <w:gridCol w:w="992"/>
        <w:gridCol w:w="851"/>
        <w:gridCol w:w="850"/>
        <w:gridCol w:w="1008"/>
      </w:tblGrid>
      <w:tr w:rsidR="0023370E" w:rsidRPr="005C6F08" w14:paraId="55D54CBF" w14:textId="77777777" w:rsidTr="00941574">
        <w:tc>
          <w:tcPr>
            <w:tcW w:w="2572" w:type="dxa"/>
          </w:tcPr>
          <w:p w14:paraId="3F9A581A" w14:textId="77777777" w:rsidR="0023370E" w:rsidRPr="005C6F08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8" w:type="dxa"/>
            <w:shd w:val="clear" w:color="auto" w:fill="auto"/>
          </w:tcPr>
          <w:p w14:paraId="1F32B317" w14:textId="77777777" w:rsidR="0023370E" w:rsidRPr="005C6F08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06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770D446E" w14:textId="3097938B" w:rsidR="0023370E" w:rsidRPr="005C6F08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23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256</w:t>
            </w:r>
            <w:r w:rsidR="00E27644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008" w:type="dxa"/>
          </w:tcPr>
          <w:p w14:paraId="53073050" w14:textId="77777777" w:rsidR="0023370E" w:rsidRPr="005C6F08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23370E" w:rsidRPr="005C6F08" w14:paraId="49510974" w14:textId="77777777" w:rsidTr="00941574">
        <w:tc>
          <w:tcPr>
            <w:tcW w:w="2572" w:type="dxa"/>
          </w:tcPr>
          <w:p w14:paraId="72EE1380" w14:textId="77777777" w:rsidR="0023370E" w:rsidRPr="005C6F08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8" w:type="dxa"/>
            <w:shd w:val="clear" w:color="auto" w:fill="auto"/>
          </w:tcPr>
          <w:p w14:paraId="326F06B8" w14:textId="77777777" w:rsidR="0023370E" w:rsidRPr="005C6F08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0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618600" w14:textId="77777777" w:rsidR="0023370E" w:rsidRPr="005C6F08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4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 xml:space="preserve"> พันบาท</w:t>
            </w:r>
            <w:r w:rsidRPr="005C6F08">
              <w:rPr>
                <w:rFonts w:ascii="Angsana New" w:hAnsi="Angsana New"/>
                <w:sz w:val="22"/>
                <w:szCs w:val="22"/>
              </w:rPr>
              <w:t xml:space="preserve">   </w:t>
            </w:r>
          </w:p>
        </w:tc>
        <w:tc>
          <w:tcPr>
            <w:tcW w:w="1008" w:type="dxa"/>
          </w:tcPr>
          <w:p w14:paraId="005EA0F2" w14:textId="77777777" w:rsidR="0023370E" w:rsidRPr="005C6F08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23370E" w:rsidRPr="005C6F08" w14:paraId="4F9EE172" w14:textId="77777777" w:rsidTr="00941574">
        <w:tc>
          <w:tcPr>
            <w:tcW w:w="2572" w:type="dxa"/>
          </w:tcPr>
          <w:p w14:paraId="44E4810E" w14:textId="77777777" w:rsidR="0023370E" w:rsidRPr="005C6F08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298" w:type="dxa"/>
            <w:shd w:val="clear" w:color="auto" w:fill="auto"/>
          </w:tcPr>
          <w:p w14:paraId="0D37DD1E" w14:textId="77777777" w:rsidR="0023370E" w:rsidRPr="005C6F08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261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2A7202" w14:textId="77777777" w:rsidR="0023370E" w:rsidRPr="005C6F08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16" w:right="-14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 xml:space="preserve">               อัตราดอกเบี้ยคงที่</w:t>
            </w:r>
            <w:r w:rsidRPr="005C6F08">
              <w:rPr>
                <w:rFonts w:ascii="Angsana New" w:hAnsi="Angsana New"/>
                <w:sz w:val="22"/>
                <w:szCs w:val="22"/>
                <w:cs/>
              </w:rPr>
              <w:tab/>
              <w:t xml:space="preserve">   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7E6493B6" w14:textId="77777777" w:rsidR="0023370E" w:rsidRPr="005C6F08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4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738396EA" w14:textId="77777777" w:rsidR="0023370E" w:rsidRPr="005C6F08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1A417B22" w14:textId="77777777" w:rsidR="0023370E" w:rsidRPr="005C6F08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08" w:type="dxa"/>
          </w:tcPr>
          <w:p w14:paraId="5D1D7F06" w14:textId="77777777" w:rsidR="0023370E" w:rsidRPr="005C6F08" w:rsidRDefault="0023370E" w:rsidP="0094157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</w:tr>
      <w:tr w:rsidR="0023370E" w:rsidRPr="005C6F08" w14:paraId="757602FF" w14:textId="77777777" w:rsidTr="00941574">
        <w:tc>
          <w:tcPr>
            <w:tcW w:w="2572" w:type="dxa"/>
          </w:tcPr>
          <w:p w14:paraId="1D3BAB35" w14:textId="77777777" w:rsidR="0023370E" w:rsidRPr="005C6F08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298" w:type="dxa"/>
          </w:tcPr>
          <w:p w14:paraId="1523CD19" w14:textId="77777777" w:rsidR="0023370E" w:rsidRPr="005C6F08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  <w:p w14:paraId="197FFE71" w14:textId="77777777" w:rsidR="0023370E" w:rsidRPr="005C6F08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5C6F08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การวัดมูลค่า</w:t>
            </w:r>
          </w:p>
        </w:tc>
        <w:tc>
          <w:tcPr>
            <w:tcW w:w="871" w:type="dxa"/>
            <w:tcBorders>
              <w:top w:val="single" w:sz="4" w:space="0" w:color="auto"/>
            </w:tcBorders>
          </w:tcPr>
          <w:p w14:paraId="5E50FE08" w14:textId="77777777" w:rsidR="0023370E" w:rsidRPr="005C6F08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  <w:p w14:paraId="642E4F99" w14:textId="77777777" w:rsidR="0023370E" w:rsidRPr="005C6F08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ภายใน </w:t>
            </w:r>
            <w:r w:rsidRPr="005C6F08">
              <w:rPr>
                <w:rFonts w:ascii="Angsana New" w:hAnsi="Angsana New"/>
                <w:sz w:val="22"/>
                <w:szCs w:val="22"/>
                <w:u w:val="single"/>
              </w:rPr>
              <w:t xml:space="preserve">1 </w:t>
            </w:r>
            <w:r w:rsidRPr="005C6F08">
              <w:rPr>
                <w:rFonts w:ascii="Angsana New" w:hAnsi="Angsana New"/>
                <w:sz w:val="22"/>
                <w:szCs w:val="22"/>
                <w:u w:val="single"/>
                <w:cs/>
              </w:rPr>
              <w:t>ปี</w:t>
            </w:r>
          </w:p>
        </w:tc>
        <w:tc>
          <w:tcPr>
            <w:tcW w:w="853" w:type="dxa"/>
            <w:tcBorders>
              <w:top w:val="single" w:sz="4" w:space="0" w:color="auto"/>
            </w:tcBorders>
          </w:tcPr>
          <w:p w14:paraId="5FB0807D" w14:textId="77777777" w:rsidR="0023370E" w:rsidRPr="005C6F08" w:rsidRDefault="0023370E" w:rsidP="00941574">
            <w:pPr>
              <w:tabs>
                <w:tab w:val="clear" w:pos="454"/>
                <w:tab w:val="left" w:pos="540"/>
                <w:tab w:val="left" w:pos="598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  <w:p w14:paraId="113E286F" w14:textId="77777777" w:rsidR="0023370E" w:rsidRPr="005C6F08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98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</w:t>
            </w:r>
            <w:r w:rsidRPr="005C6F08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 xml:space="preserve"> </w:t>
            </w:r>
            <w:r w:rsidRPr="005C6F08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</w:t>
            </w:r>
            <w:r w:rsidRPr="005C6F08">
              <w:rPr>
                <w:rFonts w:ascii="Angsana New" w:hAnsi="Angsana New"/>
                <w:sz w:val="22"/>
                <w:szCs w:val="22"/>
                <w:u w:val="single"/>
              </w:rPr>
              <w:t xml:space="preserve">1 </w:t>
            </w:r>
            <w:r w:rsidRPr="005C6F08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 xml:space="preserve">ถึง </w:t>
            </w:r>
            <w:r w:rsidRPr="005C6F08">
              <w:rPr>
                <w:rFonts w:ascii="Angsana New" w:hAnsi="Angsana New"/>
                <w:sz w:val="22"/>
                <w:szCs w:val="22"/>
                <w:u w:val="single"/>
              </w:rPr>
              <w:t xml:space="preserve">5 </w:t>
            </w:r>
            <w:r w:rsidRPr="005C6F08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ปี</w:t>
            </w:r>
            <w:r w:rsidRPr="005C6F08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889" w:type="dxa"/>
            <w:tcBorders>
              <w:top w:val="single" w:sz="4" w:space="0" w:color="auto"/>
            </w:tcBorders>
          </w:tcPr>
          <w:p w14:paraId="18A1E8D1" w14:textId="77777777" w:rsidR="0023370E" w:rsidRPr="005C6F08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  <w:p w14:paraId="166D6023" w14:textId="77777777" w:rsidR="0023370E" w:rsidRPr="005C6F08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มากกว่า </w:t>
            </w:r>
            <w:r w:rsidRPr="005C6F08">
              <w:rPr>
                <w:rFonts w:ascii="Angsana New" w:hAnsi="Angsana New"/>
                <w:sz w:val="22"/>
                <w:szCs w:val="22"/>
                <w:u w:val="single"/>
              </w:rPr>
              <w:t xml:space="preserve">5 </w:t>
            </w:r>
            <w:r w:rsidRPr="005C6F08">
              <w:rPr>
                <w:rFonts w:ascii="Angsana New" w:hAnsi="Angsana New"/>
                <w:sz w:val="22"/>
                <w:szCs w:val="22"/>
                <w:u w:val="single"/>
                <w:cs/>
              </w:rPr>
              <w:t>ปี</w:t>
            </w:r>
          </w:p>
        </w:tc>
        <w:tc>
          <w:tcPr>
            <w:tcW w:w="992" w:type="dxa"/>
          </w:tcPr>
          <w:p w14:paraId="7D0DD9C1" w14:textId="77777777" w:rsidR="0023370E" w:rsidRPr="005C6F08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3" w:right="-102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ปรับขึ้นลงตาม</w:t>
            </w:r>
          </w:p>
          <w:p w14:paraId="1767C66A" w14:textId="77777777" w:rsidR="0023370E" w:rsidRPr="005C6F08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5"/>
              </w:tabs>
              <w:ind w:left="-26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C6F08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  </w:t>
            </w:r>
            <w:r w:rsidRPr="005C6F08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ราคาตลาด</w:t>
            </w:r>
            <w:r w:rsidRPr="005C6F08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851" w:type="dxa"/>
          </w:tcPr>
          <w:p w14:paraId="03338962" w14:textId="77777777" w:rsidR="0023370E" w:rsidRPr="005C6F08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ไม่มีอัตรา</w:t>
            </w:r>
          </w:p>
          <w:p w14:paraId="6B2A22E8" w14:textId="77777777" w:rsidR="0023370E" w:rsidRPr="005C6F08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C6F08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   </w:t>
            </w:r>
            <w:r w:rsidRPr="005C6F08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ดอกเบี้ย</w:t>
            </w:r>
            <w:r w:rsidRPr="005C6F08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850" w:type="dxa"/>
          </w:tcPr>
          <w:p w14:paraId="4A8A01DD" w14:textId="77777777" w:rsidR="0023370E" w:rsidRPr="005C6F08" w:rsidRDefault="0023370E" w:rsidP="0094157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  <w:p w14:paraId="2B765520" w14:textId="77777777" w:rsidR="0023370E" w:rsidRPr="005C6F08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7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     รวม</w:t>
            </w:r>
            <w:r w:rsidRPr="005C6F08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1008" w:type="dxa"/>
          </w:tcPr>
          <w:p w14:paraId="75AC7E4B" w14:textId="77777777" w:rsidR="0023370E" w:rsidRPr="005C6F08" w:rsidRDefault="0023370E" w:rsidP="00941574">
            <w:pPr>
              <w:tabs>
                <w:tab w:val="left" w:pos="941"/>
              </w:tabs>
              <w:ind w:left="-96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ที่แท้จริง</w:t>
            </w:r>
            <w:r w:rsidRPr="005C6F08">
              <w:rPr>
                <w:rFonts w:ascii="Angsana New" w:hAnsi="Angsana New"/>
                <w:sz w:val="22"/>
                <w:szCs w:val="22"/>
                <w:u w:val="single"/>
              </w:rPr>
              <w:br/>
            </w:r>
            <w:r w:rsidRPr="005C6F08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(ร้อยละต่อปี)</w:t>
            </w:r>
          </w:p>
        </w:tc>
      </w:tr>
      <w:tr w:rsidR="0023370E" w:rsidRPr="008468EA" w14:paraId="219D7A3E" w14:textId="77777777" w:rsidTr="00941574">
        <w:tc>
          <w:tcPr>
            <w:tcW w:w="2572" w:type="dxa"/>
          </w:tcPr>
          <w:p w14:paraId="4B5DE54D" w14:textId="77777777" w:rsidR="0023370E" w:rsidRPr="008468EA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98" w:type="dxa"/>
          </w:tcPr>
          <w:p w14:paraId="6C328DC4" w14:textId="77777777" w:rsidR="0023370E" w:rsidRPr="008468EA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1" w:type="dxa"/>
          </w:tcPr>
          <w:p w14:paraId="6A758D64" w14:textId="77777777" w:rsidR="0023370E" w:rsidRPr="008468EA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3" w:type="dxa"/>
          </w:tcPr>
          <w:p w14:paraId="3ABE1277" w14:textId="77777777" w:rsidR="0023370E" w:rsidRPr="008468EA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9" w:type="dxa"/>
          </w:tcPr>
          <w:p w14:paraId="28D7309B" w14:textId="77777777" w:rsidR="0023370E" w:rsidRPr="008468EA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627067D3" w14:textId="77777777" w:rsidR="0023370E" w:rsidRPr="008468EA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14:paraId="0D4BE85D" w14:textId="77777777" w:rsidR="0023370E" w:rsidRPr="008468EA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0" w:type="dxa"/>
          </w:tcPr>
          <w:p w14:paraId="341E020A" w14:textId="77777777" w:rsidR="0023370E" w:rsidRPr="008468EA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8" w:type="dxa"/>
          </w:tcPr>
          <w:p w14:paraId="7E4113B1" w14:textId="77777777" w:rsidR="0023370E" w:rsidRPr="008468EA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3370E" w:rsidRPr="005C6F08" w14:paraId="7CB94F01" w14:textId="77777777" w:rsidTr="00941574">
        <w:tc>
          <w:tcPr>
            <w:tcW w:w="2572" w:type="dxa"/>
          </w:tcPr>
          <w:p w14:paraId="316769A0" w14:textId="77777777" w:rsidR="0023370E" w:rsidRPr="005C6F08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298" w:type="dxa"/>
          </w:tcPr>
          <w:p w14:paraId="674BF571" w14:textId="77777777" w:rsidR="0023370E" w:rsidRPr="005C6F08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71" w:type="dxa"/>
          </w:tcPr>
          <w:p w14:paraId="6813D37A" w14:textId="77777777" w:rsidR="0023370E" w:rsidRPr="005C6F08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" w:right="-1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3" w:type="dxa"/>
          </w:tcPr>
          <w:p w14:paraId="5BA4F0F2" w14:textId="77777777" w:rsidR="0023370E" w:rsidRPr="005C6F08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9" w:type="dxa"/>
          </w:tcPr>
          <w:p w14:paraId="61BC56E5" w14:textId="77777777" w:rsidR="0023370E" w:rsidRPr="005C6F08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115E6703" w14:textId="77777777" w:rsidR="0023370E" w:rsidRPr="005C6F08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6DA28D11" w14:textId="77777777" w:rsidR="0023370E" w:rsidRPr="005C6F08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100AC11C" w14:textId="77777777" w:rsidR="0023370E" w:rsidRPr="005C6F08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079F136F" w14:textId="77777777" w:rsidR="0023370E" w:rsidRPr="005C6F08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3370E" w:rsidRPr="005C6F08" w14:paraId="1DD6B881" w14:textId="77777777" w:rsidTr="00941574">
        <w:tc>
          <w:tcPr>
            <w:tcW w:w="2572" w:type="dxa"/>
          </w:tcPr>
          <w:p w14:paraId="6C18D6B7" w14:textId="77777777" w:rsidR="0023370E" w:rsidRPr="005C6F08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8" w:type="dxa"/>
          </w:tcPr>
          <w:p w14:paraId="0FF22657" w14:textId="77777777" w:rsidR="0023370E" w:rsidRPr="005C6F08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871" w:type="dxa"/>
          </w:tcPr>
          <w:p w14:paraId="57B594D2" w14:textId="77777777" w:rsidR="0023370E" w:rsidRPr="00D16512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1651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14:paraId="6C1B257C" w14:textId="77777777" w:rsidR="0023370E" w:rsidRPr="00D16512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1651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9" w:type="dxa"/>
          </w:tcPr>
          <w:p w14:paraId="687A0725" w14:textId="77777777" w:rsidR="0023370E" w:rsidRPr="00D16512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1651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vAlign w:val="bottom"/>
          </w:tcPr>
          <w:p w14:paraId="2C711572" w14:textId="3196324F" w:rsidR="0023370E" w:rsidRPr="00D16512" w:rsidRDefault="00FE6414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16512">
              <w:rPr>
                <w:rFonts w:ascii="Angsana New" w:hAnsi="Angsana New"/>
                <w:sz w:val="22"/>
                <w:szCs w:val="22"/>
              </w:rPr>
              <w:t>3</w:t>
            </w:r>
            <w:r w:rsidR="0023370E" w:rsidRPr="00D16512">
              <w:rPr>
                <w:rFonts w:ascii="Angsana New" w:hAnsi="Angsana New"/>
                <w:sz w:val="22"/>
                <w:szCs w:val="22"/>
              </w:rPr>
              <w:t>,</w:t>
            </w:r>
            <w:r w:rsidRPr="00D16512">
              <w:rPr>
                <w:rFonts w:ascii="Angsana New" w:hAnsi="Angsana New"/>
                <w:sz w:val="22"/>
                <w:szCs w:val="22"/>
              </w:rPr>
              <w:t>797</w:t>
            </w:r>
          </w:p>
        </w:tc>
        <w:tc>
          <w:tcPr>
            <w:tcW w:w="851" w:type="dxa"/>
            <w:vAlign w:val="bottom"/>
          </w:tcPr>
          <w:p w14:paraId="09508BB0" w14:textId="6A69498C" w:rsidR="0023370E" w:rsidRPr="00D16512" w:rsidRDefault="00FE6414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16512">
              <w:rPr>
                <w:rFonts w:ascii="Angsana New" w:hAnsi="Angsana New"/>
                <w:sz w:val="22"/>
                <w:szCs w:val="22"/>
              </w:rPr>
              <w:t>10</w:t>
            </w:r>
            <w:r w:rsidR="0023370E" w:rsidRPr="00D16512">
              <w:rPr>
                <w:rFonts w:ascii="Angsana New" w:hAnsi="Angsana New"/>
                <w:sz w:val="22"/>
                <w:szCs w:val="22"/>
              </w:rPr>
              <w:t>,</w:t>
            </w:r>
            <w:r w:rsidRPr="00D16512">
              <w:rPr>
                <w:rFonts w:ascii="Angsana New" w:hAnsi="Angsana New"/>
                <w:sz w:val="22"/>
                <w:szCs w:val="22"/>
              </w:rPr>
              <w:t>865</w:t>
            </w:r>
          </w:p>
        </w:tc>
        <w:tc>
          <w:tcPr>
            <w:tcW w:w="850" w:type="dxa"/>
            <w:vAlign w:val="bottom"/>
          </w:tcPr>
          <w:p w14:paraId="720B872C" w14:textId="28589DC4" w:rsidR="0023370E" w:rsidRPr="00D16512" w:rsidRDefault="00FE6414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16512">
              <w:rPr>
                <w:rFonts w:ascii="Angsana New" w:hAnsi="Angsana New"/>
                <w:sz w:val="22"/>
                <w:szCs w:val="22"/>
              </w:rPr>
              <w:t>14</w:t>
            </w:r>
            <w:r w:rsidR="0023370E" w:rsidRPr="00D16512">
              <w:rPr>
                <w:rFonts w:ascii="Angsana New" w:hAnsi="Angsana New"/>
                <w:sz w:val="22"/>
                <w:szCs w:val="22"/>
              </w:rPr>
              <w:t>,</w:t>
            </w:r>
            <w:r w:rsidRPr="00D16512">
              <w:rPr>
                <w:rFonts w:ascii="Angsana New" w:hAnsi="Angsana New"/>
                <w:sz w:val="22"/>
                <w:szCs w:val="22"/>
              </w:rPr>
              <w:t>662</w:t>
            </w:r>
          </w:p>
        </w:tc>
        <w:tc>
          <w:tcPr>
            <w:tcW w:w="1008" w:type="dxa"/>
          </w:tcPr>
          <w:p w14:paraId="3F4D9194" w14:textId="0A9A044A" w:rsidR="0023370E" w:rsidRPr="00D16512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16512">
              <w:rPr>
                <w:rFonts w:ascii="Angsana New" w:hAnsi="Angsana New"/>
                <w:sz w:val="22"/>
                <w:szCs w:val="22"/>
              </w:rPr>
              <w:t>0.</w:t>
            </w:r>
            <w:r w:rsidR="00FE6414" w:rsidRPr="00D16512">
              <w:rPr>
                <w:rFonts w:ascii="Angsana New" w:hAnsi="Angsana New"/>
                <w:sz w:val="22"/>
                <w:szCs w:val="22"/>
              </w:rPr>
              <w:t>24</w:t>
            </w:r>
            <w:r w:rsidRPr="00D16512">
              <w:rPr>
                <w:rFonts w:ascii="Angsana New" w:hAnsi="Angsana New"/>
                <w:sz w:val="22"/>
                <w:szCs w:val="22"/>
              </w:rPr>
              <w:t xml:space="preserve"> - 0.</w:t>
            </w:r>
            <w:r w:rsidR="00FE6414" w:rsidRPr="00D16512">
              <w:rPr>
                <w:rFonts w:ascii="Angsana New" w:hAnsi="Angsana New"/>
                <w:sz w:val="22"/>
                <w:szCs w:val="22"/>
              </w:rPr>
              <w:t>4</w:t>
            </w:r>
            <w:r w:rsidR="00600ADB">
              <w:rPr>
                <w:rFonts w:ascii="Angsana New" w:hAnsi="Angsana New"/>
                <w:sz w:val="22"/>
                <w:szCs w:val="22"/>
              </w:rPr>
              <w:t>0</w:t>
            </w:r>
          </w:p>
        </w:tc>
      </w:tr>
      <w:tr w:rsidR="0023370E" w:rsidRPr="005C6F08" w14:paraId="3597770B" w14:textId="77777777" w:rsidTr="00941574">
        <w:trPr>
          <w:trHeight w:val="70"/>
        </w:trPr>
        <w:tc>
          <w:tcPr>
            <w:tcW w:w="2572" w:type="dxa"/>
          </w:tcPr>
          <w:p w14:paraId="5170E941" w14:textId="77777777" w:rsidR="0023370E" w:rsidRPr="005C6F08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ลูกหนี้การค้า</w:t>
            </w:r>
            <w:r w:rsidRPr="005C6F08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C6F08">
              <w:rPr>
                <w:rFonts w:ascii="Angsana New" w:hAnsi="Angsana New"/>
                <w:sz w:val="22"/>
                <w:szCs w:val="22"/>
              </w:rPr>
              <w:t xml:space="preserve">- </w:t>
            </w:r>
            <w:r w:rsidRPr="005C6F08">
              <w:rPr>
                <w:rFonts w:ascii="Angsana New" w:hAnsi="Angsana New" w:hint="cs"/>
                <w:sz w:val="22"/>
                <w:szCs w:val="22"/>
                <w:cs/>
              </w:rPr>
              <w:t>สุทธิ</w:t>
            </w:r>
          </w:p>
        </w:tc>
        <w:tc>
          <w:tcPr>
            <w:tcW w:w="1298" w:type="dxa"/>
          </w:tcPr>
          <w:p w14:paraId="73B14BE2" w14:textId="77777777" w:rsidR="0023370E" w:rsidRPr="005C6F08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871" w:type="dxa"/>
          </w:tcPr>
          <w:p w14:paraId="73B9252B" w14:textId="77777777" w:rsidR="0023370E" w:rsidRPr="00D16512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1651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14:paraId="20D3DD6E" w14:textId="77777777" w:rsidR="0023370E" w:rsidRPr="00D16512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1651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9" w:type="dxa"/>
            <w:shd w:val="clear" w:color="auto" w:fill="auto"/>
          </w:tcPr>
          <w:p w14:paraId="7AE293B5" w14:textId="77777777" w:rsidR="0023370E" w:rsidRPr="00D16512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1651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1498348" w14:textId="77777777" w:rsidR="0023370E" w:rsidRPr="00D16512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1651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C3E5D29" w14:textId="20FCE198" w:rsidR="0023370E" w:rsidRPr="00D16512" w:rsidRDefault="00FE6414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16512">
              <w:rPr>
                <w:rFonts w:ascii="Angsana New" w:hAnsi="Angsana New"/>
                <w:sz w:val="22"/>
                <w:szCs w:val="22"/>
              </w:rPr>
              <w:t>8,030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F88DF56" w14:textId="29D96A61" w:rsidR="0023370E" w:rsidRPr="00D16512" w:rsidRDefault="00FE6414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16512">
              <w:rPr>
                <w:rFonts w:ascii="Angsana New" w:hAnsi="Angsana New"/>
                <w:sz w:val="22"/>
                <w:szCs w:val="22"/>
              </w:rPr>
              <w:t>8,030</w:t>
            </w:r>
          </w:p>
        </w:tc>
        <w:tc>
          <w:tcPr>
            <w:tcW w:w="1008" w:type="dxa"/>
          </w:tcPr>
          <w:p w14:paraId="20ECC03C" w14:textId="77777777" w:rsidR="0023370E" w:rsidRPr="00D16512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1651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23370E" w:rsidRPr="005C6F08" w14:paraId="2E47F806" w14:textId="77777777" w:rsidTr="00941574">
        <w:trPr>
          <w:trHeight w:val="252"/>
        </w:trPr>
        <w:tc>
          <w:tcPr>
            <w:tcW w:w="2572" w:type="dxa"/>
          </w:tcPr>
          <w:p w14:paraId="0EBEB226" w14:textId="77777777" w:rsidR="0023370E" w:rsidRPr="005C6F08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เงินฝากออมทรัพย์ที่มีข้อจำกัดในการใช้</w:t>
            </w:r>
          </w:p>
        </w:tc>
        <w:tc>
          <w:tcPr>
            <w:tcW w:w="1298" w:type="dxa"/>
          </w:tcPr>
          <w:p w14:paraId="44C5046A" w14:textId="77777777" w:rsidR="0023370E" w:rsidRPr="005C6F08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871" w:type="dxa"/>
          </w:tcPr>
          <w:p w14:paraId="55474194" w14:textId="77777777" w:rsidR="0023370E" w:rsidRPr="00D16512" w:rsidRDefault="0023370E" w:rsidP="009415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ind w:left="-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1651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14:paraId="29ABBA43" w14:textId="77777777" w:rsidR="0023370E" w:rsidRPr="00D16512" w:rsidRDefault="0023370E" w:rsidP="009415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ind w:left="-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1651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9" w:type="dxa"/>
          </w:tcPr>
          <w:p w14:paraId="3C155A9B" w14:textId="77777777" w:rsidR="0023370E" w:rsidRPr="00D16512" w:rsidRDefault="0023370E" w:rsidP="009415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ind w:left="-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1651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vAlign w:val="bottom"/>
          </w:tcPr>
          <w:p w14:paraId="1A41C3FA" w14:textId="507CAB62" w:rsidR="0023370E" w:rsidRPr="00D16512" w:rsidRDefault="00FE6414" w:rsidP="009415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16512">
              <w:rPr>
                <w:rFonts w:ascii="Angsana New" w:hAnsi="Angsana New"/>
                <w:sz w:val="22"/>
                <w:szCs w:val="22"/>
              </w:rPr>
              <w:t>2</w:t>
            </w:r>
            <w:r w:rsidR="0023370E" w:rsidRPr="00D16512">
              <w:rPr>
                <w:rFonts w:ascii="Angsana New" w:hAnsi="Angsana New"/>
                <w:sz w:val="22"/>
                <w:szCs w:val="22"/>
              </w:rPr>
              <w:t>,</w:t>
            </w:r>
            <w:r w:rsidRPr="00D16512">
              <w:rPr>
                <w:rFonts w:ascii="Angsana New" w:hAnsi="Angsana New"/>
                <w:sz w:val="22"/>
                <w:szCs w:val="22"/>
              </w:rPr>
              <w:t>950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808153A" w14:textId="77777777" w:rsidR="0023370E" w:rsidRPr="00D16512" w:rsidRDefault="0023370E" w:rsidP="009415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ind w:left="-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1651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9232FE2" w14:textId="05E1AA91" w:rsidR="0023370E" w:rsidRPr="00D16512" w:rsidRDefault="00FE6414" w:rsidP="009415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16512">
              <w:rPr>
                <w:rFonts w:ascii="Angsana New" w:hAnsi="Angsana New"/>
                <w:sz w:val="22"/>
                <w:szCs w:val="22"/>
              </w:rPr>
              <w:t>2,950</w:t>
            </w:r>
          </w:p>
        </w:tc>
        <w:tc>
          <w:tcPr>
            <w:tcW w:w="1008" w:type="dxa"/>
          </w:tcPr>
          <w:p w14:paraId="75F0B476" w14:textId="591EB95D" w:rsidR="0023370E" w:rsidRPr="00D16512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16512">
              <w:rPr>
                <w:rFonts w:ascii="Angsana New" w:hAnsi="Angsana New"/>
                <w:sz w:val="22"/>
                <w:szCs w:val="22"/>
              </w:rPr>
              <w:t>0.</w:t>
            </w:r>
            <w:r w:rsidR="00FE6414" w:rsidRPr="00D16512">
              <w:rPr>
                <w:rFonts w:ascii="Angsana New" w:hAnsi="Angsana New"/>
                <w:sz w:val="22"/>
                <w:szCs w:val="22"/>
              </w:rPr>
              <w:t>40</w:t>
            </w:r>
          </w:p>
        </w:tc>
      </w:tr>
      <w:tr w:rsidR="00FE6414" w:rsidRPr="005C6F08" w14:paraId="4AF0BCC2" w14:textId="77777777" w:rsidTr="00D11988">
        <w:tc>
          <w:tcPr>
            <w:tcW w:w="2572" w:type="dxa"/>
          </w:tcPr>
          <w:p w14:paraId="1A02BA0D" w14:textId="77777777" w:rsidR="00FE6414" w:rsidRPr="005C6F08" w:rsidRDefault="00FE6414" w:rsidP="00FE6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298" w:type="dxa"/>
          </w:tcPr>
          <w:p w14:paraId="75A83D37" w14:textId="77777777" w:rsidR="00FE6414" w:rsidRPr="005C6F08" w:rsidRDefault="00FE6414" w:rsidP="00FE6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</w:tcPr>
          <w:p w14:paraId="52416589" w14:textId="2F87E2AA" w:rsidR="00FE6414" w:rsidRPr="00D16512" w:rsidRDefault="00FE6414" w:rsidP="00FE641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ind w:left="-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1651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3" w:type="dxa"/>
            <w:vAlign w:val="center"/>
          </w:tcPr>
          <w:p w14:paraId="31E10AAB" w14:textId="77777777" w:rsidR="00FE6414" w:rsidRPr="00D16512" w:rsidRDefault="00FE6414" w:rsidP="00FE641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342"/>
                <w:tab w:val="left" w:pos="1103"/>
              </w:tabs>
              <w:ind w:left="-4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1651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9" w:type="dxa"/>
            <w:vAlign w:val="center"/>
          </w:tcPr>
          <w:p w14:paraId="21630A0E" w14:textId="77777777" w:rsidR="00FE6414" w:rsidRPr="00D16512" w:rsidRDefault="00FE6414" w:rsidP="00FE641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342"/>
                <w:tab w:val="left" w:pos="1103"/>
              </w:tabs>
              <w:ind w:left="-4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1651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vAlign w:val="center"/>
          </w:tcPr>
          <w:p w14:paraId="6F857CF2" w14:textId="0BD54E7C" w:rsidR="00FE6414" w:rsidRPr="00D16512" w:rsidRDefault="00FE6414" w:rsidP="00FE641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16512">
              <w:rPr>
                <w:rFonts w:ascii="Angsana New" w:hAnsi="Angsana New"/>
                <w:sz w:val="22"/>
                <w:szCs w:val="22"/>
              </w:rPr>
              <w:t>6,747</w:t>
            </w:r>
          </w:p>
        </w:tc>
        <w:tc>
          <w:tcPr>
            <w:tcW w:w="851" w:type="dxa"/>
            <w:vAlign w:val="center"/>
          </w:tcPr>
          <w:p w14:paraId="6F174327" w14:textId="24E9E451" w:rsidR="00FE6414" w:rsidRPr="00D16512" w:rsidRDefault="00FE6414" w:rsidP="00FE641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ind w:left="-39" w:right="-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16512">
              <w:rPr>
                <w:rFonts w:ascii="Angsana New" w:hAnsi="Angsana New"/>
                <w:sz w:val="22"/>
                <w:szCs w:val="22"/>
              </w:rPr>
              <w:t>18,895</w:t>
            </w:r>
          </w:p>
        </w:tc>
        <w:tc>
          <w:tcPr>
            <w:tcW w:w="850" w:type="dxa"/>
            <w:vAlign w:val="center"/>
          </w:tcPr>
          <w:p w14:paraId="6A781717" w14:textId="794BBA1B" w:rsidR="00FE6414" w:rsidRPr="00D16512" w:rsidRDefault="00FE6414" w:rsidP="00FE641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ind w:left="-39" w:right="-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16512">
              <w:rPr>
                <w:rFonts w:ascii="Angsana New" w:hAnsi="Angsana New"/>
                <w:sz w:val="22"/>
                <w:szCs w:val="22"/>
              </w:rPr>
              <w:t>25,642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C1ACB2A" w14:textId="77777777" w:rsidR="00FE6414" w:rsidRPr="00D16512" w:rsidRDefault="00FE6414" w:rsidP="00FE6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3370E" w:rsidRPr="008468EA" w14:paraId="2B84CB9C" w14:textId="77777777" w:rsidTr="009415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</w:tcPr>
          <w:p w14:paraId="108648A7" w14:textId="77777777" w:rsidR="0023370E" w:rsidRPr="00D84824" w:rsidRDefault="0023370E" w:rsidP="00D84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0A9DF0E8" w14:textId="77777777" w:rsidR="0023370E" w:rsidRPr="00D84824" w:rsidRDefault="0023370E" w:rsidP="00D84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682FBDA2" w14:textId="77777777" w:rsidR="0023370E" w:rsidRPr="00D84824" w:rsidRDefault="0023370E" w:rsidP="00D84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95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14:paraId="0A8AE964" w14:textId="77777777" w:rsidR="0023370E" w:rsidRPr="00D84824" w:rsidRDefault="0023370E" w:rsidP="00D84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" w:right="-143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0E284645" w14:textId="77777777" w:rsidR="0023370E" w:rsidRPr="00D84824" w:rsidRDefault="0023370E" w:rsidP="00D84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143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A1C8D99" w14:textId="77777777" w:rsidR="0023370E" w:rsidRPr="00D84824" w:rsidRDefault="0023370E" w:rsidP="00D84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143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470F9D3" w14:textId="77777777" w:rsidR="0023370E" w:rsidRPr="00D84824" w:rsidRDefault="0023370E" w:rsidP="00D84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95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D2D0C4A" w14:textId="77777777" w:rsidR="0023370E" w:rsidRPr="00D84824" w:rsidRDefault="0023370E" w:rsidP="00D84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95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43D3771" w14:textId="77777777" w:rsidR="0023370E" w:rsidRPr="00D84824" w:rsidRDefault="0023370E" w:rsidP="00D84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23370E" w:rsidRPr="005C6F08" w14:paraId="48269F24" w14:textId="77777777" w:rsidTr="009415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</w:tcPr>
          <w:p w14:paraId="2083E62F" w14:textId="77777777" w:rsidR="0023370E" w:rsidRPr="005C6F08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7F2249A0" w14:textId="77777777" w:rsidR="0023370E" w:rsidRPr="005C6F08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616F73F0" w14:textId="77777777" w:rsidR="0023370E" w:rsidRPr="00D16512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14:paraId="0BBF9EEC" w14:textId="77777777" w:rsidR="0023370E" w:rsidRPr="00D16512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51408A51" w14:textId="77777777" w:rsidR="0023370E" w:rsidRPr="00D16512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4072350" w14:textId="77777777" w:rsidR="0023370E" w:rsidRPr="00D16512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0E27E65" w14:textId="77777777" w:rsidR="0023370E" w:rsidRPr="00D16512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C17A35C" w14:textId="77777777" w:rsidR="0023370E" w:rsidRPr="00D16512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1E2E2E1" w14:textId="77777777" w:rsidR="0023370E" w:rsidRPr="00D16512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E6414" w:rsidRPr="005C6F08" w14:paraId="601AEFD4" w14:textId="77777777" w:rsidTr="009415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</w:tcPr>
          <w:p w14:paraId="0CB3F3E9" w14:textId="77777777" w:rsidR="00FE6414" w:rsidRPr="005C6F08" w:rsidRDefault="00FE6414" w:rsidP="00FE6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เจ้าหนี้การค้า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6EA0DE39" w14:textId="77777777" w:rsidR="00FE6414" w:rsidRPr="005C6F08" w:rsidRDefault="00FE6414" w:rsidP="00FE6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A33D5" w14:textId="77777777" w:rsidR="00FE6414" w:rsidRPr="00D16512" w:rsidRDefault="00FE6414" w:rsidP="00FE6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4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16512">
              <w:rPr>
                <w:rFonts w:ascii="Angsana New" w:hAnsi="Angsana New"/>
                <w:sz w:val="22"/>
                <w:szCs w:val="22"/>
              </w:rPr>
              <w:t xml:space="preserve">   -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14:paraId="6723476C" w14:textId="77777777" w:rsidR="00FE6414" w:rsidRPr="00D16512" w:rsidRDefault="00FE6414" w:rsidP="00FE6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4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16512">
              <w:rPr>
                <w:rFonts w:ascii="Angsana New" w:hAnsi="Angsana New"/>
                <w:sz w:val="22"/>
                <w:szCs w:val="22"/>
              </w:rPr>
              <w:t xml:space="preserve">   -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4F77DA4B" w14:textId="77777777" w:rsidR="00FE6414" w:rsidRPr="00D16512" w:rsidRDefault="00FE6414" w:rsidP="00FE6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1651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3FE43D7" w14:textId="77777777" w:rsidR="00FE6414" w:rsidRPr="00D16512" w:rsidRDefault="00FE6414" w:rsidP="00FE6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1651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7D6BB8" w14:textId="55860168" w:rsidR="00FE6414" w:rsidRPr="00D16512" w:rsidRDefault="00FE6414" w:rsidP="00FE6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16512">
              <w:rPr>
                <w:rFonts w:ascii="Angsana New" w:hAnsi="Angsana New"/>
                <w:sz w:val="22"/>
                <w:szCs w:val="22"/>
              </w:rPr>
              <w:t>1</w:t>
            </w:r>
            <w:r w:rsidR="00BD42C9">
              <w:rPr>
                <w:rFonts w:ascii="Angsana New" w:hAnsi="Angsana New"/>
                <w:sz w:val="22"/>
                <w:szCs w:val="22"/>
              </w:rPr>
              <w:t>3</w:t>
            </w:r>
            <w:r w:rsidRPr="00D16512">
              <w:rPr>
                <w:rFonts w:ascii="Angsana New" w:hAnsi="Angsana New"/>
                <w:sz w:val="22"/>
                <w:szCs w:val="22"/>
              </w:rPr>
              <w:t>,</w:t>
            </w:r>
            <w:r w:rsidR="00C62451">
              <w:rPr>
                <w:rFonts w:ascii="Angsana New" w:hAnsi="Angsana New"/>
                <w:sz w:val="22"/>
                <w:szCs w:val="22"/>
              </w:rPr>
              <w:t>980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9A38CD" w14:textId="2F5C2A3A" w:rsidR="00FE6414" w:rsidRPr="00D16512" w:rsidRDefault="00FE6414" w:rsidP="00FE6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16512">
              <w:rPr>
                <w:rFonts w:ascii="Angsana New" w:hAnsi="Angsana New"/>
                <w:sz w:val="22"/>
                <w:szCs w:val="22"/>
              </w:rPr>
              <w:t>1</w:t>
            </w:r>
            <w:r w:rsidR="00BD42C9">
              <w:rPr>
                <w:rFonts w:ascii="Angsana New" w:hAnsi="Angsana New"/>
                <w:sz w:val="22"/>
                <w:szCs w:val="22"/>
              </w:rPr>
              <w:t>3</w:t>
            </w:r>
            <w:r w:rsidRPr="00D16512">
              <w:rPr>
                <w:rFonts w:ascii="Angsana New" w:hAnsi="Angsana New"/>
                <w:sz w:val="22"/>
                <w:szCs w:val="22"/>
              </w:rPr>
              <w:t>,</w:t>
            </w:r>
            <w:r w:rsidR="00C62451">
              <w:rPr>
                <w:rFonts w:ascii="Angsana New" w:hAnsi="Angsana New"/>
                <w:sz w:val="22"/>
                <w:szCs w:val="22"/>
              </w:rPr>
              <w:t>980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181EAD6" w14:textId="77777777" w:rsidR="00FE6414" w:rsidRPr="00D16512" w:rsidRDefault="00FE6414" w:rsidP="00FE6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1651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E6414" w:rsidRPr="005C6F08" w14:paraId="4B1B9CC8" w14:textId="77777777" w:rsidTr="009415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</w:tcPr>
          <w:p w14:paraId="046F7AED" w14:textId="32DC5BE2" w:rsidR="00FE6414" w:rsidRPr="005C6F08" w:rsidRDefault="00FE6414" w:rsidP="00FE6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เจ้าหนี้</w:t>
            </w:r>
            <w:r w:rsidR="00C62451">
              <w:rPr>
                <w:rFonts w:ascii="Angsana New" w:hAnsi="Angsana New" w:hint="cs"/>
                <w:sz w:val="22"/>
                <w:szCs w:val="22"/>
                <w:cs/>
              </w:rPr>
              <w:t>หมุนเวียน</w:t>
            </w:r>
            <w:r w:rsidRPr="005C6F08">
              <w:rPr>
                <w:rFonts w:ascii="Angsana New" w:hAnsi="Angsana New"/>
                <w:sz w:val="22"/>
                <w:szCs w:val="22"/>
                <w:cs/>
              </w:rPr>
              <w:t>อื่น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43CB8095" w14:textId="77777777" w:rsidR="00FE6414" w:rsidRPr="005C6F08" w:rsidRDefault="00FE6414" w:rsidP="00FE6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0AD97" w14:textId="77777777" w:rsidR="00FE6414" w:rsidRPr="00D16512" w:rsidRDefault="00FE6414" w:rsidP="00FE6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4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16512">
              <w:rPr>
                <w:rFonts w:ascii="Angsana New" w:hAnsi="Angsana New"/>
                <w:sz w:val="22"/>
                <w:szCs w:val="22"/>
              </w:rPr>
              <w:t xml:space="preserve">   -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14:paraId="27E0756A" w14:textId="77777777" w:rsidR="00FE6414" w:rsidRPr="00D16512" w:rsidRDefault="00FE6414" w:rsidP="00FE6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4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16512">
              <w:rPr>
                <w:rFonts w:ascii="Angsana New" w:hAnsi="Angsana New"/>
                <w:sz w:val="22"/>
                <w:szCs w:val="22"/>
              </w:rPr>
              <w:t xml:space="preserve">   -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69052B36" w14:textId="77777777" w:rsidR="00FE6414" w:rsidRPr="00D16512" w:rsidRDefault="00FE6414" w:rsidP="00FE6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1651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657B04E" w14:textId="77777777" w:rsidR="00FE6414" w:rsidRPr="00D16512" w:rsidRDefault="00FE6414" w:rsidP="00FE6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1651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135336" w14:textId="0656D5E9" w:rsidR="00FE6414" w:rsidRPr="00D16512" w:rsidRDefault="00FE6414" w:rsidP="00FE6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16512">
              <w:rPr>
                <w:rFonts w:ascii="Angsana New" w:hAnsi="Angsana New"/>
                <w:sz w:val="22"/>
                <w:szCs w:val="22"/>
              </w:rPr>
              <w:t>28,739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6C2546" w14:textId="6547DECE" w:rsidR="00FE6414" w:rsidRPr="00D16512" w:rsidRDefault="00FE6414" w:rsidP="00FE6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16512">
              <w:rPr>
                <w:rFonts w:ascii="Angsana New" w:hAnsi="Angsana New"/>
                <w:sz w:val="22"/>
                <w:szCs w:val="22"/>
              </w:rPr>
              <w:t>28,739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4DE9C35" w14:textId="77777777" w:rsidR="00FE6414" w:rsidRPr="00D16512" w:rsidRDefault="00FE6414" w:rsidP="00FE6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1651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E6414" w:rsidRPr="005C6F08" w14:paraId="4FBACAFA" w14:textId="77777777" w:rsidTr="009415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</w:tcPr>
          <w:p w14:paraId="02E0D869" w14:textId="77777777" w:rsidR="00FE6414" w:rsidRPr="005C6F08" w:rsidRDefault="00FE6414" w:rsidP="00FE6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3"/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เงินมัดจำรับ</w:t>
            </w:r>
            <w:r w:rsidRPr="005C6F08">
              <w:rPr>
                <w:rFonts w:ascii="Angsana New" w:hAnsi="Angsana New" w:hint="cs"/>
                <w:sz w:val="22"/>
                <w:szCs w:val="22"/>
                <w:cs/>
              </w:rPr>
              <w:t>และเงินรับล่วงหน้า</w:t>
            </w:r>
            <w:r w:rsidRPr="005C6F08">
              <w:rPr>
                <w:rFonts w:ascii="Angsana New" w:hAnsi="Angsana New"/>
                <w:sz w:val="22"/>
                <w:szCs w:val="22"/>
                <w:cs/>
              </w:rPr>
              <w:t>จากลูกค้า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06DADF75" w14:textId="77777777" w:rsidR="00FE6414" w:rsidRPr="005C6F08" w:rsidRDefault="00FE6414" w:rsidP="00FE6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B3E89" w14:textId="77777777" w:rsidR="00FE6414" w:rsidRPr="00D16512" w:rsidRDefault="00FE6414" w:rsidP="00FE6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4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16512">
              <w:rPr>
                <w:rFonts w:ascii="Angsana New" w:hAnsi="Angsana New"/>
                <w:sz w:val="22"/>
                <w:szCs w:val="22"/>
              </w:rPr>
              <w:t xml:space="preserve">   -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14:paraId="4B5ACCA0" w14:textId="77777777" w:rsidR="00FE6414" w:rsidRPr="00D16512" w:rsidRDefault="00FE6414" w:rsidP="00FE6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4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16512">
              <w:rPr>
                <w:rFonts w:ascii="Angsana New" w:hAnsi="Angsana New"/>
                <w:sz w:val="22"/>
                <w:szCs w:val="22"/>
              </w:rPr>
              <w:t xml:space="preserve">   -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68EFEC" w14:textId="77777777" w:rsidR="00FE6414" w:rsidRPr="00D16512" w:rsidRDefault="00FE6414" w:rsidP="00FE6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1651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93881" w14:textId="77777777" w:rsidR="00FE6414" w:rsidRPr="00D16512" w:rsidRDefault="00FE6414" w:rsidP="00FE6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1651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898BCD" w14:textId="47DCF2E6" w:rsidR="00FE6414" w:rsidRPr="00D16512" w:rsidRDefault="00FE6414" w:rsidP="00FE6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16512">
              <w:rPr>
                <w:rFonts w:ascii="Angsana New" w:hAnsi="Angsana New"/>
                <w:sz w:val="22"/>
                <w:szCs w:val="22"/>
              </w:rPr>
              <w:t>46,907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C4F044" w14:textId="3282CCC8" w:rsidR="00FE6414" w:rsidRPr="00D16512" w:rsidRDefault="00FE6414" w:rsidP="00FE6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16512">
              <w:rPr>
                <w:rFonts w:ascii="Angsana New" w:hAnsi="Angsana New"/>
                <w:sz w:val="22"/>
                <w:szCs w:val="22"/>
              </w:rPr>
              <w:t>46,907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44254C5" w14:textId="77777777" w:rsidR="00FE6414" w:rsidRPr="00D16512" w:rsidRDefault="00FE6414" w:rsidP="00FE6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1651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E6414" w:rsidRPr="005C6F08" w14:paraId="633BDE07" w14:textId="77777777" w:rsidTr="00054C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</w:tcPr>
          <w:p w14:paraId="69FA0EF3" w14:textId="1F9EC30F" w:rsidR="00FE6414" w:rsidRPr="005C6F08" w:rsidRDefault="00FE6414" w:rsidP="00FE6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3"/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 w:hint="cs"/>
                <w:sz w:val="22"/>
                <w:szCs w:val="22"/>
                <w:cs/>
              </w:rPr>
              <w:t>เงินกู้ยืมระยะ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สั้น</w:t>
            </w:r>
            <w:r w:rsidRPr="005C6F08">
              <w:rPr>
                <w:rFonts w:ascii="Angsana New" w:hAnsi="Angsana New" w:hint="cs"/>
                <w:sz w:val="22"/>
                <w:szCs w:val="22"/>
                <w:cs/>
              </w:rPr>
              <w:t>จากสถาบันการเงิน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391C65A8" w14:textId="304A8233" w:rsidR="00FE6414" w:rsidRPr="005C6F08" w:rsidRDefault="00FE6414" w:rsidP="00FE6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4AEA8" w14:textId="0477B1DD" w:rsidR="00FE6414" w:rsidRPr="00D16512" w:rsidRDefault="00FE6414" w:rsidP="00FE6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16512">
              <w:rPr>
                <w:rFonts w:ascii="Angsana New" w:hAnsi="Angsana New"/>
                <w:sz w:val="22"/>
                <w:szCs w:val="22"/>
              </w:rPr>
              <w:t>25,000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14:paraId="445D2797" w14:textId="27E6AB39" w:rsidR="00FE6414" w:rsidRPr="00D16512" w:rsidRDefault="00FE6414" w:rsidP="00FE6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4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16512">
              <w:rPr>
                <w:rFonts w:ascii="Angsana New" w:hAnsi="Angsana New"/>
                <w:sz w:val="22"/>
                <w:szCs w:val="22"/>
              </w:rPr>
              <w:t xml:space="preserve">   -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4AD6A" w14:textId="57437648" w:rsidR="00FE6414" w:rsidRPr="00D16512" w:rsidRDefault="00FE6414" w:rsidP="00FE6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1651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D8204" w14:textId="521D9A6C" w:rsidR="00FE6414" w:rsidRPr="00D16512" w:rsidRDefault="00FE6414" w:rsidP="00FE6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1651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B1AA5E" w14:textId="54B9FB26" w:rsidR="00FE6414" w:rsidRPr="00D16512" w:rsidRDefault="00FE6414" w:rsidP="00FE6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ind w:left="-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16512">
              <w:rPr>
                <w:rFonts w:ascii="Angsana New" w:hAnsi="Angsana New"/>
                <w:sz w:val="22"/>
                <w:szCs w:val="22"/>
              </w:rPr>
              <w:t xml:space="preserve">   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E1CCF7" w14:textId="0886350D" w:rsidR="00FE6414" w:rsidRPr="00D16512" w:rsidRDefault="00FE6414" w:rsidP="00FE6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16512">
              <w:rPr>
                <w:rFonts w:ascii="Angsana New" w:hAnsi="Angsana New"/>
                <w:sz w:val="22"/>
                <w:szCs w:val="22"/>
              </w:rPr>
              <w:t>25,000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D80DA19" w14:textId="609DD7B4" w:rsidR="00FE6414" w:rsidRPr="00D16512" w:rsidRDefault="00B454A3" w:rsidP="00FE6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16512">
              <w:rPr>
                <w:rFonts w:ascii="Angsana New" w:hAnsi="Angsana New"/>
                <w:sz w:val="22"/>
                <w:szCs w:val="22"/>
              </w:rPr>
              <w:t>7.27</w:t>
            </w:r>
          </w:p>
        </w:tc>
      </w:tr>
      <w:tr w:rsidR="00FE6414" w:rsidRPr="005C6F08" w14:paraId="5B6536C5" w14:textId="77777777" w:rsidTr="00C624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</w:tcPr>
          <w:p w14:paraId="4C09C89D" w14:textId="77777777" w:rsidR="00FE6414" w:rsidRPr="005C6F08" w:rsidRDefault="00FE6414" w:rsidP="00FE6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 w:hint="cs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2E62092D" w14:textId="77777777" w:rsidR="00FE6414" w:rsidRPr="005C6F08" w:rsidRDefault="00FE6414" w:rsidP="00FE6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6CA89" w14:textId="77777777" w:rsidR="00FE6414" w:rsidRPr="00D16512" w:rsidRDefault="00FE6414" w:rsidP="00FE6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4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16512">
              <w:rPr>
                <w:rFonts w:ascii="Angsana New" w:hAnsi="Angsana New"/>
                <w:sz w:val="22"/>
                <w:szCs w:val="22"/>
              </w:rPr>
              <w:t xml:space="preserve">   -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14:paraId="59948C4F" w14:textId="77777777" w:rsidR="00FE6414" w:rsidRPr="00D16512" w:rsidRDefault="00FE6414" w:rsidP="00FE6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4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16512">
              <w:rPr>
                <w:rFonts w:ascii="Angsana New" w:hAnsi="Angsana New"/>
                <w:sz w:val="22"/>
                <w:szCs w:val="22"/>
              </w:rPr>
              <w:t xml:space="preserve">   -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7A8CA" w14:textId="77777777" w:rsidR="00FE6414" w:rsidRPr="00D16512" w:rsidRDefault="00FE6414" w:rsidP="00FE6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1651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3220E" w14:textId="107A1308" w:rsidR="00FE6414" w:rsidRPr="00D16512" w:rsidRDefault="00FE6414" w:rsidP="00FE6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16512">
              <w:rPr>
                <w:rFonts w:ascii="Angsana New" w:hAnsi="Angsana New"/>
                <w:sz w:val="22"/>
                <w:szCs w:val="22"/>
              </w:rPr>
              <w:t>471,595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EE304D" w14:textId="77777777" w:rsidR="00FE6414" w:rsidRPr="00D16512" w:rsidRDefault="00FE6414" w:rsidP="00FE6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ind w:left="-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1651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BFE32D" w14:textId="7FFBA6BE" w:rsidR="00FE6414" w:rsidRPr="00D16512" w:rsidRDefault="00D16512" w:rsidP="00FE6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16512">
              <w:rPr>
                <w:rFonts w:ascii="Angsana New" w:hAnsi="Angsana New"/>
                <w:sz w:val="22"/>
                <w:szCs w:val="22"/>
              </w:rPr>
              <w:t>471,595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97AE9B9" w14:textId="68FA53B5" w:rsidR="00FE6414" w:rsidRPr="00D16512" w:rsidRDefault="00FE6414" w:rsidP="00FE6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16512">
              <w:rPr>
                <w:rFonts w:ascii="Angsana New" w:hAnsi="Angsana New"/>
                <w:sz w:val="22"/>
                <w:szCs w:val="22"/>
              </w:rPr>
              <w:t>4.95 - 7.05</w:t>
            </w:r>
          </w:p>
        </w:tc>
      </w:tr>
      <w:tr w:rsidR="00FE6414" w:rsidRPr="005C6F08" w14:paraId="2E11C2A8" w14:textId="77777777" w:rsidTr="009415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</w:tcPr>
          <w:p w14:paraId="54F3183B" w14:textId="77777777" w:rsidR="00FE6414" w:rsidRPr="005C6F08" w:rsidRDefault="00FE6414" w:rsidP="00C62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0CF56228" w14:textId="77777777" w:rsidR="00FE6414" w:rsidRPr="005C6F08" w:rsidRDefault="00FE6414" w:rsidP="00FE6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3CC36063" w14:textId="71419915" w:rsidR="00FE6414" w:rsidRPr="00C62451" w:rsidRDefault="00FE6414" w:rsidP="00C62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62451">
              <w:rPr>
                <w:rFonts w:ascii="Angsana New" w:hAnsi="Angsana New"/>
                <w:sz w:val="22"/>
                <w:szCs w:val="22"/>
              </w:rPr>
              <w:t>5,770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14:paraId="2E559739" w14:textId="3E53CA40" w:rsidR="00FE6414" w:rsidRPr="00C62451" w:rsidRDefault="00FE6414" w:rsidP="00C62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62451">
              <w:rPr>
                <w:rFonts w:ascii="Angsana New" w:hAnsi="Angsana New"/>
                <w:sz w:val="22"/>
                <w:szCs w:val="22"/>
              </w:rPr>
              <w:t>11,928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736B5" w14:textId="77777777" w:rsidR="00FE6414" w:rsidRPr="00C62451" w:rsidRDefault="00FE6414" w:rsidP="00C62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245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81A7ECA" w14:textId="77777777" w:rsidR="00FE6414" w:rsidRPr="00C62451" w:rsidRDefault="00FE6414" w:rsidP="00C62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245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B7EFEB3" w14:textId="77777777" w:rsidR="00FE6414" w:rsidRPr="00C62451" w:rsidRDefault="00FE6414" w:rsidP="00C62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ind w:left="-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245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DE169" w14:textId="4CF3285A" w:rsidR="00FE6414" w:rsidRPr="00C62451" w:rsidRDefault="00FE6414" w:rsidP="00C62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62451">
              <w:rPr>
                <w:rFonts w:ascii="Angsana New" w:hAnsi="Angsana New"/>
                <w:sz w:val="22"/>
                <w:szCs w:val="22"/>
              </w:rPr>
              <w:t>1</w:t>
            </w:r>
            <w:r w:rsidR="002B0B57" w:rsidRPr="00C62451">
              <w:rPr>
                <w:rFonts w:ascii="Angsana New" w:hAnsi="Angsana New"/>
                <w:sz w:val="22"/>
                <w:szCs w:val="22"/>
              </w:rPr>
              <w:t>7</w:t>
            </w:r>
            <w:r w:rsidRPr="00C62451">
              <w:rPr>
                <w:rFonts w:ascii="Angsana New" w:hAnsi="Angsana New"/>
                <w:sz w:val="22"/>
                <w:szCs w:val="22"/>
              </w:rPr>
              <w:t>,</w:t>
            </w:r>
            <w:r w:rsidR="002B0B57" w:rsidRPr="00C62451">
              <w:rPr>
                <w:rFonts w:ascii="Angsana New" w:hAnsi="Angsana New"/>
                <w:sz w:val="22"/>
                <w:szCs w:val="22"/>
              </w:rPr>
              <w:t>6</w:t>
            </w:r>
            <w:r w:rsidRPr="00C62451">
              <w:rPr>
                <w:rFonts w:ascii="Angsana New" w:hAnsi="Angsana New"/>
                <w:sz w:val="22"/>
                <w:szCs w:val="22"/>
              </w:rPr>
              <w:t>9</w:t>
            </w:r>
            <w:r w:rsidR="002B0B57" w:rsidRPr="00C62451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3BD3E75" w14:textId="768BFA9F" w:rsidR="00FE6414" w:rsidRPr="00D16512" w:rsidRDefault="00FE6414" w:rsidP="00C62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16512">
              <w:rPr>
                <w:rFonts w:ascii="Angsana New" w:hAnsi="Angsana New"/>
                <w:sz w:val="22"/>
                <w:szCs w:val="22"/>
              </w:rPr>
              <w:t>4.00 - 9.67</w:t>
            </w:r>
          </w:p>
        </w:tc>
      </w:tr>
      <w:tr w:rsidR="00DF2F33" w:rsidRPr="005C6F08" w14:paraId="4C683A96" w14:textId="77777777" w:rsidTr="005D503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</w:tcPr>
          <w:p w14:paraId="25548CA7" w14:textId="0E1DBC36" w:rsidR="00DF2F33" w:rsidRPr="005C6F08" w:rsidRDefault="00DF2F33" w:rsidP="009A3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เงินประกันผลงาน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37A4B7DD" w14:textId="2C55BDFC" w:rsidR="00DF2F33" w:rsidRPr="005C6F08" w:rsidRDefault="00DF2F33" w:rsidP="00DF2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E60EB" w14:textId="31BAF6F9" w:rsidR="00DF2F33" w:rsidRPr="00D16512" w:rsidRDefault="00DF2F33" w:rsidP="00A72C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4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16512">
              <w:rPr>
                <w:rFonts w:ascii="Angsana New" w:hAnsi="Angsana New"/>
                <w:sz w:val="22"/>
                <w:szCs w:val="22"/>
              </w:rPr>
              <w:t xml:space="preserve">   -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14:paraId="1F48E3BA" w14:textId="6CA182AD" w:rsidR="00DF2F33" w:rsidRPr="00D16512" w:rsidRDefault="00DF2F33" w:rsidP="00A72C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4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16512">
              <w:rPr>
                <w:rFonts w:ascii="Angsana New" w:hAnsi="Angsana New"/>
                <w:sz w:val="22"/>
                <w:szCs w:val="22"/>
              </w:rPr>
              <w:t xml:space="preserve">   -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50D91" w14:textId="0B1F06FC" w:rsidR="00DF2F33" w:rsidRPr="00D16512" w:rsidRDefault="00DF2F33" w:rsidP="00DF2F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1651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659F4" w14:textId="405BA6D2" w:rsidR="00DF2F33" w:rsidRPr="00D16512" w:rsidRDefault="00DF2F33" w:rsidP="00DF2F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1651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4E5BD27" w14:textId="092C5D75" w:rsidR="00DF2F33" w:rsidRPr="00D16512" w:rsidRDefault="00DF2F33" w:rsidP="00DF2F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7,747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6875E" w14:textId="54D09533" w:rsidR="00DF2F33" w:rsidRPr="00D16512" w:rsidRDefault="00DF2F33" w:rsidP="00DF2F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7,747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5D3E0EA" w14:textId="4FD873C1" w:rsidR="00DF2F33" w:rsidRPr="00D16512" w:rsidRDefault="00DF2F33" w:rsidP="00DF2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1651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E6414" w:rsidRPr="005C6F08" w14:paraId="2E08566E" w14:textId="77777777" w:rsidTr="009415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</w:tcPr>
          <w:p w14:paraId="7A656AB0" w14:textId="77777777" w:rsidR="00FE6414" w:rsidRPr="005C6F08" w:rsidRDefault="00FE6414" w:rsidP="00FE6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1FBAE2F7" w14:textId="77777777" w:rsidR="00FE6414" w:rsidRPr="005C6F08" w:rsidRDefault="00FE6414" w:rsidP="00FE6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5FA1EF7A" w14:textId="6D188A2F" w:rsidR="00FE6414" w:rsidRPr="00D16512" w:rsidRDefault="00FE6414" w:rsidP="00FE641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16512">
              <w:rPr>
                <w:rFonts w:ascii="Angsana New" w:hAnsi="Angsana New"/>
                <w:sz w:val="22"/>
                <w:szCs w:val="22"/>
              </w:rPr>
              <w:t>30,770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14:paraId="626CFBAD" w14:textId="3E0885E6" w:rsidR="00FE6414" w:rsidRPr="00D16512" w:rsidRDefault="00FE6414" w:rsidP="00FE641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16512">
              <w:rPr>
                <w:rFonts w:ascii="Angsana New" w:hAnsi="Angsana New"/>
                <w:sz w:val="22"/>
                <w:szCs w:val="22"/>
              </w:rPr>
              <w:t>11,928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000C52" w14:textId="77777777" w:rsidR="00FE6414" w:rsidRPr="00D16512" w:rsidRDefault="00FE6414" w:rsidP="00FE641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1651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54B8E" w14:textId="2BBE5AE5" w:rsidR="00FE6414" w:rsidRPr="00D16512" w:rsidRDefault="00FE6414" w:rsidP="00FE641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16512">
              <w:rPr>
                <w:rFonts w:ascii="Angsana New" w:hAnsi="Angsana New"/>
                <w:sz w:val="22"/>
                <w:szCs w:val="22"/>
              </w:rPr>
              <w:t>471,595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04F0A" w14:textId="5E813E1E" w:rsidR="00FE6414" w:rsidRPr="00D16512" w:rsidRDefault="00C62451" w:rsidP="00FE641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97,373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52546" w14:textId="350A2803" w:rsidR="00FE6414" w:rsidRPr="00D16512" w:rsidRDefault="00D16512" w:rsidP="00FE641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16512">
              <w:rPr>
                <w:rFonts w:ascii="Angsana New" w:hAnsi="Angsana New"/>
                <w:sz w:val="22"/>
                <w:szCs w:val="22"/>
              </w:rPr>
              <w:t>6</w:t>
            </w:r>
            <w:r w:rsidR="00C62451">
              <w:rPr>
                <w:rFonts w:ascii="Angsana New" w:hAnsi="Angsana New"/>
                <w:sz w:val="22"/>
                <w:szCs w:val="22"/>
              </w:rPr>
              <w:t>11</w:t>
            </w:r>
            <w:r w:rsidRPr="00D16512">
              <w:rPr>
                <w:rFonts w:ascii="Angsana New" w:hAnsi="Angsana New"/>
                <w:sz w:val="22"/>
                <w:szCs w:val="22"/>
              </w:rPr>
              <w:t>,</w:t>
            </w:r>
            <w:r w:rsidR="00C62451">
              <w:rPr>
                <w:rFonts w:ascii="Angsana New" w:hAnsi="Angsana New"/>
                <w:sz w:val="22"/>
                <w:szCs w:val="22"/>
              </w:rPr>
              <w:t>666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5E3C4F9" w14:textId="77777777" w:rsidR="00FE6414" w:rsidRPr="00D16512" w:rsidRDefault="00FE6414" w:rsidP="00FE6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2"/>
                <w:szCs w:val="22"/>
                <w:u w:val="double"/>
              </w:rPr>
            </w:pPr>
          </w:p>
        </w:tc>
      </w:tr>
    </w:tbl>
    <w:p w14:paraId="1D4EA1DF" w14:textId="5FEADD43" w:rsidR="00D16512" w:rsidRDefault="00D16512" w:rsidP="009E3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50374C59" w14:textId="77777777" w:rsidR="00D16512" w:rsidRDefault="00D165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  <w:r>
        <w:rPr>
          <w:rFonts w:ascii="Angsana New" w:hAnsi="Angsana New"/>
        </w:rPr>
        <w:br w:type="page"/>
      </w:r>
    </w:p>
    <w:tbl>
      <w:tblPr>
        <w:tblW w:w="10184" w:type="dxa"/>
        <w:tblInd w:w="-90" w:type="dxa"/>
        <w:tblLayout w:type="fixed"/>
        <w:tblLook w:val="00A0" w:firstRow="1" w:lastRow="0" w:firstColumn="1" w:lastColumn="0" w:noHBand="0" w:noVBand="0"/>
      </w:tblPr>
      <w:tblGrid>
        <w:gridCol w:w="2572"/>
        <w:gridCol w:w="1298"/>
        <w:gridCol w:w="871"/>
        <w:gridCol w:w="853"/>
        <w:gridCol w:w="889"/>
        <w:gridCol w:w="992"/>
        <w:gridCol w:w="851"/>
        <w:gridCol w:w="850"/>
        <w:gridCol w:w="1008"/>
      </w:tblGrid>
      <w:tr w:rsidR="00D16512" w:rsidRPr="005C6F08" w14:paraId="6A615F35" w14:textId="77777777" w:rsidTr="00174DFD">
        <w:tc>
          <w:tcPr>
            <w:tcW w:w="2572" w:type="dxa"/>
          </w:tcPr>
          <w:p w14:paraId="53FAB08E" w14:textId="77777777" w:rsidR="00D16512" w:rsidRPr="005C6F08" w:rsidRDefault="00D16512" w:rsidP="001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8" w:type="dxa"/>
            <w:shd w:val="clear" w:color="auto" w:fill="auto"/>
          </w:tcPr>
          <w:p w14:paraId="535418FE" w14:textId="77777777" w:rsidR="00D16512" w:rsidRPr="005C6F08" w:rsidRDefault="00D16512" w:rsidP="001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06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5C4FA735" w14:textId="77777777" w:rsidR="00D16512" w:rsidRPr="005C6F08" w:rsidRDefault="00D16512" w:rsidP="001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23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008" w:type="dxa"/>
          </w:tcPr>
          <w:p w14:paraId="76CE7B69" w14:textId="77777777" w:rsidR="00D16512" w:rsidRPr="005C6F08" w:rsidRDefault="00D16512" w:rsidP="001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D16512" w:rsidRPr="005C6F08" w14:paraId="29CA32ED" w14:textId="77777777" w:rsidTr="00174DFD">
        <w:tc>
          <w:tcPr>
            <w:tcW w:w="2572" w:type="dxa"/>
          </w:tcPr>
          <w:p w14:paraId="348E5C08" w14:textId="77777777" w:rsidR="00D16512" w:rsidRPr="005C6F08" w:rsidRDefault="00D16512" w:rsidP="001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8" w:type="dxa"/>
            <w:shd w:val="clear" w:color="auto" w:fill="auto"/>
          </w:tcPr>
          <w:p w14:paraId="546D6856" w14:textId="77777777" w:rsidR="00D16512" w:rsidRPr="005C6F08" w:rsidRDefault="00D16512" w:rsidP="001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0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488563" w14:textId="77777777" w:rsidR="00D16512" w:rsidRPr="005C6F08" w:rsidRDefault="00D16512" w:rsidP="001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4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 xml:space="preserve"> พันบาท</w:t>
            </w:r>
            <w:r w:rsidRPr="005C6F08">
              <w:rPr>
                <w:rFonts w:ascii="Angsana New" w:hAnsi="Angsana New"/>
                <w:sz w:val="22"/>
                <w:szCs w:val="22"/>
              </w:rPr>
              <w:t xml:space="preserve">   </w:t>
            </w:r>
          </w:p>
        </w:tc>
        <w:tc>
          <w:tcPr>
            <w:tcW w:w="1008" w:type="dxa"/>
          </w:tcPr>
          <w:p w14:paraId="6D31C7C8" w14:textId="77777777" w:rsidR="00D16512" w:rsidRPr="005C6F08" w:rsidRDefault="00D16512" w:rsidP="001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D16512" w:rsidRPr="005C6F08" w14:paraId="6AA280CD" w14:textId="77777777" w:rsidTr="00174DFD">
        <w:tc>
          <w:tcPr>
            <w:tcW w:w="2572" w:type="dxa"/>
          </w:tcPr>
          <w:p w14:paraId="4D107DE5" w14:textId="77777777" w:rsidR="00D16512" w:rsidRPr="005C6F08" w:rsidRDefault="00D16512" w:rsidP="001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298" w:type="dxa"/>
            <w:shd w:val="clear" w:color="auto" w:fill="auto"/>
          </w:tcPr>
          <w:p w14:paraId="0CBAA531" w14:textId="77777777" w:rsidR="00D16512" w:rsidRPr="005C6F08" w:rsidRDefault="00D16512" w:rsidP="001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261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600AF6" w14:textId="77777777" w:rsidR="00D16512" w:rsidRPr="005C6F08" w:rsidRDefault="00D16512" w:rsidP="001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16" w:right="-14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 xml:space="preserve">               อัตราดอกเบี้ยคงที่</w:t>
            </w:r>
            <w:r w:rsidRPr="005C6F08">
              <w:rPr>
                <w:rFonts w:ascii="Angsana New" w:hAnsi="Angsana New"/>
                <w:sz w:val="22"/>
                <w:szCs w:val="22"/>
                <w:cs/>
              </w:rPr>
              <w:tab/>
              <w:t xml:space="preserve">   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291681E" w14:textId="77777777" w:rsidR="00D16512" w:rsidRPr="005C6F08" w:rsidRDefault="00D16512" w:rsidP="001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4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2F541E57" w14:textId="77777777" w:rsidR="00D16512" w:rsidRPr="005C6F08" w:rsidRDefault="00D16512" w:rsidP="001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491CC878" w14:textId="77777777" w:rsidR="00D16512" w:rsidRPr="005C6F08" w:rsidRDefault="00D16512" w:rsidP="001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08" w:type="dxa"/>
          </w:tcPr>
          <w:p w14:paraId="70438DC4" w14:textId="77777777" w:rsidR="00D16512" w:rsidRPr="005C6F08" w:rsidRDefault="00D16512" w:rsidP="00174DFD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</w:tr>
      <w:tr w:rsidR="00D16512" w:rsidRPr="005C6F08" w14:paraId="7B72C327" w14:textId="77777777" w:rsidTr="00174DFD">
        <w:tc>
          <w:tcPr>
            <w:tcW w:w="2572" w:type="dxa"/>
          </w:tcPr>
          <w:p w14:paraId="77342830" w14:textId="77777777" w:rsidR="00D16512" w:rsidRPr="005C6F08" w:rsidRDefault="00D16512" w:rsidP="001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298" w:type="dxa"/>
          </w:tcPr>
          <w:p w14:paraId="26F6B2F9" w14:textId="77777777" w:rsidR="00D16512" w:rsidRPr="005C6F08" w:rsidRDefault="00D16512" w:rsidP="001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  <w:p w14:paraId="613CC5E8" w14:textId="77777777" w:rsidR="00D16512" w:rsidRPr="005C6F08" w:rsidRDefault="00D16512" w:rsidP="001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5C6F08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การวัดมูลค่า</w:t>
            </w:r>
          </w:p>
        </w:tc>
        <w:tc>
          <w:tcPr>
            <w:tcW w:w="871" w:type="dxa"/>
            <w:tcBorders>
              <w:top w:val="single" w:sz="4" w:space="0" w:color="auto"/>
            </w:tcBorders>
          </w:tcPr>
          <w:p w14:paraId="7381521C" w14:textId="77777777" w:rsidR="00D16512" w:rsidRPr="005C6F08" w:rsidRDefault="00D16512" w:rsidP="001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  <w:p w14:paraId="4337ED8A" w14:textId="77777777" w:rsidR="00D16512" w:rsidRPr="005C6F08" w:rsidRDefault="00D16512" w:rsidP="001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ภายใน </w:t>
            </w:r>
            <w:r w:rsidRPr="005C6F08">
              <w:rPr>
                <w:rFonts w:ascii="Angsana New" w:hAnsi="Angsana New"/>
                <w:sz w:val="22"/>
                <w:szCs w:val="22"/>
                <w:u w:val="single"/>
              </w:rPr>
              <w:t xml:space="preserve">1 </w:t>
            </w:r>
            <w:r w:rsidRPr="005C6F08">
              <w:rPr>
                <w:rFonts w:ascii="Angsana New" w:hAnsi="Angsana New"/>
                <w:sz w:val="22"/>
                <w:szCs w:val="22"/>
                <w:u w:val="single"/>
                <w:cs/>
              </w:rPr>
              <w:t>ปี</w:t>
            </w:r>
          </w:p>
        </w:tc>
        <w:tc>
          <w:tcPr>
            <w:tcW w:w="853" w:type="dxa"/>
            <w:tcBorders>
              <w:top w:val="single" w:sz="4" w:space="0" w:color="auto"/>
            </w:tcBorders>
          </w:tcPr>
          <w:p w14:paraId="53A09A3A" w14:textId="77777777" w:rsidR="00D16512" w:rsidRPr="005C6F08" w:rsidRDefault="00D16512" w:rsidP="00174DFD">
            <w:pPr>
              <w:tabs>
                <w:tab w:val="clear" w:pos="454"/>
                <w:tab w:val="left" w:pos="540"/>
                <w:tab w:val="left" w:pos="598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  <w:p w14:paraId="53498DC4" w14:textId="77777777" w:rsidR="00D16512" w:rsidRPr="005C6F08" w:rsidRDefault="00D16512" w:rsidP="001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98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</w:t>
            </w:r>
            <w:r w:rsidRPr="005C6F08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 xml:space="preserve"> </w:t>
            </w:r>
            <w:r w:rsidRPr="005C6F08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</w:t>
            </w:r>
            <w:r w:rsidRPr="005C6F08">
              <w:rPr>
                <w:rFonts w:ascii="Angsana New" w:hAnsi="Angsana New"/>
                <w:sz w:val="22"/>
                <w:szCs w:val="22"/>
                <w:u w:val="single"/>
              </w:rPr>
              <w:t xml:space="preserve">1 </w:t>
            </w:r>
            <w:r w:rsidRPr="005C6F08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 xml:space="preserve">ถึง </w:t>
            </w:r>
            <w:r w:rsidRPr="005C6F08">
              <w:rPr>
                <w:rFonts w:ascii="Angsana New" w:hAnsi="Angsana New"/>
                <w:sz w:val="22"/>
                <w:szCs w:val="22"/>
                <w:u w:val="single"/>
              </w:rPr>
              <w:t xml:space="preserve">5 </w:t>
            </w:r>
            <w:r w:rsidRPr="005C6F08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ปี</w:t>
            </w:r>
            <w:r w:rsidRPr="005C6F08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889" w:type="dxa"/>
            <w:tcBorders>
              <w:top w:val="single" w:sz="4" w:space="0" w:color="auto"/>
            </w:tcBorders>
          </w:tcPr>
          <w:p w14:paraId="47D08B38" w14:textId="77777777" w:rsidR="00D16512" w:rsidRPr="005C6F08" w:rsidRDefault="00D16512" w:rsidP="001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  <w:p w14:paraId="2679B637" w14:textId="77777777" w:rsidR="00D16512" w:rsidRPr="005C6F08" w:rsidRDefault="00D16512" w:rsidP="001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มากกว่า </w:t>
            </w:r>
            <w:r w:rsidRPr="005C6F08">
              <w:rPr>
                <w:rFonts w:ascii="Angsana New" w:hAnsi="Angsana New"/>
                <w:sz w:val="22"/>
                <w:szCs w:val="22"/>
                <w:u w:val="single"/>
              </w:rPr>
              <w:t xml:space="preserve">5 </w:t>
            </w:r>
            <w:r w:rsidRPr="005C6F08">
              <w:rPr>
                <w:rFonts w:ascii="Angsana New" w:hAnsi="Angsana New"/>
                <w:sz w:val="22"/>
                <w:szCs w:val="22"/>
                <w:u w:val="single"/>
                <w:cs/>
              </w:rPr>
              <w:t>ปี</w:t>
            </w:r>
          </w:p>
        </w:tc>
        <w:tc>
          <w:tcPr>
            <w:tcW w:w="992" w:type="dxa"/>
          </w:tcPr>
          <w:p w14:paraId="265031C6" w14:textId="77777777" w:rsidR="00D16512" w:rsidRPr="005C6F08" w:rsidRDefault="00D16512" w:rsidP="001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3" w:right="-102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ปรับขึ้นลงตาม</w:t>
            </w:r>
          </w:p>
          <w:p w14:paraId="6D9251F1" w14:textId="77777777" w:rsidR="00D16512" w:rsidRPr="005C6F08" w:rsidRDefault="00D16512" w:rsidP="001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5"/>
              </w:tabs>
              <w:ind w:left="-26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C6F08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  </w:t>
            </w:r>
            <w:r w:rsidRPr="005C6F08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ราคาตลาด</w:t>
            </w:r>
            <w:r w:rsidRPr="005C6F08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851" w:type="dxa"/>
          </w:tcPr>
          <w:p w14:paraId="215E82AA" w14:textId="77777777" w:rsidR="00D16512" w:rsidRPr="005C6F08" w:rsidRDefault="00D16512" w:rsidP="001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ไม่มีอัตรา</w:t>
            </w:r>
          </w:p>
          <w:p w14:paraId="41C76DD4" w14:textId="77777777" w:rsidR="00D16512" w:rsidRPr="005C6F08" w:rsidRDefault="00D16512" w:rsidP="001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C6F08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   </w:t>
            </w:r>
            <w:r w:rsidRPr="005C6F08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ดอกเบี้ย</w:t>
            </w:r>
            <w:r w:rsidRPr="005C6F08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850" w:type="dxa"/>
          </w:tcPr>
          <w:p w14:paraId="1ACD2F17" w14:textId="77777777" w:rsidR="00D16512" w:rsidRPr="005C6F08" w:rsidRDefault="00D16512" w:rsidP="00174DFD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  <w:p w14:paraId="4C944D5C" w14:textId="77777777" w:rsidR="00D16512" w:rsidRPr="005C6F08" w:rsidRDefault="00D16512" w:rsidP="001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7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     รวม</w:t>
            </w:r>
            <w:r w:rsidRPr="005C6F08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1008" w:type="dxa"/>
          </w:tcPr>
          <w:p w14:paraId="7068B19D" w14:textId="77777777" w:rsidR="00D16512" w:rsidRPr="005C6F08" w:rsidRDefault="00D16512" w:rsidP="00174DFD">
            <w:pPr>
              <w:tabs>
                <w:tab w:val="left" w:pos="941"/>
              </w:tabs>
              <w:ind w:left="-96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ที่แท้จริง</w:t>
            </w:r>
            <w:r w:rsidRPr="005C6F08">
              <w:rPr>
                <w:rFonts w:ascii="Angsana New" w:hAnsi="Angsana New"/>
                <w:sz w:val="22"/>
                <w:szCs w:val="22"/>
                <w:u w:val="single"/>
              </w:rPr>
              <w:br/>
            </w:r>
            <w:r w:rsidRPr="005C6F08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(ร้อยละต่อปี)</w:t>
            </w:r>
          </w:p>
        </w:tc>
      </w:tr>
      <w:tr w:rsidR="00D16512" w:rsidRPr="008468EA" w14:paraId="3AF758BA" w14:textId="77777777" w:rsidTr="00174DFD">
        <w:tc>
          <w:tcPr>
            <w:tcW w:w="2572" w:type="dxa"/>
          </w:tcPr>
          <w:p w14:paraId="7CB59764" w14:textId="77777777" w:rsidR="00D16512" w:rsidRPr="00695A95" w:rsidRDefault="00D16512" w:rsidP="00695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98" w:type="dxa"/>
          </w:tcPr>
          <w:p w14:paraId="5D7DCAA4" w14:textId="77777777" w:rsidR="00D16512" w:rsidRPr="00695A95" w:rsidRDefault="00D16512" w:rsidP="00695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871" w:type="dxa"/>
          </w:tcPr>
          <w:p w14:paraId="3DD3E466" w14:textId="77777777" w:rsidR="00D16512" w:rsidRPr="00695A95" w:rsidRDefault="00D16512" w:rsidP="00695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853" w:type="dxa"/>
          </w:tcPr>
          <w:p w14:paraId="04EDE956" w14:textId="77777777" w:rsidR="00D16512" w:rsidRPr="00695A95" w:rsidRDefault="00D16512" w:rsidP="00695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889" w:type="dxa"/>
          </w:tcPr>
          <w:p w14:paraId="361D3846" w14:textId="77777777" w:rsidR="00D16512" w:rsidRPr="00695A95" w:rsidRDefault="00D16512" w:rsidP="00695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92" w:type="dxa"/>
          </w:tcPr>
          <w:p w14:paraId="1A049978" w14:textId="77777777" w:rsidR="00D16512" w:rsidRPr="00695A95" w:rsidRDefault="00D16512" w:rsidP="00695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851" w:type="dxa"/>
          </w:tcPr>
          <w:p w14:paraId="3D80415F" w14:textId="77777777" w:rsidR="00D16512" w:rsidRPr="00695A95" w:rsidRDefault="00D16512" w:rsidP="00695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850" w:type="dxa"/>
          </w:tcPr>
          <w:p w14:paraId="7C58BCDD" w14:textId="77777777" w:rsidR="00D16512" w:rsidRPr="00695A95" w:rsidRDefault="00D16512" w:rsidP="00695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08" w:type="dxa"/>
          </w:tcPr>
          <w:p w14:paraId="735264F1" w14:textId="77777777" w:rsidR="00D16512" w:rsidRPr="00695A95" w:rsidRDefault="00D16512" w:rsidP="00695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D16512" w:rsidRPr="005C6F08" w14:paraId="6D90D26B" w14:textId="77777777" w:rsidTr="00174DFD">
        <w:tc>
          <w:tcPr>
            <w:tcW w:w="2572" w:type="dxa"/>
          </w:tcPr>
          <w:p w14:paraId="3E13B60E" w14:textId="77777777" w:rsidR="00D16512" w:rsidRPr="005C6F08" w:rsidRDefault="00D16512" w:rsidP="001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298" w:type="dxa"/>
          </w:tcPr>
          <w:p w14:paraId="153C12CD" w14:textId="77777777" w:rsidR="00D16512" w:rsidRPr="005C6F08" w:rsidRDefault="00D16512" w:rsidP="001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71" w:type="dxa"/>
          </w:tcPr>
          <w:p w14:paraId="3CAA0289" w14:textId="77777777" w:rsidR="00D16512" w:rsidRPr="005C6F08" w:rsidRDefault="00D16512" w:rsidP="001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" w:right="-1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3" w:type="dxa"/>
          </w:tcPr>
          <w:p w14:paraId="61302739" w14:textId="77777777" w:rsidR="00D16512" w:rsidRPr="005C6F08" w:rsidRDefault="00D16512" w:rsidP="001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9" w:type="dxa"/>
          </w:tcPr>
          <w:p w14:paraId="0F5D8D4D" w14:textId="77777777" w:rsidR="00D16512" w:rsidRPr="005C6F08" w:rsidRDefault="00D16512" w:rsidP="001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1302836A" w14:textId="77777777" w:rsidR="00D16512" w:rsidRPr="005C6F08" w:rsidRDefault="00D16512" w:rsidP="001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62783513" w14:textId="77777777" w:rsidR="00D16512" w:rsidRPr="005C6F08" w:rsidRDefault="00D16512" w:rsidP="001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38990341" w14:textId="77777777" w:rsidR="00D16512" w:rsidRPr="005C6F08" w:rsidRDefault="00D16512" w:rsidP="001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611E96EC" w14:textId="77777777" w:rsidR="00D16512" w:rsidRPr="005C6F08" w:rsidRDefault="00D16512" w:rsidP="001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16512" w:rsidRPr="003F5264" w14:paraId="1A38EE3D" w14:textId="77777777" w:rsidTr="00174DFD">
        <w:tc>
          <w:tcPr>
            <w:tcW w:w="2572" w:type="dxa"/>
          </w:tcPr>
          <w:p w14:paraId="67E54848" w14:textId="77777777" w:rsidR="00D16512" w:rsidRPr="005C6F08" w:rsidRDefault="00D16512" w:rsidP="001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8" w:type="dxa"/>
          </w:tcPr>
          <w:p w14:paraId="6212E445" w14:textId="77777777" w:rsidR="00D16512" w:rsidRPr="005C6F08" w:rsidRDefault="00D16512" w:rsidP="001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871" w:type="dxa"/>
          </w:tcPr>
          <w:p w14:paraId="09CC1D69" w14:textId="77777777" w:rsidR="00D16512" w:rsidRPr="005B7DEF" w:rsidRDefault="00D16512" w:rsidP="001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B7DE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14:paraId="7690FFA9" w14:textId="77777777" w:rsidR="00D16512" w:rsidRPr="005B7DEF" w:rsidRDefault="00D16512" w:rsidP="001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B7DE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9" w:type="dxa"/>
          </w:tcPr>
          <w:p w14:paraId="33ACF147" w14:textId="77777777" w:rsidR="00D16512" w:rsidRPr="005B7DEF" w:rsidRDefault="00D16512" w:rsidP="001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B7DE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vAlign w:val="bottom"/>
          </w:tcPr>
          <w:p w14:paraId="0CB10671" w14:textId="77777777" w:rsidR="00D16512" w:rsidRPr="003F5264" w:rsidRDefault="00D16512" w:rsidP="001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5264">
              <w:rPr>
                <w:rFonts w:ascii="Angsana New" w:hAnsi="Angsana New"/>
                <w:sz w:val="22"/>
                <w:szCs w:val="22"/>
              </w:rPr>
              <w:t>17,401</w:t>
            </w:r>
          </w:p>
        </w:tc>
        <w:tc>
          <w:tcPr>
            <w:tcW w:w="851" w:type="dxa"/>
            <w:vAlign w:val="bottom"/>
          </w:tcPr>
          <w:p w14:paraId="7E50C1C3" w14:textId="77777777" w:rsidR="00D16512" w:rsidRPr="003F5264" w:rsidRDefault="00D16512" w:rsidP="001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5264">
              <w:rPr>
                <w:rFonts w:ascii="Angsana New" w:hAnsi="Angsana New"/>
                <w:sz w:val="22"/>
                <w:szCs w:val="22"/>
              </w:rPr>
              <w:t>27,737</w:t>
            </w:r>
          </w:p>
        </w:tc>
        <w:tc>
          <w:tcPr>
            <w:tcW w:w="850" w:type="dxa"/>
            <w:vAlign w:val="bottom"/>
          </w:tcPr>
          <w:p w14:paraId="7B265630" w14:textId="77777777" w:rsidR="00D16512" w:rsidRPr="003F5264" w:rsidRDefault="00D16512" w:rsidP="001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5264">
              <w:rPr>
                <w:rFonts w:ascii="Angsana New" w:hAnsi="Angsana New"/>
                <w:sz w:val="22"/>
                <w:szCs w:val="22"/>
              </w:rPr>
              <w:t>45,138</w:t>
            </w:r>
          </w:p>
        </w:tc>
        <w:tc>
          <w:tcPr>
            <w:tcW w:w="1008" w:type="dxa"/>
          </w:tcPr>
          <w:p w14:paraId="08C5757D" w14:textId="7EA1E0D5" w:rsidR="00D16512" w:rsidRPr="003F5264" w:rsidRDefault="00D16512" w:rsidP="001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5264">
              <w:rPr>
                <w:rFonts w:ascii="Angsana New" w:hAnsi="Angsana New"/>
                <w:sz w:val="22"/>
                <w:szCs w:val="22"/>
              </w:rPr>
              <w:t>0.5</w:t>
            </w:r>
            <w:r w:rsidR="00600ADB">
              <w:rPr>
                <w:rFonts w:ascii="Angsana New" w:hAnsi="Angsana New"/>
                <w:sz w:val="22"/>
                <w:szCs w:val="22"/>
              </w:rPr>
              <w:t>0</w:t>
            </w:r>
            <w:r w:rsidRPr="003F5264">
              <w:rPr>
                <w:rFonts w:ascii="Angsana New" w:hAnsi="Angsana New"/>
                <w:sz w:val="22"/>
                <w:szCs w:val="22"/>
              </w:rPr>
              <w:t xml:space="preserve"> - 0.7</w:t>
            </w:r>
            <w:r w:rsidR="00600ADB">
              <w:rPr>
                <w:rFonts w:ascii="Angsana New" w:hAnsi="Angsana New"/>
                <w:sz w:val="22"/>
                <w:szCs w:val="22"/>
              </w:rPr>
              <w:t>0</w:t>
            </w:r>
          </w:p>
        </w:tc>
      </w:tr>
      <w:tr w:rsidR="00D16512" w:rsidRPr="003F5264" w14:paraId="5BA03575" w14:textId="77777777" w:rsidTr="00174DFD">
        <w:tc>
          <w:tcPr>
            <w:tcW w:w="2572" w:type="dxa"/>
          </w:tcPr>
          <w:p w14:paraId="15186BFC" w14:textId="77777777" w:rsidR="00D16512" w:rsidRPr="005C6F08" w:rsidRDefault="00D16512" w:rsidP="001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817017">
              <w:rPr>
                <w:rFonts w:asciiTheme="majorBidi" w:hAnsiTheme="majorBidi" w:cstheme="majorBidi"/>
                <w:sz w:val="22"/>
                <w:szCs w:val="22"/>
                <w:cs/>
              </w:rPr>
              <w:t>เงินลงทุนระยะสั้น</w:t>
            </w:r>
          </w:p>
        </w:tc>
        <w:tc>
          <w:tcPr>
            <w:tcW w:w="1298" w:type="dxa"/>
          </w:tcPr>
          <w:p w14:paraId="64F36382" w14:textId="77777777" w:rsidR="00D16512" w:rsidRPr="005C6F08" w:rsidRDefault="00D16512" w:rsidP="001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1" w:type="dxa"/>
          </w:tcPr>
          <w:p w14:paraId="683D5E92" w14:textId="77777777" w:rsidR="00D16512" w:rsidRPr="005B7DEF" w:rsidRDefault="00D16512" w:rsidP="001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3" w:type="dxa"/>
          </w:tcPr>
          <w:p w14:paraId="1561F9E8" w14:textId="77777777" w:rsidR="00D16512" w:rsidRPr="005B7DEF" w:rsidRDefault="00D16512" w:rsidP="001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9" w:type="dxa"/>
          </w:tcPr>
          <w:p w14:paraId="6ABCFE37" w14:textId="77777777" w:rsidR="00D16512" w:rsidRPr="005B7DEF" w:rsidRDefault="00D16512" w:rsidP="001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6F716203" w14:textId="77777777" w:rsidR="00D16512" w:rsidRPr="003F5264" w:rsidRDefault="00D16512" w:rsidP="001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6BCA0BB7" w14:textId="77777777" w:rsidR="00D16512" w:rsidRPr="003F5264" w:rsidRDefault="00D16512" w:rsidP="001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41306AC9" w14:textId="77777777" w:rsidR="00D16512" w:rsidRPr="003F5264" w:rsidRDefault="00D16512" w:rsidP="001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797D6BDF" w14:textId="77777777" w:rsidR="00D16512" w:rsidRPr="003F5264" w:rsidRDefault="00D16512" w:rsidP="001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16512" w:rsidRPr="003F5264" w14:paraId="56A43AB8" w14:textId="77777777" w:rsidTr="00174DFD">
        <w:tc>
          <w:tcPr>
            <w:tcW w:w="2572" w:type="dxa"/>
          </w:tcPr>
          <w:p w14:paraId="2C2FB5A1" w14:textId="77777777" w:rsidR="00D16512" w:rsidRPr="00AA3675" w:rsidRDefault="00D16512" w:rsidP="00174DFD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5"/>
              </w:tabs>
              <w:ind w:left="165" w:hanging="165"/>
              <w:rPr>
                <w:rFonts w:asciiTheme="majorBidi" w:hAnsiTheme="majorBidi" w:cstheme="majorBidi"/>
                <w:sz w:val="22"/>
                <w:cs/>
              </w:rPr>
            </w:pPr>
            <w:r w:rsidRPr="00AA3675">
              <w:rPr>
                <w:rFonts w:asciiTheme="majorBidi" w:hAnsiTheme="majorBidi" w:cstheme="majorBidi" w:hint="cs"/>
                <w:sz w:val="22"/>
                <w:cs/>
              </w:rPr>
              <w:t>เงินฝากประจำ</w:t>
            </w:r>
          </w:p>
        </w:tc>
        <w:tc>
          <w:tcPr>
            <w:tcW w:w="1298" w:type="dxa"/>
          </w:tcPr>
          <w:p w14:paraId="3D579916" w14:textId="77777777" w:rsidR="00D16512" w:rsidRPr="005C6F08" w:rsidRDefault="00D16512" w:rsidP="001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871" w:type="dxa"/>
          </w:tcPr>
          <w:p w14:paraId="6498B24A" w14:textId="77777777" w:rsidR="00D16512" w:rsidRPr="00B84832" w:rsidRDefault="00D16512" w:rsidP="001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5264">
              <w:rPr>
                <w:rFonts w:ascii="Angsana New" w:hAnsi="Angsana New"/>
                <w:sz w:val="22"/>
                <w:szCs w:val="22"/>
              </w:rPr>
              <w:t>20,000</w:t>
            </w:r>
          </w:p>
        </w:tc>
        <w:tc>
          <w:tcPr>
            <w:tcW w:w="853" w:type="dxa"/>
          </w:tcPr>
          <w:p w14:paraId="50FC9DCB" w14:textId="77777777" w:rsidR="00D16512" w:rsidRPr="00B84832" w:rsidRDefault="00D16512" w:rsidP="001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8483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9" w:type="dxa"/>
          </w:tcPr>
          <w:p w14:paraId="063E5795" w14:textId="77777777" w:rsidR="00D16512" w:rsidRPr="00B84832" w:rsidRDefault="00D16512" w:rsidP="001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8483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14:paraId="20B292A6" w14:textId="77777777" w:rsidR="00D16512" w:rsidRPr="003F5264" w:rsidRDefault="00D16512" w:rsidP="001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526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bottom"/>
          </w:tcPr>
          <w:p w14:paraId="7DB0A186" w14:textId="77777777" w:rsidR="00D16512" w:rsidRPr="003F5264" w:rsidRDefault="00D16512" w:rsidP="001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ind w:left="-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526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bottom"/>
          </w:tcPr>
          <w:p w14:paraId="7C318CDC" w14:textId="77777777" w:rsidR="00D16512" w:rsidRPr="003F5264" w:rsidRDefault="00D16512" w:rsidP="001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5264">
              <w:rPr>
                <w:rFonts w:ascii="Angsana New" w:hAnsi="Angsana New"/>
                <w:sz w:val="22"/>
                <w:szCs w:val="22"/>
              </w:rPr>
              <w:t>20,000</w:t>
            </w:r>
          </w:p>
        </w:tc>
        <w:tc>
          <w:tcPr>
            <w:tcW w:w="1008" w:type="dxa"/>
          </w:tcPr>
          <w:p w14:paraId="13F5C571" w14:textId="77777777" w:rsidR="00D16512" w:rsidRPr="003F5264" w:rsidRDefault="00D16512" w:rsidP="001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5264">
              <w:rPr>
                <w:rFonts w:ascii="Angsana New" w:hAnsi="Angsana New"/>
                <w:sz w:val="22"/>
                <w:szCs w:val="22"/>
              </w:rPr>
              <w:t>1.85</w:t>
            </w:r>
          </w:p>
        </w:tc>
      </w:tr>
      <w:tr w:rsidR="00D16512" w:rsidRPr="003F5264" w14:paraId="5A5E9FB8" w14:textId="77777777" w:rsidTr="00174DFD">
        <w:tc>
          <w:tcPr>
            <w:tcW w:w="2572" w:type="dxa"/>
          </w:tcPr>
          <w:p w14:paraId="756D874C" w14:textId="77777777" w:rsidR="00D16512" w:rsidRPr="00AA3675" w:rsidRDefault="00D16512" w:rsidP="00174DFD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5"/>
              </w:tabs>
              <w:ind w:left="165" w:hanging="165"/>
              <w:rPr>
                <w:rFonts w:asciiTheme="majorBidi" w:hAnsiTheme="majorBidi" w:cstheme="majorBidi"/>
                <w:sz w:val="22"/>
                <w:cs/>
              </w:rPr>
            </w:pPr>
            <w:r w:rsidRPr="00AA3675">
              <w:rPr>
                <w:rFonts w:asciiTheme="majorBidi" w:hAnsiTheme="majorBidi" w:cstheme="majorBidi"/>
                <w:sz w:val="22"/>
                <w:cs/>
              </w:rPr>
              <w:t>กองทุนเปิด</w:t>
            </w:r>
            <w:r w:rsidRPr="00AA3675">
              <w:rPr>
                <w:rFonts w:asciiTheme="majorBidi" w:hAnsiTheme="majorBidi" w:cstheme="majorBidi" w:hint="cs"/>
                <w:sz w:val="22"/>
                <w:cs/>
              </w:rPr>
              <w:t>ตราสารหนี้</w:t>
            </w:r>
          </w:p>
        </w:tc>
        <w:tc>
          <w:tcPr>
            <w:tcW w:w="1298" w:type="dxa"/>
          </w:tcPr>
          <w:p w14:paraId="05EC6261" w14:textId="77777777" w:rsidR="00D16512" w:rsidRPr="005C6F08" w:rsidRDefault="00D16512" w:rsidP="001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871" w:type="dxa"/>
          </w:tcPr>
          <w:p w14:paraId="5886C8C7" w14:textId="77777777" w:rsidR="00D16512" w:rsidRPr="005B7DEF" w:rsidRDefault="00D16512" w:rsidP="001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3" w:type="dxa"/>
          </w:tcPr>
          <w:p w14:paraId="45D15435" w14:textId="77777777" w:rsidR="00D16512" w:rsidRPr="005B7DEF" w:rsidRDefault="00D16512" w:rsidP="001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9" w:type="dxa"/>
          </w:tcPr>
          <w:p w14:paraId="0A984DE6" w14:textId="77777777" w:rsidR="00D16512" w:rsidRPr="005B7DEF" w:rsidRDefault="00D16512" w:rsidP="001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0FF11F77" w14:textId="77777777" w:rsidR="00D16512" w:rsidRPr="003F5264" w:rsidRDefault="00D16512" w:rsidP="001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3050C078" w14:textId="77777777" w:rsidR="00D16512" w:rsidRPr="003F5264" w:rsidRDefault="00D16512" w:rsidP="001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24F483D4" w14:textId="77777777" w:rsidR="00D16512" w:rsidRPr="003F5264" w:rsidRDefault="00D16512" w:rsidP="001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53721363" w14:textId="77777777" w:rsidR="00D16512" w:rsidRPr="003F5264" w:rsidRDefault="00D16512" w:rsidP="001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16512" w:rsidRPr="003F5264" w14:paraId="741D1C6A" w14:textId="77777777" w:rsidTr="00174DFD">
        <w:tc>
          <w:tcPr>
            <w:tcW w:w="2572" w:type="dxa"/>
          </w:tcPr>
          <w:p w14:paraId="7B223F1D" w14:textId="77777777" w:rsidR="00D16512" w:rsidRPr="00F113B9" w:rsidRDefault="00D16512" w:rsidP="00174DF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5"/>
              </w:tabs>
              <w:ind w:left="525"/>
              <w:rPr>
                <w:rFonts w:asciiTheme="majorBidi" w:hAnsiTheme="majorBidi" w:cstheme="majorBidi"/>
                <w:sz w:val="22"/>
                <w:cs/>
              </w:rPr>
            </w:pPr>
          </w:p>
        </w:tc>
        <w:tc>
          <w:tcPr>
            <w:tcW w:w="1298" w:type="dxa"/>
          </w:tcPr>
          <w:p w14:paraId="6BDC439A" w14:textId="77777777" w:rsidR="00D16512" w:rsidRDefault="00D16512" w:rsidP="001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ผ่านกำไรขาดทุน</w:t>
            </w:r>
          </w:p>
        </w:tc>
        <w:tc>
          <w:tcPr>
            <w:tcW w:w="871" w:type="dxa"/>
          </w:tcPr>
          <w:p w14:paraId="7C1A65C0" w14:textId="77777777" w:rsidR="00D16512" w:rsidRPr="005B7DEF" w:rsidRDefault="00D16512" w:rsidP="001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10E5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14:paraId="1BBE6BDE" w14:textId="77777777" w:rsidR="00D16512" w:rsidRPr="005B7DEF" w:rsidRDefault="00D16512" w:rsidP="001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10E5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9" w:type="dxa"/>
          </w:tcPr>
          <w:p w14:paraId="733CD386" w14:textId="77777777" w:rsidR="00D16512" w:rsidRPr="005B7DEF" w:rsidRDefault="00D16512" w:rsidP="001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10E5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14:paraId="7F8BBE80" w14:textId="77777777" w:rsidR="00D16512" w:rsidRPr="003F5264" w:rsidRDefault="00D16512" w:rsidP="001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526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bottom"/>
          </w:tcPr>
          <w:p w14:paraId="2F183A66" w14:textId="77777777" w:rsidR="00D16512" w:rsidRPr="003F5264" w:rsidRDefault="00D16512" w:rsidP="001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  <w:r w:rsidRPr="003F5264">
              <w:rPr>
                <w:rFonts w:ascii="Angsana New" w:hAnsi="Angsana New"/>
                <w:sz w:val="22"/>
                <w:szCs w:val="22"/>
              </w:rPr>
              <w:t>0,486</w:t>
            </w:r>
          </w:p>
        </w:tc>
        <w:tc>
          <w:tcPr>
            <w:tcW w:w="850" w:type="dxa"/>
            <w:vAlign w:val="bottom"/>
          </w:tcPr>
          <w:p w14:paraId="4F85254F" w14:textId="77777777" w:rsidR="00D16512" w:rsidRPr="003F5264" w:rsidRDefault="00D16512" w:rsidP="001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  <w:r w:rsidRPr="003F5264">
              <w:rPr>
                <w:rFonts w:ascii="Angsana New" w:hAnsi="Angsana New"/>
                <w:sz w:val="22"/>
                <w:szCs w:val="22"/>
              </w:rPr>
              <w:t>0,486</w:t>
            </w:r>
          </w:p>
        </w:tc>
        <w:tc>
          <w:tcPr>
            <w:tcW w:w="1008" w:type="dxa"/>
          </w:tcPr>
          <w:p w14:paraId="41F521C3" w14:textId="77777777" w:rsidR="00D16512" w:rsidRPr="003F5264" w:rsidRDefault="00D16512" w:rsidP="001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5264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16512" w:rsidRPr="003F5264" w14:paraId="4BD9FE3F" w14:textId="77777777" w:rsidTr="00174DFD">
        <w:trPr>
          <w:trHeight w:val="70"/>
        </w:trPr>
        <w:tc>
          <w:tcPr>
            <w:tcW w:w="2572" w:type="dxa"/>
          </w:tcPr>
          <w:p w14:paraId="1BD801E6" w14:textId="77777777" w:rsidR="00D16512" w:rsidRPr="005C6F08" w:rsidRDefault="00D16512" w:rsidP="001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ลูกหนี้การค้า</w:t>
            </w:r>
            <w:r w:rsidRPr="005C6F08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C6F08">
              <w:rPr>
                <w:rFonts w:ascii="Angsana New" w:hAnsi="Angsana New"/>
                <w:sz w:val="22"/>
                <w:szCs w:val="22"/>
              </w:rPr>
              <w:t xml:space="preserve">- </w:t>
            </w:r>
            <w:r w:rsidRPr="005C6F08">
              <w:rPr>
                <w:rFonts w:ascii="Angsana New" w:hAnsi="Angsana New" w:hint="cs"/>
                <w:sz w:val="22"/>
                <w:szCs w:val="22"/>
                <w:cs/>
              </w:rPr>
              <w:t>สุทธิ</w:t>
            </w:r>
          </w:p>
        </w:tc>
        <w:tc>
          <w:tcPr>
            <w:tcW w:w="1298" w:type="dxa"/>
          </w:tcPr>
          <w:p w14:paraId="48CDA3E7" w14:textId="77777777" w:rsidR="00D16512" w:rsidRPr="005C6F08" w:rsidRDefault="00D16512" w:rsidP="001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871" w:type="dxa"/>
          </w:tcPr>
          <w:p w14:paraId="1415BC79" w14:textId="77777777" w:rsidR="00D16512" w:rsidRPr="005B7DEF" w:rsidRDefault="00D16512" w:rsidP="001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B7DE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14:paraId="20EC227C" w14:textId="77777777" w:rsidR="00D16512" w:rsidRPr="005B7DEF" w:rsidRDefault="00D16512" w:rsidP="001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B7DE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9" w:type="dxa"/>
            <w:shd w:val="clear" w:color="auto" w:fill="auto"/>
          </w:tcPr>
          <w:p w14:paraId="1DF3AF30" w14:textId="77777777" w:rsidR="00D16512" w:rsidRPr="005B7DEF" w:rsidRDefault="00D16512" w:rsidP="001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B7DE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8948A7F" w14:textId="77777777" w:rsidR="00D16512" w:rsidRPr="003F5264" w:rsidRDefault="00D16512" w:rsidP="001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526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591FD9B" w14:textId="77777777" w:rsidR="00D16512" w:rsidRPr="003F5264" w:rsidRDefault="00D16512" w:rsidP="001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5264">
              <w:rPr>
                <w:rFonts w:ascii="Angsana New" w:hAnsi="Angsana New"/>
                <w:sz w:val="22"/>
                <w:szCs w:val="22"/>
              </w:rPr>
              <w:t>36,711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CBB0A7D" w14:textId="77777777" w:rsidR="00D16512" w:rsidRPr="003F5264" w:rsidRDefault="00D16512" w:rsidP="001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5264">
              <w:rPr>
                <w:rFonts w:ascii="Angsana New" w:hAnsi="Angsana New"/>
                <w:sz w:val="22"/>
                <w:szCs w:val="22"/>
              </w:rPr>
              <w:t>36,711</w:t>
            </w:r>
          </w:p>
        </w:tc>
        <w:tc>
          <w:tcPr>
            <w:tcW w:w="1008" w:type="dxa"/>
          </w:tcPr>
          <w:p w14:paraId="1E8E1575" w14:textId="77777777" w:rsidR="00D16512" w:rsidRPr="003F5264" w:rsidRDefault="00D16512" w:rsidP="001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5264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16512" w:rsidRPr="003F5264" w14:paraId="64D78DA9" w14:textId="77777777" w:rsidTr="00174DFD">
        <w:trPr>
          <w:trHeight w:val="252"/>
        </w:trPr>
        <w:tc>
          <w:tcPr>
            <w:tcW w:w="2572" w:type="dxa"/>
          </w:tcPr>
          <w:p w14:paraId="04FBA170" w14:textId="77777777" w:rsidR="00D16512" w:rsidRPr="005C6F08" w:rsidRDefault="00D16512" w:rsidP="001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เงินฝากออมทรัพย์ที่มีข้อจำกัดในการใช้</w:t>
            </w:r>
          </w:p>
        </w:tc>
        <w:tc>
          <w:tcPr>
            <w:tcW w:w="1298" w:type="dxa"/>
          </w:tcPr>
          <w:p w14:paraId="446D0467" w14:textId="77777777" w:rsidR="00D16512" w:rsidRPr="005C6F08" w:rsidRDefault="00D16512" w:rsidP="001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871" w:type="dxa"/>
          </w:tcPr>
          <w:p w14:paraId="254EBE88" w14:textId="77777777" w:rsidR="00D16512" w:rsidRPr="005B7DEF" w:rsidRDefault="00D16512" w:rsidP="00174DF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ind w:left="-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B7DE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14:paraId="58F03C73" w14:textId="77777777" w:rsidR="00D16512" w:rsidRPr="005B7DEF" w:rsidRDefault="00D16512" w:rsidP="00174DF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ind w:left="-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B7DE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9" w:type="dxa"/>
          </w:tcPr>
          <w:p w14:paraId="134BE7D7" w14:textId="77777777" w:rsidR="00D16512" w:rsidRPr="005B7DEF" w:rsidRDefault="00D16512" w:rsidP="00174DF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ind w:left="-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B7DE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vAlign w:val="bottom"/>
          </w:tcPr>
          <w:p w14:paraId="6209D156" w14:textId="77777777" w:rsidR="00D16512" w:rsidRPr="003F5264" w:rsidRDefault="00D16512" w:rsidP="00174DF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5264">
              <w:rPr>
                <w:rFonts w:ascii="Angsana New" w:hAnsi="Angsana New"/>
                <w:sz w:val="22"/>
                <w:szCs w:val="22"/>
              </w:rPr>
              <w:t>3,385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DB0ACDB" w14:textId="77777777" w:rsidR="00D16512" w:rsidRPr="003F5264" w:rsidRDefault="00D16512" w:rsidP="00174DF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ind w:left="-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526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DE41483" w14:textId="77777777" w:rsidR="00D16512" w:rsidRPr="003F5264" w:rsidRDefault="00D16512" w:rsidP="00174DF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5264">
              <w:rPr>
                <w:rFonts w:ascii="Angsana New" w:hAnsi="Angsana New"/>
                <w:sz w:val="22"/>
                <w:szCs w:val="22"/>
              </w:rPr>
              <w:t>3,385</w:t>
            </w:r>
          </w:p>
        </w:tc>
        <w:tc>
          <w:tcPr>
            <w:tcW w:w="1008" w:type="dxa"/>
          </w:tcPr>
          <w:p w14:paraId="61F3E651" w14:textId="77777777" w:rsidR="00D16512" w:rsidRPr="003F5264" w:rsidRDefault="00D16512" w:rsidP="001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5264">
              <w:rPr>
                <w:rFonts w:ascii="Angsana New" w:hAnsi="Angsana New"/>
                <w:sz w:val="22"/>
                <w:szCs w:val="22"/>
              </w:rPr>
              <w:t>0.55</w:t>
            </w:r>
          </w:p>
        </w:tc>
      </w:tr>
      <w:tr w:rsidR="00D16512" w:rsidRPr="00CA726A" w14:paraId="159614DE" w14:textId="77777777" w:rsidTr="00174DFD">
        <w:tc>
          <w:tcPr>
            <w:tcW w:w="2572" w:type="dxa"/>
          </w:tcPr>
          <w:p w14:paraId="3C627D3D" w14:textId="77777777" w:rsidR="00D16512" w:rsidRPr="005C6F08" w:rsidRDefault="00D16512" w:rsidP="001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298" w:type="dxa"/>
          </w:tcPr>
          <w:p w14:paraId="296B55C4" w14:textId="77777777" w:rsidR="00D16512" w:rsidRPr="005C6F08" w:rsidRDefault="00D16512" w:rsidP="001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vAlign w:val="center"/>
          </w:tcPr>
          <w:p w14:paraId="15C61A6B" w14:textId="77777777" w:rsidR="00D16512" w:rsidRPr="005B7DEF" w:rsidRDefault="00D16512" w:rsidP="00174DF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5264">
              <w:rPr>
                <w:rFonts w:ascii="Angsana New" w:hAnsi="Angsana New"/>
                <w:sz w:val="22"/>
                <w:szCs w:val="22"/>
              </w:rPr>
              <w:t>20,000</w:t>
            </w:r>
          </w:p>
        </w:tc>
        <w:tc>
          <w:tcPr>
            <w:tcW w:w="853" w:type="dxa"/>
            <w:vAlign w:val="center"/>
          </w:tcPr>
          <w:p w14:paraId="6BF04905" w14:textId="77777777" w:rsidR="00D16512" w:rsidRPr="005B7DEF" w:rsidRDefault="00D16512" w:rsidP="00174DF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342"/>
                <w:tab w:val="left" w:pos="1103"/>
              </w:tabs>
              <w:ind w:left="-4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B7DE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9" w:type="dxa"/>
            <w:vAlign w:val="center"/>
          </w:tcPr>
          <w:p w14:paraId="7C2E2FF6" w14:textId="77777777" w:rsidR="00D16512" w:rsidRPr="005B7DEF" w:rsidRDefault="00D16512" w:rsidP="00174DF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342"/>
                <w:tab w:val="left" w:pos="1103"/>
              </w:tabs>
              <w:ind w:left="-4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B7DE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vAlign w:val="center"/>
          </w:tcPr>
          <w:p w14:paraId="12F2E6FB" w14:textId="77777777" w:rsidR="00D16512" w:rsidRPr="003F5264" w:rsidRDefault="00D16512" w:rsidP="00174DF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  <w:r w:rsidRPr="003F5264">
              <w:rPr>
                <w:rFonts w:ascii="Angsana New" w:hAnsi="Angsana New"/>
                <w:sz w:val="22"/>
                <w:szCs w:val="22"/>
              </w:rPr>
              <w:t>0,786</w:t>
            </w:r>
          </w:p>
        </w:tc>
        <w:tc>
          <w:tcPr>
            <w:tcW w:w="851" w:type="dxa"/>
            <w:vAlign w:val="center"/>
          </w:tcPr>
          <w:p w14:paraId="0B93F358" w14:textId="77777777" w:rsidR="00D16512" w:rsidRPr="003F5264" w:rsidRDefault="00D16512" w:rsidP="00174DF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ind w:left="-39" w:right="-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5264">
              <w:rPr>
                <w:rFonts w:ascii="Angsana New" w:hAnsi="Angsana New"/>
                <w:sz w:val="22"/>
                <w:szCs w:val="22"/>
              </w:rPr>
              <w:t>84,934</w:t>
            </w:r>
          </w:p>
        </w:tc>
        <w:tc>
          <w:tcPr>
            <w:tcW w:w="850" w:type="dxa"/>
            <w:vAlign w:val="center"/>
          </w:tcPr>
          <w:p w14:paraId="45EB275F" w14:textId="77777777" w:rsidR="00D16512" w:rsidRPr="003F5264" w:rsidRDefault="00D16512" w:rsidP="00174DF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ind w:left="-39" w:right="-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5264">
              <w:rPr>
                <w:rFonts w:ascii="Angsana New" w:hAnsi="Angsana New"/>
                <w:sz w:val="22"/>
                <w:szCs w:val="22"/>
              </w:rPr>
              <w:t>1</w:t>
            </w:r>
            <w:r>
              <w:rPr>
                <w:rFonts w:ascii="Angsana New" w:hAnsi="Angsana New"/>
                <w:sz w:val="22"/>
                <w:szCs w:val="22"/>
              </w:rPr>
              <w:t>2</w:t>
            </w:r>
            <w:r w:rsidRPr="003F5264">
              <w:rPr>
                <w:rFonts w:ascii="Angsana New" w:hAnsi="Angsana New"/>
                <w:sz w:val="22"/>
                <w:szCs w:val="22"/>
              </w:rPr>
              <w:t>5,72</w:t>
            </w:r>
            <w:r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9524E63" w14:textId="77777777" w:rsidR="00D16512" w:rsidRPr="00CA726A" w:rsidRDefault="00D16512" w:rsidP="001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</w:tr>
      <w:tr w:rsidR="00D16512" w:rsidRPr="00CA726A" w14:paraId="5DCA1B9F" w14:textId="77777777" w:rsidTr="00D848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70"/>
        </w:trPr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</w:tcPr>
          <w:p w14:paraId="39AB4784" w14:textId="77777777" w:rsidR="00D16512" w:rsidRPr="00D84824" w:rsidRDefault="00D16512" w:rsidP="00D84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7AE355A3" w14:textId="77777777" w:rsidR="00D16512" w:rsidRPr="00D84824" w:rsidRDefault="00D16512" w:rsidP="00D84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7E594160" w14:textId="77777777" w:rsidR="00D16512" w:rsidRPr="00D84824" w:rsidRDefault="00D16512" w:rsidP="00D84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95"/>
              <w:jc w:val="right"/>
              <w:rPr>
                <w:rFonts w:ascii="Angsana New" w:hAnsi="Angsana New"/>
                <w:sz w:val="12"/>
                <w:szCs w:val="12"/>
                <w:highlight w:val="yellow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14:paraId="412E071F" w14:textId="77777777" w:rsidR="00D16512" w:rsidRPr="00D84824" w:rsidRDefault="00D16512" w:rsidP="00D84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" w:right="-143"/>
              <w:rPr>
                <w:rFonts w:ascii="Angsana New" w:hAnsi="Angsana New"/>
                <w:sz w:val="12"/>
                <w:szCs w:val="12"/>
                <w:highlight w:val="yellow"/>
                <w:cs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1DD404DC" w14:textId="77777777" w:rsidR="00D16512" w:rsidRPr="00D84824" w:rsidRDefault="00D16512" w:rsidP="00D84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143"/>
              <w:jc w:val="center"/>
              <w:rPr>
                <w:rFonts w:ascii="Angsana New" w:hAnsi="Angsana New"/>
                <w:sz w:val="12"/>
                <w:szCs w:val="12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9CB222B" w14:textId="77777777" w:rsidR="00D16512" w:rsidRPr="00D84824" w:rsidRDefault="00D16512" w:rsidP="00D84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143"/>
              <w:jc w:val="center"/>
              <w:rPr>
                <w:rFonts w:ascii="Angsana New" w:hAnsi="Angsana New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0EAB8F1" w14:textId="77777777" w:rsidR="00D16512" w:rsidRPr="00D84824" w:rsidRDefault="00D16512" w:rsidP="00D84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95"/>
              <w:jc w:val="right"/>
              <w:rPr>
                <w:rFonts w:ascii="Angsana New" w:hAnsi="Angsana New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7C5CFEA" w14:textId="77777777" w:rsidR="00D16512" w:rsidRPr="00D84824" w:rsidRDefault="00D16512" w:rsidP="00D84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95"/>
              <w:jc w:val="right"/>
              <w:rPr>
                <w:rFonts w:ascii="Angsana New" w:hAnsi="Angsana New"/>
                <w:sz w:val="12"/>
                <w:szCs w:val="12"/>
                <w:highlight w:val="yellow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AC62018" w14:textId="77777777" w:rsidR="00D16512" w:rsidRPr="00D84824" w:rsidRDefault="00D16512" w:rsidP="00D84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12"/>
                <w:szCs w:val="12"/>
                <w:highlight w:val="yellow"/>
                <w:cs/>
              </w:rPr>
            </w:pPr>
          </w:p>
        </w:tc>
      </w:tr>
      <w:tr w:rsidR="00D16512" w:rsidRPr="00CA726A" w14:paraId="64647662" w14:textId="77777777" w:rsidTr="00174D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</w:tcPr>
          <w:p w14:paraId="2D9299F9" w14:textId="77777777" w:rsidR="00D16512" w:rsidRPr="005C6F08" w:rsidRDefault="00D16512" w:rsidP="001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6C29BEEB" w14:textId="77777777" w:rsidR="00D16512" w:rsidRPr="005C6F08" w:rsidRDefault="00D16512" w:rsidP="001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188E38EE" w14:textId="77777777" w:rsidR="00D16512" w:rsidRPr="00CA726A" w:rsidRDefault="00D16512" w:rsidP="001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14:paraId="232ACA2B" w14:textId="77777777" w:rsidR="00D16512" w:rsidRPr="00CA726A" w:rsidRDefault="00D16512" w:rsidP="001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3B9AA6F1" w14:textId="77777777" w:rsidR="00D16512" w:rsidRPr="00CA726A" w:rsidRDefault="00D16512" w:rsidP="001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70344CB" w14:textId="77777777" w:rsidR="00D16512" w:rsidRPr="00CA726A" w:rsidRDefault="00D16512" w:rsidP="001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372E00A" w14:textId="77777777" w:rsidR="00D16512" w:rsidRPr="00CA726A" w:rsidRDefault="00D16512" w:rsidP="001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9098D44" w14:textId="77777777" w:rsidR="00D16512" w:rsidRPr="00CA726A" w:rsidRDefault="00D16512" w:rsidP="001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E7D34EE" w14:textId="77777777" w:rsidR="00D16512" w:rsidRPr="00CA726A" w:rsidRDefault="00D16512" w:rsidP="001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</w:tr>
      <w:tr w:rsidR="00D16512" w:rsidRPr="00662E7E" w14:paraId="68096FA5" w14:textId="77777777" w:rsidTr="00174D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</w:tcPr>
          <w:p w14:paraId="7D1E8B54" w14:textId="77777777" w:rsidR="00D16512" w:rsidRPr="005C6F08" w:rsidRDefault="00D16512" w:rsidP="001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เจ้าหนี้การค้า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17D40DC7" w14:textId="77777777" w:rsidR="00D16512" w:rsidRPr="005C6F08" w:rsidRDefault="00D16512" w:rsidP="001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1534D" w14:textId="77777777" w:rsidR="00D16512" w:rsidRPr="00662E7E" w:rsidRDefault="00D16512" w:rsidP="001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4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62E7E">
              <w:rPr>
                <w:rFonts w:ascii="Angsana New" w:hAnsi="Angsana New"/>
                <w:sz w:val="22"/>
                <w:szCs w:val="22"/>
              </w:rPr>
              <w:t xml:space="preserve">   -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14:paraId="428579CE" w14:textId="77777777" w:rsidR="00D16512" w:rsidRPr="00662E7E" w:rsidRDefault="00D16512" w:rsidP="001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4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62E7E">
              <w:rPr>
                <w:rFonts w:ascii="Angsana New" w:hAnsi="Angsana New"/>
                <w:sz w:val="22"/>
                <w:szCs w:val="22"/>
              </w:rPr>
              <w:t xml:space="preserve">   -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159E9C98" w14:textId="77777777" w:rsidR="00D16512" w:rsidRPr="00662E7E" w:rsidRDefault="00D16512" w:rsidP="001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62E7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0EA3503" w14:textId="77777777" w:rsidR="00D16512" w:rsidRPr="00662E7E" w:rsidRDefault="00D16512" w:rsidP="001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62E7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0053A3" w14:textId="77777777" w:rsidR="00D16512" w:rsidRPr="00662E7E" w:rsidRDefault="00D16512" w:rsidP="001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62E7E">
              <w:rPr>
                <w:rFonts w:ascii="Angsana New" w:hAnsi="Angsana New"/>
                <w:sz w:val="22"/>
                <w:szCs w:val="22"/>
              </w:rPr>
              <w:t>37,</w:t>
            </w:r>
            <w:r>
              <w:rPr>
                <w:rFonts w:ascii="Angsana New" w:hAnsi="Angsana New"/>
                <w:sz w:val="22"/>
                <w:szCs w:val="22"/>
              </w:rPr>
              <w:t>922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9559C1" w14:textId="77777777" w:rsidR="00D16512" w:rsidRPr="00662E7E" w:rsidRDefault="00D16512" w:rsidP="001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62E7E">
              <w:rPr>
                <w:rFonts w:ascii="Angsana New" w:hAnsi="Angsana New"/>
                <w:sz w:val="22"/>
                <w:szCs w:val="22"/>
              </w:rPr>
              <w:t>37,</w:t>
            </w:r>
            <w:r>
              <w:rPr>
                <w:rFonts w:ascii="Angsana New" w:hAnsi="Angsana New"/>
                <w:sz w:val="22"/>
                <w:szCs w:val="22"/>
              </w:rPr>
              <w:t>922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BA0EF4E" w14:textId="77777777" w:rsidR="00D16512" w:rsidRPr="00662E7E" w:rsidRDefault="00D16512" w:rsidP="001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62E7E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16512" w:rsidRPr="00662E7E" w14:paraId="01242AEB" w14:textId="77777777" w:rsidTr="00174D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</w:tcPr>
          <w:p w14:paraId="4D0CE92D" w14:textId="273C917E" w:rsidR="00D16512" w:rsidRPr="005C6F08" w:rsidRDefault="00D16512" w:rsidP="001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เจ้าหนี้</w:t>
            </w:r>
            <w:r w:rsidR="004C0A26">
              <w:rPr>
                <w:rFonts w:ascii="Angsana New" w:hAnsi="Angsana New" w:hint="cs"/>
                <w:sz w:val="22"/>
                <w:szCs w:val="22"/>
                <w:cs/>
              </w:rPr>
              <w:t>หมุนเวียน</w:t>
            </w:r>
            <w:r w:rsidRPr="005C6F08">
              <w:rPr>
                <w:rFonts w:ascii="Angsana New" w:hAnsi="Angsana New"/>
                <w:sz w:val="22"/>
                <w:szCs w:val="22"/>
                <w:cs/>
              </w:rPr>
              <w:t>อื่น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035A5432" w14:textId="77777777" w:rsidR="00D16512" w:rsidRPr="005C6F08" w:rsidRDefault="00D16512" w:rsidP="001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CA468" w14:textId="77777777" w:rsidR="00D16512" w:rsidRPr="00662E7E" w:rsidRDefault="00D16512" w:rsidP="001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4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62E7E">
              <w:rPr>
                <w:rFonts w:ascii="Angsana New" w:hAnsi="Angsana New"/>
                <w:sz w:val="22"/>
                <w:szCs w:val="22"/>
              </w:rPr>
              <w:t xml:space="preserve">   -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14:paraId="6C1C03FE" w14:textId="77777777" w:rsidR="00D16512" w:rsidRPr="00662E7E" w:rsidRDefault="00D16512" w:rsidP="001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4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62E7E">
              <w:rPr>
                <w:rFonts w:ascii="Angsana New" w:hAnsi="Angsana New"/>
                <w:sz w:val="22"/>
                <w:szCs w:val="22"/>
              </w:rPr>
              <w:t xml:space="preserve">   -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09D21BCA" w14:textId="77777777" w:rsidR="00D16512" w:rsidRPr="00662E7E" w:rsidRDefault="00D16512" w:rsidP="001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62E7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C80D93E" w14:textId="77777777" w:rsidR="00D16512" w:rsidRPr="00662E7E" w:rsidRDefault="00D16512" w:rsidP="001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62E7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1AF697" w14:textId="77777777" w:rsidR="00D16512" w:rsidRPr="00662E7E" w:rsidRDefault="00D16512" w:rsidP="001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62E7E">
              <w:rPr>
                <w:rFonts w:ascii="Angsana New" w:hAnsi="Angsana New"/>
                <w:sz w:val="22"/>
                <w:szCs w:val="22"/>
              </w:rPr>
              <w:t>41,</w:t>
            </w:r>
            <w:r>
              <w:rPr>
                <w:rFonts w:ascii="Angsana New" w:hAnsi="Angsana New"/>
                <w:sz w:val="22"/>
                <w:szCs w:val="22"/>
              </w:rPr>
              <w:t>327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72DB3D" w14:textId="77777777" w:rsidR="00D16512" w:rsidRPr="00662E7E" w:rsidRDefault="00D16512" w:rsidP="001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62E7E">
              <w:rPr>
                <w:rFonts w:ascii="Angsana New" w:hAnsi="Angsana New"/>
                <w:sz w:val="22"/>
                <w:szCs w:val="22"/>
              </w:rPr>
              <w:t>41,</w:t>
            </w:r>
            <w:r>
              <w:rPr>
                <w:rFonts w:ascii="Angsana New" w:hAnsi="Angsana New"/>
                <w:sz w:val="22"/>
                <w:szCs w:val="22"/>
              </w:rPr>
              <w:t>327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851B1F0" w14:textId="77777777" w:rsidR="00D16512" w:rsidRPr="00662E7E" w:rsidRDefault="00D16512" w:rsidP="001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62E7E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16512" w:rsidRPr="00662E7E" w14:paraId="0828124D" w14:textId="77777777" w:rsidTr="00174D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</w:tcPr>
          <w:p w14:paraId="638F2DF8" w14:textId="77777777" w:rsidR="00D16512" w:rsidRPr="005C6F08" w:rsidRDefault="00D16512" w:rsidP="001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3"/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เงินมัดจำรับ</w:t>
            </w:r>
            <w:r w:rsidRPr="005C6F08">
              <w:rPr>
                <w:rFonts w:ascii="Angsana New" w:hAnsi="Angsana New" w:hint="cs"/>
                <w:sz w:val="22"/>
                <w:szCs w:val="22"/>
                <w:cs/>
              </w:rPr>
              <w:t>และเงินรับล่วงหน้า</w:t>
            </w:r>
            <w:r w:rsidRPr="005C6F08">
              <w:rPr>
                <w:rFonts w:ascii="Angsana New" w:hAnsi="Angsana New"/>
                <w:sz w:val="22"/>
                <w:szCs w:val="22"/>
                <w:cs/>
              </w:rPr>
              <w:t>จากลูกค้า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06E37092" w14:textId="77777777" w:rsidR="00D16512" w:rsidRPr="005C6F08" w:rsidRDefault="00D16512" w:rsidP="001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23813" w14:textId="77777777" w:rsidR="00D16512" w:rsidRPr="00662E7E" w:rsidRDefault="00D16512" w:rsidP="001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4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62E7E">
              <w:rPr>
                <w:rFonts w:ascii="Angsana New" w:hAnsi="Angsana New"/>
                <w:sz w:val="22"/>
                <w:szCs w:val="22"/>
              </w:rPr>
              <w:t xml:space="preserve">   -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14:paraId="790E2317" w14:textId="77777777" w:rsidR="00D16512" w:rsidRPr="00662E7E" w:rsidRDefault="00D16512" w:rsidP="001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4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62E7E">
              <w:rPr>
                <w:rFonts w:ascii="Angsana New" w:hAnsi="Angsana New"/>
                <w:sz w:val="22"/>
                <w:szCs w:val="22"/>
              </w:rPr>
              <w:t xml:space="preserve">   -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522AA" w14:textId="77777777" w:rsidR="00D16512" w:rsidRPr="00662E7E" w:rsidRDefault="00D16512" w:rsidP="001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62E7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FB097" w14:textId="77777777" w:rsidR="00D16512" w:rsidRPr="00662E7E" w:rsidRDefault="00D16512" w:rsidP="001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62E7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569315" w14:textId="77777777" w:rsidR="00D16512" w:rsidRPr="00662E7E" w:rsidRDefault="00D16512" w:rsidP="001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62E7E">
              <w:rPr>
                <w:rFonts w:ascii="Angsana New" w:hAnsi="Angsana New"/>
                <w:sz w:val="22"/>
                <w:szCs w:val="22"/>
              </w:rPr>
              <w:t>43,997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555AC7" w14:textId="77777777" w:rsidR="00D16512" w:rsidRPr="00662E7E" w:rsidRDefault="00D16512" w:rsidP="001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62E7E">
              <w:rPr>
                <w:rFonts w:ascii="Angsana New" w:hAnsi="Angsana New"/>
                <w:sz w:val="22"/>
                <w:szCs w:val="22"/>
              </w:rPr>
              <w:t>43,997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7886F71" w14:textId="77777777" w:rsidR="00D16512" w:rsidRPr="00662E7E" w:rsidRDefault="00D16512" w:rsidP="001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62E7E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16512" w:rsidRPr="007573CF" w14:paraId="3943A691" w14:textId="77777777" w:rsidTr="00174D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</w:tcPr>
          <w:p w14:paraId="0452DC0F" w14:textId="77777777" w:rsidR="00D16512" w:rsidRPr="005C6F08" w:rsidRDefault="00D16512" w:rsidP="001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 w:hint="cs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79D0D4E2" w14:textId="77777777" w:rsidR="00D16512" w:rsidRPr="005C6F08" w:rsidRDefault="00D16512" w:rsidP="001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3CD19" w14:textId="77777777" w:rsidR="00D16512" w:rsidRPr="00662E7E" w:rsidRDefault="00D16512" w:rsidP="001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4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62E7E">
              <w:rPr>
                <w:rFonts w:ascii="Angsana New" w:hAnsi="Angsana New"/>
                <w:sz w:val="22"/>
                <w:szCs w:val="22"/>
              </w:rPr>
              <w:t xml:space="preserve">   -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14:paraId="6A60209B" w14:textId="77777777" w:rsidR="00D16512" w:rsidRPr="00662E7E" w:rsidRDefault="00D16512" w:rsidP="001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4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62E7E">
              <w:rPr>
                <w:rFonts w:ascii="Angsana New" w:hAnsi="Angsana New"/>
                <w:sz w:val="22"/>
                <w:szCs w:val="22"/>
              </w:rPr>
              <w:t xml:space="preserve">   -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FC310" w14:textId="77777777" w:rsidR="00D16512" w:rsidRPr="00662E7E" w:rsidRDefault="00D16512" w:rsidP="001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62E7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AEDBE" w14:textId="77777777" w:rsidR="00D16512" w:rsidRPr="007573CF" w:rsidRDefault="00D16512" w:rsidP="001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573CF">
              <w:rPr>
                <w:rFonts w:ascii="Angsana New" w:hAnsi="Angsana New"/>
                <w:sz w:val="22"/>
                <w:szCs w:val="22"/>
              </w:rPr>
              <w:t>257,</w:t>
            </w:r>
            <w:r>
              <w:rPr>
                <w:rFonts w:ascii="Angsana New" w:hAnsi="Angsana New"/>
                <w:sz w:val="22"/>
                <w:szCs w:val="22"/>
              </w:rPr>
              <w:t>799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FF5CF3" w14:textId="77777777" w:rsidR="00D16512" w:rsidRPr="00662E7E" w:rsidRDefault="00D16512" w:rsidP="00243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62E7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9DC8B2" w14:textId="77777777" w:rsidR="00D16512" w:rsidRPr="00662E7E" w:rsidRDefault="00D16512" w:rsidP="001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62E7E">
              <w:rPr>
                <w:rFonts w:ascii="Angsana New" w:hAnsi="Angsana New"/>
                <w:sz w:val="22"/>
                <w:szCs w:val="22"/>
              </w:rPr>
              <w:t>257,</w:t>
            </w:r>
            <w:r>
              <w:rPr>
                <w:rFonts w:ascii="Angsana New" w:hAnsi="Angsana New"/>
                <w:sz w:val="22"/>
                <w:szCs w:val="22"/>
              </w:rPr>
              <w:t>799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E291626" w14:textId="77777777" w:rsidR="00D16512" w:rsidRPr="007573CF" w:rsidRDefault="00D16512" w:rsidP="001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573CF">
              <w:rPr>
                <w:rFonts w:ascii="Angsana New" w:hAnsi="Angsana New"/>
                <w:sz w:val="22"/>
                <w:szCs w:val="22"/>
              </w:rPr>
              <w:t>4.95 - 7.05</w:t>
            </w:r>
          </w:p>
        </w:tc>
      </w:tr>
      <w:tr w:rsidR="00D16512" w:rsidRPr="00F00FD8" w14:paraId="4F84C940" w14:textId="77777777" w:rsidTr="00174D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</w:tcPr>
          <w:p w14:paraId="7359DEC4" w14:textId="77777777" w:rsidR="00D16512" w:rsidRPr="005C6F08" w:rsidRDefault="00D16512" w:rsidP="00174DFD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59C3FA17" w14:textId="77777777" w:rsidR="00D16512" w:rsidRPr="005C6F08" w:rsidRDefault="00D16512" w:rsidP="001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4E5E2BFB" w14:textId="77777777" w:rsidR="00D16512" w:rsidRPr="00E43112" w:rsidRDefault="00D16512" w:rsidP="00312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43112">
              <w:rPr>
                <w:rFonts w:ascii="Angsana New" w:hAnsi="Angsana New"/>
                <w:sz w:val="22"/>
                <w:szCs w:val="22"/>
              </w:rPr>
              <w:t>4,694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14:paraId="0DCA1E0B" w14:textId="77777777" w:rsidR="00D16512" w:rsidRPr="00E43112" w:rsidRDefault="00D16512" w:rsidP="00312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43112">
              <w:rPr>
                <w:rFonts w:ascii="Angsana New" w:hAnsi="Angsana New"/>
                <w:sz w:val="22"/>
                <w:szCs w:val="22"/>
              </w:rPr>
              <w:t>11,845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F4804" w14:textId="77777777" w:rsidR="00D16512" w:rsidRPr="00E43112" w:rsidRDefault="00D16512" w:rsidP="009A3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4311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FAA87E2" w14:textId="77777777" w:rsidR="00D16512" w:rsidRPr="00E43112" w:rsidRDefault="00D16512" w:rsidP="009A3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4311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C2BDF6A" w14:textId="77777777" w:rsidR="00D16512" w:rsidRPr="00E43112" w:rsidRDefault="00D16512" w:rsidP="00243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4311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6B827" w14:textId="77777777" w:rsidR="00D16512" w:rsidRPr="00E43112" w:rsidRDefault="00D16512" w:rsidP="00E43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43112">
              <w:rPr>
                <w:rFonts w:ascii="Angsana New" w:hAnsi="Angsana New"/>
                <w:sz w:val="22"/>
                <w:szCs w:val="22"/>
              </w:rPr>
              <w:t>16,539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A73976B" w14:textId="77777777" w:rsidR="00D16512" w:rsidRPr="00F00FD8" w:rsidRDefault="00D16512" w:rsidP="00E43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00FD8">
              <w:rPr>
                <w:rFonts w:ascii="Angsana New" w:hAnsi="Angsana New"/>
                <w:sz w:val="22"/>
                <w:szCs w:val="22"/>
              </w:rPr>
              <w:t xml:space="preserve">4.00 </w:t>
            </w:r>
            <w:r>
              <w:rPr>
                <w:rFonts w:ascii="Angsana New" w:hAnsi="Angsana New"/>
                <w:sz w:val="22"/>
                <w:szCs w:val="22"/>
              </w:rPr>
              <w:t xml:space="preserve">- </w:t>
            </w:r>
            <w:r w:rsidRPr="00F00FD8">
              <w:rPr>
                <w:rFonts w:ascii="Angsana New" w:hAnsi="Angsana New"/>
                <w:sz w:val="22"/>
                <w:szCs w:val="22"/>
              </w:rPr>
              <w:t>9.67</w:t>
            </w:r>
          </w:p>
        </w:tc>
      </w:tr>
      <w:tr w:rsidR="007E76E7" w:rsidRPr="00F00FD8" w14:paraId="6F3D4032" w14:textId="77777777" w:rsidTr="00174D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</w:tcPr>
          <w:p w14:paraId="79D4C089" w14:textId="75380C02" w:rsidR="007E76E7" w:rsidRPr="005C6F08" w:rsidRDefault="007E76E7" w:rsidP="007E76E7">
            <w:pPr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เงินประกันผลงาน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71EB3277" w14:textId="5D185876" w:rsidR="007E76E7" w:rsidRPr="005C6F08" w:rsidRDefault="007E76E7" w:rsidP="007E7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66FBF23E" w14:textId="1AB8A2D4" w:rsidR="007E76E7" w:rsidRPr="00662E7E" w:rsidRDefault="009A384B" w:rsidP="009A38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ind w:left="-11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14:paraId="6A892DD4" w14:textId="4D33BE11" w:rsidR="007E76E7" w:rsidRPr="00662E7E" w:rsidRDefault="009A384B" w:rsidP="009A38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ind w:left="-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B7DE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02124" w14:textId="481B992F" w:rsidR="007E76E7" w:rsidRPr="00662E7E" w:rsidRDefault="009A384B" w:rsidP="007E76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4311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EF436F9" w14:textId="0C02017A" w:rsidR="007E76E7" w:rsidRPr="00F00FD8" w:rsidRDefault="009A384B" w:rsidP="007E76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4311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9EDC095" w14:textId="0A17ACDB" w:rsidR="007E76E7" w:rsidRPr="00662E7E" w:rsidRDefault="007E76E7" w:rsidP="007E76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7,433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01CA9A" w14:textId="1F687187" w:rsidR="007E76E7" w:rsidRPr="00662E7E" w:rsidRDefault="007E76E7" w:rsidP="007E76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7,433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CC651CF" w14:textId="0F368680" w:rsidR="007E76E7" w:rsidRPr="00F00FD8" w:rsidRDefault="007E76E7" w:rsidP="007E7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62E7E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E76E7" w:rsidRPr="00CA726A" w14:paraId="03CBF41A" w14:textId="77777777" w:rsidTr="00174D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</w:tcPr>
          <w:p w14:paraId="34296CE0" w14:textId="77777777" w:rsidR="007E76E7" w:rsidRPr="005C6F08" w:rsidRDefault="007E76E7" w:rsidP="007E7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344291EF" w14:textId="77777777" w:rsidR="007E76E7" w:rsidRPr="005C6F08" w:rsidRDefault="007E76E7" w:rsidP="007E7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78E55F61" w14:textId="77777777" w:rsidR="007E76E7" w:rsidRPr="00662E7E" w:rsidRDefault="007E76E7" w:rsidP="007E76E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62E7E">
              <w:rPr>
                <w:rFonts w:ascii="Angsana New" w:hAnsi="Angsana New"/>
                <w:sz w:val="22"/>
                <w:szCs w:val="22"/>
              </w:rPr>
              <w:t>4,694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14:paraId="1288F91D" w14:textId="77777777" w:rsidR="007E76E7" w:rsidRPr="00662E7E" w:rsidRDefault="007E76E7" w:rsidP="007E76E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62E7E">
              <w:rPr>
                <w:rFonts w:ascii="Angsana New" w:hAnsi="Angsana New"/>
                <w:sz w:val="22"/>
                <w:szCs w:val="22"/>
              </w:rPr>
              <w:t>11,845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97E2A" w14:textId="77777777" w:rsidR="007E76E7" w:rsidRPr="00662E7E" w:rsidRDefault="007E76E7" w:rsidP="007E76E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62E7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9E6AC" w14:textId="77777777" w:rsidR="007E76E7" w:rsidRPr="00CA726A" w:rsidRDefault="007E76E7" w:rsidP="007E76E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  <w:highlight w:val="yellow"/>
              </w:rPr>
            </w:pPr>
            <w:r w:rsidRPr="007573CF">
              <w:rPr>
                <w:rFonts w:ascii="Angsana New" w:hAnsi="Angsana New"/>
                <w:sz w:val="22"/>
                <w:szCs w:val="22"/>
              </w:rPr>
              <w:t>257,</w:t>
            </w:r>
            <w:r>
              <w:rPr>
                <w:rFonts w:ascii="Angsana New" w:hAnsi="Angsana New"/>
                <w:sz w:val="22"/>
                <w:szCs w:val="22"/>
              </w:rPr>
              <w:t>799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35762" w14:textId="5E5F9DE3" w:rsidR="007E76E7" w:rsidRPr="00662E7E" w:rsidRDefault="007E76E7" w:rsidP="007E76E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62E7E">
              <w:rPr>
                <w:rFonts w:ascii="Angsana New" w:hAnsi="Angsana New"/>
                <w:sz w:val="22"/>
                <w:szCs w:val="22"/>
              </w:rPr>
              <w:t>1</w:t>
            </w:r>
            <w:r>
              <w:rPr>
                <w:rFonts w:ascii="Angsana New" w:hAnsi="Angsana New"/>
                <w:sz w:val="22"/>
                <w:szCs w:val="22"/>
              </w:rPr>
              <w:t>30</w:t>
            </w:r>
            <w:r w:rsidRPr="00662E7E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679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C3108" w14:textId="424FC65B" w:rsidR="007E76E7" w:rsidRPr="00662E7E" w:rsidRDefault="007E76E7" w:rsidP="007E76E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</w:t>
            </w:r>
            <w:r w:rsidR="009A384B">
              <w:rPr>
                <w:rFonts w:ascii="Angsana New" w:hAnsi="Angsana New"/>
                <w:sz w:val="22"/>
                <w:szCs w:val="22"/>
              </w:rPr>
              <w:t>5,017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0C1BF12" w14:textId="77777777" w:rsidR="007E76E7" w:rsidRPr="00CA726A" w:rsidRDefault="007E76E7" w:rsidP="007E7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2"/>
                <w:szCs w:val="22"/>
                <w:highlight w:val="yellow"/>
                <w:u w:val="double"/>
              </w:rPr>
            </w:pPr>
          </w:p>
        </w:tc>
      </w:tr>
    </w:tbl>
    <w:p w14:paraId="3DD096E1" w14:textId="77777777" w:rsidR="00D16512" w:rsidRPr="00695A95" w:rsidRDefault="00D16512" w:rsidP="009E3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724DE492" w14:textId="6F2FF172" w:rsidR="004A4C20" w:rsidRPr="009E30A5" w:rsidRDefault="004A4C20" w:rsidP="009E3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  <w:lang w:val="th-TH"/>
        </w:rPr>
      </w:pPr>
      <w:r w:rsidRPr="005C6F08">
        <w:rPr>
          <w:rFonts w:ascii="Angsana New" w:hAnsi="Angsana New"/>
          <w:b/>
          <w:bCs/>
          <w:sz w:val="26"/>
          <w:szCs w:val="26"/>
          <w:cs/>
          <w:lang w:val="th-TH"/>
        </w:rPr>
        <w:t>มูลค่ายุติธรรมของเครื่องมือทางการเงิน</w:t>
      </w:r>
    </w:p>
    <w:p w14:paraId="3146AC8D" w14:textId="77777777" w:rsidR="004A4C20" w:rsidRPr="00695A95" w:rsidRDefault="004A4C20" w:rsidP="00695A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p w14:paraId="7F566C45" w14:textId="15D2E96A" w:rsidR="004A4C20" w:rsidRPr="005C6F08" w:rsidRDefault="004A4C20" w:rsidP="004A4C20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มูลค่ายุติธรรม</w:t>
      </w:r>
      <w:r w:rsidR="002B4281" w:rsidRPr="005C6F08">
        <w:rPr>
          <w:rFonts w:ascii="Angsana New" w:hAnsi="Angsana New" w:hint="cs"/>
          <w:sz w:val="26"/>
          <w:szCs w:val="26"/>
          <w:cs/>
        </w:rPr>
        <w:t xml:space="preserve"> </w:t>
      </w:r>
      <w:r w:rsidRPr="005C6F08">
        <w:rPr>
          <w:rFonts w:ascii="Angsana New" w:hAnsi="Angsana New"/>
          <w:sz w:val="26"/>
          <w:szCs w:val="26"/>
          <w:cs/>
        </w:rPr>
        <w:t>หมายถึง จำนวนเงินที่ผู้ซื้อและผู้ขายตกลงแลกเปลี่ยนเครื่องมือทางการเงินกันในขณะที่ทั้งสองฝ่ายมีความรอบรู้และเต็มใจ</w:t>
      </w:r>
      <w:r w:rsidRPr="005C6F08">
        <w:rPr>
          <w:rFonts w:ascii="Angsana New" w:hAnsi="Angsana New"/>
          <w:sz w:val="26"/>
          <w:szCs w:val="26"/>
        </w:rPr>
        <w:t xml:space="preserve">     </w:t>
      </w:r>
      <w:r w:rsidRPr="005C6F08">
        <w:rPr>
          <w:rFonts w:ascii="Angsana New" w:hAnsi="Angsana New"/>
          <w:sz w:val="26"/>
          <w:szCs w:val="26"/>
          <w:cs/>
        </w:rPr>
        <w:t>ในการแลกเปลี่ยนและสามารถต่อรองราคากันได้อย่างเป็นอิสระในลักษณะของผู้ที่ไม่มีความเกี่ยวข้องกันบริษัทใช้วิธีการและสมมติฐานดังต่อไปนี้ในการประมาณมูลค่ายุติธรรมของเครื่องมือทางการเงิน</w:t>
      </w:r>
    </w:p>
    <w:p w14:paraId="3184851C" w14:textId="77777777" w:rsidR="004A4C20" w:rsidRPr="00695A95" w:rsidRDefault="004A4C20" w:rsidP="00D84824">
      <w:pPr>
        <w:tabs>
          <w:tab w:val="clear" w:pos="227"/>
          <w:tab w:val="clear" w:pos="454"/>
          <w:tab w:val="left" w:pos="540"/>
        </w:tabs>
        <w:spacing w:line="240" w:lineRule="auto"/>
        <w:jc w:val="both"/>
        <w:rPr>
          <w:rFonts w:ascii="Angsana New" w:hAnsi="Angsana New"/>
          <w:sz w:val="14"/>
          <w:szCs w:val="14"/>
          <w:cs/>
        </w:rPr>
      </w:pPr>
    </w:p>
    <w:p w14:paraId="43F34855" w14:textId="3DEEF350" w:rsidR="004A4C20" w:rsidRPr="005C6F08" w:rsidRDefault="004A4C20" w:rsidP="004A4C20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เงินสดและรายการเทียบเท่าเงินสด</w:t>
      </w:r>
      <w:r w:rsidR="004564FE">
        <w:rPr>
          <w:rFonts w:ascii="Angsana New" w:hAnsi="Angsana New" w:hint="cs"/>
          <w:sz w:val="26"/>
          <w:szCs w:val="26"/>
          <w:cs/>
        </w:rPr>
        <w:t xml:space="preserve"> </w:t>
      </w:r>
      <w:r w:rsidR="00661291" w:rsidRPr="005C6F08">
        <w:rPr>
          <w:rFonts w:ascii="Angsana New" w:hAnsi="Angsana New"/>
          <w:sz w:val="26"/>
          <w:szCs w:val="26"/>
          <w:cs/>
        </w:rPr>
        <w:t>เงินฝากออมทรัพย์ที่มีข้อจำกัดในการใช้</w:t>
      </w:r>
      <w:r w:rsidR="003F0286">
        <w:rPr>
          <w:rFonts w:ascii="Angsana New" w:hAnsi="Angsana New" w:hint="cs"/>
          <w:sz w:val="26"/>
          <w:szCs w:val="26"/>
          <w:cs/>
        </w:rPr>
        <w:t>และเงินลงทุนระยะสั้นใน</w:t>
      </w:r>
      <w:r w:rsidR="003F0286" w:rsidRPr="003F0286">
        <w:rPr>
          <w:rFonts w:ascii="Angsana New" w:hAnsi="Angsana New" w:hint="cs"/>
          <w:sz w:val="26"/>
          <w:szCs w:val="26"/>
          <w:cs/>
        </w:rPr>
        <w:t>เงินฝากประจำ</w:t>
      </w:r>
      <w:r w:rsidR="00661291" w:rsidRPr="005C6F08">
        <w:rPr>
          <w:rFonts w:ascii="Angsana New" w:hAnsi="Angsana New" w:hint="cs"/>
          <w:sz w:val="26"/>
          <w:szCs w:val="26"/>
          <w:cs/>
        </w:rPr>
        <w:t xml:space="preserve"> </w:t>
      </w:r>
      <w:r w:rsidRPr="005C6F08">
        <w:rPr>
          <w:rFonts w:ascii="Angsana New" w:hAnsi="Angsana New"/>
          <w:sz w:val="26"/>
          <w:szCs w:val="26"/>
          <w:cs/>
        </w:rPr>
        <w:t>มีราคาตามบัญชี</w:t>
      </w:r>
      <w:r w:rsidR="00DB1D0B">
        <w:rPr>
          <w:rFonts w:ascii="Angsana New" w:hAnsi="Angsana New"/>
          <w:sz w:val="26"/>
          <w:szCs w:val="26"/>
        </w:rPr>
        <w:t xml:space="preserve">            </w:t>
      </w:r>
      <w:r w:rsidRPr="005C6F08">
        <w:rPr>
          <w:rFonts w:ascii="Angsana New" w:hAnsi="Angsana New"/>
          <w:sz w:val="26"/>
          <w:szCs w:val="26"/>
          <w:cs/>
        </w:rPr>
        <w:t xml:space="preserve">ไม่แตกต่างจากราคายุติธรรมอย่างเป็นสาระสำคัญ </w:t>
      </w:r>
      <w:r w:rsidR="00F227B2" w:rsidRPr="00F227B2">
        <w:rPr>
          <w:rFonts w:ascii="Angsana New" w:hAnsi="Angsana New"/>
          <w:sz w:val="26"/>
          <w:szCs w:val="26"/>
          <w:cs/>
        </w:rPr>
        <w:t>เนื่องจากสินทรัพย์ทางการเงินเหล่านี้มีอัตราดอกเบี้ยลอยตัวหรืออัตราดอกเบี้ยคงที่ซึ่งใกล้เคียงกับอัตราดอกเบี้ยตามท้องตลาด</w:t>
      </w:r>
    </w:p>
    <w:p w14:paraId="10E5CF19" w14:textId="410F6484" w:rsidR="00A86100" w:rsidRPr="00695A95" w:rsidRDefault="00A86100" w:rsidP="00D84824">
      <w:pPr>
        <w:tabs>
          <w:tab w:val="clear" w:pos="227"/>
          <w:tab w:val="clear" w:pos="454"/>
          <w:tab w:val="left" w:pos="540"/>
        </w:tabs>
        <w:spacing w:line="240" w:lineRule="auto"/>
        <w:jc w:val="both"/>
        <w:rPr>
          <w:rFonts w:ascii="Angsana New" w:hAnsi="Angsana New"/>
          <w:sz w:val="14"/>
          <w:szCs w:val="14"/>
        </w:rPr>
      </w:pPr>
    </w:p>
    <w:p w14:paraId="63A0ACB2" w14:textId="550F79BD" w:rsidR="00AB392F" w:rsidRDefault="009841FB" w:rsidP="00AB392F">
      <w:pPr>
        <w:jc w:val="thaiDistribute"/>
        <w:rPr>
          <w:rFonts w:ascii="Angsana New" w:hAnsi="Angsana New"/>
          <w:sz w:val="26"/>
          <w:szCs w:val="26"/>
        </w:rPr>
      </w:pPr>
      <w:r w:rsidRPr="00ED6435">
        <w:rPr>
          <w:rFonts w:ascii="Angsana New" w:hAnsi="Angsana New" w:hint="cs"/>
          <w:sz w:val="26"/>
          <w:szCs w:val="26"/>
          <w:cs/>
        </w:rPr>
        <w:t>เงินลงทุนระยะสั้น</w:t>
      </w:r>
      <w:r w:rsidR="003F0286" w:rsidRPr="00ED6435">
        <w:rPr>
          <w:rFonts w:ascii="Angsana New" w:hAnsi="Angsana New" w:hint="cs"/>
          <w:sz w:val="26"/>
          <w:szCs w:val="26"/>
          <w:cs/>
        </w:rPr>
        <w:t>ในกองทุนเปิดตราสารหนี้</w:t>
      </w:r>
      <w:r w:rsidRPr="00ED6435">
        <w:rPr>
          <w:rFonts w:ascii="Angsana New" w:hAnsi="Angsana New" w:hint="cs"/>
          <w:sz w:val="26"/>
          <w:szCs w:val="26"/>
          <w:cs/>
        </w:rPr>
        <w:t xml:space="preserve"> </w:t>
      </w:r>
      <w:r w:rsidR="003F0286" w:rsidRPr="00ED6435">
        <w:rPr>
          <w:rFonts w:ascii="Angsana New" w:hAnsi="Angsana New"/>
          <w:sz w:val="26"/>
          <w:szCs w:val="26"/>
        </w:rPr>
        <w:t xml:space="preserve">: </w:t>
      </w:r>
      <w:r w:rsidR="003F0286" w:rsidRPr="00ED6435">
        <w:rPr>
          <w:rFonts w:ascii="Angsana New" w:hAnsi="Angsana New"/>
          <w:sz w:val="26"/>
          <w:szCs w:val="26"/>
          <w:cs/>
        </w:rPr>
        <w:t>มูลค่ายุติธรรมถือตามราคา</w:t>
      </w:r>
      <w:r w:rsidR="00445D2C" w:rsidRPr="00ED6435">
        <w:rPr>
          <w:rFonts w:ascii="Angsana New" w:hAnsi="Angsana New" w:hint="cs"/>
          <w:sz w:val="26"/>
          <w:szCs w:val="26"/>
          <w:cs/>
        </w:rPr>
        <w:t>ปิด</w:t>
      </w:r>
      <w:r w:rsidR="003F0286" w:rsidRPr="00ED6435">
        <w:rPr>
          <w:rFonts w:ascii="Angsana New" w:hAnsi="Angsana New"/>
          <w:sz w:val="26"/>
          <w:szCs w:val="26"/>
          <w:cs/>
        </w:rPr>
        <w:t>ของหน่วยลงทุน ณ สิ้นว</w:t>
      </w:r>
      <w:r w:rsidR="003F0286" w:rsidRPr="00ED6435">
        <w:rPr>
          <w:rFonts w:ascii="Angsana New" w:hAnsi="Angsana New" w:hint="cs"/>
          <w:sz w:val="26"/>
          <w:szCs w:val="26"/>
          <w:cs/>
        </w:rPr>
        <w:t>ันทำ</w:t>
      </w:r>
      <w:r w:rsidR="003F0286" w:rsidRPr="00ED6435">
        <w:rPr>
          <w:rFonts w:ascii="Angsana New" w:hAnsi="Angsana New"/>
          <w:sz w:val="26"/>
          <w:szCs w:val="26"/>
          <w:cs/>
        </w:rPr>
        <w:t>การสุดท้ายของงวดบัญ</w:t>
      </w:r>
      <w:r w:rsidR="003F0286" w:rsidRPr="00ED6435">
        <w:rPr>
          <w:rFonts w:ascii="Angsana New" w:hAnsi="Angsana New" w:hint="cs"/>
          <w:sz w:val="26"/>
          <w:szCs w:val="26"/>
          <w:cs/>
        </w:rPr>
        <w:t>ชี</w:t>
      </w:r>
      <w:r w:rsidR="00AB392F" w:rsidRPr="00ED6435">
        <w:rPr>
          <w:rFonts w:ascii="Angsana New" w:hAnsi="Angsana New"/>
          <w:sz w:val="26"/>
          <w:szCs w:val="26"/>
        </w:rPr>
        <w:t xml:space="preserve"> (</w:t>
      </w:r>
      <w:r w:rsidR="00AB392F" w:rsidRPr="00ED6435">
        <w:rPr>
          <w:rFonts w:ascii="Angsana New" w:hAnsi="Angsana New"/>
          <w:sz w:val="26"/>
          <w:szCs w:val="26"/>
          <w:cs/>
        </w:rPr>
        <w:t xml:space="preserve">ใช้มูลค่ายุติธรรมระดับ </w:t>
      </w:r>
      <w:r w:rsidR="00AB392F" w:rsidRPr="00ED6435">
        <w:rPr>
          <w:rFonts w:ascii="Angsana New" w:hAnsi="Angsana New"/>
          <w:sz w:val="26"/>
          <w:szCs w:val="26"/>
        </w:rPr>
        <w:t>2</w:t>
      </w:r>
      <w:r w:rsidR="00AB392F" w:rsidRPr="00ED6435">
        <w:rPr>
          <w:rFonts w:ascii="Angsana New" w:hAnsi="Angsana New"/>
          <w:sz w:val="26"/>
          <w:szCs w:val="26"/>
          <w:cs/>
        </w:rPr>
        <w:t>)</w:t>
      </w:r>
      <w:r w:rsidR="00AB392F">
        <w:rPr>
          <w:rFonts w:ascii="Cordia New" w:hAnsi="Cordia New" w:cs="Cordia New"/>
          <w:sz w:val="26"/>
          <w:szCs w:val="26"/>
          <w:cs/>
        </w:rPr>
        <w:t xml:space="preserve"> </w:t>
      </w:r>
    </w:p>
    <w:p w14:paraId="45AA4C18" w14:textId="77777777" w:rsidR="009841FB" w:rsidRPr="00695A95" w:rsidRDefault="009841FB" w:rsidP="00D84824">
      <w:pPr>
        <w:tabs>
          <w:tab w:val="clear" w:pos="227"/>
          <w:tab w:val="clear" w:pos="454"/>
          <w:tab w:val="left" w:pos="540"/>
        </w:tabs>
        <w:spacing w:line="240" w:lineRule="auto"/>
        <w:jc w:val="both"/>
        <w:rPr>
          <w:rFonts w:ascii="Angsana New" w:hAnsi="Angsana New"/>
          <w:sz w:val="14"/>
          <w:szCs w:val="14"/>
        </w:rPr>
      </w:pPr>
    </w:p>
    <w:p w14:paraId="7DF68517" w14:textId="36B80696" w:rsidR="00661291" w:rsidRPr="005C6F08" w:rsidRDefault="00661291" w:rsidP="00661291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ลูกหนี้การค้า</w:t>
      </w:r>
      <w:r w:rsidRPr="005C6F08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/>
          <w:sz w:val="26"/>
          <w:szCs w:val="26"/>
          <w:cs/>
        </w:rPr>
        <w:t>เจ้าหนี้การค้า เจ้าหนี้</w:t>
      </w:r>
      <w:r w:rsidR="007E76E7">
        <w:rPr>
          <w:rFonts w:ascii="Angsana New" w:hAnsi="Angsana New" w:hint="cs"/>
          <w:sz w:val="26"/>
          <w:szCs w:val="26"/>
          <w:cs/>
        </w:rPr>
        <w:t>หมุนเวียน</w:t>
      </w:r>
      <w:r w:rsidRPr="005C6F08">
        <w:rPr>
          <w:rFonts w:ascii="Angsana New" w:hAnsi="Angsana New"/>
          <w:sz w:val="26"/>
          <w:szCs w:val="26"/>
          <w:cs/>
        </w:rPr>
        <w:t xml:space="preserve">อื่น </w:t>
      </w:r>
      <w:r w:rsidR="0083679E">
        <w:rPr>
          <w:rFonts w:ascii="Angsana New" w:hAnsi="Angsana New" w:hint="cs"/>
          <w:sz w:val="26"/>
          <w:szCs w:val="26"/>
          <w:cs/>
        </w:rPr>
        <w:t>และ</w:t>
      </w:r>
      <w:r w:rsidRPr="005C6F08">
        <w:rPr>
          <w:rFonts w:ascii="Angsana New" w:hAnsi="Angsana New"/>
          <w:sz w:val="26"/>
          <w:szCs w:val="26"/>
          <w:cs/>
        </w:rPr>
        <w:t>เงินมัดจำ</w:t>
      </w:r>
      <w:r w:rsidRPr="005C6F08">
        <w:rPr>
          <w:rFonts w:ascii="Angsana New" w:hAnsi="Angsana New" w:hint="cs"/>
          <w:sz w:val="26"/>
          <w:szCs w:val="26"/>
          <w:cs/>
        </w:rPr>
        <w:t>รับและเงินรับล่วงหน้า</w:t>
      </w:r>
      <w:r w:rsidRPr="005C6F08">
        <w:rPr>
          <w:rFonts w:ascii="Angsana New" w:hAnsi="Angsana New"/>
          <w:sz w:val="26"/>
          <w:szCs w:val="26"/>
          <w:cs/>
        </w:rPr>
        <w:t>รับจากลูกค้า</w:t>
      </w:r>
      <w:r w:rsidR="007E76E7">
        <w:rPr>
          <w:rFonts w:ascii="Angsana New" w:hAnsi="Angsana New" w:hint="cs"/>
          <w:sz w:val="26"/>
          <w:szCs w:val="26"/>
          <w:cs/>
        </w:rPr>
        <w:t>และเงินประกันผลงาน</w:t>
      </w:r>
      <w:r w:rsidRPr="005C6F08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/>
          <w:sz w:val="26"/>
          <w:szCs w:val="26"/>
          <w:cs/>
        </w:rPr>
        <w:t>มีราคาตามบัญชีใกล้เคียงกับมูลค่ายุติธรรมเนื่องจาก</w:t>
      </w:r>
      <w:r w:rsidRPr="005C6F08">
        <w:rPr>
          <w:rFonts w:ascii="Angsana New" w:hAnsi="Angsana New" w:hint="cs"/>
          <w:sz w:val="26"/>
          <w:szCs w:val="26"/>
          <w:cs/>
        </w:rPr>
        <w:t>สินทรัพย์และ</w:t>
      </w:r>
      <w:r w:rsidRPr="005C6F08">
        <w:rPr>
          <w:rFonts w:ascii="Angsana New" w:hAnsi="Angsana New"/>
          <w:sz w:val="26"/>
          <w:szCs w:val="26"/>
          <w:cs/>
        </w:rPr>
        <w:t>หนี้สินทางการเงินนี้จะครบกำหนดในระยะเวลาอันสั้น</w:t>
      </w:r>
    </w:p>
    <w:p w14:paraId="09CAECB3" w14:textId="77777777" w:rsidR="004A4C20" w:rsidRPr="00695A95" w:rsidRDefault="004A4C20" w:rsidP="00D84824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sz w:val="14"/>
          <w:szCs w:val="14"/>
        </w:rPr>
      </w:pPr>
    </w:p>
    <w:p w14:paraId="48E7414E" w14:textId="617B57AB" w:rsidR="004A4C20" w:rsidRPr="005C6F08" w:rsidRDefault="00D55D96" w:rsidP="007C11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 w:hint="cs"/>
          <w:sz w:val="26"/>
          <w:szCs w:val="26"/>
          <w:cs/>
        </w:rPr>
        <w:t>เงินกู้ยืม</w:t>
      </w:r>
      <w:r w:rsidR="00E07E76">
        <w:rPr>
          <w:rFonts w:ascii="Angsana New" w:hAnsi="Angsana New" w:hint="cs"/>
          <w:sz w:val="26"/>
          <w:szCs w:val="26"/>
          <w:cs/>
        </w:rPr>
        <w:t>ระยะสั้นและ</w:t>
      </w:r>
      <w:r w:rsidRPr="005C6F08">
        <w:rPr>
          <w:rFonts w:ascii="Angsana New" w:hAnsi="Angsana New" w:hint="cs"/>
          <w:sz w:val="26"/>
          <w:szCs w:val="26"/>
          <w:cs/>
        </w:rPr>
        <w:t>ระยะยาว</w:t>
      </w:r>
      <w:r w:rsidR="004A4C20" w:rsidRPr="005C6F08">
        <w:rPr>
          <w:rFonts w:ascii="Angsana New" w:hAnsi="Angsana New"/>
          <w:sz w:val="26"/>
          <w:szCs w:val="26"/>
          <w:cs/>
        </w:rPr>
        <w:t>จากสถาบันการเงิน</w:t>
      </w:r>
      <w:r w:rsidR="003D0564">
        <w:rPr>
          <w:rFonts w:ascii="Angsana New" w:hAnsi="Angsana New" w:hint="cs"/>
          <w:sz w:val="26"/>
          <w:szCs w:val="26"/>
          <w:cs/>
        </w:rPr>
        <w:t xml:space="preserve"> </w:t>
      </w:r>
      <w:r w:rsidR="004A4C20" w:rsidRPr="005C6F08">
        <w:rPr>
          <w:rFonts w:ascii="Angsana New" w:hAnsi="Angsana New"/>
          <w:sz w:val="26"/>
          <w:szCs w:val="26"/>
          <w:cs/>
        </w:rPr>
        <w:t>มีราคาตามบัญชีใกล้เคียงกับมูลค่ายุติธรรม เนื่องจากหนี้สินทางการเงินเหล่านี้มีอัตราดอกเบี้ยลอยตัวซึ่งใกล้เคียงกับอัตราดอกเบี้ยตามท้องตลาด</w:t>
      </w:r>
    </w:p>
    <w:p w14:paraId="4653C487" w14:textId="00D8ACF2" w:rsidR="002E62A9" w:rsidRPr="00695A95" w:rsidRDefault="002E62A9" w:rsidP="00D84824">
      <w:pPr>
        <w:spacing w:line="240" w:lineRule="auto"/>
        <w:rPr>
          <w:rFonts w:ascii="Angsana New" w:hAnsi="Angsana New"/>
          <w:sz w:val="16"/>
          <w:szCs w:val="16"/>
        </w:rPr>
      </w:pPr>
    </w:p>
    <w:p w14:paraId="629F4735" w14:textId="534020DA" w:rsidR="00A87A4F" w:rsidRPr="00876689" w:rsidRDefault="002E62A9" w:rsidP="00876689">
      <w:pPr>
        <w:spacing w:line="240" w:lineRule="auto"/>
        <w:rPr>
          <w:rFonts w:ascii="Angsana New" w:hAnsi="Angsana New"/>
          <w:sz w:val="26"/>
          <w:szCs w:val="26"/>
          <w:cs/>
        </w:rPr>
      </w:pPr>
      <w:r w:rsidRPr="005C6F08">
        <w:rPr>
          <w:rFonts w:ascii="Angsana New" w:hAnsi="Angsana New"/>
          <w:sz w:val="26"/>
          <w:szCs w:val="26"/>
          <w:cs/>
        </w:rPr>
        <w:t>หนี้สินตามสัญญาเช่</w:t>
      </w:r>
      <w:r w:rsidR="007B4727" w:rsidRPr="005C6F08">
        <w:rPr>
          <w:rFonts w:ascii="Angsana New" w:hAnsi="Angsana New" w:hint="cs"/>
          <w:sz w:val="26"/>
          <w:szCs w:val="26"/>
          <w:cs/>
        </w:rPr>
        <w:t>า</w:t>
      </w:r>
      <w:r w:rsidRPr="005C6F08">
        <w:rPr>
          <w:rFonts w:ascii="Angsana New" w:hAnsi="Angsana New" w:hint="cs"/>
          <w:sz w:val="26"/>
          <w:szCs w:val="26"/>
          <w:cs/>
        </w:rPr>
        <w:t>มีราคาตามบัญชีไม่แตกต่างจากราคายุติธรรมเนื่องจากหนี้สินเหล่านี้คำนวนโดยใช้อัตราดอกเบี้ยตามท้องตลาด</w:t>
      </w:r>
    </w:p>
    <w:p w14:paraId="5B64F5B7" w14:textId="6D494111" w:rsidR="00372855" w:rsidRPr="005C6F08" w:rsidRDefault="003A3449" w:rsidP="00C22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5C6F08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A87A4F">
        <w:rPr>
          <w:rFonts w:ascii="Angsana New" w:hAnsi="Angsana New"/>
          <w:b/>
          <w:bCs/>
          <w:sz w:val="26"/>
          <w:szCs w:val="26"/>
        </w:rPr>
        <w:t>3</w:t>
      </w:r>
      <w:r w:rsidR="00372855" w:rsidRPr="005C6F08">
        <w:rPr>
          <w:rFonts w:ascii="Angsana New" w:hAnsi="Angsana New"/>
          <w:b/>
          <w:bCs/>
          <w:sz w:val="26"/>
          <w:szCs w:val="26"/>
        </w:rPr>
        <w:t>.</w:t>
      </w:r>
      <w:r w:rsidR="00372855" w:rsidRPr="005C6F08">
        <w:rPr>
          <w:rFonts w:ascii="Angsana New" w:hAnsi="Angsana New"/>
          <w:b/>
          <w:bCs/>
          <w:sz w:val="26"/>
          <w:szCs w:val="26"/>
        </w:rPr>
        <w:tab/>
      </w:r>
      <w:r w:rsidR="00372855" w:rsidRPr="005C6F08">
        <w:rPr>
          <w:rFonts w:ascii="Angsana New" w:hAnsi="Angsana New"/>
          <w:b/>
          <w:bCs/>
          <w:sz w:val="26"/>
          <w:szCs w:val="26"/>
          <w:cs/>
        </w:rPr>
        <w:t>ส่วนงานดำเนินงาน</w:t>
      </w:r>
    </w:p>
    <w:p w14:paraId="4B334692" w14:textId="77777777" w:rsidR="00372855" w:rsidRPr="005C6F08" w:rsidRDefault="00372855" w:rsidP="00C22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2"/>
          <w:szCs w:val="22"/>
        </w:rPr>
      </w:pPr>
    </w:p>
    <w:p w14:paraId="092727C2" w14:textId="77777777" w:rsidR="00874585" w:rsidRPr="005C6F08" w:rsidRDefault="00874585" w:rsidP="00C22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บริษัทไม่ได้เปิดเผยข้อมูลส่วนงานดำเนินงานไว้ในงบการเงินนี้ เนื่องจากบริษัทดำเนินธุรกิจส่วนใหญ่</w:t>
      </w:r>
      <w:r w:rsidR="00885FB2" w:rsidRPr="005C6F08">
        <w:rPr>
          <w:rFonts w:ascii="Angsana New" w:hAnsi="Angsana New"/>
          <w:sz w:val="26"/>
          <w:szCs w:val="26"/>
          <w:cs/>
        </w:rPr>
        <w:t>เกี่ยวกับ</w:t>
      </w:r>
      <w:r w:rsidR="002C088C" w:rsidRPr="005C6F08">
        <w:rPr>
          <w:rFonts w:ascii="Angsana New" w:hAnsi="Angsana New"/>
          <w:sz w:val="26"/>
          <w:szCs w:val="26"/>
          <w:cs/>
        </w:rPr>
        <w:t>การผลิตและจำหน่าย</w:t>
      </w:r>
      <w:r w:rsidR="00871B30" w:rsidRPr="005C6F08">
        <w:rPr>
          <w:rFonts w:ascii="Angsana New" w:hAnsi="Angsana New"/>
          <w:sz w:val="26"/>
          <w:szCs w:val="26"/>
        </w:rPr>
        <w:t xml:space="preserve">            </w:t>
      </w:r>
      <w:r w:rsidR="002C088C" w:rsidRPr="005C6F08">
        <w:rPr>
          <w:rFonts w:ascii="Angsana New" w:hAnsi="Angsana New"/>
          <w:sz w:val="26"/>
          <w:szCs w:val="26"/>
          <w:cs/>
        </w:rPr>
        <w:t>ผนังคอนกรีตสำเร็จรูป</w:t>
      </w:r>
      <w:r w:rsidR="00A82BFF" w:rsidRPr="005C6F08">
        <w:rPr>
          <w:rFonts w:ascii="Angsana New" w:hAnsi="Angsana New"/>
          <w:sz w:val="26"/>
          <w:szCs w:val="26"/>
          <w:cs/>
        </w:rPr>
        <w:t xml:space="preserve"> </w:t>
      </w:r>
      <w:r w:rsidRPr="005C6F08">
        <w:rPr>
          <w:rFonts w:ascii="Angsana New" w:hAnsi="Angsana New"/>
          <w:sz w:val="26"/>
          <w:szCs w:val="26"/>
          <w:cs/>
        </w:rPr>
        <w:t>นอกจากนี้ ฝ่ายบริหารก็ถือว่าเมื่อพิจารณาถึงเกณฑ์ทำเลที่ตั้งของการดำเนินงานของบริษัทและเกณฑ์ของตลาดแล้ว บริษัทมีส่วนงานทางภูมิศาสตร์เพียงส่วนงานเดียวเนื่องจากบริษัทดำเนินธุรกิจเฉพาะในประเทศเท่านั้น</w:t>
      </w:r>
    </w:p>
    <w:p w14:paraId="40A294F2" w14:textId="77777777" w:rsidR="00877330" w:rsidRPr="005C6F08" w:rsidRDefault="00877330" w:rsidP="00C22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2"/>
          <w:szCs w:val="22"/>
        </w:rPr>
      </w:pPr>
    </w:p>
    <w:p w14:paraId="6E5DBB68" w14:textId="77777777" w:rsidR="003D15E8" w:rsidRPr="005C6F08" w:rsidRDefault="003D15E8" w:rsidP="003D15E8">
      <w:pPr>
        <w:jc w:val="thaiDistribute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5C6F08">
        <w:rPr>
          <w:rFonts w:ascii="Angsana New" w:hAnsi="Angsana New"/>
          <w:b/>
          <w:bCs/>
          <w:i/>
          <w:iCs/>
          <w:sz w:val="26"/>
          <w:szCs w:val="26"/>
          <w:cs/>
        </w:rPr>
        <w:t>ข้อมูลเกี่ยวกับลูกค้ารายใหญ่</w:t>
      </w:r>
    </w:p>
    <w:p w14:paraId="3EAD4E18" w14:textId="77777777" w:rsidR="00072983" w:rsidRPr="005C6F08" w:rsidRDefault="00072983" w:rsidP="003D15E8">
      <w:pPr>
        <w:jc w:val="thaiDistribute"/>
        <w:rPr>
          <w:rFonts w:ascii="Angsana New" w:hAnsi="Angsana New"/>
          <w:sz w:val="26"/>
          <w:szCs w:val="26"/>
          <w:cs/>
        </w:rPr>
      </w:pPr>
    </w:p>
    <w:p w14:paraId="499EE51E" w14:textId="2FE4258D" w:rsidR="003C5205" w:rsidRPr="005C6F08" w:rsidRDefault="003C5205" w:rsidP="003C5205">
      <w:pPr>
        <w:ind w:right="7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  <w:r w:rsidRPr="003C5205">
        <w:rPr>
          <w:rFonts w:ascii="Angsana New" w:hAnsi="Angsana New"/>
          <w:snapToGrid w:val="0"/>
          <w:sz w:val="26"/>
          <w:szCs w:val="26"/>
          <w:cs/>
          <w:lang w:eastAsia="th-TH"/>
        </w:rPr>
        <w:t>สำหรับปีสิ้นสุดวันที่</w:t>
      </w:r>
      <w:r w:rsidRPr="005C6F08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Pr="005C6F08">
        <w:rPr>
          <w:rFonts w:ascii="Angsana New" w:hAnsi="Angsana New"/>
          <w:snapToGrid w:val="0"/>
          <w:sz w:val="26"/>
          <w:szCs w:val="26"/>
          <w:lang w:eastAsia="th-TH"/>
        </w:rPr>
        <w:t xml:space="preserve">31 </w:t>
      </w:r>
      <w:r w:rsidRPr="005C6F08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ธันวาคม </w:t>
      </w:r>
      <w:r w:rsidRPr="005C6F08">
        <w:rPr>
          <w:rFonts w:ascii="Angsana New" w:hAnsi="Angsana New"/>
          <w:snapToGrid w:val="0"/>
          <w:sz w:val="26"/>
          <w:szCs w:val="26"/>
          <w:lang w:eastAsia="th-TH"/>
        </w:rPr>
        <w:t>256</w:t>
      </w:r>
      <w:r>
        <w:rPr>
          <w:rFonts w:ascii="Angsana New" w:hAnsi="Angsana New"/>
          <w:snapToGrid w:val="0"/>
          <w:sz w:val="26"/>
          <w:szCs w:val="26"/>
          <w:lang w:eastAsia="th-TH"/>
        </w:rPr>
        <w:t>7</w:t>
      </w:r>
      <w:r w:rsidRPr="005C6F08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5C6F08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บริษัทมีรายได้จากลูกค้า </w:t>
      </w:r>
      <w:r>
        <w:rPr>
          <w:rFonts w:ascii="Angsana New" w:hAnsi="Angsana New"/>
          <w:snapToGrid w:val="0"/>
          <w:sz w:val="26"/>
          <w:szCs w:val="26"/>
          <w:lang w:eastAsia="th-TH"/>
        </w:rPr>
        <w:t>3</w:t>
      </w:r>
      <w:r w:rsidRPr="005C6F08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5C6F08">
        <w:rPr>
          <w:rFonts w:ascii="Angsana New" w:hAnsi="Angsana New"/>
          <w:snapToGrid w:val="0"/>
          <w:sz w:val="26"/>
          <w:szCs w:val="26"/>
          <w:cs/>
          <w:lang w:eastAsia="th-TH"/>
        </w:rPr>
        <w:t>ราย จากการขายสินค้าในประเทศเป็นจำนวนเงิน</w:t>
      </w:r>
      <w:r w:rsidRPr="001F2DBD">
        <w:rPr>
          <w:rFonts w:ascii="Angsana New" w:hAnsi="Angsana New"/>
          <w:snapToGrid w:val="0"/>
          <w:sz w:val="26"/>
          <w:szCs w:val="26"/>
          <w:cs/>
          <w:lang w:eastAsia="th-TH"/>
        </w:rPr>
        <w:t>รวม</w:t>
      </w:r>
      <w:r w:rsidRPr="001F2DBD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>
        <w:rPr>
          <w:rFonts w:ascii="Angsana New" w:hAnsi="Angsana New"/>
          <w:snapToGrid w:val="0"/>
          <w:sz w:val="26"/>
          <w:szCs w:val="26"/>
          <w:lang w:eastAsia="th-TH"/>
        </w:rPr>
        <w:t>114</w:t>
      </w:r>
      <w:r w:rsidRPr="001F2DBD">
        <w:rPr>
          <w:rFonts w:ascii="Angsana New" w:hAnsi="Angsana New"/>
          <w:snapToGrid w:val="0"/>
          <w:sz w:val="26"/>
          <w:szCs w:val="26"/>
          <w:lang w:eastAsia="th-TH"/>
        </w:rPr>
        <w:t>.</w:t>
      </w:r>
      <w:r>
        <w:rPr>
          <w:rFonts w:ascii="Angsana New" w:hAnsi="Angsana New"/>
          <w:snapToGrid w:val="0"/>
          <w:sz w:val="26"/>
          <w:szCs w:val="26"/>
          <w:lang w:eastAsia="th-TH"/>
        </w:rPr>
        <w:t>3</w:t>
      </w:r>
      <w:r w:rsidRPr="001F2DBD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1F2DBD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ล้านบาท </w:t>
      </w:r>
      <w:r w:rsidRPr="001F2DBD">
        <w:rPr>
          <w:rFonts w:ascii="Angsana New" w:hAnsi="Angsana New"/>
          <w:snapToGrid w:val="0"/>
          <w:sz w:val="26"/>
          <w:szCs w:val="26"/>
          <w:lang w:eastAsia="th-TH"/>
        </w:rPr>
        <w:t>(256</w:t>
      </w:r>
      <w:r>
        <w:rPr>
          <w:rFonts w:ascii="Angsana New" w:hAnsi="Angsana New"/>
          <w:snapToGrid w:val="0"/>
          <w:sz w:val="26"/>
          <w:szCs w:val="26"/>
          <w:lang w:eastAsia="th-TH"/>
        </w:rPr>
        <w:t>6</w:t>
      </w:r>
      <w:r w:rsidRPr="001F2DBD">
        <w:rPr>
          <w:rFonts w:ascii="Angsana New" w:hAnsi="Angsana New"/>
          <w:snapToGrid w:val="0"/>
          <w:sz w:val="26"/>
          <w:szCs w:val="26"/>
          <w:lang w:eastAsia="th-TH"/>
        </w:rPr>
        <w:t>:</w:t>
      </w:r>
      <w:r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3C5205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บริษัทไม่มีรายได้จากลูกค้ารายใหญ่ที่ถึงร้อยละ </w:t>
      </w:r>
      <w:r w:rsidRPr="003C5205">
        <w:rPr>
          <w:rFonts w:ascii="Angsana New" w:hAnsi="Angsana New"/>
          <w:snapToGrid w:val="0"/>
          <w:sz w:val="26"/>
          <w:szCs w:val="26"/>
          <w:lang w:eastAsia="th-TH"/>
        </w:rPr>
        <w:t xml:space="preserve">10 </w:t>
      </w:r>
      <w:r w:rsidRPr="003C5205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ของรายได้รวมจาก</w:t>
      </w:r>
      <w:r w:rsidRPr="003C5205">
        <w:rPr>
          <w:rFonts w:ascii="Angsana New" w:hAnsi="Angsana New"/>
          <w:snapToGrid w:val="0"/>
          <w:sz w:val="26"/>
          <w:szCs w:val="26"/>
          <w:cs/>
          <w:lang w:eastAsia="th-TH"/>
        </w:rPr>
        <w:t>การขายสินค้าในประเทศ</w:t>
      </w:r>
      <w:r w:rsidRPr="001F2DBD">
        <w:rPr>
          <w:rFonts w:ascii="Angsana New" w:hAnsi="Angsana New"/>
          <w:snapToGrid w:val="0"/>
          <w:sz w:val="26"/>
          <w:szCs w:val="26"/>
          <w:cs/>
          <w:lang w:eastAsia="th-TH"/>
        </w:rPr>
        <w:t>)</w:t>
      </w:r>
    </w:p>
    <w:p w14:paraId="4FDF4BD9" w14:textId="7A751297" w:rsidR="002E62A9" w:rsidRPr="005C6F08" w:rsidRDefault="002E6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2445FD24" w14:textId="4C1A9D1C" w:rsidR="00BB60D5" w:rsidRPr="005C6F08" w:rsidRDefault="003A3449" w:rsidP="00C22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5C6F08">
        <w:rPr>
          <w:rFonts w:ascii="Angsana New" w:hAnsi="Angsana New"/>
          <w:b/>
          <w:bCs/>
          <w:sz w:val="26"/>
          <w:szCs w:val="26"/>
        </w:rPr>
        <w:t>2</w:t>
      </w:r>
      <w:r w:rsidR="00A87A4F">
        <w:rPr>
          <w:rFonts w:ascii="Angsana New" w:hAnsi="Angsana New"/>
          <w:b/>
          <w:bCs/>
          <w:sz w:val="26"/>
          <w:szCs w:val="26"/>
        </w:rPr>
        <w:t>4</w:t>
      </w:r>
      <w:r w:rsidR="00BB60D5" w:rsidRPr="005C6F08">
        <w:rPr>
          <w:rFonts w:ascii="Angsana New" w:hAnsi="Angsana New"/>
          <w:b/>
          <w:bCs/>
          <w:sz w:val="26"/>
          <w:szCs w:val="26"/>
        </w:rPr>
        <w:t>.</w:t>
      </w:r>
      <w:r w:rsidR="00BB60D5" w:rsidRPr="005C6F08">
        <w:rPr>
          <w:rFonts w:ascii="Angsana New" w:hAnsi="Angsana New"/>
          <w:b/>
          <w:bCs/>
          <w:sz w:val="26"/>
          <w:szCs w:val="26"/>
          <w:cs/>
        </w:rPr>
        <w:tab/>
      </w:r>
      <w:r w:rsidR="00950C80" w:rsidRPr="005C6F08">
        <w:rPr>
          <w:rFonts w:ascii="Angsana New" w:hAnsi="Angsana New"/>
          <w:b/>
          <w:bCs/>
          <w:sz w:val="26"/>
          <w:szCs w:val="26"/>
          <w:cs/>
        </w:rPr>
        <w:t>ภาระผูกพันและหนี้สินที่อาจเกิดขึ้น</w:t>
      </w:r>
    </w:p>
    <w:p w14:paraId="2C0D1496" w14:textId="77777777" w:rsidR="00A35F7C" w:rsidRPr="005C6F08" w:rsidRDefault="00A35F7C" w:rsidP="00C22599">
      <w:pPr>
        <w:pStyle w:val="BodyTextIndent"/>
        <w:tabs>
          <w:tab w:val="clear" w:pos="227"/>
          <w:tab w:val="left" w:pos="0"/>
          <w:tab w:val="left" w:pos="360"/>
        </w:tabs>
        <w:spacing w:after="0"/>
        <w:ind w:left="0"/>
        <w:jc w:val="thaiDistribute"/>
        <w:rPr>
          <w:rFonts w:ascii="Angsana New" w:hAnsi="Angsana New"/>
          <w:sz w:val="22"/>
          <w:szCs w:val="22"/>
          <w:cs/>
          <w:lang w:val="th-TH"/>
        </w:rPr>
      </w:pPr>
    </w:p>
    <w:p w14:paraId="0CDB956A" w14:textId="36F7E26D" w:rsidR="00C774BD" w:rsidRPr="005C6F08" w:rsidRDefault="00C774BD" w:rsidP="00C22599">
      <w:pPr>
        <w:pStyle w:val="BodyTextIndent"/>
        <w:tabs>
          <w:tab w:val="clear" w:pos="227"/>
          <w:tab w:val="left" w:pos="0"/>
          <w:tab w:val="left" w:pos="360"/>
        </w:tabs>
        <w:spacing w:after="0"/>
        <w:ind w:left="0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5C6F08">
        <w:rPr>
          <w:rFonts w:ascii="Angsana New" w:hAnsi="Angsana New"/>
          <w:sz w:val="26"/>
          <w:szCs w:val="26"/>
          <w:cs/>
          <w:lang w:val="th-TH"/>
        </w:rPr>
        <w:t xml:space="preserve">ณ วันที่ </w:t>
      </w:r>
      <w:r w:rsidR="003A4903" w:rsidRPr="005C6F08">
        <w:rPr>
          <w:rFonts w:ascii="Angsana New" w:hAnsi="Angsana New"/>
          <w:sz w:val="26"/>
          <w:szCs w:val="26"/>
        </w:rPr>
        <w:t>3</w:t>
      </w:r>
      <w:r w:rsidR="00605FC9" w:rsidRPr="005C6F08">
        <w:rPr>
          <w:rFonts w:ascii="Angsana New" w:hAnsi="Angsana New"/>
          <w:sz w:val="26"/>
          <w:szCs w:val="26"/>
        </w:rPr>
        <w:t xml:space="preserve">1 </w:t>
      </w:r>
      <w:r w:rsidR="00605FC9" w:rsidRPr="00A603E1">
        <w:rPr>
          <w:rFonts w:ascii="Angsana New" w:hAnsi="Angsana New" w:hint="cs"/>
          <w:sz w:val="26"/>
          <w:szCs w:val="26"/>
          <w:cs/>
        </w:rPr>
        <w:t>ธันวาคม</w:t>
      </w:r>
      <w:r w:rsidR="00835872" w:rsidRPr="00A603E1">
        <w:rPr>
          <w:rFonts w:ascii="Angsana New" w:hAnsi="Angsana New" w:hint="cs"/>
          <w:sz w:val="26"/>
          <w:szCs w:val="26"/>
          <w:cs/>
        </w:rPr>
        <w:t xml:space="preserve"> </w:t>
      </w:r>
      <w:r w:rsidRPr="00A603E1">
        <w:rPr>
          <w:rFonts w:ascii="Angsana New" w:hAnsi="Angsana New"/>
          <w:sz w:val="26"/>
          <w:szCs w:val="26"/>
        </w:rPr>
        <w:t>256</w:t>
      </w:r>
      <w:r w:rsidR="00E27644" w:rsidRPr="00A603E1">
        <w:rPr>
          <w:rFonts w:ascii="Angsana New" w:hAnsi="Angsana New"/>
          <w:sz w:val="26"/>
          <w:szCs w:val="26"/>
        </w:rPr>
        <w:t>7</w:t>
      </w:r>
      <w:r w:rsidR="00605FC9" w:rsidRPr="005C6F08">
        <w:rPr>
          <w:rFonts w:ascii="Angsana New" w:hAnsi="Angsana New" w:hint="cs"/>
          <w:sz w:val="26"/>
          <w:szCs w:val="26"/>
          <w:cs/>
        </w:rPr>
        <w:t xml:space="preserve"> และ </w:t>
      </w:r>
      <w:r w:rsidR="005328F1" w:rsidRPr="005C6F08">
        <w:rPr>
          <w:rFonts w:ascii="Angsana New" w:hAnsi="Angsana New"/>
          <w:sz w:val="26"/>
          <w:szCs w:val="26"/>
        </w:rPr>
        <w:t>256</w:t>
      </w:r>
      <w:r w:rsidR="00E27644">
        <w:rPr>
          <w:rFonts w:ascii="Angsana New" w:hAnsi="Angsana New"/>
          <w:sz w:val="26"/>
          <w:szCs w:val="26"/>
        </w:rPr>
        <w:t>6</w:t>
      </w:r>
      <w:r w:rsidRPr="005C6F08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/>
          <w:sz w:val="26"/>
          <w:szCs w:val="26"/>
          <w:cs/>
          <w:lang w:val="th-TH"/>
        </w:rPr>
        <w:t>บริษัทมี</w:t>
      </w:r>
    </w:p>
    <w:p w14:paraId="5EFFAB98" w14:textId="47D97463" w:rsidR="00C774BD" w:rsidRPr="005C6F08" w:rsidRDefault="00C774BD" w:rsidP="00C22599">
      <w:pPr>
        <w:pStyle w:val="BodyTextIndent"/>
        <w:tabs>
          <w:tab w:val="clear" w:pos="227"/>
          <w:tab w:val="left" w:pos="0"/>
          <w:tab w:val="left" w:pos="360"/>
        </w:tabs>
        <w:spacing w:after="0"/>
        <w:ind w:left="0"/>
        <w:jc w:val="thaiDistribute"/>
        <w:rPr>
          <w:rFonts w:ascii="Angsana New" w:hAnsi="Angsana New"/>
          <w:sz w:val="22"/>
          <w:szCs w:val="22"/>
          <w:lang w:val="th-TH"/>
        </w:rPr>
      </w:pPr>
    </w:p>
    <w:p w14:paraId="0E38B2AB" w14:textId="5D3DDC53" w:rsidR="001620A0" w:rsidRPr="005C6F08" w:rsidRDefault="001620A0" w:rsidP="001620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 w:hint="cs"/>
          <w:sz w:val="26"/>
          <w:szCs w:val="26"/>
          <w:cs/>
          <w:lang w:val="th-TH"/>
        </w:rPr>
        <w:t>ก)</w:t>
      </w:r>
      <w:r w:rsidRPr="005C6F08">
        <w:rPr>
          <w:rFonts w:ascii="Angsana New" w:hAnsi="Angsana New" w:hint="cs"/>
          <w:sz w:val="26"/>
          <w:szCs w:val="26"/>
          <w:cs/>
          <w:lang w:val="th-TH"/>
        </w:rPr>
        <w:tab/>
      </w:r>
      <w:r w:rsidRPr="00A603E1">
        <w:rPr>
          <w:rFonts w:ascii="Angsana New" w:hAnsi="Angsana New"/>
          <w:sz w:val="26"/>
          <w:szCs w:val="26"/>
          <w:cs/>
        </w:rPr>
        <w:t xml:space="preserve">หนังสือค้ำประกันที่สถาบันการเงินในประเทศแห่งหนึ่งออกให้กับหน่วยงานรัฐวิสาหกิจแห่งหนึ่งและบริษัทเอกชนหลายแห่ง </w:t>
      </w:r>
      <w:r w:rsidRPr="00A603E1">
        <w:rPr>
          <w:rFonts w:ascii="Angsana New" w:hAnsi="Angsana New"/>
          <w:sz w:val="26"/>
          <w:szCs w:val="26"/>
        </w:rPr>
        <w:t xml:space="preserve">   </w:t>
      </w:r>
      <w:r w:rsidRPr="00A603E1">
        <w:rPr>
          <w:rFonts w:ascii="Angsana New" w:hAnsi="Angsana New"/>
          <w:sz w:val="26"/>
          <w:szCs w:val="26"/>
          <w:cs/>
        </w:rPr>
        <w:t>จำนวนเงินรวม</w:t>
      </w:r>
      <w:r w:rsidRPr="00A603E1">
        <w:rPr>
          <w:rFonts w:ascii="Angsana New" w:hAnsi="Angsana New"/>
          <w:sz w:val="26"/>
          <w:szCs w:val="26"/>
        </w:rPr>
        <w:t xml:space="preserve"> </w:t>
      </w:r>
      <w:r w:rsidR="00756829" w:rsidRPr="00A603E1">
        <w:rPr>
          <w:rFonts w:ascii="Angsana New" w:hAnsi="Angsana New"/>
          <w:sz w:val="26"/>
          <w:szCs w:val="26"/>
        </w:rPr>
        <w:t>5</w:t>
      </w:r>
      <w:r w:rsidR="00A603E1" w:rsidRPr="00A603E1">
        <w:rPr>
          <w:rFonts w:ascii="Angsana New" w:hAnsi="Angsana New"/>
          <w:sz w:val="26"/>
          <w:szCs w:val="26"/>
        </w:rPr>
        <w:t>2</w:t>
      </w:r>
      <w:r w:rsidR="00814B00" w:rsidRPr="00A603E1">
        <w:rPr>
          <w:rFonts w:ascii="Angsana New" w:hAnsi="Angsana New"/>
          <w:sz w:val="26"/>
          <w:szCs w:val="26"/>
        </w:rPr>
        <w:t>.</w:t>
      </w:r>
      <w:r w:rsidR="00A603E1" w:rsidRPr="00A603E1">
        <w:rPr>
          <w:rFonts w:ascii="Angsana New" w:hAnsi="Angsana New"/>
          <w:sz w:val="26"/>
          <w:szCs w:val="26"/>
        </w:rPr>
        <w:t>4</w:t>
      </w:r>
      <w:r w:rsidRPr="00A603E1">
        <w:rPr>
          <w:rFonts w:ascii="Angsana New" w:hAnsi="Angsana New"/>
          <w:sz w:val="26"/>
          <w:szCs w:val="26"/>
        </w:rPr>
        <w:t xml:space="preserve"> </w:t>
      </w:r>
      <w:r w:rsidRPr="00A603E1">
        <w:rPr>
          <w:rFonts w:ascii="Angsana New" w:hAnsi="Angsana New"/>
          <w:sz w:val="26"/>
          <w:szCs w:val="26"/>
          <w:cs/>
        </w:rPr>
        <w:t>ล้าน</w:t>
      </w:r>
      <w:r w:rsidRPr="00756829">
        <w:rPr>
          <w:rFonts w:ascii="Angsana New" w:hAnsi="Angsana New"/>
          <w:sz w:val="26"/>
          <w:szCs w:val="26"/>
          <w:cs/>
        </w:rPr>
        <w:t>บาท</w:t>
      </w:r>
      <w:r w:rsidRPr="005C6F08">
        <w:rPr>
          <w:rFonts w:ascii="Angsana New" w:hAnsi="Angsana New"/>
          <w:sz w:val="26"/>
          <w:szCs w:val="26"/>
          <w:cs/>
        </w:rPr>
        <w:t xml:space="preserve"> </w:t>
      </w:r>
      <w:r w:rsidRPr="005C6F08">
        <w:rPr>
          <w:rFonts w:ascii="Angsana New" w:hAnsi="Angsana New" w:hint="cs"/>
          <w:sz w:val="26"/>
          <w:szCs w:val="26"/>
          <w:cs/>
        </w:rPr>
        <w:t>และ</w:t>
      </w:r>
      <w:r w:rsidRPr="005C6F08">
        <w:rPr>
          <w:rFonts w:ascii="Angsana New" w:hAnsi="Angsana New"/>
          <w:sz w:val="26"/>
          <w:szCs w:val="26"/>
        </w:rPr>
        <w:t xml:space="preserve"> </w:t>
      </w:r>
      <w:r w:rsidR="00E27644" w:rsidRPr="00756829">
        <w:rPr>
          <w:rFonts w:ascii="Angsana New" w:hAnsi="Angsana New"/>
          <w:sz w:val="26"/>
          <w:szCs w:val="26"/>
        </w:rPr>
        <w:t xml:space="preserve">55.7 </w:t>
      </w:r>
      <w:r w:rsidRPr="005C6F08">
        <w:rPr>
          <w:rFonts w:ascii="Angsana New" w:hAnsi="Angsana New"/>
          <w:sz w:val="26"/>
          <w:szCs w:val="26"/>
          <w:cs/>
        </w:rPr>
        <w:t>ล้านบาท</w:t>
      </w:r>
      <w:r w:rsidRPr="005C6F08">
        <w:rPr>
          <w:rFonts w:ascii="Angsana New" w:hAnsi="Angsana New" w:hint="cs"/>
          <w:sz w:val="26"/>
          <w:szCs w:val="26"/>
          <w:cs/>
        </w:rPr>
        <w:t xml:space="preserve"> ตามลำดับ</w:t>
      </w:r>
      <w:r w:rsidRPr="005C6F08">
        <w:rPr>
          <w:rFonts w:ascii="Angsana New" w:hAnsi="Angsana New"/>
          <w:sz w:val="26"/>
          <w:szCs w:val="26"/>
          <w:cs/>
        </w:rPr>
        <w:t xml:space="preserve"> ซึ่งค้ำประกันโดยหลักประกันตามที่กล่าวไว้</w:t>
      </w:r>
      <w:r w:rsidRPr="00A603E1">
        <w:rPr>
          <w:rFonts w:ascii="Angsana New" w:hAnsi="Angsana New"/>
          <w:sz w:val="26"/>
          <w:szCs w:val="26"/>
          <w:cs/>
        </w:rPr>
        <w:t xml:space="preserve">ในหมายเหตุ </w:t>
      </w:r>
      <w:r w:rsidRPr="00A603E1">
        <w:rPr>
          <w:rFonts w:ascii="Angsana New" w:hAnsi="Angsana New"/>
          <w:sz w:val="26"/>
          <w:szCs w:val="26"/>
        </w:rPr>
        <w:t>1</w:t>
      </w:r>
      <w:r w:rsidR="00876689" w:rsidRPr="00A603E1">
        <w:rPr>
          <w:rFonts w:ascii="Angsana New" w:hAnsi="Angsana New"/>
          <w:sz w:val="26"/>
          <w:szCs w:val="26"/>
        </w:rPr>
        <w:t>2</w:t>
      </w:r>
    </w:p>
    <w:p w14:paraId="302B1294" w14:textId="77777777" w:rsidR="001620A0" w:rsidRPr="005C6F08" w:rsidRDefault="001620A0" w:rsidP="001620A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/>
        <w:jc w:val="thaiDistribute"/>
        <w:rPr>
          <w:rFonts w:ascii="Angsana New" w:hAnsi="Angsana New"/>
          <w:sz w:val="26"/>
          <w:szCs w:val="26"/>
        </w:rPr>
      </w:pPr>
    </w:p>
    <w:p w14:paraId="7F74840A" w14:textId="5742AD68" w:rsidR="001620A0" w:rsidRPr="00C40E96" w:rsidRDefault="001620A0" w:rsidP="001620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="Angsana New" w:hAnsi="Angsana New"/>
          <w:sz w:val="26"/>
          <w:szCs w:val="26"/>
        </w:rPr>
      </w:pPr>
      <w:r w:rsidRPr="00C40E96">
        <w:rPr>
          <w:rFonts w:ascii="Angsana New" w:hAnsi="Angsana New" w:hint="cs"/>
          <w:sz w:val="26"/>
          <w:szCs w:val="26"/>
          <w:cs/>
        </w:rPr>
        <w:t>ข)</w:t>
      </w:r>
      <w:r w:rsidRPr="00C40E96">
        <w:rPr>
          <w:rFonts w:ascii="Angsana New" w:hAnsi="Angsana New" w:hint="cs"/>
          <w:sz w:val="26"/>
          <w:szCs w:val="26"/>
          <w:cs/>
        </w:rPr>
        <w:tab/>
      </w:r>
      <w:r w:rsidRPr="00C40E96">
        <w:rPr>
          <w:rFonts w:ascii="Angsana New" w:hAnsi="Angsana New"/>
          <w:sz w:val="26"/>
          <w:szCs w:val="26"/>
          <w:cs/>
        </w:rPr>
        <w:t>ภาระผูกพันตามสัญญาซื้อสินทรัพย์ถาวรจำนวนเงิน</w:t>
      </w:r>
      <w:r w:rsidRPr="00C40E96">
        <w:rPr>
          <w:rFonts w:ascii="Angsana New" w:hAnsi="Angsana New"/>
          <w:sz w:val="26"/>
          <w:szCs w:val="26"/>
        </w:rPr>
        <w:t xml:space="preserve"> </w:t>
      </w:r>
      <w:r w:rsidR="00C6060D" w:rsidRPr="00C40E96">
        <w:rPr>
          <w:rFonts w:ascii="Angsana New" w:hAnsi="Angsana New"/>
          <w:sz w:val="26"/>
          <w:szCs w:val="26"/>
        </w:rPr>
        <w:t>74</w:t>
      </w:r>
      <w:r w:rsidR="00220723" w:rsidRPr="00C40E96">
        <w:rPr>
          <w:rFonts w:ascii="Angsana New" w:hAnsi="Angsana New"/>
          <w:sz w:val="26"/>
          <w:szCs w:val="26"/>
        </w:rPr>
        <w:t>.</w:t>
      </w:r>
      <w:r w:rsidR="00C6060D" w:rsidRPr="00C40E96">
        <w:rPr>
          <w:rFonts w:ascii="Angsana New" w:hAnsi="Angsana New"/>
          <w:sz w:val="26"/>
          <w:szCs w:val="26"/>
        </w:rPr>
        <w:t>6</w:t>
      </w:r>
      <w:r w:rsidRPr="00C40E96">
        <w:rPr>
          <w:rFonts w:ascii="Angsana New" w:hAnsi="Angsana New"/>
          <w:sz w:val="26"/>
          <w:szCs w:val="26"/>
        </w:rPr>
        <w:t xml:space="preserve"> </w:t>
      </w:r>
      <w:r w:rsidRPr="00C40E96">
        <w:rPr>
          <w:rFonts w:ascii="Angsana New" w:hAnsi="Angsana New" w:hint="cs"/>
          <w:sz w:val="26"/>
          <w:szCs w:val="26"/>
          <w:cs/>
        </w:rPr>
        <w:t xml:space="preserve">ล้านบาท และ </w:t>
      </w:r>
      <w:r w:rsidR="00E27644" w:rsidRPr="00C40E96">
        <w:rPr>
          <w:rFonts w:ascii="Angsana New" w:hAnsi="Angsana New"/>
          <w:sz w:val="26"/>
          <w:szCs w:val="26"/>
        </w:rPr>
        <w:t xml:space="preserve">245.5 </w:t>
      </w:r>
      <w:r w:rsidRPr="00C40E96">
        <w:rPr>
          <w:rFonts w:ascii="Angsana New" w:hAnsi="Angsana New"/>
          <w:sz w:val="26"/>
          <w:szCs w:val="26"/>
          <w:cs/>
          <w:lang w:val="en-GB"/>
        </w:rPr>
        <w:t>ล้านบาท</w:t>
      </w:r>
      <w:r w:rsidRPr="00C40E96">
        <w:rPr>
          <w:rFonts w:ascii="Angsana New" w:hAnsi="Angsana New" w:hint="cs"/>
          <w:sz w:val="26"/>
          <w:szCs w:val="26"/>
          <w:cs/>
          <w:lang w:val="en-GB"/>
        </w:rPr>
        <w:t xml:space="preserve"> </w:t>
      </w:r>
      <w:r w:rsidRPr="00C40E96">
        <w:rPr>
          <w:rFonts w:ascii="Angsana New" w:hAnsi="Angsana New" w:hint="cs"/>
          <w:sz w:val="26"/>
          <w:szCs w:val="26"/>
          <w:cs/>
        </w:rPr>
        <w:t>ตามลำดับ</w:t>
      </w:r>
    </w:p>
    <w:p w14:paraId="744FA8B4" w14:textId="77777777" w:rsidR="00A145EF" w:rsidRPr="00C40E96" w:rsidRDefault="00A145EF" w:rsidP="001620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="Angsana New" w:hAnsi="Angsana New"/>
          <w:sz w:val="26"/>
          <w:szCs w:val="26"/>
          <w:cs/>
        </w:rPr>
      </w:pPr>
    </w:p>
    <w:p w14:paraId="240EB9A9" w14:textId="744B1160" w:rsidR="00A145EF" w:rsidRDefault="00A145EF" w:rsidP="00A145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="Angsana New" w:hAnsi="Angsana New"/>
          <w:sz w:val="26"/>
          <w:szCs w:val="26"/>
        </w:rPr>
      </w:pPr>
      <w:r w:rsidRPr="00C40E96">
        <w:rPr>
          <w:rFonts w:ascii="Angsana New" w:hAnsi="Angsana New" w:hint="cs"/>
          <w:sz w:val="26"/>
          <w:szCs w:val="26"/>
          <w:cs/>
        </w:rPr>
        <w:t>ค</w:t>
      </w:r>
      <w:r w:rsidRPr="00C40E96">
        <w:rPr>
          <w:rFonts w:ascii="Angsana New" w:hAnsi="Angsana New"/>
          <w:sz w:val="26"/>
          <w:szCs w:val="26"/>
        </w:rPr>
        <w:t>)</w:t>
      </w:r>
      <w:r w:rsidRPr="00C40E96">
        <w:rPr>
          <w:rFonts w:ascii="Angsana New" w:hAnsi="Angsana New"/>
          <w:sz w:val="26"/>
          <w:szCs w:val="26"/>
        </w:rPr>
        <w:tab/>
      </w:r>
      <w:r w:rsidRPr="00C40E96">
        <w:rPr>
          <w:rFonts w:ascii="Angsana New" w:hAnsi="Angsana New"/>
          <w:sz w:val="26"/>
          <w:szCs w:val="26"/>
          <w:cs/>
        </w:rPr>
        <w:t>ภาระผูกพัน</w:t>
      </w:r>
      <w:r w:rsidRPr="00C40E96">
        <w:rPr>
          <w:rFonts w:ascii="Angsana New" w:hAnsi="Angsana New" w:hint="cs"/>
          <w:sz w:val="26"/>
          <w:szCs w:val="26"/>
          <w:cs/>
        </w:rPr>
        <w:t xml:space="preserve">ตามสัญญาซื้อวัตถุดิบจำนวนเงิน </w:t>
      </w:r>
      <w:r w:rsidRPr="00C40E96">
        <w:rPr>
          <w:rFonts w:ascii="Angsana New" w:hAnsi="Angsana New"/>
          <w:sz w:val="26"/>
          <w:szCs w:val="26"/>
        </w:rPr>
        <w:t>1</w:t>
      </w:r>
      <w:r w:rsidRPr="00C40E96">
        <w:rPr>
          <w:rFonts w:ascii="Angsana New" w:hAnsi="Angsana New" w:hint="cs"/>
          <w:sz w:val="26"/>
          <w:szCs w:val="26"/>
        </w:rPr>
        <w:t>.</w:t>
      </w:r>
      <w:r w:rsidR="00C6060D" w:rsidRPr="00C40E96">
        <w:rPr>
          <w:rFonts w:ascii="Angsana New" w:hAnsi="Angsana New"/>
          <w:sz w:val="26"/>
          <w:szCs w:val="26"/>
        </w:rPr>
        <w:t>2</w:t>
      </w:r>
      <w:r w:rsidRPr="00C40E96">
        <w:rPr>
          <w:rFonts w:ascii="Angsana New" w:hAnsi="Angsana New" w:hint="cs"/>
          <w:sz w:val="26"/>
          <w:szCs w:val="26"/>
        </w:rPr>
        <w:t xml:space="preserve"> </w:t>
      </w:r>
      <w:r w:rsidRPr="00C40E96">
        <w:rPr>
          <w:rFonts w:ascii="Angsana New" w:hAnsi="Angsana New" w:hint="cs"/>
          <w:sz w:val="26"/>
          <w:szCs w:val="26"/>
          <w:cs/>
        </w:rPr>
        <w:t>ล้าน</w:t>
      </w:r>
      <w:r w:rsidRPr="002D1A4D">
        <w:rPr>
          <w:rFonts w:ascii="Angsana New" w:hAnsi="Angsana New" w:hint="cs"/>
          <w:sz w:val="26"/>
          <w:szCs w:val="26"/>
          <w:cs/>
        </w:rPr>
        <w:t>บาท</w:t>
      </w:r>
      <w:r w:rsidRPr="004B53BF">
        <w:rPr>
          <w:rFonts w:ascii="Angsana New" w:hAnsi="Angsana New"/>
          <w:sz w:val="26"/>
          <w:szCs w:val="26"/>
        </w:rPr>
        <w:t xml:space="preserve"> </w:t>
      </w:r>
      <w:r w:rsidRPr="00A145EF">
        <w:rPr>
          <w:rFonts w:ascii="Angsana New" w:hAnsi="Angsana New" w:hint="cs"/>
          <w:sz w:val="26"/>
          <w:szCs w:val="26"/>
          <w:cs/>
        </w:rPr>
        <w:t xml:space="preserve">และ </w:t>
      </w:r>
      <w:r w:rsidR="00E27644" w:rsidRPr="000E486F">
        <w:rPr>
          <w:rFonts w:ascii="Angsana New" w:hAnsi="Angsana New"/>
          <w:sz w:val="26"/>
          <w:szCs w:val="26"/>
        </w:rPr>
        <w:t>12</w:t>
      </w:r>
      <w:r w:rsidR="00E27644" w:rsidRPr="000E486F">
        <w:rPr>
          <w:rFonts w:ascii="Angsana New" w:hAnsi="Angsana New" w:hint="cs"/>
          <w:sz w:val="26"/>
          <w:szCs w:val="26"/>
        </w:rPr>
        <w:t>.</w:t>
      </w:r>
      <w:r w:rsidR="00E27644">
        <w:rPr>
          <w:rFonts w:ascii="Angsana New" w:hAnsi="Angsana New"/>
          <w:sz w:val="26"/>
          <w:szCs w:val="26"/>
        </w:rPr>
        <w:t>1</w:t>
      </w:r>
      <w:r w:rsidR="00E27644" w:rsidRPr="002D1A4D">
        <w:rPr>
          <w:rFonts w:ascii="Angsana New" w:hAnsi="Angsana New" w:hint="cs"/>
          <w:sz w:val="26"/>
          <w:szCs w:val="26"/>
        </w:rPr>
        <w:t xml:space="preserve"> </w:t>
      </w:r>
      <w:r w:rsidRPr="00A145EF">
        <w:rPr>
          <w:rFonts w:ascii="Angsana New" w:hAnsi="Angsana New" w:hint="cs"/>
          <w:sz w:val="26"/>
          <w:szCs w:val="26"/>
          <w:cs/>
          <w:lang w:val="en-GB"/>
        </w:rPr>
        <w:t>ล้าน</w:t>
      </w:r>
      <w:r w:rsidRPr="004B53BF">
        <w:rPr>
          <w:rFonts w:ascii="Angsana New" w:hAnsi="Angsana New" w:hint="cs"/>
          <w:sz w:val="26"/>
          <w:szCs w:val="26"/>
          <w:cs/>
          <w:lang w:val="en-GB"/>
        </w:rPr>
        <w:t xml:space="preserve">บาท </w:t>
      </w:r>
      <w:r w:rsidRPr="004B53BF">
        <w:rPr>
          <w:rFonts w:ascii="Angsana New" w:hAnsi="Angsana New" w:hint="cs"/>
          <w:sz w:val="26"/>
          <w:szCs w:val="26"/>
          <w:cs/>
        </w:rPr>
        <w:t>ตามลำดับ</w:t>
      </w:r>
      <w:r w:rsidRPr="004B53BF">
        <w:rPr>
          <w:rFonts w:ascii="Angsana New" w:hAnsi="Angsana New"/>
          <w:sz w:val="26"/>
          <w:szCs w:val="26"/>
        </w:rPr>
        <w:t xml:space="preserve"> </w:t>
      </w:r>
    </w:p>
    <w:p w14:paraId="1825BD02" w14:textId="77777777" w:rsidR="00F963D9" w:rsidRDefault="00F963D9" w:rsidP="00A145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="Angsana New" w:hAnsi="Angsana New"/>
          <w:sz w:val="26"/>
          <w:szCs w:val="26"/>
        </w:rPr>
      </w:pPr>
    </w:p>
    <w:p w14:paraId="15DFC741" w14:textId="53DF1E7A" w:rsidR="00B6073A" w:rsidRPr="00EE003B" w:rsidRDefault="00F963D9" w:rsidP="00B607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="Angsana New" w:hAnsi="Angsana New"/>
          <w:sz w:val="26"/>
          <w:szCs w:val="26"/>
        </w:rPr>
      </w:pPr>
      <w:r w:rsidRPr="00F963D9">
        <w:rPr>
          <w:rFonts w:ascii="Angsana New" w:hAnsi="Angsana New" w:hint="cs"/>
          <w:sz w:val="26"/>
          <w:szCs w:val="26"/>
          <w:cs/>
        </w:rPr>
        <w:t>ง</w:t>
      </w:r>
      <w:r w:rsidRPr="00F963D9">
        <w:rPr>
          <w:rFonts w:ascii="Angsana New" w:hAnsi="Angsana New"/>
          <w:sz w:val="26"/>
          <w:szCs w:val="26"/>
        </w:rPr>
        <w:t xml:space="preserve">) </w:t>
      </w:r>
      <w:r>
        <w:rPr>
          <w:rFonts w:ascii="Angsana New" w:hAnsi="Angsana New"/>
          <w:sz w:val="26"/>
          <w:szCs w:val="26"/>
        </w:rPr>
        <w:t xml:space="preserve">        </w:t>
      </w:r>
      <w:r w:rsidR="00B6073A" w:rsidRPr="001E1739">
        <w:rPr>
          <w:rFonts w:ascii="Angsana New" w:hAnsi="Angsana New"/>
          <w:sz w:val="26"/>
          <w:szCs w:val="26"/>
          <w:cs/>
        </w:rPr>
        <w:t>สัญญาซื้อขายเงินตราต่างประเทศล่วงหน้าก</w:t>
      </w:r>
      <w:r w:rsidR="00B6073A">
        <w:rPr>
          <w:rFonts w:ascii="Angsana New" w:hAnsi="Angsana New"/>
          <w:sz w:val="26"/>
          <w:szCs w:val="26"/>
          <w:cs/>
        </w:rPr>
        <w:t>ับสถาบันการเงินในประเทศ</w:t>
      </w:r>
      <w:r w:rsidR="00B6073A" w:rsidRPr="001E1739">
        <w:rPr>
          <w:rFonts w:ascii="Angsana New" w:hAnsi="Angsana New"/>
          <w:sz w:val="26"/>
          <w:szCs w:val="26"/>
          <w:cs/>
        </w:rPr>
        <w:t>เพื</w:t>
      </w:r>
      <w:r w:rsidR="00B6073A" w:rsidRPr="001E1739">
        <w:rPr>
          <w:rFonts w:ascii="Angsana New" w:hAnsi="Angsana New" w:hint="cs"/>
          <w:sz w:val="26"/>
          <w:szCs w:val="26"/>
          <w:cs/>
        </w:rPr>
        <w:t>่</w:t>
      </w:r>
      <w:r w:rsidR="00B6073A" w:rsidRPr="001E1739">
        <w:rPr>
          <w:rFonts w:ascii="Angsana New" w:hAnsi="Angsana New"/>
          <w:sz w:val="26"/>
          <w:szCs w:val="26"/>
          <w:cs/>
        </w:rPr>
        <w:t>อคุ้มครอง</w:t>
      </w:r>
      <w:r w:rsidR="00B6073A">
        <w:rPr>
          <w:rFonts w:ascii="Angsana New" w:hAnsi="Angsana New" w:hint="cs"/>
          <w:sz w:val="26"/>
          <w:szCs w:val="26"/>
          <w:cs/>
        </w:rPr>
        <w:t>เจ้า</w:t>
      </w:r>
      <w:r w:rsidR="00B6073A" w:rsidRPr="001E1739">
        <w:rPr>
          <w:rFonts w:ascii="Angsana New" w:hAnsi="Angsana New"/>
          <w:sz w:val="26"/>
          <w:szCs w:val="26"/>
          <w:cs/>
        </w:rPr>
        <w:t>หนี</w:t>
      </w:r>
      <w:r w:rsidR="00B6073A" w:rsidRPr="001E1739">
        <w:rPr>
          <w:rFonts w:ascii="Angsana New" w:hAnsi="Angsana New" w:hint="cs"/>
          <w:sz w:val="26"/>
          <w:szCs w:val="26"/>
          <w:cs/>
        </w:rPr>
        <w:t>้</w:t>
      </w:r>
      <w:r w:rsidR="00B6073A" w:rsidRPr="001E1739">
        <w:rPr>
          <w:rFonts w:ascii="Angsana New" w:hAnsi="Angsana New"/>
          <w:sz w:val="26"/>
          <w:szCs w:val="26"/>
          <w:cs/>
        </w:rPr>
        <w:t>ท</w:t>
      </w:r>
      <w:r w:rsidR="00B6073A" w:rsidRPr="001E1739">
        <w:rPr>
          <w:rFonts w:ascii="Angsana New" w:hAnsi="Angsana New" w:hint="cs"/>
          <w:sz w:val="26"/>
          <w:szCs w:val="26"/>
          <w:cs/>
        </w:rPr>
        <w:t>ี่</w:t>
      </w:r>
      <w:r w:rsidR="00B6073A" w:rsidRPr="001E1739">
        <w:rPr>
          <w:rFonts w:ascii="Angsana New" w:hAnsi="Angsana New"/>
          <w:sz w:val="26"/>
          <w:szCs w:val="26"/>
          <w:cs/>
        </w:rPr>
        <w:t>เป็นเงินตราต่างประเทศจากการ</w:t>
      </w:r>
      <w:r w:rsidR="00B6073A">
        <w:rPr>
          <w:rFonts w:ascii="Angsana New" w:hAnsi="Angsana New"/>
          <w:sz w:val="26"/>
          <w:szCs w:val="26"/>
        </w:rPr>
        <w:t xml:space="preserve">                 </w:t>
      </w:r>
      <w:r w:rsidR="00B6073A">
        <w:rPr>
          <w:rFonts w:ascii="Angsana New" w:hAnsi="Angsana New"/>
          <w:sz w:val="26"/>
          <w:szCs w:val="26"/>
          <w:cs/>
        </w:rPr>
        <w:t>ซื้อสิน</w:t>
      </w:r>
      <w:r w:rsidR="00B6073A">
        <w:rPr>
          <w:rFonts w:ascii="Angsana New" w:hAnsi="Angsana New" w:hint="cs"/>
          <w:sz w:val="26"/>
          <w:szCs w:val="26"/>
          <w:cs/>
        </w:rPr>
        <w:t>ทรัพย์ถาวร</w:t>
      </w:r>
      <w:r w:rsidR="00B6073A" w:rsidRPr="000E486F">
        <w:rPr>
          <w:rFonts w:ascii="Angsana New" w:hAnsi="Angsana New" w:hint="cs"/>
          <w:sz w:val="26"/>
          <w:szCs w:val="26"/>
          <w:cs/>
        </w:rPr>
        <w:t>จำนวนเงิน</w:t>
      </w:r>
      <w:r w:rsidR="00B6073A">
        <w:rPr>
          <w:rFonts w:ascii="Angsana New" w:hAnsi="Angsana New" w:hint="cs"/>
          <w:sz w:val="26"/>
          <w:szCs w:val="26"/>
          <w:cs/>
        </w:rPr>
        <w:t xml:space="preserve"> </w:t>
      </w:r>
      <w:r w:rsidR="00B6073A" w:rsidRPr="00CF12B8">
        <w:rPr>
          <w:rFonts w:ascii="Angsana New" w:hAnsi="Angsana New"/>
          <w:sz w:val="26"/>
          <w:szCs w:val="26"/>
        </w:rPr>
        <w:t>0.</w:t>
      </w:r>
      <w:r w:rsidR="00B6073A">
        <w:rPr>
          <w:rFonts w:ascii="Angsana New" w:hAnsi="Angsana New"/>
          <w:sz w:val="26"/>
          <w:szCs w:val="26"/>
        </w:rPr>
        <w:t>6</w:t>
      </w:r>
      <w:r w:rsidR="00B6073A" w:rsidRPr="00CF12B8">
        <w:rPr>
          <w:rFonts w:ascii="Angsana New" w:hAnsi="Angsana New"/>
          <w:sz w:val="26"/>
          <w:szCs w:val="26"/>
        </w:rPr>
        <w:t xml:space="preserve"> </w:t>
      </w:r>
      <w:r w:rsidR="00B6073A" w:rsidRPr="00CF12B8">
        <w:rPr>
          <w:rFonts w:ascii="Angsana New" w:hAnsi="Angsana New"/>
          <w:sz w:val="26"/>
          <w:szCs w:val="26"/>
          <w:cs/>
        </w:rPr>
        <w:t>ล้าน</w:t>
      </w:r>
      <w:r w:rsidR="00B6073A">
        <w:rPr>
          <w:rFonts w:ascii="Angsana New" w:hAnsi="Angsana New" w:hint="cs"/>
          <w:sz w:val="26"/>
          <w:szCs w:val="26"/>
          <w:cs/>
        </w:rPr>
        <w:t xml:space="preserve">ยูโร </w:t>
      </w:r>
      <w:r w:rsidR="00B6073A" w:rsidRPr="003B4276">
        <w:rPr>
          <w:rFonts w:ascii="Angsana New" w:hAnsi="Angsana New" w:hint="cs"/>
          <w:sz w:val="26"/>
          <w:szCs w:val="26"/>
          <w:cs/>
          <w:lang w:val="th-TH"/>
        </w:rPr>
        <w:t>(เทียบเท่า</w:t>
      </w:r>
      <w:r w:rsidR="00B6073A" w:rsidRPr="003B4276">
        <w:rPr>
          <w:rFonts w:ascii="Angsana New" w:hAnsi="Angsana New"/>
          <w:sz w:val="26"/>
          <w:szCs w:val="26"/>
        </w:rPr>
        <w:t xml:space="preserve"> </w:t>
      </w:r>
      <w:r w:rsidR="00B6073A">
        <w:rPr>
          <w:rFonts w:ascii="Angsana New" w:hAnsi="Angsana New"/>
          <w:sz w:val="26"/>
          <w:szCs w:val="26"/>
        </w:rPr>
        <w:t>21</w:t>
      </w:r>
      <w:r w:rsidR="00B6073A" w:rsidRPr="003B4276">
        <w:rPr>
          <w:rFonts w:ascii="Angsana New" w:hAnsi="Angsana New" w:hint="cs"/>
          <w:sz w:val="26"/>
          <w:szCs w:val="26"/>
          <w:cs/>
        </w:rPr>
        <w:t>.</w:t>
      </w:r>
      <w:r w:rsidR="00B6073A">
        <w:rPr>
          <w:rFonts w:ascii="Angsana New" w:hAnsi="Angsana New"/>
          <w:sz w:val="26"/>
          <w:szCs w:val="26"/>
        </w:rPr>
        <w:t>5</w:t>
      </w:r>
      <w:r w:rsidR="00B6073A" w:rsidRPr="003B4276">
        <w:rPr>
          <w:rFonts w:ascii="Angsana New" w:hAnsi="Angsana New"/>
          <w:sz w:val="26"/>
          <w:szCs w:val="26"/>
        </w:rPr>
        <w:t xml:space="preserve"> </w:t>
      </w:r>
      <w:r w:rsidR="00B6073A" w:rsidRPr="003B4276">
        <w:rPr>
          <w:rFonts w:ascii="Angsana New" w:hAnsi="Angsana New"/>
          <w:sz w:val="26"/>
          <w:szCs w:val="26"/>
          <w:cs/>
          <w:lang w:val="th-TH"/>
        </w:rPr>
        <w:t>ล้านบาท)</w:t>
      </w:r>
      <w:r w:rsidR="00B6073A">
        <w:rPr>
          <w:rFonts w:ascii="Angsana New" w:hAnsi="Angsana New" w:hint="cs"/>
          <w:sz w:val="26"/>
          <w:szCs w:val="26"/>
          <w:cs/>
          <w:lang w:val="th-TH"/>
        </w:rPr>
        <w:t xml:space="preserve"> และ</w:t>
      </w:r>
      <w:r w:rsidR="00B6073A">
        <w:rPr>
          <w:rFonts w:ascii="Angsana New" w:hAnsi="Angsana New" w:hint="cs"/>
          <w:sz w:val="26"/>
          <w:szCs w:val="26"/>
          <w:cs/>
        </w:rPr>
        <w:t xml:space="preserve"> </w:t>
      </w:r>
      <w:r w:rsidR="00B6073A">
        <w:rPr>
          <w:rFonts w:ascii="Angsana New" w:hAnsi="Angsana New"/>
          <w:sz w:val="26"/>
          <w:szCs w:val="26"/>
        </w:rPr>
        <w:t>0</w:t>
      </w:r>
      <w:r w:rsidR="00B6073A" w:rsidRPr="00CF12B8">
        <w:rPr>
          <w:rFonts w:ascii="Angsana New" w:hAnsi="Angsana New"/>
          <w:sz w:val="26"/>
          <w:szCs w:val="26"/>
        </w:rPr>
        <w:t>.</w:t>
      </w:r>
      <w:r w:rsidR="00B6073A">
        <w:rPr>
          <w:rFonts w:ascii="Angsana New" w:hAnsi="Angsana New"/>
          <w:sz w:val="26"/>
          <w:szCs w:val="26"/>
        </w:rPr>
        <w:t>3</w:t>
      </w:r>
      <w:r w:rsidR="00B6073A" w:rsidRPr="00CF12B8">
        <w:rPr>
          <w:rFonts w:ascii="Angsana New" w:hAnsi="Angsana New"/>
          <w:sz w:val="26"/>
          <w:szCs w:val="26"/>
        </w:rPr>
        <w:t xml:space="preserve"> </w:t>
      </w:r>
      <w:r w:rsidR="00B6073A" w:rsidRPr="00CF12B8">
        <w:rPr>
          <w:rFonts w:ascii="Angsana New" w:hAnsi="Angsana New"/>
          <w:sz w:val="26"/>
          <w:szCs w:val="26"/>
          <w:cs/>
        </w:rPr>
        <w:t>ล้าน</w:t>
      </w:r>
      <w:r w:rsidR="00B6073A">
        <w:rPr>
          <w:rFonts w:ascii="Angsana New" w:hAnsi="Angsana New" w:hint="cs"/>
          <w:sz w:val="26"/>
          <w:szCs w:val="26"/>
          <w:cs/>
        </w:rPr>
        <w:t xml:space="preserve">ยูโร </w:t>
      </w:r>
      <w:r w:rsidR="00B6073A" w:rsidRPr="003B4276">
        <w:rPr>
          <w:rFonts w:ascii="Angsana New" w:hAnsi="Angsana New" w:hint="cs"/>
          <w:sz w:val="26"/>
          <w:szCs w:val="26"/>
          <w:cs/>
          <w:lang w:val="th-TH"/>
        </w:rPr>
        <w:t>(เทียบเท่า</w:t>
      </w:r>
      <w:r w:rsidR="00B6073A" w:rsidRPr="003B4276">
        <w:rPr>
          <w:rFonts w:ascii="Angsana New" w:hAnsi="Angsana New"/>
          <w:sz w:val="26"/>
          <w:szCs w:val="26"/>
        </w:rPr>
        <w:t xml:space="preserve"> </w:t>
      </w:r>
      <w:r w:rsidR="00B6073A">
        <w:rPr>
          <w:rFonts w:ascii="Angsana New" w:hAnsi="Angsana New"/>
          <w:sz w:val="26"/>
          <w:szCs w:val="26"/>
        </w:rPr>
        <w:t>10</w:t>
      </w:r>
      <w:r w:rsidR="00B6073A" w:rsidRPr="003B4276">
        <w:rPr>
          <w:rFonts w:ascii="Angsana New" w:hAnsi="Angsana New" w:hint="cs"/>
          <w:sz w:val="26"/>
          <w:szCs w:val="26"/>
          <w:cs/>
        </w:rPr>
        <w:t>.</w:t>
      </w:r>
      <w:r w:rsidR="00B6073A">
        <w:rPr>
          <w:rFonts w:ascii="Angsana New" w:hAnsi="Angsana New"/>
          <w:sz w:val="26"/>
          <w:szCs w:val="26"/>
        </w:rPr>
        <w:t>8</w:t>
      </w:r>
      <w:r w:rsidR="00B6073A" w:rsidRPr="003B4276">
        <w:rPr>
          <w:rFonts w:ascii="Angsana New" w:hAnsi="Angsana New"/>
          <w:sz w:val="26"/>
          <w:szCs w:val="26"/>
        </w:rPr>
        <w:t xml:space="preserve"> </w:t>
      </w:r>
      <w:r w:rsidR="00B6073A" w:rsidRPr="003B4276">
        <w:rPr>
          <w:rFonts w:ascii="Angsana New" w:hAnsi="Angsana New"/>
          <w:sz w:val="26"/>
          <w:szCs w:val="26"/>
          <w:cs/>
          <w:lang w:val="th-TH"/>
        </w:rPr>
        <w:t>ล้านบาท)</w:t>
      </w:r>
      <w:r w:rsidR="00B6073A"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  <w:r w:rsidR="00B6073A" w:rsidRPr="004B53BF">
        <w:rPr>
          <w:rFonts w:ascii="Angsana New" w:hAnsi="Angsana New" w:hint="cs"/>
          <w:sz w:val="26"/>
          <w:szCs w:val="26"/>
          <w:cs/>
        </w:rPr>
        <w:t>ตามลำดับ</w:t>
      </w:r>
    </w:p>
    <w:p w14:paraId="1FB83659" w14:textId="3827E2DA" w:rsidR="00C774BD" w:rsidRPr="005C6F08" w:rsidRDefault="00C774BD" w:rsidP="00A145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thaiDistribute"/>
        <w:rPr>
          <w:rFonts w:ascii="Angsana New" w:hAnsi="Angsana New"/>
          <w:b/>
          <w:bCs/>
          <w:sz w:val="22"/>
          <w:szCs w:val="22"/>
        </w:rPr>
      </w:pPr>
    </w:p>
    <w:p w14:paraId="22FD8917" w14:textId="034D74D3" w:rsidR="00134966" w:rsidRPr="005C6F08" w:rsidRDefault="003A3449" w:rsidP="00134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5C6F08">
        <w:rPr>
          <w:rFonts w:ascii="Angsana New" w:hAnsi="Angsana New"/>
          <w:b/>
          <w:bCs/>
          <w:sz w:val="26"/>
          <w:szCs w:val="26"/>
        </w:rPr>
        <w:t>2</w:t>
      </w:r>
      <w:r w:rsidR="00A87A4F">
        <w:rPr>
          <w:rFonts w:ascii="Angsana New" w:hAnsi="Angsana New"/>
          <w:b/>
          <w:bCs/>
          <w:sz w:val="26"/>
          <w:szCs w:val="26"/>
        </w:rPr>
        <w:t>5</w:t>
      </w:r>
      <w:r w:rsidR="00134966" w:rsidRPr="005C6F08">
        <w:rPr>
          <w:rFonts w:ascii="Angsana New" w:hAnsi="Angsana New"/>
          <w:b/>
          <w:bCs/>
          <w:sz w:val="26"/>
          <w:szCs w:val="26"/>
          <w:cs/>
        </w:rPr>
        <w:t>.</w:t>
      </w:r>
      <w:r w:rsidR="00134966" w:rsidRPr="005C6F08">
        <w:rPr>
          <w:rFonts w:ascii="Angsana New" w:hAnsi="Angsana New"/>
          <w:b/>
          <w:bCs/>
          <w:sz w:val="26"/>
          <w:szCs w:val="26"/>
        </w:rPr>
        <w:tab/>
      </w:r>
      <w:r w:rsidR="00134966" w:rsidRPr="005C6F08">
        <w:rPr>
          <w:rFonts w:ascii="Angsana New" w:hAnsi="Angsana New"/>
          <w:b/>
          <w:bCs/>
          <w:sz w:val="26"/>
          <w:szCs w:val="26"/>
          <w:cs/>
        </w:rPr>
        <w:t xml:space="preserve">การบริหารจัดการส่วนทุน    </w:t>
      </w:r>
    </w:p>
    <w:p w14:paraId="7380EC2D" w14:textId="008FC797" w:rsidR="00134966" w:rsidRPr="005C6F08" w:rsidRDefault="00134966" w:rsidP="00134966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Angsana New" w:hAnsi="Angsana New"/>
          <w:sz w:val="24"/>
          <w:szCs w:val="24"/>
          <w:lang w:val="th-TH"/>
        </w:rPr>
      </w:pPr>
    </w:p>
    <w:p w14:paraId="31253B91" w14:textId="6EF2D524" w:rsidR="005C7095" w:rsidRPr="00833FC6" w:rsidRDefault="008C40B5" w:rsidP="008C40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02379B">
        <w:rPr>
          <w:rFonts w:ascii="Angsana New" w:hAnsi="Angsana New"/>
          <w:sz w:val="26"/>
          <w:szCs w:val="26"/>
          <w:cs/>
        </w:rPr>
        <w:t>ผู้บริหารของบริษัทมีนโยบายการบริหารจัดการส่วนทุนซึ่งมีวัตถุประสงค์การบริหารกระแสเงินสดที่ดีอย่างต่อเนื่องและรักษาไว้ซึ่งความสามารถ</w:t>
      </w:r>
      <w:r w:rsidRPr="008342A6">
        <w:rPr>
          <w:rFonts w:ascii="Angsana New" w:hAnsi="Angsana New"/>
          <w:sz w:val="26"/>
          <w:szCs w:val="26"/>
          <w:cs/>
        </w:rPr>
        <w:t>ในการดำเนินธุรกิจอย่างต่อเนื่อง บริษัทบริหารจัดการส่วนทุนโดยการรักษาอัตราส่วนหนี้สินต่อทุนให้เป็นไปตามข้อตกลง</w:t>
      </w:r>
      <w:r w:rsidRPr="008342A6">
        <w:rPr>
          <w:rFonts w:ascii="Angsana New" w:hAnsi="Angsana New" w:hint="cs"/>
          <w:sz w:val="26"/>
          <w:szCs w:val="26"/>
          <w:cs/>
        </w:rPr>
        <w:t>ตามเงินกู้ยืมจากสถาบันการเงิน</w:t>
      </w:r>
      <w:r w:rsidRPr="008342A6">
        <w:rPr>
          <w:rFonts w:ascii="Angsana New" w:hAnsi="Angsana New"/>
          <w:sz w:val="26"/>
          <w:szCs w:val="26"/>
        </w:rPr>
        <w:t> </w:t>
      </w:r>
      <w:r w:rsidRPr="008342A6">
        <w:rPr>
          <w:rFonts w:ascii="Angsana New" w:hAnsi="Angsana New" w:hint="cs"/>
          <w:sz w:val="26"/>
          <w:szCs w:val="26"/>
          <w:cs/>
        </w:rPr>
        <w:t xml:space="preserve">หนี้สินที่ใช้ในการคำนวณอัตราส่วนหนี้สินต่อทุน หมายถึงหนี้สินที่มีภาระดอกเบี้ย ณ วันที่ </w:t>
      </w:r>
      <w:r w:rsidRPr="008342A6">
        <w:rPr>
          <w:rFonts w:ascii="Angsana New" w:hAnsi="Angsana New"/>
          <w:sz w:val="26"/>
          <w:szCs w:val="26"/>
        </w:rPr>
        <w:t xml:space="preserve">31 </w:t>
      </w:r>
      <w:r w:rsidRPr="008342A6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5328F1" w:rsidRPr="008342A6">
        <w:rPr>
          <w:rFonts w:ascii="Angsana New" w:hAnsi="Angsana New"/>
          <w:sz w:val="26"/>
          <w:szCs w:val="26"/>
        </w:rPr>
        <w:t>256</w:t>
      </w:r>
      <w:r w:rsidR="00E27644" w:rsidRPr="008342A6">
        <w:rPr>
          <w:rFonts w:ascii="Angsana New" w:hAnsi="Angsana New"/>
          <w:sz w:val="26"/>
          <w:szCs w:val="26"/>
        </w:rPr>
        <w:t>7</w:t>
      </w:r>
      <w:r w:rsidRPr="008342A6">
        <w:rPr>
          <w:rFonts w:ascii="Angsana New" w:hAnsi="Angsana New"/>
          <w:sz w:val="26"/>
          <w:szCs w:val="26"/>
          <w:cs/>
        </w:rPr>
        <w:t>อัตราส่วนหนี้สินต่อทุน</w:t>
      </w:r>
      <w:r w:rsidRPr="008342A6">
        <w:rPr>
          <w:rFonts w:ascii="Angsana New" w:hAnsi="Angsana New" w:hint="cs"/>
          <w:sz w:val="26"/>
          <w:szCs w:val="26"/>
          <w:cs/>
        </w:rPr>
        <w:t xml:space="preserve">เท่ากับ </w:t>
      </w:r>
      <w:r w:rsidR="008342A6" w:rsidRPr="008342A6">
        <w:rPr>
          <w:rFonts w:ascii="Angsana New" w:hAnsi="Angsana New"/>
          <w:sz w:val="26"/>
          <w:szCs w:val="26"/>
        </w:rPr>
        <w:t>1</w:t>
      </w:r>
      <w:r w:rsidR="00F679CA" w:rsidRPr="008342A6">
        <w:rPr>
          <w:rFonts w:ascii="Angsana New" w:hAnsi="Angsana New"/>
          <w:sz w:val="26"/>
          <w:szCs w:val="26"/>
        </w:rPr>
        <w:t>.</w:t>
      </w:r>
      <w:r w:rsidR="008342A6" w:rsidRPr="008342A6">
        <w:rPr>
          <w:rFonts w:ascii="Angsana New" w:hAnsi="Angsana New"/>
          <w:sz w:val="26"/>
          <w:szCs w:val="26"/>
        </w:rPr>
        <w:t>0</w:t>
      </w:r>
      <w:r w:rsidR="00251567">
        <w:rPr>
          <w:rFonts w:ascii="Angsana New" w:hAnsi="Angsana New"/>
          <w:sz w:val="26"/>
          <w:szCs w:val="26"/>
        </w:rPr>
        <w:t>8</w:t>
      </w:r>
      <w:r w:rsidRPr="008342A6">
        <w:rPr>
          <w:rFonts w:ascii="Angsana New" w:hAnsi="Angsana New" w:hint="cs"/>
          <w:sz w:val="26"/>
          <w:szCs w:val="26"/>
          <w:cs/>
        </w:rPr>
        <w:t xml:space="preserve"> ต่อ </w:t>
      </w:r>
      <w:r w:rsidRPr="008342A6">
        <w:rPr>
          <w:rFonts w:ascii="Angsana New" w:hAnsi="Angsana New"/>
          <w:sz w:val="26"/>
          <w:szCs w:val="26"/>
        </w:rPr>
        <w:t>1 (</w:t>
      </w:r>
      <w:r w:rsidR="005328F1" w:rsidRPr="008342A6">
        <w:rPr>
          <w:rFonts w:ascii="Angsana New" w:hAnsi="Angsana New"/>
          <w:sz w:val="26"/>
          <w:szCs w:val="26"/>
        </w:rPr>
        <w:t>256</w:t>
      </w:r>
      <w:r w:rsidR="00E27644" w:rsidRPr="008342A6">
        <w:rPr>
          <w:rFonts w:ascii="Angsana New" w:hAnsi="Angsana New"/>
          <w:sz w:val="26"/>
          <w:szCs w:val="26"/>
        </w:rPr>
        <w:t>6</w:t>
      </w:r>
      <w:r w:rsidRPr="008342A6">
        <w:rPr>
          <w:rFonts w:ascii="Angsana New" w:hAnsi="Angsana New"/>
          <w:sz w:val="26"/>
          <w:szCs w:val="26"/>
        </w:rPr>
        <w:t xml:space="preserve">: </w:t>
      </w:r>
      <w:r w:rsidR="0002379B" w:rsidRPr="008342A6">
        <w:rPr>
          <w:rFonts w:ascii="Angsana New" w:hAnsi="Angsana New"/>
          <w:sz w:val="26"/>
          <w:szCs w:val="26"/>
        </w:rPr>
        <w:t>0.</w:t>
      </w:r>
      <w:r w:rsidR="00E27644" w:rsidRPr="008342A6">
        <w:rPr>
          <w:rFonts w:ascii="Angsana New" w:hAnsi="Angsana New"/>
          <w:sz w:val="26"/>
          <w:szCs w:val="26"/>
        </w:rPr>
        <w:t>54</w:t>
      </w:r>
      <w:r w:rsidRPr="008342A6">
        <w:rPr>
          <w:rFonts w:ascii="Angsana New" w:hAnsi="Angsana New"/>
          <w:sz w:val="26"/>
          <w:szCs w:val="26"/>
        </w:rPr>
        <w:t xml:space="preserve"> </w:t>
      </w:r>
      <w:r w:rsidRPr="008342A6">
        <w:rPr>
          <w:rFonts w:ascii="Angsana New" w:hAnsi="Angsana New" w:hint="cs"/>
          <w:sz w:val="26"/>
          <w:szCs w:val="26"/>
          <w:cs/>
        </w:rPr>
        <w:t>ต่อ</w:t>
      </w:r>
      <w:r w:rsidRPr="00833FC6">
        <w:rPr>
          <w:rFonts w:ascii="Angsana New" w:hAnsi="Angsana New" w:hint="cs"/>
          <w:sz w:val="26"/>
          <w:szCs w:val="26"/>
          <w:cs/>
        </w:rPr>
        <w:t xml:space="preserve"> </w:t>
      </w:r>
      <w:r w:rsidRPr="00833FC6">
        <w:rPr>
          <w:rFonts w:ascii="Angsana New" w:hAnsi="Angsana New"/>
          <w:sz w:val="26"/>
          <w:szCs w:val="26"/>
        </w:rPr>
        <w:t>1</w:t>
      </w:r>
      <w:r w:rsidRPr="00833FC6">
        <w:rPr>
          <w:rFonts w:ascii="Angsana New" w:hAnsi="Angsana New" w:hint="cs"/>
          <w:sz w:val="26"/>
          <w:szCs w:val="26"/>
          <w:cs/>
        </w:rPr>
        <w:t>)</w:t>
      </w:r>
      <w:r w:rsidR="00CF07F2" w:rsidRPr="00833FC6">
        <w:rPr>
          <w:rFonts w:ascii="Angsana New" w:hAnsi="Angsana New" w:hint="cs"/>
          <w:sz w:val="26"/>
          <w:szCs w:val="26"/>
          <w:cs/>
        </w:rPr>
        <w:t xml:space="preserve"> </w:t>
      </w:r>
    </w:p>
    <w:p w14:paraId="3643851E" w14:textId="77777777" w:rsidR="005C7095" w:rsidRPr="00833FC6" w:rsidRDefault="005C7095" w:rsidP="008C40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736D122D" w14:textId="165576DA" w:rsidR="008C40B5" w:rsidRPr="005C6F08" w:rsidRDefault="008C40B5" w:rsidP="008C40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833FC6">
        <w:rPr>
          <w:rFonts w:ascii="Angsana New" w:hAnsi="Angsana New"/>
          <w:sz w:val="26"/>
          <w:szCs w:val="26"/>
          <w:cs/>
        </w:rPr>
        <w:t xml:space="preserve">บริษัทไม่มีการเปลี่ยนแปลงในวัตถุประสงค์ นโยบายและกระบวนการจัดการส่วนทุนของบริษัทในระหว่างปีสิ้นสุดวันที่ </w:t>
      </w:r>
      <w:r w:rsidRPr="00833FC6">
        <w:rPr>
          <w:rFonts w:ascii="Angsana New" w:hAnsi="Angsana New"/>
          <w:sz w:val="26"/>
          <w:szCs w:val="26"/>
        </w:rPr>
        <w:t>31</w:t>
      </w:r>
      <w:r w:rsidRPr="00833FC6">
        <w:rPr>
          <w:rFonts w:ascii="Angsana New" w:hAnsi="Angsana New"/>
          <w:sz w:val="26"/>
          <w:szCs w:val="26"/>
          <w:cs/>
        </w:rPr>
        <w:t xml:space="preserve"> ธันวาคม </w:t>
      </w:r>
      <w:r w:rsidR="005328F1" w:rsidRPr="00833FC6">
        <w:rPr>
          <w:rFonts w:ascii="Angsana New" w:hAnsi="Angsana New"/>
          <w:sz w:val="26"/>
          <w:szCs w:val="26"/>
        </w:rPr>
        <w:t>256</w:t>
      </w:r>
      <w:r w:rsidR="00E27644">
        <w:rPr>
          <w:rFonts w:ascii="Angsana New" w:hAnsi="Angsana New"/>
          <w:sz w:val="26"/>
          <w:szCs w:val="26"/>
        </w:rPr>
        <w:t>7</w:t>
      </w:r>
      <w:r w:rsidRPr="00833FC6">
        <w:rPr>
          <w:rFonts w:ascii="Angsana New" w:hAnsi="Angsana New"/>
          <w:sz w:val="26"/>
          <w:szCs w:val="26"/>
          <w:cs/>
        </w:rPr>
        <w:t xml:space="preserve">และ </w:t>
      </w:r>
      <w:r w:rsidR="005328F1" w:rsidRPr="00833FC6">
        <w:rPr>
          <w:rFonts w:ascii="Angsana New" w:hAnsi="Angsana New"/>
          <w:sz w:val="26"/>
          <w:szCs w:val="26"/>
        </w:rPr>
        <w:t>256</w:t>
      </w:r>
      <w:r w:rsidR="00E27644">
        <w:rPr>
          <w:rFonts w:ascii="Angsana New" w:hAnsi="Angsana New"/>
          <w:sz w:val="26"/>
          <w:szCs w:val="26"/>
        </w:rPr>
        <w:t>6</w:t>
      </w:r>
    </w:p>
    <w:p w14:paraId="524AA125" w14:textId="77777777" w:rsidR="00134966" w:rsidRPr="005C6F08" w:rsidRDefault="00134966" w:rsidP="00134966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Angsana New" w:hAnsi="Angsana New"/>
          <w:sz w:val="24"/>
          <w:szCs w:val="24"/>
          <w:cs/>
          <w:lang w:val="th-TH"/>
        </w:rPr>
      </w:pPr>
    </w:p>
    <w:p w14:paraId="0ACBF461" w14:textId="661F7DCD" w:rsidR="0024390D" w:rsidRPr="008342A6" w:rsidRDefault="008468EA" w:rsidP="008342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4C0FBA2B" w14:textId="28019F88" w:rsidR="005C12D9" w:rsidRPr="009D3BC4" w:rsidRDefault="005C12D9" w:rsidP="005C12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9D3BC4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8342A6">
        <w:rPr>
          <w:rFonts w:ascii="Angsana New" w:hAnsi="Angsana New"/>
          <w:b/>
          <w:bCs/>
          <w:sz w:val="26"/>
          <w:szCs w:val="26"/>
        </w:rPr>
        <w:t>6</w:t>
      </w:r>
      <w:r w:rsidR="005D1C50" w:rsidRPr="009D3BC4">
        <w:rPr>
          <w:rFonts w:ascii="Angsana New" w:hAnsi="Angsana New"/>
          <w:b/>
          <w:bCs/>
          <w:sz w:val="26"/>
          <w:szCs w:val="26"/>
        </w:rPr>
        <w:t>.</w:t>
      </w:r>
      <w:r w:rsidRPr="009D3BC4">
        <w:rPr>
          <w:rFonts w:ascii="Angsana New" w:hAnsi="Angsana New"/>
          <w:b/>
          <w:bCs/>
          <w:sz w:val="26"/>
          <w:szCs w:val="26"/>
        </w:rPr>
        <w:tab/>
      </w:r>
      <w:r w:rsidRPr="009D3BC4">
        <w:rPr>
          <w:rFonts w:ascii="Angsana New" w:hAnsi="Angsana New"/>
          <w:b/>
          <w:bCs/>
          <w:sz w:val="26"/>
          <w:szCs w:val="26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1265CE67" w14:textId="77777777" w:rsidR="005C12D9" w:rsidRPr="009D3BC4" w:rsidRDefault="005C12D9" w:rsidP="005C12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pacing w:val="-6"/>
          <w:sz w:val="26"/>
          <w:szCs w:val="26"/>
        </w:rPr>
      </w:pPr>
    </w:p>
    <w:p w14:paraId="66AC0388" w14:textId="1869964F" w:rsidR="005C12D9" w:rsidRPr="005C6F08" w:rsidRDefault="005C12D9" w:rsidP="005C12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-6"/>
          <w:sz w:val="26"/>
          <w:szCs w:val="26"/>
        </w:rPr>
      </w:pPr>
      <w:r w:rsidRPr="009D3BC4">
        <w:rPr>
          <w:rFonts w:ascii="Angsana New" w:hAnsi="Angsana New"/>
          <w:spacing w:val="-6"/>
          <w:sz w:val="26"/>
          <w:szCs w:val="26"/>
          <w:cs/>
        </w:rPr>
        <w:t>สภาวิชาชีพบัญชีได้ปรับปรุงมาตรฐานการรายงานทางการเงินหลายฉบับ ซึ่งมีผลบังคับใช้สำหรับรอบระยะเวลาบัญชีที่เริ่มในหรือหลังวันที่</w:t>
      </w:r>
      <w:r w:rsidRPr="009D3BC4">
        <w:rPr>
          <w:rFonts w:ascii="Angsana New" w:hAnsi="Angsana New"/>
          <w:spacing w:val="-6"/>
          <w:sz w:val="26"/>
          <w:szCs w:val="26"/>
        </w:rPr>
        <w:t xml:space="preserve">                 </w:t>
      </w:r>
      <w:r w:rsidRPr="009D3BC4">
        <w:rPr>
          <w:rFonts w:ascii="Angsana New" w:hAnsi="Angsana New"/>
          <w:spacing w:val="-6"/>
          <w:sz w:val="26"/>
          <w:szCs w:val="26"/>
          <w:cs/>
        </w:rPr>
        <w:t xml:space="preserve"> </w:t>
      </w:r>
      <w:r w:rsidRPr="009D3BC4">
        <w:rPr>
          <w:rFonts w:ascii="Angsana New" w:hAnsi="Angsana New"/>
          <w:spacing w:val="-6"/>
          <w:sz w:val="26"/>
          <w:szCs w:val="26"/>
        </w:rPr>
        <w:t xml:space="preserve">1 </w:t>
      </w:r>
      <w:r w:rsidRPr="009D3BC4">
        <w:rPr>
          <w:rFonts w:ascii="Angsana New" w:hAnsi="Angsana New"/>
          <w:spacing w:val="-6"/>
          <w:sz w:val="26"/>
          <w:szCs w:val="26"/>
          <w:cs/>
        </w:rPr>
        <w:t xml:space="preserve">มกราคม </w:t>
      </w:r>
      <w:r w:rsidRPr="009D3BC4">
        <w:rPr>
          <w:rFonts w:ascii="Angsana New" w:hAnsi="Angsana New"/>
          <w:spacing w:val="-6"/>
          <w:sz w:val="26"/>
          <w:szCs w:val="26"/>
        </w:rPr>
        <w:t>256</w:t>
      </w:r>
      <w:r w:rsidR="00E27644">
        <w:rPr>
          <w:rFonts w:ascii="Angsana New" w:hAnsi="Angsana New"/>
          <w:spacing w:val="-6"/>
          <w:sz w:val="26"/>
          <w:szCs w:val="26"/>
        </w:rPr>
        <w:t>8</w:t>
      </w:r>
      <w:r w:rsidRPr="009D3BC4">
        <w:rPr>
          <w:rFonts w:ascii="Angsana New" w:hAnsi="Angsana New"/>
          <w:spacing w:val="-6"/>
          <w:sz w:val="26"/>
          <w:szCs w:val="26"/>
        </w:rPr>
        <w:t xml:space="preserve"> </w:t>
      </w:r>
      <w:r w:rsidRPr="009D3BC4">
        <w:rPr>
          <w:rFonts w:ascii="Angsana New" w:hAnsi="Angsana New"/>
          <w:spacing w:val="-6"/>
          <w:sz w:val="26"/>
          <w:szCs w:val="26"/>
          <w:cs/>
        </w:rPr>
        <w:t>โดยบริษัทไม่ได้นำมาตรฐานการรายงานทางการเงินดังกล่าวมาใช้ในการจัดทำงบการเงินนี้เนื่องจากยังไม่มีผลบังคับใช้ 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ที่ปรับปรุงใหม่เหล่านี้ ซึ่งคาดว่าไม่มีผลกระทบที่มีสาระสำคัญต่องบการเงินในงวดที่ถือปฏิบัติ</w:t>
      </w:r>
    </w:p>
    <w:p w14:paraId="16759F86" w14:textId="77777777" w:rsidR="00EA7520" w:rsidRPr="00EA7520" w:rsidRDefault="00EA7520" w:rsidP="00C22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7909B285" w14:textId="1DA855B2" w:rsidR="002A0113" w:rsidRPr="005C6F08" w:rsidRDefault="00F57336" w:rsidP="00C22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5C6F08">
        <w:rPr>
          <w:rFonts w:ascii="Angsana New" w:hAnsi="Angsana New"/>
          <w:b/>
          <w:bCs/>
          <w:sz w:val="26"/>
          <w:szCs w:val="26"/>
        </w:rPr>
        <w:t>2</w:t>
      </w:r>
      <w:r w:rsidR="008342A6">
        <w:rPr>
          <w:rFonts w:ascii="Angsana New" w:hAnsi="Angsana New"/>
          <w:b/>
          <w:bCs/>
          <w:sz w:val="26"/>
          <w:szCs w:val="26"/>
        </w:rPr>
        <w:t>7</w:t>
      </w:r>
      <w:r w:rsidR="002A0113" w:rsidRPr="005C6F08">
        <w:rPr>
          <w:rFonts w:ascii="Angsana New" w:hAnsi="Angsana New"/>
          <w:b/>
          <w:bCs/>
          <w:sz w:val="26"/>
          <w:szCs w:val="26"/>
          <w:cs/>
        </w:rPr>
        <w:t>.</w:t>
      </w:r>
      <w:r w:rsidR="002A0113" w:rsidRPr="005C6F08">
        <w:rPr>
          <w:rFonts w:ascii="Angsana New" w:hAnsi="Angsana New"/>
          <w:b/>
          <w:bCs/>
          <w:sz w:val="26"/>
          <w:szCs w:val="26"/>
          <w:cs/>
        </w:rPr>
        <w:tab/>
        <w:t>การอนุมัติงบการเงิน</w:t>
      </w:r>
    </w:p>
    <w:p w14:paraId="04128F62" w14:textId="77777777" w:rsidR="000D7C4D" w:rsidRPr="005C6F08" w:rsidRDefault="000D7C4D" w:rsidP="00C22599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left" w:pos="567"/>
        </w:tabs>
        <w:spacing w:after="0"/>
        <w:ind w:left="540" w:hanging="540"/>
        <w:jc w:val="thaiDistribute"/>
        <w:rPr>
          <w:rFonts w:ascii="Angsana New" w:hAnsi="Angsana New"/>
          <w:sz w:val="22"/>
          <w:szCs w:val="22"/>
        </w:rPr>
      </w:pPr>
    </w:p>
    <w:p w14:paraId="571347D7" w14:textId="17CF3026" w:rsidR="00907883" w:rsidRPr="00C22599" w:rsidRDefault="00783E68" w:rsidP="00C22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คณะ</w:t>
      </w:r>
      <w:r w:rsidR="002A0113" w:rsidRPr="005C6F08">
        <w:rPr>
          <w:rFonts w:ascii="Angsana New" w:hAnsi="Angsana New"/>
          <w:sz w:val="26"/>
          <w:szCs w:val="26"/>
          <w:cs/>
        </w:rPr>
        <w:t>กรรมการของบริษัทได้อนุมัติให้ออกงบการเงินนี้</w:t>
      </w:r>
      <w:r w:rsidR="00E92B49" w:rsidRPr="005C6F08">
        <w:rPr>
          <w:rFonts w:ascii="Angsana New" w:hAnsi="Angsana New"/>
          <w:sz w:val="26"/>
          <w:szCs w:val="26"/>
          <w:cs/>
        </w:rPr>
        <w:t>แล้ว</w:t>
      </w:r>
      <w:r w:rsidR="002A0113" w:rsidRPr="005C6F08">
        <w:rPr>
          <w:rFonts w:ascii="Angsana New" w:hAnsi="Angsana New"/>
          <w:sz w:val="26"/>
          <w:szCs w:val="26"/>
          <w:cs/>
        </w:rPr>
        <w:t>เมื่อ</w:t>
      </w:r>
      <w:r w:rsidR="002A0113" w:rsidRPr="008B259B">
        <w:rPr>
          <w:rFonts w:ascii="Angsana New" w:hAnsi="Angsana New"/>
          <w:sz w:val="26"/>
          <w:szCs w:val="26"/>
          <w:cs/>
        </w:rPr>
        <w:t>วันที่</w:t>
      </w:r>
      <w:r w:rsidR="00C62D26" w:rsidRPr="008B259B">
        <w:rPr>
          <w:rFonts w:ascii="Angsana New" w:hAnsi="Angsana New"/>
          <w:sz w:val="26"/>
          <w:szCs w:val="26"/>
        </w:rPr>
        <w:t xml:space="preserve"> </w:t>
      </w:r>
      <w:r w:rsidR="0027721A">
        <w:rPr>
          <w:rFonts w:ascii="Angsana New" w:hAnsi="Angsana New" w:hint="cs"/>
          <w:spacing w:val="-6"/>
          <w:sz w:val="26"/>
          <w:szCs w:val="26"/>
          <w:cs/>
        </w:rPr>
        <w:t>21</w:t>
      </w:r>
      <w:r w:rsidR="0023370E" w:rsidRPr="008B259B">
        <w:rPr>
          <w:rFonts w:ascii="Angsana New" w:hAnsi="Angsana New"/>
          <w:spacing w:val="-6"/>
          <w:sz w:val="26"/>
          <w:szCs w:val="26"/>
        </w:rPr>
        <w:t xml:space="preserve"> </w:t>
      </w:r>
      <w:r w:rsidR="0023370E" w:rsidRPr="008B259B">
        <w:rPr>
          <w:rFonts w:ascii="Angsana New" w:hAnsi="Angsana New"/>
          <w:spacing w:val="-6"/>
          <w:sz w:val="26"/>
          <w:szCs w:val="26"/>
          <w:cs/>
        </w:rPr>
        <w:t xml:space="preserve">กุมภาพันธ์ </w:t>
      </w:r>
      <w:r w:rsidR="0023370E" w:rsidRPr="008B259B">
        <w:rPr>
          <w:rFonts w:ascii="Angsana New" w:hAnsi="Angsana New"/>
          <w:spacing w:val="-6"/>
          <w:sz w:val="26"/>
          <w:szCs w:val="26"/>
        </w:rPr>
        <w:t>256</w:t>
      </w:r>
      <w:r w:rsidR="00E27644">
        <w:rPr>
          <w:rFonts w:ascii="Angsana New" w:hAnsi="Angsana New"/>
          <w:spacing w:val="-6"/>
          <w:sz w:val="26"/>
          <w:szCs w:val="26"/>
        </w:rPr>
        <w:t>8</w:t>
      </w:r>
    </w:p>
    <w:sectPr w:rsidR="00907883" w:rsidRPr="00C22599" w:rsidSect="002258FE">
      <w:pgSz w:w="11909" w:h="16834" w:code="9"/>
      <w:pgMar w:top="1152" w:right="1008" w:bottom="576" w:left="1296" w:header="1152" w:footer="475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EB25BE" w14:textId="77777777" w:rsidR="00234D70" w:rsidRDefault="00234D70">
      <w:r>
        <w:separator/>
      </w:r>
    </w:p>
  </w:endnote>
  <w:endnote w:type="continuationSeparator" w:id="0">
    <w:p w14:paraId="350DDBC3" w14:textId="77777777" w:rsidR="00234D70" w:rsidRDefault="00234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/>
        <w:sz w:val="26"/>
        <w:szCs w:val="26"/>
      </w:rPr>
      <w:id w:val="-108375401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7CBC25E" w14:textId="0FD491A5" w:rsidR="00BA78A4" w:rsidRPr="00E42109" w:rsidRDefault="00BA78A4" w:rsidP="00E42109">
        <w:pPr>
          <w:ind w:right="65"/>
          <w:jc w:val="right"/>
          <w:rPr>
            <w:rFonts w:ascii="Angsana New" w:hAnsi="Angsana New"/>
            <w:noProof/>
            <w:sz w:val="26"/>
            <w:szCs w:val="26"/>
          </w:rPr>
        </w:pPr>
        <w:r w:rsidRPr="00E42109">
          <w:rPr>
            <w:rFonts w:ascii="Angsana New" w:hAnsi="Angsana New"/>
            <w:sz w:val="26"/>
            <w:szCs w:val="26"/>
          </w:rPr>
          <w:fldChar w:fldCharType="begin"/>
        </w:r>
        <w:r w:rsidRPr="00E42109">
          <w:rPr>
            <w:rFonts w:ascii="Angsana New" w:hAnsi="Angsana New"/>
            <w:sz w:val="26"/>
            <w:szCs w:val="26"/>
          </w:rPr>
          <w:instrText xml:space="preserve"> PAGE   \* MERGEFORMAT </w:instrText>
        </w:r>
        <w:r w:rsidRPr="00E42109">
          <w:rPr>
            <w:rFonts w:ascii="Angsana New" w:hAnsi="Angsana New"/>
            <w:sz w:val="26"/>
            <w:szCs w:val="26"/>
          </w:rPr>
          <w:fldChar w:fldCharType="separate"/>
        </w:r>
        <w:r>
          <w:rPr>
            <w:rFonts w:ascii="Angsana New" w:hAnsi="Angsana New"/>
            <w:noProof/>
            <w:sz w:val="26"/>
            <w:szCs w:val="26"/>
          </w:rPr>
          <w:t>23</w:t>
        </w:r>
        <w:r w:rsidRPr="00E42109">
          <w:rPr>
            <w:rFonts w:ascii="Angsana New" w:hAnsi="Angsana New"/>
            <w:noProof/>
            <w:sz w:val="26"/>
            <w:szCs w:val="26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BC22C" w14:textId="77777777" w:rsidR="00BA78A4" w:rsidRPr="00576BBE" w:rsidRDefault="00BA78A4" w:rsidP="004B7601">
    <w:pPr>
      <w:jc w:val="right"/>
      <w:rPr>
        <w:rFonts w:asciiTheme="majorBidi" w:hAnsiTheme="majorBidi" w:cstheme="majorBidi"/>
        <w:sz w:val="26"/>
        <w:szCs w:val="26"/>
      </w:rPr>
    </w:pPr>
    <w:r w:rsidRPr="003A6AF8">
      <w:rPr>
        <w:rFonts w:ascii="Angsana New" w:hAnsi="Angsana New"/>
        <w:sz w:val="26"/>
        <w:szCs w:val="26"/>
        <w:cs/>
      </w:rPr>
      <w:t xml:space="preserve">    </w:t>
    </w:r>
    <w:r>
      <w:rPr>
        <w:rFonts w:asciiTheme="majorBidi" w:hAnsiTheme="majorBidi" w:cstheme="majorBidi" w:hint="cs"/>
        <w:sz w:val="26"/>
        <w:szCs w:val="26"/>
        <w:cs/>
      </w:rPr>
      <w:t xml:space="preserve">                                </w:t>
    </w:r>
    <w:r w:rsidRPr="00576BBE">
      <w:rPr>
        <w:rFonts w:asciiTheme="majorBidi" w:hAnsiTheme="majorBidi" w:cstheme="majorBidi"/>
        <w:sz w:val="26"/>
        <w:szCs w:val="26"/>
        <w:cs/>
      </w:rPr>
      <w:fldChar w:fldCharType="begin"/>
    </w:r>
    <w:r w:rsidRPr="00576BBE">
      <w:rPr>
        <w:rFonts w:asciiTheme="majorBidi" w:hAnsiTheme="majorBidi" w:cstheme="majorBidi"/>
        <w:sz w:val="26"/>
        <w:szCs w:val="26"/>
      </w:rPr>
      <w:instrText xml:space="preserve"> PAGE   \* MERGEFORMAT </w:instrText>
    </w:r>
    <w:r w:rsidRPr="00576BBE">
      <w:rPr>
        <w:rFonts w:asciiTheme="majorBidi" w:hAnsiTheme="majorBidi" w:cstheme="majorBidi"/>
        <w:sz w:val="26"/>
        <w:szCs w:val="26"/>
        <w:cs/>
      </w:rPr>
      <w:fldChar w:fldCharType="separate"/>
    </w:r>
    <w:r>
      <w:rPr>
        <w:rFonts w:asciiTheme="majorBidi" w:hAnsiTheme="majorBidi" w:cstheme="majorBidi"/>
        <w:noProof/>
        <w:sz w:val="26"/>
        <w:szCs w:val="26"/>
      </w:rPr>
      <w:t>9</w:t>
    </w:r>
    <w:r w:rsidRPr="00576BBE">
      <w:rPr>
        <w:rFonts w:asciiTheme="majorBidi" w:hAnsiTheme="majorBidi" w:cstheme="majorBidi"/>
        <w:noProof/>
        <w:sz w:val="26"/>
        <w:szCs w:val="26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2DF373" w14:textId="77777777" w:rsidR="00234D70" w:rsidRDefault="00234D70">
      <w:r>
        <w:separator/>
      </w:r>
    </w:p>
  </w:footnote>
  <w:footnote w:type="continuationSeparator" w:id="0">
    <w:p w14:paraId="09501FC8" w14:textId="77777777" w:rsidR="00234D70" w:rsidRDefault="00234D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57A30" w14:textId="77777777" w:rsidR="00BA78A4" w:rsidRPr="00235CFD" w:rsidRDefault="00BA78A4" w:rsidP="008E2CB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Angsana New" w:hAnsi="Angsana New"/>
        <w:b/>
        <w:bCs/>
        <w:sz w:val="26"/>
        <w:szCs w:val="26"/>
      </w:rPr>
    </w:pPr>
    <w:r w:rsidRPr="00235CFD">
      <w:rPr>
        <w:rFonts w:ascii="Angsana New" w:hAnsi="Angsana New"/>
        <w:b/>
        <w:bCs/>
        <w:sz w:val="26"/>
        <w:szCs w:val="26"/>
        <w:cs/>
      </w:rPr>
      <w:t xml:space="preserve">บริษัท </w:t>
    </w:r>
    <w:r>
      <w:rPr>
        <w:rFonts w:ascii="Angsana New" w:hAnsi="Angsana New" w:hint="cs"/>
        <w:b/>
        <w:bCs/>
        <w:sz w:val="26"/>
        <w:szCs w:val="26"/>
        <w:cs/>
      </w:rPr>
      <w:t>ซีแพนเนล</w:t>
    </w:r>
    <w:r w:rsidRPr="00235CFD">
      <w:rPr>
        <w:rFonts w:ascii="Angsana New" w:hAnsi="Angsana New"/>
        <w:b/>
        <w:bCs/>
        <w:sz w:val="26"/>
        <w:szCs w:val="26"/>
        <w:cs/>
      </w:rPr>
      <w:t xml:space="preserve"> จำกัด</w:t>
    </w:r>
  </w:p>
  <w:p w14:paraId="3E0D65BE" w14:textId="77777777" w:rsidR="00BA78A4" w:rsidRPr="001065A2" w:rsidRDefault="00BA78A4" w:rsidP="008E2CB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rPr>
        <w:rFonts w:ascii="Angsana New" w:hAnsi="Angsana New"/>
        <w:b/>
        <w:bCs/>
        <w:sz w:val="26"/>
        <w:szCs w:val="26"/>
        <w:cs/>
      </w:rPr>
    </w:pPr>
    <w:r w:rsidRPr="00235CFD">
      <w:rPr>
        <w:rFonts w:ascii="Angsana New" w:hAnsi="Angsana New"/>
        <w:b/>
        <w:bCs/>
        <w:sz w:val="26"/>
        <w:szCs w:val="26"/>
        <w:cs/>
      </w:rPr>
      <w:t>หมายเหตุประกอบงบการเงิน</w:t>
    </w:r>
    <w:r>
      <w:rPr>
        <w:rFonts w:ascii="Angsana New" w:hAnsi="Angsana New"/>
        <w:b/>
        <w:bCs/>
        <w:sz w:val="26"/>
        <w:szCs w:val="26"/>
      </w:rPr>
      <w:t xml:space="preserve"> </w:t>
    </w:r>
    <w:r>
      <w:rPr>
        <w:rFonts w:ascii="Angsana New" w:hAnsi="Angsana New" w:hint="cs"/>
        <w:b/>
        <w:bCs/>
        <w:sz w:val="26"/>
        <w:szCs w:val="26"/>
        <w:cs/>
      </w:rPr>
      <w:t>(ต่อ)</w:t>
    </w:r>
  </w:p>
  <w:p w14:paraId="23050FDA" w14:textId="77777777" w:rsidR="00BA78A4" w:rsidRDefault="00BA78A4" w:rsidP="008E2CB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rPr>
        <w:rFonts w:ascii="Angsana New" w:hAnsi="Angsana New"/>
        <w:b/>
        <w:bCs/>
        <w:sz w:val="26"/>
        <w:szCs w:val="26"/>
      </w:rPr>
    </w:pPr>
    <w:r w:rsidRPr="00235CFD">
      <w:rPr>
        <w:rFonts w:ascii="Angsana New" w:hAnsi="Angsana New"/>
        <w:b/>
        <w:bCs/>
        <w:sz w:val="26"/>
        <w:szCs w:val="26"/>
        <w:cs/>
      </w:rPr>
      <w:t xml:space="preserve">วันที่ </w:t>
    </w:r>
    <w:r w:rsidRPr="00235CFD">
      <w:rPr>
        <w:rFonts w:ascii="Angsana New" w:hAnsi="Angsana New"/>
        <w:b/>
        <w:bCs/>
        <w:sz w:val="26"/>
        <w:szCs w:val="26"/>
      </w:rPr>
      <w:t>31</w:t>
    </w:r>
    <w:r w:rsidRPr="00235CFD">
      <w:rPr>
        <w:rFonts w:ascii="Angsana New" w:hAnsi="Angsana New"/>
        <w:b/>
        <w:bCs/>
        <w:sz w:val="26"/>
        <w:szCs w:val="26"/>
        <w:cs/>
      </w:rPr>
      <w:t xml:space="preserve"> ธันวาคม </w:t>
    </w:r>
    <w:r>
      <w:rPr>
        <w:rFonts w:ascii="Angsana New" w:hAnsi="Angsana New"/>
        <w:b/>
        <w:bCs/>
        <w:sz w:val="26"/>
        <w:szCs w:val="26"/>
      </w:rPr>
      <w:t>2560</w:t>
    </w:r>
  </w:p>
  <w:p w14:paraId="143DF245" w14:textId="77777777" w:rsidR="00BA78A4" w:rsidRDefault="00BA78A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331482" w14:textId="77777777" w:rsidR="0028637E" w:rsidRDefault="0028637E" w:rsidP="0028637E">
    <w:pPr>
      <w:pStyle w:val="Header"/>
      <w:rPr>
        <w:rFonts w:ascii="Angsana New" w:hAnsi="Angsana New"/>
        <w:b/>
        <w:bCs/>
        <w:sz w:val="26"/>
        <w:szCs w:val="26"/>
      </w:rPr>
    </w:pPr>
    <w:r w:rsidRPr="00C53A51">
      <w:rPr>
        <w:rFonts w:ascii="Angsana New" w:hAnsi="Angsana New"/>
        <w:b/>
        <w:bCs/>
        <w:sz w:val="26"/>
        <w:szCs w:val="26"/>
        <w:cs/>
      </w:rPr>
      <w:t xml:space="preserve">บริษัท </w:t>
    </w:r>
    <w:r w:rsidRPr="00C53A51">
      <w:rPr>
        <w:rFonts w:ascii="Angsana New" w:hAnsi="Angsana New" w:hint="cs"/>
        <w:b/>
        <w:bCs/>
        <w:sz w:val="26"/>
        <w:szCs w:val="26"/>
        <w:cs/>
      </w:rPr>
      <w:t>ซีแพนเนล</w:t>
    </w:r>
    <w:r w:rsidRPr="00C53A51">
      <w:rPr>
        <w:rFonts w:ascii="Angsana New" w:hAnsi="Angsana New"/>
        <w:b/>
        <w:bCs/>
        <w:sz w:val="26"/>
        <w:szCs w:val="26"/>
        <w:cs/>
      </w:rPr>
      <w:t xml:space="preserve"> จำกัด</w:t>
    </w:r>
    <w:r w:rsidRPr="00C53A51">
      <w:rPr>
        <w:rFonts w:ascii="Angsana New" w:hAnsi="Angsana New"/>
        <w:b/>
        <w:bCs/>
        <w:sz w:val="26"/>
        <w:szCs w:val="26"/>
      </w:rPr>
      <w:t xml:space="preserve"> </w:t>
    </w:r>
    <w:r w:rsidRPr="00C53A51">
      <w:rPr>
        <w:rFonts w:ascii="Angsana New" w:hAnsi="Angsana New"/>
        <w:b/>
        <w:bCs/>
        <w:sz w:val="26"/>
        <w:szCs w:val="26"/>
        <w:cs/>
      </w:rPr>
      <w:t>(มหาชน)</w:t>
    </w:r>
  </w:p>
  <w:p w14:paraId="7AD624EA" w14:textId="77777777" w:rsidR="00BA78A4" w:rsidRPr="00B35699" w:rsidRDefault="00BA78A4" w:rsidP="006F0CE1">
    <w:pPr>
      <w:pStyle w:val="Header"/>
      <w:rPr>
        <w:rFonts w:ascii="Angsana New" w:hAnsi="Angsana New"/>
        <w:b/>
        <w:bCs/>
        <w:sz w:val="26"/>
        <w:szCs w:val="26"/>
        <w:cs/>
      </w:rPr>
    </w:pPr>
    <w:r w:rsidRPr="005930AF">
      <w:rPr>
        <w:rFonts w:ascii="Angsana New" w:hAnsi="Angsana New"/>
        <w:b/>
        <w:bCs/>
        <w:sz w:val="26"/>
        <w:szCs w:val="26"/>
        <w:cs/>
      </w:rPr>
      <w:t>หมายเหตุประกอบ</w:t>
    </w:r>
    <w:r>
      <w:rPr>
        <w:rFonts w:ascii="Angsana New" w:hAnsi="Angsana New" w:hint="cs"/>
        <w:b/>
        <w:bCs/>
        <w:sz w:val="26"/>
        <w:szCs w:val="26"/>
        <w:cs/>
      </w:rPr>
      <w:t>งบการเงิน</w:t>
    </w:r>
    <w:r>
      <w:rPr>
        <w:rFonts w:ascii="Angsana New" w:hAnsi="Angsana New"/>
        <w:b/>
        <w:bCs/>
        <w:sz w:val="26"/>
        <w:szCs w:val="26"/>
      </w:rPr>
      <w:t xml:space="preserve"> (</w:t>
    </w:r>
    <w:r>
      <w:rPr>
        <w:rFonts w:ascii="Angsana New" w:hAnsi="Angsana New" w:hint="cs"/>
        <w:b/>
        <w:bCs/>
        <w:sz w:val="26"/>
        <w:szCs w:val="26"/>
        <w:cs/>
      </w:rPr>
      <w:t>ต่อ)</w:t>
    </w:r>
  </w:p>
  <w:p w14:paraId="04532151" w14:textId="109AA844" w:rsidR="00BA78A4" w:rsidRPr="004B7601" w:rsidRDefault="00BA78A4" w:rsidP="006F0CE1">
    <w:pPr>
      <w:pStyle w:val="Header"/>
      <w:rPr>
        <w:rFonts w:ascii="Angsana New" w:hAnsi="Angsana New"/>
        <w:b/>
        <w:bCs/>
        <w:sz w:val="26"/>
        <w:szCs w:val="26"/>
      </w:rPr>
    </w:pPr>
    <w:r w:rsidRPr="004B7601">
      <w:rPr>
        <w:rFonts w:ascii="Angsana New" w:hAnsi="Angsana New"/>
        <w:b/>
        <w:bCs/>
        <w:sz w:val="26"/>
        <w:szCs w:val="26"/>
        <w:cs/>
      </w:rPr>
      <w:t xml:space="preserve">วันที่ </w:t>
    </w:r>
    <w:r>
      <w:rPr>
        <w:rFonts w:ascii="Angsana New" w:hAnsi="Angsana New"/>
        <w:b/>
        <w:bCs/>
        <w:sz w:val="26"/>
        <w:szCs w:val="26"/>
      </w:rPr>
      <w:t xml:space="preserve">31 </w:t>
    </w:r>
    <w:r>
      <w:rPr>
        <w:rFonts w:ascii="Angsana New" w:hAnsi="Angsana New" w:hint="cs"/>
        <w:b/>
        <w:bCs/>
        <w:sz w:val="26"/>
        <w:szCs w:val="26"/>
        <w:cs/>
      </w:rPr>
      <w:t>ธันวาคม</w:t>
    </w:r>
    <w:r w:rsidRPr="004B7601">
      <w:rPr>
        <w:rFonts w:ascii="Angsana New" w:hAnsi="Angsana New"/>
        <w:b/>
        <w:bCs/>
        <w:sz w:val="26"/>
        <w:szCs w:val="26"/>
        <w:cs/>
      </w:rPr>
      <w:t xml:space="preserve"> </w:t>
    </w:r>
    <w:r w:rsidRPr="004B7601">
      <w:rPr>
        <w:rFonts w:ascii="Angsana New" w:hAnsi="Angsana New"/>
        <w:b/>
        <w:bCs/>
        <w:sz w:val="26"/>
        <w:szCs w:val="26"/>
      </w:rPr>
      <w:t>256</w:t>
    </w:r>
    <w:r w:rsidR="00D20CDD">
      <w:rPr>
        <w:rFonts w:ascii="Angsana New" w:hAnsi="Angsana New"/>
        <w:b/>
        <w:bCs/>
        <w:sz w:val="26"/>
        <w:szCs w:val="26"/>
      </w:rPr>
      <w:t>7</w:t>
    </w:r>
  </w:p>
  <w:p w14:paraId="68A533B1" w14:textId="77777777" w:rsidR="00BA78A4" w:rsidRPr="006F0CE1" w:rsidRDefault="00BA78A4">
    <w:pPr>
      <w:pStyle w:val="Header"/>
      <w:rPr>
        <w:sz w:val="26"/>
        <w:szCs w:val="2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C77F8A" w14:textId="77777777" w:rsidR="0028637E" w:rsidRDefault="0028637E" w:rsidP="0028637E">
    <w:pPr>
      <w:pStyle w:val="Header"/>
      <w:rPr>
        <w:rFonts w:ascii="Angsana New" w:hAnsi="Angsana New"/>
        <w:b/>
        <w:bCs/>
        <w:sz w:val="26"/>
        <w:szCs w:val="26"/>
      </w:rPr>
    </w:pPr>
    <w:r w:rsidRPr="00C53A51">
      <w:rPr>
        <w:rFonts w:ascii="Angsana New" w:hAnsi="Angsana New"/>
        <w:b/>
        <w:bCs/>
        <w:sz w:val="26"/>
        <w:szCs w:val="26"/>
        <w:cs/>
      </w:rPr>
      <w:t xml:space="preserve">บริษัท </w:t>
    </w:r>
    <w:r w:rsidRPr="00C53A51">
      <w:rPr>
        <w:rFonts w:ascii="Angsana New" w:hAnsi="Angsana New" w:hint="cs"/>
        <w:b/>
        <w:bCs/>
        <w:sz w:val="26"/>
        <w:szCs w:val="26"/>
        <w:cs/>
      </w:rPr>
      <w:t>ซีแพนเนล</w:t>
    </w:r>
    <w:r w:rsidRPr="00C53A51">
      <w:rPr>
        <w:rFonts w:ascii="Angsana New" w:hAnsi="Angsana New"/>
        <w:b/>
        <w:bCs/>
        <w:sz w:val="26"/>
        <w:szCs w:val="26"/>
        <w:cs/>
      </w:rPr>
      <w:t xml:space="preserve"> จำกัด</w:t>
    </w:r>
    <w:r w:rsidRPr="00C53A51">
      <w:rPr>
        <w:rFonts w:ascii="Angsana New" w:hAnsi="Angsana New"/>
        <w:b/>
        <w:bCs/>
        <w:sz w:val="26"/>
        <w:szCs w:val="26"/>
      </w:rPr>
      <w:t xml:space="preserve"> </w:t>
    </w:r>
    <w:r w:rsidRPr="00C53A51">
      <w:rPr>
        <w:rFonts w:ascii="Angsana New" w:hAnsi="Angsana New"/>
        <w:b/>
        <w:bCs/>
        <w:sz w:val="26"/>
        <w:szCs w:val="26"/>
        <w:cs/>
      </w:rPr>
      <w:t>(มหาชน)</w:t>
    </w:r>
  </w:p>
  <w:p w14:paraId="5CB92EA8" w14:textId="01EA438B" w:rsidR="00BA78A4" w:rsidRPr="00B35699" w:rsidRDefault="00BA78A4" w:rsidP="004B7601">
    <w:pPr>
      <w:pStyle w:val="Header"/>
      <w:rPr>
        <w:rFonts w:ascii="Angsana New" w:hAnsi="Angsana New"/>
        <w:b/>
        <w:bCs/>
        <w:sz w:val="26"/>
        <w:szCs w:val="26"/>
      </w:rPr>
    </w:pPr>
    <w:r w:rsidRPr="005930AF">
      <w:rPr>
        <w:rFonts w:ascii="Angsana New" w:hAnsi="Angsana New"/>
        <w:b/>
        <w:bCs/>
        <w:sz w:val="26"/>
        <w:szCs w:val="26"/>
        <w:cs/>
      </w:rPr>
      <w:t>หมายเหตุประกอบ</w:t>
    </w:r>
    <w:r>
      <w:rPr>
        <w:rFonts w:ascii="Angsana New" w:hAnsi="Angsana New" w:hint="cs"/>
        <w:b/>
        <w:bCs/>
        <w:sz w:val="26"/>
        <w:szCs w:val="26"/>
        <w:cs/>
      </w:rPr>
      <w:t>งบการเงิน</w:t>
    </w:r>
    <w:r>
      <w:rPr>
        <w:rFonts w:ascii="Angsana New" w:hAnsi="Angsana New"/>
        <w:b/>
        <w:bCs/>
        <w:sz w:val="26"/>
        <w:szCs w:val="26"/>
      </w:rPr>
      <w:t xml:space="preserve"> </w:t>
    </w:r>
  </w:p>
  <w:p w14:paraId="473FD9B8" w14:textId="3F76D9EF" w:rsidR="00BA78A4" w:rsidRPr="004B7601" w:rsidRDefault="00BA78A4" w:rsidP="004B7601">
    <w:pPr>
      <w:pStyle w:val="Header"/>
      <w:rPr>
        <w:rFonts w:ascii="Angsana New" w:hAnsi="Angsana New"/>
        <w:b/>
        <w:bCs/>
        <w:sz w:val="26"/>
        <w:szCs w:val="26"/>
      </w:rPr>
    </w:pPr>
    <w:r w:rsidRPr="004B7601">
      <w:rPr>
        <w:rFonts w:ascii="Angsana New" w:hAnsi="Angsana New"/>
        <w:b/>
        <w:bCs/>
        <w:sz w:val="26"/>
        <w:szCs w:val="26"/>
        <w:cs/>
      </w:rPr>
      <w:t xml:space="preserve">วันที่ </w:t>
    </w:r>
    <w:r>
      <w:rPr>
        <w:rFonts w:ascii="Angsana New" w:hAnsi="Angsana New"/>
        <w:b/>
        <w:bCs/>
        <w:sz w:val="26"/>
        <w:szCs w:val="26"/>
      </w:rPr>
      <w:t xml:space="preserve">31 </w:t>
    </w:r>
    <w:r>
      <w:rPr>
        <w:rFonts w:ascii="Angsana New" w:hAnsi="Angsana New" w:hint="cs"/>
        <w:b/>
        <w:bCs/>
        <w:sz w:val="26"/>
        <w:szCs w:val="26"/>
        <w:cs/>
      </w:rPr>
      <w:t>ธันวาคม</w:t>
    </w:r>
    <w:r w:rsidRPr="004B7601">
      <w:rPr>
        <w:rFonts w:ascii="Angsana New" w:hAnsi="Angsana New"/>
        <w:b/>
        <w:bCs/>
        <w:sz w:val="26"/>
        <w:szCs w:val="26"/>
        <w:cs/>
      </w:rPr>
      <w:t xml:space="preserve"> </w:t>
    </w:r>
    <w:r w:rsidRPr="004B7601">
      <w:rPr>
        <w:rFonts w:ascii="Angsana New" w:hAnsi="Angsana New"/>
        <w:b/>
        <w:bCs/>
        <w:sz w:val="26"/>
        <w:szCs w:val="26"/>
      </w:rPr>
      <w:t>256</w:t>
    </w:r>
    <w:r w:rsidR="00D20CDD">
      <w:rPr>
        <w:rFonts w:ascii="Angsana New" w:hAnsi="Angsana New"/>
        <w:b/>
        <w:bCs/>
        <w:sz w:val="26"/>
        <w:szCs w:val="26"/>
      </w:rPr>
      <w:t>7</w:t>
    </w:r>
  </w:p>
  <w:p w14:paraId="779036E4" w14:textId="77777777" w:rsidR="00BA78A4" w:rsidRPr="004B7601" w:rsidRDefault="00BA78A4">
    <w:pPr>
      <w:pStyle w:val="Header"/>
      <w:rPr>
        <w:rFonts w:ascii="Angsana New" w:hAnsi="Angsana New"/>
        <w:sz w:val="26"/>
        <w:szCs w:val="26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4FF78" w14:textId="77777777" w:rsidR="0028637E" w:rsidRDefault="0028637E" w:rsidP="0028637E">
    <w:pPr>
      <w:pStyle w:val="Header"/>
      <w:rPr>
        <w:rFonts w:ascii="Angsana New" w:hAnsi="Angsana New"/>
        <w:b/>
        <w:bCs/>
        <w:sz w:val="26"/>
        <w:szCs w:val="26"/>
      </w:rPr>
    </w:pPr>
    <w:r w:rsidRPr="00C53A51">
      <w:rPr>
        <w:rFonts w:ascii="Angsana New" w:hAnsi="Angsana New"/>
        <w:b/>
        <w:bCs/>
        <w:sz w:val="26"/>
        <w:szCs w:val="26"/>
        <w:cs/>
      </w:rPr>
      <w:t xml:space="preserve">บริษัท </w:t>
    </w:r>
    <w:r w:rsidRPr="00C53A51">
      <w:rPr>
        <w:rFonts w:ascii="Angsana New" w:hAnsi="Angsana New" w:hint="cs"/>
        <w:b/>
        <w:bCs/>
        <w:sz w:val="26"/>
        <w:szCs w:val="26"/>
        <w:cs/>
      </w:rPr>
      <w:t>ซีแพนเนล</w:t>
    </w:r>
    <w:r w:rsidRPr="00C53A51">
      <w:rPr>
        <w:rFonts w:ascii="Angsana New" w:hAnsi="Angsana New"/>
        <w:b/>
        <w:bCs/>
        <w:sz w:val="26"/>
        <w:szCs w:val="26"/>
        <w:cs/>
      </w:rPr>
      <w:t xml:space="preserve"> จำกัด</w:t>
    </w:r>
    <w:r w:rsidRPr="00C53A51">
      <w:rPr>
        <w:rFonts w:ascii="Angsana New" w:hAnsi="Angsana New"/>
        <w:b/>
        <w:bCs/>
        <w:sz w:val="26"/>
        <w:szCs w:val="26"/>
      </w:rPr>
      <w:t xml:space="preserve"> </w:t>
    </w:r>
    <w:r w:rsidRPr="00C53A51">
      <w:rPr>
        <w:rFonts w:ascii="Angsana New" w:hAnsi="Angsana New"/>
        <w:b/>
        <w:bCs/>
        <w:sz w:val="26"/>
        <w:szCs w:val="26"/>
        <w:cs/>
      </w:rPr>
      <w:t>(มหาชน)</w:t>
    </w:r>
  </w:p>
  <w:p w14:paraId="5C9ABBAE" w14:textId="534C0CE2" w:rsidR="00BA78A4" w:rsidRPr="00B35699" w:rsidRDefault="00BA78A4" w:rsidP="0028637E">
    <w:pPr>
      <w:pStyle w:val="Header"/>
      <w:rPr>
        <w:rFonts w:ascii="Angsana New" w:hAnsi="Angsana New"/>
        <w:b/>
        <w:bCs/>
        <w:sz w:val="26"/>
        <w:szCs w:val="26"/>
        <w:cs/>
      </w:rPr>
    </w:pPr>
    <w:r w:rsidRPr="005930AF">
      <w:rPr>
        <w:rFonts w:ascii="Angsana New" w:hAnsi="Angsana New"/>
        <w:b/>
        <w:bCs/>
        <w:sz w:val="26"/>
        <w:szCs w:val="26"/>
        <w:cs/>
      </w:rPr>
      <w:t>หมายเหตุประกอบ</w:t>
    </w:r>
    <w:r>
      <w:rPr>
        <w:rFonts w:ascii="Angsana New" w:hAnsi="Angsana New" w:hint="cs"/>
        <w:b/>
        <w:bCs/>
        <w:sz w:val="26"/>
        <w:szCs w:val="26"/>
        <w:cs/>
      </w:rPr>
      <w:t>งบการเงิน</w:t>
    </w:r>
    <w:r>
      <w:rPr>
        <w:rFonts w:ascii="Angsana New" w:hAnsi="Angsana New"/>
        <w:b/>
        <w:bCs/>
        <w:sz w:val="26"/>
        <w:szCs w:val="26"/>
      </w:rPr>
      <w:t xml:space="preserve"> (</w:t>
    </w:r>
    <w:r>
      <w:rPr>
        <w:rFonts w:ascii="Angsana New" w:hAnsi="Angsana New" w:hint="cs"/>
        <w:b/>
        <w:bCs/>
        <w:sz w:val="26"/>
        <w:szCs w:val="26"/>
        <w:cs/>
      </w:rPr>
      <w:t>ต่อ)</w:t>
    </w:r>
  </w:p>
  <w:p w14:paraId="371EF3E1" w14:textId="23E5FA0E" w:rsidR="00BA78A4" w:rsidRPr="004B7601" w:rsidRDefault="00BA78A4" w:rsidP="004B7601">
    <w:pPr>
      <w:pStyle w:val="Header"/>
      <w:rPr>
        <w:rFonts w:ascii="Angsana New" w:hAnsi="Angsana New"/>
        <w:b/>
        <w:bCs/>
        <w:sz w:val="26"/>
        <w:szCs w:val="26"/>
      </w:rPr>
    </w:pPr>
    <w:r w:rsidRPr="004B7601">
      <w:rPr>
        <w:rFonts w:ascii="Angsana New" w:hAnsi="Angsana New"/>
        <w:b/>
        <w:bCs/>
        <w:sz w:val="26"/>
        <w:szCs w:val="26"/>
        <w:cs/>
      </w:rPr>
      <w:t xml:space="preserve">วันที่ </w:t>
    </w:r>
    <w:r>
      <w:rPr>
        <w:rFonts w:ascii="Angsana New" w:hAnsi="Angsana New"/>
        <w:b/>
        <w:bCs/>
        <w:sz w:val="26"/>
        <w:szCs w:val="26"/>
      </w:rPr>
      <w:t xml:space="preserve">31 </w:t>
    </w:r>
    <w:r>
      <w:rPr>
        <w:rFonts w:ascii="Angsana New" w:hAnsi="Angsana New" w:hint="cs"/>
        <w:b/>
        <w:bCs/>
        <w:sz w:val="26"/>
        <w:szCs w:val="26"/>
        <w:cs/>
      </w:rPr>
      <w:t>ธันวาคม</w:t>
    </w:r>
    <w:r w:rsidRPr="004B7601">
      <w:rPr>
        <w:rFonts w:ascii="Angsana New" w:hAnsi="Angsana New"/>
        <w:b/>
        <w:bCs/>
        <w:sz w:val="26"/>
        <w:szCs w:val="26"/>
        <w:cs/>
      </w:rPr>
      <w:t xml:space="preserve"> </w:t>
    </w:r>
    <w:r w:rsidRPr="004B7601">
      <w:rPr>
        <w:rFonts w:ascii="Angsana New" w:hAnsi="Angsana New"/>
        <w:b/>
        <w:bCs/>
        <w:sz w:val="26"/>
        <w:szCs w:val="26"/>
      </w:rPr>
      <w:t>256</w:t>
    </w:r>
    <w:r w:rsidR="00186EE0">
      <w:rPr>
        <w:rFonts w:ascii="Angsana New" w:hAnsi="Angsana New"/>
        <w:b/>
        <w:bCs/>
        <w:sz w:val="26"/>
        <w:szCs w:val="26"/>
      </w:rPr>
      <w:t>7</w:t>
    </w:r>
  </w:p>
  <w:p w14:paraId="397EC745" w14:textId="77777777" w:rsidR="00BA78A4" w:rsidRPr="004B7601" w:rsidRDefault="00BA78A4">
    <w:pPr>
      <w:pStyle w:val="Header"/>
      <w:rPr>
        <w:rFonts w:ascii="Angsana New" w:hAnsi="Angsana New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91A5FD1"/>
    <w:multiLevelType w:val="hybridMultilevel"/>
    <w:tmpl w:val="6598FCBE"/>
    <w:lvl w:ilvl="0" w:tplc="4FEA1DE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B76264"/>
    <w:multiLevelType w:val="hybridMultilevel"/>
    <w:tmpl w:val="404ADB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4F3459"/>
    <w:multiLevelType w:val="hybridMultilevel"/>
    <w:tmpl w:val="FEC22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A0956E0"/>
    <w:multiLevelType w:val="multilevel"/>
    <w:tmpl w:val="1F3C8EB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150"/>
        </w:tabs>
        <w:ind w:left="115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 w15:restartNumberingAfterBreak="0">
    <w:nsid w:val="30C061DF"/>
    <w:multiLevelType w:val="hybridMultilevel"/>
    <w:tmpl w:val="1AE0802A"/>
    <w:lvl w:ilvl="0" w:tplc="6E0AE44C">
      <w:start w:val="2"/>
      <w:numFmt w:val="thaiLetters"/>
      <w:lvlText w:val="%1)"/>
      <w:lvlJc w:val="left"/>
      <w:pPr>
        <w:ind w:left="25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436B172E"/>
    <w:multiLevelType w:val="hybridMultilevel"/>
    <w:tmpl w:val="90CA3534"/>
    <w:lvl w:ilvl="0" w:tplc="CC2C526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5DE44DA8"/>
    <w:multiLevelType w:val="hybridMultilevel"/>
    <w:tmpl w:val="D22EC2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D51A1C"/>
    <w:multiLevelType w:val="hybridMultilevel"/>
    <w:tmpl w:val="6F429748"/>
    <w:lvl w:ilvl="0" w:tplc="40FA157A">
      <w:start w:val="1"/>
      <w:numFmt w:val="bullet"/>
      <w:lvlText w:val="-"/>
      <w:lvlJc w:val="left"/>
      <w:pPr>
        <w:ind w:left="69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22" w15:restartNumberingAfterBreak="0">
    <w:nsid w:val="646D7DCF"/>
    <w:multiLevelType w:val="hybridMultilevel"/>
    <w:tmpl w:val="39409DB4"/>
    <w:lvl w:ilvl="0" w:tplc="0C741EFA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AD6945"/>
    <w:multiLevelType w:val="hybridMultilevel"/>
    <w:tmpl w:val="B6320FF8"/>
    <w:lvl w:ilvl="0" w:tplc="2A7C5C98">
      <w:start w:val="1"/>
      <w:numFmt w:val="bullet"/>
      <w:lvlText w:val=""/>
      <w:lvlJc w:val="left"/>
      <w:pPr>
        <w:ind w:left="720" w:hanging="360"/>
      </w:pPr>
      <w:rPr>
        <w:rFonts w:ascii="Symbol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5" w15:restartNumberingAfterBreak="0">
    <w:nsid w:val="671856B2"/>
    <w:multiLevelType w:val="hybridMultilevel"/>
    <w:tmpl w:val="0FD25DCE"/>
    <w:lvl w:ilvl="0" w:tplc="D4D2388E">
      <w:start w:val="1"/>
      <w:numFmt w:val="thaiLetters"/>
      <w:lvlText w:val="%1)"/>
      <w:lvlJc w:val="left"/>
      <w:pPr>
        <w:ind w:left="5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7" w:hanging="360"/>
      </w:pPr>
    </w:lvl>
    <w:lvl w:ilvl="2" w:tplc="0409001B" w:tentative="1">
      <w:start w:val="1"/>
      <w:numFmt w:val="lowerRoman"/>
      <w:lvlText w:val="%3."/>
      <w:lvlJc w:val="right"/>
      <w:pPr>
        <w:ind w:left="2027" w:hanging="180"/>
      </w:pPr>
    </w:lvl>
    <w:lvl w:ilvl="3" w:tplc="0409000F" w:tentative="1">
      <w:start w:val="1"/>
      <w:numFmt w:val="decimal"/>
      <w:lvlText w:val="%4."/>
      <w:lvlJc w:val="left"/>
      <w:pPr>
        <w:ind w:left="2747" w:hanging="360"/>
      </w:pPr>
    </w:lvl>
    <w:lvl w:ilvl="4" w:tplc="04090019" w:tentative="1">
      <w:start w:val="1"/>
      <w:numFmt w:val="lowerLetter"/>
      <w:lvlText w:val="%5."/>
      <w:lvlJc w:val="left"/>
      <w:pPr>
        <w:ind w:left="3467" w:hanging="360"/>
      </w:pPr>
    </w:lvl>
    <w:lvl w:ilvl="5" w:tplc="0409001B" w:tentative="1">
      <w:start w:val="1"/>
      <w:numFmt w:val="lowerRoman"/>
      <w:lvlText w:val="%6."/>
      <w:lvlJc w:val="right"/>
      <w:pPr>
        <w:ind w:left="4187" w:hanging="180"/>
      </w:pPr>
    </w:lvl>
    <w:lvl w:ilvl="6" w:tplc="0409000F" w:tentative="1">
      <w:start w:val="1"/>
      <w:numFmt w:val="decimal"/>
      <w:lvlText w:val="%7."/>
      <w:lvlJc w:val="left"/>
      <w:pPr>
        <w:ind w:left="4907" w:hanging="360"/>
      </w:pPr>
    </w:lvl>
    <w:lvl w:ilvl="7" w:tplc="04090019" w:tentative="1">
      <w:start w:val="1"/>
      <w:numFmt w:val="lowerLetter"/>
      <w:lvlText w:val="%8."/>
      <w:lvlJc w:val="left"/>
      <w:pPr>
        <w:ind w:left="5627" w:hanging="360"/>
      </w:pPr>
    </w:lvl>
    <w:lvl w:ilvl="8" w:tplc="0409001B" w:tentative="1">
      <w:start w:val="1"/>
      <w:numFmt w:val="lowerRoman"/>
      <w:lvlText w:val="%9."/>
      <w:lvlJc w:val="right"/>
      <w:pPr>
        <w:ind w:left="6347" w:hanging="180"/>
      </w:pPr>
    </w:lvl>
  </w:abstractNum>
  <w:num w:numId="1" w16cid:durableId="1132215921">
    <w:abstractNumId w:val="6"/>
  </w:num>
  <w:num w:numId="2" w16cid:durableId="244077932">
    <w:abstractNumId w:val="5"/>
  </w:num>
  <w:num w:numId="3" w16cid:durableId="1404717334">
    <w:abstractNumId w:val="9"/>
  </w:num>
  <w:num w:numId="4" w16cid:durableId="505173042">
    <w:abstractNumId w:val="7"/>
  </w:num>
  <w:num w:numId="5" w16cid:durableId="1459371626">
    <w:abstractNumId w:val="8"/>
  </w:num>
  <w:num w:numId="6" w16cid:durableId="1664120642">
    <w:abstractNumId w:val="3"/>
  </w:num>
  <w:num w:numId="7" w16cid:durableId="1281491065">
    <w:abstractNumId w:val="2"/>
  </w:num>
  <w:num w:numId="8" w16cid:durableId="1695381907">
    <w:abstractNumId w:val="0"/>
  </w:num>
  <w:num w:numId="9" w16cid:durableId="1094521222">
    <w:abstractNumId w:val="1"/>
  </w:num>
  <w:num w:numId="10" w16cid:durableId="526524011">
    <w:abstractNumId w:val="4"/>
  </w:num>
  <w:num w:numId="11" w16cid:durableId="1294746517">
    <w:abstractNumId w:val="17"/>
  </w:num>
  <w:num w:numId="12" w16cid:durableId="1004741394">
    <w:abstractNumId w:val="13"/>
  </w:num>
  <w:num w:numId="13" w16cid:durableId="241720500">
    <w:abstractNumId w:val="24"/>
  </w:num>
  <w:num w:numId="14" w16cid:durableId="2030139950">
    <w:abstractNumId w:val="16"/>
  </w:num>
  <w:num w:numId="15" w16cid:durableId="911962275">
    <w:abstractNumId w:val="18"/>
  </w:num>
  <w:num w:numId="16" w16cid:durableId="2123915984">
    <w:abstractNumId w:val="22"/>
  </w:num>
  <w:num w:numId="17" w16cid:durableId="1148479409">
    <w:abstractNumId w:val="11"/>
  </w:num>
  <w:num w:numId="18" w16cid:durableId="202327456">
    <w:abstractNumId w:val="14"/>
  </w:num>
  <w:num w:numId="19" w16cid:durableId="870073658">
    <w:abstractNumId w:val="25"/>
  </w:num>
  <w:num w:numId="20" w16cid:durableId="1545362667">
    <w:abstractNumId w:val="19"/>
  </w:num>
  <w:num w:numId="21" w16cid:durableId="2078280898">
    <w:abstractNumId w:val="12"/>
  </w:num>
  <w:num w:numId="22" w16cid:durableId="1002515446">
    <w:abstractNumId w:val="21"/>
  </w:num>
  <w:num w:numId="23" w16cid:durableId="538512046">
    <w:abstractNumId w:val="23"/>
  </w:num>
  <w:num w:numId="24" w16cid:durableId="572547944">
    <w:abstractNumId w:val="15"/>
  </w:num>
  <w:num w:numId="25" w16cid:durableId="425810140">
    <w:abstractNumId w:val="20"/>
  </w:num>
  <w:num w:numId="26" w16cid:durableId="2054649632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0016"/>
    <w:rsid w:val="0000020D"/>
    <w:rsid w:val="0000042B"/>
    <w:rsid w:val="00000A05"/>
    <w:rsid w:val="00000AB1"/>
    <w:rsid w:val="00000C3D"/>
    <w:rsid w:val="00000DA1"/>
    <w:rsid w:val="00000FEB"/>
    <w:rsid w:val="0000121F"/>
    <w:rsid w:val="00001476"/>
    <w:rsid w:val="00001553"/>
    <w:rsid w:val="000019CD"/>
    <w:rsid w:val="00001A3E"/>
    <w:rsid w:val="00001C32"/>
    <w:rsid w:val="00001E4B"/>
    <w:rsid w:val="000024F2"/>
    <w:rsid w:val="0000270B"/>
    <w:rsid w:val="0000290D"/>
    <w:rsid w:val="00002D70"/>
    <w:rsid w:val="00002EB7"/>
    <w:rsid w:val="00002FC1"/>
    <w:rsid w:val="00002FD5"/>
    <w:rsid w:val="0000323A"/>
    <w:rsid w:val="0000340F"/>
    <w:rsid w:val="0000351A"/>
    <w:rsid w:val="00003CE8"/>
    <w:rsid w:val="00003DDC"/>
    <w:rsid w:val="00003F6D"/>
    <w:rsid w:val="000042C2"/>
    <w:rsid w:val="0000444E"/>
    <w:rsid w:val="00004562"/>
    <w:rsid w:val="00004EA3"/>
    <w:rsid w:val="000053A0"/>
    <w:rsid w:val="000055E7"/>
    <w:rsid w:val="00005922"/>
    <w:rsid w:val="000059EF"/>
    <w:rsid w:val="00005E80"/>
    <w:rsid w:val="00006782"/>
    <w:rsid w:val="00006BED"/>
    <w:rsid w:val="00006E48"/>
    <w:rsid w:val="000071D7"/>
    <w:rsid w:val="00007788"/>
    <w:rsid w:val="000079DB"/>
    <w:rsid w:val="00007AA4"/>
    <w:rsid w:val="00007B9A"/>
    <w:rsid w:val="00007C8F"/>
    <w:rsid w:val="00007D6D"/>
    <w:rsid w:val="0001061C"/>
    <w:rsid w:val="00010C5F"/>
    <w:rsid w:val="00010FDC"/>
    <w:rsid w:val="00011C12"/>
    <w:rsid w:val="00012364"/>
    <w:rsid w:val="00012546"/>
    <w:rsid w:val="00012713"/>
    <w:rsid w:val="00012FC9"/>
    <w:rsid w:val="00013139"/>
    <w:rsid w:val="00013162"/>
    <w:rsid w:val="000144DE"/>
    <w:rsid w:val="00014A31"/>
    <w:rsid w:val="00014D83"/>
    <w:rsid w:val="000153C9"/>
    <w:rsid w:val="00015923"/>
    <w:rsid w:val="00015A07"/>
    <w:rsid w:val="00015B57"/>
    <w:rsid w:val="00015E5C"/>
    <w:rsid w:val="000162E9"/>
    <w:rsid w:val="00016778"/>
    <w:rsid w:val="00016A1B"/>
    <w:rsid w:val="00016ADF"/>
    <w:rsid w:val="00016FC9"/>
    <w:rsid w:val="000176C6"/>
    <w:rsid w:val="0001798B"/>
    <w:rsid w:val="0002029F"/>
    <w:rsid w:val="000202CE"/>
    <w:rsid w:val="00020315"/>
    <w:rsid w:val="000215DA"/>
    <w:rsid w:val="00021676"/>
    <w:rsid w:val="000216B2"/>
    <w:rsid w:val="00021777"/>
    <w:rsid w:val="00021C60"/>
    <w:rsid w:val="000221C5"/>
    <w:rsid w:val="00022777"/>
    <w:rsid w:val="0002286A"/>
    <w:rsid w:val="000228C5"/>
    <w:rsid w:val="00022C1E"/>
    <w:rsid w:val="0002327E"/>
    <w:rsid w:val="000234B8"/>
    <w:rsid w:val="0002379B"/>
    <w:rsid w:val="00023969"/>
    <w:rsid w:val="00023E54"/>
    <w:rsid w:val="00023FED"/>
    <w:rsid w:val="0002409A"/>
    <w:rsid w:val="000240B5"/>
    <w:rsid w:val="0002433B"/>
    <w:rsid w:val="000243F1"/>
    <w:rsid w:val="0002446B"/>
    <w:rsid w:val="00024784"/>
    <w:rsid w:val="00024985"/>
    <w:rsid w:val="00024B7E"/>
    <w:rsid w:val="000254EB"/>
    <w:rsid w:val="00025614"/>
    <w:rsid w:val="00025662"/>
    <w:rsid w:val="00025BAE"/>
    <w:rsid w:val="00026261"/>
    <w:rsid w:val="0002626B"/>
    <w:rsid w:val="00026383"/>
    <w:rsid w:val="0002676D"/>
    <w:rsid w:val="00026958"/>
    <w:rsid w:val="00026B22"/>
    <w:rsid w:val="0002754B"/>
    <w:rsid w:val="000276DC"/>
    <w:rsid w:val="00027917"/>
    <w:rsid w:val="00030187"/>
    <w:rsid w:val="0003051F"/>
    <w:rsid w:val="0003080B"/>
    <w:rsid w:val="0003090A"/>
    <w:rsid w:val="00030CFE"/>
    <w:rsid w:val="00031180"/>
    <w:rsid w:val="0003156E"/>
    <w:rsid w:val="0003165E"/>
    <w:rsid w:val="00032224"/>
    <w:rsid w:val="000322E3"/>
    <w:rsid w:val="00032B11"/>
    <w:rsid w:val="00032D74"/>
    <w:rsid w:val="00033028"/>
    <w:rsid w:val="00033658"/>
    <w:rsid w:val="00033756"/>
    <w:rsid w:val="00033A12"/>
    <w:rsid w:val="00033A3E"/>
    <w:rsid w:val="00033D6C"/>
    <w:rsid w:val="00033EB0"/>
    <w:rsid w:val="000341AB"/>
    <w:rsid w:val="000341DC"/>
    <w:rsid w:val="000343E6"/>
    <w:rsid w:val="000344E0"/>
    <w:rsid w:val="000347DB"/>
    <w:rsid w:val="00034AB1"/>
    <w:rsid w:val="00034E1C"/>
    <w:rsid w:val="00034F5A"/>
    <w:rsid w:val="00035204"/>
    <w:rsid w:val="00035297"/>
    <w:rsid w:val="00035656"/>
    <w:rsid w:val="00035C2B"/>
    <w:rsid w:val="00035D46"/>
    <w:rsid w:val="00036264"/>
    <w:rsid w:val="0003633B"/>
    <w:rsid w:val="00036CEE"/>
    <w:rsid w:val="00036E5E"/>
    <w:rsid w:val="00037780"/>
    <w:rsid w:val="000378F1"/>
    <w:rsid w:val="00037EC7"/>
    <w:rsid w:val="00037FBD"/>
    <w:rsid w:val="0004024F"/>
    <w:rsid w:val="000403EE"/>
    <w:rsid w:val="00040830"/>
    <w:rsid w:val="00040916"/>
    <w:rsid w:val="0004092D"/>
    <w:rsid w:val="00041271"/>
    <w:rsid w:val="00041A77"/>
    <w:rsid w:val="00041C7F"/>
    <w:rsid w:val="000421AC"/>
    <w:rsid w:val="0004244B"/>
    <w:rsid w:val="000427B8"/>
    <w:rsid w:val="00043410"/>
    <w:rsid w:val="000447BE"/>
    <w:rsid w:val="00044BA6"/>
    <w:rsid w:val="000450D4"/>
    <w:rsid w:val="000454AA"/>
    <w:rsid w:val="00045D76"/>
    <w:rsid w:val="00046421"/>
    <w:rsid w:val="00047203"/>
    <w:rsid w:val="000476CC"/>
    <w:rsid w:val="00047BB4"/>
    <w:rsid w:val="00047F91"/>
    <w:rsid w:val="000512FF"/>
    <w:rsid w:val="000516D5"/>
    <w:rsid w:val="000518AE"/>
    <w:rsid w:val="00051B91"/>
    <w:rsid w:val="00052407"/>
    <w:rsid w:val="0005292C"/>
    <w:rsid w:val="000529A1"/>
    <w:rsid w:val="00052BC0"/>
    <w:rsid w:val="00052D4D"/>
    <w:rsid w:val="00052DF9"/>
    <w:rsid w:val="00052EAE"/>
    <w:rsid w:val="00053DF4"/>
    <w:rsid w:val="00054035"/>
    <w:rsid w:val="0005415A"/>
    <w:rsid w:val="00054E1E"/>
    <w:rsid w:val="000551E7"/>
    <w:rsid w:val="000553D6"/>
    <w:rsid w:val="0005598D"/>
    <w:rsid w:val="000559A5"/>
    <w:rsid w:val="00055CE8"/>
    <w:rsid w:val="00055EF4"/>
    <w:rsid w:val="00056440"/>
    <w:rsid w:val="00056DEE"/>
    <w:rsid w:val="000575F2"/>
    <w:rsid w:val="0005778B"/>
    <w:rsid w:val="0005779F"/>
    <w:rsid w:val="00057C62"/>
    <w:rsid w:val="0006031C"/>
    <w:rsid w:val="000606B6"/>
    <w:rsid w:val="00060992"/>
    <w:rsid w:val="00060CDA"/>
    <w:rsid w:val="0006199F"/>
    <w:rsid w:val="000625A3"/>
    <w:rsid w:val="00062B65"/>
    <w:rsid w:val="0006303F"/>
    <w:rsid w:val="00063662"/>
    <w:rsid w:val="00065AC0"/>
    <w:rsid w:val="00065C5F"/>
    <w:rsid w:val="00066177"/>
    <w:rsid w:val="0006630B"/>
    <w:rsid w:val="00066352"/>
    <w:rsid w:val="000668EF"/>
    <w:rsid w:val="0006696B"/>
    <w:rsid w:val="00066A49"/>
    <w:rsid w:val="00066D07"/>
    <w:rsid w:val="00066E19"/>
    <w:rsid w:val="0006748A"/>
    <w:rsid w:val="00067583"/>
    <w:rsid w:val="00067CFF"/>
    <w:rsid w:val="00067FAE"/>
    <w:rsid w:val="0007095D"/>
    <w:rsid w:val="00070ACB"/>
    <w:rsid w:val="00071264"/>
    <w:rsid w:val="00072060"/>
    <w:rsid w:val="000722E3"/>
    <w:rsid w:val="00072983"/>
    <w:rsid w:val="00072DF8"/>
    <w:rsid w:val="00073256"/>
    <w:rsid w:val="00073A10"/>
    <w:rsid w:val="000743F9"/>
    <w:rsid w:val="0007448E"/>
    <w:rsid w:val="00074496"/>
    <w:rsid w:val="000749DC"/>
    <w:rsid w:val="00074A32"/>
    <w:rsid w:val="000753BC"/>
    <w:rsid w:val="00076193"/>
    <w:rsid w:val="000764C5"/>
    <w:rsid w:val="00076590"/>
    <w:rsid w:val="0007678F"/>
    <w:rsid w:val="00076AC2"/>
    <w:rsid w:val="00076E2B"/>
    <w:rsid w:val="00077045"/>
    <w:rsid w:val="000771B6"/>
    <w:rsid w:val="00077239"/>
    <w:rsid w:val="00077BD5"/>
    <w:rsid w:val="00077CF8"/>
    <w:rsid w:val="00077E23"/>
    <w:rsid w:val="00077E48"/>
    <w:rsid w:val="00080314"/>
    <w:rsid w:val="00080ACE"/>
    <w:rsid w:val="00081321"/>
    <w:rsid w:val="000815FA"/>
    <w:rsid w:val="0008172E"/>
    <w:rsid w:val="00082041"/>
    <w:rsid w:val="0008214A"/>
    <w:rsid w:val="00082710"/>
    <w:rsid w:val="00082806"/>
    <w:rsid w:val="00082927"/>
    <w:rsid w:val="00082AD6"/>
    <w:rsid w:val="000831E7"/>
    <w:rsid w:val="00083322"/>
    <w:rsid w:val="00083E1E"/>
    <w:rsid w:val="00084031"/>
    <w:rsid w:val="00084182"/>
    <w:rsid w:val="00084FD8"/>
    <w:rsid w:val="00085112"/>
    <w:rsid w:val="0008518A"/>
    <w:rsid w:val="00085623"/>
    <w:rsid w:val="00085B81"/>
    <w:rsid w:val="00085F26"/>
    <w:rsid w:val="0008626F"/>
    <w:rsid w:val="00087815"/>
    <w:rsid w:val="000878D4"/>
    <w:rsid w:val="00087F5B"/>
    <w:rsid w:val="000900D8"/>
    <w:rsid w:val="00090176"/>
    <w:rsid w:val="000909B5"/>
    <w:rsid w:val="00090B93"/>
    <w:rsid w:val="00090D09"/>
    <w:rsid w:val="00090D2B"/>
    <w:rsid w:val="00090D5C"/>
    <w:rsid w:val="00090FCF"/>
    <w:rsid w:val="00091322"/>
    <w:rsid w:val="00091862"/>
    <w:rsid w:val="000919E3"/>
    <w:rsid w:val="000925B8"/>
    <w:rsid w:val="0009260D"/>
    <w:rsid w:val="00092F99"/>
    <w:rsid w:val="00093181"/>
    <w:rsid w:val="0009321D"/>
    <w:rsid w:val="00093509"/>
    <w:rsid w:val="0009352A"/>
    <w:rsid w:val="000937C9"/>
    <w:rsid w:val="00093EA1"/>
    <w:rsid w:val="00094043"/>
    <w:rsid w:val="00094632"/>
    <w:rsid w:val="000948A1"/>
    <w:rsid w:val="00094A11"/>
    <w:rsid w:val="000957D0"/>
    <w:rsid w:val="00095C91"/>
    <w:rsid w:val="00096C80"/>
    <w:rsid w:val="00096D0C"/>
    <w:rsid w:val="0009718C"/>
    <w:rsid w:val="000972FB"/>
    <w:rsid w:val="00097C3D"/>
    <w:rsid w:val="000A03C2"/>
    <w:rsid w:val="000A053D"/>
    <w:rsid w:val="000A0B28"/>
    <w:rsid w:val="000A0B83"/>
    <w:rsid w:val="000A1669"/>
    <w:rsid w:val="000A1D1E"/>
    <w:rsid w:val="000A1DDC"/>
    <w:rsid w:val="000A28F6"/>
    <w:rsid w:val="000A2C71"/>
    <w:rsid w:val="000A2E55"/>
    <w:rsid w:val="000A30EF"/>
    <w:rsid w:val="000A3614"/>
    <w:rsid w:val="000A3B8C"/>
    <w:rsid w:val="000A3DA8"/>
    <w:rsid w:val="000A405A"/>
    <w:rsid w:val="000A4396"/>
    <w:rsid w:val="000A44A8"/>
    <w:rsid w:val="000A4787"/>
    <w:rsid w:val="000A4BE7"/>
    <w:rsid w:val="000A4CF1"/>
    <w:rsid w:val="000A5807"/>
    <w:rsid w:val="000A67E2"/>
    <w:rsid w:val="000A7101"/>
    <w:rsid w:val="000A728B"/>
    <w:rsid w:val="000A72D4"/>
    <w:rsid w:val="000A798E"/>
    <w:rsid w:val="000A7B36"/>
    <w:rsid w:val="000A7B50"/>
    <w:rsid w:val="000A7B84"/>
    <w:rsid w:val="000A7C09"/>
    <w:rsid w:val="000A7E46"/>
    <w:rsid w:val="000A7F81"/>
    <w:rsid w:val="000A7F9F"/>
    <w:rsid w:val="000B0392"/>
    <w:rsid w:val="000B0BC5"/>
    <w:rsid w:val="000B1231"/>
    <w:rsid w:val="000B133A"/>
    <w:rsid w:val="000B1556"/>
    <w:rsid w:val="000B1701"/>
    <w:rsid w:val="000B1B4A"/>
    <w:rsid w:val="000B230A"/>
    <w:rsid w:val="000B2957"/>
    <w:rsid w:val="000B324C"/>
    <w:rsid w:val="000B327A"/>
    <w:rsid w:val="000B32A6"/>
    <w:rsid w:val="000B34D8"/>
    <w:rsid w:val="000B3868"/>
    <w:rsid w:val="000B3879"/>
    <w:rsid w:val="000B3A1E"/>
    <w:rsid w:val="000B3CED"/>
    <w:rsid w:val="000B414B"/>
    <w:rsid w:val="000B42E0"/>
    <w:rsid w:val="000B477A"/>
    <w:rsid w:val="000B48B5"/>
    <w:rsid w:val="000B5BD1"/>
    <w:rsid w:val="000B5F87"/>
    <w:rsid w:val="000B60E8"/>
    <w:rsid w:val="000B645D"/>
    <w:rsid w:val="000B66F9"/>
    <w:rsid w:val="000B6897"/>
    <w:rsid w:val="000B7430"/>
    <w:rsid w:val="000B7868"/>
    <w:rsid w:val="000C044F"/>
    <w:rsid w:val="000C0549"/>
    <w:rsid w:val="000C0964"/>
    <w:rsid w:val="000C0A7A"/>
    <w:rsid w:val="000C0BBB"/>
    <w:rsid w:val="000C1494"/>
    <w:rsid w:val="000C15F0"/>
    <w:rsid w:val="000C1CC8"/>
    <w:rsid w:val="000C2175"/>
    <w:rsid w:val="000C23BE"/>
    <w:rsid w:val="000C25B7"/>
    <w:rsid w:val="000C2A7F"/>
    <w:rsid w:val="000C2C6B"/>
    <w:rsid w:val="000C2D59"/>
    <w:rsid w:val="000C391F"/>
    <w:rsid w:val="000C39B1"/>
    <w:rsid w:val="000C4213"/>
    <w:rsid w:val="000C4472"/>
    <w:rsid w:val="000C4707"/>
    <w:rsid w:val="000C4842"/>
    <w:rsid w:val="000C4BB6"/>
    <w:rsid w:val="000C4BC2"/>
    <w:rsid w:val="000C51F9"/>
    <w:rsid w:val="000C58B2"/>
    <w:rsid w:val="000C64F0"/>
    <w:rsid w:val="000C6890"/>
    <w:rsid w:val="000C6A1D"/>
    <w:rsid w:val="000C6DA7"/>
    <w:rsid w:val="000C6F2E"/>
    <w:rsid w:val="000C7093"/>
    <w:rsid w:val="000C71D2"/>
    <w:rsid w:val="000C71E2"/>
    <w:rsid w:val="000C74EA"/>
    <w:rsid w:val="000C783B"/>
    <w:rsid w:val="000C7845"/>
    <w:rsid w:val="000C7C97"/>
    <w:rsid w:val="000C7CFE"/>
    <w:rsid w:val="000D0470"/>
    <w:rsid w:val="000D04B2"/>
    <w:rsid w:val="000D1113"/>
    <w:rsid w:val="000D1379"/>
    <w:rsid w:val="000D1856"/>
    <w:rsid w:val="000D1FF5"/>
    <w:rsid w:val="000D20AF"/>
    <w:rsid w:val="000D2636"/>
    <w:rsid w:val="000D2C29"/>
    <w:rsid w:val="000D3775"/>
    <w:rsid w:val="000D38C3"/>
    <w:rsid w:val="000D3B0F"/>
    <w:rsid w:val="000D476A"/>
    <w:rsid w:val="000D55CE"/>
    <w:rsid w:val="000D5B3E"/>
    <w:rsid w:val="000D60FA"/>
    <w:rsid w:val="000D6447"/>
    <w:rsid w:val="000D668E"/>
    <w:rsid w:val="000D6EC1"/>
    <w:rsid w:val="000D78BF"/>
    <w:rsid w:val="000D7C4D"/>
    <w:rsid w:val="000E0201"/>
    <w:rsid w:val="000E04E4"/>
    <w:rsid w:val="000E063E"/>
    <w:rsid w:val="000E0B00"/>
    <w:rsid w:val="000E176E"/>
    <w:rsid w:val="000E1A52"/>
    <w:rsid w:val="000E1FA7"/>
    <w:rsid w:val="000E23A8"/>
    <w:rsid w:val="000E24F9"/>
    <w:rsid w:val="000E299F"/>
    <w:rsid w:val="000E2E85"/>
    <w:rsid w:val="000E3013"/>
    <w:rsid w:val="000E335D"/>
    <w:rsid w:val="000E3617"/>
    <w:rsid w:val="000E3E98"/>
    <w:rsid w:val="000E486F"/>
    <w:rsid w:val="000E4A46"/>
    <w:rsid w:val="000E4D78"/>
    <w:rsid w:val="000E5A7F"/>
    <w:rsid w:val="000E5B07"/>
    <w:rsid w:val="000E6043"/>
    <w:rsid w:val="000E63A2"/>
    <w:rsid w:val="000E663D"/>
    <w:rsid w:val="000E7063"/>
    <w:rsid w:val="000E7AF7"/>
    <w:rsid w:val="000E7F34"/>
    <w:rsid w:val="000F021C"/>
    <w:rsid w:val="000F0449"/>
    <w:rsid w:val="000F059B"/>
    <w:rsid w:val="000F0A87"/>
    <w:rsid w:val="000F1027"/>
    <w:rsid w:val="000F1149"/>
    <w:rsid w:val="000F18C4"/>
    <w:rsid w:val="000F1928"/>
    <w:rsid w:val="000F1E57"/>
    <w:rsid w:val="000F1F44"/>
    <w:rsid w:val="000F2304"/>
    <w:rsid w:val="000F29FB"/>
    <w:rsid w:val="000F40B9"/>
    <w:rsid w:val="000F4344"/>
    <w:rsid w:val="000F470D"/>
    <w:rsid w:val="000F4985"/>
    <w:rsid w:val="000F4D16"/>
    <w:rsid w:val="000F4E16"/>
    <w:rsid w:val="000F4F77"/>
    <w:rsid w:val="000F5246"/>
    <w:rsid w:val="000F605C"/>
    <w:rsid w:val="000F6237"/>
    <w:rsid w:val="000F66B9"/>
    <w:rsid w:val="000F7447"/>
    <w:rsid w:val="000F77AF"/>
    <w:rsid w:val="000F7AD6"/>
    <w:rsid w:val="000F7F0C"/>
    <w:rsid w:val="0010031D"/>
    <w:rsid w:val="00100A54"/>
    <w:rsid w:val="00101705"/>
    <w:rsid w:val="00101B55"/>
    <w:rsid w:val="00102155"/>
    <w:rsid w:val="0010253E"/>
    <w:rsid w:val="00102F65"/>
    <w:rsid w:val="00102FEA"/>
    <w:rsid w:val="001030DC"/>
    <w:rsid w:val="001032EA"/>
    <w:rsid w:val="00104221"/>
    <w:rsid w:val="001044CC"/>
    <w:rsid w:val="00104515"/>
    <w:rsid w:val="0010561C"/>
    <w:rsid w:val="0010577F"/>
    <w:rsid w:val="00105DFC"/>
    <w:rsid w:val="001065A2"/>
    <w:rsid w:val="001071F7"/>
    <w:rsid w:val="00107B31"/>
    <w:rsid w:val="00107CBD"/>
    <w:rsid w:val="00107DD7"/>
    <w:rsid w:val="00107DF4"/>
    <w:rsid w:val="00107F4C"/>
    <w:rsid w:val="00110928"/>
    <w:rsid w:val="00110A26"/>
    <w:rsid w:val="00110E59"/>
    <w:rsid w:val="00110ED2"/>
    <w:rsid w:val="00111651"/>
    <w:rsid w:val="001119E5"/>
    <w:rsid w:val="00112238"/>
    <w:rsid w:val="00112B5C"/>
    <w:rsid w:val="00112C70"/>
    <w:rsid w:val="00112D9A"/>
    <w:rsid w:val="00112E08"/>
    <w:rsid w:val="001131C4"/>
    <w:rsid w:val="00113225"/>
    <w:rsid w:val="00113243"/>
    <w:rsid w:val="00113C1A"/>
    <w:rsid w:val="00113C5D"/>
    <w:rsid w:val="00114098"/>
    <w:rsid w:val="001142EB"/>
    <w:rsid w:val="001149F1"/>
    <w:rsid w:val="00114BA6"/>
    <w:rsid w:val="00114F19"/>
    <w:rsid w:val="001154BE"/>
    <w:rsid w:val="0011560B"/>
    <w:rsid w:val="00115C71"/>
    <w:rsid w:val="00115EAC"/>
    <w:rsid w:val="00116375"/>
    <w:rsid w:val="00116709"/>
    <w:rsid w:val="00116847"/>
    <w:rsid w:val="00116CD6"/>
    <w:rsid w:val="00116CE9"/>
    <w:rsid w:val="00116E3E"/>
    <w:rsid w:val="00116F66"/>
    <w:rsid w:val="00117098"/>
    <w:rsid w:val="001202DA"/>
    <w:rsid w:val="0012130A"/>
    <w:rsid w:val="001218E9"/>
    <w:rsid w:val="00121AEE"/>
    <w:rsid w:val="00121C3E"/>
    <w:rsid w:val="00121C46"/>
    <w:rsid w:val="00121E85"/>
    <w:rsid w:val="001231C3"/>
    <w:rsid w:val="0012325F"/>
    <w:rsid w:val="00123935"/>
    <w:rsid w:val="00123A7F"/>
    <w:rsid w:val="00123BE8"/>
    <w:rsid w:val="00123C5B"/>
    <w:rsid w:val="00123CB4"/>
    <w:rsid w:val="00123FF8"/>
    <w:rsid w:val="00124083"/>
    <w:rsid w:val="001240FA"/>
    <w:rsid w:val="001241A8"/>
    <w:rsid w:val="0012431A"/>
    <w:rsid w:val="001252E7"/>
    <w:rsid w:val="00125368"/>
    <w:rsid w:val="00125C4F"/>
    <w:rsid w:val="00126033"/>
    <w:rsid w:val="00126B54"/>
    <w:rsid w:val="00127DE0"/>
    <w:rsid w:val="0013006E"/>
    <w:rsid w:val="00130443"/>
    <w:rsid w:val="00130CEC"/>
    <w:rsid w:val="00131353"/>
    <w:rsid w:val="00131534"/>
    <w:rsid w:val="0013162F"/>
    <w:rsid w:val="00131C53"/>
    <w:rsid w:val="00132102"/>
    <w:rsid w:val="001325DD"/>
    <w:rsid w:val="00132629"/>
    <w:rsid w:val="001326CB"/>
    <w:rsid w:val="00132761"/>
    <w:rsid w:val="00132FAA"/>
    <w:rsid w:val="001337BA"/>
    <w:rsid w:val="00133BB3"/>
    <w:rsid w:val="0013437E"/>
    <w:rsid w:val="00134966"/>
    <w:rsid w:val="00134AC0"/>
    <w:rsid w:val="00134EBC"/>
    <w:rsid w:val="00134F70"/>
    <w:rsid w:val="001350F7"/>
    <w:rsid w:val="00135528"/>
    <w:rsid w:val="00135544"/>
    <w:rsid w:val="00135C90"/>
    <w:rsid w:val="00135D29"/>
    <w:rsid w:val="00135F16"/>
    <w:rsid w:val="0013638D"/>
    <w:rsid w:val="001366CF"/>
    <w:rsid w:val="00136AD6"/>
    <w:rsid w:val="00136B9A"/>
    <w:rsid w:val="00136DD8"/>
    <w:rsid w:val="00136F9B"/>
    <w:rsid w:val="0013720A"/>
    <w:rsid w:val="0013748A"/>
    <w:rsid w:val="001378BE"/>
    <w:rsid w:val="0013792D"/>
    <w:rsid w:val="00137AE4"/>
    <w:rsid w:val="00137C82"/>
    <w:rsid w:val="00137DC9"/>
    <w:rsid w:val="0014032F"/>
    <w:rsid w:val="0014038B"/>
    <w:rsid w:val="0014055B"/>
    <w:rsid w:val="001409AD"/>
    <w:rsid w:val="001411A8"/>
    <w:rsid w:val="00141338"/>
    <w:rsid w:val="00141617"/>
    <w:rsid w:val="00142546"/>
    <w:rsid w:val="001431CC"/>
    <w:rsid w:val="00143579"/>
    <w:rsid w:val="00143CF6"/>
    <w:rsid w:val="00143DF9"/>
    <w:rsid w:val="001442C8"/>
    <w:rsid w:val="00144518"/>
    <w:rsid w:val="00144C85"/>
    <w:rsid w:val="00145214"/>
    <w:rsid w:val="0014593C"/>
    <w:rsid w:val="00145D46"/>
    <w:rsid w:val="00146978"/>
    <w:rsid w:val="0014711E"/>
    <w:rsid w:val="00147473"/>
    <w:rsid w:val="001476A8"/>
    <w:rsid w:val="00147C76"/>
    <w:rsid w:val="00147D7E"/>
    <w:rsid w:val="00150A87"/>
    <w:rsid w:val="00150BA2"/>
    <w:rsid w:val="00151151"/>
    <w:rsid w:val="00151223"/>
    <w:rsid w:val="00151264"/>
    <w:rsid w:val="001515AA"/>
    <w:rsid w:val="001519BF"/>
    <w:rsid w:val="00151C86"/>
    <w:rsid w:val="00151E54"/>
    <w:rsid w:val="00151E80"/>
    <w:rsid w:val="001520C4"/>
    <w:rsid w:val="001525A0"/>
    <w:rsid w:val="00152789"/>
    <w:rsid w:val="001533BB"/>
    <w:rsid w:val="00153414"/>
    <w:rsid w:val="00153D6A"/>
    <w:rsid w:val="0015456D"/>
    <w:rsid w:val="00154976"/>
    <w:rsid w:val="00154D77"/>
    <w:rsid w:val="001557CE"/>
    <w:rsid w:val="001562C8"/>
    <w:rsid w:val="001566C5"/>
    <w:rsid w:val="00156C6C"/>
    <w:rsid w:val="001571E2"/>
    <w:rsid w:val="001576EB"/>
    <w:rsid w:val="00157BB0"/>
    <w:rsid w:val="00157EC1"/>
    <w:rsid w:val="00160718"/>
    <w:rsid w:val="00160AD0"/>
    <w:rsid w:val="00161733"/>
    <w:rsid w:val="00161902"/>
    <w:rsid w:val="00161A89"/>
    <w:rsid w:val="00161BE7"/>
    <w:rsid w:val="00161C7F"/>
    <w:rsid w:val="001620A0"/>
    <w:rsid w:val="00162989"/>
    <w:rsid w:val="00163453"/>
    <w:rsid w:val="001637F8"/>
    <w:rsid w:val="00164321"/>
    <w:rsid w:val="0016469B"/>
    <w:rsid w:val="0016481C"/>
    <w:rsid w:val="0016484F"/>
    <w:rsid w:val="00164B7F"/>
    <w:rsid w:val="001655F9"/>
    <w:rsid w:val="00165B5B"/>
    <w:rsid w:val="00165D22"/>
    <w:rsid w:val="00165FD4"/>
    <w:rsid w:val="001666F7"/>
    <w:rsid w:val="0016684A"/>
    <w:rsid w:val="00166920"/>
    <w:rsid w:val="00166FCB"/>
    <w:rsid w:val="0016781F"/>
    <w:rsid w:val="00167BD3"/>
    <w:rsid w:val="00170191"/>
    <w:rsid w:val="00170265"/>
    <w:rsid w:val="001702C0"/>
    <w:rsid w:val="001707FD"/>
    <w:rsid w:val="0017087A"/>
    <w:rsid w:val="0017095F"/>
    <w:rsid w:val="00170BC6"/>
    <w:rsid w:val="0017113B"/>
    <w:rsid w:val="00171D89"/>
    <w:rsid w:val="00171DB5"/>
    <w:rsid w:val="00171FF9"/>
    <w:rsid w:val="0017219D"/>
    <w:rsid w:val="00172281"/>
    <w:rsid w:val="00172A92"/>
    <w:rsid w:val="00172AB7"/>
    <w:rsid w:val="00172EB0"/>
    <w:rsid w:val="00172F8E"/>
    <w:rsid w:val="00173715"/>
    <w:rsid w:val="00173AFE"/>
    <w:rsid w:val="00173BD6"/>
    <w:rsid w:val="001748C9"/>
    <w:rsid w:val="001750D2"/>
    <w:rsid w:val="001756B1"/>
    <w:rsid w:val="001762A5"/>
    <w:rsid w:val="00176327"/>
    <w:rsid w:val="001768F4"/>
    <w:rsid w:val="00176AD8"/>
    <w:rsid w:val="00176C89"/>
    <w:rsid w:val="0017799B"/>
    <w:rsid w:val="00180381"/>
    <w:rsid w:val="001804D3"/>
    <w:rsid w:val="00180668"/>
    <w:rsid w:val="001808E7"/>
    <w:rsid w:val="00180C5E"/>
    <w:rsid w:val="00181086"/>
    <w:rsid w:val="00181EC5"/>
    <w:rsid w:val="00181FD4"/>
    <w:rsid w:val="001828C9"/>
    <w:rsid w:val="00182A75"/>
    <w:rsid w:val="00182CA2"/>
    <w:rsid w:val="001837F3"/>
    <w:rsid w:val="001839E5"/>
    <w:rsid w:val="00183AAA"/>
    <w:rsid w:val="00183FA6"/>
    <w:rsid w:val="00184FE2"/>
    <w:rsid w:val="001850A7"/>
    <w:rsid w:val="0018554B"/>
    <w:rsid w:val="00185D3C"/>
    <w:rsid w:val="00186596"/>
    <w:rsid w:val="00186B90"/>
    <w:rsid w:val="00186BB0"/>
    <w:rsid w:val="00186EE0"/>
    <w:rsid w:val="001873F9"/>
    <w:rsid w:val="001875E0"/>
    <w:rsid w:val="001879E2"/>
    <w:rsid w:val="0019023F"/>
    <w:rsid w:val="001905BD"/>
    <w:rsid w:val="00190C4D"/>
    <w:rsid w:val="00190D6C"/>
    <w:rsid w:val="00190F3F"/>
    <w:rsid w:val="00190FE2"/>
    <w:rsid w:val="0019107E"/>
    <w:rsid w:val="0019163D"/>
    <w:rsid w:val="00191B13"/>
    <w:rsid w:val="0019225F"/>
    <w:rsid w:val="00192686"/>
    <w:rsid w:val="00192F01"/>
    <w:rsid w:val="00193691"/>
    <w:rsid w:val="001936D4"/>
    <w:rsid w:val="00193745"/>
    <w:rsid w:val="001937B7"/>
    <w:rsid w:val="00193927"/>
    <w:rsid w:val="00194221"/>
    <w:rsid w:val="00194454"/>
    <w:rsid w:val="001946E2"/>
    <w:rsid w:val="00194735"/>
    <w:rsid w:val="00194FFC"/>
    <w:rsid w:val="00195827"/>
    <w:rsid w:val="00195870"/>
    <w:rsid w:val="001958F0"/>
    <w:rsid w:val="001960DA"/>
    <w:rsid w:val="001962FD"/>
    <w:rsid w:val="00196426"/>
    <w:rsid w:val="001969A4"/>
    <w:rsid w:val="00197552"/>
    <w:rsid w:val="00197A70"/>
    <w:rsid w:val="00197E5A"/>
    <w:rsid w:val="001A03BA"/>
    <w:rsid w:val="001A0480"/>
    <w:rsid w:val="001A11A4"/>
    <w:rsid w:val="001A14A4"/>
    <w:rsid w:val="001A15CC"/>
    <w:rsid w:val="001A1784"/>
    <w:rsid w:val="001A1A8F"/>
    <w:rsid w:val="001A1DA4"/>
    <w:rsid w:val="001A2275"/>
    <w:rsid w:val="001A2305"/>
    <w:rsid w:val="001A237A"/>
    <w:rsid w:val="001A2885"/>
    <w:rsid w:val="001A33F1"/>
    <w:rsid w:val="001A3667"/>
    <w:rsid w:val="001A464D"/>
    <w:rsid w:val="001A4857"/>
    <w:rsid w:val="001A4BAC"/>
    <w:rsid w:val="001A50EB"/>
    <w:rsid w:val="001A55FE"/>
    <w:rsid w:val="001A5D09"/>
    <w:rsid w:val="001A5FC6"/>
    <w:rsid w:val="001A6029"/>
    <w:rsid w:val="001A66F2"/>
    <w:rsid w:val="001A6914"/>
    <w:rsid w:val="001A6931"/>
    <w:rsid w:val="001A6FAE"/>
    <w:rsid w:val="001A7DD1"/>
    <w:rsid w:val="001B0226"/>
    <w:rsid w:val="001B03AA"/>
    <w:rsid w:val="001B065E"/>
    <w:rsid w:val="001B0671"/>
    <w:rsid w:val="001B09DE"/>
    <w:rsid w:val="001B10D8"/>
    <w:rsid w:val="001B18A4"/>
    <w:rsid w:val="001B2256"/>
    <w:rsid w:val="001B2BB0"/>
    <w:rsid w:val="001B3487"/>
    <w:rsid w:val="001B3786"/>
    <w:rsid w:val="001B3891"/>
    <w:rsid w:val="001B4002"/>
    <w:rsid w:val="001B4171"/>
    <w:rsid w:val="001B430E"/>
    <w:rsid w:val="001B49BB"/>
    <w:rsid w:val="001B4A52"/>
    <w:rsid w:val="001B4A88"/>
    <w:rsid w:val="001B4B1A"/>
    <w:rsid w:val="001B4BE9"/>
    <w:rsid w:val="001B5488"/>
    <w:rsid w:val="001B5691"/>
    <w:rsid w:val="001B59CE"/>
    <w:rsid w:val="001B5A16"/>
    <w:rsid w:val="001B5AC5"/>
    <w:rsid w:val="001B6116"/>
    <w:rsid w:val="001B6232"/>
    <w:rsid w:val="001B63DD"/>
    <w:rsid w:val="001B6568"/>
    <w:rsid w:val="001B66EB"/>
    <w:rsid w:val="001B6F50"/>
    <w:rsid w:val="001C023F"/>
    <w:rsid w:val="001C0282"/>
    <w:rsid w:val="001C0322"/>
    <w:rsid w:val="001C0A64"/>
    <w:rsid w:val="001C1711"/>
    <w:rsid w:val="001C1D0A"/>
    <w:rsid w:val="001C2329"/>
    <w:rsid w:val="001C24CA"/>
    <w:rsid w:val="001C297D"/>
    <w:rsid w:val="001C2DC2"/>
    <w:rsid w:val="001C31F3"/>
    <w:rsid w:val="001C35A3"/>
    <w:rsid w:val="001C373B"/>
    <w:rsid w:val="001C3757"/>
    <w:rsid w:val="001C3A9D"/>
    <w:rsid w:val="001C3E5A"/>
    <w:rsid w:val="001C46CE"/>
    <w:rsid w:val="001C4DE1"/>
    <w:rsid w:val="001C4FC5"/>
    <w:rsid w:val="001C5903"/>
    <w:rsid w:val="001C5FB6"/>
    <w:rsid w:val="001C604A"/>
    <w:rsid w:val="001C6763"/>
    <w:rsid w:val="001C677E"/>
    <w:rsid w:val="001C6D72"/>
    <w:rsid w:val="001C6E72"/>
    <w:rsid w:val="001C7EAF"/>
    <w:rsid w:val="001D0EF0"/>
    <w:rsid w:val="001D107B"/>
    <w:rsid w:val="001D1464"/>
    <w:rsid w:val="001D1AD4"/>
    <w:rsid w:val="001D1BBD"/>
    <w:rsid w:val="001D1F4B"/>
    <w:rsid w:val="001D26CC"/>
    <w:rsid w:val="001D28F3"/>
    <w:rsid w:val="001D2F37"/>
    <w:rsid w:val="001D2F76"/>
    <w:rsid w:val="001D3142"/>
    <w:rsid w:val="001D34CD"/>
    <w:rsid w:val="001D3858"/>
    <w:rsid w:val="001D3960"/>
    <w:rsid w:val="001D3ACB"/>
    <w:rsid w:val="001D3CB6"/>
    <w:rsid w:val="001D3DCF"/>
    <w:rsid w:val="001D3E8E"/>
    <w:rsid w:val="001D430D"/>
    <w:rsid w:val="001D498F"/>
    <w:rsid w:val="001D4A87"/>
    <w:rsid w:val="001D4C06"/>
    <w:rsid w:val="001D52CF"/>
    <w:rsid w:val="001D5555"/>
    <w:rsid w:val="001D60C0"/>
    <w:rsid w:val="001D6644"/>
    <w:rsid w:val="001D6C18"/>
    <w:rsid w:val="001D6CDB"/>
    <w:rsid w:val="001D6E29"/>
    <w:rsid w:val="001D6ECA"/>
    <w:rsid w:val="001D70DE"/>
    <w:rsid w:val="001D7111"/>
    <w:rsid w:val="001D74CD"/>
    <w:rsid w:val="001D7892"/>
    <w:rsid w:val="001D7D2B"/>
    <w:rsid w:val="001E04D2"/>
    <w:rsid w:val="001E1180"/>
    <w:rsid w:val="001E13CC"/>
    <w:rsid w:val="001E1AEC"/>
    <w:rsid w:val="001E1FA3"/>
    <w:rsid w:val="001E20F2"/>
    <w:rsid w:val="001E2499"/>
    <w:rsid w:val="001E2BCD"/>
    <w:rsid w:val="001E2BEA"/>
    <w:rsid w:val="001E2CA4"/>
    <w:rsid w:val="001E3046"/>
    <w:rsid w:val="001E3312"/>
    <w:rsid w:val="001E33AA"/>
    <w:rsid w:val="001E3FFA"/>
    <w:rsid w:val="001E476F"/>
    <w:rsid w:val="001E4A9B"/>
    <w:rsid w:val="001E4C3E"/>
    <w:rsid w:val="001E50AC"/>
    <w:rsid w:val="001E516D"/>
    <w:rsid w:val="001E5380"/>
    <w:rsid w:val="001E557A"/>
    <w:rsid w:val="001E59EF"/>
    <w:rsid w:val="001E6433"/>
    <w:rsid w:val="001E6FB1"/>
    <w:rsid w:val="001E7080"/>
    <w:rsid w:val="001E740F"/>
    <w:rsid w:val="001E7451"/>
    <w:rsid w:val="001E7A06"/>
    <w:rsid w:val="001E7A5F"/>
    <w:rsid w:val="001F0746"/>
    <w:rsid w:val="001F0B50"/>
    <w:rsid w:val="001F0C54"/>
    <w:rsid w:val="001F0CF4"/>
    <w:rsid w:val="001F18A9"/>
    <w:rsid w:val="001F1F30"/>
    <w:rsid w:val="001F20C4"/>
    <w:rsid w:val="001F241E"/>
    <w:rsid w:val="001F2453"/>
    <w:rsid w:val="001F2950"/>
    <w:rsid w:val="001F29BC"/>
    <w:rsid w:val="001F2A69"/>
    <w:rsid w:val="001F2DBD"/>
    <w:rsid w:val="001F3757"/>
    <w:rsid w:val="001F38DF"/>
    <w:rsid w:val="001F3F55"/>
    <w:rsid w:val="001F4014"/>
    <w:rsid w:val="001F4F62"/>
    <w:rsid w:val="001F530D"/>
    <w:rsid w:val="001F5386"/>
    <w:rsid w:val="001F584E"/>
    <w:rsid w:val="001F5BC4"/>
    <w:rsid w:val="001F5D1F"/>
    <w:rsid w:val="001F602D"/>
    <w:rsid w:val="001F656C"/>
    <w:rsid w:val="001F68B6"/>
    <w:rsid w:val="001F6EF9"/>
    <w:rsid w:val="001F7EA7"/>
    <w:rsid w:val="001F7FDF"/>
    <w:rsid w:val="00200183"/>
    <w:rsid w:val="002001FE"/>
    <w:rsid w:val="00200425"/>
    <w:rsid w:val="00200F83"/>
    <w:rsid w:val="002011B9"/>
    <w:rsid w:val="002012E3"/>
    <w:rsid w:val="00201C36"/>
    <w:rsid w:val="00201C3F"/>
    <w:rsid w:val="00201D28"/>
    <w:rsid w:val="00201EEA"/>
    <w:rsid w:val="00202525"/>
    <w:rsid w:val="0020264F"/>
    <w:rsid w:val="00202A5B"/>
    <w:rsid w:val="00202B5F"/>
    <w:rsid w:val="00202B78"/>
    <w:rsid w:val="00203080"/>
    <w:rsid w:val="00203475"/>
    <w:rsid w:val="002038CF"/>
    <w:rsid w:val="0020392A"/>
    <w:rsid w:val="00203E19"/>
    <w:rsid w:val="00204016"/>
    <w:rsid w:val="00204253"/>
    <w:rsid w:val="00204315"/>
    <w:rsid w:val="002055D1"/>
    <w:rsid w:val="0020594E"/>
    <w:rsid w:val="00205F57"/>
    <w:rsid w:val="002060C5"/>
    <w:rsid w:val="0020613C"/>
    <w:rsid w:val="002066B7"/>
    <w:rsid w:val="002073E4"/>
    <w:rsid w:val="002075F4"/>
    <w:rsid w:val="00207725"/>
    <w:rsid w:val="002079D4"/>
    <w:rsid w:val="00207E80"/>
    <w:rsid w:val="00210107"/>
    <w:rsid w:val="00210185"/>
    <w:rsid w:val="00210BB0"/>
    <w:rsid w:val="00210BF1"/>
    <w:rsid w:val="0021124A"/>
    <w:rsid w:val="00211628"/>
    <w:rsid w:val="00211CFF"/>
    <w:rsid w:val="00212460"/>
    <w:rsid w:val="002125AE"/>
    <w:rsid w:val="00212726"/>
    <w:rsid w:val="00213C48"/>
    <w:rsid w:val="00213DB8"/>
    <w:rsid w:val="00213DF1"/>
    <w:rsid w:val="00213E2B"/>
    <w:rsid w:val="002145DF"/>
    <w:rsid w:val="00214744"/>
    <w:rsid w:val="00214864"/>
    <w:rsid w:val="00214A38"/>
    <w:rsid w:val="00214CF3"/>
    <w:rsid w:val="00215038"/>
    <w:rsid w:val="0021612B"/>
    <w:rsid w:val="00216273"/>
    <w:rsid w:val="00216518"/>
    <w:rsid w:val="00216A84"/>
    <w:rsid w:val="00216D85"/>
    <w:rsid w:val="00217267"/>
    <w:rsid w:val="0022039C"/>
    <w:rsid w:val="00220723"/>
    <w:rsid w:val="0022079C"/>
    <w:rsid w:val="0022090D"/>
    <w:rsid w:val="00220DB4"/>
    <w:rsid w:val="00221C42"/>
    <w:rsid w:val="00221F8C"/>
    <w:rsid w:val="0022212C"/>
    <w:rsid w:val="00222915"/>
    <w:rsid w:val="00222F4A"/>
    <w:rsid w:val="002231D3"/>
    <w:rsid w:val="00223F0D"/>
    <w:rsid w:val="00224120"/>
    <w:rsid w:val="00224272"/>
    <w:rsid w:val="00224D2F"/>
    <w:rsid w:val="00225727"/>
    <w:rsid w:val="002258FE"/>
    <w:rsid w:val="00225F14"/>
    <w:rsid w:val="0022605D"/>
    <w:rsid w:val="00226176"/>
    <w:rsid w:val="0022697A"/>
    <w:rsid w:val="00226A76"/>
    <w:rsid w:val="00226BC8"/>
    <w:rsid w:val="00226DE9"/>
    <w:rsid w:val="00226F02"/>
    <w:rsid w:val="00226F25"/>
    <w:rsid w:val="002271C7"/>
    <w:rsid w:val="00227524"/>
    <w:rsid w:val="00227755"/>
    <w:rsid w:val="00227FB6"/>
    <w:rsid w:val="00230231"/>
    <w:rsid w:val="00230FBF"/>
    <w:rsid w:val="0023156B"/>
    <w:rsid w:val="0023197A"/>
    <w:rsid w:val="00231BCF"/>
    <w:rsid w:val="00231E4F"/>
    <w:rsid w:val="0023231B"/>
    <w:rsid w:val="00232670"/>
    <w:rsid w:val="002330FC"/>
    <w:rsid w:val="002335A3"/>
    <w:rsid w:val="0023370E"/>
    <w:rsid w:val="002339BA"/>
    <w:rsid w:val="00233B7C"/>
    <w:rsid w:val="00233DAC"/>
    <w:rsid w:val="00234583"/>
    <w:rsid w:val="0023465E"/>
    <w:rsid w:val="00234D70"/>
    <w:rsid w:val="002355D3"/>
    <w:rsid w:val="002356CD"/>
    <w:rsid w:val="002358F8"/>
    <w:rsid w:val="0023591D"/>
    <w:rsid w:val="00235BBE"/>
    <w:rsid w:val="00235CFD"/>
    <w:rsid w:val="0023606E"/>
    <w:rsid w:val="002362A5"/>
    <w:rsid w:val="0023653D"/>
    <w:rsid w:val="00236736"/>
    <w:rsid w:val="0023680C"/>
    <w:rsid w:val="00236F7E"/>
    <w:rsid w:val="0023713D"/>
    <w:rsid w:val="00237A99"/>
    <w:rsid w:val="00237CE5"/>
    <w:rsid w:val="00237DC7"/>
    <w:rsid w:val="00240356"/>
    <w:rsid w:val="00240826"/>
    <w:rsid w:val="00240B62"/>
    <w:rsid w:val="00241DE2"/>
    <w:rsid w:val="0024208B"/>
    <w:rsid w:val="002421C8"/>
    <w:rsid w:val="002424C4"/>
    <w:rsid w:val="002426A9"/>
    <w:rsid w:val="00242B07"/>
    <w:rsid w:val="00243272"/>
    <w:rsid w:val="00243329"/>
    <w:rsid w:val="00243615"/>
    <w:rsid w:val="0024361A"/>
    <w:rsid w:val="0024390D"/>
    <w:rsid w:val="00243E2F"/>
    <w:rsid w:val="00243E8D"/>
    <w:rsid w:val="00243EB4"/>
    <w:rsid w:val="0024499E"/>
    <w:rsid w:val="00244D8E"/>
    <w:rsid w:val="00244FD8"/>
    <w:rsid w:val="002452F1"/>
    <w:rsid w:val="002452FB"/>
    <w:rsid w:val="00245A7D"/>
    <w:rsid w:val="00246499"/>
    <w:rsid w:val="00247119"/>
    <w:rsid w:val="00247160"/>
    <w:rsid w:val="002473E9"/>
    <w:rsid w:val="0024748C"/>
    <w:rsid w:val="002475A2"/>
    <w:rsid w:val="002476A7"/>
    <w:rsid w:val="0024788F"/>
    <w:rsid w:val="00247E94"/>
    <w:rsid w:val="00247F62"/>
    <w:rsid w:val="00250E8A"/>
    <w:rsid w:val="00250EF5"/>
    <w:rsid w:val="00250F2E"/>
    <w:rsid w:val="00250F54"/>
    <w:rsid w:val="00250F59"/>
    <w:rsid w:val="00251567"/>
    <w:rsid w:val="00251D99"/>
    <w:rsid w:val="002523D2"/>
    <w:rsid w:val="00252FC0"/>
    <w:rsid w:val="002533B3"/>
    <w:rsid w:val="002534B3"/>
    <w:rsid w:val="00253594"/>
    <w:rsid w:val="002539BC"/>
    <w:rsid w:val="00253BD3"/>
    <w:rsid w:val="00254480"/>
    <w:rsid w:val="00255575"/>
    <w:rsid w:val="002556CE"/>
    <w:rsid w:val="002558FF"/>
    <w:rsid w:val="00255980"/>
    <w:rsid w:val="00256242"/>
    <w:rsid w:val="002562A3"/>
    <w:rsid w:val="00256E1B"/>
    <w:rsid w:val="00256F95"/>
    <w:rsid w:val="00256FD7"/>
    <w:rsid w:val="0025702B"/>
    <w:rsid w:val="0025710F"/>
    <w:rsid w:val="00257141"/>
    <w:rsid w:val="002574B8"/>
    <w:rsid w:val="002575D5"/>
    <w:rsid w:val="00257AE2"/>
    <w:rsid w:val="00260048"/>
    <w:rsid w:val="00260799"/>
    <w:rsid w:val="00261338"/>
    <w:rsid w:val="002613A3"/>
    <w:rsid w:val="0026159A"/>
    <w:rsid w:val="00261F68"/>
    <w:rsid w:val="00262009"/>
    <w:rsid w:val="002620E7"/>
    <w:rsid w:val="00262687"/>
    <w:rsid w:val="00263186"/>
    <w:rsid w:val="0026323B"/>
    <w:rsid w:val="00263768"/>
    <w:rsid w:val="00263777"/>
    <w:rsid w:val="00263778"/>
    <w:rsid w:val="002639F3"/>
    <w:rsid w:val="00263DAC"/>
    <w:rsid w:val="00263E09"/>
    <w:rsid w:val="002645BA"/>
    <w:rsid w:val="00265B14"/>
    <w:rsid w:val="00265BC6"/>
    <w:rsid w:val="00265CCC"/>
    <w:rsid w:val="00265CE9"/>
    <w:rsid w:val="002660A4"/>
    <w:rsid w:val="002662A5"/>
    <w:rsid w:val="00266645"/>
    <w:rsid w:val="0026669A"/>
    <w:rsid w:val="00267220"/>
    <w:rsid w:val="00267304"/>
    <w:rsid w:val="00267B27"/>
    <w:rsid w:val="00270435"/>
    <w:rsid w:val="002704A3"/>
    <w:rsid w:val="00270AEC"/>
    <w:rsid w:val="00270E42"/>
    <w:rsid w:val="00271576"/>
    <w:rsid w:val="00271620"/>
    <w:rsid w:val="00271972"/>
    <w:rsid w:val="00271E21"/>
    <w:rsid w:val="00272709"/>
    <w:rsid w:val="00273164"/>
    <w:rsid w:val="002731CB"/>
    <w:rsid w:val="00273A07"/>
    <w:rsid w:val="00273AD9"/>
    <w:rsid w:val="00273E3A"/>
    <w:rsid w:val="00273FC7"/>
    <w:rsid w:val="00273FFA"/>
    <w:rsid w:val="0027413B"/>
    <w:rsid w:val="00274862"/>
    <w:rsid w:val="00274C8E"/>
    <w:rsid w:val="002752C0"/>
    <w:rsid w:val="002753D1"/>
    <w:rsid w:val="00275680"/>
    <w:rsid w:val="00275825"/>
    <w:rsid w:val="00275C46"/>
    <w:rsid w:val="00275F71"/>
    <w:rsid w:val="00276047"/>
    <w:rsid w:val="00276514"/>
    <w:rsid w:val="002767FE"/>
    <w:rsid w:val="00276C60"/>
    <w:rsid w:val="0027721A"/>
    <w:rsid w:val="00277918"/>
    <w:rsid w:val="00277A6B"/>
    <w:rsid w:val="00277BAB"/>
    <w:rsid w:val="00277E45"/>
    <w:rsid w:val="0028012A"/>
    <w:rsid w:val="002801D9"/>
    <w:rsid w:val="00280235"/>
    <w:rsid w:val="002802BE"/>
    <w:rsid w:val="0028184E"/>
    <w:rsid w:val="00281A0A"/>
    <w:rsid w:val="00281A42"/>
    <w:rsid w:val="00281C4D"/>
    <w:rsid w:val="00281C9D"/>
    <w:rsid w:val="00281F06"/>
    <w:rsid w:val="002826B2"/>
    <w:rsid w:val="002827B5"/>
    <w:rsid w:val="00282CBD"/>
    <w:rsid w:val="00283407"/>
    <w:rsid w:val="00283A0E"/>
    <w:rsid w:val="00283D18"/>
    <w:rsid w:val="00283E08"/>
    <w:rsid w:val="00283E61"/>
    <w:rsid w:val="00284041"/>
    <w:rsid w:val="002842B3"/>
    <w:rsid w:val="002844F5"/>
    <w:rsid w:val="00284707"/>
    <w:rsid w:val="00284BC3"/>
    <w:rsid w:val="00284CC6"/>
    <w:rsid w:val="00284F52"/>
    <w:rsid w:val="00285D44"/>
    <w:rsid w:val="0028637E"/>
    <w:rsid w:val="00286978"/>
    <w:rsid w:val="002869EF"/>
    <w:rsid w:val="00286E9A"/>
    <w:rsid w:val="00286FEB"/>
    <w:rsid w:val="002872C4"/>
    <w:rsid w:val="00287519"/>
    <w:rsid w:val="002876BA"/>
    <w:rsid w:val="00287C92"/>
    <w:rsid w:val="002900CF"/>
    <w:rsid w:val="0029043D"/>
    <w:rsid w:val="00290CB7"/>
    <w:rsid w:val="00290DBF"/>
    <w:rsid w:val="002910F8"/>
    <w:rsid w:val="00291809"/>
    <w:rsid w:val="00291905"/>
    <w:rsid w:val="0029248E"/>
    <w:rsid w:val="00292B8A"/>
    <w:rsid w:val="0029341F"/>
    <w:rsid w:val="00293D23"/>
    <w:rsid w:val="002941B2"/>
    <w:rsid w:val="00294337"/>
    <w:rsid w:val="00294467"/>
    <w:rsid w:val="0029481C"/>
    <w:rsid w:val="00294A33"/>
    <w:rsid w:val="00294F1A"/>
    <w:rsid w:val="00295336"/>
    <w:rsid w:val="00295F8E"/>
    <w:rsid w:val="00296F40"/>
    <w:rsid w:val="00296FDB"/>
    <w:rsid w:val="00297153"/>
    <w:rsid w:val="00297268"/>
    <w:rsid w:val="002973B5"/>
    <w:rsid w:val="00297426"/>
    <w:rsid w:val="002978C6"/>
    <w:rsid w:val="00297B95"/>
    <w:rsid w:val="002A0113"/>
    <w:rsid w:val="002A0193"/>
    <w:rsid w:val="002A0948"/>
    <w:rsid w:val="002A1EFD"/>
    <w:rsid w:val="002A2782"/>
    <w:rsid w:val="002A28DA"/>
    <w:rsid w:val="002A2E4E"/>
    <w:rsid w:val="002A2F36"/>
    <w:rsid w:val="002A3769"/>
    <w:rsid w:val="002A40B7"/>
    <w:rsid w:val="002A4207"/>
    <w:rsid w:val="002A4B7C"/>
    <w:rsid w:val="002A50C5"/>
    <w:rsid w:val="002A527E"/>
    <w:rsid w:val="002A52E6"/>
    <w:rsid w:val="002A53C7"/>
    <w:rsid w:val="002A5955"/>
    <w:rsid w:val="002A5ACA"/>
    <w:rsid w:val="002A635F"/>
    <w:rsid w:val="002A6609"/>
    <w:rsid w:val="002A6683"/>
    <w:rsid w:val="002A68C2"/>
    <w:rsid w:val="002A7468"/>
    <w:rsid w:val="002A7898"/>
    <w:rsid w:val="002B03B8"/>
    <w:rsid w:val="002B0526"/>
    <w:rsid w:val="002B05B0"/>
    <w:rsid w:val="002B075C"/>
    <w:rsid w:val="002B0B57"/>
    <w:rsid w:val="002B0C5B"/>
    <w:rsid w:val="002B0E96"/>
    <w:rsid w:val="002B0F0F"/>
    <w:rsid w:val="002B171F"/>
    <w:rsid w:val="002B1C6B"/>
    <w:rsid w:val="002B1C6E"/>
    <w:rsid w:val="002B1CEF"/>
    <w:rsid w:val="002B1FB2"/>
    <w:rsid w:val="002B2046"/>
    <w:rsid w:val="002B2A35"/>
    <w:rsid w:val="002B2E8B"/>
    <w:rsid w:val="002B2F35"/>
    <w:rsid w:val="002B2FB9"/>
    <w:rsid w:val="002B4281"/>
    <w:rsid w:val="002B4A20"/>
    <w:rsid w:val="002B4CFF"/>
    <w:rsid w:val="002B5A4C"/>
    <w:rsid w:val="002B5C04"/>
    <w:rsid w:val="002B5D18"/>
    <w:rsid w:val="002B6153"/>
    <w:rsid w:val="002B69A5"/>
    <w:rsid w:val="002B6B5D"/>
    <w:rsid w:val="002B6DA6"/>
    <w:rsid w:val="002B72AA"/>
    <w:rsid w:val="002B7522"/>
    <w:rsid w:val="002B76BD"/>
    <w:rsid w:val="002B77E9"/>
    <w:rsid w:val="002B78FA"/>
    <w:rsid w:val="002C0227"/>
    <w:rsid w:val="002C031C"/>
    <w:rsid w:val="002C061D"/>
    <w:rsid w:val="002C088C"/>
    <w:rsid w:val="002C12B3"/>
    <w:rsid w:val="002C1466"/>
    <w:rsid w:val="002C1F29"/>
    <w:rsid w:val="002C22FC"/>
    <w:rsid w:val="002C291D"/>
    <w:rsid w:val="002C30DF"/>
    <w:rsid w:val="002C3120"/>
    <w:rsid w:val="002C34C2"/>
    <w:rsid w:val="002C39D3"/>
    <w:rsid w:val="002C3FE5"/>
    <w:rsid w:val="002C4666"/>
    <w:rsid w:val="002C4B13"/>
    <w:rsid w:val="002C4BBC"/>
    <w:rsid w:val="002C4E61"/>
    <w:rsid w:val="002C4E62"/>
    <w:rsid w:val="002C545C"/>
    <w:rsid w:val="002C5663"/>
    <w:rsid w:val="002C5CC5"/>
    <w:rsid w:val="002C624A"/>
    <w:rsid w:val="002C656F"/>
    <w:rsid w:val="002C68B0"/>
    <w:rsid w:val="002C68C7"/>
    <w:rsid w:val="002C6C6A"/>
    <w:rsid w:val="002D021D"/>
    <w:rsid w:val="002D0479"/>
    <w:rsid w:val="002D04DA"/>
    <w:rsid w:val="002D0D64"/>
    <w:rsid w:val="002D0D95"/>
    <w:rsid w:val="002D113F"/>
    <w:rsid w:val="002D15DC"/>
    <w:rsid w:val="002D23D3"/>
    <w:rsid w:val="002D248F"/>
    <w:rsid w:val="002D33C4"/>
    <w:rsid w:val="002D33F1"/>
    <w:rsid w:val="002D37E2"/>
    <w:rsid w:val="002D3F70"/>
    <w:rsid w:val="002D4476"/>
    <w:rsid w:val="002D4A79"/>
    <w:rsid w:val="002D4B6F"/>
    <w:rsid w:val="002D4C56"/>
    <w:rsid w:val="002D4DA7"/>
    <w:rsid w:val="002D58E5"/>
    <w:rsid w:val="002D5C4E"/>
    <w:rsid w:val="002D66B8"/>
    <w:rsid w:val="002D68FF"/>
    <w:rsid w:val="002D7B09"/>
    <w:rsid w:val="002E1061"/>
    <w:rsid w:val="002E1754"/>
    <w:rsid w:val="002E19BF"/>
    <w:rsid w:val="002E3C2A"/>
    <w:rsid w:val="002E3E07"/>
    <w:rsid w:val="002E3EAA"/>
    <w:rsid w:val="002E3FF9"/>
    <w:rsid w:val="002E44BF"/>
    <w:rsid w:val="002E44C6"/>
    <w:rsid w:val="002E4526"/>
    <w:rsid w:val="002E48C9"/>
    <w:rsid w:val="002E4B78"/>
    <w:rsid w:val="002E5310"/>
    <w:rsid w:val="002E5439"/>
    <w:rsid w:val="002E62A9"/>
    <w:rsid w:val="002E654F"/>
    <w:rsid w:val="002E6D4B"/>
    <w:rsid w:val="002E6D6A"/>
    <w:rsid w:val="002E77F0"/>
    <w:rsid w:val="002E7BCC"/>
    <w:rsid w:val="002F0ACD"/>
    <w:rsid w:val="002F0D6E"/>
    <w:rsid w:val="002F0EA8"/>
    <w:rsid w:val="002F1055"/>
    <w:rsid w:val="002F105B"/>
    <w:rsid w:val="002F1194"/>
    <w:rsid w:val="002F18D1"/>
    <w:rsid w:val="002F1AC5"/>
    <w:rsid w:val="002F20D3"/>
    <w:rsid w:val="002F2354"/>
    <w:rsid w:val="002F2578"/>
    <w:rsid w:val="002F325F"/>
    <w:rsid w:val="002F3BFC"/>
    <w:rsid w:val="002F414D"/>
    <w:rsid w:val="002F4324"/>
    <w:rsid w:val="002F4D2B"/>
    <w:rsid w:val="002F51C0"/>
    <w:rsid w:val="002F54F5"/>
    <w:rsid w:val="002F56BD"/>
    <w:rsid w:val="002F5A28"/>
    <w:rsid w:val="002F6434"/>
    <w:rsid w:val="002F65EC"/>
    <w:rsid w:val="002F6AED"/>
    <w:rsid w:val="002F6C66"/>
    <w:rsid w:val="002F6CB2"/>
    <w:rsid w:val="002F6F76"/>
    <w:rsid w:val="002F7653"/>
    <w:rsid w:val="002F787C"/>
    <w:rsid w:val="002F7BA5"/>
    <w:rsid w:val="002F7E57"/>
    <w:rsid w:val="00300857"/>
    <w:rsid w:val="003013D7"/>
    <w:rsid w:val="00301457"/>
    <w:rsid w:val="0030148E"/>
    <w:rsid w:val="00301BE2"/>
    <w:rsid w:val="00301EA1"/>
    <w:rsid w:val="003027E5"/>
    <w:rsid w:val="00302E59"/>
    <w:rsid w:val="00302E85"/>
    <w:rsid w:val="003031A3"/>
    <w:rsid w:val="003035AF"/>
    <w:rsid w:val="00303CFB"/>
    <w:rsid w:val="00303DD0"/>
    <w:rsid w:val="003042FD"/>
    <w:rsid w:val="00304498"/>
    <w:rsid w:val="00304751"/>
    <w:rsid w:val="0030483C"/>
    <w:rsid w:val="00304D8D"/>
    <w:rsid w:val="0030530D"/>
    <w:rsid w:val="0030551E"/>
    <w:rsid w:val="00305C17"/>
    <w:rsid w:val="00305C8C"/>
    <w:rsid w:val="003060C9"/>
    <w:rsid w:val="00306661"/>
    <w:rsid w:val="00307634"/>
    <w:rsid w:val="003103DC"/>
    <w:rsid w:val="0031058D"/>
    <w:rsid w:val="00310B56"/>
    <w:rsid w:val="0031125A"/>
    <w:rsid w:val="00311260"/>
    <w:rsid w:val="003116A9"/>
    <w:rsid w:val="00311965"/>
    <w:rsid w:val="0031196A"/>
    <w:rsid w:val="00311FDF"/>
    <w:rsid w:val="003128D7"/>
    <w:rsid w:val="00312B26"/>
    <w:rsid w:val="00312BFD"/>
    <w:rsid w:val="00313304"/>
    <w:rsid w:val="00313450"/>
    <w:rsid w:val="00313760"/>
    <w:rsid w:val="00313E03"/>
    <w:rsid w:val="00314208"/>
    <w:rsid w:val="003143A5"/>
    <w:rsid w:val="003145F1"/>
    <w:rsid w:val="003158CB"/>
    <w:rsid w:val="0031598D"/>
    <w:rsid w:val="0031600D"/>
    <w:rsid w:val="00316657"/>
    <w:rsid w:val="00316AF0"/>
    <w:rsid w:val="00316F99"/>
    <w:rsid w:val="003173AB"/>
    <w:rsid w:val="003176A6"/>
    <w:rsid w:val="00320006"/>
    <w:rsid w:val="00320131"/>
    <w:rsid w:val="00320772"/>
    <w:rsid w:val="0032092B"/>
    <w:rsid w:val="0032095A"/>
    <w:rsid w:val="00320BB4"/>
    <w:rsid w:val="00321075"/>
    <w:rsid w:val="003210E4"/>
    <w:rsid w:val="00321124"/>
    <w:rsid w:val="0032113E"/>
    <w:rsid w:val="00321D92"/>
    <w:rsid w:val="00321FEA"/>
    <w:rsid w:val="003222F4"/>
    <w:rsid w:val="00323355"/>
    <w:rsid w:val="00323910"/>
    <w:rsid w:val="00323DD4"/>
    <w:rsid w:val="00324810"/>
    <w:rsid w:val="00324FD9"/>
    <w:rsid w:val="003251DD"/>
    <w:rsid w:val="00325694"/>
    <w:rsid w:val="00325815"/>
    <w:rsid w:val="00325D2F"/>
    <w:rsid w:val="00326338"/>
    <w:rsid w:val="003265D0"/>
    <w:rsid w:val="00326C1C"/>
    <w:rsid w:val="003270DE"/>
    <w:rsid w:val="0032753C"/>
    <w:rsid w:val="00327FFD"/>
    <w:rsid w:val="0033097F"/>
    <w:rsid w:val="00330998"/>
    <w:rsid w:val="00330A29"/>
    <w:rsid w:val="00331060"/>
    <w:rsid w:val="003311C9"/>
    <w:rsid w:val="00332740"/>
    <w:rsid w:val="00332844"/>
    <w:rsid w:val="00333438"/>
    <w:rsid w:val="003334C0"/>
    <w:rsid w:val="00333D24"/>
    <w:rsid w:val="00334137"/>
    <w:rsid w:val="0033432D"/>
    <w:rsid w:val="00334B14"/>
    <w:rsid w:val="00335048"/>
    <w:rsid w:val="003350B6"/>
    <w:rsid w:val="003354A1"/>
    <w:rsid w:val="0033551F"/>
    <w:rsid w:val="003358CF"/>
    <w:rsid w:val="00335F51"/>
    <w:rsid w:val="00336BFE"/>
    <w:rsid w:val="003370DC"/>
    <w:rsid w:val="003376E3"/>
    <w:rsid w:val="00337D07"/>
    <w:rsid w:val="00337D7B"/>
    <w:rsid w:val="00337D8F"/>
    <w:rsid w:val="003404A5"/>
    <w:rsid w:val="003408C0"/>
    <w:rsid w:val="00341363"/>
    <w:rsid w:val="00341812"/>
    <w:rsid w:val="00341D7A"/>
    <w:rsid w:val="00341E79"/>
    <w:rsid w:val="00341F6D"/>
    <w:rsid w:val="00342428"/>
    <w:rsid w:val="0034242F"/>
    <w:rsid w:val="003425B7"/>
    <w:rsid w:val="00342659"/>
    <w:rsid w:val="00342E32"/>
    <w:rsid w:val="003430C2"/>
    <w:rsid w:val="003436F2"/>
    <w:rsid w:val="003436F6"/>
    <w:rsid w:val="003438A8"/>
    <w:rsid w:val="00343D87"/>
    <w:rsid w:val="003445F5"/>
    <w:rsid w:val="003448C6"/>
    <w:rsid w:val="003449A3"/>
    <w:rsid w:val="00344CF9"/>
    <w:rsid w:val="00344F16"/>
    <w:rsid w:val="003450ED"/>
    <w:rsid w:val="003457CF"/>
    <w:rsid w:val="00346377"/>
    <w:rsid w:val="003465BC"/>
    <w:rsid w:val="003467D5"/>
    <w:rsid w:val="00346DFB"/>
    <w:rsid w:val="00346FCB"/>
    <w:rsid w:val="003475A7"/>
    <w:rsid w:val="003476D3"/>
    <w:rsid w:val="00347B26"/>
    <w:rsid w:val="00347B2B"/>
    <w:rsid w:val="00347BBF"/>
    <w:rsid w:val="0035046B"/>
    <w:rsid w:val="003509CA"/>
    <w:rsid w:val="00350AF1"/>
    <w:rsid w:val="00350E90"/>
    <w:rsid w:val="0035106D"/>
    <w:rsid w:val="00351340"/>
    <w:rsid w:val="003514E4"/>
    <w:rsid w:val="00351DF8"/>
    <w:rsid w:val="00351EC3"/>
    <w:rsid w:val="0035226A"/>
    <w:rsid w:val="00352C07"/>
    <w:rsid w:val="00353384"/>
    <w:rsid w:val="003536C2"/>
    <w:rsid w:val="00354152"/>
    <w:rsid w:val="00354921"/>
    <w:rsid w:val="00354BFF"/>
    <w:rsid w:val="0035694B"/>
    <w:rsid w:val="00356C96"/>
    <w:rsid w:val="00356E3F"/>
    <w:rsid w:val="00356EE7"/>
    <w:rsid w:val="003578B6"/>
    <w:rsid w:val="003579C4"/>
    <w:rsid w:val="00357AA0"/>
    <w:rsid w:val="00357DBF"/>
    <w:rsid w:val="0036008B"/>
    <w:rsid w:val="003600EA"/>
    <w:rsid w:val="0036019E"/>
    <w:rsid w:val="003605F1"/>
    <w:rsid w:val="00360817"/>
    <w:rsid w:val="00360BDA"/>
    <w:rsid w:val="00360FE8"/>
    <w:rsid w:val="00361243"/>
    <w:rsid w:val="00361BFF"/>
    <w:rsid w:val="00362437"/>
    <w:rsid w:val="00362506"/>
    <w:rsid w:val="003627FF"/>
    <w:rsid w:val="00362F8B"/>
    <w:rsid w:val="00363407"/>
    <w:rsid w:val="00363917"/>
    <w:rsid w:val="00363EEF"/>
    <w:rsid w:val="00363FBB"/>
    <w:rsid w:val="00364236"/>
    <w:rsid w:val="00364277"/>
    <w:rsid w:val="003642F6"/>
    <w:rsid w:val="003645D0"/>
    <w:rsid w:val="00364B59"/>
    <w:rsid w:val="00364DB0"/>
    <w:rsid w:val="003656D8"/>
    <w:rsid w:val="00365A00"/>
    <w:rsid w:val="00365E4C"/>
    <w:rsid w:val="0036600A"/>
    <w:rsid w:val="00366091"/>
    <w:rsid w:val="00366601"/>
    <w:rsid w:val="003666E2"/>
    <w:rsid w:val="00366A41"/>
    <w:rsid w:val="00366D72"/>
    <w:rsid w:val="00367494"/>
    <w:rsid w:val="00370532"/>
    <w:rsid w:val="003706CD"/>
    <w:rsid w:val="00370B79"/>
    <w:rsid w:val="00371553"/>
    <w:rsid w:val="00372153"/>
    <w:rsid w:val="003721B9"/>
    <w:rsid w:val="00372855"/>
    <w:rsid w:val="00372B47"/>
    <w:rsid w:val="00372BCA"/>
    <w:rsid w:val="003731F9"/>
    <w:rsid w:val="0037383C"/>
    <w:rsid w:val="00373866"/>
    <w:rsid w:val="00373AED"/>
    <w:rsid w:val="00373EF3"/>
    <w:rsid w:val="00373F3B"/>
    <w:rsid w:val="00373FE9"/>
    <w:rsid w:val="00374488"/>
    <w:rsid w:val="0037488A"/>
    <w:rsid w:val="003748F8"/>
    <w:rsid w:val="0037496C"/>
    <w:rsid w:val="00374B8E"/>
    <w:rsid w:val="0037536C"/>
    <w:rsid w:val="00375A0A"/>
    <w:rsid w:val="00375CBD"/>
    <w:rsid w:val="00375E0C"/>
    <w:rsid w:val="00376890"/>
    <w:rsid w:val="00376D9E"/>
    <w:rsid w:val="00380497"/>
    <w:rsid w:val="003804EB"/>
    <w:rsid w:val="00380D10"/>
    <w:rsid w:val="00380E1E"/>
    <w:rsid w:val="003810A6"/>
    <w:rsid w:val="0038114A"/>
    <w:rsid w:val="00381450"/>
    <w:rsid w:val="00382739"/>
    <w:rsid w:val="003827E7"/>
    <w:rsid w:val="003829FA"/>
    <w:rsid w:val="00382E37"/>
    <w:rsid w:val="00382E8A"/>
    <w:rsid w:val="00383A85"/>
    <w:rsid w:val="00383D27"/>
    <w:rsid w:val="00385A62"/>
    <w:rsid w:val="00385F52"/>
    <w:rsid w:val="003861DB"/>
    <w:rsid w:val="003861DE"/>
    <w:rsid w:val="0038648B"/>
    <w:rsid w:val="00386C7F"/>
    <w:rsid w:val="00387633"/>
    <w:rsid w:val="0038789E"/>
    <w:rsid w:val="00387D29"/>
    <w:rsid w:val="00387E9D"/>
    <w:rsid w:val="00390836"/>
    <w:rsid w:val="00390D52"/>
    <w:rsid w:val="003918D5"/>
    <w:rsid w:val="00391A4C"/>
    <w:rsid w:val="00391ABA"/>
    <w:rsid w:val="00391FAA"/>
    <w:rsid w:val="0039223F"/>
    <w:rsid w:val="00392C77"/>
    <w:rsid w:val="00392E1A"/>
    <w:rsid w:val="00393673"/>
    <w:rsid w:val="00393AD8"/>
    <w:rsid w:val="00393EA2"/>
    <w:rsid w:val="00393EE4"/>
    <w:rsid w:val="00394195"/>
    <w:rsid w:val="00395277"/>
    <w:rsid w:val="00395293"/>
    <w:rsid w:val="0039532B"/>
    <w:rsid w:val="00395599"/>
    <w:rsid w:val="00395ADC"/>
    <w:rsid w:val="00395CF4"/>
    <w:rsid w:val="00395FED"/>
    <w:rsid w:val="00396251"/>
    <w:rsid w:val="0039637A"/>
    <w:rsid w:val="0039655B"/>
    <w:rsid w:val="003966DB"/>
    <w:rsid w:val="00396932"/>
    <w:rsid w:val="00396CD8"/>
    <w:rsid w:val="00397527"/>
    <w:rsid w:val="00397F0A"/>
    <w:rsid w:val="003A0349"/>
    <w:rsid w:val="003A0F97"/>
    <w:rsid w:val="003A10DA"/>
    <w:rsid w:val="003A13C8"/>
    <w:rsid w:val="003A19DA"/>
    <w:rsid w:val="003A203F"/>
    <w:rsid w:val="003A2380"/>
    <w:rsid w:val="003A287A"/>
    <w:rsid w:val="003A3449"/>
    <w:rsid w:val="003A376E"/>
    <w:rsid w:val="003A379E"/>
    <w:rsid w:val="003A3E45"/>
    <w:rsid w:val="003A3FBE"/>
    <w:rsid w:val="003A3FED"/>
    <w:rsid w:val="003A4746"/>
    <w:rsid w:val="003A4903"/>
    <w:rsid w:val="003A4D51"/>
    <w:rsid w:val="003A581C"/>
    <w:rsid w:val="003A6334"/>
    <w:rsid w:val="003A68D5"/>
    <w:rsid w:val="003A6AF8"/>
    <w:rsid w:val="003A7428"/>
    <w:rsid w:val="003A7FDC"/>
    <w:rsid w:val="003B05AC"/>
    <w:rsid w:val="003B0839"/>
    <w:rsid w:val="003B0D2B"/>
    <w:rsid w:val="003B0D37"/>
    <w:rsid w:val="003B0D98"/>
    <w:rsid w:val="003B142F"/>
    <w:rsid w:val="003B18E3"/>
    <w:rsid w:val="003B22E3"/>
    <w:rsid w:val="003B2A74"/>
    <w:rsid w:val="003B2F46"/>
    <w:rsid w:val="003B2FB9"/>
    <w:rsid w:val="003B3371"/>
    <w:rsid w:val="003B3604"/>
    <w:rsid w:val="003B3711"/>
    <w:rsid w:val="003B5820"/>
    <w:rsid w:val="003B63F2"/>
    <w:rsid w:val="003B6E1A"/>
    <w:rsid w:val="003B70C8"/>
    <w:rsid w:val="003B7678"/>
    <w:rsid w:val="003B791A"/>
    <w:rsid w:val="003B799C"/>
    <w:rsid w:val="003B7AC8"/>
    <w:rsid w:val="003C0102"/>
    <w:rsid w:val="003C0804"/>
    <w:rsid w:val="003C09D2"/>
    <w:rsid w:val="003C0D87"/>
    <w:rsid w:val="003C126A"/>
    <w:rsid w:val="003C169E"/>
    <w:rsid w:val="003C1DCB"/>
    <w:rsid w:val="003C2588"/>
    <w:rsid w:val="003C28EA"/>
    <w:rsid w:val="003C29A8"/>
    <w:rsid w:val="003C2EDB"/>
    <w:rsid w:val="003C30F4"/>
    <w:rsid w:val="003C33F9"/>
    <w:rsid w:val="003C3D62"/>
    <w:rsid w:val="003C3FBF"/>
    <w:rsid w:val="003C4687"/>
    <w:rsid w:val="003C49A6"/>
    <w:rsid w:val="003C4A62"/>
    <w:rsid w:val="003C4E34"/>
    <w:rsid w:val="003C502A"/>
    <w:rsid w:val="003C5205"/>
    <w:rsid w:val="003C5381"/>
    <w:rsid w:val="003C6444"/>
    <w:rsid w:val="003C7090"/>
    <w:rsid w:val="003C7384"/>
    <w:rsid w:val="003C790D"/>
    <w:rsid w:val="003C7DB6"/>
    <w:rsid w:val="003C7DE2"/>
    <w:rsid w:val="003C7EED"/>
    <w:rsid w:val="003D020B"/>
    <w:rsid w:val="003D0564"/>
    <w:rsid w:val="003D09AE"/>
    <w:rsid w:val="003D0DD2"/>
    <w:rsid w:val="003D12D5"/>
    <w:rsid w:val="003D15E8"/>
    <w:rsid w:val="003D1BF1"/>
    <w:rsid w:val="003D1C0D"/>
    <w:rsid w:val="003D21B0"/>
    <w:rsid w:val="003D2791"/>
    <w:rsid w:val="003D28BD"/>
    <w:rsid w:val="003D2A72"/>
    <w:rsid w:val="003D2CF2"/>
    <w:rsid w:val="003D2EA9"/>
    <w:rsid w:val="003D2F59"/>
    <w:rsid w:val="003D2F65"/>
    <w:rsid w:val="003D34E1"/>
    <w:rsid w:val="003D3C5C"/>
    <w:rsid w:val="003D43C2"/>
    <w:rsid w:val="003D44C7"/>
    <w:rsid w:val="003D4891"/>
    <w:rsid w:val="003D4D3E"/>
    <w:rsid w:val="003D5557"/>
    <w:rsid w:val="003D58DB"/>
    <w:rsid w:val="003D5B3D"/>
    <w:rsid w:val="003D6323"/>
    <w:rsid w:val="003D6754"/>
    <w:rsid w:val="003D6C53"/>
    <w:rsid w:val="003D6D09"/>
    <w:rsid w:val="003D717C"/>
    <w:rsid w:val="003D7390"/>
    <w:rsid w:val="003D7CF2"/>
    <w:rsid w:val="003D7D46"/>
    <w:rsid w:val="003E0051"/>
    <w:rsid w:val="003E03D0"/>
    <w:rsid w:val="003E062F"/>
    <w:rsid w:val="003E0765"/>
    <w:rsid w:val="003E1039"/>
    <w:rsid w:val="003E1416"/>
    <w:rsid w:val="003E185E"/>
    <w:rsid w:val="003E1C59"/>
    <w:rsid w:val="003E1DEC"/>
    <w:rsid w:val="003E1E3B"/>
    <w:rsid w:val="003E1E88"/>
    <w:rsid w:val="003E24FF"/>
    <w:rsid w:val="003E2D51"/>
    <w:rsid w:val="003E33C1"/>
    <w:rsid w:val="003E3B66"/>
    <w:rsid w:val="003E41DC"/>
    <w:rsid w:val="003E43B8"/>
    <w:rsid w:val="003E4436"/>
    <w:rsid w:val="003E4D52"/>
    <w:rsid w:val="003E5642"/>
    <w:rsid w:val="003E62E9"/>
    <w:rsid w:val="003E670B"/>
    <w:rsid w:val="003E672A"/>
    <w:rsid w:val="003E6CC4"/>
    <w:rsid w:val="003E7509"/>
    <w:rsid w:val="003E7ACA"/>
    <w:rsid w:val="003E7EEA"/>
    <w:rsid w:val="003F0286"/>
    <w:rsid w:val="003F0B01"/>
    <w:rsid w:val="003F0D3C"/>
    <w:rsid w:val="003F0EFA"/>
    <w:rsid w:val="003F156B"/>
    <w:rsid w:val="003F1800"/>
    <w:rsid w:val="003F19DA"/>
    <w:rsid w:val="003F1C16"/>
    <w:rsid w:val="003F219A"/>
    <w:rsid w:val="003F2B51"/>
    <w:rsid w:val="003F32F1"/>
    <w:rsid w:val="003F37C4"/>
    <w:rsid w:val="003F3AB2"/>
    <w:rsid w:val="003F3D06"/>
    <w:rsid w:val="003F3EAE"/>
    <w:rsid w:val="003F43E5"/>
    <w:rsid w:val="003F497F"/>
    <w:rsid w:val="003F4B0C"/>
    <w:rsid w:val="003F5264"/>
    <w:rsid w:val="003F55FE"/>
    <w:rsid w:val="003F581A"/>
    <w:rsid w:val="003F581D"/>
    <w:rsid w:val="003F5AD1"/>
    <w:rsid w:val="003F5BFE"/>
    <w:rsid w:val="003F5E20"/>
    <w:rsid w:val="003F6AFF"/>
    <w:rsid w:val="003F73F0"/>
    <w:rsid w:val="003F744E"/>
    <w:rsid w:val="003F7B13"/>
    <w:rsid w:val="00400184"/>
    <w:rsid w:val="004005BF"/>
    <w:rsid w:val="00401699"/>
    <w:rsid w:val="0040177E"/>
    <w:rsid w:val="00401F62"/>
    <w:rsid w:val="00402161"/>
    <w:rsid w:val="00402222"/>
    <w:rsid w:val="0040243C"/>
    <w:rsid w:val="00402A1F"/>
    <w:rsid w:val="00402ACD"/>
    <w:rsid w:val="00403441"/>
    <w:rsid w:val="0040373B"/>
    <w:rsid w:val="00403754"/>
    <w:rsid w:val="0040389D"/>
    <w:rsid w:val="00403977"/>
    <w:rsid w:val="00403A95"/>
    <w:rsid w:val="00403C1F"/>
    <w:rsid w:val="00403E2D"/>
    <w:rsid w:val="00403F7F"/>
    <w:rsid w:val="004041F3"/>
    <w:rsid w:val="004043B3"/>
    <w:rsid w:val="004044DE"/>
    <w:rsid w:val="00404970"/>
    <w:rsid w:val="00404CE4"/>
    <w:rsid w:val="00404D70"/>
    <w:rsid w:val="00405382"/>
    <w:rsid w:val="00405436"/>
    <w:rsid w:val="0040558B"/>
    <w:rsid w:val="00405914"/>
    <w:rsid w:val="00405D3B"/>
    <w:rsid w:val="004062E2"/>
    <w:rsid w:val="004062F0"/>
    <w:rsid w:val="004071A3"/>
    <w:rsid w:val="00407961"/>
    <w:rsid w:val="00407CAB"/>
    <w:rsid w:val="0041052F"/>
    <w:rsid w:val="0041057E"/>
    <w:rsid w:val="00410968"/>
    <w:rsid w:val="0041097E"/>
    <w:rsid w:val="00410D36"/>
    <w:rsid w:val="004116A9"/>
    <w:rsid w:val="00412D9B"/>
    <w:rsid w:val="00413088"/>
    <w:rsid w:val="00413629"/>
    <w:rsid w:val="00413709"/>
    <w:rsid w:val="00414228"/>
    <w:rsid w:val="00414242"/>
    <w:rsid w:val="00414958"/>
    <w:rsid w:val="00415680"/>
    <w:rsid w:val="00415937"/>
    <w:rsid w:val="00415B79"/>
    <w:rsid w:val="004164B1"/>
    <w:rsid w:val="004167F6"/>
    <w:rsid w:val="0041686F"/>
    <w:rsid w:val="00416CC9"/>
    <w:rsid w:val="00416EF7"/>
    <w:rsid w:val="004172EC"/>
    <w:rsid w:val="004202B9"/>
    <w:rsid w:val="00420B71"/>
    <w:rsid w:val="00420CC2"/>
    <w:rsid w:val="00420E16"/>
    <w:rsid w:val="00420F0A"/>
    <w:rsid w:val="00420F77"/>
    <w:rsid w:val="00421401"/>
    <w:rsid w:val="00421949"/>
    <w:rsid w:val="00421AB5"/>
    <w:rsid w:val="00421B2D"/>
    <w:rsid w:val="0042250E"/>
    <w:rsid w:val="004228EC"/>
    <w:rsid w:val="00422D12"/>
    <w:rsid w:val="00423984"/>
    <w:rsid w:val="00423B41"/>
    <w:rsid w:val="00424220"/>
    <w:rsid w:val="00425DE5"/>
    <w:rsid w:val="00426671"/>
    <w:rsid w:val="004268A9"/>
    <w:rsid w:val="00426B4D"/>
    <w:rsid w:val="00426BB9"/>
    <w:rsid w:val="00427836"/>
    <w:rsid w:val="00430293"/>
    <w:rsid w:val="00430EF5"/>
    <w:rsid w:val="004312F6"/>
    <w:rsid w:val="00431386"/>
    <w:rsid w:val="00431677"/>
    <w:rsid w:val="00432FB0"/>
    <w:rsid w:val="00433014"/>
    <w:rsid w:val="004333A8"/>
    <w:rsid w:val="0043342B"/>
    <w:rsid w:val="004339C0"/>
    <w:rsid w:val="00433A01"/>
    <w:rsid w:val="00433B73"/>
    <w:rsid w:val="00433D66"/>
    <w:rsid w:val="00433F0B"/>
    <w:rsid w:val="004342ED"/>
    <w:rsid w:val="00434419"/>
    <w:rsid w:val="004347DB"/>
    <w:rsid w:val="00435094"/>
    <w:rsid w:val="00435635"/>
    <w:rsid w:val="004358F8"/>
    <w:rsid w:val="0043598B"/>
    <w:rsid w:val="00435DAD"/>
    <w:rsid w:val="00436099"/>
    <w:rsid w:val="00436284"/>
    <w:rsid w:val="0043658F"/>
    <w:rsid w:val="0043687E"/>
    <w:rsid w:val="00436C44"/>
    <w:rsid w:val="004377B2"/>
    <w:rsid w:val="004405CB"/>
    <w:rsid w:val="004408E9"/>
    <w:rsid w:val="004413FE"/>
    <w:rsid w:val="004416A7"/>
    <w:rsid w:val="0044182B"/>
    <w:rsid w:val="00441E24"/>
    <w:rsid w:val="0044236E"/>
    <w:rsid w:val="004426C9"/>
    <w:rsid w:val="0044275E"/>
    <w:rsid w:val="00442E5E"/>
    <w:rsid w:val="00442E7E"/>
    <w:rsid w:val="00442F8E"/>
    <w:rsid w:val="004435EF"/>
    <w:rsid w:val="00443843"/>
    <w:rsid w:val="00443867"/>
    <w:rsid w:val="0044392E"/>
    <w:rsid w:val="00443BA1"/>
    <w:rsid w:val="00443FC6"/>
    <w:rsid w:val="004441F8"/>
    <w:rsid w:val="00444408"/>
    <w:rsid w:val="00444E26"/>
    <w:rsid w:val="00444F01"/>
    <w:rsid w:val="00444F19"/>
    <w:rsid w:val="00445007"/>
    <w:rsid w:val="004453EE"/>
    <w:rsid w:val="00445B13"/>
    <w:rsid w:val="00445C78"/>
    <w:rsid w:val="00445D2C"/>
    <w:rsid w:val="00445DEC"/>
    <w:rsid w:val="00445F43"/>
    <w:rsid w:val="0044621B"/>
    <w:rsid w:val="00446521"/>
    <w:rsid w:val="00446AC1"/>
    <w:rsid w:val="00446B5A"/>
    <w:rsid w:val="00446CDE"/>
    <w:rsid w:val="0044704B"/>
    <w:rsid w:val="00447077"/>
    <w:rsid w:val="004470C7"/>
    <w:rsid w:val="004472E9"/>
    <w:rsid w:val="004473BC"/>
    <w:rsid w:val="004477C1"/>
    <w:rsid w:val="004478AA"/>
    <w:rsid w:val="00447B32"/>
    <w:rsid w:val="00447CCA"/>
    <w:rsid w:val="00450C4D"/>
    <w:rsid w:val="00450F60"/>
    <w:rsid w:val="004511CC"/>
    <w:rsid w:val="00451BD5"/>
    <w:rsid w:val="00451DF9"/>
    <w:rsid w:val="0045207A"/>
    <w:rsid w:val="00452362"/>
    <w:rsid w:val="00452935"/>
    <w:rsid w:val="00452D3E"/>
    <w:rsid w:val="00452D78"/>
    <w:rsid w:val="00452F27"/>
    <w:rsid w:val="0045315E"/>
    <w:rsid w:val="004533CA"/>
    <w:rsid w:val="00454CA2"/>
    <w:rsid w:val="004556CD"/>
    <w:rsid w:val="004563CD"/>
    <w:rsid w:val="004563FB"/>
    <w:rsid w:val="00456430"/>
    <w:rsid w:val="004564F1"/>
    <w:rsid w:val="004564FE"/>
    <w:rsid w:val="004566DF"/>
    <w:rsid w:val="004568E7"/>
    <w:rsid w:val="00456BF5"/>
    <w:rsid w:val="00456CC0"/>
    <w:rsid w:val="004575B5"/>
    <w:rsid w:val="00457CED"/>
    <w:rsid w:val="00457D06"/>
    <w:rsid w:val="004602BD"/>
    <w:rsid w:val="004605BC"/>
    <w:rsid w:val="0046070A"/>
    <w:rsid w:val="00460802"/>
    <w:rsid w:val="0046096B"/>
    <w:rsid w:val="00460B41"/>
    <w:rsid w:val="00461061"/>
    <w:rsid w:val="00461375"/>
    <w:rsid w:val="00461392"/>
    <w:rsid w:val="004617A5"/>
    <w:rsid w:val="0046191D"/>
    <w:rsid w:val="00461B04"/>
    <w:rsid w:val="00461DD0"/>
    <w:rsid w:val="004620C0"/>
    <w:rsid w:val="0046282C"/>
    <w:rsid w:val="004628E6"/>
    <w:rsid w:val="00462A6F"/>
    <w:rsid w:val="00462FBB"/>
    <w:rsid w:val="0046352C"/>
    <w:rsid w:val="004636C3"/>
    <w:rsid w:val="00463AD6"/>
    <w:rsid w:val="00463CCA"/>
    <w:rsid w:val="00463DD9"/>
    <w:rsid w:val="00463E47"/>
    <w:rsid w:val="0046422A"/>
    <w:rsid w:val="0046422F"/>
    <w:rsid w:val="00465092"/>
    <w:rsid w:val="00465109"/>
    <w:rsid w:val="0046543B"/>
    <w:rsid w:val="004654D0"/>
    <w:rsid w:val="00465FC6"/>
    <w:rsid w:val="0046616E"/>
    <w:rsid w:val="004666B0"/>
    <w:rsid w:val="00466EE1"/>
    <w:rsid w:val="004673E6"/>
    <w:rsid w:val="00467567"/>
    <w:rsid w:val="004675DF"/>
    <w:rsid w:val="004678B8"/>
    <w:rsid w:val="00467BAD"/>
    <w:rsid w:val="00467E7E"/>
    <w:rsid w:val="00467F02"/>
    <w:rsid w:val="00470B8F"/>
    <w:rsid w:val="00470EF4"/>
    <w:rsid w:val="004710FD"/>
    <w:rsid w:val="00471DDA"/>
    <w:rsid w:val="00471E1C"/>
    <w:rsid w:val="00471F68"/>
    <w:rsid w:val="0047209E"/>
    <w:rsid w:val="0047222D"/>
    <w:rsid w:val="00472461"/>
    <w:rsid w:val="004725A0"/>
    <w:rsid w:val="00472AA6"/>
    <w:rsid w:val="00472B77"/>
    <w:rsid w:val="00473059"/>
    <w:rsid w:val="004731A6"/>
    <w:rsid w:val="0047359D"/>
    <w:rsid w:val="0047379B"/>
    <w:rsid w:val="00473AA1"/>
    <w:rsid w:val="00473E1B"/>
    <w:rsid w:val="004742BB"/>
    <w:rsid w:val="00474691"/>
    <w:rsid w:val="00474D28"/>
    <w:rsid w:val="00474E0E"/>
    <w:rsid w:val="00475428"/>
    <w:rsid w:val="00475601"/>
    <w:rsid w:val="00475765"/>
    <w:rsid w:val="00476607"/>
    <w:rsid w:val="00476680"/>
    <w:rsid w:val="00476701"/>
    <w:rsid w:val="00476E1E"/>
    <w:rsid w:val="00477784"/>
    <w:rsid w:val="004778D3"/>
    <w:rsid w:val="00480075"/>
    <w:rsid w:val="00480874"/>
    <w:rsid w:val="00480898"/>
    <w:rsid w:val="00480D0D"/>
    <w:rsid w:val="00480D50"/>
    <w:rsid w:val="00480FE2"/>
    <w:rsid w:val="00481F58"/>
    <w:rsid w:val="00481F9E"/>
    <w:rsid w:val="00482227"/>
    <w:rsid w:val="0048278C"/>
    <w:rsid w:val="00482946"/>
    <w:rsid w:val="0048302F"/>
    <w:rsid w:val="004831B2"/>
    <w:rsid w:val="00483414"/>
    <w:rsid w:val="0048393F"/>
    <w:rsid w:val="00483950"/>
    <w:rsid w:val="00483981"/>
    <w:rsid w:val="00483ACA"/>
    <w:rsid w:val="00483FC9"/>
    <w:rsid w:val="0048405F"/>
    <w:rsid w:val="0048411F"/>
    <w:rsid w:val="004843D4"/>
    <w:rsid w:val="004844E5"/>
    <w:rsid w:val="004845B2"/>
    <w:rsid w:val="00484F1A"/>
    <w:rsid w:val="004852B3"/>
    <w:rsid w:val="00485794"/>
    <w:rsid w:val="0048600F"/>
    <w:rsid w:val="00486210"/>
    <w:rsid w:val="00486896"/>
    <w:rsid w:val="004869B3"/>
    <w:rsid w:val="00487C03"/>
    <w:rsid w:val="004901F5"/>
    <w:rsid w:val="004907F1"/>
    <w:rsid w:val="00490DC6"/>
    <w:rsid w:val="00490FBC"/>
    <w:rsid w:val="0049110B"/>
    <w:rsid w:val="00491646"/>
    <w:rsid w:val="00491C97"/>
    <w:rsid w:val="00492401"/>
    <w:rsid w:val="004924B3"/>
    <w:rsid w:val="00492605"/>
    <w:rsid w:val="0049260D"/>
    <w:rsid w:val="004926BF"/>
    <w:rsid w:val="004926D2"/>
    <w:rsid w:val="00492EF8"/>
    <w:rsid w:val="004933ED"/>
    <w:rsid w:val="004934CC"/>
    <w:rsid w:val="00493998"/>
    <w:rsid w:val="00493BC0"/>
    <w:rsid w:val="00494109"/>
    <w:rsid w:val="00494422"/>
    <w:rsid w:val="00494B0A"/>
    <w:rsid w:val="004956E3"/>
    <w:rsid w:val="00495747"/>
    <w:rsid w:val="00495BAE"/>
    <w:rsid w:val="00495DF3"/>
    <w:rsid w:val="004964EA"/>
    <w:rsid w:val="00496635"/>
    <w:rsid w:val="004966CA"/>
    <w:rsid w:val="004968D0"/>
    <w:rsid w:val="004969EA"/>
    <w:rsid w:val="00496EBD"/>
    <w:rsid w:val="0049752F"/>
    <w:rsid w:val="004977FE"/>
    <w:rsid w:val="004A00DC"/>
    <w:rsid w:val="004A0526"/>
    <w:rsid w:val="004A0BE2"/>
    <w:rsid w:val="004A0D82"/>
    <w:rsid w:val="004A107C"/>
    <w:rsid w:val="004A29CD"/>
    <w:rsid w:val="004A2FF2"/>
    <w:rsid w:val="004A3322"/>
    <w:rsid w:val="004A3389"/>
    <w:rsid w:val="004A3A6F"/>
    <w:rsid w:val="004A3E45"/>
    <w:rsid w:val="004A4085"/>
    <w:rsid w:val="004A4BA4"/>
    <w:rsid w:val="004A4C20"/>
    <w:rsid w:val="004A4C80"/>
    <w:rsid w:val="004A4FDB"/>
    <w:rsid w:val="004A53B3"/>
    <w:rsid w:val="004A541E"/>
    <w:rsid w:val="004A574C"/>
    <w:rsid w:val="004A5A5C"/>
    <w:rsid w:val="004A66A1"/>
    <w:rsid w:val="004A6E9D"/>
    <w:rsid w:val="004A7070"/>
    <w:rsid w:val="004A7078"/>
    <w:rsid w:val="004A77DB"/>
    <w:rsid w:val="004A7B50"/>
    <w:rsid w:val="004B07BF"/>
    <w:rsid w:val="004B08C5"/>
    <w:rsid w:val="004B1104"/>
    <w:rsid w:val="004B11AC"/>
    <w:rsid w:val="004B1309"/>
    <w:rsid w:val="004B131B"/>
    <w:rsid w:val="004B141B"/>
    <w:rsid w:val="004B1688"/>
    <w:rsid w:val="004B210D"/>
    <w:rsid w:val="004B294B"/>
    <w:rsid w:val="004B295F"/>
    <w:rsid w:val="004B2C90"/>
    <w:rsid w:val="004B2D19"/>
    <w:rsid w:val="004B3029"/>
    <w:rsid w:val="004B36A0"/>
    <w:rsid w:val="004B4516"/>
    <w:rsid w:val="004B4828"/>
    <w:rsid w:val="004B4986"/>
    <w:rsid w:val="004B4D9E"/>
    <w:rsid w:val="004B4DFB"/>
    <w:rsid w:val="004B520A"/>
    <w:rsid w:val="004B54E7"/>
    <w:rsid w:val="004B6D3D"/>
    <w:rsid w:val="004B7601"/>
    <w:rsid w:val="004B7C08"/>
    <w:rsid w:val="004C050E"/>
    <w:rsid w:val="004C07E7"/>
    <w:rsid w:val="004C0A26"/>
    <w:rsid w:val="004C0B6F"/>
    <w:rsid w:val="004C1470"/>
    <w:rsid w:val="004C158D"/>
    <w:rsid w:val="004C1F0B"/>
    <w:rsid w:val="004C1F51"/>
    <w:rsid w:val="004C26FC"/>
    <w:rsid w:val="004C2C48"/>
    <w:rsid w:val="004C2FB0"/>
    <w:rsid w:val="004C35D3"/>
    <w:rsid w:val="004C3D6C"/>
    <w:rsid w:val="004C4250"/>
    <w:rsid w:val="004C42B4"/>
    <w:rsid w:val="004C472A"/>
    <w:rsid w:val="004C4A8C"/>
    <w:rsid w:val="004C4BE7"/>
    <w:rsid w:val="004C523D"/>
    <w:rsid w:val="004C5EE4"/>
    <w:rsid w:val="004C6469"/>
    <w:rsid w:val="004C6A5F"/>
    <w:rsid w:val="004C6B72"/>
    <w:rsid w:val="004C75DF"/>
    <w:rsid w:val="004C76CD"/>
    <w:rsid w:val="004C7943"/>
    <w:rsid w:val="004C7A49"/>
    <w:rsid w:val="004C7AE5"/>
    <w:rsid w:val="004C7C09"/>
    <w:rsid w:val="004C7CED"/>
    <w:rsid w:val="004C7D73"/>
    <w:rsid w:val="004C7FCE"/>
    <w:rsid w:val="004D003D"/>
    <w:rsid w:val="004D00DD"/>
    <w:rsid w:val="004D05DC"/>
    <w:rsid w:val="004D06A8"/>
    <w:rsid w:val="004D073F"/>
    <w:rsid w:val="004D08AC"/>
    <w:rsid w:val="004D0AE7"/>
    <w:rsid w:val="004D1D8A"/>
    <w:rsid w:val="004D1DD2"/>
    <w:rsid w:val="004D1EFE"/>
    <w:rsid w:val="004D1F5A"/>
    <w:rsid w:val="004D21C6"/>
    <w:rsid w:val="004D2578"/>
    <w:rsid w:val="004D274E"/>
    <w:rsid w:val="004D28AC"/>
    <w:rsid w:val="004D2A0E"/>
    <w:rsid w:val="004D2D3C"/>
    <w:rsid w:val="004D2D3E"/>
    <w:rsid w:val="004D33F7"/>
    <w:rsid w:val="004D3735"/>
    <w:rsid w:val="004D3CA3"/>
    <w:rsid w:val="004D3E4B"/>
    <w:rsid w:val="004D3E5C"/>
    <w:rsid w:val="004D49C9"/>
    <w:rsid w:val="004D5410"/>
    <w:rsid w:val="004D6190"/>
    <w:rsid w:val="004D6423"/>
    <w:rsid w:val="004D644F"/>
    <w:rsid w:val="004D6C87"/>
    <w:rsid w:val="004D6FE9"/>
    <w:rsid w:val="004D7287"/>
    <w:rsid w:val="004D7AC3"/>
    <w:rsid w:val="004D7D4A"/>
    <w:rsid w:val="004E018E"/>
    <w:rsid w:val="004E01B4"/>
    <w:rsid w:val="004E08FC"/>
    <w:rsid w:val="004E0A43"/>
    <w:rsid w:val="004E176F"/>
    <w:rsid w:val="004E1A5C"/>
    <w:rsid w:val="004E205C"/>
    <w:rsid w:val="004E258F"/>
    <w:rsid w:val="004E2E6A"/>
    <w:rsid w:val="004E3100"/>
    <w:rsid w:val="004E35CF"/>
    <w:rsid w:val="004E3948"/>
    <w:rsid w:val="004E4345"/>
    <w:rsid w:val="004E448B"/>
    <w:rsid w:val="004E4743"/>
    <w:rsid w:val="004E498E"/>
    <w:rsid w:val="004E4CCE"/>
    <w:rsid w:val="004E4FBE"/>
    <w:rsid w:val="004E549B"/>
    <w:rsid w:val="004E56E0"/>
    <w:rsid w:val="004E5766"/>
    <w:rsid w:val="004E5878"/>
    <w:rsid w:val="004E5D38"/>
    <w:rsid w:val="004E5E7F"/>
    <w:rsid w:val="004E5EE8"/>
    <w:rsid w:val="004E6525"/>
    <w:rsid w:val="004E6CB8"/>
    <w:rsid w:val="004E6EC5"/>
    <w:rsid w:val="004E739D"/>
    <w:rsid w:val="004F0016"/>
    <w:rsid w:val="004F048F"/>
    <w:rsid w:val="004F06D3"/>
    <w:rsid w:val="004F0767"/>
    <w:rsid w:val="004F07E4"/>
    <w:rsid w:val="004F0820"/>
    <w:rsid w:val="004F08D8"/>
    <w:rsid w:val="004F0B04"/>
    <w:rsid w:val="004F0B0F"/>
    <w:rsid w:val="004F1206"/>
    <w:rsid w:val="004F16E2"/>
    <w:rsid w:val="004F1809"/>
    <w:rsid w:val="004F1D22"/>
    <w:rsid w:val="004F2412"/>
    <w:rsid w:val="004F242B"/>
    <w:rsid w:val="004F2C8F"/>
    <w:rsid w:val="004F30F2"/>
    <w:rsid w:val="004F315E"/>
    <w:rsid w:val="004F3569"/>
    <w:rsid w:val="004F35C9"/>
    <w:rsid w:val="004F3E6E"/>
    <w:rsid w:val="004F3F33"/>
    <w:rsid w:val="004F4424"/>
    <w:rsid w:val="004F4A1E"/>
    <w:rsid w:val="004F51E4"/>
    <w:rsid w:val="004F554E"/>
    <w:rsid w:val="004F55ED"/>
    <w:rsid w:val="004F5659"/>
    <w:rsid w:val="004F57A0"/>
    <w:rsid w:val="004F5B36"/>
    <w:rsid w:val="004F5F6C"/>
    <w:rsid w:val="004F6092"/>
    <w:rsid w:val="004F60DC"/>
    <w:rsid w:val="004F6DA2"/>
    <w:rsid w:val="004F6E6B"/>
    <w:rsid w:val="004F6EAD"/>
    <w:rsid w:val="004F714F"/>
    <w:rsid w:val="0050028D"/>
    <w:rsid w:val="005002A2"/>
    <w:rsid w:val="005007CA"/>
    <w:rsid w:val="0050091C"/>
    <w:rsid w:val="00501748"/>
    <w:rsid w:val="00502083"/>
    <w:rsid w:val="0050230E"/>
    <w:rsid w:val="00502914"/>
    <w:rsid w:val="00502B55"/>
    <w:rsid w:val="00502D77"/>
    <w:rsid w:val="00503336"/>
    <w:rsid w:val="00503A50"/>
    <w:rsid w:val="005047F5"/>
    <w:rsid w:val="0050494F"/>
    <w:rsid w:val="00504987"/>
    <w:rsid w:val="00505227"/>
    <w:rsid w:val="0050542B"/>
    <w:rsid w:val="00505C22"/>
    <w:rsid w:val="00505D8A"/>
    <w:rsid w:val="00505DED"/>
    <w:rsid w:val="0050602A"/>
    <w:rsid w:val="00506107"/>
    <w:rsid w:val="0050618E"/>
    <w:rsid w:val="0050621B"/>
    <w:rsid w:val="005065EB"/>
    <w:rsid w:val="00506643"/>
    <w:rsid w:val="00507453"/>
    <w:rsid w:val="00507A8E"/>
    <w:rsid w:val="0051028F"/>
    <w:rsid w:val="00510687"/>
    <w:rsid w:val="00510736"/>
    <w:rsid w:val="00510E5C"/>
    <w:rsid w:val="00512C1D"/>
    <w:rsid w:val="00512DEC"/>
    <w:rsid w:val="005134A0"/>
    <w:rsid w:val="00513B98"/>
    <w:rsid w:val="005140A4"/>
    <w:rsid w:val="0051444B"/>
    <w:rsid w:val="005144D5"/>
    <w:rsid w:val="00514B2B"/>
    <w:rsid w:val="00515BEF"/>
    <w:rsid w:val="00515E8D"/>
    <w:rsid w:val="005166E7"/>
    <w:rsid w:val="00516772"/>
    <w:rsid w:val="005167D1"/>
    <w:rsid w:val="00516B9F"/>
    <w:rsid w:val="00517A95"/>
    <w:rsid w:val="00517CFF"/>
    <w:rsid w:val="00520376"/>
    <w:rsid w:val="005204D5"/>
    <w:rsid w:val="00520615"/>
    <w:rsid w:val="00521273"/>
    <w:rsid w:val="00521E41"/>
    <w:rsid w:val="0052228A"/>
    <w:rsid w:val="005236E9"/>
    <w:rsid w:val="005237C9"/>
    <w:rsid w:val="00523D2B"/>
    <w:rsid w:val="00523F41"/>
    <w:rsid w:val="005248DB"/>
    <w:rsid w:val="00524C10"/>
    <w:rsid w:val="00524C44"/>
    <w:rsid w:val="00524EC4"/>
    <w:rsid w:val="00524F7D"/>
    <w:rsid w:val="005254A9"/>
    <w:rsid w:val="00525AD9"/>
    <w:rsid w:val="00525C6A"/>
    <w:rsid w:val="00526465"/>
    <w:rsid w:val="005267E6"/>
    <w:rsid w:val="00526941"/>
    <w:rsid w:val="00526A0A"/>
    <w:rsid w:val="00526E3F"/>
    <w:rsid w:val="00526EEE"/>
    <w:rsid w:val="0052756F"/>
    <w:rsid w:val="00527C37"/>
    <w:rsid w:val="005305FC"/>
    <w:rsid w:val="005307CF"/>
    <w:rsid w:val="005309ED"/>
    <w:rsid w:val="00530AE3"/>
    <w:rsid w:val="00530E2A"/>
    <w:rsid w:val="00530F74"/>
    <w:rsid w:val="0053129F"/>
    <w:rsid w:val="00531300"/>
    <w:rsid w:val="00531344"/>
    <w:rsid w:val="005313D6"/>
    <w:rsid w:val="005313FD"/>
    <w:rsid w:val="00531860"/>
    <w:rsid w:val="00531B9D"/>
    <w:rsid w:val="00531D24"/>
    <w:rsid w:val="00531D83"/>
    <w:rsid w:val="00532028"/>
    <w:rsid w:val="005320DF"/>
    <w:rsid w:val="005322A1"/>
    <w:rsid w:val="005323AF"/>
    <w:rsid w:val="005326BA"/>
    <w:rsid w:val="005328F1"/>
    <w:rsid w:val="00532F60"/>
    <w:rsid w:val="005334D6"/>
    <w:rsid w:val="00533E53"/>
    <w:rsid w:val="005345F3"/>
    <w:rsid w:val="00534DF6"/>
    <w:rsid w:val="0053541F"/>
    <w:rsid w:val="00535D06"/>
    <w:rsid w:val="00535F8A"/>
    <w:rsid w:val="005362C7"/>
    <w:rsid w:val="00536819"/>
    <w:rsid w:val="00536BF5"/>
    <w:rsid w:val="005374E1"/>
    <w:rsid w:val="0053789D"/>
    <w:rsid w:val="005378EC"/>
    <w:rsid w:val="00537908"/>
    <w:rsid w:val="00537BDA"/>
    <w:rsid w:val="005405BC"/>
    <w:rsid w:val="00541526"/>
    <w:rsid w:val="00541A07"/>
    <w:rsid w:val="00541A82"/>
    <w:rsid w:val="00541BFD"/>
    <w:rsid w:val="00542024"/>
    <w:rsid w:val="00542140"/>
    <w:rsid w:val="0054245F"/>
    <w:rsid w:val="00542925"/>
    <w:rsid w:val="00542D9E"/>
    <w:rsid w:val="0054328D"/>
    <w:rsid w:val="00543531"/>
    <w:rsid w:val="00543948"/>
    <w:rsid w:val="00543969"/>
    <w:rsid w:val="00543D26"/>
    <w:rsid w:val="00544BC8"/>
    <w:rsid w:val="005454A1"/>
    <w:rsid w:val="00545A99"/>
    <w:rsid w:val="00545C3D"/>
    <w:rsid w:val="00545CE3"/>
    <w:rsid w:val="0054622D"/>
    <w:rsid w:val="00546309"/>
    <w:rsid w:val="00546459"/>
    <w:rsid w:val="00546B66"/>
    <w:rsid w:val="005473F6"/>
    <w:rsid w:val="00547646"/>
    <w:rsid w:val="0054787F"/>
    <w:rsid w:val="00547B75"/>
    <w:rsid w:val="00547F30"/>
    <w:rsid w:val="0055001D"/>
    <w:rsid w:val="00550119"/>
    <w:rsid w:val="0055066F"/>
    <w:rsid w:val="0055073D"/>
    <w:rsid w:val="0055088F"/>
    <w:rsid w:val="00551F91"/>
    <w:rsid w:val="005520EE"/>
    <w:rsid w:val="0055242B"/>
    <w:rsid w:val="00552A83"/>
    <w:rsid w:val="00552B39"/>
    <w:rsid w:val="00552DBF"/>
    <w:rsid w:val="00553152"/>
    <w:rsid w:val="0055390B"/>
    <w:rsid w:val="00553CCC"/>
    <w:rsid w:val="00554A13"/>
    <w:rsid w:val="005550B6"/>
    <w:rsid w:val="0055590A"/>
    <w:rsid w:val="00556071"/>
    <w:rsid w:val="00556A23"/>
    <w:rsid w:val="0055776F"/>
    <w:rsid w:val="00557955"/>
    <w:rsid w:val="00557B1D"/>
    <w:rsid w:val="00557CF2"/>
    <w:rsid w:val="00557D63"/>
    <w:rsid w:val="00557EB1"/>
    <w:rsid w:val="005606F2"/>
    <w:rsid w:val="00560D14"/>
    <w:rsid w:val="0056147A"/>
    <w:rsid w:val="00562079"/>
    <w:rsid w:val="00562103"/>
    <w:rsid w:val="00562770"/>
    <w:rsid w:val="0056280C"/>
    <w:rsid w:val="00562875"/>
    <w:rsid w:val="00562935"/>
    <w:rsid w:val="00562B36"/>
    <w:rsid w:val="00562EA4"/>
    <w:rsid w:val="00563017"/>
    <w:rsid w:val="005632F1"/>
    <w:rsid w:val="005634FD"/>
    <w:rsid w:val="005635CB"/>
    <w:rsid w:val="00563718"/>
    <w:rsid w:val="0056384E"/>
    <w:rsid w:val="005639D2"/>
    <w:rsid w:val="00563C7D"/>
    <w:rsid w:val="00563E20"/>
    <w:rsid w:val="005644F3"/>
    <w:rsid w:val="0056458A"/>
    <w:rsid w:val="00564E4A"/>
    <w:rsid w:val="00564F0B"/>
    <w:rsid w:val="00565090"/>
    <w:rsid w:val="005650E9"/>
    <w:rsid w:val="0056515F"/>
    <w:rsid w:val="0056577D"/>
    <w:rsid w:val="00565D1E"/>
    <w:rsid w:val="00565ED5"/>
    <w:rsid w:val="005662AB"/>
    <w:rsid w:val="0056650D"/>
    <w:rsid w:val="00566904"/>
    <w:rsid w:val="005670BC"/>
    <w:rsid w:val="0056711B"/>
    <w:rsid w:val="0056759D"/>
    <w:rsid w:val="0057008A"/>
    <w:rsid w:val="00570505"/>
    <w:rsid w:val="00570D31"/>
    <w:rsid w:val="00571259"/>
    <w:rsid w:val="00572088"/>
    <w:rsid w:val="005722CB"/>
    <w:rsid w:val="0057230F"/>
    <w:rsid w:val="00573725"/>
    <w:rsid w:val="005740E5"/>
    <w:rsid w:val="005745C3"/>
    <w:rsid w:val="00574705"/>
    <w:rsid w:val="00574AA8"/>
    <w:rsid w:val="00574EE8"/>
    <w:rsid w:val="00575B7D"/>
    <w:rsid w:val="0057622F"/>
    <w:rsid w:val="00576601"/>
    <w:rsid w:val="0057695C"/>
    <w:rsid w:val="00576BBE"/>
    <w:rsid w:val="00576C84"/>
    <w:rsid w:val="005774FE"/>
    <w:rsid w:val="00577D6D"/>
    <w:rsid w:val="00577EA4"/>
    <w:rsid w:val="00577F55"/>
    <w:rsid w:val="00580602"/>
    <w:rsid w:val="00580680"/>
    <w:rsid w:val="00580B99"/>
    <w:rsid w:val="00580D24"/>
    <w:rsid w:val="005810DF"/>
    <w:rsid w:val="00581381"/>
    <w:rsid w:val="005814D2"/>
    <w:rsid w:val="005815DA"/>
    <w:rsid w:val="005819EE"/>
    <w:rsid w:val="00582ACB"/>
    <w:rsid w:val="00582FF8"/>
    <w:rsid w:val="005830EA"/>
    <w:rsid w:val="0058339B"/>
    <w:rsid w:val="0058350F"/>
    <w:rsid w:val="00583A94"/>
    <w:rsid w:val="00584057"/>
    <w:rsid w:val="0058459E"/>
    <w:rsid w:val="00584ED3"/>
    <w:rsid w:val="00584F72"/>
    <w:rsid w:val="005852B9"/>
    <w:rsid w:val="0058595F"/>
    <w:rsid w:val="00585E57"/>
    <w:rsid w:val="00585E7F"/>
    <w:rsid w:val="00585FBD"/>
    <w:rsid w:val="00586055"/>
    <w:rsid w:val="005860B2"/>
    <w:rsid w:val="00586267"/>
    <w:rsid w:val="005865CE"/>
    <w:rsid w:val="005868B9"/>
    <w:rsid w:val="005868EF"/>
    <w:rsid w:val="00587070"/>
    <w:rsid w:val="0058737B"/>
    <w:rsid w:val="005906A6"/>
    <w:rsid w:val="00591532"/>
    <w:rsid w:val="0059202C"/>
    <w:rsid w:val="00592260"/>
    <w:rsid w:val="005929B7"/>
    <w:rsid w:val="00592A23"/>
    <w:rsid w:val="00592C56"/>
    <w:rsid w:val="00592F33"/>
    <w:rsid w:val="005931AF"/>
    <w:rsid w:val="005936D9"/>
    <w:rsid w:val="005948A8"/>
    <w:rsid w:val="00594EF7"/>
    <w:rsid w:val="00595038"/>
    <w:rsid w:val="00595196"/>
    <w:rsid w:val="0059591A"/>
    <w:rsid w:val="00595CF0"/>
    <w:rsid w:val="00595FC3"/>
    <w:rsid w:val="00596A02"/>
    <w:rsid w:val="00596B64"/>
    <w:rsid w:val="00596D8C"/>
    <w:rsid w:val="00597052"/>
    <w:rsid w:val="005A0041"/>
    <w:rsid w:val="005A0050"/>
    <w:rsid w:val="005A00BF"/>
    <w:rsid w:val="005A0660"/>
    <w:rsid w:val="005A07BF"/>
    <w:rsid w:val="005A08AB"/>
    <w:rsid w:val="005A1E6A"/>
    <w:rsid w:val="005A1EC9"/>
    <w:rsid w:val="005A1F5D"/>
    <w:rsid w:val="005A2396"/>
    <w:rsid w:val="005A3459"/>
    <w:rsid w:val="005A353C"/>
    <w:rsid w:val="005A3840"/>
    <w:rsid w:val="005A3924"/>
    <w:rsid w:val="005A41C0"/>
    <w:rsid w:val="005A4275"/>
    <w:rsid w:val="005A42C7"/>
    <w:rsid w:val="005A437A"/>
    <w:rsid w:val="005A4C57"/>
    <w:rsid w:val="005A529D"/>
    <w:rsid w:val="005A5847"/>
    <w:rsid w:val="005A58FB"/>
    <w:rsid w:val="005A6C15"/>
    <w:rsid w:val="005A7034"/>
    <w:rsid w:val="005A739C"/>
    <w:rsid w:val="005A7C4C"/>
    <w:rsid w:val="005A7CA1"/>
    <w:rsid w:val="005B0607"/>
    <w:rsid w:val="005B06CA"/>
    <w:rsid w:val="005B0E6C"/>
    <w:rsid w:val="005B15FE"/>
    <w:rsid w:val="005B181F"/>
    <w:rsid w:val="005B1959"/>
    <w:rsid w:val="005B19F8"/>
    <w:rsid w:val="005B22B4"/>
    <w:rsid w:val="005B25FC"/>
    <w:rsid w:val="005B2766"/>
    <w:rsid w:val="005B28CA"/>
    <w:rsid w:val="005B347D"/>
    <w:rsid w:val="005B3D38"/>
    <w:rsid w:val="005B3EDF"/>
    <w:rsid w:val="005B4768"/>
    <w:rsid w:val="005B4CFC"/>
    <w:rsid w:val="005B4E8B"/>
    <w:rsid w:val="005B503D"/>
    <w:rsid w:val="005B549E"/>
    <w:rsid w:val="005B5A69"/>
    <w:rsid w:val="005B5BBD"/>
    <w:rsid w:val="005B621D"/>
    <w:rsid w:val="005B638F"/>
    <w:rsid w:val="005B66D3"/>
    <w:rsid w:val="005B6947"/>
    <w:rsid w:val="005B6D2C"/>
    <w:rsid w:val="005B711C"/>
    <w:rsid w:val="005B72A1"/>
    <w:rsid w:val="005B74C7"/>
    <w:rsid w:val="005B76DE"/>
    <w:rsid w:val="005B78BB"/>
    <w:rsid w:val="005B78CF"/>
    <w:rsid w:val="005B79BC"/>
    <w:rsid w:val="005B7DEF"/>
    <w:rsid w:val="005B7ECC"/>
    <w:rsid w:val="005C0502"/>
    <w:rsid w:val="005C08FE"/>
    <w:rsid w:val="005C12D9"/>
    <w:rsid w:val="005C152A"/>
    <w:rsid w:val="005C1536"/>
    <w:rsid w:val="005C163B"/>
    <w:rsid w:val="005C1ECD"/>
    <w:rsid w:val="005C202B"/>
    <w:rsid w:val="005C21F5"/>
    <w:rsid w:val="005C2BB5"/>
    <w:rsid w:val="005C2F2D"/>
    <w:rsid w:val="005C358D"/>
    <w:rsid w:val="005C3C96"/>
    <w:rsid w:val="005C3CF2"/>
    <w:rsid w:val="005C3E90"/>
    <w:rsid w:val="005C48DA"/>
    <w:rsid w:val="005C4AFE"/>
    <w:rsid w:val="005C53CA"/>
    <w:rsid w:val="005C566D"/>
    <w:rsid w:val="005C57F6"/>
    <w:rsid w:val="005C59CC"/>
    <w:rsid w:val="005C5BD8"/>
    <w:rsid w:val="005C6225"/>
    <w:rsid w:val="005C6301"/>
    <w:rsid w:val="005C6485"/>
    <w:rsid w:val="005C6B88"/>
    <w:rsid w:val="005C6D04"/>
    <w:rsid w:val="005C6F08"/>
    <w:rsid w:val="005C6FED"/>
    <w:rsid w:val="005C7095"/>
    <w:rsid w:val="005C71DB"/>
    <w:rsid w:val="005C76D0"/>
    <w:rsid w:val="005D03EF"/>
    <w:rsid w:val="005D0816"/>
    <w:rsid w:val="005D148D"/>
    <w:rsid w:val="005D1594"/>
    <w:rsid w:val="005D1C50"/>
    <w:rsid w:val="005D1D1A"/>
    <w:rsid w:val="005D1F0E"/>
    <w:rsid w:val="005D2120"/>
    <w:rsid w:val="005D23F1"/>
    <w:rsid w:val="005D2426"/>
    <w:rsid w:val="005D2F15"/>
    <w:rsid w:val="005D333C"/>
    <w:rsid w:val="005D33D0"/>
    <w:rsid w:val="005D34B8"/>
    <w:rsid w:val="005D3509"/>
    <w:rsid w:val="005D3784"/>
    <w:rsid w:val="005D3FFC"/>
    <w:rsid w:val="005D435F"/>
    <w:rsid w:val="005D4743"/>
    <w:rsid w:val="005D48B0"/>
    <w:rsid w:val="005D4917"/>
    <w:rsid w:val="005D4AA0"/>
    <w:rsid w:val="005D4B5D"/>
    <w:rsid w:val="005D4E47"/>
    <w:rsid w:val="005D4F5D"/>
    <w:rsid w:val="005D5290"/>
    <w:rsid w:val="005D5AA2"/>
    <w:rsid w:val="005D5ED2"/>
    <w:rsid w:val="005D67DE"/>
    <w:rsid w:val="005D68C0"/>
    <w:rsid w:val="005D6AAC"/>
    <w:rsid w:val="005D6E47"/>
    <w:rsid w:val="005D6F49"/>
    <w:rsid w:val="005D7143"/>
    <w:rsid w:val="005D76A0"/>
    <w:rsid w:val="005D7873"/>
    <w:rsid w:val="005D7BD4"/>
    <w:rsid w:val="005D7E48"/>
    <w:rsid w:val="005E06BF"/>
    <w:rsid w:val="005E0ACE"/>
    <w:rsid w:val="005E1283"/>
    <w:rsid w:val="005E1B7B"/>
    <w:rsid w:val="005E1D6C"/>
    <w:rsid w:val="005E2F29"/>
    <w:rsid w:val="005E316D"/>
    <w:rsid w:val="005E31F8"/>
    <w:rsid w:val="005E389C"/>
    <w:rsid w:val="005E38DC"/>
    <w:rsid w:val="005E3DA0"/>
    <w:rsid w:val="005E3E4D"/>
    <w:rsid w:val="005E41E2"/>
    <w:rsid w:val="005E42BF"/>
    <w:rsid w:val="005E4CAD"/>
    <w:rsid w:val="005E4DB8"/>
    <w:rsid w:val="005E52FD"/>
    <w:rsid w:val="005E53CF"/>
    <w:rsid w:val="005E5820"/>
    <w:rsid w:val="005E5BAA"/>
    <w:rsid w:val="005E6196"/>
    <w:rsid w:val="005E6214"/>
    <w:rsid w:val="005E652A"/>
    <w:rsid w:val="005E67FD"/>
    <w:rsid w:val="005E6918"/>
    <w:rsid w:val="005E6E18"/>
    <w:rsid w:val="005E747A"/>
    <w:rsid w:val="005E78BC"/>
    <w:rsid w:val="005E78D7"/>
    <w:rsid w:val="005F0B1D"/>
    <w:rsid w:val="005F1226"/>
    <w:rsid w:val="005F1711"/>
    <w:rsid w:val="005F26B3"/>
    <w:rsid w:val="005F2909"/>
    <w:rsid w:val="005F2954"/>
    <w:rsid w:val="005F32B9"/>
    <w:rsid w:val="005F38BE"/>
    <w:rsid w:val="005F3E3A"/>
    <w:rsid w:val="005F3F51"/>
    <w:rsid w:val="005F433F"/>
    <w:rsid w:val="005F45AF"/>
    <w:rsid w:val="005F47D7"/>
    <w:rsid w:val="005F4995"/>
    <w:rsid w:val="005F4EDC"/>
    <w:rsid w:val="005F4F01"/>
    <w:rsid w:val="005F5970"/>
    <w:rsid w:val="005F597C"/>
    <w:rsid w:val="005F5B77"/>
    <w:rsid w:val="005F5F0F"/>
    <w:rsid w:val="005F60D9"/>
    <w:rsid w:val="005F6253"/>
    <w:rsid w:val="005F653E"/>
    <w:rsid w:val="005F6A38"/>
    <w:rsid w:val="005F6C4E"/>
    <w:rsid w:val="005F733C"/>
    <w:rsid w:val="005F7416"/>
    <w:rsid w:val="005F74E4"/>
    <w:rsid w:val="00600706"/>
    <w:rsid w:val="00600ADB"/>
    <w:rsid w:val="00600B3D"/>
    <w:rsid w:val="00601B0C"/>
    <w:rsid w:val="00601B79"/>
    <w:rsid w:val="00601BC7"/>
    <w:rsid w:val="00601F75"/>
    <w:rsid w:val="00601FBE"/>
    <w:rsid w:val="00602129"/>
    <w:rsid w:val="00602162"/>
    <w:rsid w:val="006028E4"/>
    <w:rsid w:val="006047A9"/>
    <w:rsid w:val="0060500C"/>
    <w:rsid w:val="00605526"/>
    <w:rsid w:val="006055B1"/>
    <w:rsid w:val="006059A4"/>
    <w:rsid w:val="006059EE"/>
    <w:rsid w:val="00605A6D"/>
    <w:rsid w:val="00605FC9"/>
    <w:rsid w:val="00606001"/>
    <w:rsid w:val="00606081"/>
    <w:rsid w:val="006065C8"/>
    <w:rsid w:val="00606669"/>
    <w:rsid w:val="00606D23"/>
    <w:rsid w:val="006070BE"/>
    <w:rsid w:val="006076F5"/>
    <w:rsid w:val="00607C02"/>
    <w:rsid w:val="006107E0"/>
    <w:rsid w:val="0061085B"/>
    <w:rsid w:val="006115F0"/>
    <w:rsid w:val="00611D6E"/>
    <w:rsid w:val="006120D9"/>
    <w:rsid w:val="00613579"/>
    <w:rsid w:val="00613712"/>
    <w:rsid w:val="006138FD"/>
    <w:rsid w:val="00614302"/>
    <w:rsid w:val="006146DB"/>
    <w:rsid w:val="00615057"/>
    <w:rsid w:val="00615474"/>
    <w:rsid w:val="00615789"/>
    <w:rsid w:val="0061579D"/>
    <w:rsid w:val="00615AF8"/>
    <w:rsid w:val="00616018"/>
    <w:rsid w:val="0061612D"/>
    <w:rsid w:val="006163E9"/>
    <w:rsid w:val="0061676B"/>
    <w:rsid w:val="00616A7E"/>
    <w:rsid w:val="00616DF8"/>
    <w:rsid w:val="006179C8"/>
    <w:rsid w:val="00617A6E"/>
    <w:rsid w:val="00617ED6"/>
    <w:rsid w:val="006208D8"/>
    <w:rsid w:val="00620981"/>
    <w:rsid w:val="00620BE1"/>
    <w:rsid w:val="00620D3E"/>
    <w:rsid w:val="00621AAD"/>
    <w:rsid w:val="006220E8"/>
    <w:rsid w:val="006229D3"/>
    <w:rsid w:val="00622CDE"/>
    <w:rsid w:val="00623101"/>
    <w:rsid w:val="0062335D"/>
    <w:rsid w:val="00624C69"/>
    <w:rsid w:val="00624E0D"/>
    <w:rsid w:val="00624F0D"/>
    <w:rsid w:val="006257C5"/>
    <w:rsid w:val="0062585E"/>
    <w:rsid w:val="00625C63"/>
    <w:rsid w:val="00626351"/>
    <w:rsid w:val="00626D80"/>
    <w:rsid w:val="0062773A"/>
    <w:rsid w:val="00627839"/>
    <w:rsid w:val="00627ADF"/>
    <w:rsid w:val="00627CB7"/>
    <w:rsid w:val="00627D91"/>
    <w:rsid w:val="00627F3B"/>
    <w:rsid w:val="006301EF"/>
    <w:rsid w:val="00630AFD"/>
    <w:rsid w:val="00631689"/>
    <w:rsid w:val="00631E3D"/>
    <w:rsid w:val="00631EE0"/>
    <w:rsid w:val="00632558"/>
    <w:rsid w:val="00632722"/>
    <w:rsid w:val="00632CB9"/>
    <w:rsid w:val="00633295"/>
    <w:rsid w:val="0063338E"/>
    <w:rsid w:val="00633512"/>
    <w:rsid w:val="006337C3"/>
    <w:rsid w:val="006338BD"/>
    <w:rsid w:val="00633C4E"/>
    <w:rsid w:val="00633C69"/>
    <w:rsid w:val="00633F40"/>
    <w:rsid w:val="0063438F"/>
    <w:rsid w:val="00634AEA"/>
    <w:rsid w:val="00634E51"/>
    <w:rsid w:val="0063503A"/>
    <w:rsid w:val="00635115"/>
    <w:rsid w:val="00635EE7"/>
    <w:rsid w:val="00636555"/>
    <w:rsid w:val="00636634"/>
    <w:rsid w:val="006366DD"/>
    <w:rsid w:val="00636B8E"/>
    <w:rsid w:val="00636D86"/>
    <w:rsid w:val="00636E78"/>
    <w:rsid w:val="00637B79"/>
    <w:rsid w:val="006407DF"/>
    <w:rsid w:val="00640FA6"/>
    <w:rsid w:val="0064130E"/>
    <w:rsid w:val="006420E5"/>
    <w:rsid w:val="0064233F"/>
    <w:rsid w:val="006424F3"/>
    <w:rsid w:val="00642DE6"/>
    <w:rsid w:val="00643229"/>
    <w:rsid w:val="006434D6"/>
    <w:rsid w:val="00643DE5"/>
    <w:rsid w:val="00643FCF"/>
    <w:rsid w:val="006441C6"/>
    <w:rsid w:val="00644323"/>
    <w:rsid w:val="0064485F"/>
    <w:rsid w:val="00644FA4"/>
    <w:rsid w:val="00645245"/>
    <w:rsid w:val="0064541C"/>
    <w:rsid w:val="006459EC"/>
    <w:rsid w:val="0064639D"/>
    <w:rsid w:val="00646619"/>
    <w:rsid w:val="00646F03"/>
    <w:rsid w:val="00646FDF"/>
    <w:rsid w:val="006478A6"/>
    <w:rsid w:val="006478AD"/>
    <w:rsid w:val="00647FBD"/>
    <w:rsid w:val="006502C8"/>
    <w:rsid w:val="0065072D"/>
    <w:rsid w:val="00650A70"/>
    <w:rsid w:val="00650CA6"/>
    <w:rsid w:val="00650EF5"/>
    <w:rsid w:val="00651623"/>
    <w:rsid w:val="00651B86"/>
    <w:rsid w:val="00651DA5"/>
    <w:rsid w:val="00651E0F"/>
    <w:rsid w:val="006521C8"/>
    <w:rsid w:val="0065280D"/>
    <w:rsid w:val="006529E4"/>
    <w:rsid w:val="00652D3D"/>
    <w:rsid w:val="0065354B"/>
    <w:rsid w:val="00653CB6"/>
    <w:rsid w:val="00653F68"/>
    <w:rsid w:val="006547E3"/>
    <w:rsid w:val="00654BAD"/>
    <w:rsid w:val="00655CD4"/>
    <w:rsid w:val="006561A6"/>
    <w:rsid w:val="00656209"/>
    <w:rsid w:val="0065634D"/>
    <w:rsid w:val="00656C55"/>
    <w:rsid w:val="00656C75"/>
    <w:rsid w:val="00656D3E"/>
    <w:rsid w:val="006574B7"/>
    <w:rsid w:val="006575A7"/>
    <w:rsid w:val="00657623"/>
    <w:rsid w:val="0065766D"/>
    <w:rsid w:val="006579F2"/>
    <w:rsid w:val="00657F3C"/>
    <w:rsid w:val="006602BD"/>
    <w:rsid w:val="006605EA"/>
    <w:rsid w:val="00660BDF"/>
    <w:rsid w:val="00660E78"/>
    <w:rsid w:val="0066117F"/>
    <w:rsid w:val="00661291"/>
    <w:rsid w:val="00661621"/>
    <w:rsid w:val="006618B5"/>
    <w:rsid w:val="00662E7E"/>
    <w:rsid w:val="00663254"/>
    <w:rsid w:val="00663543"/>
    <w:rsid w:val="00663742"/>
    <w:rsid w:val="006637AC"/>
    <w:rsid w:val="00664053"/>
    <w:rsid w:val="0066429B"/>
    <w:rsid w:val="00665A55"/>
    <w:rsid w:val="00665D4C"/>
    <w:rsid w:val="00665FB2"/>
    <w:rsid w:val="0066638A"/>
    <w:rsid w:val="006665C8"/>
    <w:rsid w:val="006667D9"/>
    <w:rsid w:val="00666D47"/>
    <w:rsid w:val="00666F3A"/>
    <w:rsid w:val="00666F4B"/>
    <w:rsid w:val="00666F9A"/>
    <w:rsid w:val="006671F4"/>
    <w:rsid w:val="006673F1"/>
    <w:rsid w:val="00667468"/>
    <w:rsid w:val="0066790C"/>
    <w:rsid w:val="00667BFC"/>
    <w:rsid w:val="00670AAA"/>
    <w:rsid w:val="006712D2"/>
    <w:rsid w:val="006713B3"/>
    <w:rsid w:val="006723D3"/>
    <w:rsid w:val="00672705"/>
    <w:rsid w:val="00673B78"/>
    <w:rsid w:val="00673C44"/>
    <w:rsid w:val="00673ED4"/>
    <w:rsid w:val="006741DF"/>
    <w:rsid w:val="00674223"/>
    <w:rsid w:val="00674419"/>
    <w:rsid w:val="00674758"/>
    <w:rsid w:val="0067493F"/>
    <w:rsid w:val="00674C35"/>
    <w:rsid w:val="006767C9"/>
    <w:rsid w:val="00676847"/>
    <w:rsid w:val="00676AFD"/>
    <w:rsid w:val="00677085"/>
    <w:rsid w:val="006777F8"/>
    <w:rsid w:val="006778FC"/>
    <w:rsid w:val="00677F4F"/>
    <w:rsid w:val="00680328"/>
    <w:rsid w:val="00680450"/>
    <w:rsid w:val="00680913"/>
    <w:rsid w:val="00680CD7"/>
    <w:rsid w:val="00680DEB"/>
    <w:rsid w:val="0068177D"/>
    <w:rsid w:val="0068192B"/>
    <w:rsid w:val="006827EB"/>
    <w:rsid w:val="006827F4"/>
    <w:rsid w:val="00682C28"/>
    <w:rsid w:val="006836F6"/>
    <w:rsid w:val="00683A09"/>
    <w:rsid w:val="006843F1"/>
    <w:rsid w:val="00684401"/>
    <w:rsid w:val="006844DE"/>
    <w:rsid w:val="00684D69"/>
    <w:rsid w:val="006861F5"/>
    <w:rsid w:val="006867BC"/>
    <w:rsid w:val="00686F25"/>
    <w:rsid w:val="006871EC"/>
    <w:rsid w:val="0068720C"/>
    <w:rsid w:val="00687216"/>
    <w:rsid w:val="0068753A"/>
    <w:rsid w:val="00687876"/>
    <w:rsid w:val="00690B6E"/>
    <w:rsid w:val="00691043"/>
    <w:rsid w:val="00691630"/>
    <w:rsid w:val="006918D5"/>
    <w:rsid w:val="00691933"/>
    <w:rsid w:val="0069193B"/>
    <w:rsid w:val="00691C69"/>
    <w:rsid w:val="0069260A"/>
    <w:rsid w:val="00692A56"/>
    <w:rsid w:val="00692B61"/>
    <w:rsid w:val="00692CC1"/>
    <w:rsid w:val="00692DB3"/>
    <w:rsid w:val="00693362"/>
    <w:rsid w:val="006938A3"/>
    <w:rsid w:val="0069434E"/>
    <w:rsid w:val="006943E8"/>
    <w:rsid w:val="006946EA"/>
    <w:rsid w:val="0069488F"/>
    <w:rsid w:val="006948AE"/>
    <w:rsid w:val="00694E76"/>
    <w:rsid w:val="0069515E"/>
    <w:rsid w:val="00695A95"/>
    <w:rsid w:val="00695AC4"/>
    <w:rsid w:val="00695E93"/>
    <w:rsid w:val="006968EB"/>
    <w:rsid w:val="00696D59"/>
    <w:rsid w:val="00696F8E"/>
    <w:rsid w:val="0069709D"/>
    <w:rsid w:val="006977F8"/>
    <w:rsid w:val="00697828"/>
    <w:rsid w:val="00697906"/>
    <w:rsid w:val="00697EA3"/>
    <w:rsid w:val="006A004B"/>
    <w:rsid w:val="006A03B3"/>
    <w:rsid w:val="006A08B7"/>
    <w:rsid w:val="006A0DBD"/>
    <w:rsid w:val="006A17CA"/>
    <w:rsid w:val="006A1D77"/>
    <w:rsid w:val="006A1E1F"/>
    <w:rsid w:val="006A2844"/>
    <w:rsid w:val="006A29E2"/>
    <w:rsid w:val="006A353F"/>
    <w:rsid w:val="006A39AA"/>
    <w:rsid w:val="006A3EB6"/>
    <w:rsid w:val="006A427F"/>
    <w:rsid w:val="006A43D8"/>
    <w:rsid w:val="006A48D4"/>
    <w:rsid w:val="006A48F1"/>
    <w:rsid w:val="006A49FE"/>
    <w:rsid w:val="006A4C76"/>
    <w:rsid w:val="006A553D"/>
    <w:rsid w:val="006A57BC"/>
    <w:rsid w:val="006A5C88"/>
    <w:rsid w:val="006A5F06"/>
    <w:rsid w:val="006A64E4"/>
    <w:rsid w:val="006A6504"/>
    <w:rsid w:val="006A677D"/>
    <w:rsid w:val="006A6B36"/>
    <w:rsid w:val="006A6C41"/>
    <w:rsid w:val="006A77AD"/>
    <w:rsid w:val="006A78D5"/>
    <w:rsid w:val="006A7ACC"/>
    <w:rsid w:val="006B0151"/>
    <w:rsid w:val="006B02C0"/>
    <w:rsid w:val="006B094A"/>
    <w:rsid w:val="006B09EE"/>
    <w:rsid w:val="006B1A64"/>
    <w:rsid w:val="006B1EC7"/>
    <w:rsid w:val="006B1FC2"/>
    <w:rsid w:val="006B206D"/>
    <w:rsid w:val="006B2768"/>
    <w:rsid w:val="006B2836"/>
    <w:rsid w:val="006B2B27"/>
    <w:rsid w:val="006B3226"/>
    <w:rsid w:val="006B3269"/>
    <w:rsid w:val="006B332E"/>
    <w:rsid w:val="006B369F"/>
    <w:rsid w:val="006B451F"/>
    <w:rsid w:val="006B50A1"/>
    <w:rsid w:val="006B51B1"/>
    <w:rsid w:val="006B55B4"/>
    <w:rsid w:val="006B5B3B"/>
    <w:rsid w:val="006B6063"/>
    <w:rsid w:val="006B6423"/>
    <w:rsid w:val="006B64A0"/>
    <w:rsid w:val="006B65E8"/>
    <w:rsid w:val="006B66F6"/>
    <w:rsid w:val="006B6D0C"/>
    <w:rsid w:val="006B71F1"/>
    <w:rsid w:val="006B75B8"/>
    <w:rsid w:val="006B75C0"/>
    <w:rsid w:val="006B75C8"/>
    <w:rsid w:val="006C02C3"/>
    <w:rsid w:val="006C03D9"/>
    <w:rsid w:val="006C0985"/>
    <w:rsid w:val="006C0E17"/>
    <w:rsid w:val="006C0F9C"/>
    <w:rsid w:val="006C1118"/>
    <w:rsid w:val="006C14D6"/>
    <w:rsid w:val="006C1621"/>
    <w:rsid w:val="006C1A73"/>
    <w:rsid w:val="006C1BCA"/>
    <w:rsid w:val="006C23A6"/>
    <w:rsid w:val="006C2890"/>
    <w:rsid w:val="006C3586"/>
    <w:rsid w:val="006C3683"/>
    <w:rsid w:val="006C45A4"/>
    <w:rsid w:val="006C49A5"/>
    <w:rsid w:val="006C49AD"/>
    <w:rsid w:val="006C5BD3"/>
    <w:rsid w:val="006C5FB5"/>
    <w:rsid w:val="006C617E"/>
    <w:rsid w:val="006C68ED"/>
    <w:rsid w:val="006C6EDC"/>
    <w:rsid w:val="006C7259"/>
    <w:rsid w:val="006C7340"/>
    <w:rsid w:val="006C745A"/>
    <w:rsid w:val="006C78F8"/>
    <w:rsid w:val="006C79D2"/>
    <w:rsid w:val="006D0165"/>
    <w:rsid w:val="006D02B8"/>
    <w:rsid w:val="006D02DC"/>
    <w:rsid w:val="006D165F"/>
    <w:rsid w:val="006D16D5"/>
    <w:rsid w:val="006D214F"/>
    <w:rsid w:val="006D27B5"/>
    <w:rsid w:val="006D32A6"/>
    <w:rsid w:val="006D387B"/>
    <w:rsid w:val="006D3EC8"/>
    <w:rsid w:val="006D42AC"/>
    <w:rsid w:val="006D44CA"/>
    <w:rsid w:val="006D4709"/>
    <w:rsid w:val="006D4F7D"/>
    <w:rsid w:val="006D53E8"/>
    <w:rsid w:val="006D546E"/>
    <w:rsid w:val="006D5AC1"/>
    <w:rsid w:val="006D62A9"/>
    <w:rsid w:val="006D7426"/>
    <w:rsid w:val="006D75AE"/>
    <w:rsid w:val="006D7821"/>
    <w:rsid w:val="006D7AC9"/>
    <w:rsid w:val="006D7B5B"/>
    <w:rsid w:val="006D7CC8"/>
    <w:rsid w:val="006E0097"/>
    <w:rsid w:val="006E055D"/>
    <w:rsid w:val="006E09C8"/>
    <w:rsid w:val="006E0BC7"/>
    <w:rsid w:val="006E13D7"/>
    <w:rsid w:val="006E1CC0"/>
    <w:rsid w:val="006E1DBF"/>
    <w:rsid w:val="006E2012"/>
    <w:rsid w:val="006E232D"/>
    <w:rsid w:val="006E24FB"/>
    <w:rsid w:val="006E2554"/>
    <w:rsid w:val="006E2610"/>
    <w:rsid w:val="006E2A8A"/>
    <w:rsid w:val="006E2C3E"/>
    <w:rsid w:val="006E38E2"/>
    <w:rsid w:val="006E497A"/>
    <w:rsid w:val="006E49BC"/>
    <w:rsid w:val="006E500C"/>
    <w:rsid w:val="006E50AE"/>
    <w:rsid w:val="006E51D3"/>
    <w:rsid w:val="006E5639"/>
    <w:rsid w:val="006E5B56"/>
    <w:rsid w:val="006E5C1C"/>
    <w:rsid w:val="006E6359"/>
    <w:rsid w:val="006E6361"/>
    <w:rsid w:val="006E642E"/>
    <w:rsid w:val="006E64D3"/>
    <w:rsid w:val="006E68A5"/>
    <w:rsid w:val="006E68AA"/>
    <w:rsid w:val="006E6BB9"/>
    <w:rsid w:val="006E72DF"/>
    <w:rsid w:val="006E733A"/>
    <w:rsid w:val="006E755E"/>
    <w:rsid w:val="006E7821"/>
    <w:rsid w:val="006E7C18"/>
    <w:rsid w:val="006F02FE"/>
    <w:rsid w:val="006F0792"/>
    <w:rsid w:val="006F0A55"/>
    <w:rsid w:val="006F0CE1"/>
    <w:rsid w:val="006F0D94"/>
    <w:rsid w:val="006F1B31"/>
    <w:rsid w:val="006F1D7C"/>
    <w:rsid w:val="006F1FE6"/>
    <w:rsid w:val="006F2526"/>
    <w:rsid w:val="006F2553"/>
    <w:rsid w:val="006F2AB6"/>
    <w:rsid w:val="006F314D"/>
    <w:rsid w:val="006F31C0"/>
    <w:rsid w:val="006F322F"/>
    <w:rsid w:val="006F42B0"/>
    <w:rsid w:val="006F4ADF"/>
    <w:rsid w:val="006F4E5D"/>
    <w:rsid w:val="006F5100"/>
    <w:rsid w:val="006F514E"/>
    <w:rsid w:val="006F51B2"/>
    <w:rsid w:val="006F532F"/>
    <w:rsid w:val="006F553C"/>
    <w:rsid w:val="006F5C68"/>
    <w:rsid w:val="006F5F5E"/>
    <w:rsid w:val="006F66D0"/>
    <w:rsid w:val="006F67FC"/>
    <w:rsid w:val="006F690A"/>
    <w:rsid w:val="006F6936"/>
    <w:rsid w:val="006F6CE7"/>
    <w:rsid w:val="006F6F96"/>
    <w:rsid w:val="006F72A8"/>
    <w:rsid w:val="006F774C"/>
    <w:rsid w:val="006F7962"/>
    <w:rsid w:val="007001B6"/>
    <w:rsid w:val="00700C0D"/>
    <w:rsid w:val="00700FB0"/>
    <w:rsid w:val="00702113"/>
    <w:rsid w:val="00702635"/>
    <w:rsid w:val="00702EB1"/>
    <w:rsid w:val="0070336D"/>
    <w:rsid w:val="007047B4"/>
    <w:rsid w:val="007049EE"/>
    <w:rsid w:val="00704F24"/>
    <w:rsid w:val="00705AD0"/>
    <w:rsid w:val="00706866"/>
    <w:rsid w:val="00706C6D"/>
    <w:rsid w:val="00706D8E"/>
    <w:rsid w:val="007074C3"/>
    <w:rsid w:val="00707B98"/>
    <w:rsid w:val="00707BD0"/>
    <w:rsid w:val="00707C66"/>
    <w:rsid w:val="00707E1C"/>
    <w:rsid w:val="0071075D"/>
    <w:rsid w:val="00710A29"/>
    <w:rsid w:val="00710A5C"/>
    <w:rsid w:val="00710CBB"/>
    <w:rsid w:val="0071109C"/>
    <w:rsid w:val="0071113E"/>
    <w:rsid w:val="00711387"/>
    <w:rsid w:val="007118CF"/>
    <w:rsid w:val="00711A64"/>
    <w:rsid w:val="00711E9D"/>
    <w:rsid w:val="0071257E"/>
    <w:rsid w:val="0071273E"/>
    <w:rsid w:val="00713800"/>
    <w:rsid w:val="00713911"/>
    <w:rsid w:val="00713A9C"/>
    <w:rsid w:val="00713F87"/>
    <w:rsid w:val="00714082"/>
    <w:rsid w:val="007143E6"/>
    <w:rsid w:val="00714875"/>
    <w:rsid w:val="00715A83"/>
    <w:rsid w:val="00716448"/>
    <w:rsid w:val="007168C6"/>
    <w:rsid w:val="007172DC"/>
    <w:rsid w:val="007177D4"/>
    <w:rsid w:val="00717984"/>
    <w:rsid w:val="00717CDA"/>
    <w:rsid w:val="007200FE"/>
    <w:rsid w:val="007202AE"/>
    <w:rsid w:val="007202BF"/>
    <w:rsid w:val="00720370"/>
    <w:rsid w:val="007206C4"/>
    <w:rsid w:val="00720BBB"/>
    <w:rsid w:val="00720D8A"/>
    <w:rsid w:val="00720DED"/>
    <w:rsid w:val="0072117B"/>
    <w:rsid w:val="00721387"/>
    <w:rsid w:val="00721928"/>
    <w:rsid w:val="00721E5C"/>
    <w:rsid w:val="00722694"/>
    <w:rsid w:val="00722745"/>
    <w:rsid w:val="00722EA2"/>
    <w:rsid w:val="007230C6"/>
    <w:rsid w:val="00723AAB"/>
    <w:rsid w:val="00723D6B"/>
    <w:rsid w:val="00723E19"/>
    <w:rsid w:val="007242D7"/>
    <w:rsid w:val="0072484C"/>
    <w:rsid w:val="007249AC"/>
    <w:rsid w:val="00724D0F"/>
    <w:rsid w:val="00725874"/>
    <w:rsid w:val="00725BD3"/>
    <w:rsid w:val="00726E80"/>
    <w:rsid w:val="00726EB8"/>
    <w:rsid w:val="0072744A"/>
    <w:rsid w:val="00730141"/>
    <w:rsid w:val="0073026C"/>
    <w:rsid w:val="00730331"/>
    <w:rsid w:val="00730D9F"/>
    <w:rsid w:val="007314B2"/>
    <w:rsid w:val="007319FB"/>
    <w:rsid w:val="007325FA"/>
    <w:rsid w:val="007328F8"/>
    <w:rsid w:val="00732C54"/>
    <w:rsid w:val="007334BA"/>
    <w:rsid w:val="007335F5"/>
    <w:rsid w:val="00733608"/>
    <w:rsid w:val="00733C25"/>
    <w:rsid w:val="00733C7E"/>
    <w:rsid w:val="00733FF1"/>
    <w:rsid w:val="00734799"/>
    <w:rsid w:val="0073488C"/>
    <w:rsid w:val="00734C70"/>
    <w:rsid w:val="00734DB1"/>
    <w:rsid w:val="00735CFB"/>
    <w:rsid w:val="00735D17"/>
    <w:rsid w:val="00736603"/>
    <w:rsid w:val="007369FE"/>
    <w:rsid w:val="00736E7C"/>
    <w:rsid w:val="00737919"/>
    <w:rsid w:val="00737C64"/>
    <w:rsid w:val="00737F72"/>
    <w:rsid w:val="007407EB"/>
    <w:rsid w:val="00740ED5"/>
    <w:rsid w:val="0074116D"/>
    <w:rsid w:val="00741700"/>
    <w:rsid w:val="0074177E"/>
    <w:rsid w:val="00741849"/>
    <w:rsid w:val="00741BCE"/>
    <w:rsid w:val="00741EDF"/>
    <w:rsid w:val="00741FA7"/>
    <w:rsid w:val="0074241B"/>
    <w:rsid w:val="00742E1B"/>
    <w:rsid w:val="007449E4"/>
    <w:rsid w:val="00744ED7"/>
    <w:rsid w:val="00744F76"/>
    <w:rsid w:val="00745054"/>
    <w:rsid w:val="00745884"/>
    <w:rsid w:val="0074598D"/>
    <w:rsid w:val="00745C45"/>
    <w:rsid w:val="0074641C"/>
    <w:rsid w:val="007465E4"/>
    <w:rsid w:val="00746619"/>
    <w:rsid w:val="0074676A"/>
    <w:rsid w:val="00746C4C"/>
    <w:rsid w:val="0074704A"/>
    <w:rsid w:val="00747545"/>
    <w:rsid w:val="0074777C"/>
    <w:rsid w:val="007479C9"/>
    <w:rsid w:val="00750189"/>
    <w:rsid w:val="00750613"/>
    <w:rsid w:val="00750EF2"/>
    <w:rsid w:val="007518DD"/>
    <w:rsid w:val="00751B0A"/>
    <w:rsid w:val="00751CB7"/>
    <w:rsid w:val="00752AE4"/>
    <w:rsid w:val="00752D18"/>
    <w:rsid w:val="007532D5"/>
    <w:rsid w:val="0075393B"/>
    <w:rsid w:val="00753C5F"/>
    <w:rsid w:val="007545C1"/>
    <w:rsid w:val="00754615"/>
    <w:rsid w:val="007547C0"/>
    <w:rsid w:val="00754B76"/>
    <w:rsid w:val="007554CC"/>
    <w:rsid w:val="00755939"/>
    <w:rsid w:val="00755B85"/>
    <w:rsid w:val="00755C4F"/>
    <w:rsid w:val="00755D39"/>
    <w:rsid w:val="00756829"/>
    <w:rsid w:val="00756D65"/>
    <w:rsid w:val="00756F3E"/>
    <w:rsid w:val="0075710C"/>
    <w:rsid w:val="007573CF"/>
    <w:rsid w:val="007576B8"/>
    <w:rsid w:val="00757A8D"/>
    <w:rsid w:val="00757C57"/>
    <w:rsid w:val="00760326"/>
    <w:rsid w:val="00760E9B"/>
    <w:rsid w:val="007615CB"/>
    <w:rsid w:val="00761A60"/>
    <w:rsid w:val="00761DB6"/>
    <w:rsid w:val="0076282B"/>
    <w:rsid w:val="00762944"/>
    <w:rsid w:val="0076331E"/>
    <w:rsid w:val="00763CC5"/>
    <w:rsid w:val="00763EB6"/>
    <w:rsid w:val="00764457"/>
    <w:rsid w:val="0076460B"/>
    <w:rsid w:val="00764822"/>
    <w:rsid w:val="00764DE1"/>
    <w:rsid w:val="00765D64"/>
    <w:rsid w:val="0076624A"/>
    <w:rsid w:val="007663B6"/>
    <w:rsid w:val="00766749"/>
    <w:rsid w:val="00766A94"/>
    <w:rsid w:val="00766AF8"/>
    <w:rsid w:val="0076703A"/>
    <w:rsid w:val="00767430"/>
    <w:rsid w:val="00767512"/>
    <w:rsid w:val="007678A3"/>
    <w:rsid w:val="00767B75"/>
    <w:rsid w:val="00767F9C"/>
    <w:rsid w:val="00770035"/>
    <w:rsid w:val="00770110"/>
    <w:rsid w:val="0077048A"/>
    <w:rsid w:val="0077086B"/>
    <w:rsid w:val="00770A83"/>
    <w:rsid w:val="0077112A"/>
    <w:rsid w:val="00771510"/>
    <w:rsid w:val="007715B1"/>
    <w:rsid w:val="00771635"/>
    <w:rsid w:val="00771674"/>
    <w:rsid w:val="00771967"/>
    <w:rsid w:val="00771FD5"/>
    <w:rsid w:val="007721F8"/>
    <w:rsid w:val="007724D3"/>
    <w:rsid w:val="00772B76"/>
    <w:rsid w:val="00773C48"/>
    <w:rsid w:val="00773C4E"/>
    <w:rsid w:val="0077409F"/>
    <w:rsid w:val="007740B3"/>
    <w:rsid w:val="0077465C"/>
    <w:rsid w:val="00774F44"/>
    <w:rsid w:val="007753AD"/>
    <w:rsid w:val="0077572C"/>
    <w:rsid w:val="0077587C"/>
    <w:rsid w:val="00775AB8"/>
    <w:rsid w:val="007764DE"/>
    <w:rsid w:val="00776D20"/>
    <w:rsid w:val="007772F1"/>
    <w:rsid w:val="007800D2"/>
    <w:rsid w:val="00780253"/>
    <w:rsid w:val="007802C8"/>
    <w:rsid w:val="00780CEA"/>
    <w:rsid w:val="00781063"/>
    <w:rsid w:val="0078236C"/>
    <w:rsid w:val="00782917"/>
    <w:rsid w:val="0078293B"/>
    <w:rsid w:val="00783271"/>
    <w:rsid w:val="00783436"/>
    <w:rsid w:val="007835CF"/>
    <w:rsid w:val="0078364D"/>
    <w:rsid w:val="00783BF1"/>
    <w:rsid w:val="00783E68"/>
    <w:rsid w:val="00783F55"/>
    <w:rsid w:val="007842F8"/>
    <w:rsid w:val="007844EE"/>
    <w:rsid w:val="00784898"/>
    <w:rsid w:val="00785A68"/>
    <w:rsid w:val="00785B86"/>
    <w:rsid w:val="00786306"/>
    <w:rsid w:val="00786879"/>
    <w:rsid w:val="00787199"/>
    <w:rsid w:val="00787274"/>
    <w:rsid w:val="00787690"/>
    <w:rsid w:val="007902CE"/>
    <w:rsid w:val="0079040C"/>
    <w:rsid w:val="0079042B"/>
    <w:rsid w:val="00790B02"/>
    <w:rsid w:val="00790D73"/>
    <w:rsid w:val="00790D90"/>
    <w:rsid w:val="00791464"/>
    <w:rsid w:val="007914E0"/>
    <w:rsid w:val="00791664"/>
    <w:rsid w:val="007917C3"/>
    <w:rsid w:val="00791A03"/>
    <w:rsid w:val="00791DAD"/>
    <w:rsid w:val="007920E8"/>
    <w:rsid w:val="00792251"/>
    <w:rsid w:val="007923F3"/>
    <w:rsid w:val="0079245B"/>
    <w:rsid w:val="00793070"/>
    <w:rsid w:val="00794099"/>
    <w:rsid w:val="00794586"/>
    <w:rsid w:val="007946F3"/>
    <w:rsid w:val="0079485A"/>
    <w:rsid w:val="00794DAB"/>
    <w:rsid w:val="0079550D"/>
    <w:rsid w:val="0079574F"/>
    <w:rsid w:val="007959BB"/>
    <w:rsid w:val="00795B2C"/>
    <w:rsid w:val="00795DC5"/>
    <w:rsid w:val="00796581"/>
    <w:rsid w:val="00797D20"/>
    <w:rsid w:val="007A0539"/>
    <w:rsid w:val="007A087A"/>
    <w:rsid w:val="007A08B7"/>
    <w:rsid w:val="007A1239"/>
    <w:rsid w:val="007A1739"/>
    <w:rsid w:val="007A1995"/>
    <w:rsid w:val="007A23D3"/>
    <w:rsid w:val="007A26B2"/>
    <w:rsid w:val="007A2A08"/>
    <w:rsid w:val="007A2A7B"/>
    <w:rsid w:val="007A2E48"/>
    <w:rsid w:val="007A3056"/>
    <w:rsid w:val="007A4102"/>
    <w:rsid w:val="007A43DD"/>
    <w:rsid w:val="007A47F2"/>
    <w:rsid w:val="007A519C"/>
    <w:rsid w:val="007A5B2D"/>
    <w:rsid w:val="007A5C9A"/>
    <w:rsid w:val="007A5CCF"/>
    <w:rsid w:val="007A61CB"/>
    <w:rsid w:val="007A65F3"/>
    <w:rsid w:val="007A6851"/>
    <w:rsid w:val="007A6958"/>
    <w:rsid w:val="007A6BC8"/>
    <w:rsid w:val="007A6BFC"/>
    <w:rsid w:val="007A7294"/>
    <w:rsid w:val="007A7BB6"/>
    <w:rsid w:val="007A7F09"/>
    <w:rsid w:val="007B0C31"/>
    <w:rsid w:val="007B0E37"/>
    <w:rsid w:val="007B10A9"/>
    <w:rsid w:val="007B166B"/>
    <w:rsid w:val="007B1935"/>
    <w:rsid w:val="007B1DCF"/>
    <w:rsid w:val="007B2041"/>
    <w:rsid w:val="007B238D"/>
    <w:rsid w:val="007B2494"/>
    <w:rsid w:val="007B28BB"/>
    <w:rsid w:val="007B2CF0"/>
    <w:rsid w:val="007B2CF2"/>
    <w:rsid w:val="007B41A9"/>
    <w:rsid w:val="007B4431"/>
    <w:rsid w:val="007B4727"/>
    <w:rsid w:val="007B4ABA"/>
    <w:rsid w:val="007B51FD"/>
    <w:rsid w:val="007B558D"/>
    <w:rsid w:val="007B5B0F"/>
    <w:rsid w:val="007B5C7F"/>
    <w:rsid w:val="007B5D11"/>
    <w:rsid w:val="007B6D58"/>
    <w:rsid w:val="007B6DB3"/>
    <w:rsid w:val="007B71A5"/>
    <w:rsid w:val="007B7BC3"/>
    <w:rsid w:val="007B7C88"/>
    <w:rsid w:val="007C06AF"/>
    <w:rsid w:val="007C0C41"/>
    <w:rsid w:val="007C112B"/>
    <w:rsid w:val="007C132B"/>
    <w:rsid w:val="007C1CBF"/>
    <w:rsid w:val="007C1D75"/>
    <w:rsid w:val="007C23A3"/>
    <w:rsid w:val="007C25E5"/>
    <w:rsid w:val="007C2605"/>
    <w:rsid w:val="007C282E"/>
    <w:rsid w:val="007C2919"/>
    <w:rsid w:val="007C2B45"/>
    <w:rsid w:val="007C2BB4"/>
    <w:rsid w:val="007C2FF1"/>
    <w:rsid w:val="007C30B8"/>
    <w:rsid w:val="007C32B9"/>
    <w:rsid w:val="007C364C"/>
    <w:rsid w:val="007C3D8C"/>
    <w:rsid w:val="007C41DB"/>
    <w:rsid w:val="007C46FA"/>
    <w:rsid w:val="007C56ED"/>
    <w:rsid w:val="007C58D3"/>
    <w:rsid w:val="007C5A0C"/>
    <w:rsid w:val="007C5CEE"/>
    <w:rsid w:val="007C60B2"/>
    <w:rsid w:val="007C6375"/>
    <w:rsid w:val="007C670D"/>
    <w:rsid w:val="007C6DF3"/>
    <w:rsid w:val="007C710F"/>
    <w:rsid w:val="007C7955"/>
    <w:rsid w:val="007C7A1E"/>
    <w:rsid w:val="007C7E37"/>
    <w:rsid w:val="007C7F4C"/>
    <w:rsid w:val="007D0A34"/>
    <w:rsid w:val="007D117C"/>
    <w:rsid w:val="007D16FA"/>
    <w:rsid w:val="007D1D5E"/>
    <w:rsid w:val="007D1E36"/>
    <w:rsid w:val="007D216B"/>
    <w:rsid w:val="007D2788"/>
    <w:rsid w:val="007D2871"/>
    <w:rsid w:val="007D2AFC"/>
    <w:rsid w:val="007D2DD3"/>
    <w:rsid w:val="007D3312"/>
    <w:rsid w:val="007D3386"/>
    <w:rsid w:val="007D3C1F"/>
    <w:rsid w:val="007D4A64"/>
    <w:rsid w:val="007D5105"/>
    <w:rsid w:val="007D5A6A"/>
    <w:rsid w:val="007D61C1"/>
    <w:rsid w:val="007D6CEC"/>
    <w:rsid w:val="007D7C04"/>
    <w:rsid w:val="007E00ED"/>
    <w:rsid w:val="007E0394"/>
    <w:rsid w:val="007E0FA7"/>
    <w:rsid w:val="007E162D"/>
    <w:rsid w:val="007E17DF"/>
    <w:rsid w:val="007E1C3E"/>
    <w:rsid w:val="007E206E"/>
    <w:rsid w:val="007E2201"/>
    <w:rsid w:val="007E239A"/>
    <w:rsid w:val="007E3093"/>
    <w:rsid w:val="007E4123"/>
    <w:rsid w:val="007E45F7"/>
    <w:rsid w:val="007E4E54"/>
    <w:rsid w:val="007E4ED3"/>
    <w:rsid w:val="007E5187"/>
    <w:rsid w:val="007E57F4"/>
    <w:rsid w:val="007E5E5F"/>
    <w:rsid w:val="007E76E7"/>
    <w:rsid w:val="007E7D4E"/>
    <w:rsid w:val="007F0B17"/>
    <w:rsid w:val="007F0CB1"/>
    <w:rsid w:val="007F118F"/>
    <w:rsid w:val="007F20F3"/>
    <w:rsid w:val="007F2165"/>
    <w:rsid w:val="007F2188"/>
    <w:rsid w:val="007F292C"/>
    <w:rsid w:val="007F2A24"/>
    <w:rsid w:val="007F2FAB"/>
    <w:rsid w:val="007F3200"/>
    <w:rsid w:val="007F35DE"/>
    <w:rsid w:val="007F367F"/>
    <w:rsid w:val="007F376F"/>
    <w:rsid w:val="007F37B6"/>
    <w:rsid w:val="007F3EBF"/>
    <w:rsid w:val="007F40E2"/>
    <w:rsid w:val="007F43D8"/>
    <w:rsid w:val="007F4BC3"/>
    <w:rsid w:val="007F5473"/>
    <w:rsid w:val="007F55D0"/>
    <w:rsid w:val="007F56BC"/>
    <w:rsid w:val="007F58EF"/>
    <w:rsid w:val="007F5CF8"/>
    <w:rsid w:val="007F6440"/>
    <w:rsid w:val="007F659A"/>
    <w:rsid w:val="007F6605"/>
    <w:rsid w:val="007F7057"/>
    <w:rsid w:val="007F757A"/>
    <w:rsid w:val="008004BA"/>
    <w:rsid w:val="008008E8"/>
    <w:rsid w:val="00800A28"/>
    <w:rsid w:val="00800CAE"/>
    <w:rsid w:val="00800D4C"/>
    <w:rsid w:val="00800DEF"/>
    <w:rsid w:val="00800E58"/>
    <w:rsid w:val="008011A6"/>
    <w:rsid w:val="008015D3"/>
    <w:rsid w:val="00801E0C"/>
    <w:rsid w:val="00802204"/>
    <w:rsid w:val="00802510"/>
    <w:rsid w:val="00802A74"/>
    <w:rsid w:val="00802EB0"/>
    <w:rsid w:val="00802F68"/>
    <w:rsid w:val="008030D3"/>
    <w:rsid w:val="00803479"/>
    <w:rsid w:val="008035E5"/>
    <w:rsid w:val="00803729"/>
    <w:rsid w:val="008039A9"/>
    <w:rsid w:val="00803A68"/>
    <w:rsid w:val="00803CBA"/>
    <w:rsid w:val="00803D24"/>
    <w:rsid w:val="00804DA4"/>
    <w:rsid w:val="00805221"/>
    <w:rsid w:val="0080537C"/>
    <w:rsid w:val="00805999"/>
    <w:rsid w:val="0080612D"/>
    <w:rsid w:val="0080616D"/>
    <w:rsid w:val="00806B5A"/>
    <w:rsid w:val="00807233"/>
    <w:rsid w:val="008075B8"/>
    <w:rsid w:val="008079C9"/>
    <w:rsid w:val="00807D99"/>
    <w:rsid w:val="00807DB6"/>
    <w:rsid w:val="008105E9"/>
    <w:rsid w:val="00810D81"/>
    <w:rsid w:val="00810D90"/>
    <w:rsid w:val="008115AD"/>
    <w:rsid w:val="00811C5E"/>
    <w:rsid w:val="00812140"/>
    <w:rsid w:val="008129BB"/>
    <w:rsid w:val="00812BFC"/>
    <w:rsid w:val="00813128"/>
    <w:rsid w:val="00813398"/>
    <w:rsid w:val="0081370E"/>
    <w:rsid w:val="0081406F"/>
    <w:rsid w:val="00814B00"/>
    <w:rsid w:val="00814D25"/>
    <w:rsid w:val="00814E0C"/>
    <w:rsid w:val="008157AA"/>
    <w:rsid w:val="00815B6F"/>
    <w:rsid w:val="00815BB6"/>
    <w:rsid w:val="0081622F"/>
    <w:rsid w:val="0081711B"/>
    <w:rsid w:val="008175FB"/>
    <w:rsid w:val="00817665"/>
    <w:rsid w:val="0081766C"/>
    <w:rsid w:val="00817ED0"/>
    <w:rsid w:val="00820013"/>
    <w:rsid w:val="00820035"/>
    <w:rsid w:val="0082034E"/>
    <w:rsid w:val="008207AB"/>
    <w:rsid w:val="00820B79"/>
    <w:rsid w:val="008211C1"/>
    <w:rsid w:val="008213E3"/>
    <w:rsid w:val="00821974"/>
    <w:rsid w:val="008219DA"/>
    <w:rsid w:val="0082222E"/>
    <w:rsid w:val="00822652"/>
    <w:rsid w:val="00822807"/>
    <w:rsid w:val="00822FF0"/>
    <w:rsid w:val="00824374"/>
    <w:rsid w:val="0082446F"/>
    <w:rsid w:val="00824795"/>
    <w:rsid w:val="008250FF"/>
    <w:rsid w:val="00825199"/>
    <w:rsid w:val="00825388"/>
    <w:rsid w:val="00826268"/>
    <w:rsid w:val="008262F3"/>
    <w:rsid w:val="008267FF"/>
    <w:rsid w:val="00826BB9"/>
    <w:rsid w:val="00826D7E"/>
    <w:rsid w:val="00827364"/>
    <w:rsid w:val="00827613"/>
    <w:rsid w:val="00827A8A"/>
    <w:rsid w:val="0083069C"/>
    <w:rsid w:val="008306EE"/>
    <w:rsid w:val="00831025"/>
    <w:rsid w:val="0083111A"/>
    <w:rsid w:val="00831344"/>
    <w:rsid w:val="008313E8"/>
    <w:rsid w:val="00831422"/>
    <w:rsid w:val="00831848"/>
    <w:rsid w:val="00831BEC"/>
    <w:rsid w:val="00831FD3"/>
    <w:rsid w:val="008323A5"/>
    <w:rsid w:val="00832C9A"/>
    <w:rsid w:val="00833238"/>
    <w:rsid w:val="00833425"/>
    <w:rsid w:val="008335FC"/>
    <w:rsid w:val="0083374F"/>
    <w:rsid w:val="00833A4F"/>
    <w:rsid w:val="00833FC6"/>
    <w:rsid w:val="00833FCA"/>
    <w:rsid w:val="008342A6"/>
    <w:rsid w:val="0083447B"/>
    <w:rsid w:val="008347A0"/>
    <w:rsid w:val="00834AE0"/>
    <w:rsid w:val="00834C46"/>
    <w:rsid w:val="00834DC8"/>
    <w:rsid w:val="0083501B"/>
    <w:rsid w:val="00835413"/>
    <w:rsid w:val="00835872"/>
    <w:rsid w:val="00836121"/>
    <w:rsid w:val="008361D2"/>
    <w:rsid w:val="00836285"/>
    <w:rsid w:val="0083673E"/>
    <w:rsid w:val="0083679E"/>
    <w:rsid w:val="00836BAA"/>
    <w:rsid w:val="00836F9A"/>
    <w:rsid w:val="0083732E"/>
    <w:rsid w:val="008375F0"/>
    <w:rsid w:val="0083762A"/>
    <w:rsid w:val="00837DAF"/>
    <w:rsid w:val="00837DB7"/>
    <w:rsid w:val="00837DDC"/>
    <w:rsid w:val="008400DD"/>
    <w:rsid w:val="0084036F"/>
    <w:rsid w:val="00840585"/>
    <w:rsid w:val="008405B9"/>
    <w:rsid w:val="00840CC3"/>
    <w:rsid w:val="0084111E"/>
    <w:rsid w:val="008415AC"/>
    <w:rsid w:val="008418BD"/>
    <w:rsid w:val="00842008"/>
    <w:rsid w:val="0084207C"/>
    <w:rsid w:val="008420D2"/>
    <w:rsid w:val="008425E3"/>
    <w:rsid w:val="0084289C"/>
    <w:rsid w:val="00842AD3"/>
    <w:rsid w:val="00842C29"/>
    <w:rsid w:val="008438B5"/>
    <w:rsid w:val="00843D27"/>
    <w:rsid w:val="00845191"/>
    <w:rsid w:val="00845498"/>
    <w:rsid w:val="0084598D"/>
    <w:rsid w:val="00846527"/>
    <w:rsid w:val="00846654"/>
    <w:rsid w:val="008466E5"/>
    <w:rsid w:val="008468A3"/>
    <w:rsid w:val="008468EA"/>
    <w:rsid w:val="00846982"/>
    <w:rsid w:val="00846DFE"/>
    <w:rsid w:val="00847204"/>
    <w:rsid w:val="00850082"/>
    <w:rsid w:val="00850692"/>
    <w:rsid w:val="00850AD7"/>
    <w:rsid w:val="00851B23"/>
    <w:rsid w:val="00852949"/>
    <w:rsid w:val="00852D8E"/>
    <w:rsid w:val="008530A7"/>
    <w:rsid w:val="00853EEF"/>
    <w:rsid w:val="008540DD"/>
    <w:rsid w:val="008548E9"/>
    <w:rsid w:val="00854D70"/>
    <w:rsid w:val="008550C7"/>
    <w:rsid w:val="0085576B"/>
    <w:rsid w:val="00855F56"/>
    <w:rsid w:val="00856C1D"/>
    <w:rsid w:val="00856ECC"/>
    <w:rsid w:val="008576BC"/>
    <w:rsid w:val="00860550"/>
    <w:rsid w:val="0086091B"/>
    <w:rsid w:val="00860A45"/>
    <w:rsid w:val="00861070"/>
    <w:rsid w:val="00861236"/>
    <w:rsid w:val="008615F4"/>
    <w:rsid w:val="0086180D"/>
    <w:rsid w:val="008621E4"/>
    <w:rsid w:val="0086225D"/>
    <w:rsid w:val="00862ED9"/>
    <w:rsid w:val="00862FFA"/>
    <w:rsid w:val="00863E96"/>
    <w:rsid w:val="00864263"/>
    <w:rsid w:val="00864649"/>
    <w:rsid w:val="00864F24"/>
    <w:rsid w:val="008650FC"/>
    <w:rsid w:val="008652E0"/>
    <w:rsid w:val="0086544B"/>
    <w:rsid w:val="008656BA"/>
    <w:rsid w:val="008656DE"/>
    <w:rsid w:val="00865803"/>
    <w:rsid w:val="00865A1C"/>
    <w:rsid w:val="00865BB1"/>
    <w:rsid w:val="0086673D"/>
    <w:rsid w:val="008668D1"/>
    <w:rsid w:val="00866DA6"/>
    <w:rsid w:val="008670A6"/>
    <w:rsid w:val="008671E5"/>
    <w:rsid w:val="008671FF"/>
    <w:rsid w:val="008672C4"/>
    <w:rsid w:val="008672DD"/>
    <w:rsid w:val="00867698"/>
    <w:rsid w:val="0086781E"/>
    <w:rsid w:val="00867B93"/>
    <w:rsid w:val="0087054C"/>
    <w:rsid w:val="00870A62"/>
    <w:rsid w:val="00870B9C"/>
    <w:rsid w:val="008712ED"/>
    <w:rsid w:val="008716BC"/>
    <w:rsid w:val="00871A67"/>
    <w:rsid w:val="00871B11"/>
    <w:rsid w:val="00871B30"/>
    <w:rsid w:val="008720B0"/>
    <w:rsid w:val="0087275F"/>
    <w:rsid w:val="00872883"/>
    <w:rsid w:val="00872D42"/>
    <w:rsid w:val="00872F8D"/>
    <w:rsid w:val="00873515"/>
    <w:rsid w:val="0087360B"/>
    <w:rsid w:val="00873C1B"/>
    <w:rsid w:val="0087406D"/>
    <w:rsid w:val="00874585"/>
    <w:rsid w:val="008746D7"/>
    <w:rsid w:val="00874F45"/>
    <w:rsid w:val="00875090"/>
    <w:rsid w:val="00875394"/>
    <w:rsid w:val="00875617"/>
    <w:rsid w:val="0087564A"/>
    <w:rsid w:val="0087569E"/>
    <w:rsid w:val="008758B8"/>
    <w:rsid w:val="00875B2B"/>
    <w:rsid w:val="00875EA6"/>
    <w:rsid w:val="00876162"/>
    <w:rsid w:val="00876689"/>
    <w:rsid w:val="00876995"/>
    <w:rsid w:val="00876A3E"/>
    <w:rsid w:val="00876F2B"/>
    <w:rsid w:val="00877330"/>
    <w:rsid w:val="00880007"/>
    <w:rsid w:val="008800A4"/>
    <w:rsid w:val="008800E3"/>
    <w:rsid w:val="00880136"/>
    <w:rsid w:val="008807FF"/>
    <w:rsid w:val="008812FC"/>
    <w:rsid w:val="00881757"/>
    <w:rsid w:val="00881790"/>
    <w:rsid w:val="0088182B"/>
    <w:rsid w:val="0088282D"/>
    <w:rsid w:val="00882AA3"/>
    <w:rsid w:val="00882CAE"/>
    <w:rsid w:val="00882EA9"/>
    <w:rsid w:val="00883185"/>
    <w:rsid w:val="00883376"/>
    <w:rsid w:val="008835FB"/>
    <w:rsid w:val="00883853"/>
    <w:rsid w:val="008840C9"/>
    <w:rsid w:val="008842CA"/>
    <w:rsid w:val="008842D3"/>
    <w:rsid w:val="008843F7"/>
    <w:rsid w:val="00884491"/>
    <w:rsid w:val="0088459B"/>
    <w:rsid w:val="0088499F"/>
    <w:rsid w:val="00884F62"/>
    <w:rsid w:val="00884FD6"/>
    <w:rsid w:val="008851B8"/>
    <w:rsid w:val="008856C8"/>
    <w:rsid w:val="00885756"/>
    <w:rsid w:val="00885F25"/>
    <w:rsid w:val="00885FB2"/>
    <w:rsid w:val="00886AFC"/>
    <w:rsid w:val="00886E2B"/>
    <w:rsid w:val="008873E7"/>
    <w:rsid w:val="008876BF"/>
    <w:rsid w:val="008878AB"/>
    <w:rsid w:val="008902C9"/>
    <w:rsid w:val="0089068A"/>
    <w:rsid w:val="00890DA8"/>
    <w:rsid w:val="008910F5"/>
    <w:rsid w:val="00891700"/>
    <w:rsid w:val="00891898"/>
    <w:rsid w:val="00891BCD"/>
    <w:rsid w:val="0089245B"/>
    <w:rsid w:val="008927BD"/>
    <w:rsid w:val="00892BCA"/>
    <w:rsid w:val="00892CB7"/>
    <w:rsid w:val="00893378"/>
    <w:rsid w:val="00893743"/>
    <w:rsid w:val="008938AE"/>
    <w:rsid w:val="00893944"/>
    <w:rsid w:val="00893E07"/>
    <w:rsid w:val="00893E3E"/>
    <w:rsid w:val="00893E70"/>
    <w:rsid w:val="00894045"/>
    <w:rsid w:val="00894712"/>
    <w:rsid w:val="00894BA9"/>
    <w:rsid w:val="0089500E"/>
    <w:rsid w:val="0089511D"/>
    <w:rsid w:val="00895164"/>
    <w:rsid w:val="00895A19"/>
    <w:rsid w:val="00895BA1"/>
    <w:rsid w:val="00895D3C"/>
    <w:rsid w:val="00895F47"/>
    <w:rsid w:val="00896326"/>
    <w:rsid w:val="00896463"/>
    <w:rsid w:val="00896604"/>
    <w:rsid w:val="00896C53"/>
    <w:rsid w:val="00897069"/>
    <w:rsid w:val="00897622"/>
    <w:rsid w:val="00897E6A"/>
    <w:rsid w:val="008A0287"/>
    <w:rsid w:val="008A039E"/>
    <w:rsid w:val="008A16BE"/>
    <w:rsid w:val="008A1898"/>
    <w:rsid w:val="008A1E28"/>
    <w:rsid w:val="008A2558"/>
    <w:rsid w:val="008A2AD6"/>
    <w:rsid w:val="008A2B3D"/>
    <w:rsid w:val="008A2F70"/>
    <w:rsid w:val="008A3351"/>
    <w:rsid w:val="008A3B2D"/>
    <w:rsid w:val="008A3C32"/>
    <w:rsid w:val="008A3D08"/>
    <w:rsid w:val="008A3EE0"/>
    <w:rsid w:val="008A41BA"/>
    <w:rsid w:val="008A442C"/>
    <w:rsid w:val="008A4430"/>
    <w:rsid w:val="008A47AD"/>
    <w:rsid w:val="008A4957"/>
    <w:rsid w:val="008A4F41"/>
    <w:rsid w:val="008A5141"/>
    <w:rsid w:val="008A55E4"/>
    <w:rsid w:val="008A6086"/>
    <w:rsid w:val="008A6A3B"/>
    <w:rsid w:val="008A70F3"/>
    <w:rsid w:val="008A730A"/>
    <w:rsid w:val="008A7F44"/>
    <w:rsid w:val="008A7FC4"/>
    <w:rsid w:val="008B07AD"/>
    <w:rsid w:val="008B0EDE"/>
    <w:rsid w:val="008B1423"/>
    <w:rsid w:val="008B145C"/>
    <w:rsid w:val="008B15D4"/>
    <w:rsid w:val="008B15FE"/>
    <w:rsid w:val="008B1628"/>
    <w:rsid w:val="008B2519"/>
    <w:rsid w:val="008B252C"/>
    <w:rsid w:val="008B259B"/>
    <w:rsid w:val="008B2645"/>
    <w:rsid w:val="008B2833"/>
    <w:rsid w:val="008B2E25"/>
    <w:rsid w:val="008B2FB3"/>
    <w:rsid w:val="008B3157"/>
    <w:rsid w:val="008B3604"/>
    <w:rsid w:val="008B3B00"/>
    <w:rsid w:val="008B3C05"/>
    <w:rsid w:val="008B497E"/>
    <w:rsid w:val="008B498A"/>
    <w:rsid w:val="008B4EA5"/>
    <w:rsid w:val="008B53E0"/>
    <w:rsid w:val="008B5717"/>
    <w:rsid w:val="008B60C8"/>
    <w:rsid w:val="008B60D7"/>
    <w:rsid w:val="008B61A6"/>
    <w:rsid w:val="008B626B"/>
    <w:rsid w:val="008B6491"/>
    <w:rsid w:val="008B6552"/>
    <w:rsid w:val="008B6731"/>
    <w:rsid w:val="008B699E"/>
    <w:rsid w:val="008B6BA5"/>
    <w:rsid w:val="008B6DB3"/>
    <w:rsid w:val="008B7167"/>
    <w:rsid w:val="008B73F4"/>
    <w:rsid w:val="008B7E01"/>
    <w:rsid w:val="008B7FED"/>
    <w:rsid w:val="008C0987"/>
    <w:rsid w:val="008C0A6F"/>
    <w:rsid w:val="008C0A7C"/>
    <w:rsid w:val="008C11D6"/>
    <w:rsid w:val="008C13A5"/>
    <w:rsid w:val="008C15CD"/>
    <w:rsid w:val="008C1E7C"/>
    <w:rsid w:val="008C233A"/>
    <w:rsid w:val="008C254E"/>
    <w:rsid w:val="008C2578"/>
    <w:rsid w:val="008C268F"/>
    <w:rsid w:val="008C32D4"/>
    <w:rsid w:val="008C33C4"/>
    <w:rsid w:val="008C40B5"/>
    <w:rsid w:val="008C40D0"/>
    <w:rsid w:val="008C4150"/>
    <w:rsid w:val="008C430A"/>
    <w:rsid w:val="008C44B9"/>
    <w:rsid w:val="008C4620"/>
    <w:rsid w:val="008C4974"/>
    <w:rsid w:val="008C4A94"/>
    <w:rsid w:val="008C4CA0"/>
    <w:rsid w:val="008C4DBB"/>
    <w:rsid w:val="008C5A3D"/>
    <w:rsid w:val="008C5BA5"/>
    <w:rsid w:val="008C5F47"/>
    <w:rsid w:val="008C5F7C"/>
    <w:rsid w:val="008C6044"/>
    <w:rsid w:val="008C6676"/>
    <w:rsid w:val="008C6867"/>
    <w:rsid w:val="008C6889"/>
    <w:rsid w:val="008C6A4A"/>
    <w:rsid w:val="008C76FC"/>
    <w:rsid w:val="008C7837"/>
    <w:rsid w:val="008C7B81"/>
    <w:rsid w:val="008C7C2F"/>
    <w:rsid w:val="008D0015"/>
    <w:rsid w:val="008D02B7"/>
    <w:rsid w:val="008D0479"/>
    <w:rsid w:val="008D0CEF"/>
    <w:rsid w:val="008D1003"/>
    <w:rsid w:val="008D11AE"/>
    <w:rsid w:val="008D280C"/>
    <w:rsid w:val="008D2D47"/>
    <w:rsid w:val="008D2FFA"/>
    <w:rsid w:val="008D30C2"/>
    <w:rsid w:val="008D3564"/>
    <w:rsid w:val="008D35BD"/>
    <w:rsid w:val="008D361E"/>
    <w:rsid w:val="008D373F"/>
    <w:rsid w:val="008D491A"/>
    <w:rsid w:val="008D4A9D"/>
    <w:rsid w:val="008D52DA"/>
    <w:rsid w:val="008D5344"/>
    <w:rsid w:val="008D5D40"/>
    <w:rsid w:val="008D63B2"/>
    <w:rsid w:val="008D6425"/>
    <w:rsid w:val="008D650A"/>
    <w:rsid w:val="008D66CF"/>
    <w:rsid w:val="008D67FA"/>
    <w:rsid w:val="008D7264"/>
    <w:rsid w:val="008D75DE"/>
    <w:rsid w:val="008D78B9"/>
    <w:rsid w:val="008E0038"/>
    <w:rsid w:val="008E026A"/>
    <w:rsid w:val="008E0295"/>
    <w:rsid w:val="008E061A"/>
    <w:rsid w:val="008E0A03"/>
    <w:rsid w:val="008E0D9F"/>
    <w:rsid w:val="008E1EDB"/>
    <w:rsid w:val="008E1F1C"/>
    <w:rsid w:val="008E2247"/>
    <w:rsid w:val="008E2CB1"/>
    <w:rsid w:val="008E2E6E"/>
    <w:rsid w:val="008E2F88"/>
    <w:rsid w:val="008E3296"/>
    <w:rsid w:val="008E32FF"/>
    <w:rsid w:val="008E35FB"/>
    <w:rsid w:val="008E3E6D"/>
    <w:rsid w:val="008E3F44"/>
    <w:rsid w:val="008E4B39"/>
    <w:rsid w:val="008E4B79"/>
    <w:rsid w:val="008E4F63"/>
    <w:rsid w:val="008E52B2"/>
    <w:rsid w:val="008E52B8"/>
    <w:rsid w:val="008E5894"/>
    <w:rsid w:val="008E5A51"/>
    <w:rsid w:val="008E5BAD"/>
    <w:rsid w:val="008E5BDC"/>
    <w:rsid w:val="008E6291"/>
    <w:rsid w:val="008E63C0"/>
    <w:rsid w:val="008E6789"/>
    <w:rsid w:val="008E6909"/>
    <w:rsid w:val="008E6D7A"/>
    <w:rsid w:val="008E73EC"/>
    <w:rsid w:val="008E7565"/>
    <w:rsid w:val="008F0005"/>
    <w:rsid w:val="008F0126"/>
    <w:rsid w:val="008F0279"/>
    <w:rsid w:val="008F0732"/>
    <w:rsid w:val="008F0C01"/>
    <w:rsid w:val="008F1067"/>
    <w:rsid w:val="008F115D"/>
    <w:rsid w:val="008F1249"/>
    <w:rsid w:val="008F14A9"/>
    <w:rsid w:val="008F14E9"/>
    <w:rsid w:val="008F1A2D"/>
    <w:rsid w:val="008F1D6C"/>
    <w:rsid w:val="008F201D"/>
    <w:rsid w:val="008F30A4"/>
    <w:rsid w:val="008F3310"/>
    <w:rsid w:val="008F3F3C"/>
    <w:rsid w:val="008F40E0"/>
    <w:rsid w:val="008F42B8"/>
    <w:rsid w:val="008F4689"/>
    <w:rsid w:val="008F4857"/>
    <w:rsid w:val="008F4D52"/>
    <w:rsid w:val="008F4F2C"/>
    <w:rsid w:val="008F5460"/>
    <w:rsid w:val="008F6614"/>
    <w:rsid w:val="008F67AD"/>
    <w:rsid w:val="008F6919"/>
    <w:rsid w:val="008F700B"/>
    <w:rsid w:val="008F78C5"/>
    <w:rsid w:val="008F7CF4"/>
    <w:rsid w:val="009009FC"/>
    <w:rsid w:val="00901B09"/>
    <w:rsid w:val="00901DC6"/>
    <w:rsid w:val="0090256F"/>
    <w:rsid w:val="009029DA"/>
    <w:rsid w:val="00902A43"/>
    <w:rsid w:val="009031D1"/>
    <w:rsid w:val="009033A3"/>
    <w:rsid w:val="00903911"/>
    <w:rsid w:val="00903A2F"/>
    <w:rsid w:val="00903D5B"/>
    <w:rsid w:val="00903FF8"/>
    <w:rsid w:val="00904F10"/>
    <w:rsid w:val="0090509A"/>
    <w:rsid w:val="009051AD"/>
    <w:rsid w:val="009054D5"/>
    <w:rsid w:val="009054FB"/>
    <w:rsid w:val="0090560F"/>
    <w:rsid w:val="009056D6"/>
    <w:rsid w:val="00905AB0"/>
    <w:rsid w:val="00905ED2"/>
    <w:rsid w:val="00906524"/>
    <w:rsid w:val="009065C6"/>
    <w:rsid w:val="00906841"/>
    <w:rsid w:val="00906BB3"/>
    <w:rsid w:val="00906CAA"/>
    <w:rsid w:val="00906ECB"/>
    <w:rsid w:val="00907016"/>
    <w:rsid w:val="0090705D"/>
    <w:rsid w:val="009072D4"/>
    <w:rsid w:val="009073A6"/>
    <w:rsid w:val="009075E9"/>
    <w:rsid w:val="00907883"/>
    <w:rsid w:val="00910322"/>
    <w:rsid w:val="00910F42"/>
    <w:rsid w:val="00910FE7"/>
    <w:rsid w:val="00911465"/>
    <w:rsid w:val="00911659"/>
    <w:rsid w:val="00911DB9"/>
    <w:rsid w:val="00912F6B"/>
    <w:rsid w:val="00913063"/>
    <w:rsid w:val="0091339B"/>
    <w:rsid w:val="00913630"/>
    <w:rsid w:val="00913942"/>
    <w:rsid w:val="00913A65"/>
    <w:rsid w:val="00914014"/>
    <w:rsid w:val="00914215"/>
    <w:rsid w:val="00914309"/>
    <w:rsid w:val="0091452F"/>
    <w:rsid w:val="00914980"/>
    <w:rsid w:val="009157E9"/>
    <w:rsid w:val="0091587F"/>
    <w:rsid w:val="0091621E"/>
    <w:rsid w:val="0091664C"/>
    <w:rsid w:val="009175E5"/>
    <w:rsid w:val="009200DA"/>
    <w:rsid w:val="00921256"/>
    <w:rsid w:val="0092136A"/>
    <w:rsid w:val="0092146D"/>
    <w:rsid w:val="00922125"/>
    <w:rsid w:val="0092259D"/>
    <w:rsid w:val="009226CF"/>
    <w:rsid w:val="00922780"/>
    <w:rsid w:val="00922F2D"/>
    <w:rsid w:val="0092308A"/>
    <w:rsid w:val="009235D4"/>
    <w:rsid w:val="00923F98"/>
    <w:rsid w:val="00924003"/>
    <w:rsid w:val="0092423F"/>
    <w:rsid w:val="009244FA"/>
    <w:rsid w:val="009247C1"/>
    <w:rsid w:val="00924A71"/>
    <w:rsid w:val="00924E35"/>
    <w:rsid w:val="00924EEF"/>
    <w:rsid w:val="0092525B"/>
    <w:rsid w:val="00925C11"/>
    <w:rsid w:val="009261E6"/>
    <w:rsid w:val="00926883"/>
    <w:rsid w:val="00926A77"/>
    <w:rsid w:val="0092764F"/>
    <w:rsid w:val="00927D7E"/>
    <w:rsid w:val="00927E63"/>
    <w:rsid w:val="00930221"/>
    <w:rsid w:val="00930798"/>
    <w:rsid w:val="0093095D"/>
    <w:rsid w:val="009312EA"/>
    <w:rsid w:val="0093131A"/>
    <w:rsid w:val="0093154A"/>
    <w:rsid w:val="009316BC"/>
    <w:rsid w:val="00931BA8"/>
    <w:rsid w:val="00931C95"/>
    <w:rsid w:val="00931D19"/>
    <w:rsid w:val="00931D89"/>
    <w:rsid w:val="00931FA2"/>
    <w:rsid w:val="009322C1"/>
    <w:rsid w:val="00932ACD"/>
    <w:rsid w:val="00934857"/>
    <w:rsid w:val="00934AA1"/>
    <w:rsid w:val="00935902"/>
    <w:rsid w:val="00935A77"/>
    <w:rsid w:val="009363FF"/>
    <w:rsid w:val="0093686F"/>
    <w:rsid w:val="009372E1"/>
    <w:rsid w:val="00937867"/>
    <w:rsid w:val="00937A88"/>
    <w:rsid w:val="00937D7D"/>
    <w:rsid w:val="00940093"/>
    <w:rsid w:val="009401FB"/>
    <w:rsid w:val="009404D9"/>
    <w:rsid w:val="009407DD"/>
    <w:rsid w:val="0094086D"/>
    <w:rsid w:val="0094099B"/>
    <w:rsid w:val="00940ADA"/>
    <w:rsid w:val="00941461"/>
    <w:rsid w:val="00941564"/>
    <w:rsid w:val="00941C44"/>
    <w:rsid w:val="00941F4C"/>
    <w:rsid w:val="009422FB"/>
    <w:rsid w:val="0094249B"/>
    <w:rsid w:val="00942540"/>
    <w:rsid w:val="00942708"/>
    <w:rsid w:val="00942977"/>
    <w:rsid w:val="00942993"/>
    <w:rsid w:val="00942BF7"/>
    <w:rsid w:val="009432AD"/>
    <w:rsid w:val="00943730"/>
    <w:rsid w:val="00943980"/>
    <w:rsid w:val="00943B1A"/>
    <w:rsid w:val="00943D92"/>
    <w:rsid w:val="0094417E"/>
    <w:rsid w:val="009441D2"/>
    <w:rsid w:val="009443E3"/>
    <w:rsid w:val="00944690"/>
    <w:rsid w:val="00944BF3"/>
    <w:rsid w:val="00944F9C"/>
    <w:rsid w:val="00944FB9"/>
    <w:rsid w:val="009450DB"/>
    <w:rsid w:val="00945219"/>
    <w:rsid w:val="00945852"/>
    <w:rsid w:val="009458D8"/>
    <w:rsid w:val="00945BD3"/>
    <w:rsid w:val="00945F03"/>
    <w:rsid w:val="009468BA"/>
    <w:rsid w:val="00947246"/>
    <w:rsid w:val="00947419"/>
    <w:rsid w:val="00947A1B"/>
    <w:rsid w:val="00947C35"/>
    <w:rsid w:val="00947D09"/>
    <w:rsid w:val="00947E85"/>
    <w:rsid w:val="00947F66"/>
    <w:rsid w:val="00950639"/>
    <w:rsid w:val="00950C80"/>
    <w:rsid w:val="00950F61"/>
    <w:rsid w:val="009513C8"/>
    <w:rsid w:val="00951B85"/>
    <w:rsid w:val="00951B8B"/>
    <w:rsid w:val="00951C7A"/>
    <w:rsid w:val="009529B8"/>
    <w:rsid w:val="00952D8C"/>
    <w:rsid w:val="009536CE"/>
    <w:rsid w:val="00953751"/>
    <w:rsid w:val="00953E96"/>
    <w:rsid w:val="009550FB"/>
    <w:rsid w:val="009555AB"/>
    <w:rsid w:val="009556EE"/>
    <w:rsid w:val="009558D8"/>
    <w:rsid w:val="00956170"/>
    <w:rsid w:val="009561AD"/>
    <w:rsid w:val="00956B1C"/>
    <w:rsid w:val="00956DAC"/>
    <w:rsid w:val="00957EE0"/>
    <w:rsid w:val="0096040B"/>
    <w:rsid w:val="00960506"/>
    <w:rsid w:val="009606A1"/>
    <w:rsid w:val="00960FAD"/>
    <w:rsid w:val="0096161D"/>
    <w:rsid w:val="009619F7"/>
    <w:rsid w:val="00961A68"/>
    <w:rsid w:val="00961E46"/>
    <w:rsid w:val="00961E62"/>
    <w:rsid w:val="00962387"/>
    <w:rsid w:val="00962698"/>
    <w:rsid w:val="009627E6"/>
    <w:rsid w:val="00963275"/>
    <w:rsid w:val="009636C8"/>
    <w:rsid w:val="009649A5"/>
    <w:rsid w:val="00964A5E"/>
    <w:rsid w:val="00964EBF"/>
    <w:rsid w:val="00965321"/>
    <w:rsid w:val="009656E3"/>
    <w:rsid w:val="00965770"/>
    <w:rsid w:val="00965AB2"/>
    <w:rsid w:val="00965C48"/>
    <w:rsid w:val="00965D71"/>
    <w:rsid w:val="00965DF1"/>
    <w:rsid w:val="00965F8D"/>
    <w:rsid w:val="0096656C"/>
    <w:rsid w:val="0096675F"/>
    <w:rsid w:val="0096714C"/>
    <w:rsid w:val="009672D2"/>
    <w:rsid w:val="00967952"/>
    <w:rsid w:val="0097002A"/>
    <w:rsid w:val="00970C63"/>
    <w:rsid w:val="00970D6B"/>
    <w:rsid w:val="00970F26"/>
    <w:rsid w:val="00971031"/>
    <w:rsid w:val="00971396"/>
    <w:rsid w:val="00971698"/>
    <w:rsid w:val="00971B39"/>
    <w:rsid w:val="00971C5B"/>
    <w:rsid w:val="00971E1F"/>
    <w:rsid w:val="00971E26"/>
    <w:rsid w:val="00971EA4"/>
    <w:rsid w:val="009720E9"/>
    <w:rsid w:val="009726EC"/>
    <w:rsid w:val="00972CDE"/>
    <w:rsid w:val="00972DA4"/>
    <w:rsid w:val="00972EBC"/>
    <w:rsid w:val="00973124"/>
    <w:rsid w:val="009734F6"/>
    <w:rsid w:val="00973932"/>
    <w:rsid w:val="00973F26"/>
    <w:rsid w:val="009746A0"/>
    <w:rsid w:val="00974841"/>
    <w:rsid w:val="009749A6"/>
    <w:rsid w:val="00974EF7"/>
    <w:rsid w:val="00975934"/>
    <w:rsid w:val="00975F33"/>
    <w:rsid w:val="009764DC"/>
    <w:rsid w:val="009766FC"/>
    <w:rsid w:val="00976D43"/>
    <w:rsid w:val="0097733A"/>
    <w:rsid w:val="00977C2E"/>
    <w:rsid w:val="00977F91"/>
    <w:rsid w:val="00977F92"/>
    <w:rsid w:val="00980881"/>
    <w:rsid w:val="00980A7D"/>
    <w:rsid w:val="00980DD5"/>
    <w:rsid w:val="0098106B"/>
    <w:rsid w:val="0098192F"/>
    <w:rsid w:val="00982BA5"/>
    <w:rsid w:val="00982DFA"/>
    <w:rsid w:val="0098301A"/>
    <w:rsid w:val="00983092"/>
    <w:rsid w:val="0098323C"/>
    <w:rsid w:val="0098332F"/>
    <w:rsid w:val="00983812"/>
    <w:rsid w:val="00983D1A"/>
    <w:rsid w:val="009841FB"/>
    <w:rsid w:val="0098434D"/>
    <w:rsid w:val="00984849"/>
    <w:rsid w:val="009849A4"/>
    <w:rsid w:val="00984BB7"/>
    <w:rsid w:val="00985755"/>
    <w:rsid w:val="00985BD3"/>
    <w:rsid w:val="00985DBD"/>
    <w:rsid w:val="00985F9D"/>
    <w:rsid w:val="00986351"/>
    <w:rsid w:val="00986366"/>
    <w:rsid w:val="009868EE"/>
    <w:rsid w:val="0098691D"/>
    <w:rsid w:val="00986BB1"/>
    <w:rsid w:val="00987144"/>
    <w:rsid w:val="009879F7"/>
    <w:rsid w:val="00987B8A"/>
    <w:rsid w:val="00987CF6"/>
    <w:rsid w:val="00990055"/>
    <w:rsid w:val="00990084"/>
    <w:rsid w:val="009902F3"/>
    <w:rsid w:val="009907F3"/>
    <w:rsid w:val="00990ABB"/>
    <w:rsid w:val="00991A10"/>
    <w:rsid w:val="00991D48"/>
    <w:rsid w:val="00991DDE"/>
    <w:rsid w:val="00992884"/>
    <w:rsid w:val="00992A37"/>
    <w:rsid w:val="0099304D"/>
    <w:rsid w:val="0099371D"/>
    <w:rsid w:val="00993A85"/>
    <w:rsid w:val="00993FBD"/>
    <w:rsid w:val="009940D8"/>
    <w:rsid w:val="0099411C"/>
    <w:rsid w:val="00994A4E"/>
    <w:rsid w:val="00994D35"/>
    <w:rsid w:val="00994F7A"/>
    <w:rsid w:val="00994FA1"/>
    <w:rsid w:val="0099546B"/>
    <w:rsid w:val="009958C9"/>
    <w:rsid w:val="00995E00"/>
    <w:rsid w:val="00996038"/>
    <w:rsid w:val="009962C8"/>
    <w:rsid w:val="00996847"/>
    <w:rsid w:val="00996D1F"/>
    <w:rsid w:val="0099703F"/>
    <w:rsid w:val="00997332"/>
    <w:rsid w:val="00997915"/>
    <w:rsid w:val="00997962"/>
    <w:rsid w:val="00997ED7"/>
    <w:rsid w:val="00997F4C"/>
    <w:rsid w:val="009A04FA"/>
    <w:rsid w:val="009A0E3B"/>
    <w:rsid w:val="009A0ECF"/>
    <w:rsid w:val="009A133E"/>
    <w:rsid w:val="009A136E"/>
    <w:rsid w:val="009A1B5B"/>
    <w:rsid w:val="009A1D92"/>
    <w:rsid w:val="009A230F"/>
    <w:rsid w:val="009A2781"/>
    <w:rsid w:val="009A384B"/>
    <w:rsid w:val="009A49D0"/>
    <w:rsid w:val="009A4CE8"/>
    <w:rsid w:val="009A500D"/>
    <w:rsid w:val="009A553C"/>
    <w:rsid w:val="009A594C"/>
    <w:rsid w:val="009A5960"/>
    <w:rsid w:val="009A59AE"/>
    <w:rsid w:val="009A59CE"/>
    <w:rsid w:val="009A59F1"/>
    <w:rsid w:val="009A5D06"/>
    <w:rsid w:val="009A5F6C"/>
    <w:rsid w:val="009A6469"/>
    <w:rsid w:val="009A6AD1"/>
    <w:rsid w:val="009A722E"/>
    <w:rsid w:val="009A78F8"/>
    <w:rsid w:val="009A7CD7"/>
    <w:rsid w:val="009B0273"/>
    <w:rsid w:val="009B06E5"/>
    <w:rsid w:val="009B1200"/>
    <w:rsid w:val="009B164D"/>
    <w:rsid w:val="009B1992"/>
    <w:rsid w:val="009B1B3B"/>
    <w:rsid w:val="009B1B4C"/>
    <w:rsid w:val="009B2307"/>
    <w:rsid w:val="009B26F8"/>
    <w:rsid w:val="009B289E"/>
    <w:rsid w:val="009B2CA7"/>
    <w:rsid w:val="009B2DC2"/>
    <w:rsid w:val="009B3052"/>
    <w:rsid w:val="009B3429"/>
    <w:rsid w:val="009B35BB"/>
    <w:rsid w:val="009B3BE4"/>
    <w:rsid w:val="009B43B6"/>
    <w:rsid w:val="009B45D1"/>
    <w:rsid w:val="009B4855"/>
    <w:rsid w:val="009B48A8"/>
    <w:rsid w:val="009B5328"/>
    <w:rsid w:val="009B5485"/>
    <w:rsid w:val="009B5C0D"/>
    <w:rsid w:val="009B5CAB"/>
    <w:rsid w:val="009B5F76"/>
    <w:rsid w:val="009B6743"/>
    <w:rsid w:val="009B6B80"/>
    <w:rsid w:val="009B6D0D"/>
    <w:rsid w:val="009B7230"/>
    <w:rsid w:val="009B7ED3"/>
    <w:rsid w:val="009B7F09"/>
    <w:rsid w:val="009C080F"/>
    <w:rsid w:val="009C0E0C"/>
    <w:rsid w:val="009C11EF"/>
    <w:rsid w:val="009C165C"/>
    <w:rsid w:val="009C179A"/>
    <w:rsid w:val="009C1AA8"/>
    <w:rsid w:val="009C1D3A"/>
    <w:rsid w:val="009C2649"/>
    <w:rsid w:val="009C28D2"/>
    <w:rsid w:val="009C2E97"/>
    <w:rsid w:val="009C368C"/>
    <w:rsid w:val="009C3A2F"/>
    <w:rsid w:val="009C3A95"/>
    <w:rsid w:val="009C3B1A"/>
    <w:rsid w:val="009C3B8B"/>
    <w:rsid w:val="009C43EB"/>
    <w:rsid w:val="009C45B1"/>
    <w:rsid w:val="009C4694"/>
    <w:rsid w:val="009C4B1C"/>
    <w:rsid w:val="009C4BF3"/>
    <w:rsid w:val="009C5D70"/>
    <w:rsid w:val="009C6519"/>
    <w:rsid w:val="009C703F"/>
    <w:rsid w:val="009C75D7"/>
    <w:rsid w:val="009C7699"/>
    <w:rsid w:val="009C7DBF"/>
    <w:rsid w:val="009C7F97"/>
    <w:rsid w:val="009D036C"/>
    <w:rsid w:val="009D0556"/>
    <w:rsid w:val="009D08AE"/>
    <w:rsid w:val="009D0F66"/>
    <w:rsid w:val="009D10ED"/>
    <w:rsid w:val="009D1A41"/>
    <w:rsid w:val="009D1C6F"/>
    <w:rsid w:val="009D200C"/>
    <w:rsid w:val="009D233F"/>
    <w:rsid w:val="009D386F"/>
    <w:rsid w:val="009D388F"/>
    <w:rsid w:val="009D3AB6"/>
    <w:rsid w:val="009D3BC4"/>
    <w:rsid w:val="009D3C92"/>
    <w:rsid w:val="009D3D20"/>
    <w:rsid w:val="009D442F"/>
    <w:rsid w:val="009D476A"/>
    <w:rsid w:val="009D4D32"/>
    <w:rsid w:val="009D57F0"/>
    <w:rsid w:val="009D5826"/>
    <w:rsid w:val="009D59C9"/>
    <w:rsid w:val="009D65B0"/>
    <w:rsid w:val="009D694A"/>
    <w:rsid w:val="009D700A"/>
    <w:rsid w:val="009D7126"/>
    <w:rsid w:val="009D7156"/>
    <w:rsid w:val="009D71E7"/>
    <w:rsid w:val="009D7235"/>
    <w:rsid w:val="009D75BC"/>
    <w:rsid w:val="009D7721"/>
    <w:rsid w:val="009D7784"/>
    <w:rsid w:val="009D7929"/>
    <w:rsid w:val="009D7B22"/>
    <w:rsid w:val="009E0024"/>
    <w:rsid w:val="009E0675"/>
    <w:rsid w:val="009E0FF7"/>
    <w:rsid w:val="009E1052"/>
    <w:rsid w:val="009E1964"/>
    <w:rsid w:val="009E212B"/>
    <w:rsid w:val="009E22E1"/>
    <w:rsid w:val="009E23DC"/>
    <w:rsid w:val="009E242C"/>
    <w:rsid w:val="009E2678"/>
    <w:rsid w:val="009E2708"/>
    <w:rsid w:val="009E28B0"/>
    <w:rsid w:val="009E30A5"/>
    <w:rsid w:val="009E4645"/>
    <w:rsid w:val="009E49E5"/>
    <w:rsid w:val="009E58A5"/>
    <w:rsid w:val="009E5AD2"/>
    <w:rsid w:val="009E60EE"/>
    <w:rsid w:val="009E631E"/>
    <w:rsid w:val="009E63E5"/>
    <w:rsid w:val="009E651B"/>
    <w:rsid w:val="009E6982"/>
    <w:rsid w:val="009E6B2A"/>
    <w:rsid w:val="009E718C"/>
    <w:rsid w:val="009E74B2"/>
    <w:rsid w:val="009E779F"/>
    <w:rsid w:val="009E77C7"/>
    <w:rsid w:val="009F0834"/>
    <w:rsid w:val="009F08D5"/>
    <w:rsid w:val="009F0CBF"/>
    <w:rsid w:val="009F1851"/>
    <w:rsid w:val="009F25A0"/>
    <w:rsid w:val="009F2A18"/>
    <w:rsid w:val="009F3984"/>
    <w:rsid w:val="009F3CC2"/>
    <w:rsid w:val="009F3DAA"/>
    <w:rsid w:val="009F3DB6"/>
    <w:rsid w:val="009F4393"/>
    <w:rsid w:val="009F449B"/>
    <w:rsid w:val="009F483A"/>
    <w:rsid w:val="009F4A06"/>
    <w:rsid w:val="009F4AA8"/>
    <w:rsid w:val="009F4BB8"/>
    <w:rsid w:val="009F51E3"/>
    <w:rsid w:val="009F5380"/>
    <w:rsid w:val="009F571D"/>
    <w:rsid w:val="009F5A2C"/>
    <w:rsid w:val="009F5C60"/>
    <w:rsid w:val="009F5CBB"/>
    <w:rsid w:val="009F6BD3"/>
    <w:rsid w:val="009F7837"/>
    <w:rsid w:val="009F7F4F"/>
    <w:rsid w:val="00A002F9"/>
    <w:rsid w:val="00A00C51"/>
    <w:rsid w:val="00A00CDB"/>
    <w:rsid w:val="00A0173B"/>
    <w:rsid w:val="00A017C0"/>
    <w:rsid w:val="00A01915"/>
    <w:rsid w:val="00A01B2B"/>
    <w:rsid w:val="00A01B92"/>
    <w:rsid w:val="00A01CEB"/>
    <w:rsid w:val="00A0233E"/>
    <w:rsid w:val="00A03A71"/>
    <w:rsid w:val="00A03F22"/>
    <w:rsid w:val="00A042E4"/>
    <w:rsid w:val="00A05064"/>
    <w:rsid w:val="00A0509A"/>
    <w:rsid w:val="00A05351"/>
    <w:rsid w:val="00A05370"/>
    <w:rsid w:val="00A053AC"/>
    <w:rsid w:val="00A0546E"/>
    <w:rsid w:val="00A054C5"/>
    <w:rsid w:val="00A055BF"/>
    <w:rsid w:val="00A058B7"/>
    <w:rsid w:val="00A067D2"/>
    <w:rsid w:val="00A068C6"/>
    <w:rsid w:val="00A06A8D"/>
    <w:rsid w:val="00A06AA0"/>
    <w:rsid w:val="00A06F87"/>
    <w:rsid w:val="00A07043"/>
    <w:rsid w:val="00A071D0"/>
    <w:rsid w:val="00A07282"/>
    <w:rsid w:val="00A07547"/>
    <w:rsid w:val="00A07709"/>
    <w:rsid w:val="00A0795D"/>
    <w:rsid w:val="00A07AD4"/>
    <w:rsid w:val="00A1028C"/>
    <w:rsid w:val="00A10632"/>
    <w:rsid w:val="00A107AB"/>
    <w:rsid w:val="00A10A68"/>
    <w:rsid w:val="00A10AB5"/>
    <w:rsid w:val="00A10EAB"/>
    <w:rsid w:val="00A111AF"/>
    <w:rsid w:val="00A111D1"/>
    <w:rsid w:val="00A1169C"/>
    <w:rsid w:val="00A1207B"/>
    <w:rsid w:val="00A124DC"/>
    <w:rsid w:val="00A12914"/>
    <w:rsid w:val="00A12961"/>
    <w:rsid w:val="00A12CE2"/>
    <w:rsid w:val="00A1380F"/>
    <w:rsid w:val="00A13AD4"/>
    <w:rsid w:val="00A13CFA"/>
    <w:rsid w:val="00A13F41"/>
    <w:rsid w:val="00A13FA7"/>
    <w:rsid w:val="00A143F0"/>
    <w:rsid w:val="00A145EF"/>
    <w:rsid w:val="00A14A7F"/>
    <w:rsid w:val="00A14ABC"/>
    <w:rsid w:val="00A150C8"/>
    <w:rsid w:val="00A15107"/>
    <w:rsid w:val="00A17B89"/>
    <w:rsid w:val="00A17D6B"/>
    <w:rsid w:val="00A17F58"/>
    <w:rsid w:val="00A20C50"/>
    <w:rsid w:val="00A2119F"/>
    <w:rsid w:val="00A2120F"/>
    <w:rsid w:val="00A21BF8"/>
    <w:rsid w:val="00A22139"/>
    <w:rsid w:val="00A22D53"/>
    <w:rsid w:val="00A230D5"/>
    <w:rsid w:val="00A2340B"/>
    <w:rsid w:val="00A23539"/>
    <w:rsid w:val="00A235AD"/>
    <w:rsid w:val="00A236D9"/>
    <w:rsid w:val="00A238EE"/>
    <w:rsid w:val="00A23B50"/>
    <w:rsid w:val="00A24744"/>
    <w:rsid w:val="00A248CC"/>
    <w:rsid w:val="00A24C6D"/>
    <w:rsid w:val="00A253AB"/>
    <w:rsid w:val="00A256B8"/>
    <w:rsid w:val="00A25AE2"/>
    <w:rsid w:val="00A25B4A"/>
    <w:rsid w:val="00A2632E"/>
    <w:rsid w:val="00A268B7"/>
    <w:rsid w:val="00A2711E"/>
    <w:rsid w:val="00A27239"/>
    <w:rsid w:val="00A30CC2"/>
    <w:rsid w:val="00A30E56"/>
    <w:rsid w:val="00A30F1F"/>
    <w:rsid w:val="00A31151"/>
    <w:rsid w:val="00A3155A"/>
    <w:rsid w:val="00A31D6A"/>
    <w:rsid w:val="00A3220A"/>
    <w:rsid w:val="00A32755"/>
    <w:rsid w:val="00A3348D"/>
    <w:rsid w:val="00A33E86"/>
    <w:rsid w:val="00A34041"/>
    <w:rsid w:val="00A34943"/>
    <w:rsid w:val="00A34A37"/>
    <w:rsid w:val="00A34F39"/>
    <w:rsid w:val="00A35BCA"/>
    <w:rsid w:val="00A35F7C"/>
    <w:rsid w:val="00A36609"/>
    <w:rsid w:val="00A367D1"/>
    <w:rsid w:val="00A36941"/>
    <w:rsid w:val="00A36B35"/>
    <w:rsid w:val="00A36D7A"/>
    <w:rsid w:val="00A37642"/>
    <w:rsid w:val="00A37996"/>
    <w:rsid w:val="00A37A2B"/>
    <w:rsid w:val="00A37B25"/>
    <w:rsid w:val="00A37B4A"/>
    <w:rsid w:val="00A400A7"/>
    <w:rsid w:val="00A40115"/>
    <w:rsid w:val="00A404AE"/>
    <w:rsid w:val="00A407E5"/>
    <w:rsid w:val="00A4134D"/>
    <w:rsid w:val="00A41C1F"/>
    <w:rsid w:val="00A42B4D"/>
    <w:rsid w:val="00A42CC9"/>
    <w:rsid w:val="00A4324D"/>
    <w:rsid w:val="00A432C0"/>
    <w:rsid w:val="00A44246"/>
    <w:rsid w:val="00A442AF"/>
    <w:rsid w:val="00A44430"/>
    <w:rsid w:val="00A44923"/>
    <w:rsid w:val="00A44A7D"/>
    <w:rsid w:val="00A4598F"/>
    <w:rsid w:val="00A45B9E"/>
    <w:rsid w:val="00A46494"/>
    <w:rsid w:val="00A465C4"/>
    <w:rsid w:val="00A46DDE"/>
    <w:rsid w:val="00A50295"/>
    <w:rsid w:val="00A5070D"/>
    <w:rsid w:val="00A50D7D"/>
    <w:rsid w:val="00A510FA"/>
    <w:rsid w:val="00A512F1"/>
    <w:rsid w:val="00A51F10"/>
    <w:rsid w:val="00A524F4"/>
    <w:rsid w:val="00A52AD0"/>
    <w:rsid w:val="00A52ADD"/>
    <w:rsid w:val="00A53080"/>
    <w:rsid w:val="00A53506"/>
    <w:rsid w:val="00A53654"/>
    <w:rsid w:val="00A53AC9"/>
    <w:rsid w:val="00A53BA8"/>
    <w:rsid w:val="00A5445F"/>
    <w:rsid w:val="00A545D0"/>
    <w:rsid w:val="00A546E0"/>
    <w:rsid w:val="00A54A48"/>
    <w:rsid w:val="00A553F7"/>
    <w:rsid w:val="00A55D31"/>
    <w:rsid w:val="00A570AA"/>
    <w:rsid w:val="00A571CC"/>
    <w:rsid w:val="00A57A9E"/>
    <w:rsid w:val="00A603E1"/>
    <w:rsid w:val="00A60A62"/>
    <w:rsid w:val="00A6100B"/>
    <w:rsid w:val="00A611CD"/>
    <w:rsid w:val="00A6165E"/>
    <w:rsid w:val="00A61C74"/>
    <w:rsid w:val="00A62266"/>
    <w:rsid w:val="00A62303"/>
    <w:rsid w:val="00A62931"/>
    <w:rsid w:val="00A629B5"/>
    <w:rsid w:val="00A62F76"/>
    <w:rsid w:val="00A6379F"/>
    <w:rsid w:val="00A63BF8"/>
    <w:rsid w:val="00A645B0"/>
    <w:rsid w:val="00A64957"/>
    <w:rsid w:val="00A64DC7"/>
    <w:rsid w:val="00A6510D"/>
    <w:rsid w:val="00A6523E"/>
    <w:rsid w:val="00A65450"/>
    <w:rsid w:val="00A6548A"/>
    <w:rsid w:val="00A6568B"/>
    <w:rsid w:val="00A656C2"/>
    <w:rsid w:val="00A656FB"/>
    <w:rsid w:val="00A65CD0"/>
    <w:rsid w:val="00A66180"/>
    <w:rsid w:val="00A66215"/>
    <w:rsid w:val="00A66421"/>
    <w:rsid w:val="00A6646E"/>
    <w:rsid w:val="00A6648A"/>
    <w:rsid w:val="00A67308"/>
    <w:rsid w:val="00A67C63"/>
    <w:rsid w:val="00A7020A"/>
    <w:rsid w:val="00A707FD"/>
    <w:rsid w:val="00A70A6D"/>
    <w:rsid w:val="00A70B30"/>
    <w:rsid w:val="00A7135E"/>
    <w:rsid w:val="00A71469"/>
    <w:rsid w:val="00A71542"/>
    <w:rsid w:val="00A71EB8"/>
    <w:rsid w:val="00A7235E"/>
    <w:rsid w:val="00A72424"/>
    <w:rsid w:val="00A72A3C"/>
    <w:rsid w:val="00A72B96"/>
    <w:rsid w:val="00A72BAF"/>
    <w:rsid w:val="00A72CF6"/>
    <w:rsid w:val="00A72DF2"/>
    <w:rsid w:val="00A733CD"/>
    <w:rsid w:val="00A73616"/>
    <w:rsid w:val="00A739D5"/>
    <w:rsid w:val="00A73A0F"/>
    <w:rsid w:val="00A73DF6"/>
    <w:rsid w:val="00A73E12"/>
    <w:rsid w:val="00A73FFC"/>
    <w:rsid w:val="00A7458A"/>
    <w:rsid w:val="00A7470B"/>
    <w:rsid w:val="00A747E3"/>
    <w:rsid w:val="00A74AE0"/>
    <w:rsid w:val="00A74B8A"/>
    <w:rsid w:val="00A74EE9"/>
    <w:rsid w:val="00A750FB"/>
    <w:rsid w:val="00A75D7A"/>
    <w:rsid w:val="00A76A3B"/>
    <w:rsid w:val="00A774E8"/>
    <w:rsid w:val="00A77791"/>
    <w:rsid w:val="00A77855"/>
    <w:rsid w:val="00A77A4D"/>
    <w:rsid w:val="00A8062F"/>
    <w:rsid w:val="00A80868"/>
    <w:rsid w:val="00A80991"/>
    <w:rsid w:val="00A81152"/>
    <w:rsid w:val="00A8197B"/>
    <w:rsid w:val="00A81C71"/>
    <w:rsid w:val="00A81ED3"/>
    <w:rsid w:val="00A821F7"/>
    <w:rsid w:val="00A823CE"/>
    <w:rsid w:val="00A82B98"/>
    <w:rsid w:val="00A82BFF"/>
    <w:rsid w:val="00A82EF9"/>
    <w:rsid w:val="00A82FA8"/>
    <w:rsid w:val="00A83118"/>
    <w:rsid w:val="00A831F0"/>
    <w:rsid w:val="00A839F8"/>
    <w:rsid w:val="00A83BF5"/>
    <w:rsid w:val="00A83CCF"/>
    <w:rsid w:val="00A83D17"/>
    <w:rsid w:val="00A83E1D"/>
    <w:rsid w:val="00A83FD9"/>
    <w:rsid w:val="00A8480C"/>
    <w:rsid w:val="00A850B5"/>
    <w:rsid w:val="00A85487"/>
    <w:rsid w:val="00A85E1F"/>
    <w:rsid w:val="00A86100"/>
    <w:rsid w:val="00A86374"/>
    <w:rsid w:val="00A8647D"/>
    <w:rsid w:val="00A86B15"/>
    <w:rsid w:val="00A87A4F"/>
    <w:rsid w:val="00A87EAB"/>
    <w:rsid w:val="00A87EB8"/>
    <w:rsid w:val="00A907A9"/>
    <w:rsid w:val="00A90C9B"/>
    <w:rsid w:val="00A90CAB"/>
    <w:rsid w:val="00A9185D"/>
    <w:rsid w:val="00A919F0"/>
    <w:rsid w:val="00A92300"/>
    <w:rsid w:val="00A92366"/>
    <w:rsid w:val="00A92400"/>
    <w:rsid w:val="00A92870"/>
    <w:rsid w:val="00A928A0"/>
    <w:rsid w:val="00A92E51"/>
    <w:rsid w:val="00A92F58"/>
    <w:rsid w:val="00A93678"/>
    <w:rsid w:val="00A937A0"/>
    <w:rsid w:val="00A93B71"/>
    <w:rsid w:val="00A94791"/>
    <w:rsid w:val="00A94C2D"/>
    <w:rsid w:val="00A94CB6"/>
    <w:rsid w:val="00A9500E"/>
    <w:rsid w:val="00A95311"/>
    <w:rsid w:val="00A9564F"/>
    <w:rsid w:val="00A9577A"/>
    <w:rsid w:val="00A95C80"/>
    <w:rsid w:val="00A95F62"/>
    <w:rsid w:val="00A9705F"/>
    <w:rsid w:val="00A97768"/>
    <w:rsid w:val="00A97A2C"/>
    <w:rsid w:val="00A97A6F"/>
    <w:rsid w:val="00A97B1D"/>
    <w:rsid w:val="00A97E50"/>
    <w:rsid w:val="00AA05A3"/>
    <w:rsid w:val="00AA0F15"/>
    <w:rsid w:val="00AA1502"/>
    <w:rsid w:val="00AA1D2D"/>
    <w:rsid w:val="00AA2650"/>
    <w:rsid w:val="00AA2786"/>
    <w:rsid w:val="00AA2B40"/>
    <w:rsid w:val="00AA2D7E"/>
    <w:rsid w:val="00AA2E72"/>
    <w:rsid w:val="00AA3390"/>
    <w:rsid w:val="00AA3476"/>
    <w:rsid w:val="00AA3619"/>
    <w:rsid w:val="00AA3675"/>
    <w:rsid w:val="00AA3853"/>
    <w:rsid w:val="00AA386E"/>
    <w:rsid w:val="00AA3973"/>
    <w:rsid w:val="00AA3E90"/>
    <w:rsid w:val="00AA46DE"/>
    <w:rsid w:val="00AA4FF4"/>
    <w:rsid w:val="00AA5B2D"/>
    <w:rsid w:val="00AA5CBF"/>
    <w:rsid w:val="00AA60B3"/>
    <w:rsid w:val="00AA60B5"/>
    <w:rsid w:val="00AA6268"/>
    <w:rsid w:val="00AA6666"/>
    <w:rsid w:val="00AA66E7"/>
    <w:rsid w:val="00AA6F6D"/>
    <w:rsid w:val="00AA7578"/>
    <w:rsid w:val="00AA7DDA"/>
    <w:rsid w:val="00AB0292"/>
    <w:rsid w:val="00AB03C5"/>
    <w:rsid w:val="00AB040A"/>
    <w:rsid w:val="00AB075C"/>
    <w:rsid w:val="00AB0A4A"/>
    <w:rsid w:val="00AB0AF7"/>
    <w:rsid w:val="00AB0EF9"/>
    <w:rsid w:val="00AB104C"/>
    <w:rsid w:val="00AB11FB"/>
    <w:rsid w:val="00AB1316"/>
    <w:rsid w:val="00AB1724"/>
    <w:rsid w:val="00AB1BF2"/>
    <w:rsid w:val="00AB1DF4"/>
    <w:rsid w:val="00AB2079"/>
    <w:rsid w:val="00AB23AC"/>
    <w:rsid w:val="00AB27DA"/>
    <w:rsid w:val="00AB290E"/>
    <w:rsid w:val="00AB2FCF"/>
    <w:rsid w:val="00AB3285"/>
    <w:rsid w:val="00AB32E6"/>
    <w:rsid w:val="00AB340D"/>
    <w:rsid w:val="00AB36D2"/>
    <w:rsid w:val="00AB392F"/>
    <w:rsid w:val="00AB3D74"/>
    <w:rsid w:val="00AB3DD2"/>
    <w:rsid w:val="00AB3FC4"/>
    <w:rsid w:val="00AB4039"/>
    <w:rsid w:val="00AB4AB3"/>
    <w:rsid w:val="00AB4F90"/>
    <w:rsid w:val="00AB501F"/>
    <w:rsid w:val="00AB5ADD"/>
    <w:rsid w:val="00AB60D9"/>
    <w:rsid w:val="00AB6742"/>
    <w:rsid w:val="00AB6BF6"/>
    <w:rsid w:val="00AB6C80"/>
    <w:rsid w:val="00AB6CF3"/>
    <w:rsid w:val="00AB70AB"/>
    <w:rsid w:val="00AB73E4"/>
    <w:rsid w:val="00AB7738"/>
    <w:rsid w:val="00AB7DDF"/>
    <w:rsid w:val="00AC046C"/>
    <w:rsid w:val="00AC0678"/>
    <w:rsid w:val="00AC0895"/>
    <w:rsid w:val="00AC0B82"/>
    <w:rsid w:val="00AC0B92"/>
    <w:rsid w:val="00AC0C44"/>
    <w:rsid w:val="00AC1DD7"/>
    <w:rsid w:val="00AC2364"/>
    <w:rsid w:val="00AC2837"/>
    <w:rsid w:val="00AC2C1E"/>
    <w:rsid w:val="00AC2D15"/>
    <w:rsid w:val="00AC2F05"/>
    <w:rsid w:val="00AC30FF"/>
    <w:rsid w:val="00AC3102"/>
    <w:rsid w:val="00AC3208"/>
    <w:rsid w:val="00AC3A13"/>
    <w:rsid w:val="00AC3C4C"/>
    <w:rsid w:val="00AC3CC2"/>
    <w:rsid w:val="00AC3F9F"/>
    <w:rsid w:val="00AC4082"/>
    <w:rsid w:val="00AC44C9"/>
    <w:rsid w:val="00AC4B66"/>
    <w:rsid w:val="00AC4BB0"/>
    <w:rsid w:val="00AC4BE9"/>
    <w:rsid w:val="00AC4DF7"/>
    <w:rsid w:val="00AC5954"/>
    <w:rsid w:val="00AC5BFC"/>
    <w:rsid w:val="00AC5D82"/>
    <w:rsid w:val="00AC5DA6"/>
    <w:rsid w:val="00AC6B77"/>
    <w:rsid w:val="00AC7002"/>
    <w:rsid w:val="00AC7C00"/>
    <w:rsid w:val="00AC7C3A"/>
    <w:rsid w:val="00AC7F1A"/>
    <w:rsid w:val="00AC7F6D"/>
    <w:rsid w:val="00AC7F72"/>
    <w:rsid w:val="00AD03A1"/>
    <w:rsid w:val="00AD08C9"/>
    <w:rsid w:val="00AD0FB6"/>
    <w:rsid w:val="00AD16F6"/>
    <w:rsid w:val="00AD17C7"/>
    <w:rsid w:val="00AD1EA9"/>
    <w:rsid w:val="00AD1F71"/>
    <w:rsid w:val="00AD25E7"/>
    <w:rsid w:val="00AD2C2D"/>
    <w:rsid w:val="00AD2E65"/>
    <w:rsid w:val="00AD3054"/>
    <w:rsid w:val="00AD3E04"/>
    <w:rsid w:val="00AD46BB"/>
    <w:rsid w:val="00AD4F36"/>
    <w:rsid w:val="00AD5097"/>
    <w:rsid w:val="00AD51A6"/>
    <w:rsid w:val="00AD51C0"/>
    <w:rsid w:val="00AD5C10"/>
    <w:rsid w:val="00AD6479"/>
    <w:rsid w:val="00AD673E"/>
    <w:rsid w:val="00AD6840"/>
    <w:rsid w:val="00AD6D9A"/>
    <w:rsid w:val="00AD6DA7"/>
    <w:rsid w:val="00AD7492"/>
    <w:rsid w:val="00AD7AB2"/>
    <w:rsid w:val="00AD7B6E"/>
    <w:rsid w:val="00AE0050"/>
    <w:rsid w:val="00AE06F0"/>
    <w:rsid w:val="00AE09BD"/>
    <w:rsid w:val="00AE0BB6"/>
    <w:rsid w:val="00AE0D3C"/>
    <w:rsid w:val="00AE0DFC"/>
    <w:rsid w:val="00AE0F63"/>
    <w:rsid w:val="00AE0F8A"/>
    <w:rsid w:val="00AE14CE"/>
    <w:rsid w:val="00AE180A"/>
    <w:rsid w:val="00AE1A87"/>
    <w:rsid w:val="00AE1B4B"/>
    <w:rsid w:val="00AE2AA1"/>
    <w:rsid w:val="00AE3435"/>
    <w:rsid w:val="00AE3703"/>
    <w:rsid w:val="00AE3760"/>
    <w:rsid w:val="00AE3936"/>
    <w:rsid w:val="00AE3DC7"/>
    <w:rsid w:val="00AE4098"/>
    <w:rsid w:val="00AE4109"/>
    <w:rsid w:val="00AE436E"/>
    <w:rsid w:val="00AE465B"/>
    <w:rsid w:val="00AE4B38"/>
    <w:rsid w:val="00AE4BA5"/>
    <w:rsid w:val="00AE4BF4"/>
    <w:rsid w:val="00AE4D0A"/>
    <w:rsid w:val="00AE5572"/>
    <w:rsid w:val="00AE5ACD"/>
    <w:rsid w:val="00AE5AE5"/>
    <w:rsid w:val="00AE5C0B"/>
    <w:rsid w:val="00AE5F02"/>
    <w:rsid w:val="00AE641E"/>
    <w:rsid w:val="00AE6968"/>
    <w:rsid w:val="00AE6B4B"/>
    <w:rsid w:val="00AE6BBB"/>
    <w:rsid w:val="00AE74C7"/>
    <w:rsid w:val="00AE7649"/>
    <w:rsid w:val="00AF0037"/>
    <w:rsid w:val="00AF03E3"/>
    <w:rsid w:val="00AF0528"/>
    <w:rsid w:val="00AF062A"/>
    <w:rsid w:val="00AF07A3"/>
    <w:rsid w:val="00AF0E28"/>
    <w:rsid w:val="00AF1699"/>
    <w:rsid w:val="00AF171D"/>
    <w:rsid w:val="00AF1CCE"/>
    <w:rsid w:val="00AF1E1D"/>
    <w:rsid w:val="00AF1F47"/>
    <w:rsid w:val="00AF2CBD"/>
    <w:rsid w:val="00AF331E"/>
    <w:rsid w:val="00AF34DB"/>
    <w:rsid w:val="00AF36DA"/>
    <w:rsid w:val="00AF3E43"/>
    <w:rsid w:val="00AF4B26"/>
    <w:rsid w:val="00AF4BD5"/>
    <w:rsid w:val="00AF4EB3"/>
    <w:rsid w:val="00AF5335"/>
    <w:rsid w:val="00AF5623"/>
    <w:rsid w:val="00AF567A"/>
    <w:rsid w:val="00AF5ED7"/>
    <w:rsid w:val="00AF5F44"/>
    <w:rsid w:val="00AF62A5"/>
    <w:rsid w:val="00AF66CC"/>
    <w:rsid w:val="00AF6B6A"/>
    <w:rsid w:val="00AF72C9"/>
    <w:rsid w:val="00AF75CB"/>
    <w:rsid w:val="00AF7789"/>
    <w:rsid w:val="00B00413"/>
    <w:rsid w:val="00B0114E"/>
    <w:rsid w:val="00B018C7"/>
    <w:rsid w:val="00B01B5D"/>
    <w:rsid w:val="00B01EED"/>
    <w:rsid w:val="00B0261A"/>
    <w:rsid w:val="00B02625"/>
    <w:rsid w:val="00B02861"/>
    <w:rsid w:val="00B02DDB"/>
    <w:rsid w:val="00B02F74"/>
    <w:rsid w:val="00B03A34"/>
    <w:rsid w:val="00B046B2"/>
    <w:rsid w:val="00B046EE"/>
    <w:rsid w:val="00B04F0C"/>
    <w:rsid w:val="00B05112"/>
    <w:rsid w:val="00B051C0"/>
    <w:rsid w:val="00B057E0"/>
    <w:rsid w:val="00B057E3"/>
    <w:rsid w:val="00B0597C"/>
    <w:rsid w:val="00B06140"/>
    <w:rsid w:val="00B063AB"/>
    <w:rsid w:val="00B06715"/>
    <w:rsid w:val="00B06C02"/>
    <w:rsid w:val="00B06F86"/>
    <w:rsid w:val="00B0751D"/>
    <w:rsid w:val="00B07E1D"/>
    <w:rsid w:val="00B10957"/>
    <w:rsid w:val="00B10AC0"/>
    <w:rsid w:val="00B11077"/>
    <w:rsid w:val="00B112CC"/>
    <w:rsid w:val="00B1136B"/>
    <w:rsid w:val="00B11C9D"/>
    <w:rsid w:val="00B12CB0"/>
    <w:rsid w:val="00B135D6"/>
    <w:rsid w:val="00B137EB"/>
    <w:rsid w:val="00B138B6"/>
    <w:rsid w:val="00B13954"/>
    <w:rsid w:val="00B13CDF"/>
    <w:rsid w:val="00B13EBD"/>
    <w:rsid w:val="00B13EEC"/>
    <w:rsid w:val="00B13F09"/>
    <w:rsid w:val="00B14029"/>
    <w:rsid w:val="00B144D8"/>
    <w:rsid w:val="00B1456F"/>
    <w:rsid w:val="00B14807"/>
    <w:rsid w:val="00B15B3B"/>
    <w:rsid w:val="00B16580"/>
    <w:rsid w:val="00B1673D"/>
    <w:rsid w:val="00B167D1"/>
    <w:rsid w:val="00B1683C"/>
    <w:rsid w:val="00B17686"/>
    <w:rsid w:val="00B17688"/>
    <w:rsid w:val="00B17BA0"/>
    <w:rsid w:val="00B17CBE"/>
    <w:rsid w:val="00B17DC2"/>
    <w:rsid w:val="00B203BD"/>
    <w:rsid w:val="00B20D5C"/>
    <w:rsid w:val="00B21656"/>
    <w:rsid w:val="00B21A08"/>
    <w:rsid w:val="00B21FB5"/>
    <w:rsid w:val="00B2248C"/>
    <w:rsid w:val="00B227B3"/>
    <w:rsid w:val="00B227DC"/>
    <w:rsid w:val="00B23031"/>
    <w:rsid w:val="00B233A0"/>
    <w:rsid w:val="00B238AD"/>
    <w:rsid w:val="00B243D3"/>
    <w:rsid w:val="00B24762"/>
    <w:rsid w:val="00B24A08"/>
    <w:rsid w:val="00B24B45"/>
    <w:rsid w:val="00B2512F"/>
    <w:rsid w:val="00B25251"/>
    <w:rsid w:val="00B252B4"/>
    <w:rsid w:val="00B25449"/>
    <w:rsid w:val="00B26E58"/>
    <w:rsid w:val="00B274A6"/>
    <w:rsid w:val="00B27A79"/>
    <w:rsid w:val="00B27D2C"/>
    <w:rsid w:val="00B3031D"/>
    <w:rsid w:val="00B30715"/>
    <w:rsid w:val="00B30887"/>
    <w:rsid w:val="00B30939"/>
    <w:rsid w:val="00B311F8"/>
    <w:rsid w:val="00B31B3F"/>
    <w:rsid w:val="00B31CCC"/>
    <w:rsid w:val="00B323C0"/>
    <w:rsid w:val="00B32508"/>
    <w:rsid w:val="00B32527"/>
    <w:rsid w:val="00B325E2"/>
    <w:rsid w:val="00B32863"/>
    <w:rsid w:val="00B32E0C"/>
    <w:rsid w:val="00B32FE2"/>
    <w:rsid w:val="00B332BD"/>
    <w:rsid w:val="00B33923"/>
    <w:rsid w:val="00B33FD6"/>
    <w:rsid w:val="00B340A9"/>
    <w:rsid w:val="00B343C3"/>
    <w:rsid w:val="00B348C8"/>
    <w:rsid w:val="00B355A6"/>
    <w:rsid w:val="00B35A5A"/>
    <w:rsid w:val="00B35F9F"/>
    <w:rsid w:val="00B36397"/>
    <w:rsid w:val="00B365AE"/>
    <w:rsid w:val="00B3667C"/>
    <w:rsid w:val="00B369B9"/>
    <w:rsid w:val="00B36A69"/>
    <w:rsid w:val="00B37E2C"/>
    <w:rsid w:val="00B37E84"/>
    <w:rsid w:val="00B41087"/>
    <w:rsid w:val="00B41658"/>
    <w:rsid w:val="00B41A89"/>
    <w:rsid w:val="00B42241"/>
    <w:rsid w:val="00B42E9F"/>
    <w:rsid w:val="00B43139"/>
    <w:rsid w:val="00B433AE"/>
    <w:rsid w:val="00B435BF"/>
    <w:rsid w:val="00B43929"/>
    <w:rsid w:val="00B43987"/>
    <w:rsid w:val="00B442DB"/>
    <w:rsid w:val="00B45316"/>
    <w:rsid w:val="00B45349"/>
    <w:rsid w:val="00B454A3"/>
    <w:rsid w:val="00B45524"/>
    <w:rsid w:val="00B45683"/>
    <w:rsid w:val="00B45ED6"/>
    <w:rsid w:val="00B45FAA"/>
    <w:rsid w:val="00B46C32"/>
    <w:rsid w:val="00B471B8"/>
    <w:rsid w:val="00B472E5"/>
    <w:rsid w:val="00B474B4"/>
    <w:rsid w:val="00B4750E"/>
    <w:rsid w:val="00B4756E"/>
    <w:rsid w:val="00B4782D"/>
    <w:rsid w:val="00B47B23"/>
    <w:rsid w:val="00B47FC2"/>
    <w:rsid w:val="00B47FF9"/>
    <w:rsid w:val="00B5049C"/>
    <w:rsid w:val="00B509B1"/>
    <w:rsid w:val="00B50AFB"/>
    <w:rsid w:val="00B50C25"/>
    <w:rsid w:val="00B50CB2"/>
    <w:rsid w:val="00B50E54"/>
    <w:rsid w:val="00B5255F"/>
    <w:rsid w:val="00B52FAA"/>
    <w:rsid w:val="00B532B5"/>
    <w:rsid w:val="00B53A67"/>
    <w:rsid w:val="00B53E7A"/>
    <w:rsid w:val="00B54127"/>
    <w:rsid w:val="00B5497C"/>
    <w:rsid w:val="00B54B85"/>
    <w:rsid w:val="00B55B9C"/>
    <w:rsid w:val="00B560C5"/>
    <w:rsid w:val="00B56163"/>
    <w:rsid w:val="00B567CF"/>
    <w:rsid w:val="00B56892"/>
    <w:rsid w:val="00B56E6C"/>
    <w:rsid w:val="00B573C4"/>
    <w:rsid w:val="00B573EE"/>
    <w:rsid w:val="00B57996"/>
    <w:rsid w:val="00B57C8E"/>
    <w:rsid w:val="00B60049"/>
    <w:rsid w:val="00B6024B"/>
    <w:rsid w:val="00B602B2"/>
    <w:rsid w:val="00B602E4"/>
    <w:rsid w:val="00B6073A"/>
    <w:rsid w:val="00B60752"/>
    <w:rsid w:val="00B6128F"/>
    <w:rsid w:val="00B61356"/>
    <w:rsid w:val="00B617AD"/>
    <w:rsid w:val="00B61AA5"/>
    <w:rsid w:val="00B61AF8"/>
    <w:rsid w:val="00B61B2F"/>
    <w:rsid w:val="00B623BD"/>
    <w:rsid w:val="00B62D02"/>
    <w:rsid w:val="00B6372E"/>
    <w:rsid w:val="00B6414F"/>
    <w:rsid w:val="00B64D7A"/>
    <w:rsid w:val="00B64F6C"/>
    <w:rsid w:val="00B65176"/>
    <w:rsid w:val="00B652F2"/>
    <w:rsid w:val="00B6606B"/>
    <w:rsid w:val="00B666BF"/>
    <w:rsid w:val="00B669C4"/>
    <w:rsid w:val="00B67787"/>
    <w:rsid w:val="00B677CF"/>
    <w:rsid w:val="00B67D1F"/>
    <w:rsid w:val="00B67FF6"/>
    <w:rsid w:val="00B70B76"/>
    <w:rsid w:val="00B70C1E"/>
    <w:rsid w:val="00B7137F"/>
    <w:rsid w:val="00B715B6"/>
    <w:rsid w:val="00B71766"/>
    <w:rsid w:val="00B719F6"/>
    <w:rsid w:val="00B71EA8"/>
    <w:rsid w:val="00B71EF1"/>
    <w:rsid w:val="00B7202C"/>
    <w:rsid w:val="00B720C6"/>
    <w:rsid w:val="00B722F5"/>
    <w:rsid w:val="00B723D1"/>
    <w:rsid w:val="00B7266A"/>
    <w:rsid w:val="00B72F88"/>
    <w:rsid w:val="00B72F91"/>
    <w:rsid w:val="00B7328E"/>
    <w:rsid w:val="00B73561"/>
    <w:rsid w:val="00B7383F"/>
    <w:rsid w:val="00B73923"/>
    <w:rsid w:val="00B739B5"/>
    <w:rsid w:val="00B73DD6"/>
    <w:rsid w:val="00B74665"/>
    <w:rsid w:val="00B7484F"/>
    <w:rsid w:val="00B74ADF"/>
    <w:rsid w:val="00B74FB9"/>
    <w:rsid w:val="00B752FB"/>
    <w:rsid w:val="00B75B16"/>
    <w:rsid w:val="00B75E7E"/>
    <w:rsid w:val="00B76034"/>
    <w:rsid w:val="00B7636F"/>
    <w:rsid w:val="00B76884"/>
    <w:rsid w:val="00B7693F"/>
    <w:rsid w:val="00B769B8"/>
    <w:rsid w:val="00B76AED"/>
    <w:rsid w:val="00B76BC3"/>
    <w:rsid w:val="00B77219"/>
    <w:rsid w:val="00B773B2"/>
    <w:rsid w:val="00B779CC"/>
    <w:rsid w:val="00B77A46"/>
    <w:rsid w:val="00B77CEB"/>
    <w:rsid w:val="00B77D09"/>
    <w:rsid w:val="00B77FD5"/>
    <w:rsid w:val="00B8058E"/>
    <w:rsid w:val="00B80CBA"/>
    <w:rsid w:val="00B81270"/>
    <w:rsid w:val="00B81C4A"/>
    <w:rsid w:val="00B8266C"/>
    <w:rsid w:val="00B82774"/>
    <w:rsid w:val="00B8291B"/>
    <w:rsid w:val="00B82BC5"/>
    <w:rsid w:val="00B832CF"/>
    <w:rsid w:val="00B8358C"/>
    <w:rsid w:val="00B838FB"/>
    <w:rsid w:val="00B83BE7"/>
    <w:rsid w:val="00B83C07"/>
    <w:rsid w:val="00B84832"/>
    <w:rsid w:val="00B84A2A"/>
    <w:rsid w:val="00B84B9E"/>
    <w:rsid w:val="00B84E80"/>
    <w:rsid w:val="00B84E8E"/>
    <w:rsid w:val="00B84FDA"/>
    <w:rsid w:val="00B851D9"/>
    <w:rsid w:val="00B8537E"/>
    <w:rsid w:val="00B85453"/>
    <w:rsid w:val="00B854E9"/>
    <w:rsid w:val="00B856F0"/>
    <w:rsid w:val="00B86053"/>
    <w:rsid w:val="00B862B8"/>
    <w:rsid w:val="00B864AB"/>
    <w:rsid w:val="00B86AD4"/>
    <w:rsid w:val="00B86DD1"/>
    <w:rsid w:val="00B875CF"/>
    <w:rsid w:val="00B8791A"/>
    <w:rsid w:val="00B87ABA"/>
    <w:rsid w:val="00B87C85"/>
    <w:rsid w:val="00B90BAB"/>
    <w:rsid w:val="00B91011"/>
    <w:rsid w:val="00B91756"/>
    <w:rsid w:val="00B9188C"/>
    <w:rsid w:val="00B9191D"/>
    <w:rsid w:val="00B91AD3"/>
    <w:rsid w:val="00B91F56"/>
    <w:rsid w:val="00B92228"/>
    <w:rsid w:val="00B9276C"/>
    <w:rsid w:val="00B92CEE"/>
    <w:rsid w:val="00B92F49"/>
    <w:rsid w:val="00B933FB"/>
    <w:rsid w:val="00B9386B"/>
    <w:rsid w:val="00B938B7"/>
    <w:rsid w:val="00B939BD"/>
    <w:rsid w:val="00B93A94"/>
    <w:rsid w:val="00B93D08"/>
    <w:rsid w:val="00B93E56"/>
    <w:rsid w:val="00B93EE9"/>
    <w:rsid w:val="00B9405F"/>
    <w:rsid w:val="00B94174"/>
    <w:rsid w:val="00B9418C"/>
    <w:rsid w:val="00B9428C"/>
    <w:rsid w:val="00B943D0"/>
    <w:rsid w:val="00B9446B"/>
    <w:rsid w:val="00B94798"/>
    <w:rsid w:val="00B947D4"/>
    <w:rsid w:val="00B94FD5"/>
    <w:rsid w:val="00B95077"/>
    <w:rsid w:val="00B95550"/>
    <w:rsid w:val="00B959C2"/>
    <w:rsid w:val="00B959CB"/>
    <w:rsid w:val="00B95D8D"/>
    <w:rsid w:val="00B964EE"/>
    <w:rsid w:val="00B96FA7"/>
    <w:rsid w:val="00B970F0"/>
    <w:rsid w:val="00B971AF"/>
    <w:rsid w:val="00B978EA"/>
    <w:rsid w:val="00B97916"/>
    <w:rsid w:val="00B97B2F"/>
    <w:rsid w:val="00B97B39"/>
    <w:rsid w:val="00B97C51"/>
    <w:rsid w:val="00B97ECC"/>
    <w:rsid w:val="00BA008C"/>
    <w:rsid w:val="00BA0840"/>
    <w:rsid w:val="00BA0CA5"/>
    <w:rsid w:val="00BA14E2"/>
    <w:rsid w:val="00BA273C"/>
    <w:rsid w:val="00BA2A62"/>
    <w:rsid w:val="00BA2DA6"/>
    <w:rsid w:val="00BA3644"/>
    <w:rsid w:val="00BA3E1E"/>
    <w:rsid w:val="00BA3F56"/>
    <w:rsid w:val="00BA42F9"/>
    <w:rsid w:val="00BA43F7"/>
    <w:rsid w:val="00BA4747"/>
    <w:rsid w:val="00BA4793"/>
    <w:rsid w:val="00BA51DE"/>
    <w:rsid w:val="00BA5539"/>
    <w:rsid w:val="00BA580D"/>
    <w:rsid w:val="00BA5A40"/>
    <w:rsid w:val="00BA6253"/>
    <w:rsid w:val="00BA69B0"/>
    <w:rsid w:val="00BA768A"/>
    <w:rsid w:val="00BA78A4"/>
    <w:rsid w:val="00BB00D7"/>
    <w:rsid w:val="00BB0112"/>
    <w:rsid w:val="00BB01C6"/>
    <w:rsid w:val="00BB091E"/>
    <w:rsid w:val="00BB0947"/>
    <w:rsid w:val="00BB09BC"/>
    <w:rsid w:val="00BB14F8"/>
    <w:rsid w:val="00BB1BFD"/>
    <w:rsid w:val="00BB2021"/>
    <w:rsid w:val="00BB219A"/>
    <w:rsid w:val="00BB2992"/>
    <w:rsid w:val="00BB2B6E"/>
    <w:rsid w:val="00BB2F18"/>
    <w:rsid w:val="00BB3C37"/>
    <w:rsid w:val="00BB3CC2"/>
    <w:rsid w:val="00BB3CE2"/>
    <w:rsid w:val="00BB3F7B"/>
    <w:rsid w:val="00BB4109"/>
    <w:rsid w:val="00BB4200"/>
    <w:rsid w:val="00BB4588"/>
    <w:rsid w:val="00BB47B0"/>
    <w:rsid w:val="00BB4912"/>
    <w:rsid w:val="00BB56D5"/>
    <w:rsid w:val="00BB5FED"/>
    <w:rsid w:val="00BB609F"/>
    <w:rsid w:val="00BB60D5"/>
    <w:rsid w:val="00BB65D3"/>
    <w:rsid w:val="00BB67E8"/>
    <w:rsid w:val="00BB69BD"/>
    <w:rsid w:val="00BB6B1B"/>
    <w:rsid w:val="00BB6CB9"/>
    <w:rsid w:val="00BB6DFF"/>
    <w:rsid w:val="00BB7016"/>
    <w:rsid w:val="00BB780E"/>
    <w:rsid w:val="00BC0AFD"/>
    <w:rsid w:val="00BC1439"/>
    <w:rsid w:val="00BC1896"/>
    <w:rsid w:val="00BC2045"/>
    <w:rsid w:val="00BC2543"/>
    <w:rsid w:val="00BC27E2"/>
    <w:rsid w:val="00BC3A9F"/>
    <w:rsid w:val="00BC4087"/>
    <w:rsid w:val="00BC43D3"/>
    <w:rsid w:val="00BC4480"/>
    <w:rsid w:val="00BC4EF8"/>
    <w:rsid w:val="00BC5099"/>
    <w:rsid w:val="00BC518E"/>
    <w:rsid w:val="00BC53F2"/>
    <w:rsid w:val="00BC5CBF"/>
    <w:rsid w:val="00BC5E4B"/>
    <w:rsid w:val="00BC603D"/>
    <w:rsid w:val="00BC64BF"/>
    <w:rsid w:val="00BC68DC"/>
    <w:rsid w:val="00BC6B59"/>
    <w:rsid w:val="00BC6EB5"/>
    <w:rsid w:val="00BC7993"/>
    <w:rsid w:val="00BD06CC"/>
    <w:rsid w:val="00BD095C"/>
    <w:rsid w:val="00BD0C15"/>
    <w:rsid w:val="00BD0F30"/>
    <w:rsid w:val="00BD1C90"/>
    <w:rsid w:val="00BD2294"/>
    <w:rsid w:val="00BD2E08"/>
    <w:rsid w:val="00BD2FFC"/>
    <w:rsid w:val="00BD3351"/>
    <w:rsid w:val="00BD3A2B"/>
    <w:rsid w:val="00BD3B16"/>
    <w:rsid w:val="00BD3CBD"/>
    <w:rsid w:val="00BD3F1F"/>
    <w:rsid w:val="00BD42C9"/>
    <w:rsid w:val="00BD4C56"/>
    <w:rsid w:val="00BD5A7B"/>
    <w:rsid w:val="00BD5F06"/>
    <w:rsid w:val="00BD6009"/>
    <w:rsid w:val="00BD683D"/>
    <w:rsid w:val="00BD6B1A"/>
    <w:rsid w:val="00BD6C19"/>
    <w:rsid w:val="00BD70F5"/>
    <w:rsid w:val="00BD7A06"/>
    <w:rsid w:val="00BD7B60"/>
    <w:rsid w:val="00BD7D31"/>
    <w:rsid w:val="00BD7EE4"/>
    <w:rsid w:val="00BE05E2"/>
    <w:rsid w:val="00BE156D"/>
    <w:rsid w:val="00BE16CF"/>
    <w:rsid w:val="00BE1956"/>
    <w:rsid w:val="00BE1ACB"/>
    <w:rsid w:val="00BE2966"/>
    <w:rsid w:val="00BE3023"/>
    <w:rsid w:val="00BE3395"/>
    <w:rsid w:val="00BE3939"/>
    <w:rsid w:val="00BE3D83"/>
    <w:rsid w:val="00BE414D"/>
    <w:rsid w:val="00BE443A"/>
    <w:rsid w:val="00BE46C1"/>
    <w:rsid w:val="00BE4883"/>
    <w:rsid w:val="00BE4FE6"/>
    <w:rsid w:val="00BE5060"/>
    <w:rsid w:val="00BE54E2"/>
    <w:rsid w:val="00BE5610"/>
    <w:rsid w:val="00BE6271"/>
    <w:rsid w:val="00BE64C0"/>
    <w:rsid w:val="00BE6AF0"/>
    <w:rsid w:val="00BE6B5D"/>
    <w:rsid w:val="00BE6FC3"/>
    <w:rsid w:val="00BE72FE"/>
    <w:rsid w:val="00BE76D8"/>
    <w:rsid w:val="00BF05EC"/>
    <w:rsid w:val="00BF0A60"/>
    <w:rsid w:val="00BF0ABA"/>
    <w:rsid w:val="00BF0EBE"/>
    <w:rsid w:val="00BF1230"/>
    <w:rsid w:val="00BF145A"/>
    <w:rsid w:val="00BF160F"/>
    <w:rsid w:val="00BF1888"/>
    <w:rsid w:val="00BF20C3"/>
    <w:rsid w:val="00BF2296"/>
    <w:rsid w:val="00BF2515"/>
    <w:rsid w:val="00BF25A4"/>
    <w:rsid w:val="00BF295E"/>
    <w:rsid w:val="00BF2BCE"/>
    <w:rsid w:val="00BF3027"/>
    <w:rsid w:val="00BF3ABC"/>
    <w:rsid w:val="00BF3E50"/>
    <w:rsid w:val="00BF4C8E"/>
    <w:rsid w:val="00BF4D3F"/>
    <w:rsid w:val="00BF59A7"/>
    <w:rsid w:val="00BF5F07"/>
    <w:rsid w:val="00BF5FFC"/>
    <w:rsid w:val="00BF669C"/>
    <w:rsid w:val="00BF6EC0"/>
    <w:rsid w:val="00BF6F6B"/>
    <w:rsid w:val="00BF7B9C"/>
    <w:rsid w:val="00C00182"/>
    <w:rsid w:val="00C0076E"/>
    <w:rsid w:val="00C009E8"/>
    <w:rsid w:val="00C00C7D"/>
    <w:rsid w:val="00C00E23"/>
    <w:rsid w:val="00C00FFB"/>
    <w:rsid w:val="00C01235"/>
    <w:rsid w:val="00C0127F"/>
    <w:rsid w:val="00C012E7"/>
    <w:rsid w:val="00C017E9"/>
    <w:rsid w:val="00C019C3"/>
    <w:rsid w:val="00C029B4"/>
    <w:rsid w:val="00C02CB4"/>
    <w:rsid w:val="00C02F87"/>
    <w:rsid w:val="00C03066"/>
    <w:rsid w:val="00C03B58"/>
    <w:rsid w:val="00C0430C"/>
    <w:rsid w:val="00C043D8"/>
    <w:rsid w:val="00C045C1"/>
    <w:rsid w:val="00C049B2"/>
    <w:rsid w:val="00C04B35"/>
    <w:rsid w:val="00C04CE5"/>
    <w:rsid w:val="00C05172"/>
    <w:rsid w:val="00C0523D"/>
    <w:rsid w:val="00C05C9C"/>
    <w:rsid w:val="00C05D6F"/>
    <w:rsid w:val="00C06323"/>
    <w:rsid w:val="00C06807"/>
    <w:rsid w:val="00C06A02"/>
    <w:rsid w:val="00C100B1"/>
    <w:rsid w:val="00C10209"/>
    <w:rsid w:val="00C10258"/>
    <w:rsid w:val="00C10C05"/>
    <w:rsid w:val="00C122B4"/>
    <w:rsid w:val="00C1269E"/>
    <w:rsid w:val="00C1359E"/>
    <w:rsid w:val="00C13C24"/>
    <w:rsid w:val="00C1413C"/>
    <w:rsid w:val="00C142B4"/>
    <w:rsid w:val="00C14418"/>
    <w:rsid w:val="00C14478"/>
    <w:rsid w:val="00C14A04"/>
    <w:rsid w:val="00C14B68"/>
    <w:rsid w:val="00C15171"/>
    <w:rsid w:val="00C154EA"/>
    <w:rsid w:val="00C15EB6"/>
    <w:rsid w:val="00C1609A"/>
    <w:rsid w:val="00C166E4"/>
    <w:rsid w:val="00C171C6"/>
    <w:rsid w:val="00C17293"/>
    <w:rsid w:val="00C174FD"/>
    <w:rsid w:val="00C1792B"/>
    <w:rsid w:val="00C1793D"/>
    <w:rsid w:val="00C17B0D"/>
    <w:rsid w:val="00C17F64"/>
    <w:rsid w:val="00C20727"/>
    <w:rsid w:val="00C20A20"/>
    <w:rsid w:val="00C20B39"/>
    <w:rsid w:val="00C20F0D"/>
    <w:rsid w:val="00C21032"/>
    <w:rsid w:val="00C21171"/>
    <w:rsid w:val="00C21672"/>
    <w:rsid w:val="00C21741"/>
    <w:rsid w:val="00C21999"/>
    <w:rsid w:val="00C21A5A"/>
    <w:rsid w:val="00C2203A"/>
    <w:rsid w:val="00C22599"/>
    <w:rsid w:val="00C2279B"/>
    <w:rsid w:val="00C22AB6"/>
    <w:rsid w:val="00C23036"/>
    <w:rsid w:val="00C23110"/>
    <w:rsid w:val="00C237A3"/>
    <w:rsid w:val="00C2397C"/>
    <w:rsid w:val="00C23DF3"/>
    <w:rsid w:val="00C23F88"/>
    <w:rsid w:val="00C24350"/>
    <w:rsid w:val="00C24536"/>
    <w:rsid w:val="00C24696"/>
    <w:rsid w:val="00C24929"/>
    <w:rsid w:val="00C24E0C"/>
    <w:rsid w:val="00C253D5"/>
    <w:rsid w:val="00C25A51"/>
    <w:rsid w:val="00C25E17"/>
    <w:rsid w:val="00C26AF2"/>
    <w:rsid w:val="00C26BED"/>
    <w:rsid w:val="00C271E3"/>
    <w:rsid w:val="00C2751D"/>
    <w:rsid w:val="00C30761"/>
    <w:rsid w:val="00C31136"/>
    <w:rsid w:val="00C313A1"/>
    <w:rsid w:val="00C31441"/>
    <w:rsid w:val="00C3164E"/>
    <w:rsid w:val="00C32238"/>
    <w:rsid w:val="00C325A9"/>
    <w:rsid w:val="00C32B4A"/>
    <w:rsid w:val="00C331A9"/>
    <w:rsid w:val="00C33797"/>
    <w:rsid w:val="00C33AA2"/>
    <w:rsid w:val="00C34293"/>
    <w:rsid w:val="00C34BFC"/>
    <w:rsid w:val="00C34C1A"/>
    <w:rsid w:val="00C35215"/>
    <w:rsid w:val="00C356A5"/>
    <w:rsid w:val="00C357CE"/>
    <w:rsid w:val="00C35CF7"/>
    <w:rsid w:val="00C36EDF"/>
    <w:rsid w:val="00C371E6"/>
    <w:rsid w:val="00C40CCB"/>
    <w:rsid w:val="00C40E96"/>
    <w:rsid w:val="00C42161"/>
    <w:rsid w:val="00C42416"/>
    <w:rsid w:val="00C4281B"/>
    <w:rsid w:val="00C429AF"/>
    <w:rsid w:val="00C42A44"/>
    <w:rsid w:val="00C4349D"/>
    <w:rsid w:val="00C43B8C"/>
    <w:rsid w:val="00C43D64"/>
    <w:rsid w:val="00C445B9"/>
    <w:rsid w:val="00C44EB5"/>
    <w:rsid w:val="00C4504D"/>
    <w:rsid w:val="00C45B32"/>
    <w:rsid w:val="00C46F3C"/>
    <w:rsid w:val="00C47ACC"/>
    <w:rsid w:val="00C47C4A"/>
    <w:rsid w:val="00C47FE6"/>
    <w:rsid w:val="00C50088"/>
    <w:rsid w:val="00C50155"/>
    <w:rsid w:val="00C50516"/>
    <w:rsid w:val="00C5068A"/>
    <w:rsid w:val="00C50832"/>
    <w:rsid w:val="00C50A10"/>
    <w:rsid w:val="00C50BCB"/>
    <w:rsid w:val="00C51A3B"/>
    <w:rsid w:val="00C5231D"/>
    <w:rsid w:val="00C52487"/>
    <w:rsid w:val="00C52727"/>
    <w:rsid w:val="00C52907"/>
    <w:rsid w:val="00C52BBF"/>
    <w:rsid w:val="00C52E2A"/>
    <w:rsid w:val="00C53072"/>
    <w:rsid w:val="00C53145"/>
    <w:rsid w:val="00C531DC"/>
    <w:rsid w:val="00C5350D"/>
    <w:rsid w:val="00C53872"/>
    <w:rsid w:val="00C53894"/>
    <w:rsid w:val="00C53A11"/>
    <w:rsid w:val="00C53BC4"/>
    <w:rsid w:val="00C53E85"/>
    <w:rsid w:val="00C53F6C"/>
    <w:rsid w:val="00C54975"/>
    <w:rsid w:val="00C54AC4"/>
    <w:rsid w:val="00C55214"/>
    <w:rsid w:val="00C55538"/>
    <w:rsid w:val="00C55A84"/>
    <w:rsid w:val="00C56182"/>
    <w:rsid w:val="00C562E0"/>
    <w:rsid w:val="00C56811"/>
    <w:rsid w:val="00C57465"/>
    <w:rsid w:val="00C574F5"/>
    <w:rsid w:val="00C57A35"/>
    <w:rsid w:val="00C57BDB"/>
    <w:rsid w:val="00C57C4B"/>
    <w:rsid w:val="00C57DD1"/>
    <w:rsid w:val="00C60542"/>
    <w:rsid w:val="00C6060D"/>
    <w:rsid w:val="00C60962"/>
    <w:rsid w:val="00C60B7A"/>
    <w:rsid w:val="00C60EF0"/>
    <w:rsid w:val="00C611FC"/>
    <w:rsid w:val="00C616A5"/>
    <w:rsid w:val="00C61746"/>
    <w:rsid w:val="00C62065"/>
    <w:rsid w:val="00C6227C"/>
    <w:rsid w:val="00C62451"/>
    <w:rsid w:val="00C6252F"/>
    <w:rsid w:val="00C627BE"/>
    <w:rsid w:val="00C62D26"/>
    <w:rsid w:val="00C635DC"/>
    <w:rsid w:val="00C6367C"/>
    <w:rsid w:val="00C64253"/>
    <w:rsid w:val="00C65A83"/>
    <w:rsid w:val="00C662C4"/>
    <w:rsid w:val="00C663EF"/>
    <w:rsid w:val="00C66C98"/>
    <w:rsid w:val="00C671A5"/>
    <w:rsid w:val="00C671D1"/>
    <w:rsid w:val="00C67330"/>
    <w:rsid w:val="00C706D4"/>
    <w:rsid w:val="00C70D8D"/>
    <w:rsid w:val="00C716A6"/>
    <w:rsid w:val="00C71D49"/>
    <w:rsid w:val="00C71E70"/>
    <w:rsid w:val="00C729D1"/>
    <w:rsid w:val="00C72D39"/>
    <w:rsid w:val="00C7373B"/>
    <w:rsid w:val="00C747F6"/>
    <w:rsid w:val="00C74ADA"/>
    <w:rsid w:val="00C75E22"/>
    <w:rsid w:val="00C76117"/>
    <w:rsid w:val="00C763C4"/>
    <w:rsid w:val="00C76456"/>
    <w:rsid w:val="00C76EF4"/>
    <w:rsid w:val="00C76FC9"/>
    <w:rsid w:val="00C77271"/>
    <w:rsid w:val="00C774BD"/>
    <w:rsid w:val="00C776E1"/>
    <w:rsid w:val="00C7770B"/>
    <w:rsid w:val="00C77861"/>
    <w:rsid w:val="00C77A56"/>
    <w:rsid w:val="00C77DF7"/>
    <w:rsid w:val="00C77F5B"/>
    <w:rsid w:val="00C77FCE"/>
    <w:rsid w:val="00C800BF"/>
    <w:rsid w:val="00C80925"/>
    <w:rsid w:val="00C80A81"/>
    <w:rsid w:val="00C80D99"/>
    <w:rsid w:val="00C81422"/>
    <w:rsid w:val="00C8156E"/>
    <w:rsid w:val="00C817A2"/>
    <w:rsid w:val="00C81E0A"/>
    <w:rsid w:val="00C823F5"/>
    <w:rsid w:val="00C82756"/>
    <w:rsid w:val="00C82A26"/>
    <w:rsid w:val="00C82CDC"/>
    <w:rsid w:val="00C8319B"/>
    <w:rsid w:val="00C83201"/>
    <w:rsid w:val="00C83DBE"/>
    <w:rsid w:val="00C83F87"/>
    <w:rsid w:val="00C84BC9"/>
    <w:rsid w:val="00C84E6D"/>
    <w:rsid w:val="00C84F66"/>
    <w:rsid w:val="00C84FB7"/>
    <w:rsid w:val="00C852B7"/>
    <w:rsid w:val="00C85563"/>
    <w:rsid w:val="00C8584E"/>
    <w:rsid w:val="00C860AF"/>
    <w:rsid w:val="00C8616A"/>
    <w:rsid w:val="00C86A1B"/>
    <w:rsid w:val="00C86ACF"/>
    <w:rsid w:val="00C86EA1"/>
    <w:rsid w:val="00C9032A"/>
    <w:rsid w:val="00C915C5"/>
    <w:rsid w:val="00C91DE7"/>
    <w:rsid w:val="00C91F2C"/>
    <w:rsid w:val="00C91FCD"/>
    <w:rsid w:val="00C92ECA"/>
    <w:rsid w:val="00C92ED1"/>
    <w:rsid w:val="00C933FF"/>
    <w:rsid w:val="00C93419"/>
    <w:rsid w:val="00C939B4"/>
    <w:rsid w:val="00C93C6D"/>
    <w:rsid w:val="00C93EE9"/>
    <w:rsid w:val="00C93F39"/>
    <w:rsid w:val="00C9403A"/>
    <w:rsid w:val="00C944E1"/>
    <w:rsid w:val="00C95066"/>
    <w:rsid w:val="00C951A5"/>
    <w:rsid w:val="00C954E4"/>
    <w:rsid w:val="00C95DB6"/>
    <w:rsid w:val="00C968B0"/>
    <w:rsid w:val="00C968CA"/>
    <w:rsid w:val="00C96F42"/>
    <w:rsid w:val="00C97326"/>
    <w:rsid w:val="00C97739"/>
    <w:rsid w:val="00C97C40"/>
    <w:rsid w:val="00CA01BA"/>
    <w:rsid w:val="00CA0D5F"/>
    <w:rsid w:val="00CA1543"/>
    <w:rsid w:val="00CA1747"/>
    <w:rsid w:val="00CA19E3"/>
    <w:rsid w:val="00CA1FC8"/>
    <w:rsid w:val="00CA2006"/>
    <w:rsid w:val="00CA2723"/>
    <w:rsid w:val="00CA2EAF"/>
    <w:rsid w:val="00CA368C"/>
    <w:rsid w:val="00CA3A4B"/>
    <w:rsid w:val="00CA3CFB"/>
    <w:rsid w:val="00CA4132"/>
    <w:rsid w:val="00CA4647"/>
    <w:rsid w:val="00CA4DA5"/>
    <w:rsid w:val="00CA4DAE"/>
    <w:rsid w:val="00CA4DC1"/>
    <w:rsid w:val="00CA5415"/>
    <w:rsid w:val="00CA57B6"/>
    <w:rsid w:val="00CA57DC"/>
    <w:rsid w:val="00CA5812"/>
    <w:rsid w:val="00CA62A3"/>
    <w:rsid w:val="00CA6567"/>
    <w:rsid w:val="00CA6580"/>
    <w:rsid w:val="00CA70A3"/>
    <w:rsid w:val="00CA726A"/>
    <w:rsid w:val="00CA76C8"/>
    <w:rsid w:val="00CA77C9"/>
    <w:rsid w:val="00CA7B5C"/>
    <w:rsid w:val="00CA7CDA"/>
    <w:rsid w:val="00CA7E83"/>
    <w:rsid w:val="00CB07B7"/>
    <w:rsid w:val="00CB15CB"/>
    <w:rsid w:val="00CB185A"/>
    <w:rsid w:val="00CB1BB8"/>
    <w:rsid w:val="00CB1BB9"/>
    <w:rsid w:val="00CB1DB9"/>
    <w:rsid w:val="00CB2818"/>
    <w:rsid w:val="00CB2F14"/>
    <w:rsid w:val="00CB3050"/>
    <w:rsid w:val="00CB367F"/>
    <w:rsid w:val="00CB37B2"/>
    <w:rsid w:val="00CB3C5B"/>
    <w:rsid w:val="00CB42F7"/>
    <w:rsid w:val="00CB4978"/>
    <w:rsid w:val="00CB4BE4"/>
    <w:rsid w:val="00CB517E"/>
    <w:rsid w:val="00CB5752"/>
    <w:rsid w:val="00CB575B"/>
    <w:rsid w:val="00CB58E1"/>
    <w:rsid w:val="00CB5DD0"/>
    <w:rsid w:val="00CB66C7"/>
    <w:rsid w:val="00CB66DD"/>
    <w:rsid w:val="00CB6DA5"/>
    <w:rsid w:val="00CB711F"/>
    <w:rsid w:val="00CB7559"/>
    <w:rsid w:val="00CB7682"/>
    <w:rsid w:val="00CC0361"/>
    <w:rsid w:val="00CC0F6D"/>
    <w:rsid w:val="00CC185B"/>
    <w:rsid w:val="00CC1FA3"/>
    <w:rsid w:val="00CC201D"/>
    <w:rsid w:val="00CC229F"/>
    <w:rsid w:val="00CC2401"/>
    <w:rsid w:val="00CC2435"/>
    <w:rsid w:val="00CC2AD5"/>
    <w:rsid w:val="00CC2C86"/>
    <w:rsid w:val="00CC354E"/>
    <w:rsid w:val="00CC36B3"/>
    <w:rsid w:val="00CC3928"/>
    <w:rsid w:val="00CC3B7B"/>
    <w:rsid w:val="00CC403A"/>
    <w:rsid w:val="00CC496F"/>
    <w:rsid w:val="00CC4BDD"/>
    <w:rsid w:val="00CC5345"/>
    <w:rsid w:val="00CC55D8"/>
    <w:rsid w:val="00CC5D8D"/>
    <w:rsid w:val="00CC5EC8"/>
    <w:rsid w:val="00CC5F98"/>
    <w:rsid w:val="00CC68A9"/>
    <w:rsid w:val="00CC6CBC"/>
    <w:rsid w:val="00CC6DC9"/>
    <w:rsid w:val="00CC6F56"/>
    <w:rsid w:val="00CC77BA"/>
    <w:rsid w:val="00CC7E10"/>
    <w:rsid w:val="00CD02FB"/>
    <w:rsid w:val="00CD0AFF"/>
    <w:rsid w:val="00CD0B29"/>
    <w:rsid w:val="00CD0BD6"/>
    <w:rsid w:val="00CD0F8F"/>
    <w:rsid w:val="00CD11B2"/>
    <w:rsid w:val="00CD157A"/>
    <w:rsid w:val="00CD16EB"/>
    <w:rsid w:val="00CD247C"/>
    <w:rsid w:val="00CD2EC7"/>
    <w:rsid w:val="00CD3E2B"/>
    <w:rsid w:val="00CD436D"/>
    <w:rsid w:val="00CD46AC"/>
    <w:rsid w:val="00CD583B"/>
    <w:rsid w:val="00CD5921"/>
    <w:rsid w:val="00CD5C28"/>
    <w:rsid w:val="00CD5DE5"/>
    <w:rsid w:val="00CD620F"/>
    <w:rsid w:val="00CD6323"/>
    <w:rsid w:val="00CD6A81"/>
    <w:rsid w:val="00CD6F60"/>
    <w:rsid w:val="00CD6F9B"/>
    <w:rsid w:val="00CD7503"/>
    <w:rsid w:val="00CD7666"/>
    <w:rsid w:val="00CD7BC9"/>
    <w:rsid w:val="00CE0053"/>
    <w:rsid w:val="00CE0DE9"/>
    <w:rsid w:val="00CE1BEC"/>
    <w:rsid w:val="00CE1CC8"/>
    <w:rsid w:val="00CE20D0"/>
    <w:rsid w:val="00CE245B"/>
    <w:rsid w:val="00CE2D74"/>
    <w:rsid w:val="00CE2E7B"/>
    <w:rsid w:val="00CE2EFE"/>
    <w:rsid w:val="00CE304F"/>
    <w:rsid w:val="00CE33DF"/>
    <w:rsid w:val="00CE3BC9"/>
    <w:rsid w:val="00CE3CCD"/>
    <w:rsid w:val="00CE3FB1"/>
    <w:rsid w:val="00CE413B"/>
    <w:rsid w:val="00CE4245"/>
    <w:rsid w:val="00CE5547"/>
    <w:rsid w:val="00CE55A3"/>
    <w:rsid w:val="00CE5650"/>
    <w:rsid w:val="00CE5ED2"/>
    <w:rsid w:val="00CE6240"/>
    <w:rsid w:val="00CE656A"/>
    <w:rsid w:val="00CE6754"/>
    <w:rsid w:val="00CE68AF"/>
    <w:rsid w:val="00CE6D22"/>
    <w:rsid w:val="00CE709D"/>
    <w:rsid w:val="00CE70CD"/>
    <w:rsid w:val="00CE7239"/>
    <w:rsid w:val="00CE75BB"/>
    <w:rsid w:val="00CF07F2"/>
    <w:rsid w:val="00CF0C6D"/>
    <w:rsid w:val="00CF0D9A"/>
    <w:rsid w:val="00CF1774"/>
    <w:rsid w:val="00CF1CDB"/>
    <w:rsid w:val="00CF1D49"/>
    <w:rsid w:val="00CF2086"/>
    <w:rsid w:val="00CF25EA"/>
    <w:rsid w:val="00CF2AA4"/>
    <w:rsid w:val="00CF2DE9"/>
    <w:rsid w:val="00CF3154"/>
    <w:rsid w:val="00CF39ED"/>
    <w:rsid w:val="00CF3A9E"/>
    <w:rsid w:val="00CF402D"/>
    <w:rsid w:val="00CF441D"/>
    <w:rsid w:val="00CF4BAB"/>
    <w:rsid w:val="00CF4D54"/>
    <w:rsid w:val="00CF4E6D"/>
    <w:rsid w:val="00CF59EE"/>
    <w:rsid w:val="00CF612E"/>
    <w:rsid w:val="00CF6407"/>
    <w:rsid w:val="00CF6A31"/>
    <w:rsid w:val="00CF6C5C"/>
    <w:rsid w:val="00CF6D90"/>
    <w:rsid w:val="00CF6E0F"/>
    <w:rsid w:val="00CF72E5"/>
    <w:rsid w:val="00CF7862"/>
    <w:rsid w:val="00CF7E87"/>
    <w:rsid w:val="00D007C0"/>
    <w:rsid w:val="00D00D5A"/>
    <w:rsid w:val="00D0115D"/>
    <w:rsid w:val="00D0171A"/>
    <w:rsid w:val="00D01B0D"/>
    <w:rsid w:val="00D02556"/>
    <w:rsid w:val="00D02C19"/>
    <w:rsid w:val="00D032ED"/>
    <w:rsid w:val="00D032FE"/>
    <w:rsid w:val="00D03432"/>
    <w:rsid w:val="00D03894"/>
    <w:rsid w:val="00D03B53"/>
    <w:rsid w:val="00D03CF0"/>
    <w:rsid w:val="00D03ECD"/>
    <w:rsid w:val="00D04719"/>
    <w:rsid w:val="00D049E6"/>
    <w:rsid w:val="00D04A24"/>
    <w:rsid w:val="00D04B56"/>
    <w:rsid w:val="00D055BD"/>
    <w:rsid w:val="00D057BC"/>
    <w:rsid w:val="00D05B5B"/>
    <w:rsid w:val="00D05C66"/>
    <w:rsid w:val="00D05F5B"/>
    <w:rsid w:val="00D06559"/>
    <w:rsid w:val="00D06A07"/>
    <w:rsid w:val="00D07F74"/>
    <w:rsid w:val="00D102C7"/>
    <w:rsid w:val="00D1039C"/>
    <w:rsid w:val="00D10901"/>
    <w:rsid w:val="00D10E9C"/>
    <w:rsid w:val="00D10F5F"/>
    <w:rsid w:val="00D1112D"/>
    <w:rsid w:val="00D113EB"/>
    <w:rsid w:val="00D11567"/>
    <w:rsid w:val="00D11AB1"/>
    <w:rsid w:val="00D11B13"/>
    <w:rsid w:val="00D120EC"/>
    <w:rsid w:val="00D12833"/>
    <w:rsid w:val="00D12C83"/>
    <w:rsid w:val="00D12EB3"/>
    <w:rsid w:val="00D13321"/>
    <w:rsid w:val="00D13996"/>
    <w:rsid w:val="00D13E1E"/>
    <w:rsid w:val="00D13E98"/>
    <w:rsid w:val="00D14219"/>
    <w:rsid w:val="00D14455"/>
    <w:rsid w:val="00D1455E"/>
    <w:rsid w:val="00D1499F"/>
    <w:rsid w:val="00D15130"/>
    <w:rsid w:val="00D15397"/>
    <w:rsid w:val="00D15578"/>
    <w:rsid w:val="00D156E0"/>
    <w:rsid w:val="00D157CE"/>
    <w:rsid w:val="00D16456"/>
    <w:rsid w:val="00D164D9"/>
    <w:rsid w:val="00D16512"/>
    <w:rsid w:val="00D1695A"/>
    <w:rsid w:val="00D16B54"/>
    <w:rsid w:val="00D17301"/>
    <w:rsid w:val="00D17777"/>
    <w:rsid w:val="00D1785E"/>
    <w:rsid w:val="00D17B16"/>
    <w:rsid w:val="00D17C4D"/>
    <w:rsid w:val="00D20086"/>
    <w:rsid w:val="00D20169"/>
    <w:rsid w:val="00D2028C"/>
    <w:rsid w:val="00D2087C"/>
    <w:rsid w:val="00D209D0"/>
    <w:rsid w:val="00D20CDD"/>
    <w:rsid w:val="00D21180"/>
    <w:rsid w:val="00D213A5"/>
    <w:rsid w:val="00D21A19"/>
    <w:rsid w:val="00D22330"/>
    <w:rsid w:val="00D2244B"/>
    <w:rsid w:val="00D22B85"/>
    <w:rsid w:val="00D22FA5"/>
    <w:rsid w:val="00D23155"/>
    <w:rsid w:val="00D2319D"/>
    <w:rsid w:val="00D23488"/>
    <w:rsid w:val="00D2357E"/>
    <w:rsid w:val="00D2372D"/>
    <w:rsid w:val="00D2393B"/>
    <w:rsid w:val="00D23C03"/>
    <w:rsid w:val="00D23F5F"/>
    <w:rsid w:val="00D24316"/>
    <w:rsid w:val="00D25AB4"/>
    <w:rsid w:val="00D25B26"/>
    <w:rsid w:val="00D25ECC"/>
    <w:rsid w:val="00D263CA"/>
    <w:rsid w:val="00D26C3C"/>
    <w:rsid w:val="00D26CA1"/>
    <w:rsid w:val="00D26F9D"/>
    <w:rsid w:val="00D274C5"/>
    <w:rsid w:val="00D2760F"/>
    <w:rsid w:val="00D30321"/>
    <w:rsid w:val="00D305AD"/>
    <w:rsid w:val="00D309C2"/>
    <w:rsid w:val="00D32398"/>
    <w:rsid w:val="00D32685"/>
    <w:rsid w:val="00D32A29"/>
    <w:rsid w:val="00D32C76"/>
    <w:rsid w:val="00D33939"/>
    <w:rsid w:val="00D33D67"/>
    <w:rsid w:val="00D34D65"/>
    <w:rsid w:val="00D3533E"/>
    <w:rsid w:val="00D354E2"/>
    <w:rsid w:val="00D35ACA"/>
    <w:rsid w:val="00D36419"/>
    <w:rsid w:val="00D36A27"/>
    <w:rsid w:val="00D36C86"/>
    <w:rsid w:val="00D36D7E"/>
    <w:rsid w:val="00D36E2A"/>
    <w:rsid w:val="00D372CE"/>
    <w:rsid w:val="00D37D4D"/>
    <w:rsid w:val="00D408C8"/>
    <w:rsid w:val="00D40B23"/>
    <w:rsid w:val="00D40B6D"/>
    <w:rsid w:val="00D40C5A"/>
    <w:rsid w:val="00D41074"/>
    <w:rsid w:val="00D4196C"/>
    <w:rsid w:val="00D41C3C"/>
    <w:rsid w:val="00D4221C"/>
    <w:rsid w:val="00D4253A"/>
    <w:rsid w:val="00D425C0"/>
    <w:rsid w:val="00D42894"/>
    <w:rsid w:val="00D42CDB"/>
    <w:rsid w:val="00D430DA"/>
    <w:rsid w:val="00D43699"/>
    <w:rsid w:val="00D4435D"/>
    <w:rsid w:val="00D443DD"/>
    <w:rsid w:val="00D44C88"/>
    <w:rsid w:val="00D44E15"/>
    <w:rsid w:val="00D45193"/>
    <w:rsid w:val="00D46F49"/>
    <w:rsid w:val="00D47341"/>
    <w:rsid w:val="00D479B3"/>
    <w:rsid w:val="00D47A28"/>
    <w:rsid w:val="00D47BDE"/>
    <w:rsid w:val="00D47CE0"/>
    <w:rsid w:val="00D47E0E"/>
    <w:rsid w:val="00D50223"/>
    <w:rsid w:val="00D504B3"/>
    <w:rsid w:val="00D50841"/>
    <w:rsid w:val="00D50879"/>
    <w:rsid w:val="00D50AB1"/>
    <w:rsid w:val="00D50DA6"/>
    <w:rsid w:val="00D50E41"/>
    <w:rsid w:val="00D519AF"/>
    <w:rsid w:val="00D51E34"/>
    <w:rsid w:val="00D52302"/>
    <w:rsid w:val="00D523AF"/>
    <w:rsid w:val="00D526F6"/>
    <w:rsid w:val="00D53093"/>
    <w:rsid w:val="00D53FD0"/>
    <w:rsid w:val="00D542CB"/>
    <w:rsid w:val="00D544D5"/>
    <w:rsid w:val="00D548AA"/>
    <w:rsid w:val="00D555E3"/>
    <w:rsid w:val="00D55893"/>
    <w:rsid w:val="00D559B8"/>
    <w:rsid w:val="00D55BEE"/>
    <w:rsid w:val="00D55D96"/>
    <w:rsid w:val="00D5645F"/>
    <w:rsid w:val="00D56E1E"/>
    <w:rsid w:val="00D5722A"/>
    <w:rsid w:val="00D57451"/>
    <w:rsid w:val="00D5748E"/>
    <w:rsid w:val="00D5768F"/>
    <w:rsid w:val="00D577D5"/>
    <w:rsid w:val="00D57F32"/>
    <w:rsid w:val="00D60596"/>
    <w:rsid w:val="00D60E22"/>
    <w:rsid w:val="00D61456"/>
    <w:rsid w:val="00D61547"/>
    <w:rsid w:val="00D6242D"/>
    <w:rsid w:val="00D62895"/>
    <w:rsid w:val="00D628BE"/>
    <w:rsid w:val="00D628E3"/>
    <w:rsid w:val="00D6294D"/>
    <w:rsid w:val="00D63642"/>
    <w:rsid w:val="00D64A29"/>
    <w:rsid w:val="00D64F25"/>
    <w:rsid w:val="00D6598A"/>
    <w:rsid w:val="00D66643"/>
    <w:rsid w:val="00D6697A"/>
    <w:rsid w:val="00D66F72"/>
    <w:rsid w:val="00D670BF"/>
    <w:rsid w:val="00D67575"/>
    <w:rsid w:val="00D676DC"/>
    <w:rsid w:val="00D6778C"/>
    <w:rsid w:val="00D67925"/>
    <w:rsid w:val="00D7021C"/>
    <w:rsid w:val="00D70332"/>
    <w:rsid w:val="00D70634"/>
    <w:rsid w:val="00D70A07"/>
    <w:rsid w:val="00D71099"/>
    <w:rsid w:val="00D714F8"/>
    <w:rsid w:val="00D7178A"/>
    <w:rsid w:val="00D72389"/>
    <w:rsid w:val="00D724D8"/>
    <w:rsid w:val="00D72684"/>
    <w:rsid w:val="00D72C66"/>
    <w:rsid w:val="00D72FBD"/>
    <w:rsid w:val="00D730A2"/>
    <w:rsid w:val="00D730E6"/>
    <w:rsid w:val="00D733F9"/>
    <w:rsid w:val="00D742B2"/>
    <w:rsid w:val="00D7457A"/>
    <w:rsid w:val="00D74605"/>
    <w:rsid w:val="00D74DF1"/>
    <w:rsid w:val="00D74F89"/>
    <w:rsid w:val="00D75281"/>
    <w:rsid w:val="00D75295"/>
    <w:rsid w:val="00D755B2"/>
    <w:rsid w:val="00D757C0"/>
    <w:rsid w:val="00D75CF4"/>
    <w:rsid w:val="00D764A5"/>
    <w:rsid w:val="00D774DF"/>
    <w:rsid w:val="00D77538"/>
    <w:rsid w:val="00D77729"/>
    <w:rsid w:val="00D77E02"/>
    <w:rsid w:val="00D77E28"/>
    <w:rsid w:val="00D77E74"/>
    <w:rsid w:val="00D80138"/>
    <w:rsid w:val="00D803DC"/>
    <w:rsid w:val="00D80DF4"/>
    <w:rsid w:val="00D810A9"/>
    <w:rsid w:val="00D8144C"/>
    <w:rsid w:val="00D81672"/>
    <w:rsid w:val="00D81997"/>
    <w:rsid w:val="00D81D8F"/>
    <w:rsid w:val="00D82420"/>
    <w:rsid w:val="00D8246F"/>
    <w:rsid w:val="00D82505"/>
    <w:rsid w:val="00D82A20"/>
    <w:rsid w:val="00D82A4D"/>
    <w:rsid w:val="00D82B73"/>
    <w:rsid w:val="00D8328D"/>
    <w:rsid w:val="00D83B82"/>
    <w:rsid w:val="00D83D08"/>
    <w:rsid w:val="00D841DE"/>
    <w:rsid w:val="00D84824"/>
    <w:rsid w:val="00D84895"/>
    <w:rsid w:val="00D84A18"/>
    <w:rsid w:val="00D84E1B"/>
    <w:rsid w:val="00D85E7B"/>
    <w:rsid w:val="00D86108"/>
    <w:rsid w:val="00D864F4"/>
    <w:rsid w:val="00D865EB"/>
    <w:rsid w:val="00D8664B"/>
    <w:rsid w:val="00D86AAE"/>
    <w:rsid w:val="00D87192"/>
    <w:rsid w:val="00D872A1"/>
    <w:rsid w:val="00D87309"/>
    <w:rsid w:val="00D87958"/>
    <w:rsid w:val="00D87B9D"/>
    <w:rsid w:val="00D87E13"/>
    <w:rsid w:val="00D87E21"/>
    <w:rsid w:val="00D90153"/>
    <w:rsid w:val="00D90449"/>
    <w:rsid w:val="00D90552"/>
    <w:rsid w:val="00D90688"/>
    <w:rsid w:val="00D90851"/>
    <w:rsid w:val="00D90DFE"/>
    <w:rsid w:val="00D90FBC"/>
    <w:rsid w:val="00D9132C"/>
    <w:rsid w:val="00D9160B"/>
    <w:rsid w:val="00D91668"/>
    <w:rsid w:val="00D919E3"/>
    <w:rsid w:val="00D91F0D"/>
    <w:rsid w:val="00D920CF"/>
    <w:rsid w:val="00D9237A"/>
    <w:rsid w:val="00D9269F"/>
    <w:rsid w:val="00D92A6C"/>
    <w:rsid w:val="00D9300F"/>
    <w:rsid w:val="00D9349A"/>
    <w:rsid w:val="00D937CF"/>
    <w:rsid w:val="00D938A5"/>
    <w:rsid w:val="00D94752"/>
    <w:rsid w:val="00D948A5"/>
    <w:rsid w:val="00D94A66"/>
    <w:rsid w:val="00D94F1E"/>
    <w:rsid w:val="00D9502A"/>
    <w:rsid w:val="00D9502E"/>
    <w:rsid w:val="00D95157"/>
    <w:rsid w:val="00D95210"/>
    <w:rsid w:val="00D9530C"/>
    <w:rsid w:val="00D95B56"/>
    <w:rsid w:val="00D95D58"/>
    <w:rsid w:val="00D95FA6"/>
    <w:rsid w:val="00D968E8"/>
    <w:rsid w:val="00D96921"/>
    <w:rsid w:val="00D96A95"/>
    <w:rsid w:val="00D96DB8"/>
    <w:rsid w:val="00D96FCC"/>
    <w:rsid w:val="00D97181"/>
    <w:rsid w:val="00D9726A"/>
    <w:rsid w:val="00D97C29"/>
    <w:rsid w:val="00D97C36"/>
    <w:rsid w:val="00DA05A9"/>
    <w:rsid w:val="00DA06F6"/>
    <w:rsid w:val="00DA0B44"/>
    <w:rsid w:val="00DA0E20"/>
    <w:rsid w:val="00DA195A"/>
    <w:rsid w:val="00DA1A50"/>
    <w:rsid w:val="00DA1BE5"/>
    <w:rsid w:val="00DA26F1"/>
    <w:rsid w:val="00DA2989"/>
    <w:rsid w:val="00DA2F5F"/>
    <w:rsid w:val="00DA3C7E"/>
    <w:rsid w:val="00DA40CC"/>
    <w:rsid w:val="00DA459A"/>
    <w:rsid w:val="00DA45C5"/>
    <w:rsid w:val="00DA46DD"/>
    <w:rsid w:val="00DA5B43"/>
    <w:rsid w:val="00DA64EF"/>
    <w:rsid w:val="00DA66B9"/>
    <w:rsid w:val="00DA6B2D"/>
    <w:rsid w:val="00DA6DD0"/>
    <w:rsid w:val="00DA6F15"/>
    <w:rsid w:val="00DA6F6E"/>
    <w:rsid w:val="00DA70CB"/>
    <w:rsid w:val="00DA74FB"/>
    <w:rsid w:val="00DA755A"/>
    <w:rsid w:val="00DA7649"/>
    <w:rsid w:val="00DA7BB7"/>
    <w:rsid w:val="00DA7C5C"/>
    <w:rsid w:val="00DA7FCE"/>
    <w:rsid w:val="00DB0DB6"/>
    <w:rsid w:val="00DB1114"/>
    <w:rsid w:val="00DB1354"/>
    <w:rsid w:val="00DB1772"/>
    <w:rsid w:val="00DB1CE2"/>
    <w:rsid w:val="00DB1D04"/>
    <w:rsid w:val="00DB1D0B"/>
    <w:rsid w:val="00DB1D52"/>
    <w:rsid w:val="00DB1DA3"/>
    <w:rsid w:val="00DB1E24"/>
    <w:rsid w:val="00DB2439"/>
    <w:rsid w:val="00DB3535"/>
    <w:rsid w:val="00DB354C"/>
    <w:rsid w:val="00DB4681"/>
    <w:rsid w:val="00DB47D2"/>
    <w:rsid w:val="00DB4965"/>
    <w:rsid w:val="00DB5453"/>
    <w:rsid w:val="00DB56B4"/>
    <w:rsid w:val="00DB58B5"/>
    <w:rsid w:val="00DB58EF"/>
    <w:rsid w:val="00DB692F"/>
    <w:rsid w:val="00DB6D18"/>
    <w:rsid w:val="00DB6E97"/>
    <w:rsid w:val="00DB7189"/>
    <w:rsid w:val="00DB7FCD"/>
    <w:rsid w:val="00DC003E"/>
    <w:rsid w:val="00DC0795"/>
    <w:rsid w:val="00DC0A17"/>
    <w:rsid w:val="00DC0B97"/>
    <w:rsid w:val="00DC1253"/>
    <w:rsid w:val="00DC18D5"/>
    <w:rsid w:val="00DC1BBE"/>
    <w:rsid w:val="00DC25EF"/>
    <w:rsid w:val="00DC2D12"/>
    <w:rsid w:val="00DC341F"/>
    <w:rsid w:val="00DC385D"/>
    <w:rsid w:val="00DC3DF4"/>
    <w:rsid w:val="00DC4204"/>
    <w:rsid w:val="00DC4292"/>
    <w:rsid w:val="00DC4ECA"/>
    <w:rsid w:val="00DC5E12"/>
    <w:rsid w:val="00DC5EBD"/>
    <w:rsid w:val="00DC5EF8"/>
    <w:rsid w:val="00DC5FFD"/>
    <w:rsid w:val="00DC6525"/>
    <w:rsid w:val="00DC68CA"/>
    <w:rsid w:val="00DC6B2D"/>
    <w:rsid w:val="00DC7577"/>
    <w:rsid w:val="00DC75D7"/>
    <w:rsid w:val="00DC75D9"/>
    <w:rsid w:val="00DC763D"/>
    <w:rsid w:val="00DC792D"/>
    <w:rsid w:val="00DC7BD3"/>
    <w:rsid w:val="00DD0E26"/>
    <w:rsid w:val="00DD1A01"/>
    <w:rsid w:val="00DD1EE8"/>
    <w:rsid w:val="00DD1F59"/>
    <w:rsid w:val="00DD2443"/>
    <w:rsid w:val="00DD258F"/>
    <w:rsid w:val="00DD263E"/>
    <w:rsid w:val="00DD27E9"/>
    <w:rsid w:val="00DD2C78"/>
    <w:rsid w:val="00DD2D51"/>
    <w:rsid w:val="00DD2E3E"/>
    <w:rsid w:val="00DD3678"/>
    <w:rsid w:val="00DD3693"/>
    <w:rsid w:val="00DD3AAB"/>
    <w:rsid w:val="00DD3FC1"/>
    <w:rsid w:val="00DD4D09"/>
    <w:rsid w:val="00DD4F52"/>
    <w:rsid w:val="00DD4F8C"/>
    <w:rsid w:val="00DD50B1"/>
    <w:rsid w:val="00DD50C5"/>
    <w:rsid w:val="00DD57E9"/>
    <w:rsid w:val="00DD58AC"/>
    <w:rsid w:val="00DD5F2D"/>
    <w:rsid w:val="00DD6A5F"/>
    <w:rsid w:val="00DD6E02"/>
    <w:rsid w:val="00DD75F7"/>
    <w:rsid w:val="00DD7CA8"/>
    <w:rsid w:val="00DE03D8"/>
    <w:rsid w:val="00DE06F7"/>
    <w:rsid w:val="00DE08E2"/>
    <w:rsid w:val="00DE08F6"/>
    <w:rsid w:val="00DE0BDD"/>
    <w:rsid w:val="00DE1075"/>
    <w:rsid w:val="00DE1581"/>
    <w:rsid w:val="00DE174F"/>
    <w:rsid w:val="00DE23DC"/>
    <w:rsid w:val="00DE28E0"/>
    <w:rsid w:val="00DE2998"/>
    <w:rsid w:val="00DE2AB3"/>
    <w:rsid w:val="00DE2D9B"/>
    <w:rsid w:val="00DE3334"/>
    <w:rsid w:val="00DE3FD4"/>
    <w:rsid w:val="00DE4669"/>
    <w:rsid w:val="00DE48E4"/>
    <w:rsid w:val="00DE4BEE"/>
    <w:rsid w:val="00DE5019"/>
    <w:rsid w:val="00DE54CB"/>
    <w:rsid w:val="00DE551A"/>
    <w:rsid w:val="00DE5A82"/>
    <w:rsid w:val="00DE5B36"/>
    <w:rsid w:val="00DE6286"/>
    <w:rsid w:val="00DE6435"/>
    <w:rsid w:val="00DE6587"/>
    <w:rsid w:val="00DE6595"/>
    <w:rsid w:val="00DE6654"/>
    <w:rsid w:val="00DE6B61"/>
    <w:rsid w:val="00DE6EF9"/>
    <w:rsid w:val="00DF0EAA"/>
    <w:rsid w:val="00DF0FC3"/>
    <w:rsid w:val="00DF1BD8"/>
    <w:rsid w:val="00DF2164"/>
    <w:rsid w:val="00DF2297"/>
    <w:rsid w:val="00DF293A"/>
    <w:rsid w:val="00DF2B66"/>
    <w:rsid w:val="00DF2F33"/>
    <w:rsid w:val="00DF3376"/>
    <w:rsid w:val="00DF3AC7"/>
    <w:rsid w:val="00DF3DA0"/>
    <w:rsid w:val="00DF3FFB"/>
    <w:rsid w:val="00DF40AA"/>
    <w:rsid w:val="00DF4B6B"/>
    <w:rsid w:val="00DF4BA1"/>
    <w:rsid w:val="00DF4C50"/>
    <w:rsid w:val="00DF519D"/>
    <w:rsid w:val="00DF54AB"/>
    <w:rsid w:val="00DF5508"/>
    <w:rsid w:val="00DF5A2A"/>
    <w:rsid w:val="00DF60A9"/>
    <w:rsid w:val="00DF6AC2"/>
    <w:rsid w:val="00DF6B56"/>
    <w:rsid w:val="00DF6B9A"/>
    <w:rsid w:val="00E00746"/>
    <w:rsid w:val="00E00915"/>
    <w:rsid w:val="00E00F54"/>
    <w:rsid w:val="00E00FA0"/>
    <w:rsid w:val="00E010C8"/>
    <w:rsid w:val="00E011BC"/>
    <w:rsid w:val="00E014B4"/>
    <w:rsid w:val="00E01607"/>
    <w:rsid w:val="00E01FD4"/>
    <w:rsid w:val="00E0209A"/>
    <w:rsid w:val="00E021F0"/>
    <w:rsid w:val="00E02B6E"/>
    <w:rsid w:val="00E02B85"/>
    <w:rsid w:val="00E03125"/>
    <w:rsid w:val="00E0372D"/>
    <w:rsid w:val="00E038E7"/>
    <w:rsid w:val="00E039A5"/>
    <w:rsid w:val="00E039D1"/>
    <w:rsid w:val="00E03ADD"/>
    <w:rsid w:val="00E03B59"/>
    <w:rsid w:val="00E0426A"/>
    <w:rsid w:val="00E043D5"/>
    <w:rsid w:val="00E049E6"/>
    <w:rsid w:val="00E052A0"/>
    <w:rsid w:val="00E056A2"/>
    <w:rsid w:val="00E05AE7"/>
    <w:rsid w:val="00E074C7"/>
    <w:rsid w:val="00E0767A"/>
    <w:rsid w:val="00E07799"/>
    <w:rsid w:val="00E078FC"/>
    <w:rsid w:val="00E07E76"/>
    <w:rsid w:val="00E10120"/>
    <w:rsid w:val="00E10250"/>
    <w:rsid w:val="00E113FF"/>
    <w:rsid w:val="00E115BB"/>
    <w:rsid w:val="00E118E6"/>
    <w:rsid w:val="00E11937"/>
    <w:rsid w:val="00E11956"/>
    <w:rsid w:val="00E11A41"/>
    <w:rsid w:val="00E11B27"/>
    <w:rsid w:val="00E11CA4"/>
    <w:rsid w:val="00E124D9"/>
    <w:rsid w:val="00E1328F"/>
    <w:rsid w:val="00E13CF2"/>
    <w:rsid w:val="00E140D4"/>
    <w:rsid w:val="00E14636"/>
    <w:rsid w:val="00E14B0D"/>
    <w:rsid w:val="00E14BD5"/>
    <w:rsid w:val="00E14D8A"/>
    <w:rsid w:val="00E15008"/>
    <w:rsid w:val="00E15153"/>
    <w:rsid w:val="00E152BE"/>
    <w:rsid w:val="00E15B21"/>
    <w:rsid w:val="00E15CFF"/>
    <w:rsid w:val="00E1619C"/>
    <w:rsid w:val="00E16A3C"/>
    <w:rsid w:val="00E16DBD"/>
    <w:rsid w:val="00E17595"/>
    <w:rsid w:val="00E177CC"/>
    <w:rsid w:val="00E17C83"/>
    <w:rsid w:val="00E17CE1"/>
    <w:rsid w:val="00E17DE4"/>
    <w:rsid w:val="00E20C7C"/>
    <w:rsid w:val="00E20E13"/>
    <w:rsid w:val="00E20EDC"/>
    <w:rsid w:val="00E21399"/>
    <w:rsid w:val="00E21599"/>
    <w:rsid w:val="00E218E3"/>
    <w:rsid w:val="00E22496"/>
    <w:rsid w:val="00E22594"/>
    <w:rsid w:val="00E23235"/>
    <w:rsid w:val="00E232C8"/>
    <w:rsid w:val="00E23B4E"/>
    <w:rsid w:val="00E23BA3"/>
    <w:rsid w:val="00E24514"/>
    <w:rsid w:val="00E24540"/>
    <w:rsid w:val="00E24990"/>
    <w:rsid w:val="00E24E1D"/>
    <w:rsid w:val="00E2506F"/>
    <w:rsid w:val="00E25B8D"/>
    <w:rsid w:val="00E25CBD"/>
    <w:rsid w:val="00E25EC8"/>
    <w:rsid w:val="00E25FA4"/>
    <w:rsid w:val="00E260A1"/>
    <w:rsid w:val="00E2611B"/>
    <w:rsid w:val="00E263ED"/>
    <w:rsid w:val="00E2645C"/>
    <w:rsid w:val="00E264FE"/>
    <w:rsid w:val="00E26B2E"/>
    <w:rsid w:val="00E26C1E"/>
    <w:rsid w:val="00E2733D"/>
    <w:rsid w:val="00E27443"/>
    <w:rsid w:val="00E27644"/>
    <w:rsid w:val="00E30308"/>
    <w:rsid w:val="00E30587"/>
    <w:rsid w:val="00E30972"/>
    <w:rsid w:val="00E309B5"/>
    <w:rsid w:val="00E30ADD"/>
    <w:rsid w:val="00E31180"/>
    <w:rsid w:val="00E32728"/>
    <w:rsid w:val="00E3277D"/>
    <w:rsid w:val="00E32DD2"/>
    <w:rsid w:val="00E32FC8"/>
    <w:rsid w:val="00E33B38"/>
    <w:rsid w:val="00E33D83"/>
    <w:rsid w:val="00E33E83"/>
    <w:rsid w:val="00E345D8"/>
    <w:rsid w:val="00E3468B"/>
    <w:rsid w:val="00E34800"/>
    <w:rsid w:val="00E3571B"/>
    <w:rsid w:val="00E357CF"/>
    <w:rsid w:val="00E35B67"/>
    <w:rsid w:val="00E35BC5"/>
    <w:rsid w:val="00E36546"/>
    <w:rsid w:val="00E3731B"/>
    <w:rsid w:val="00E37332"/>
    <w:rsid w:val="00E375FB"/>
    <w:rsid w:val="00E40AC3"/>
    <w:rsid w:val="00E410A6"/>
    <w:rsid w:val="00E410F9"/>
    <w:rsid w:val="00E410FA"/>
    <w:rsid w:val="00E41120"/>
    <w:rsid w:val="00E41B54"/>
    <w:rsid w:val="00E42109"/>
    <w:rsid w:val="00E42147"/>
    <w:rsid w:val="00E4273E"/>
    <w:rsid w:val="00E42879"/>
    <w:rsid w:val="00E42D98"/>
    <w:rsid w:val="00E43112"/>
    <w:rsid w:val="00E43519"/>
    <w:rsid w:val="00E43E93"/>
    <w:rsid w:val="00E4407A"/>
    <w:rsid w:val="00E441FA"/>
    <w:rsid w:val="00E44288"/>
    <w:rsid w:val="00E44AF6"/>
    <w:rsid w:val="00E44DEE"/>
    <w:rsid w:val="00E44E97"/>
    <w:rsid w:val="00E45056"/>
    <w:rsid w:val="00E4543E"/>
    <w:rsid w:val="00E457A7"/>
    <w:rsid w:val="00E45A74"/>
    <w:rsid w:val="00E45BAF"/>
    <w:rsid w:val="00E45E69"/>
    <w:rsid w:val="00E4607F"/>
    <w:rsid w:val="00E46134"/>
    <w:rsid w:val="00E468F9"/>
    <w:rsid w:val="00E46953"/>
    <w:rsid w:val="00E46B54"/>
    <w:rsid w:val="00E46D7C"/>
    <w:rsid w:val="00E46FCE"/>
    <w:rsid w:val="00E4725C"/>
    <w:rsid w:val="00E474DF"/>
    <w:rsid w:val="00E47595"/>
    <w:rsid w:val="00E476C1"/>
    <w:rsid w:val="00E4779C"/>
    <w:rsid w:val="00E505AB"/>
    <w:rsid w:val="00E50BA6"/>
    <w:rsid w:val="00E50CAD"/>
    <w:rsid w:val="00E51B56"/>
    <w:rsid w:val="00E51D45"/>
    <w:rsid w:val="00E51D94"/>
    <w:rsid w:val="00E521CC"/>
    <w:rsid w:val="00E5224D"/>
    <w:rsid w:val="00E52444"/>
    <w:rsid w:val="00E5265C"/>
    <w:rsid w:val="00E529F8"/>
    <w:rsid w:val="00E52CC9"/>
    <w:rsid w:val="00E5368B"/>
    <w:rsid w:val="00E53D0B"/>
    <w:rsid w:val="00E53E50"/>
    <w:rsid w:val="00E54539"/>
    <w:rsid w:val="00E54C04"/>
    <w:rsid w:val="00E55107"/>
    <w:rsid w:val="00E55211"/>
    <w:rsid w:val="00E555B6"/>
    <w:rsid w:val="00E55827"/>
    <w:rsid w:val="00E55997"/>
    <w:rsid w:val="00E55ED2"/>
    <w:rsid w:val="00E5603A"/>
    <w:rsid w:val="00E561B7"/>
    <w:rsid w:val="00E56730"/>
    <w:rsid w:val="00E570BD"/>
    <w:rsid w:val="00E57680"/>
    <w:rsid w:val="00E57958"/>
    <w:rsid w:val="00E6031D"/>
    <w:rsid w:val="00E61628"/>
    <w:rsid w:val="00E616D7"/>
    <w:rsid w:val="00E61C92"/>
    <w:rsid w:val="00E62436"/>
    <w:rsid w:val="00E62D38"/>
    <w:rsid w:val="00E6394D"/>
    <w:rsid w:val="00E63FB4"/>
    <w:rsid w:val="00E6424D"/>
    <w:rsid w:val="00E642E5"/>
    <w:rsid w:val="00E649EE"/>
    <w:rsid w:val="00E64C6D"/>
    <w:rsid w:val="00E64F28"/>
    <w:rsid w:val="00E659D6"/>
    <w:rsid w:val="00E65E8C"/>
    <w:rsid w:val="00E665EB"/>
    <w:rsid w:val="00E66812"/>
    <w:rsid w:val="00E6685B"/>
    <w:rsid w:val="00E66C45"/>
    <w:rsid w:val="00E6716E"/>
    <w:rsid w:val="00E67607"/>
    <w:rsid w:val="00E701A1"/>
    <w:rsid w:val="00E7064D"/>
    <w:rsid w:val="00E70BA2"/>
    <w:rsid w:val="00E70C2F"/>
    <w:rsid w:val="00E70C85"/>
    <w:rsid w:val="00E70D79"/>
    <w:rsid w:val="00E71E23"/>
    <w:rsid w:val="00E72BA3"/>
    <w:rsid w:val="00E72BA6"/>
    <w:rsid w:val="00E72DC3"/>
    <w:rsid w:val="00E730D3"/>
    <w:rsid w:val="00E7328A"/>
    <w:rsid w:val="00E73529"/>
    <w:rsid w:val="00E73F6D"/>
    <w:rsid w:val="00E740F1"/>
    <w:rsid w:val="00E743C5"/>
    <w:rsid w:val="00E7462D"/>
    <w:rsid w:val="00E748FE"/>
    <w:rsid w:val="00E74CC3"/>
    <w:rsid w:val="00E754E3"/>
    <w:rsid w:val="00E755CD"/>
    <w:rsid w:val="00E757FC"/>
    <w:rsid w:val="00E7581B"/>
    <w:rsid w:val="00E758EE"/>
    <w:rsid w:val="00E75AB5"/>
    <w:rsid w:val="00E761B2"/>
    <w:rsid w:val="00E76622"/>
    <w:rsid w:val="00E76CD4"/>
    <w:rsid w:val="00E76DCA"/>
    <w:rsid w:val="00E77001"/>
    <w:rsid w:val="00E77235"/>
    <w:rsid w:val="00E773C8"/>
    <w:rsid w:val="00E77427"/>
    <w:rsid w:val="00E7764A"/>
    <w:rsid w:val="00E77B00"/>
    <w:rsid w:val="00E8094F"/>
    <w:rsid w:val="00E80E65"/>
    <w:rsid w:val="00E80F7C"/>
    <w:rsid w:val="00E81287"/>
    <w:rsid w:val="00E81A5B"/>
    <w:rsid w:val="00E81BF9"/>
    <w:rsid w:val="00E81F6C"/>
    <w:rsid w:val="00E82006"/>
    <w:rsid w:val="00E82119"/>
    <w:rsid w:val="00E8236C"/>
    <w:rsid w:val="00E82BF1"/>
    <w:rsid w:val="00E82E34"/>
    <w:rsid w:val="00E82F88"/>
    <w:rsid w:val="00E831EA"/>
    <w:rsid w:val="00E836FA"/>
    <w:rsid w:val="00E837E9"/>
    <w:rsid w:val="00E83EF9"/>
    <w:rsid w:val="00E8450A"/>
    <w:rsid w:val="00E84736"/>
    <w:rsid w:val="00E84745"/>
    <w:rsid w:val="00E84A9F"/>
    <w:rsid w:val="00E850B9"/>
    <w:rsid w:val="00E85347"/>
    <w:rsid w:val="00E85443"/>
    <w:rsid w:val="00E854D1"/>
    <w:rsid w:val="00E859EA"/>
    <w:rsid w:val="00E85AE0"/>
    <w:rsid w:val="00E86566"/>
    <w:rsid w:val="00E868D4"/>
    <w:rsid w:val="00E86E1F"/>
    <w:rsid w:val="00E87084"/>
    <w:rsid w:val="00E8714F"/>
    <w:rsid w:val="00E87608"/>
    <w:rsid w:val="00E907A1"/>
    <w:rsid w:val="00E91C1C"/>
    <w:rsid w:val="00E91CB6"/>
    <w:rsid w:val="00E9215D"/>
    <w:rsid w:val="00E92B49"/>
    <w:rsid w:val="00E93308"/>
    <w:rsid w:val="00E934AE"/>
    <w:rsid w:val="00E9354D"/>
    <w:rsid w:val="00E93ACA"/>
    <w:rsid w:val="00E94246"/>
    <w:rsid w:val="00E94533"/>
    <w:rsid w:val="00E9469A"/>
    <w:rsid w:val="00E94806"/>
    <w:rsid w:val="00E948F3"/>
    <w:rsid w:val="00E94CCC"/>
    <w:rsid w:val="00E951F7"/>
    <w:rsid w:val="00E95582"/>
    <w:rsid w:val="00E95DA6"/>
    <w:rsid w:val="00E9621B"/>
    <w:rsid w:val="00E9622A"/>
    <w:rsid w:val="00E96451"/>
    <w:rsid w:val="00E96495"/>
    <w:rsid w:val="00E968E8"/>
    <w:rsid w:val="00E96A2B"/>
    <w:rsid w:val="00E96E84"/>
    <w:rsid w:val="00E97295"/>
    <w:rsid w:val="00E979EB"/>
    <w:rsid w:val="00E97BB7"/>
    <w:rsid w:val="00EA0145"/>
    <w:rsid w:val="00EA029E"/>
    <w:rsid w:val="00EA0477"/>
    <w:rsid w:val="00EA0702"/>
    <w:rsid w:val="00EA0EC0"/>
    <w:rsid w:val="00EA149B"/>
    <w:rsid w:val="00EA183A"/>
    <w:rsid w:val="00EA2188"/>
    <w:rsid w:val="00EA235A"/>
    <w:rsid w:val="00EA3297"/>
    <w:rsid w:val="00EA3D4E"/>
    <w:rsid w:val="00EA3EDE"/>
    <w:rsid w:val="00EA5121"/>
    <w:rsid w:val="00EA60F1"/>
    <w:rsid w:val="00EA6395"/>
    <w:rsid w:val="00EA678F"/>
    <w:rsid w:val="00EA6E71"/>
    <w:rsid w:val="00EA748B"/>
    <w:rsid w:val="00EA7520"/>
    <w:rsid w:val="00EA7C79"/>
    <w:rsid w:val="00EB062A"/>
    <w:rsid w:val="00EB1F9B"/>
    <w:rsid w:val="00EB24D1"/>
    <w:rsid w:val="00EB2526"/>
    <w:rsid w:val="00EB2606"/>
    <w:rsid w:val="00EB2783"/>
    <w:rsid w:val="00EB3864"/>
    <w:rsid w:val="00EB3E2D"/>
    <w:rsid w:val="00EB5645"/>
    <w:rsid w:val="00EB57E6"/>
    <w:rsid w:val="00EB5912"/>
    <w:rsid w:val="00EB59AF"/>
    <w:rsid w:val="00EB631C"/>
    <w:rsid w:val="00EB6C20"/>
    <w:rsid w:val="00EB706F"/>
    <w:rsid w:val="00EB7759"/>
    <w:rsid w:val="00EB781F"/>
    <w:rsid w:val="00EC0031"/>
    <w:rsid w:val="00EC06FC"/>
    <w:rsid w:val="00EC0E46"/>
    <w:rsid w:val="00EC14C8"/>
    <w:rsid w:val="00EC17A8"/>
    <w:rsid w:val="00EC1D37"/>
    <w:rsid w:val="00EC1DA2"/>
    <w:rsid w:val="00EC2668"/>
    <w:rsid w:val="00EC2A8F"/>
    <w:rsid w:val="00EC2AC7"/>
    <w:rsid w:val="00EC2FF9"/>
    <w:rsid w:val="00EC3215"/>
    <w:rsid w:val="00EC3246"/>
    <w:rsid w:val="00EC4134"/>
    <w:rsid w:val="00EC4B9F"/>
    <w:rsid w:val="00EC5665"/>
    <w:rsid w:val="00EC5E1C"/>
    <w:rsid w:val="00EC61AE"/>
    <w:rsid w:val="00EC638E"/>
    <w:rsid w:val="00EC6434"/>
    <w:rsid w:val="00EC68FB"/>
    <w:rsid w:val="00EC6DC1"/>
    <w:rsid w:val="00EC7160"/>
    <w:rsid w:val="00EC7E8F"/>
    <w:rsid w:val="00ED010E"/>
    <w:rsid w:val="00ED093B"/>
    <w:rsid w:val="00ED11F3"/>
    <w:rsid w:val="00ED12EF"/>
    <w:rsid w:val="00ED149E"/>
    <w:rsid w:val="00ED1595"/>
    <w:rsid w:val="00ED19E9"/>
    <w:rsid w:val="00ED257F"/>
    <w:rsid w:val="00ED299C"/>
    <w:rsid w:val="00ED2B8D"/>
    <w:rsid w:val="00ED3085"/>
    <w:rsid w:val="00ED3284"/>
    <w:rsid w:val="00ED34FA"/>
    <w:rsid w:val="00ED385A"/>
    <w:rsid w:val="00ED4596"/>
    <w:rsid w:val="00ED4935"/>
    <w:rsid w:val="00ED4A18"/>
    <w:rsid w:val="00ED52C9"/>
    <w:rsid w:val="00ED547F"/>
    <w:rsid w:val="00ED5B28"/>
    <w:rsid w:val="00ED5B9A"/>
    <w:rsid w:val="00ED5C03"/>
    <w:rsid w:val="00ED5D31"/>
    <w:rsid w:val="00ED5E36"/>
    <w:rsid w:val="00ED6179"/>
    <w:rsid w:val="00ED6435"/>
    <w:rsid w:val="00ED67E1"/>
    <w:rsid w:val="00ED67EE"/>
    <w:rsid w:val="00ED6FE9"/>
    <w:rsid w:val="00ED7289"/>
    <w:rsid w:val="00ED7894"/>
    <w:rsid w:val="00EE003B"/>
    <w:rsid w:val="00EE00C0"/>
    <w:rsid w:val="00EE0576"/>
    <w:rsid w:val="00EE1360"/>
    <w:rsid w:val="00EE16A4"/>
    <w:rsid w:val="00EE17F2"/>
    <w:rsid w:val="00EE1FFD"/>
    <w:rsid w:val="00EE2EA2"/>
    <w:rsid w:val="00EE31F7"/>
    <w:rsid w:val="00EE320D"/>
    <w:rsid w:val="00EE3E20"/>
    <w:rsid w:val="00EE42DD"/>
    <w:rsid w:val="00EE44D2"/>
    <w:rsid w:val="00EE47A8"/>
    <w:rsid w:val="00EE4A04"/>
    <w:rsid w:val="00EE4AD6"/>
    <w:rsid w:val="00EE4C17"/>
    <w:rsid w:val="00EE5121"/>
    <w:rsid w:val="00EE527C"/>
    <w:rsid w:val="00EE5377"/>
    <w:rsid w:val="00EE5872"/>
    <w:rsid w:val="00EE6BAD"/>
    <w:rsid w:val="00EE6CF2"/>
    <w:rsid w:val="00EE6F3A"/>
    <w:rsid w:val="00EE7982"/>
    <w:rsid w:val="00EE7BF3"/>
    <w:rsid w:val="00EE7C63"/>
    <w:rsid w:val="00EE7E35"/>
    <w:rsid w:val="00EF0058"/>
    <w:rsid w:val="00EF0258"/>
    <w:rsid w:val="00EF040C"/>
    <w:rsid w:val="00EF0492"/>
    <w:rsid w:val="00EF0682"/>
    <w:rsid w:val="00EF0CB8"/>
    <w:rsid w:val="00EF16BE"/>
    <w:rsid w:val="00EF18A8"/>
    <w:rsid w:val="00EF1A73"/>
    <w:rsid w:val="00EF1C79"/>
    <w:rsid w:val="00EF24DA"/>
    <w:rsid w:val="00EF322E"/>
    <w:rsid w:val="00EF41C4"/>
    <w:rsid w:val="00EF4557"/>
    <w:rsid w:val="00EF475F"/>
    <w:rsid w:val="00EF4ABE"/>
    <w:rsid w:val="00EF4B61"/>
    <w:rsid w:val="00EF4F59"/>
    <w:rsid w:val="00EF55DC"/>
    <w:rsid w:val="00EF59BF"/>
    <w:rsid w:val="00EF5A74"/>
    <w:rsid w:val="00EF5EEF"/>
    <w:rsid w:val="00EF608E"/>
    <w:rsid w:val="00EF60E8"/>
    <w:rsid w:val="00EF68CC"/>
    <w:rsid w:val="00EF6BD0"/>
    <w:rsid w:val="00EF6C98"/>
    <w:rsid w:val="00EF6C9C"/>
    <w:rsid w:val="00EF6F60"/>
    <w:rsid w:val="00EF7142"/>
    <w:rsid w:val="00EF732A"/>
    <w:rsid w:val="00EF76D9"/>
    <w:rsid w:val="00EF7ADA"/>
    <w:rsid w:val="00EF7E5E"/>
    <w:rsid w:val="00EF7F46"/>
    <w:rsid w:val="00EF7F6A"/>
    <w:rsid w:val="00F00235"/>
    <w:rsid w:val="00F00706"/>
    <w:rsid w:val="00F00D13"/>
    <w:rsid w:val="00F00FD8"/>
    <w:rsid w:val="00F013FA"/>
    <w:rsid w:val="00F01536"/>
    <w:rsid w:val="00F0194A"/>
    <w:rsid w:val="00F027EE"/>
    <w:rsid w:val="00F0304C"/>
    <w:rsid w:val="00F03AB3"/>
    <w:rsid w:val="00F03F9F"/>
    <w:rsid w:val="00F04C88"/>
    <w:rsid w:val="00F05AA5"/>
    <w:rsid w:val="00F05D34"/>
    <w:rsid w:val="00F05D71"/>
    <w:rsid w:val="00F05DCE"/>
    <w:rsid w:val="00F06617"/>
    <w:rsid w:val="00F076ED"/>
    <w:rsid w:val="00F077CB"/>
    <w:rsid w:val="00F10001"/>
    <w:rsid w:val="00F10642"/>
    <w:rsid w:val="00F1099C"/>
    <w:rsid w:val="00F10A1E"/>
    <w:rsid w:val="00F10F03"/>
    <w:rsid w:val="00F11163"/>
    <w:rsid w:val="00F112C6"/>
    <w:rsid w:val="00F113B0"/>
    <w:rsid w:val="00F113B9"/>
    <w:rsid w:val="00F1187B"/>
    <w:rsid w:val="00F119D2"/>
    <w:rsid w:val="00F125F2"/>
    <w:rsid w:val="00F12627"/>
    <w:rsid w:val="00F12867"/>
    <w:rsid w:val="00F1437C"/>
    <w:rsid w:val="00F14758"/>
    <w:rsid w:val="00F149AA"/>
    <w:rsid w:val="00F14AA6"/>
    <w:rsid w:val="00F14FEC"/>
    <w:rsid w:val="00F15041"/>
    <w:rsid w:val="00F1521B"/>
    <w:rsid w:val="00F15660"/>
    <w:rsid w:val="00F15789"/>
    <w:rsid w:val="00F15DA6"/>
    <w:rsid w:val="00F15DEB"/>
    <w:rsid w:val="00F15E79"/>
    <w:rsid w:val="00F16A84"/>
    <w:rsid w:val="00F16DA2"/>
    <w:rsid w:val="00F16FC4"/>
    <w:rsid w:val="00F16FF1"/>
    <w:rsid w:val="00F17244"/>
    <w:rsid w:val="00F1733B"/>
    <w:rsid w:val="00F17D5C"/>
    <w:rsid w:val="00F20422"/>
    <w:rsid w:val="00F21A08"/>
    <w:rsid w:val="00F21D05"/>
    <w:rsid w:val="00F227B2"/>
    <w:rsid w:val="00F2294D"/>
    <w:rsid w:val="00F229D4"/>
    <w:rsid w:val="00F22C09"/>
    <w:rsid w:val="00F2327E"/>
    <w:rsid w:val="00F236C9"/>
    <w:rsid w:val="00F23799"/>
    <w:rsid w:val="00F2400C"/>
    <w:rsid w:val="00F24231"/>
    <w:rsid w:val="00F24260"/>
    <w:rsid w:val="00F2440A"/>
    <w:rsid w:val="00F246E3"/>
    <w:rsid w:val="00F24E32"/>
    <w:rsid w:val="00F2519E"/>
    <w:rsid w:val="00F25D6F"/>
    <w:rsid w:val="00F25FD8"/>
    <w:rsid w:val="00F2613A"/>
    <w:rsid w:val="00F26BA8"/>
    <w:rsid w:val="00F26CE5"/>
    <w:rsid w:val="00F26EBD"/>
    <w:rsid w:val="00F26F93"/>
    <w:rsid w:val="00F272AE"/>
    <w:rsid w:val="00F279DC"/>
    <w:rsid w:val="00F27C52"/>
    <w:rsid w:val="00F27C5A"/>
    <w:rsid w:val="00F27E72"/>
    <w:rsid w:val="00F30364"/>
    <w:rsid w:val="00F30791"/>
    <w:rsid w:val="00F31223"/>
    <w:rsid w:val="00F31FB2"/>
    <w:rsid w:val="00F31FC6"/>
    <w:rsid w:val="00F3226E"/>
    <w:rsid w:val="00F329E0"/>
    <w:rsid w:val="00F32B61"/>
    <w:rsid w:val="00F33067"/>
    <w:rsid w:val="00F334EB"/>
    <w:rsid w:val="00F33D7C"/>
    <w:rsid w:val="00F33EBD"/>
    <w:rsid w:val="00F33FFC"/>
    <w:rsid w:val="00F34296"/>
    <w:rsid w:val="00F349F6"/>
    <w:rsid w:val="00F34A7B"/>
    <w:rsid w:val="00F351E8"/>
    <w:rsid w:val="00F35326"/>
    <w:rsid w:val="00F3547D"/>
    <w:rsid w:val="00F358BD"/>
    <w:rsid w:val="00F35E50"/>
    <w:rsid w:val="00F363DE"/>
    <w:rsid w:val="00F3658C"/>
    <w:rsid w:val="00F36612"/>
    <w:rsid w:val="00F36E93"/>
    <w:rsid w:val="00F373FD"/>
    <w:rsid w:val="00F40AAA"/>
    <w:rsid w:val="00F412D3"/>
    <w:rsid w:val="00F41591"/>
    <w:rsid w:val="00F415B9"/>
    <w:rsid w:val="00F41C5C"/>
    <w:rsid w:val="00F41F8D"/>
    <w:rsid w:val="00F4279E"/>
    <w:rsid w:val="00F42E49"/>
    <w:rsid w:val="00F431D3"/>
    <w:rsid w:val="00F43A6A"/>
    <w:rsid w:val="00F43B1D"/>
    <w:rsid w:val="00F43C4C"/>
    <w:rsid w:val="00F4414E"/>
    <w:rsid w:val="00F44C45"/>
    <w:rsid w:val="00F450F3"/>
    <w:rsid w:val="00F46626"/>
    <w:rsid w:val="00F46C7E"/>
    <w:rsid w:val="00F46CBC"/>
    <w:rsid w:val="00F46D65"/>
    <w:rsid w:val="00F46DD4"/>
    <w:rsid w:val="00F4702A"/>
    <w:rsid w:val="00F472BB"/>
    <w:rsid w:val="00F472E4"/>
    <w:rsid w:val="00F476EA"/>
    <w:rsid w:val="00F50191"/>
    <w:rsid w:val="00F5050C"/>
    <w:rsid w:val="00F50634"/>
    <w:rsid w:val="00F507FA"/>
    <w:rsid w:val="00F50B6B"/>
    <w:rsid w:val="00F510C9"/>
    <w:rsid w:val="00F51ADB"/>
    <w:rsid w:val="00F51C92"/>
    <w:rsid w:val="00F51CF4"/>
    <w:rsid w:val="00F51DA0"/>
    <w:rsid w:val="00F525D0"/>
    <w:rsid w:val="00F5351B"/>
    <w:rsid w:val="00F53A4B"/>
    <w:rsid w:val="00F53B71"/>
    <w:rsid w:val="00F53B83"/>
    <w:rsid w:val="00F5402A"/>
    <w:rsid w:val="00F540BE"/>
    <w:rsid w:val="00F5429D"/>
    <w:rsid w:val="00F5443E"/>
    <w:rsid w:val="00F54FB2"/>
    <w:rsid w:val="00F5504E"/>
    <w:rsid w:val="00F557D9"/>
    <w:rsid w:val="00F55CA8"/>
    <w:rsid w:val="00F560FB"/>
    <w:rsid w:val="00F56345"/>
    <w:rsid w:val="00F563DC"/>
    <w:rsid w:val="00F57187"/>
    <w:rsid w:val="00F57336"/>
    <w:rsid w:val="00F5787A"/>
    <w:rsid w:val="00F5790C"/>
    <w:rsid w:val="00F57AC2"/>
    <w:rsid w:val="00F57B6A"/>
    <w:rsid w:val="00F57D00"/>
    <w:rsid w:val="00F601FE"/>
    <w:rsid w:val="00F612A1"/>
    <w:rsid w:val="00F615DD"/>
    <w:rsid w:val="00F617E3"/>
    <w:rsid w:val="00F61CAC"/>
    <w:rsid w:val="00F61E92"/>
    <w:rsid w:val="00F62481"/>
    <w:rsid w:val="00F62A34"/>
    <w:rsid w:val="00F630F5"/>
    <w:rsid w:val="00F63344"/>
    <w:rsid w:val="00F6341F"/>
    <w:rsid w:val="00F63649"/>
    <w:rsid w:val="00F63DC4"/>
    <w:rsid w:val="00F64269"/>
    <w:rsid w:val="00F646EE"/>
    <w:rsid w:val="00F648B7"/>
    <w:rsid w:val="00F64D6B"/>
    <w:rsid w:val="00F64E58"/>
    <w:rsid w:val="00F64FE9"/>
    <w:rsid w:val="00F65181"/>
    <w:rsid w:val="00F65CBC"/>
    <w:rsid w:val="00F66688"/>
    <w:rsid w:val="00F6710D"/>
    <w:rsid w:val="00F672BC"/>
    <w:rsid w:val="00F6785B"/>
    <w:rsid w:val="00F679CA"/>
    <w:rsid w:val="00F70543"/>
    <w:rsid w:val="00F708B0"/>
    <w:rsid w:val="00F709C4"/>
    <w:rsid w:val="00F70B5F"/>
    <w:rsid w:val="00F70EA3"/>
    <w:rsid w:val="00F71146"/>
    <w:rsid w:val="00F71DBB"/>
    <w:rsid w:val="00F72094"/>
    <w:rsid w:val="00F721EB"/>
    <w:rsid w:val="00F72265"/>
    <w:rsid w:val="00F72370"/>
    <w:rsid w:val="00F72439"/>
    <w:rsid w:val="00F72504"/>
    <w:rsid w:val="00F72576"/>
    <w:rsid w:val="00F725EF"/>
    <w:rsid w:val="00F73406"/>
    <w:rsid w:val="00F73B29"/>
    <w:rsid w:val="00F742B7"/>
    <w:rsid w:val="00F7473B"/>
    <w:rsid w:val="00F749A1"/>
    <w:rsid w:val="00F753E3"/>
    <w:rsid w:val="00F75CFF"/>
    <w:rsid w:val="00F76776"/>
    <w:rsid w:val="00F767E6"/>
    <w:rsid w:val="00F767F2"/>
    <w:rsid w:val="00F76E47"/>
    <w:rsid w:val="00F76EAB"/>
    <w:rsid w:val="00F7726C"/>
    <w:rsid w:val="00F775C3"/>
    <w:rsid w:val="00F77726"/>
    <w:rsid w:val="00F77E11"/>
    <w:rsid w:val="00F77FA0"/>
    <w:rsid w:val="00F81A5E"/>
    <w:rsid w:val="00F81DD2"/>
    <w:rsid w:val="00F82AFB"/>
    <w:rsid w:val="00F8365A"/>
    <w:rsid w:val="00F83CCF"/>
    <w:rsid w:val="00F8400F"/>
    <w:rsid w:val="00F840F3"/>
    <w:rsid w:val="00F845D2"/>
    <w:rsid w:val="00F84DB1"/>
    <w:rsid w:val="00F85060"/>
    <w:rsid w:val="00F859C5"/>
    <w:rsid w:val="00F864BE"/>
    <w:rsid w:val="00F86BB4"/>
    <w:rsid w:val="00F86D1B"/>
    <w:rsid w:val="00F872AE"/>
    <w:rsid w:val="00F875CC"/>
    <w:rsid w:val="00F8796F"/>
    <w:rsid w:val="00F87FCD"/>
    <w:rsid w:val="00F87FF4"/>
    <w:rsid w:val="00F90292"/>
    <w:rsid w:val="00F90582"/>
    <w:rsid w:val="00F90B35"/>
    <w:rsid w:val="00F90CD2"/>
    <w:rsid w:val="00F90ECF"/>
    <w:rsid w:val="00F9106A"/>
    <w:rsid w:val="00F9195F"/>
    <w:rsid w:val="00F91B99"/>
    <w:rsid w:val="00F91D4F"/>
    <w:rsid w:val="00F9219C"/>
    <w:rsid w:val="00F92F56"/>
    <w:rsid w:val="00F92F92"/>
    <w:rsid w:val="00F93114"/>
    <w:rsid w:val="00F93154"/>
    <w:rsid w:val="00F93515"/>
    <w:rsid w:val="00F93608"/>
    <w:rsid w:val="00F9402F"/>
    <w:rsid w:val="00F94036"/>
    <w:rsid w:val="00F940E8"/>
    <w:rsid w:val="00F941E9"/>
    <w:rsid w:val="00F94E4D"/>
    <w:rsid w:val="00F95362"/>
    <w:rsid w:val="00F95969"/>
    <w:rsid w:val="00F95EC6"/>
    <w:rsid w:val="00F9608D"/>
    <w:rsid w:val="00F963D9"/>
    <w:rsid w:val="00F967EC"/>
    <w:rsid w:val="00F9751C"/>
    <w:rsid w:val="00F97B20"/>
    <w:rsid w:val="00F97D2D"/>
    <w:rsid w:val="00F97E1F"/>
    <w:rsid w:val="00F97EDA"/>
    <w:rsid w:val="00FA0408"/>
    <w:rsid w:val="00FA040B"/>
    <w:rsid w:val="00FA0515"/>
    <w:rsid w:val="00FA0A09"/>
    <w:rsid w:val="00FA0B4F"/>
    <w:rsid w:val="00FA17E5"/>
    <w:rsid w:val="00FA1F6F"/>
    <w:rsid w:val="00FA218A"/>
    <w:rsid w:val="00FA2610"/>
    <w:rsid w:val="00FA26BA"/>
    <w:rsid w:val="00FA286A"/>
    <w:rsid w:val="00FA2935"/>
    <w:rsid w:val="00FA2B34"/>
    <w:rsid w:val="00FA2D86"/>
    <w:rsid w:val="00FA30BD"/>
    <w:rsid w:val="00FA3B84"/>
    <w:rsid w:val="00FA4783"/>
    <w:rsid w:val="00FA5E21"/>
    <w:rsid w:val="00FA5F10"/>
    <w:rsid w:val="00FA61B9"/>
    <w:rsid w:val="00FA643E"/>
    <w:rsid w:val="00FA662B"/>
    <w:rsid w:val="00FA720C"/>
    <w:rsid w:val="00FA7D13"/>
    <w:rsid w:val="00FA7D2C"/>
    <w:rsid w:val="00FA7ED7"/>
    <w:rsid w:val="00FB00E1"/>
    <w:rsid w:val="00FB0404"/>
    <w:rsid w:val="00FB0A20"/>
    <w:rsid w:val="00FB0DC7"/>
    <w:rsid w:val="00FB0FB5"/>
    <w:rsid w:val="00FB110F"/>
    <w:rsid w:val="00FB1635"/>
    <w:rsid w:val="00FB1879"/>
    <w:rsid w:val="00FB188D"/>
    <w:rsid w:val="00FB1D3C"/>
    <w:rsid w:val="00FB2291"/>
    <w:rsid w:val="00FB2662"/>
    <w:rsid w:val="00FB2A33"/>
    <w:rsid w:val="00FB2AC9"/>
    <w:rsid w:val="00FB2F34"/>
    <w:rsid w:val="00FB32B1"/>
    <w:rsid w:val="00FB3B23"/>
    <w:rsid w:val="00FB3D3B"/>
    <w:rsid w:val="00FB42A6"/>
    <w:rsid w:val="00FB4325"/>
    <w:rsid w:val="00FB4795"/>
    <w:rsid w:val="00FB47C0"/>
    <w:rsid w:val="00FB4806"/>
    <w:rsid w:val="00FB4906"/>
    <w:rsid w:val="00FB4A24"/>
    <w:rsid w:val="00FB4C69"/>
    <w:rsid w:val="00FB4CFE"/>
    <w:rsid w:val="00FB4E76"/>
    <w:rsid w:val="00FB4FE7"/>
    <w:rsid w:val="00FB5340"/>
    <w:rsid w:val="00FB564F"/>
    <w:rsid w:val="00FB573B"/>
    <w:rsid w:val="00FB5C80"/>
    <w:rsid w:val="00FB63A3"/>
    <w:rsid w:val="00FB672A"/>
    <w:rsid w:val="00FB6FB1"/>
    <w:rsid w:val="00FB772D"/>
    <w:rsid w:val="00FB7993"/>
    <w:rsid w:val="00FB7998"/>
    <w:rsid w:val="00FB7DE8"/>
    <w:rsid w:val="00FB7F5B"/>
    <w:rsid w:val="00FC0098"/>
    <w:rsid w:val="00FC00A5"/>
    <w:rsid w:val="00FC01F6"/>
    <w:rsid w:val="00FC0D8E"/>
    <w:rsid w:val="00FC0E46"/>
    <w:rsid w:val="00FC165B"/>
    <w:rsid w:val="00FC1E64"/>
    <w:rsid w:val="00FC2087"/>
    <w:rsid w:val="00FC29F4"/>
    <w:rsid w:val="00FC3010"/>
    <w:rsid w:val="00FC3870"/>
    <w:rsid w:val="00FC3B83"/>
    <w:rsid w:val="00FC3C4A"/>
    <w:rsid w:val="00FC3E43"/>
    <w:rsid w:val="00FC40F8"/>
    <w:rsid w:val="00FC419D"/>
    <w:rsid w:val="00FC4379"/>
    <w:rsid w:val="00FC4CCE"/>
    <w:rsid w:val="00FC5339"/>
    <w:rsid w:val="00FC5D5A"/>
    <w:rsid w:val="00FC5DEA"/>
    <w:rsid w:val="00FC5ECE"/>
    <w:rsid w:val="00FC5FBD"/>
    <w:rsid w:val="00FC617D"/>
    <w:rsid w:val="00FC63A1"/>
    <w:rsid w:val="00FC73EB"/>
    <w:rsid w:val="00FC74B8"/>
    <w:rsid w:val="00FC7683"/>
    <w:rsid w:val="00FC7E4E"/>
    <w:rsid w:val="00FD039E"/>
    <w:rsid w:val="00FD0E97"/>
    <w:rsid w:val="00FD116A"/>
    <w:rsid w:val="00FD126A"/>
    <w:rsid w:val="00FD1439"/>
    <w:rsid w:val="00FD1600"/>
    <w:rsid w:val="00FD18FF"/>
    <w:rsid w:val="00FD2C1E"/>
    <w:rsid w:val="00FD3134"/>
    <w:rsid w:val="00FD3394"/>
    <w:rsid w:val="00FD4482"/>
    <w:rsid w:val="00FD605E"/>
    <w:rsid w:val="00FD638F"/>
    <w:rsid w:val="00FD67BF"/>
    <w:rsid w:val="00FD6A3F"/>
    <w:rsid w:val="00FD6BB0"/>
    <w:rsid w:val="00FD6CD6"/>
    <w:rsid w:val="00FD7591"/>
    <w:rsid w:val="00FD75E8"/>
    <w:rsid w:val="00FD7987"/>
    <w:rsid w:val="00FD79A5"/>
    <w:rsid w:val="00FE0359"/>
    <w:rsid w:val="00FE0AF3"/>
    <w:rsid w:val="00FE10F1"/>
    <w:rsid w:val="00FE1334"/>
    <w:rsid w:val="00FE18D1"/>
    <w:rsid w:val="00FE1A7A"/>
    <w:rsid w:val="00FE20D3"/>
    <w:rsid w:val="00FE282C"/>
    <w:rsid w:val="00FE28D4"/>
    <w:rsid w:val="00FE2ABE"/>
    <w:rsid w:val="00FE2B27"/>
    <w:rsid w:val="00FE2DE3"/>
    <w:rsid w:val="00FE4649"/>
    <w:rsid w:val="00FE4651"/>
    <w:rsid w:val="00FE4B1A"/>
    <w:rsid w:val="00FE4D57"/>
    <w:rsid w:val="00FE504F"/>
    <w:rsid w:val="00FE5BCF"/>
    <w:rsid w:val="00FE5D05"/>
    <w:rsid w:val="00FE617C"/>
    <w:rsid w:val="00FE6414"/>
    <w:rsid w:val="00FE66ED"/>
    <w:rsid w:val="00FE77EC"/>
    <w:rsid w:val="00FE7CEA"/>
    <w:rsid w:val="00FF03D6"/>
    <w:rsid w:val="00FF04E7"/>
    <w:rsid w:val="00FF05C2"/>
    <w:rsid w:val="00FF0D52"/>
    <w:rsid w:val="00FF158B"/>
    <w:rsid w:val="00FF1643"/>
    <w:rsid w:val="00FF1809"/>
    <w:rsid w:val="00FF1918"/>
    <w:rsid w:val="00FF2DD2"/>
    <w:rsid w:val="00FF2E67"/>
    <w:rsid w:val="00FF334D"/>
    <w:rsid w:val="00FF33D6"/>
    <w:rsid w:val="00FF35EB"/>
    <w:rsid w:val="00FF3746"/>
    <w:rsid w:val="00FF37FB"/>
    <w:rsid w:val="00FF46A1"/>
    <w:rsid w:val="00FF47E7"/>
    <w:rsid w:val="00FF4B1A"/>
    <w:rsid w:val="00FF4F60"/>
    <w:rsid w:val="00FF525F"/>
    <w:rsid w:val="00FF5575"/>
    <w:rsid w:val="00FF63E8"/>
    <w:rsid w:val="00FF65E4"/>
    <w:rsid w:val="00FF667B"/>
    <w:rsid w:val="00FF68DA"/>
    <w:rsid w:val="00FF6D80"/>
    <w:rsid w:val="00FF6F1F"/>
    <w:rsid w:val="00FF7780"/>
    <w:rsid w:val="00FF781A"/>
    <w:rsid w:val="00FF78C4"/>
    <w:rsid w:val="00FF79FB"/>
    <w:rsid w:val="00FF7D45"/>
    <w:rsid w:val="00FF7E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77148B08"/>
  <w15:docId w15:val="{B2E36A89-976E-45D3-BC24-E1862B2E7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E3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5814D2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5814D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5814D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5814D2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5814D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jc w:val="both"/>
      <w:outlineLvl w:val="4"/>
    </w:pPr>
    <w:rPr>
      <w:rFonts w:ascii="Times New Roman" w:hAnsi="Times New Roman" w:cs="EucrosiaUPC"/>
      <w:sz w:val="30"/>
      <w:szCs w:val="30"/>
    </w:rPr>
  </w:style>
  <w:style w:type="paragraph" w:styleId="Heading6">
    <w:name w:val="heading 6"/>
    <w:basedOn w:val="Normal"/>
    <w:next w:val="Normal"/>
    <w:qFormat/>
    <w:rsid w:val="005814D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1080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5814D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5814D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5814D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814D2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5814D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814D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814D2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5814D2"/>
    <w:rPr>
      <w:rFonts w:cs="Times New Roman"/>
      <w:b/>
      <w:bCs/>
    </w:rPr>
  </w:style>
  <w:style w:type="paragraph" w:styleId="ListBullet">
    <w:name w:val="List Bullet"/>
    <w:basedOn w:val="Normal"/>
    <w:rsid w:val="005814D2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814D2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814D2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814D2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5814D2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814D2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814D2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814D2"/>
    <w:pPr>
      <w:ind w:left="284"/>
    </w:pPr>
  </w:style>
  <w:style w:type="paragraph" w:customStyle="1" w:styleId="AAFrameAddress">
    <w:name w:val="AA Frame Address"/>
    <w:basedOn w:val="Heading1"/>
    <w:rsid w:val="005814D2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814D2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814D2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814D2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814D2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814D2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814D2"/>
    <w:pPr>
      <w:ind w:left="851" w:hanging="284"/>
    </w:pPr>
  </w:style>
  <w:style w:type="paragraph" w:styleId="Index4">
    <w:name w:val="index 4"/>
    <w:basedOn w:val="Normal"/>
    <w:next w:val="Normal"/>
    <w:semiHidden/>
    <w:rsid w:val="005814D2"/>
    <w:pPr>
      <w:ind w:left="1135" w:hanging="284"/>
    </w:pPr>
  </w:style>
  <w:style w:type="paragraph" w:styleId="Index6">
    <w:name w:val="index 6"/>
    <w:basedOn w:val="Normal"/>
    <w:next w:val="Normal"/>
    <w:semiHidden/>
    <w:rsid w:val="005814D2"/>
    <w:pPr>
      <w:ind w:left="1702" w:hanging="284"/>
    </w:pPr>
  </w:style>
  <w:style w:type="paragraph" w:styleId="Index5">
    <w:name w:val="index 5"/>
    <w:basedOn w:val="Normal"/>
    <w:next w:val="Normal"/>
    <w:semiHidden/>
    <w:rsid w:val="005814D2"/>
    <w:pPr>
      <w:ind w:left="1418" w:hanging="284"/>
    </w:pPr>
  </w:style>
  <w:style w:type="paragraph" w:styleId="Index7">
    <w:name w:val="index 7"/>
    <w:basedOn w:val="Normal"/>
    <w:next w:val="Normal"/>
    <w:semiHidden/>
    <w:rsid w:val="005814D2"/>
    <w:pPr>
      <w:ind w:left="1985" w:hanging="284"/>
    </w:pPr>
  </w:style>
  <w:style w:type="paragraph" w:styleId="Index8">
    <w:name w:val="index 8"/>
    <w:basedOn w:val="Normal"/>
    <w:next w:val="Normal"/>
    <w:semiHidden/>
    <w:rsid w:val="005814D2"/>
    <w:pPr>
      <w:ind w:left="2269" w:hanging="284"/>
    </w:pPr>
  </w:style>
  <w:style w:type="paragraph" w:styleId="Index9">
    <w:name w:val="index 9"/>
    <w:basedOn w:val="Normal"/>
    <w:next w:val="Normal"/>
    <w:semiHidden/>
    <w:rsid w:val="005814D2"/>
    <w:pPr>
      <w:ind w:left="2552" w:hanging="284"/>
    </w:pPr>
  </w:style>
  <w:style w:type="paragraph" w:styleId="TOC2">
    <w:name w:val="toc 2"/>
    <w:basedOn w:val="Normal"/>
    <w:next w:val="Normal"/>
    <w:semiHidden/>
    <w:rsid w:val="005814D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814D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814D2"/>
    <w:pPr>
      <w:ind w:left="851"/>
    </w:pPr>
  </w:style>
  <w:style w:type="paragraph" w:styleId="TOC5">
    <w:name w:val="toc 5"/>
    <w:basedOn w:val="Normal"/>
    <w:next w:val="Normal"/>
    <w:semiHidden/>
    <w:rsid w:val="005814D2"/>
    <w:pPr>
      <w:ind w:left="1134"/>
    </w:pPr>
  </w:style>
  <w:style w:type="paragraph" w:styleId="TOC6">
    <w:name w:val="toc 6"/>
    <w:basedOn w:val="Normal"/>
    <w:next w:val="Normal"/>
    <w:semiHidden/>
    <w:rsid w:val="005814D2"/>
    <w:pPr>
      <w:ind w:left="1418"/>
    </w:pPr>
  </w:style>
  <w:style w:type="paragraph" w:styleId="TOC7">
    <w:name w:val="toc 7"/>
    <w:basedOn w:val="Normal"/>
    <w:next w:val="Normal"/>
    <w:semiHidden/>
    <w:rsid w:val="005814D2"/>
    <w:pPr>
      <w:ind w:left="1701"/>
    </w:pPr>
  </w:style>
  <w:style w:type="paragraph" w:styleId="TOC8">
    <w:name w:val="toc 8"/>
    <w:basedOn w:val="Normal"/>
    <w:next w:val="Normal"/>
    <w:semiHidden/>
    <w:rsid w:val="005814D2"/>
    <w:pPr>
      <w:ind w:left="1985"/>
    </w:pPr>
  </w:style>
  <w:style w:type="paragraph" w:styleId="TOC9">
    <w:name w:val="toc 9"/>
    <w:basedOn w:val="Normal"/>
    <w:next w:val="Normal"/>
    <w:semiHidden/>
    <w:rsid w:val="005814D2"/>
    <w:pPr>
      <w:ind w:left="2268"/>
    </w:pPr>
  </w:style>
  <w:style w:type="paragraph" w:styleId="TableofFigures">
    <w:name w:val="table of figures"/>
    <w:basedOn w:val="Normal"/>
    <w:next w:val="Normal"/>
    <w:semiHidden/>
    <w:rsid w:val="005814D2"/>
    <w:pPr>
      <w:ind w:left="567" w:hanging="567"/>
    </w:pPr>
  </w:style>
  <w:style w:type="paragraph" w:styleId="ListBullet5">
    <w:name w:val="List Bullet 5"/>
    <w:basedOn w:val="Normal"/>
    <w:rsid w:val="005814D2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5814D2"/>
    <w:pPr>
      <w:spacing w:after="120"/>
    </w:pPr>
  </w:style>
  <w:style w:type="paragraph" w:styleId="BodyTextFirstIndent">
    <w:name w:val="Body Text First Indent"/>
    <w:basedOn w:val="BodyText"/>
    <w:rsid w:val="005814D2"/>
    <w:pPr>
      <w:ind w:firstLine="284"/>
    </w:pPr>
  </w:style>
  <w:style w:type="paragraph" w:styleId="BodyTextIndent">
    <w:name w:val="Body Text Indent"/>
    <w:basedOn w:val="Normal"/>
    <w:rsid w:val="005814D2"/>
    <w:pPr>
      <w:spacing w:after="120"/>
      <w:ind w:left="283"/>
    </w:pPr>
  </w:style>
  <w:style w:type="paragraph" w:styleId="BodyTextFirstIndent2">
    <w:name w:val="Body Text First Indent 2"/>
    <w:basedOn w:val="BodyTextIndent"/>
    <w:rsid w:val="005814D2"/>
    <w:pPr>
      <w:ind w:left="284" w:firstLine="284"/>
    </w:pPr>
  </w:style>
  <w:style w:type="character" w:styleId="Strong">
    <w:name w:val="Strong"/>
    <w:qFormat/>
    <w:rsid w:val="005814D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814D2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814D2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814D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814D2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814D2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814D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5814D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5814D2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814D2"/>
    <w:pPr>
      <w:framePr w:h="1054" w:wrap="around" w:y="5920"/>
    </w:pPr>
  </w:style>
  <w:style w:type="paragraph" w:customStyle="1" w:styleId="ReportHeading3">
    <w:name w:val="ReportHeading3"/>
    <w:basedOn w:val="ReportHeading2"/>
    <w:rsid w:val="005814D2"/>
    <w:pPr>
      <w:framePr w:h="443" w:wrap="around" w:y="8223"/>
    </w:pPr>
  </w:style>
  <w:style w:type="paragraph" w:customStyle="1" w:styleId="a">
    <w:name w:val="???????"/>
    <w:basedOn w:val="Normal"/>
    <w:rsid w:val="005814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814D2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814D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814D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814D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814D2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814D2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rsid w:val="005814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5814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5814D2"/>
  </w:style>
  <w:style w:type="paragraph" w:styleId="BodyText2">
    <w:name w:val="Body Text 2"/>
    <w:basedOn w:val="Normal"/>
    <w:link w:val="BodyText2Char"/>
    <w:uiPriority w:val="99"/>
    <w:rsid w:val="005814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0">
    <w:name w:val="¢éÍ¤ÇÒÁ"/>
    <w:basedOn w:val="Normal"/>
    <w:rsid w:val="005814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1">
    <w:name w:val="???"/>
    <w:basedOn w:val="Normal"/>
    <w:rsid w:val="005814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rsid w:val="005814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540" w:hanging="540"/>
      <w:jc w:val="both"/>
    </w:pPr>
    <w:rPr>
      <w:sz w:val="20"/>
      <w:szCs w:val="20"/>
    </w:rPr>
  </w:style>
  <w:style w:type="paragraph" w:customStyle="1" w:styleId="AccPolicyHeadingChar">
    <w:name w:val="Acc Policy Heading Char"/>
    <w:basedOn w:val="BodyText"/>
    <w:link w:val="AccPolicyHeadingCharChar"/>
    <w:autoRedefine/>
    <w:rsid w:val="00F15D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sz w:val="28"/>
      <w:szCs w:val="28"/>
    </w:rPr>
  </w:style>
  <w:style w:type="character" w:customStyle="1" w:styleId="AccPolicyHeadingCharChar">
    <w:name w:val="Acc Policy Heading Char Char"/>
    <w:link w:val="AccPolicyHeadingChar"/>
    <w:rsid w:val="00F15DEB"/>
    <w:rPr>
      <w:rFonts w:ascii="Arial" w:hAnsi="Arial"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semiHidden/>
    <w:rsid w:val="00F15DEB"/>
    <w:rPr>
      <w:rFonts w:ascii="Tahoma" w:hAnsi="Tahoma" w:cs="Tahoma"/>
      <w:sz w:val="16"/>
      <w:szCs w:val="16"/>
    </w:rPr>
  </w:style>
  <w:style w:type="character" w:customStyle="1" w:styleId="AccPolicyHeadingCharChar1">
    <w:name w:val="Acc Policy Heading Char Char1"/>
    <w:rsid w:val="00BA2A62"/>
    <w:rPr>
      <w:rFonts w:ascii="Angsana New" w:hAnsi="Angsana New" w:cs="Angsana New"/>
      <w:bCs/>
      <w:sz w:val="30"/>
      <w:szCs w:val="30"/>
      <w:lang w:val="en-US" w:eastAsia="en-US" w:bidi="th-TH"/>
    </w:rPr>
  </w:style>
  <w:style w:type="paragraph" w:styleId="EndnoteText">
    <w:name w:val="endnote text"/>
    <w:basedOn w:val="Normal"/>
    <w:semiHidden/>
    <w:rsid w:val="00D97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Book Antiqua" w:hAnsi="Book Antiqua" w:cs="Times New Roman"/>
      <w:sz w:val="20"/>
      <w:szCs w:val="20"/>
      <w:lang w:val="th-TH"/>
    </w:rPr>
  </w:style>
  <w:style w:type="paragraph" w:customStyle="1" w:styleId="E">
    <w:name w:val="?????????? E"/>
    <w:basedOn w:val="Normal"/>
    <w:rsid w:val="0046080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styleId="CommentReference">
    <w:name w:val="annotation reference"/>
    <w:semiHidden/>
    <w:rsid w:val="00335F51"/>
    <w:rPr>
      <w:sz w:val="16"/>
      <w:szCs w:val="16"/>
    </w:rPr>
  </w:style>
  <w:style w:type="paragraph" w:styleId="CommentText">
    <w:name w:val="annotation text"/>
    <w:basedOn w:val="Normal"/>
    <w:semiHidden/>
    <w:rsid w:val="00335F51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335F51"/>
    <w:rPr>
      <w:b/>
      <w:bCs/>
    </w:rPr>
  </w:style>
  <w:style w:type="paragraph" w:customStyle="1" w:styleId="acctcolumnheading">
    <w:name w:val="acct column heading"/>
    <w:aliases w:val="ac"/>
    <w:basedOn w:val="Normal"/>
    <w:rsid w:val="00BA36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BA36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BodyTextIndent3">
    <w:name w:val="Body Text Indent 3"/>
    <w:basedOn w:val="Normal"/>
    <w:rsid w:val="000E3617"/>
    <w:pPr>
      <w:spacing w:after="120"/>
      <w:ind w:left="360"/>
    </w:pPr>
    <w:rPr>
      <w:rFonts w:cs="Cordia New"/>
      <w:sz w:val="16"/>
    </w:rPr>
  </w:style>
  <w:style w:type="paragraph" w:customStyle="1" w:styleId="a2">
    <w:name w:val="ºÇ¡"/>
    <w:basedOn w:val="Normal"/>
    <w:rsid w:val="000E36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Char1">
    <w:name w:val="Char1"/>
    <w:basedOn w:val="Normal"/>
    <w:rsid w:val="000A4C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Char">
    <w:name w:val="Body Text Char"/>
    <w:aliases w:val="bt Char,body text Char,Body Char"/>
    <w:link w:val="BodyText"/>
    <w:rsid w:val="004C4250"/>
    <w:rPr>
      <w:rFonts w:ascii="Arial" w:hAnsi="Arial" w:cs="Angsana New"/>
      <w:sz w:val="18"/>
      <w:szCs w:val="18"/>
      <w:lang w:val="en-US" w:eastAsia="en-US" w:bidi="th-TH"/>
    </w:rPr>
  </w:style>
  <w:style w:type="table" w:styleId="TableGrid">
    <w:name w:val="Table Grid"/>
    <w:basedOn w:val="TableNormal"/>
    <w:rsid w:val="004C42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Å§ª×Í T"/>
    <w:basedOn w:val="Normal"/>
    <w:rsid w:val="00E15B2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mergecolhdg">
    <w:name w:val="acct merge col hdg"/>
    <w:aliases w:val="mh"/>
    <w:basedOn w:val="Normal"/>
    <w:rsid w:val="00E853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3">
    <w:name w:val="µÒÃÒ§3ªèÍ§"/>
    <w:basedOn w:val="Normal"/>
    <w:rsid w:val="003D3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ccPolicyHeading">
    <w:name w:val="Acc Policy Heading"/>
    <w:basedOn w:val="BodyText"/>
    <w:autoRedefine/>
    <w:rsid w:val="002011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right="-25"/>
      <w:jc w:val="thaiDistribute"/>
    </w:pPr>
    <w:rPr>
      <w:rFonts w:ascii="Angsana New" w:hAnsi="Angsana New"/>
      <w:spacing w:val="2"/>
      <w:sz w:val="16"/>
      <w:szCs w:val="16"/>
    </w:rPr>
  </w:style>
  <w:style w:type="paragraph" w:customStyle="1" w:styleId="10">
    <w:name w:val="10"/>
    <w:basedOn w:val="Normal"/>
    <w:rsid w:val="007902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Char">
    <w:name w:val="Char"/>
    <w:basedOn w:val="Normal"/>
    <w:rsid w:val="00250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834DC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">
    <w:name w:val="Char Char Char Char Char Char"/>
    <w:basedOn w:val="Normal"/>
    <w:rsid w:val="002533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176327"/>
    <w:pPr>
      <w:ind w:left="720"/>
    </w:pPr>
    <w:rPr>
      <w:szCs w:val="22"/>
    </w:rPr>
  </w:style>
  <w:style w:type="paragraph" w:customStyle="1" w:styleId="a3">
    <w:name w:val="??"/>
    <w:basedOn w:val="Normal"/>
    <w:rsid w:val="004E35C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customStyle="1" w:styleId="gm">
    <w:name w:val="gm"/>
    <w:semiHidden/>
    <w:rsid w:val="004E35CF"/>
    <w:rPr>
      <w:rFonts w:ascii="Arial" w:hAnsi="Arial" w:cs="Cordia New"/>
      <w:color w:val="auto"/>
      <w:sz w:val="20"/>
      <w:szCs w:val="23"/>
    </w:rPr>
  </w:style>
  <w:style w:type="paragraph" w:customStyle="1" w:styleId="block">
    <w:name w:val="block"/>
    <w:aliases w:val="b,b + Angsana New,Bold,Thai Distributed Justification,Left:  0...."/>
    <w:basedOn w:val="BodyText"/>
    <w:rsid w:val="009506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odyText3Char">
    <w:name w:val="Body Text 3 Char"/>
    <w:link w:val="BodyText3"/>
    <w:rsid w:val="001065A2"/>
    <w:rPr>
      <w:rFonts w:cs="EucrosiaUPC"/>
      <w:sz w:val="30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924A71"/>
    <w:rPr>
      <w:rFonts w:ascii="Arial" w:hAnsi="Arial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uiPriority w:val="99"/>
    <w:rsid w:val="002B0F0F"/>
    <w:rPr>
      <w:rFonts w:ascii="Book Antiqua" w:hAnsi="Book Antiqua"/>
      <w:sz w:val="22"/>
      <w:szCs w:val="22"/>
    </w:rPr>
  </w:style>
  <w:style w:type="character" w:styleId="Hyperlink">
    <w:name w:val="Hyperlink"/>
    <w:basedOn w:val="DefaultParagraphFont"/>
    <w:uiPriority w:val="99"/>
    <w:semiHidden/>
    <w:unhideWhenUsed/>
    <w:rsid w:val="00F351E8"/>
    <w:rPr>
      <w:color w:val="0000FF"/>
      <w:u w:val="single"/>
    </w:rPr>
  </w:style>
  <w:style w:type="paragraph" w:customStyle="1" w:styleId="a4">
    <w:name w:val="ข้อความ"/>
    <w:basedOn w:val="Normal"/>
    <w:uiPriority w:val="99"/>
    <w:rsid w:val="008817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napToGrid w:val="0"/>
      <w:spacing w:line="240" w:lineRule="auto"/>
    </w:pPr>
    <w:rPr>
      <w:rFonts w:ascii="Times New Roman" w:eastAsia="Calibri" w:hAnsi="Times New Roman" w:cs="Times New Roman"/>
      <w:sz w:val="30"/>
      <w:szCs w:val="30"/>
      <w:lang w:eastAsia="th-TH"/>
    </w:rPr>
  </w:style>
  <w:style w:type="character" w:customStyle="1" w:styleId="HeaderChar">
    <w:name w:val="Header Char"/>
    <w:link w:val="Header"/>
    <w:uiPriority w:val="99"/>
    <w:rsid w:val="002D15DC"/>
    <w:rPr>
      <w:rFonts w:ascii="Arial" w:hAnsi="Arial"/>
      <w:sz w:val="18"/>
      <w:szCs w:val="18"/>
    </w:rPr>
  </w:style>
  <w:style w:type="paragraph" w:customStyle="1" w:styleId="index">
    <w:name w:val="index"/>
    <w:aliases w:val="ix"/>
    <w:basedOn w:val="BodyText"/>
    <w:uiPriority w:val="99"/>
    <w:rsid w:val="008940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eastAsia="PMingLiU" w:hAnsi="Times New Roman" w:cs="Times New Roman"/>
      <w:sz w:val="22"/>
      <w:szCs w:val="20"/>
      <w:lang w:val="en-GB" w:bidi="ar-SA"/>
    </w:rPr>
  </w:style>
  <w:style w:type="character" w:customStyle="1" w:styleId="Heading7Char">
    <w:name w:val="Heading 7 Char"/>
    <w:basedOn w:val="DefaultParagraphFont"/>
    <w:link w:val="Heading7"/>
    <w:rsid w:val="00A44430"/>
    <w:rPr>
      <w:rFonts w:cs="EucrosiaUPC"/>
      <w:b/>
      <w:bCs/>
      <w:sz w:val="32"/>
      <w:szCs w:val="32"/>
    </w:rPr>
  </w:style>
  <w:style w:type="character" w:customStyle="1" w:styleId="ListParagraphChar">
    <w:name w:val="List Paragraph Char"/>
    <w:link w:val="ListParagraph"/>
    <w:uiPriority w:val="34"/>
    <w:rsid w:val="00DB1DA3"/>
    <w:rPr>
      <w:rFonts w:ascii="Arial" w:hAnsi="Arial"/>
      <w:sz w:val="18"/>
      <w:szCs w:val="22"/>
    </w:rPr>
  </w:style>
  <w:style w:type="paragraph" w:styleId="NoSpacing">
    <w:name w:val="No Spacing"/>
    <w:uiPriority w:val="1"/>
    <w:qFormat/>
    <w:rsid w:val="00476607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24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0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3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0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4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8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6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8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0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36CA73-91F3-4D71-A90E-31B874DA2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11476</TotalTime>
  <Pages>31</Pages>
  <Words>8719</Words>
  <Characters>49703</Characters>
  <Application>Microsoft Office Word</Application>
  <DocSecurity>0</DocSecurity>
  <Lines>414</Lines>
  <Paragraphs>116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BTA</Company>
  <LinksUpToDate>false</LinksUpToDate>
  <CharactersWithSpaces>58306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BTA_USER</dc:creator>
  <cp:keywords/>
  <dc:description/>
  <cp:lastModifiedBy>Dollaporn Kitlapcharoenkul</cp:lastModifiedBy>
  <cp:revision>1022</cp:revision>
  <cp:lastPrinted>2025-02-21T10:00:00Z</cp:lastPrinted>
  <dcterms:created xsi:type="dcterms:W3CDTF">2020-05-08T11:31:00Z</dcterms:created>
  <dcterms:modified xsi:type="dcterms:W3CDTF">2025-02-21T11:26:00Z</dcterms:modified>
</cp:coreProperties>
</file>