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C0233C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C0233C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C0233C" w:rsidRDefault="00A1742E" w:rsidP="00CE18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C0233C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2F2790A" w:rsidR="00A1742E" w:rsidRPr="00C0233C" w:rsidRDefault="005317DD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48F4C2A0" w:rsidR="00A1742E" w:rsidRPr="00C0233C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C0233C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C0233C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77777777" w:rsidR="00A1742E" w:rsidRPr="00C0233C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520A8" w:rsidRPr="00C0233C" w14:paraId="4304A00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AFBAC3E" w14:textId="4D92A99E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0BA66E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DFCB6FB" w14:textId="1808BEE4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8520A8" w:rsidRPr="00C0233C" w14:paraId="26D329C7" w14:textId="77777777" w:rsidTr="001D5A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D1329F" w14:textId="2BAC56AD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8FBF9F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DB72A00" w14:textId="375DAF53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520A8" w:rsidRPr="00C0233C" w14:paraId="06D23770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56F4C0B" w14:textId="66274B5F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C530D0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CEE8E35" w14:textId="3F5D11C6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0" w:name="_Hlk158041389"/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  <w:bookmarkEnd w:id="0"/>
          </w:p>
        </w:tc>
      </w:tr>
      <w:tr w:rsidR="008520A8" w:rsidRPr="00C0233C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277957D5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DE667C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50FAF92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520A8" w:rsidRPr="00C0233C" w14:paraId="5664D51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D31728B" w14:textId="18DB3B44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03EAA1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A4CFBCD" w14:textId="5B93DB81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520A8" w:rsidRPr="00C0233C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3B85620A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E0294E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19AB241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520A8" w:rsidRPr="00C0233C" w14:paraId="3B4CB36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C30E4E" w14:textId="62CA8432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0872EA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B2D7E23" w14:textId="3FA5F2F4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520A8" w:rsidRPr="00C0233C" w14:paraId="68B352A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715D9C" w14:textId="0C5A55F6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320D700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DE51715" w14:textId="14F42F6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520A8" w:rsidRPr="00C0233C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28AEE0F3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3DCB4C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2F7C4044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230B2" w:rsidRPr="00C0233C" w14:paraId="042FE0D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FE8B6E4" w14:textId="5E18D1DF" w:rsidR="00F230B2" w:rsidRPr="00C0233C" w:rsidRDefault="00F230B2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BD4F40" w14:textId="77777777" w:rsidR="00F230B2" w:rsidRPr="00C0233C" w:rsidRDefault="00F230B2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2961EFE" w14:textId="2940D22B" w:rsidR="00F230B2" w:rsidRPr="00C0233C" w:rsidRDefault="00CB4A80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8520A8" w:rsidRPr="00C0233C" w14:paraId="18A8235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F63FD0" w14:textId="77CD6123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FAE69B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6D8C32" w14:textId="2E306CF8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520A8" w:rsidRPr="00C0233C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1D1484D6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F94AEF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4D9EBE76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  <w:r w:rsidR="00106B50"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อื่น</w:t>
            </w:r>
            <w:r w:rsidR="003F1065" w:rsidRPr="00C0233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9E53F1" w:rsidRPr="00C0233C" w14:paraId="009309B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33EE0F3" w14:textId="5369DC43" w:rsidR="009E53F1" w:rsidRPr="00C0233C" w:rsidRDefault="009E53F1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48B50C" w14:textId="77777777" w:rsidR="009E53F1" w:rsidRPr="00C0233C" w:rsidRDefault="009E53F1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568758" w14:textId="2CF130A7" w:rsidR="009E53F1" w:rsidRPr="00C0233C" w:rsidRDefault="009E53F1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ค่าความนิยม </w:t>
            </w:r>
          </w:p>
        </w:tc>
      </w:tr>
      <w:tr w:rsidR="008520A8" w:rsidRPr="00C0233C" w14:paraId="4E9954F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44FFF9F" w14:textId="3738C8CE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0E62E2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EF45624" w14:textId="7BDCFB8D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520A8" w:rsidRPr="00C0233C" w14:paraId="4183CF9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8C1BAF" w14:textId="187C501E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0EC603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F5F32" w14:textId="67AB4C3A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520A8" w:rsidRPr="00C0233C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741A5B19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4BA8AA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31983E96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520A8" w:rsidRPr="00C0233C" w14:paraId="07412A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F01E16F" w14:textId="6DD80A2A" w:rsidR="008520A8" w:rsidRPr="00C0233C" w:rsidRDefault="00F230B2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63218DE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AF0E9AA" w14:textId="38A5E173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520A8" w:rsidRPr="00C0233C" w14:paraId="01FC625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F701F9" w14:textId="01CEBEFF" w:rsidR="008520A8" w:rsidRPr="00C0233C" w:rsidRDefault="00F230B2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41391B6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DC9CE4E" w14:textId="706159E8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8520A8" w:rsidRPr="00C0233C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7381E6BE" w:rsidR="008520A8" w:rsidRPr="00C0233C" w:rsidRDefault="00F230B2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88A4809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11716BB2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8520A8" w:rsidRPr="00C0233C" w14:paraId="33D636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BE962A" w14:textId="597E0A60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93B514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96A8CA" w14:textId="473D3E64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520A8" w:rsidRPr="00C0233C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5360DF50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DBEF5F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5E95950B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520A8" w:rsidRPr="00C0233C" w14:paraId="02AC8A7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EB9BDA" w14:textId="4663E31E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C6E8DD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7E04B10" w14:textId="7DA4913B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520A8" w:rsidRPr="00C0233C" w14:paraId="21344AA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49C9E8" w14:textId="010CD4B0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3A3BA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673CC3E6" w14:textId="55D104FC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520A8" w:rsidRPr="00C0233C" w14:paraId="4470238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E202142" w14:textId="64480ECB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A8DD35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263B1A64" w14:textId="01F3ED8D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520A8" w:rsidRPr="00C0233C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3B6C7E0E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D9B11B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05ECFC03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20A8" w:rsidRPr="00C0233C" w14:paraId="40181E8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9FB94E6" w14:textId="4C2CAB23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230B2"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8C1684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048B36C" w14:textId="6F8CC4FF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520A8" w:rsidRPr="00C0233C" w14:paraId="6C90AA9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2A291" w14:textId="00AF9C14" w:rsidR="008520A8" w:rsidRPr="00C0233C" w:rsidRDefault="00F230B2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0937136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36B0AF7" w14:textId="066E6D88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520A8" w:rsidRPr="00C0233C" w14:paraId="04CF3B2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C14771C" w14:textId="643921E6" w:rsidR="008520A8" w:rsidRPr="00C0233C" w:rsidRDefault="00920D6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82A534C" w14:textId="7777777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CA7AA1" w14:textId="4E1042D7" w:rsidR="008520A8" w:rsidRPr="00C0233C" w:rsidRDefault="008520A8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4527F" w:rsidRPr="00C0233C" w14:paraId="294273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BA52493" w14:textId="1922DDDF" w:rsidR="0064527F" w:rsidRPr="00C0233C" w:rsidRDefault="0064527F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8EB34" w14:textId="77777777" w:rsidR="0064527F" w:rsidRPr="00C0233C" w:rsidRDefault="0064527F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EE3EE87" w14:textId="77777777" w:rsidR="0064527F" w:rsidRPr="00C0233C" w:rsidRDefault="0064527F" w:rsidP="00852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95541ED" w14:textId="3F62C55A" w:rsidR="00A1742E" w:rsidRPr="00C0233C" w:rsidRDefault="00E6228A" w:rsidP="0064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2"/>
          <w:szCs w:val="32"/>
          <w:cs/>
        </w:rPr>
        <w:br w:type="page"/>
      </w:r>
      <w:r w:rsidR="00A1742E" w:rsidRPr="00C0233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6CEDC10" w14:textId="77777777" w:rsidR="00A1742E" w:rsidRPr="00C0233C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D5023" w14:textId="07433CE5" w:rsidR="002B1411" w:rsidRPr="00C0233C" w:rsidRDefault="002B1411" w:rsidP="00195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F40B1" w:rsidRPr="00C0233C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269C2" w:rsidRPr="00C0233C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C0233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E53F1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53F1" w:rsidRPr="00C0233C">
        <w:rPr>
          <w:rFonts w:asciiTheme="majorBidi" w:hAnsiTheme="majorBidi" w:cstheme="majorBidi"/>
          <w:sz w:val="30"/>
          <w:szCs w:val="30"/>
        </w:rPr>
        <w:t xml:space="preserve">28 </w:t>
      </w:r>
      <w:r w:rsidR="00C630DA" w:rsidRPr="00C0233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C0233C">
        <w:rPr>
          <w:rFonts w:asciiTheme="majorBidi" w:hAnsiTheme="majorBidi" w:cstheme="majorBidi"/>
          <w:sz w:val="30"/>
          <w:szCs w:val="30"/>
        </w:rPr>
        <w:t>256</w:t>
      </w:r>
      <w:r w:rsidR="00396033" w:rsidRPr="00C0233C">
        <w:rPr>
          <w:rFonts w:asciiTheme="majorBidi" w:hAnsiTheme="majorBidi" w:cstheme="majorBidi"/>
          <w:sz w:val="30"/>
          <w:szCs w:val="30"/>
        </w:rPr>
        <w:t>8</w:t>
      </w:r>
    </w:p>
    <w:p w14:paraId="5D585882" w14:textId="77777777" w:rsidR="00200B9A" w:rsidRPr="00C0233C" w:rsidRDefault="00200B9A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84E91" w14:textId="77777777" w:rsidR="00A1742E" w:rsidRPr="00C0233C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C0233C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C023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C0233C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DE209" w14:textId="4DDD2ADD" w:rsidR="00174409" w:rsidRPr="00C0233C" w:rsidRDefault="00A1742E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302C"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69C2" w:rsidRPr="00C0233C">
        <w:rPr>
          <w:rFonts w:asciiTheme="majorBidi" w:hAnsiTheme="majorBidi" w:cstheme="majorBidi"/>
          <w:sz w:val="30"/>
          <w:szCs w:val="30"/>
          <w:cs/>
        </w:rPr>
        <w:t xml:space="preserve">โรงงานเภสัชอุตสาหกรรม เจเอสพี </w:t>
      </w:r>
      <w:r w:rsidR="003269C2" w:rsidRPr="00C0233C">
        <w:rPr>
          <w:rFonts w:asciiTheme="majorBidi" w:hAnsiTheme="majorBidi" w:cstheme="majorBidi"/>
          <w:sz w:val="30"/>
          <w:szCs w:val="30"/>
        </w:rPr>
        <w:t>(</w:t>
      </w:r>
      <w:r w:rsidR="003269C2" w:rsidRPr="00C0233C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3269C2" w:rsidRPr="00C0233C">
        <w:rPr>
          <w:rFonts w:asciiTheme="majorBidi" w:hAnsiTheme="majorBidi" w:cstheme="majorBidi"/>
          <w:sz w:val="30"/>
          <w:szCs w:val="30"/>
        </w:rPr>
        <w:t xml:space="preserve">)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จำกัด</w:t>
      </w:r>
      <w:r w:rsidR="00C630DA" w:rsidRPr="00C0233C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3B302C" w:rsidRPr="00C0233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96033" w:rsidRPr="00C0233C">
        <w:rPr>
          <w:rFonts w:asciiTheme="majorBidi" w:hAnsiTheme="majorBidi" w:cstheme="majorBidi"/>
          <w:sz w:val="30"/>
          <w:szCs w:val="30"/>
        </w:rPr>
        <w:t>(</w:t>
      </w: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="00396033" w:rsidRPr="00C0233C">
        <w:rPr>
          <w:rFonts w:asciiTheme="majorBidi" w:hAnsiTheme="majorBidi" w:cstheme="majorBidi"/>
          <w:sz w:val="30"/>
          <w:szCs w:val="30"/>
        </w:rPr>
        <w:t>)</w:t>
      </w:r>
      <w:r w:rsidR="003B302C" w:rsidRPr="00C0233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3B302C" w:rsidRPr="00C0233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13D1F" w:rsidRPr="00C0233C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และจดทะเบียนกับตลาดหลักทรัพย์แห่งประเทศไทยเมื่อเดือน</w:t>
      </w:r>
      <w:r w:rsidR="00F13D1F" w:rsidRPr="00C0233C">
        <w:rPr>
          <w:rFonts w:asciiTheme="majorBidi" w:hAnsiTheme="majorBidi" w:hint="cs"/>
          <w:sz w:val="30"/>
          <w:szCs w:val="30"/>
          <w:cs/>
          <w:lang w:val="th-TH"/>
        </w:rPr>
        <w:t xml:space="preserve">พฤศจิกายน </w:t>
      </w:r>
      <w:r w:rsidR="00F13D1F" w:rsidRPr="00C0233C">
        <w:rPr>
          <w:rFonts w:asciiTheme="majorBidi" w:hAnsiTheme="majorBidi"/>
          <w:sz w:val="30"/>
          <w:szCs w:val="30"/>
          <w:lang w:val="en-GB"/>
        </w:rPr>
        <w:t>2564</w:t>
      </w:r>
      <w:r w:rsidR="00F13D1F" w:rsidRPr="00C0233C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F7671" w:rsidRPr="00C0233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F3FE8" w:rsidRPr="00C0233C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731F42" w:rsidRPr="00C0233C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BC54911" w14:textId="77777777" w:rsidR="00A1742E" w:rsidRPr="00C0233C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0C3D4" w14:textId="77777777" w:rsidR="00731F42" w:rsidRPr="00C0233C" w:rsidRDefault="00731F42" w:rsidP="0073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0233C">
        <w:rPr>
          <w:rFonts w:asciiTheme="majorBidi" w:hAnsiTheme="majorBidi" w:cstheme="majorBidi"/>
          <w:sz w:val="30"/>
          <w:szCs w:val="30"/>
          <w:cs/>
        </w:rPr>
        <w:tab/>
      </w:r>
      <w:r w:rsidRPr="00C0233C">
        <w:rPr>
          <w:rFonts w:asciiTheme="majorBidi" w:hAnsiTheme="majorBidi" w:cstheme="majorBidi"/>
          <w:sz w:val="30"/>
          <w:szCs w:val="30"/>
        </w:rPr>
        <w:t>:</w:t>
      </w:r>
      <w:r w:rsidRPr="00C0233C">
        <w:rPr>
          <w:rFonts w:asciiTheme="majorBidi" w:hAnsiTheme="majorBidi" w:cstheme="majorBidi"/>
          <w:sz w:val="30"/>
          <w:szCs w:val="30"/>
        </w:rPr>
        <w:tab/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255, 257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ซอยสาธุประดิษฐ์ </w:t>
      </w:r>
      <w:r w:rsidRPr="00C0233C">
        <w:rPr>
          <w:rFonts w:asciiTheme="majorBidi" w:hAnsiTheme="majorBidi" w:cstheme="majorBidi"/>
          <w:sz w:val="30"/>
          <w:szCs w:val="30"/>
        </w:rPr>
        <w:t xml:space="preserve">58 </w:t>
      </w:r>
      <w:r w:rsidRPr="00C0233C">
        <w:rPr>
          <w:rFonts w:asciiTheme="majorBidi" w:hAnsiTheme="majorBidi" w:cstheme="majorBidi"/>
          <w:sz w:val="30"/>
          <w:szCs w:val="30"/>
          <w:cs/>
        </w:rPr>
        <w:t>แขวงบางโพงพาง เขตยานนาวา กรุงเทพมหานคร</w:t>
      </w:r>
    </w:p>
    <w:p w14:paraId="069F1591" w14:textId="77777777" w:rsidR="006538CB" w:rsidRPr="00C0233C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สาขา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ที่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C0233C">
        <w:rPr>
          <w:rFonts w:asciiTheme="majorBidi" w:hAnsiTheme="majorBidi" w:cstheme="majorBidi"/>
          <w:sz w:val="30"/>
          <w:szCs w:val="30"/>
          <w:cs/>
        </w:rPr>
        <w:tab/>
      </w:r>
      <w:r w:rsidRPr="00C0233C">
        <w:rPr>
          <w:rFonts w:asciiTheme="majorBidi" w:hAnsiTheme="majorBidi" w:cstheme="majorBidi"/>
          <w:sz w:val="30"/>
          <w:szCs w:val="30"/>
        </w:rPr>
        <w:t>:</w:t>
      </w:r>
      <w:r w:rsidRPr="00C0233C">
        <w:rPr>
          <w:rFonts w:asciiTheme="majorBidi" w:hAnsiTheme="majorBidi" w:cstheme="majorBidi"/>
          <w:sz w:val="30"/>
          <w:szCs w:val="30"/>
        </w:rPr>
        <w:tab/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260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C0233C">
        <w:rPr>
          <w:rFonts w:asciiTheme="majorBidi" w:hAnsiTheme="majorBidi" w:cstheme="majorBidi"/>
          <w:sz w:val="30"/>
          <w:szCs w:val="30"/>
        </w:rPr>
        <w:t xml:space="preserve">4 </w:t>
      </w:r>
      <w:r w:rsidRPr="00C0233C">
        <w:rPr>
          <w:rFonts w:asciiTheme="majorBidi" w:hAnsiTheme="majorBidi" w:cstheme="majorBidi"/>
          <w:sz w:val="30"/>
          <w:szCs w:val="30"/>
          <w:cs/>
        </w:rPr>
        <w:t>ตำบลศรีบัวบาน อำเภอเมืองลำพูน จังหวัดลำพูน</w:t>
      </w:r>
    </w:p>
    <w:p w14:paraId="200B1E84" w14:textId="77777777" w:rsidR="006538CB" w:rsidRPr="00C0233C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ab/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 xml:space="preserve">88, 88/1-3 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659E6253" w14:textId="77777777" w:rsidR="006538CB" w:rsidRPr="00C0233C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ab/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 xml:space="preserve">88/5-6 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541F33EE" w14:textId="77777777" w:rsidR="006538CB" w:rsidRPr="00C0233C" w:rsidRDefault="006538C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2EDD7" w14:textId="44265964" w:rsidR="006538CB" w:rsidRPr="00C0233C" w:rsidRDefault="006538CB" w:rsidP="00456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C0233C">
        <w:rPr>
          <w:rFonts w:asciiTheme="majorBidi" w:hAnsiTheme="majorBidi" w:cstheme="majorBidi"/>
          <w:sz w:val="30"/>
          <w:szCs w:val="30"/>
          <w:cs/>
        </w:rPr>
        <w:t>ใหญ่ในระหว่าง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bookmarkStart w:id="1" w:name="_Hlk94802025"/>
      <w:r w:rsidR="00AF073F" w:rsidRPr="00C0233C">
        <w:rPr>
          <w:rFonts w:asciiTheme="majorBidi" w:hAnsiTheme="majorBidi" w:cstheme="majorBidi" w:hint="cs"/>
          <w:sz w:val="30"/>
          <w:szCs w:val="30"/>
          <w:cs/>
        </w:rPr>
        <w:t>ตระกูลแดงประเสริฐ</w:t>
      </w:r>
      <w:r w:rsidR="00C61DED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F073F" w:rsidRPr="00C0233C">
        <w:rPr>
          <w:rFonts w:asciiTheme="majorBidi" w:hAnsiTheme="majorBidi" w:cstheme="majorBidi" w:hint="cs"/>
          <w:sz w:val="30"/>
          <w:szCs w:val="30"/>
          <w:cs/>
        </w:rPr>
        <w:t>บริษัท สุภาพ กรุ๊ป จำกัด</w:t>
      </w:r>
      <w:r w:rsidR="00C61DED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1DED" w:rsidRPr="00C0233C">
        <w:rPr>
          <w:rFonts w:asciiTheme="majorBidi" w:hAnsiTheme="majorBidi" w:cstheme="majorBidi"/>
          <w:sz w:val="30"/>
          <w:szCs w:val="30"/>
        </w:rPr>
        <w:t>33.</w:t>
      </w:r>
      <w:r w:rsidR="0006236E" w:rsidRPr="00C0233C">
        <w:rPr>
          <w:rFonts w:asciiTheme="majorBidi" w:hAnsiTheme="majorBidi" w:cstheme="majorBidi"/>
          <w:sz w:val="30"/>
          <w:szCs w:val="30"/>
        </w:rPr>
        <w:t>32</w:t>
      </w:r>
      <w:r w:rsidR="00C61DED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C61DED" w:rsidRPr="00C0233C">
        <w:rPr>
          <w:rFonts w:asciiTheme="majorBidi" w:hAnsiTheme="majorBidi" w:cstheme="majorBidi"/>
          <w:sz w:val="30"/>
          <w:szCs w:val="30"/>
        </w:rPr>
        <w:t>3</w:t>
      </w:r>
      <w:r w:rsidR="00AF073F" w:rsidRPr="00C0233C">
        <w:rPr>
          <w:rFonts w:asciiTheme="majorBidi" w:hAnsiTheme="majorBidi" w:cstheme="majorBidi"/>
          <w:sz w:val="30"/>
          <w:szCs w:val="30"/>
        </w:rPr>
        <w:t>3</w:t>
      </w:r>
      <w:r w:rsidR="00C61DED" w:rsidRPr="00C0233C">
        <w:rPr>
          <w:rFonts w:asciiTheme="majorBidi" w:hAnsiTheme="majorBidi" w:cstheme="majorBidi"/>
          <w:sz w:val="30"/>
          <w:szCs w:val="30"/>
        </w:rPr>
        <w:t>.</w:t>
      </w:r>
      <w:r w:rsidR="00AF073F" w:rsidRPr="00C0233C">
        <w:rPr>
          <w:rFonts w:asciiTheme="majorBidi" w:hAnsiTheme="majorBidi" w:cstheme="majorBidi"/>
          <w:sz w:val="30"/>
          <w:szCs w:val="30"/>
        </w:rPr>
        <w:t>29</w:t>
      </w:r>
      <w:r w:rsidR="00C61DED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bookmarkEnd w:id="1"/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Pr="00C0233C"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396033" w:rsidRPr="00C023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87399"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3D1F" w:rsidRPr="00C0233C">
        <w:rPr>
          <w:rFonts w:asciiTheme="majorBidi" w:hAnsiTheme="majorBidi"/>
          <w:i/>
          <w:iCs/>
          <w:sz w:val="30"/>
          <w:szCs w:val="30"/>
          <w:cs/>
        </w:rPr>
        <w:t>บริษัท สุภาพ กรุ๊ป จำกัด</w:t>
      </w:r>
      <w:r w:rsidR="00396033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96033" w:rsidRPr="00C0233C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396033" w:rsidRPr="00C0233C">
        <w:rPr>
          <w:rFonts w:asciiTheme="majorBidi" w:hAnsiTheme="majorBidi"/>
          <w:i/>
          <w:iCs/>
          <w:sz w:val="30"/>
          <w:szCs w:val="30"/>
          <w:cs/>
        </w:rPr>
        <w:t>ตระกูลแดงประเสริฐ</w:t>
      </w:r>
      <w:r w:rsidR="00F13D1F" w:rsidRPr="00C0233C">
        <w:rPr>
          <w:rFonts w:asciiTheme="majorBidi" w:hAnsiTheme="majorBidi"/>
          <w:i/>
          <w:iCs/>
          <w:sz w:val="30"/>
          <w:szCs w:val="30"/>
          <w:cs/>
        </w:rPr>
        <w:t xml:space="preserve"> ถือหุ้นของบริษัท</w:t>
      </w:r>
      <w:r w:rsidR="00F13D1F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0549B9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F13D1F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F13D1F" w:rsidRPr="00C0233C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396033" w:rsidRPr="00C0233C">
        <w:rPr>
          <w:rFonts w:asciiTheme="majorBidi" w:hAnsiTheme="majorBidi"/>
          <w:i/>
          <w:iCs/>
          <w:sz w:val="30"/>
          <w:szCs w:val="30"/>
        </w:rPr>
        <w:t>33.29</w:t>
      </w:r>
      <w:r w:rsidR="00F13D1F" w:rsidRPr="00C0233C">
        <w:rPr>
          <w:rFonts w:asciiTheme="majorBidi" w:hAnsiTheme="majorBidi"/>
          <w:i/>
          <w:iCs/>
          <w:sz w:val="30"/>
          <w:szCs w:val="30"/>
          <w:cs/>
        </w:rPr>
        <w:t xml:space="preserve"> และร้อยละ </w:t>
      </w:r>
      <w:r w:rsidR="00396033" w:rsidRPr="00C0233C">
        <w:rPr>
          <w:rFonts w:asciiTheme="majorBidi" w:hAnsiTheme="majorBidi"/>
          <w:i/>
          <w:iCs/>
          <w:sz w:val="30"/>
          <w:szCs w:val="30"/>
        </w:rPr>
        <w:t>31.78</w:t>
      </w:r>
      <w:r w:rsidR="00F13D1F" w:rsidRPr="00C0233C">
        <w:rPr>
          <w:rFonts w:asciiTheme="majorBidi" w:hAnsiTheme="majorBidi"/>
          <w:i/>
          <w:iCs/>
          <w:sz w:val="30"/>
          <w:szCs w:val="30"/>
          <w:cs/>
        </w:rPr>
        <w:t xml:space="preserve"> ตามลำดับ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71ACAFA" w14:textId="77777777" w:rsidR="005714DB" w:rsidRPr="00C0233C" w:rsidRDefault="005714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E9C7A5" w14:textId="4659107F" w:rsidR="00630430" w:rsidRPr="00C0233C" w:rsidRDefault="00664F03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C0233C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C0233C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 w:rsidRPr="00C0233C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 w:rsidRPr="00C0233C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C0233C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630430" w:rsidRPr="00C0233C">
        <w:rPr>
          <w:rFonts w:asciiTheme="majorBidi" w:hAnsiTheme="majorBidi" w:cstheme="majorBidi" w:hint="cs"/>
          <w:sz w:val="30"/>
          <w:szCs w:val="30"/>
          <w:cs/>
        </w:rPr>
        <w:t xml:space="preserve"> ผลิตภัณฑ์</w:t>
      </w:r>
      <w:r w:rsidR="00371C2C" w:rsidRPr="00C0233C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C55202" w:rsidRPr="00C0233C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 w:rsidRPr="00C0233C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371C2C" w:rsidRPr="00C0233C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  <w:r w:rsidR="00F13D1F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F13D1F" w:rsidRPr="00C0233C">
        <w:rPr>
          <w:rFonts w:asciiTheme="majorBidi" w:hAnsiTheme="majorBidi" w:cstheme="majorBidi" w:hint="cs"/>
          <w:sz w:val="30"/>
          <w:szCs w:val="30"/>
          <w:cs/>
        </w:rPr>
        <w:t>และผลิตภัณฑ์สมุนไพร</w:t>
      </w:r>
      <w:r w:rsidR="000549B9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>บริษ</w:t>
      </w:r>
      <w:r w:rsidR="0011487E" w:rsidRPr="00C0233C">
        <w:rPr>
          <w:rFonts w:asciiTheme="majorBidi" w:hAnsiTheme="majorBidi" w:cstheme="majorBidi" w:hint="cs"/>
          <w:sz w:val="30"/>
          <w:szCs w:val="30"/>
          <w:cs/>
        </w:rPr>
        <w:t>ั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 xml:space="preserve">ทย่อย </w:t>
      </w:r>
      <w:r w:rsidR="00C55F77" w:rsidRPr="00C0233C">
        <w:rPr>
          <w:rFonts w:asciiTheme="majorBidi" w:hAnsiTheme="majorBidi" w:cstheme="majorBidi"/>
          <w:sz w:val="30"/>
          <w:szCs w:val="30"/>
        </w:rPr>
        <w:t>(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 xml:space="preserve">รวมกันกับบริษัทเรียกว่า </w:t>
      </w:r>
      <w:r w:rsidR="00C55F77" w:rsidRPr="00C0233C">
        <w:rPr>
          <w:rFonts w:asciiTheme="majorBidi" w:hAnsiTheme="majorBidi" w:cstheme="majorBidi"/>
          <w:sz w:val="30"/>
          <w:szCs w:val="30"/>
        </w:rPr>
        <w:t>“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55F77" w:rsidRPr="00C0233C">
        <w:rPr>
          <w:rFonts w:asciiTheme="majorBidi" w:hAnsiTheme="majorBidi" w:cstheme="majorBidi"/>
          <w:sz w:val="30"/>
          <w:szCs w:val="30"/>
        </w:rPr>
        <w:t>”)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 xml:space="preserve"> ประกอบกิจการวิจัยพัฒนาผลิตภัณฑ์ </w:t>
      </w:r>
      <w:r w:rsidR="00CF030F" w:rsidRPr="00C0233C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11487E" w:rsidRPr="00C0233C">
        <w:rPr>
          <w:rFonts w:asciiTheme="majorBidi" w:hAnsiTheme="majorBidi" w:cstheme="majorBidi" w:hint="cs"/>
          <w:sz w:val="30"/>
          <w:szCs w:val="30"/>
          <w:cs/>
        </w:rPr>
        <w:t>ิ</w:t>
      </w:r>
      <w:r w:rsidR="00C55F77" w:rsidRPr="00C0233C">
        <w:rPr>
          <w:rFonts w:asciiTheme="majorBidi" w:hAnsiTheme="majorBidi" w:cstheme="majorBidi" w:hint="cs"/>
          <w:sz w:val="30"/>
          <w:szCs w:val="30"/>
          <w:cs/>
        </w:rPr>
        <w:t>ตภัณฑ์เสริมอาหาร</w:t>
      </w:r>
      <w:r w:rsidR="00713BB2" w:rsidRPr="00C0233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1487E" w:rsidRPr="00C0233C">
        <w:rPr>
          <w:rFonts w:asciiTheme="majorBidi" w:hAnsiTheme="majorBidi" w:cstheme="majorBidi" w:hint="cs"/>
          <w:sz w:val="30"/>
          <w:szCs w:val="30"/>
          <w:cs/>
        </w:rPr>
        <w:t>เครื่องสำอาง</w:t>
      </w:r>
      <w:r w:rsidR="00CF030F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BB2" w:rsidRPr="00C0233C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CF030F" w:rsidRPr="00C0233C">
        <w:rPr>
          <w:rFonts w:asciiTheme="majorBidi" w:hAnsiTheme="majorBidi" w:cstheme="majorBidi" w:hint="cs"/>
          <w:sz w:val="30"/>
          <w:szCs w:val="30"/>
          <w:cs/>
        </w:rPr>
        <w:t>ผลิตภัณฑ์และอุปกรณ์ที่เกี่ยวกับการฟอกไต</w:t>
      </w:r>
      <w:r w:rsidR="0011487E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BB2" w:rsidRPr="00C0233C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0646C5" w:rsidRPr="00C0233C">
        <w:rPr>
          <w:rFonts w:asciiTheme="majorBidi" w:hAnsiTheme="majorBidi" w:cstheme="majorBidi" w:hint="cs"/>
          <w:sz w:val="30"/>
          <w:szCs w:val="30"/>
          <w:cs/>
        </w:rPr>
        <w:t xml:space="preserve">ระบบน้ำบริสุทธิ์เพื่อใช้ในอุตสาหกรรม </w:t>
      </w:r>
      <w:r w:rsidR="000646C5" w:rsidRPr="00C0233C">
        <w:rPr>
          <w:rFonts w:asciiTheme="majorBidi" w:hAnsiTheme="majorBidi"/>
          <w:sz w:val="30"/>
          <w:szCs w:val="30"/>
          <w:cs/>
        </w:rPr>
        <w:t>รับจ้างวิจัยเชิงวิชาการใน</w:t>
      </w:r>
      <w:r w:rsidR="000646C5" w:rsidRPr="00C0233C">
        <w:rPr>
          <w:rFonts w:asciiTheme="majorBidi" w:hAnsiTheme="majorBidi"/>
          <w:spacing w:val="-2"/>
          <w:sz w:val="30"/>
          <w:szCs w:val="30"/>
          <w:cs/>
        </w:rPr>
        <w:t>ห้องปฏิบัติการ รับจ้างทดสอบและวิเคราะห์ผลทางวิทยาศาสตร์ ส่วนงานฝึกอบรมและสัมมนา</w:t>
      </w:r>
      <w:r w:rsidR="009D5843" w:rsidRPr="00C0233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646C5" w:rsidRPr="00C0233C">
        <w:rPr>
          <w:rFonts w:asciiTheme="majorBidi" w:hAnsiTheme="majorBidi"/>
          <w:spacing w:val="-2"/>
          <w:sz w:val="30"/>
          <w:szCs w:val="30"/>
          <w:cs/>
        </w:rPr>
        <w:t>ส่วนงานให้คำปรึกษายื่นขอทุนวิจัย</w:t>
      </w:r>
      <w:r w:rsidR="000646C5" w:rsidRPr="00C0233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D5843" w:rsidRPr="00C0233C">
        <w:rPr>
          <w:rFonts w:asciiTheme="majorBidi" w:hAnsiTheme="majorBidi"/>
          <w:spacing w:val="-2"/>
          <w:sz w:val="30"/>
          <w:szCs w:val="30"/>
          <w:cs/>
        </w:rPr>
        <w:t>และจำหน่ายสินค้าผ่านเครื่องจำหน่ายสินค้าอัตโนมัติ</w:t>
      </w:r>
      <w:r w:rsidR="009D5843" w:rsidRPr="00C0233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404E42" w:rsidRPr="00C0233C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0549B9" w:rsidRPr="00C023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รายละเอียดของบริษัทย่อย ณ วันที่ </w:t>
      </w:r>
      <w:r w:rsidR="000549B9" w:rsidRPr="00C0233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0549B9" w:rsidRPr="00C023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0549B9" w:rsidRPr="00C0233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96033" w:rsidRPr="00C0233C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0549B9" w:rsidRPr="00C023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412DD" w:rsidRPr="00C0233C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8412DD" w:rsidRPr="00C0233C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396033" w:rsidRPr="00C0233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412DD" w:rsidRPr="00C023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49B9" w:rsidRPr="00C023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ได้เปิดเผยไว้ในหมายเหตุข้อ </w:t>
      </w:r>
      <w:r w:rsidR="00287399" w:rsidRPr="00C0233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42690" w:rsidRPr="00C0233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0549B9" w:rsidRPr="00C0233C">
        <w:rPr>
          <w:rFonts w:asciiTheme="majorBidi" w:hAnsiTheme="majorBidi" w:cstheme="majorBidi"/>
          <w:sz w:val="30"/>
          <w:szCs w:val="30"/>
        </w:rPr>
        <w:t xml:space="preserve"> </w:t>
      </w:r>
    </w:p>
    <w:p w14:paraId="774904AA" w14:textId="58F0D1B5" w:rsidR="000646C5" w:rsidRPr="00C0233C" w:rsidRDefault="0006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5369F3" w14:textId="49810FD4" w:rsidR="00A1742E" w:rsidRPr="00C0233C" w:rsidRDefault="00F44102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1742E" w:rsidRPr="00C0233C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77282" w:rsidRPr="00C0233C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1A1A544" w14:textId="77777777" w:rsidR="00A1742E" w:rsidRPr="00C0233C" w:rsidRDefault="00A1742E" w:rsidP="006B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A1DE1" w14:textId="5D353CBC" w:rsidR="005A3AE5" w:rsidRPr="00C0233C" w:rsidRDefault="00A92F34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49B9" w:rsidRPr="00C0233C">
        <w:rPr>
          <w:rFonts w:asciiTheme="majorBidi" w:hAnsiTheme="majorBidi" w:cstheme="majorBidi"/>
          <w:sz w:val="30"/>
          <w:szCs w:val="30"/>
        </w:rPr>
        <w:t xml:space="preserve">      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2E4020" w:rsidRPr="00C0233C">
        <w:rPr>
          <w:rFonts w:asciiTheme="majorBidi" w:hAnsi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549B9" w:rsidRPr="00C0233C">
        <w:rPr>
          <w:rFonts w:asciiTheme="majorBidi" w:hAnsiTheme="majorBidi"/>
          <w:sz w:val="30"/>
          <w:szCs w:val="30"/>
        </w:rPr>
        <w:t xml:space="preserve">           </w:t>
      </w:r>
      <w:r w:rsidR="002E4020" w:rsidRPr="00C0233C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D5843" w:rsidRPr="00C0233C">
        <w:rPr>
          <w:rFonts w:asciiTheme="majorBidi" w:hAnsiTheme="majorBidi"/>
          <w:sz w:val="30"/>
          <w:szCs w:val="30"/>
          <w:cs/>
        </w:rPr>
        <w:t xml:space="preserve"> </w:t>
      </w:r>
      <w:r w:rsidR="000C5B5A" w:rsidRPr="00C0233C">
        <w:rPr>
          <w:rFonts w:asciiTheme="majorBidi" w:hAnsiTheme="majorBidi"/>
          <w:sz w:val="30"/>
          <w:szCs w:val="30"/>
          <w:cs/>
        </w:rPr>
        <w:t>นโยบ</w:t>
      </w:r>
      <w:r w:rsidR="000C5B5A" w:rsidRPr="00C0233C">
        <w:rPr>
          <w:rFonts w:asciiTheme="majorBidi" w:hAnsiTheme="majorBidi" w:hint="cs"/>
          <w:sz w:val="30"/>
          <w:szCs w:val="30"/>
          <w:cs/>
        </w:rPr>
        <w:t>ายการบัญชีที่เปิดเผยใน</w:t>
      </w:r>
      <w:r w:rsidR="000B7436" w:rsidRPr="00C0233C">
        <w:rPr>
          <w:rFonts w:asciiTheme="majorBidi" w:hAnsiTheme="majorBidi"/>
          <w:sz w:val="30"/>
          <w:szCs w:val="30"/>
        </w:rPr>
        <w:br/>
      </w:r>
      <w:r w:rsidR="000C5B5A" w:rsidRPr="00C0233C">
        <w:rPr>
          <w:rFonts w:asciiTheme="majorBidi" w:hAnsiTheme="majorBidi" w:hint="cs"/>
          <w:sz w:val="30"/>
          <w:szCs w:val="30"/>
          <w:cs/>
        </w:rPr>
        <w:t>หมายเหตุข้อ</w:t>
      </w:r>
      <w:r w:rsidR="006B1F6A"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="00342690" w:rsidRPr="00C0233C">
        <w:rPr>
          <w:rFonts w:asciiTheme="majorBidi" w:hAnsiTheme="majorBidi"/>
          <w:sz w:val="30"/>
          <w:szCs w:val="30"/>
        </w:rPr>
        <w:t>4</w:t>
      </w:r>
      <w:r w:rsidR="006B1F6A" w:rsidRPr="00C0233C">
        <w:rPr>
          <w:rFonts w:asciiTheme="majorBidi" w:hAnsiTheme="majorBidi"/>
          <w:sz w:val="30"/>
          <w:szCs w:val="30"/>
        </w:rPr>
        <w:t xml:space="preserve"> </w:t>
      </w:r>
      <w:r w:rsidR="000C5B5A" w:rsidRPr="00C0233C">
        <w:rPr>
          <w:rFonts w:asciiTheme="majorBidi" w:hAnsi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</w:t>
      </w:r>
      <w:r w:rsidR="00800966" w:rsidRPr="00C0233C">
        <w:rPr>
          <w:rFonts w:asciiTheme="majorBidi" w:hAnsiTheme="majorBidi" w:hint="cs"/>
          <w:sz w:val="30"/>
          <w:szCs w:val="30"/>
          <w:cs/>
        </w:rPr>
        <w:t>ที่</w:t>
      </w:r>
      <w:r w:rsidR="000C5B5A" w:rsidRPr="00C0233C">
        <w:rPr>
          <w:rFonts w:asciiTheme="majorBidi" w:hAnsiTheme="majorBidi" w:hint="cs"/>
          <w:sz w:val="30"/>
          <w:szCs w:val="30"/>
          <w:cs/>
        </w:rPr>
        <w:t xml:space="preserve">รายงาน </w:t>
      </w:r>
    </w:p>
    <w:p w14:paraId="6E6FFAAE" w14:textId="77777777" w:rsidR="000646C5" w:rsidRPr="00C0233C" w:rsidRDefault="000646C5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C99378" w14:textId="5299AF89" w:rsidR="005A3AE5" w:rsidRPr="00C0233C" w:rsidRDefault="005A3AE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3B6B06" w:rsidRPr="00C0233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0233C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3B6B06" w:rsidRPr="00C0233C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C0233C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B6B06" w:rsidRPr="00C0233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D25011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B6B06" w:rsidRPr="00C0233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B06" w:rsidRPr="00C0233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694829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B6B06" w:rsidRPr="00C0233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0233C">
        <w:rPr>
          <w:rFonts w:asciiTheme="majorBidi" w:hAnsiTheme="majorBidi" w:cstheme="majorBidi"/>
          <w:sz w:val="30"/>
          <w:szCs w:val="30"/>
          <w:cs/>
        </w:rPr>
        <w:t>ไว้</w:t>
      </w:r>
      <w:r w:rsidR="006105F5" w:rsidRPr="00C0233C">
        <w:rPr>
          <w:rFonts w:asciiTheme="majorBidi" w:hAnsiTheme="majorBidi" w:cstheme="majorBidi" w:hint="cs"/>
          <w:sz w:val="30"/>
          <w:szCs w:val="30"/>
          <w:cs/>
        </w:rPr>
        <w:t xml:space="preserve"> ป</w:t>
      </w:r>
      <w:r w:rsidRPr="00C0233C">
        <w:rPr>
          <w:rFonts w:asciiTheme="majorBidi" w:hAnsiTheme="majorBidi" w:cstheme="majorBidi"/>
          <w:sz w:val="30"/>
          <w:szCs w:val="30"/>
          <w:cs/>
        </w:rPr>
        <w:t>ระมาณการและข้อสมมติที่ใช้ในการจัดทำงบการเงิน</w:t>
      </w:r>
      <w:r w:rsidR="009D5843" w:rsidRPr="00C0233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D5843" w:rsidRPr="00C0233C">
        <w:rPr>
          <w:rFonts w:asciiTheme="majorBidi" w:hAnsiTheme="majorBidi" w:cstheme="majorBidi"/>
          <w:sz w:val="30"/>
          <w:szCs w:val="30"/>
          <w:cs/>
        </w:rPr>
        <w:t>เปิดเผยในหมายเหตุแต่ละข้อ</w:t>
      </w:r>
      <w:r w:rsidRPr="00C0233C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2E10101" w14:textId="77777777" w:rsidR="00A82BAE" w:rsidRPr="00C0233C" w:rsidRDefault="00A82BAE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3DF05" w14:textId="73D83197" w:rsidR="008520A8" w:rsidRPr="00C0233C" w:rsidRDefault="008520A8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0233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Pr="00C0233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</w:t>
      </w:r>
      <w:r w:rsidRPr="00C0233C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Pr="00C0233C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5FB448B7" w14:textId="77777777" w:rsidR="008520A8" w:rsidRPr="00C0233C" w:rsidRDefault="008520A8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3433A" w14:textId="77777777" w:rsidR="00342690" w:rsidRPr="00C0233C" w:rsidRDefault="00BD2792" w:rsidP="00342690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C0233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12 </w:t>
      </w:r>
      <w:r w:rsidRPr="00C0233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35BFE56D" w14:textId="4CCFF83F" w:rsidR="00342690" w:rsidRPr="00C0233C" w:rsidRDefault="008520A8" w:rsidP="003426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C0233C">
        <w:rPr>
          <w:rFonts w:asciiTheme="majorBidi" w:hAnsiTheme="majorBidi" w:cstheme="majorBidi"/>
          <w:sz w:val="30"/>
          <w:szCs w:val="30"/>
        </w:rPr>
        <w:t>12</w:t>
      </w:r>
      <w:r w:rsidRPr="00C0233C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C0233C">
        <w:rPr>
          <w:rFonts w:asciiTheme="majorBidi" w:hAnsiTheme="majorBidi" w:cstheme="majorBidi"/>
          <w:sz w:val="30"/>
          <w:szCs w:val="30"/>
        </w:rPr>
        <w:t>2567</w:t>
      </w:r>
      <w:r w:rsidRPr="00C0233C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</w:t>
      </w:r>
      <w:r w:rsidR="009D5843" w:rsidRPr="00C0233C">
        <w:rPr>
          <w:rFonts w:asciiTheme="majorBidi" w:hAnsiTheme="majorBidi"/>
          <w:sz w:val="30"/>
          <w:szCs w:val="30"/>
          <w:cs/>
        </w:rPr>
        <w:br/>
      </w:r>
      <w:r w:rsidRPr="00C0233C">
        <w:rPr>
          <w:rFonts w:asciiTheme="majorBidi" w:hAnsiTheme="majorBidi"/>
          <w:sz w:val="30"/>
          <w:szCs w:val="30"/>
          <w:cs/>
        </w:rPr>
        <w:t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3CE24A1C" w14:textId="77777777" w:rsidR="00342690" w:rsidRPr="00C0233C" w:rsidRDefault="00342690" w:rsidP="003426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0E90629" w14:textId="4E3CC2B0" w:rsidR="008520A8" w:rsidRPr="00C0233C" w:rsidRDefault="008520A8" w:rsidP="003426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Pr="00C0233C">
        <w:rPr>
          <w:rFonts w:asciiTheme="majorBidi" w:hAnsiTheme="majorBidi"/>
          <w:sz w:val="30"/>
          <w:szCs w:val="30"/>
        </w:rPr>
        <w:br/>
      </w:r>
      <w:r w:rsidRPr="00C0233C">
        <w:rPr>
          <w:rFonts w:asciiTheme="majorBidi" w:hAnsiTheme="majorBidi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C0233C">
        <w:rPr>
          <w:rFonts w:asciiTheme="majorBidi" w:hAnsiTheme="majorBidi" w:cstheme="majorBidi"/>
          <w:sz w:val="30"/>
          <w:szCs w:val="30"/>
        </w:rPr>
        <w:t>12</w:t>
      </w:r>
      <w:r w:rsidRPr="00C0233C">
        <w:rPr>
          <w:rFonts w:asciiTheme="majorBidi" w:hAnsiTheme="majorBidi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</w:t>
      </w:r>
      <w:r w:rsidR="00342690" w:rsidRPr="00C0233C">
        <w:rPr>
          <w:rFonts w:asciiTheme="majorBidi" w:hAnsiTheme="majorBidi"/>
          <w:sz w:val="30"/>
          <w:szCs w:val="30"/>
          <w:cs/>
        </w:rPr>
        <w:br/>
      </w:r>
      <w:r w:rsidRPr="00C0233C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1 </w:t>
      </w:r>
      <w:r w:rsidRPr="00C0233C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0233C">
        <w:rPr>
          <w:rFonts w:asciiTheme="majorBidi" w:hAnsiTheme="majorBidi" w:cstheme="majorBidi"/>
          <w:sz w:val="30"/>
          <w:szCs w:val="30"/>
        </w:rPr>
        <w:t xml:space="preserve">2566 </w:t>
      </w:r>
      <w:r w:rsidRPr="00C0233C">
        <w:rPr>
          <w:rFonts w:asciiTheme="majorBidi" w:hAnsiTheme="majorBidi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</w:t>
      </w:r>
      <w:r w:rsidRPr="00C0233C">
        <w:rPr>
          <w:rFonts w:asciiTheme="majorBidi" w:hAnsiTheme="majorBidi"/>
          <w:sz w:val="30"/>
          <w:szCs w:val="30"/>
        </w:rPr>
        <w:t>(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ดูหมายเหตุข้อ </w:t>
      </w:r>
      <w:r w:rsidRPr="00C0233C">
        <w:rPr>
          <w:rFonts w:asciiTheme="majorBidi" w:hAnsiTheme="majorBidi"/>
          <w:sz w:val="30"/>
          <w:szCs w:val="30"/>
        </w:rPr>
        <w:t>2</w:t>
      </w:r>
      <w:r w:rsidR="00694829" w:rsidRPr="00C0233C">
        <w:rPr>
          <w:rFonts w:asciiTheme="majorBidi" w:hAnsiTheme="majorBidi"/>
          <w:sz w:val="30"/>
          <w:szCs w:val="30"/>
        </w:rPr>
        <w:t>4</w:t>
      </w:r>
      <w:r w:rsidRPr="00C0233C">
        <w:rPr>
          <w:rFonts w:asciiTheme="majorBidi" w:hAnsiTheme="majorBidi"/>
          <w:sz w:val="30"/>
          <w:szCs w:val="30"/>
        </w:rPr>
        <w:t xml:space="preserve">) </w:t>
      </w:r>
    </w:p>
    <w:p w14:paraId="00EA6182" w14:textId="77777777" w:rsidR="00BD2792" w:rsidRPr="00C0233C" w:rsidRDefault="00BD2792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143F4" w14:textId="65F4C646" w:rsidR="00BD2792" w:rsidRPr="00C0233C" w:rsidRDefault="00BD2792" w:rsidP="00342690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มาตรฐาน</w:t>
      </w:r>
      <w:r w:rsidRPr="00C0233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การบัญชี ฉบับที่ </w:t>
      </w: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C0233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6E4430F5" w14:textId="77777777" w:rsidR="00342690" w:rsidRPr="00C0233C" w:rsidRDefault="00BD2792" w:rsidP="003426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1 </w:t>
      </w:r>
      <w:r w:rsidRPr="00C0233C">
        <w:rPr>
          <w:rFonts w:asciiTheme="majorBidi" w:hAnsiTheme="majorBidi"/>
          <w:sz w:val="30"/>
          <w:szCs w:val="30"/>
          <w:cs/>
        </w:rPr>
        <w:t xml:space="preserve">เรื่องการเปิดเผยนโยบายการบัญชีตั้งแต่วันที่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1 </w:t>
      </w:r>
      <w:r w:rsidRPr="00C0233C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0233C">
        <w:rPr>
          <w:rFonts w:asciiTheme="majorBidi" w:hAnsiTheme="majorBidi" w:cstheme="majorBidi"/>
          <w:sz w:val="30"/>
          <w:szCs w:val="30"/>
        </w:rPr>
        <w:t xml:space="preserve">2567 </w:t>
      </w:r>
      <w:r w:rsidRPr="00C0233C">
        <w:rPr>
          <w:rFonts w:asciiTheme="majorBidi" w:hAnsiTheme="majorBidi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15B2CBC0" w14:textId="77777777" w:rsidR="00342690" w:rsidRPr="00C0233C" w:rsidRDefault="00342690" w:rsidP="003426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099A8349" w14:textId="491715F9" w:rsidR="00BD2792" w:rsidRPr="00C0233C" w:rsidRDefault="00BD2792" w:rsidP="003426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Pr="00C0233C">
        <w:rPr>
          <w:rFonts w:asciiTheme="majorBidi" w:hAnsiTheme="majorBidi"/>
          <w:sz w:val="30"/>
          <w:szCs w:val="30"/>
        </w:rPr>
        <w:t>4</w:t>
      </w:r>
    </w:p>
    <w:p w14:paraId="402448FB" w14:textId="77777777" w:rsidR="00BD2792" w:rsidRPr="00C0233C" w:rsidRDefault="00BD2792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604D8" w14:textId="5EF00568" w:rsidR="00A82BAE" w:rsidRPr="00C0233C" w:rsidRDefault="008520A8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A82BAE"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2BAE" w:rsidRPr="00C0233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</w:t>
      </w:r>
      <w:r w:rsidRPr="00C0233C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="00A82BAE" w:rsidRPr="00C0233C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3B04D18C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2E7C419" w14:textId="77777777" w:rsidR="00A82BAE" w:rsidRPr="00C0233C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05ABD8F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42705EB" w14:textId="42A9FF4B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  <w:r w:rsidR="009D5843" w:rsidRPr="00C0233C">
        <w:rPr>
          <w:rFonts w:ascii="Angsana New" w:hAnsi="Angsana New"/>
          <w:sz w:val="30"/>
          <w:szCs w:val="30"/>
        </w:rPr>
        <w:t xml:space="preserve"> </w:t>
      </w:r>
      <w:r w:rsidR="009D5843" w:rsidRPr="00C0233C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1AE296" w14:textId="1645BC71" w:rsidR="00A82BAE" w:rsidRPr="00C0233C" w:rsidRDefault="00A82BAE" w:rsidP="008520A8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078FD7A" w14:textId="563D57FB" w:rsidR="009D5843" w:rsidRPr="00C0233C" w:rsidRDefault="0018401F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กลุ่มบริษัทมีอิทธิพลอย่างมีนัยสำคัญในผู้ได้รับการลงทุนตามที่เปิดเผยในหมายเหตุข้อ </w:t>
      </w:r>
      <w:r w:rsidRPr="00C0233C">
        <w:rPr>
          <w:rFonts w:ascii="Angsana New" w:hAnsi="Angsana New"/>
          <w:sz w:val="30"/>
          <w:szCs w:val="30"/>
        </w:rPr>
        <w:t xml:space="preserve">10 </w:t>
      </w:r>
      <w:r w:rsidRPr="00C0233C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</w:t>
      </w:r>
      <w:r w:rsidR="0028335F"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60B73491" w14:textId="77777777" w:rsidR="0018401F" w:rsidRPr="00C0233C" w:rsidRDefault="0018401F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D2838B5" w14:textId="09B8035E" w:rsidR="00D07E87" w:rsidRPr="00C0233C" w:rsidRDefault="00D07E87" w:rsidP="00D07E8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</w:t>
      </w:r>
    </w:p>
    <w:p w14:paraId="14BE695A" w14:textId="2D7CC3FF" w:rsidR="009D5843" w:rsidRPr="00C0233C" w:rsidRDefault="009D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</w:rPr>
        <w:br w:type="page"/>
      </w:r>
    </w:p>
    <w:p w14:paraId="53ABD76B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233C">
        <w:rPr>
          <w:rFonts w:ascii="Angsana New" w:hAnsi="Angsana New"/>
          <w:i/>
          <w:iCs/>
          <w:sz w:val="30"/>
          <w:szCs w:val="30"/>
          <w:cs/>
        </w:rPr>
        <w:lastRenderedPageBreak/>
        <w:t>การรวมธุรกิจ</w:t>
      </w:r>
    </w:p>
    <w:p w14:paraId="118FFE1E" w14:textId="77777777" w:rsidR="009D5843" w:rsidRPr="00C0233C" w:rsidRDefault="009D5843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6DD9D" w14:textId="640905CB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5C36F6" w:rsidRPr="00C0233C">
        <w:rPr>
          <w:rFonts w:ascii="Angsana New" w:hAnsi="Angsana New" w:hint="cs"/>
          <w:sz w:val="30"/>
          <w:szCs w:val="30"/>
          <w:cs/>
        </w:rPr>
        <w:t>เข้านิยามธุรกิจ</w:t>
      </w:r>
      <w:r w:rsidR="005C36F6" w:rsidRPr="00C0233C">
        <w:rPr>
          <w:rFonts w:ascii="Angsana New" w:hAnsi="Angsana New"/>
          <w:sz w:val="30"/>
          <w:szCs w:val="30"/>
          <w:cs/>
        </w:rPr>
        <w:t>และอำนาจในการควบคุมได้ถูกโอนมาให้กลุ่มบริษัท</w:t>
      </w:r>
      <w:r w:rsidRPr="00C0233C">
        <w:rPr>
          <w:rFonts w:ascii="Angsana New" w:hAnsi="Angsana New"/>
          <w:sz w:val="30"/>
          <w:szCs w:val="30"/>
          <w:cs/>
        </w:rPr>
        <w:t xml:space="preserve"> ยกเว้นกรณีการรวมธุรกิจภายใต้การควบคุมเดียวกัน </w:t>
      </w:r>
    </w:p>
    <w:p w14:paraId="68D0A108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1F2454C8" w14:textId="4BF5F7C1" w:rsidR="00E133FB" w:rsidRPr="00C0233C" w:rsidRDefault="00E133FB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Pr="00C0233C">
        <w:rPr>
          <w:rFonts w:ascii="Angsana New" w:hAnsi="Angsana New"/>
          <w:sz w:val="30"/>
          <w:szCs w:val="30"/>
        </w:rPr>
        <w:t>4</w:t>
      </w:r>
      <w:r w:rsidRPr="00C0233C">
        <w:rPr>
          <w:rFonts w:ascii="Angsana New" w:hAnsi="Angsana New"/>
          <w:sz w:val="30"/>
          <w:szCs w:val="30"/>
          <w:cs/>
        </w:rPr>
        <w:t>(</w:t>
      </w:r>
      <w:r w:rsidR="00807447" w:rsidRPr="00C0233C">
        <w:rPr>
          <w:rFonts w:ascii="Angsana New" w:hAnsi="Angsana New" w:hint="cs"/>
          <w:sz w:val="30"/>
          <w:szCs w:val="30"/>
          <w:cs/>
        </w:rPr>
        <w:t>ฏ</w:t>
      </w:r>
      <w:r w:rsidRPr="00C0233C">
        <w:rPr>
          <w:rFonts w:ascii="Angsana New" w:hAnsi="Angsana New"/>
          <w:sz w:val="30"/>
          <w:szCs w:val="30"/>
          <w:cs/>
        </w:rPr>
        <w:t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</w:t>
      </w:r>
    </w:p>
    <w:p w14:paraId="4287444C" w14:textId="77777777" w:rsidR="00E133FB" w:rsidRPr="00C0233C" w:rsidRDefault="00E133FB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0D4C0893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การเปลี่ยนแปลงในมุลค่ายุติธรรมรับรู้ในกำไรหรือขาดทุน</w:t>
      </w:r>
    </w:p>
    <w:p w14:paraId="38F1B310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B6F477A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715E4EA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52788717" w14:textId="46DA3275" w:rsidR="00A82BAE" w:rsidRPr="00C0233C" w:rsidRDefault="00A82BAE" w:rsidP="00694FD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4517CC09" w14:textId="77777777" w:rsidR="008520A8" w:rsidRPr="00C0233C" w:rsidRDefault="008520A8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5429E194" w14:textId="40E48832" w:rsidR="009D5843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A49ABB3" w14:textId="77777777" w:rsidR="009D5843" w:rsidRPr="00C0233C" w:rsidRDefault="009D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sz w:val="30"/>
          <w:szCs w:val="30"/>
          <w:cs/>
        </w:rPr>
        <w:br w:type="page"/>
      </w:r>
    </w:p>
    <w:p w14:paraId="0D0DD022" w14:textId="66A49137" w:rsidR="00A82BAE" w:rsidRPr="00C0233C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  <w:r w:rsidR="00694FDC"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และบริษัทร่วม</w:t>
      </w:r>
    </w:p>
    <w:p w14:paraId="65F6651E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389215A7" w14:textId="3FFD88E8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</w:t>
      </w:r>
      <w:r w:rsidR="00694FDC" w:rsidRPr="00C0233C">
        <w:rPr>
          <w:rFonts w:ascii="Angsana New" w:hAnsi="Angsana New" w:hint="cs"/>
          <w:spacing w:val="-2"/>
          <w:sz w:val="30"/>
          <w:szCs w:val="30"/>
          <w:cs/>
        </w:rPr>
        <w:t>และบริษัทร่วม</w:t>
      </w:r>
      <w:r w:rsidRPr="00C0233C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ในงบการเงินเฉพาะกิจการวัดมูลค่าด้วยราคาทุนหักค่าเผื่อการด้อยค่า </w:t>
      </w:r>
      <w:r w:rsidR="008B0399" w:rsidRPr="00C0233C">
        <w:rPr>
          <w:rFonts w:ascii="Angsana New" w:hAnsi="Angsana New"/>
          <w:spacing w:val="-2"/>
          <w:sz w:val="30"/>
          <w:szCs w:val="30"/>
        </w:rPr>
        <w:br/>
      </w:r>
      <w:r w:rsidRPr="00C0233C">
        <w:rPr>
          <w:rFonts w:ascii="Angsana New" w:hAnsi="Angsana New"/>
          <w:spacing w:val="-2"/>
          <w:sz w:val="30"/>
          <w:szCs w:val="30"/>
          <w:cs/>
        </w:rPr>
        <w:t>เงินปันผลรับ</w:t>
      </w:r>
      <w:r w:rsidRPr="00C0233C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Pr="00C0233C">
        <w:rPr>
          <w:rFonts w:ascii="Angsana New" w:hAnsi="Angsana New" w:hint="cs"/>
          <w:sz w:val="30"/>
          <w:szCs w:val="30"/>
          <w:cs/>
        </w:rPr>
        <w:t>ต้นทุนเงินลงทุน</w:t>
      </w:r>
      <w:r w:rsidRPr="00C0233C">
        <w:rPr>
          <w:rFonts w:ascii="Angsana New" w:hAnsi="Angsana New"/>
          <w:sz w:val="30"/>
          <w:szCs w:val="30"/>
          <w:cs/>
        </w:rPr>
        <w:t>คำนวณโดยวิธีถัวเฉลี่ยถ่วงน้ำหนัก กำไร</w:t>
      </w:r>
      <w:r w:rsidR="00694FDC" w:rsidRPr="00C0233C">
        <w:rPr>
          <w:rFonts w:ascii="Angsana New" w:hAnsi="Angsana New" w:hint="cs"/>
          <w:sz w:val="30"/>
          <w:szCs w:val="30"/>
          <w:cs/>
        </w:rPr>
        <w:t>หรือ</w:t>
      </w:r>
      <w:r w:rsidRPr="00C0233C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4C62555C" w14:textId="77777777" w:rsidR="008520A8" w:rsidRPr="00C0233C" w:rsidRDefault="008520A8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D7FE3" w14:textId="77777777" w:rsidR="00A82BAE" w:rsidRPr="00C0233C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EAF5341" w14:textId="77777777" w:rsidR="00A82BAE" w:rsidRPr="00C0233C" w:rsidRDefault="00A82BAE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0C3C" w14:textId="7C7A13AE" w:rsidR="00A82BAE" w:rsidRPr="00C0233C" w:rsidRDefault="00A82BAE" w:rsidP="00694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8B0399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8B0399" w:rsidRPr="00C0233C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0233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</w:t>
      </w:r>
      <w:r w:rsidRPr="00C0233C">
        <w:rPr>
          <w:rFonts w:asciiTheme="majorBidi" w:hAnsiTheme="majorBidi"/>
          <w:sz w:val="30"/>
          <w:szCs w:val="30"/>
          <w:cs/>
        </w:rPr>
        <w:t>รายงาน</w:t>
      </w:r>
      <w:r w:rsidR="008B0399" w:rsidRPr="00C0233C">
        <w:rPr>
          <w:rFonts w:asciiTheme="majorBidi" w:hAnsiTheme="majorBidi"/>
          <w:sz w:val="30"/>
          <w:szCs w:val="30"/>
        </w:rPr>
        <w:t xml:space="preserve"> </w:t>
      </w:r>
    </w:p>
    <w:p w14:paraId="5FDE294B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317BB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A62BFB1" w14:textId="77777777" w:rsidR="008520A8" w:rsidRPr="00C0233C" w:rsidRDefault="008520A8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159CD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6AEF300" w14:textId="77777777" w:rsidR="00A82BAE" w:rsidRPr="00C0233C" w:rsidRDefault="00A82BAE" w:rsidP="00A82BA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D258F" w14:textId="4784573E" w:rsidR="00A82BAE" w:rsidRPr="00C0233C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hanging="15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0233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C0233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C0233C">
        <w:rPr>
          <w:rFonts w:asciiTheme="majorBidi" w:hAnsiTheme="majorBidi" w:hint="cs"/>
          <w:i/>
          <w:iCs/>
          <w:sz w:val="30"/>
          <w:szCs w:val="30"/>
          <w:cs/>
        </w:rPr>
        <w:t>จัด</w:t>
      </w:r>
      <w:r w:rsidRPr="00C0233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ประเภทและการวัดมูลค่า</w:t>
      </w:r>
    </w:p>
    <w:p w14:paraId="4D86C1A1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5BF1FCB" w14:textId="6F449B85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6C5445" w:rsidRPr="00C0233C">
        <w:rPr>
          <w:rFonts w:asciiTheme="majorBidi" w:hAnsiTheme="majorBidi"/>
          <w:sz w:val="30"/>
          <w:szCs w:val="30"/>
        </w:rPr>
        <w:t>4</w:t>
      </w:r>
      <w:r w:rsidRPr="00C0233C">
        <w:rPr>
          <w:rFonts w:asciiTheme="majorBidi" w:hAnsiTheme="majorBidi" w:hint="cs"/>
          <w:sz w:val="30"/>
          <w:szCs w:val="30"/>
          <w:cs/>
        </w:rPr>
        <w:t>(ฉ)</w:t>
      </w:r>
      <w:r w:rsidRPr="00C0233C">
        <w:rPr>
          <w:rFonts w:asciiTheme="majorBidi" w:hAnsiTheme="majorBidi"/>
          <w:sz w:val="30"/>
          <w:szCs w:val="30"/>
        </w:rPr>
        <w:t xml:space="preserve">) </w:t>
      </w:r>
      <w:r w:rsidRPr="00C0233C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</w:t>
      </w:r>
      <w:r w:rsidRPr="00C0233C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Pr="00C0233C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ทั้งนี้</w:t>
      </w:r>
      <w:r w:rsidR="009D5843" w:rsidRPr="00C0233C">
        <w:rPr>
          <w:rFonts w:asciiTheme="majorBidi" w:hAnsiTheme="majorBidi"/>
          <w:sz w:val="30"/>
          <w:szCs w:val="30"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สินทรัพย์</w:t>
      </w:r>
      <w:r w:rsidRPr="00C0233C">
        <w:rPr>
          <w:rFonts w:asciiTheme="majorBidi" w:hAnsiTheme="majorBidi" w:hint="cs"/>
          <w:sz w:val="30"/>
          <w:szCs w:val="30"/>
          <w:cs/>
        </w:rPr>
        <w:t>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8647E7" w:rsidRPr="00C0233C">
        <w:rPr>
          <w:rFonts w:asciiTheme="majorBidi" w:hAnsiTheme="majorBidi" w:hint="cs"/>
          <w:sz w:val="30"/>
          <w:szCs w:val="30"/>
          <w:cs/>
        </w:rPr>
        <w:t>ด้วย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0339493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5D79F78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C0233C">
        <w:rPr>
          <w:rFonts w:asciiTheme="majorBidi" w:hAnsi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0DB728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53836F9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A1C632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13D60E8" w14:textId="521AA15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</w:t>
      </w:r>
      <w:r w:rsidR="00A06F39" w:rsidRPr="00C0233C">
        <w:rPr>
          <w:rFonts w:asciiTheme="majorBidi" w:hAnsiTheme="majorBidi"/>
          <w:sz w:val="30"/>
          <w:szCs w:val="30"/>
        </w:rPr>
        <w:t xml:space="preserve"> </w:t>
      </w:r>
      <w:r w:rsidR="00A06F39" w:rsidRPr="00C0233C">
        <w:rPr>
          <w:rFonts w:asciiTheme="majorBidi" w:hAnsiTheme="majorBidi"/>
          <w:sz w:val="30"/>
          <w:szCs w:val="30"/>
        </w:rPr>
        <w:br/>
      </w:r>
      <w:r w:rsidRPr="00C0233C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ABB579B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01CBF69" w14:textId="21315483" w:rsidR="00A82BAE" w:rsidRPr="00C0233C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hanging="15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0233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Pr="00C0233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39E7DA6A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0EB2E1FD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 w:hint="cs"/>
          <w:sz w:val="30"/>
          <w:szCs w:val="30"/>
          <w:cs/>
        </w:rPr>
        <w:t>กลุ่มบริษัทตั</w:t>
      </w:r>
      <w:r w:rsidRPr="00C0233C">
        <w:rPr>
          <w:rFonts w:asciiTheme="majorBidi" w:hAnsiTheme="majorBidi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Pr="00C0233C">
        <w:rPr>
          <w:rFonts w:asciiTheme="majorBidi" w:hAnsiTheme="majorBidi" w:hint="cs"/>
          <w:sz w:val="30"/>
          <w:szCs w:val="30"/>
          <w:cs/>
        </w:rPr>
        <w:t>ที่กลุ่มบริษัท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E6C7652" w14:textId="77777777" w:rsidR="00E133FB" w:rsidRPr="00C0233C" w:rsidRDefault="00E133FB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784E25CA" w14:textId="7C83FC21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 w:hint="cs"/>
          <w:sz w:val="30"/>
          <w:szCs w:val="30"/>
          <w:cs/>
        </w:rPr>
        <w:t>กลุ่มบริษัทตัด</w:t>
      </w:r>
      <w:r w:rsidRPr="00C0233C">
        <w:rPr>
          <w:rFonts w:asciiTheme="majorBidi" w:hAnsiTheme="majorBidi"/>
          <w:sz w:val="30"/>
          <w:szCs w:val="30"/>
          <w:cs/>
        </w:rPr>
        <w:t xml:space="preserve">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กลุ่มบริษัทตัด</w:t>
      </w:r>
      <w:r w:rsidRPr="00C0233C">
        <w:rPr>
          <w:rFonts w:asciiTheme="majorBidi" w:hAnsiTheme="majorBidi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0233C">
        <w:rPr>
          <w:rFonts w:asciiTheme="majorBidi" w:hAnsiTheme="majorBidi"/>
          <w:sz w:val="30"/>
          <w:szCs w:val="30"/>
        </w:rPr>
        <w:t xml:space="preserve"> </w:t>
      </w:r>
    </w:p>
    <w:p w14:paraId="690CB9E1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FA3B9B5" w14:textId="0578C5EF" w:rsidR="00A82BAE" w:rsidRPr="00C0233C" w:rsidRDefault="00486F56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7ACE9BF" w14:textId="77777777" w:rsidR="00486F56" w:rsidRPr="00C0233C" w:rsidRDefault="00486F56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7182F57" w14:textId="03D1ACE8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</w:t>
      </w:r>
      <w:r w:rsidRPr="00C0233C">
        <w:rPr>
          <w:rFonts w:asciiTheme="majorBidi" w:hAnsiTheme="majorBidi" w:hint="cs"/>
          <w:sz w:val="30"/>
          <w:szCs w:val="30"/>
          <w:cs/>
        </w:rPr>
        <w:t>เมื่อกลุ่มบริษัท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C0233C">
        <w:rPr>
          <w:rFonts w:asciiTheme="majorBidi" w:hAnsiTheme="majorBidi" w:hint="cs"/>
          <w:sz w:val="30"/>
          <w:szCs w:val="30"/>
          <w:cs/>
        </w:rPr>
        <w:t>และกลุ่มบริษัท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C0233C">
        <w:rPr>
          <w:rFonts w:asciiTheme="majorBidi" w:hAnsiTheme="majorBidi"/>
          <w:sz w:val="30"/>
          <w:szCs w:val="30"/>
        </w:rPr>
        <w:t xml:space="preserve"> </w:t>
      </w:r>
    </w:p>
    <w:p w14:paraId="55DD0D99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0F2F2A9" w14:textId="77777777" w:rsidR="00E133FB" w:rsidRPr="00C0233C" w:rsidRDefault="00E133FB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83F263E" w14:textId="77777777" w:rsidR="00E133FB" w:rsidRPr="00C0233C" w:rsidRDefault="00E133FB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304832D" w14:textId="77777777" w:rsidR="00E133FB" w:rsidRPr="00C0233C" w:rsidRDefault="00E133FB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5F944AA" w14:textId="77777777" w:rsidR="00E133FB" w:rsidRPr="00C0233C" w:rsidRDefault="00E133FB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7B41A70" w14:textId="77777777" w:rsidR="00C86C2E" w:rsidRPr="00C0233C" w:rsidRDefault="00C86C2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0233C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45A3CB1E" w14:textId="0A6AD167" w:rsidR="00C86C2E" w:rsidRPr="00C0233C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EF0039B" w14:textId="412D4E93" w:rsidR="00C86C2E" w:rsidRPr="00C0233C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6573D0" w:rsidRPr="00C0233C">
        <w:rPr>
          <w:rFonts w:asciiTheme="majorBidi" w:hAnsiTheme="majorBidi"/>
          <w:sz w:val="30"/>
          <w:szCs w:val="30"/>
        </w:rPr>
        <w:t xml:space="preserve"> </w:t>
      </w:r>
      <w:r w:rsidR="006573D0" w:rsidRPr="00C0233C">
        <w:rPr>
          <w:rFonts w:asciiTheme="majorBidi" w:hAnsi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9D5843" w:rsidRPr="00C0233C">
        <w:rPr>
          <w:rFonts w:asciiTheme="majorBidi" w:hAnsiTheme="majorBidi"/>
          <w:sz w:val="30"/>
          <w:szCs w:val="30"/>
        </w:rPr>
        <w:t xml:space="preserve"> </w:t>
      </w:r>
      <w:r w:rsidR="006573D0" w:rsidRPr="00C0233C">
        <w:rPr>
          <w:rFonts w:asciiTheme="majorBidi" w:hAnsiTheme="majorBidi"/>
          <w:sz w:val="30"/>
          <w:szCs w:val="30"/>
          <w:cs/>
        </w:rPr>
        <w:t>และวงเงินให้สินเชื่อที่อนุมัติ</w:t>
      </w:r>
      <w:r w:rsidRPr="00C0233C">
        <w:rPr>
          <w:rFonts w:asciiTheme="majorBidi" w:hAnsiTheme="majorBidi" w:hint="cs"/>
          <w:sz w:val="30"/>
          <w:szCs w:val="30"/>
          <w:cs/>
        </w:rPr>
        <w:t>ซึ่</w:t>
      </w:r>
      <w:r w:rsidRPr="00C0233C">
        <w:rPr>
          <w:rFonts w:asciiTheme="majorBidi" w:hAnsiTheme="majorBidi"/>
          <w:sz w:val="30"/>
          <w:szCs w:val="30"/>
          <w:cs/>
        </w:rPr>
        <w:t>งไม่ได้วัดมูลค่าด้วยมูลค่ายุติธรรมผ่านกำไรหรือขาดทุน</w:t>
      </w:r>
    </w:p>
    <w:p w14:paraId="6B950B5C" w14:textId="77777777" w:rsidR="00342690" w:rsidRPr="00C0233C" w:rsidRDefault="00342690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9697BA6" w14:textId="0B05FF05" w:rsidR="00C86C2E" w:rsidRPr="00C0233C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0233C">
        <w:rPr>
          <w:rFonts w:asciiTheme="majorBidi" w:hAnsiTheme="majorBidi"/>
          <w:sz w:val="30"/>
          <w:szCs w:val="30"/>
        </w:rPr>
        <w:t>12</w:t>
      </w:r>
      <w:r w:rsidRPr="00C0233C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C0233C">
        <w:rPr>
          <w:rFonts w:asciiTheme="majorBidi" w:hAnsiTheme="majorBidi"/>
          <w:sz w:val="30"/>
          <w:szCs w:val="30"/>
        </w:rPr>
        <w:br/>
      </w:r>
      <w:r w:rsidRPr="00C0233C">
        <w:rPr>
          <w:rFonts w:asciiTheme="majorBidi" w:hAnsi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C0233C">
        <w:rPr>
          <w:rFonts w:asciiTheme="majorBidi" w:hAnsiTheme="majorBidi"/>
          <w:sz w:val="30"/>
          <w:szCs w:val="30"/>
        </w:rPr>
        <w:br/>
      </w:r>
      <w:r w:rsidRPr="00C0233C">
        <w:rPr>
          <w:rFonts w:asciiTheme="majorBidi" w:hAnsi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3EB97834" w14:textId="77777777" w:rsidR="00C86C2E" w:rsidRPr="00C0233C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C45481E" w14:textId="001512ED" w:rsidR="00C86C2E" w:rsidRPr="00C0233C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D1CF76E" w14:textId="77777777" w:rsidR="00894253" w:rsidRPr="00C0233C" w:rsidRDefault="00894253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E22C529" w14:textId="32605A59" w:rsidR="008520A8" w:rsidRPr="00C0233C" w:rsidRDefault="00894253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C0233C">
        <w:rPr>
          <w:rFonts w:asciiTheme="majorBidi" w:hAnsiTheme="majorBidi"/>
          <w:sz w:val="30"/>
          <w:szCs w:val="30"/>
        </w:rPr>
        <w:t xml:space="preserve">12 </w:t>
      </w:r>
      <w:r w:rsidRPr="00C0233C">
        <w:rPr>
          <w:rFonts w:asciiTheme="majorBidi" w:hAnsiTheme="majorBidi"/>
          <w:sz w:val="30"/>
          <w:szCs w:val="30"/>
          <w:cs/>
        </w:rPr>
        <w:t>เดือนข้างหน้า</w:t>
      </w:r>
    </w:p>
    <w:p w14:paraId="6CA31E38" w14:textId="77777777" w:rsidR="00120274" w:rsidRPr="00C0233C" w:rsidRDefault="00120274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936D43C" w14:textId="4960B594" w:rsidR="00C86C2E" w:rsidRPr="00C0233C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C0233C">
        <w:rPr>
          <w:rFonts w:asciiTheme="majorBidi" w:hAnsiTheme="majorBidi"/>
          <w:sz w:val="30"/>
          <w:szCs w:val="30"/>
        </w:rPr>
        <w:t>30</w:t>
      </w:r>
      <w:r w:rsidRPr="00C0233C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778DC50" w14:textId="77777777" w:rsidR="00C86C2E" w:rsidRPr="00C0233C" w:rsidRDefault="00C86C2E" w:rsidP="008520A8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2A8ACB9" w14:textId="07B6DFD6" w:rsidR="00C86C2E" w:rsidRPr="00C0233C" w:rsidRDefault="00C86C2E" w:rsidP="00C86C2E">
      <w:pPr>
        <w:pStyle w:val="BodyText2"/>
        <w:ind w:right="18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BF70FE0" w14:textId="1EE407A8" w:rsidR="00C86C2E" w:rsidRPr="00C0233C" w:rsidRDefault="00C86C2E" w:rsidP="00C86C2E">
      <w:pPr>
        <w:pStyle w:val="BodyText2"/>
        <w:ind w:left="1440" w:right="18" w:hanging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</w:rPr>
        <w:t>-</w:t>
      </w:r>
      <w:r w:rsidRPr="00C0233C">
        <w:rPr>
          <w:rFonts w:asciiTheme="majorBidi" w:hAnsiTheme="majorBidi"/>
          <w:sz w:val="30"/>
          <w:szCs w:val="30"/>
        </w:rPr>
        <w:tab/>
      </w:r>
      <w:r w:rsidRPr="00C0233C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8FA1B63" w14:textId="2028AF9C" w:rsidR="00C86C2E" w:rsidRPr="00C0233C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</w:rPr>
        <w:t>-</w:t>
      </w:r>
      <w:r w:rsidRPr="00C0233C">
        <w:rPr>
          <w:rFonts w:asciiTheme="majorBidi" w:hAnsiTheme="majorBidi"/>
          <w:sz w:val="30"/>
          <w:szCs w:val="30"/>
        </w:rPr>
        <w:tab/>
      </w:r>
      <w:r w:rsidRPr="00C0233C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0233C">
        <w:rPr>
          <w:rFonts w:asciiTheme="majorBidi" w:hAnsiTheme="majorBidi"/>
          <w:sz w:val="30"/>
          <w:szCs w:val="30"/>
        </w:rPr>
        <w:t>90</w:t>
      </w:r>
      <w:r w:rsidRPr="00C0233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7C68698" w14:textId="21498419" w:rsidR="00880703" w:rsidRPr="00C0233C" w:rsidRDefault="00880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</w:rPr>
        <w:br w:type="page"/>
      </w:r>
    </w:p>
    <w:p w14:paraId="76D296A2" w14:textId="7DE4C83E" w:rsidR="00A82BAE" w:rsidRPr="00C0233C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0233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</w:t>
      </w:r>
      <w:r w:rsidRPr="00C0233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จำหน่าย</w:t>
      </w:r>
    </w:p>
    <w:p w14:paraId="07E9A91C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A094C26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BB1164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096FD06" w14:textId="23203996" w:rsidR="00A82BAE" w:rsidRPr="00C0233C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0233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B75A4E5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B43DD99" w14:textId="77777777" w:rsidR="00A82BAE" w:rsidRPr="00C0233C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59932E4" w14:textId="1C460FF3" w:rsidR="00AC56EB" w:rsidRPr="00C0233C" w:rsidRDefault="00AC56EB" w:rsidP="008520A8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0142157F" w14:textId="77777777" w:rsidR="00A82BAE" w:rsidRPr="00C0233C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3F533F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974E0" w14:textId="022C427C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C0233C">
        <w:rPr>
          <w:rFonts w:asciiTheme="majorBidi" w:hAnsiTheme="majorBidi" w:cstheme="majorBidi"/>
          <w:sz w:val="30"/>
          <w:szCs w:val="30"/>
          <w:cs/>
        </w:rPr>
        <w:t>ประกอบด้วย ยอดเงินสด ยอดเงินฝากธนาคารและเงินลงทุนระยะสั้นที่มีสภาพคล่องสูง</w:t>
      </w:r>
      <w:r w:rsidRPr="00C0233C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6BA26B5" w14:textId="77777777" w:rsidR="008520A8" w:rsidRPr="00C0233C" w:rsidRDefault="008520A8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E3606" w14:textId="6D0346A2" w:rsidR="00A82BAE" w:rsidRPr="00C0233C" w:rsidRDefault="00A82BAE" w:rsidP="00E852F3">
      <w:pPr>
        <w:pStyle w:val="ListParagraph"/>
        <w:numPr>
          <w:ilvl w:val="0"/>
          <w:numId w:val="16"/>
        </w:numPr>
        <w:spacing w:after="0" w:line="240" w:lineRule="auto"/>
        <w:ind w:left="562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68FCD524" w14:textId="77777777" w:rsidR="00223EF6" w:rsidRPr="00C0233C" w:rsidRDefault="00223EF6" w:rsidP="00223EF6">
      <w:pPr>
        <w:pStyle w:val="ListParagraph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B4213" w14:textId="2BAFC38E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ลูกหนี้</w:t>
      </w:r>
      <w:r w:rsidR="00323CB7" w:rsidRPr="00C0233C">
        <w:rPr>
          <w:rFonts w:asciiTheme="majorBidi" w:hAnsiTheme="majorBidi"/>
          <w:sz w:val="30"/>
          <w:szCs w:val="30"/>
          <w:cs/>
        </w:rPr>
        <w:t>การค้า</w:t>
      </w:r>
      <w:r w:rsidRPr="00C0233C">
        <w:rPr>
          <w:rFonts w:asciiTheme="majorBidi" w:hAnsiTheme="majorBidi"/>
          <w:sz w:val="30"/>
          <w:szCs w:val="30"/>
          <w:cs/>
        </w:rPr>
        <w:t>รับรู้เมื่อ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F578F2" w:rsidRPr="00C0233C">
        <w:rPr>
          <w:rFonts w:asciiTheme="majorBidi" w:hAnsi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AD287BB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DC695" w14:textId="60B30C23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9D5843" w:rsidRPr="00C0233C">
        <w:rPr>
          <w:rFonts w:asciiTheme="majorBidi" w:hAnsiTheme="majorBidi"/>
          <w:sz w:val="30"/>
          <w:szCs w:val="30"/>
          <w:cs/>
        </w:rPr>
        <w:br/>
      </w:r>
      <w:r w:rsidRPr="00C0233C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B011320" w14:textId="00C06799" w:rsidR="002150F2" w:rsidRPr="00C0233C" w:rsidRDefault="00215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4F8355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556E1DAF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59930" w14:textId="7637CE92" w:rsidR="00A82BAE" w:rsidRPr="00C0233C" w:rsidRDefault="00A82BAE" w:rsidP="00F57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C0233C">
        <w:rPr>
          <w:rFonts w:asciiTheme="majorBidi" w:hAnsiTheme="majorBidi" w:cstheme="majorBidi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</w:t>
      </w:r>
      <w:r w:rsidR="00F578F2" w:rsidRPr="00C0233C">
        <w:rPr>
          <w:rFonts w:asciiTheme="majorBidi" w:hAnsiTheme="majorBidi" w:cstheme="majorBidi" w:hint="cs"/>
          <w:sz w:val="30"/>
          <w:szCs w:val="30"/>
          <w:cs/>
        </w:rPr>
        <w:t>ที่ผลิต</w:t>
      </w:r>
      <w:r w:rsidRPr="00C0233C">
        <w:rPr>
          <w:rFonts w:asciiTheme="majorBidi" w:hAnsiTheme="majorBidi" w:cstheme="majorBidi"/>
          <w:sz w:val="30"/>
          <w:szCs w:val="30"/>
          <w:cs/>
        </w:rPr>
        <w:t>และสินค้าระหว่างผลิต ต้นทุน</w:t>
      </w:r>
      <w:r w:rsidR="00F578F2" w:rsidRPr="00C0233C">
        <w:rPr>
          <w:rFonts w:asciiTheme="majorBidi" w:hAnsiTheme="majorBidi" w:cstheme="majorBidi" w:hint="cs"/>
          <w:sz w:val="30"/>
          <w:szCs w:val="30"/>
          <w:cs/>
        </w:rPr>
        <w:t>ประกอบด้วยค่าใช้จ่ายการผลิตที่ปันส่วน</w:t>
      </w:r>
      <w:r w:rsidRPr="00C0233C">
        <w:rPr>
          <w:rFonts w:asciiTheme="majorBidi" w:hAnsiTheme="majorBidi" w:cstheme="majorBidi"/>
          <w:sz w:val="30"/>
          <w:szCs w:val="30"/>
          <w:cs/>
        </w:rPr>
        <w:t>อย่างเหมาะสม</w:t>
      </w:r>
      <w:r w:rsidR="00F578F2" w:rsidRPr="00C0233C">
        <w:rPr>
          <w:rFonts w:asciiTheme="majorBidi" w:hAnsiTheme="majorBidi" w:cstheme="majorBidi" w:hint="cs"/>
          <w:sz w:val="30"/>
          <w:szCs w:val="30"/>
          <w:cs/>
        </w:rPr>
        <w:t>อ้างอิงจากฐาน</w:t>
      </w:r>
      <w:r w:rsidRPr="00C0233C">
        <w:rPr>
          <w:rFonts w:asciiTheme="majorBidi" w:hAnsiTheme="majorBidi" w:cstheme="majorBidi"/>
          <w:sz w:val="30"/>
          <w:szCs w:val="30"/>
          <w:cs/>
        </w:rPr>
        <w:t>กำลังการผลิตปกติ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E67984" w:rsidRPr="00C0233C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ประมาณการต้นทุนในการผลิตสินค้าให้เสร็จและ</w:t>
      </w:r>
      <w:r w:rsidRPr="00C0233C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4682C5BE" w14:textId="24122B96" w:rsidR="002B2CBD" w:rsidRPr="00C0233C" w:rsidRDefault="002B2CBD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E8D4E1" w14:textId="6DB5B2D4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ที่ดิน อาคารและอุปกรณ์ </w:t>
      </w:r>
    </w:p>
    <w:p w14:paraId="7C3B80D2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EDF31" w14:textId="04A483B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D5843" w:rsidRPr="00C0233C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C0233C">
        <w:rPr>
          <w:rFonts w:asciiTheme="majorBidi" w:hAnsiTheme="majorBidi" w:cstheme="majorBidi"/>
          <w:sz w:val="30"/>
          <w:szCs w:val="30"/>
          <w:cs/>
        </w:rPr>
        <w:t>ด้วยราคาทุนหักด้วยค่าเสื่อมราคาสะสมและขาดทุนจากการด้อยค่า</w:t>
      </w:r>
    </w:p>
    <w:p w14:paraId="24E55935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0B028" w14:textId="7163C2C3" w:rsidR="00A82BAE" w:rsidRPr="00C0233C" w:rsidRDefault="00450484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25C30C02" w14:textId="77777777" w:rsidR="00450484" w:rsidRPr="00C0233C" w:rsidRDefault="00450484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AFA4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40920D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E828B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222FA8A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27D7D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C0233C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0233C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6BC4F9E7" w14:textId="35DED968" w:rsidR="002B2CBD" w:rsidRPr="00C0233C" w:rsidRDefault="002B2CBD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3F66B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9016F77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1E072B" w14:textId="62D86A0A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Pr="00C0233C">
        <w:rPr>
          <w:rFonts w:asciiTheme="majorBidi" w:hAnsiTheme="majorBidi" w:cstheme="majorBidi"/>
          <w:spacing w:val="4"/>
          <w:sz w:val="30"/>
          <w:szCs w:val="30"/>
          <w:cs/>
        </w:rPr>
        <w:t>โดยประมาณของส่วน</w:t>
      </w:r>
      <w:r w:rsidR="00741E93" w:rsidRPr="00C0233C">
        <w:rPr>
          <w:rFonts w:asciiTheme="majorBidi" w:hAnsiTheme="majorBidi" w:cstheme="majorBidi" w:hint="cs"/>
          <w:spacing w:val="4"/>
          <w:sz w:val="30"/>
          <w:szCs w:val="30"/>
          <w:cs/>
        </w:rPr>
        <w:t>แต่ละ</w:t>
      </w:r>
      <w:r w:rsidRPr="00C0233C">
        <w:rPr>
          <w:rFonts w:asciiTheme="majorBidi" w:hAnsiTheme="majorBidi" w:cstheme="majorBidi"/>
          <w:spacing w:val="4"/>
          <w:sz w:val="30"/>
          <w:szCs w:val="30"/>
          <w:cs/>
        </w:rPr>
        <w:t>ประกอบของสินทรัพย์</w:t>
      </w:r>
      <w:r w:rsidRPr="00C0233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และรับรู้</w:t>
      </w:r>
      <w:r w:rsidRPr="00C0233C">
        <w:rPr>
          <w:rFonts w:asciiTheme="majorBidi" w:hAnsiTheme="majorBidi" w:cstheme="majorBidi"/>
          <w:sz w:val="30"/>
          <w:szCs w:val="30"/>
          <w:cs/>
        </w:rPr>
        <w:t>ในกำไร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0233C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C0233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2082CFAD" w14:textId="1120D201" w:rsidR="002150F2" w:rsidRPr="00C0233C" w:rsidRDefault="00215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C0233C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640D9792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ประมาณการอายุการให้ประโยชน์ของสินทรัพย์</w:t>
      </w:r>
      <w:r w:rsidRPr="00C0233C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787CA3BD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82BAE" w:rsidRPr="00C0233C" w14:paraId="7C4FC660" w14:textId="77777777">
        <w:tc>
          <w:tcPr>
            <w:tcW w:w="7578" w:type="dxa"/>
          </w:tcPr>
          <w:p w14:paraId="60A2727C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5" w:type="dxa"/>
          </w:tcPr>
          <w:p w14:paraId="530EDD61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A82BAE" w:rsidRPr="00C0233C" w14:paraId="4C4C0F08" w14:textId="77777777">
        <w:tc>
          <w:tcPr>
            <w:tcW w:w="7578" w:type="dxa"/>
          </w:tcPr>
          <w:p w14:paraId="1B7A3F8C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</w:tcPr>
          <w:p w14:paraId="3BE49C46" w14:textId="212FEB6F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 5 - </w:t>
            </w:r>
            <w:r w:rsidR="0031507B" w:rsidRPr="00C0233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82BAE" w:rsidRPr="00C0233C" w14:paraId="29E363C9" w14:textId="77777777">
        <w:tc>
          <w:tcPr>
            <w:tcW w:w="7578" w:type="dxa"/>
          </w:tcPr>
          <w:p w14:paraId="1CE98B70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5" w:type="dxa"/>
          </w:tcPr>
          <w:p w14:paraId="4696FFE2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     5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82BAE" w:rsidRPr="00C0233C" w14:paraId="0C7A423D" w14:textId="77777777">
        <w:tc>
          <w:tcPr>
            <w:tcW w:w="7578" w:type="dxa"/>
          </w:tcPr>
          <w:p w14:paraId="1377D1F7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05" w:type="dxa"/>
          </w:tcPr>
          <w:p w14:paraId="76BEB031" w14:textId="461811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 3 - </w:t>
            </w:r>
            <w:r w:rsidR="009D5843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0762C4D" w14:textId="77777777" w:rsidR="00546EDF" w:rsidRPr="00C0233C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35C5D0D8" w14:textId="77777777" w:rsidR="00546EDF" w:rsidRPr="00C0233C" w:rsidRDefault="00546EDF" w:rsidP="00546EDF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ค่าความ</w:t>
      </w:r>
      <w:r w:rsidRPr="00C0233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นิยม</w:t>
      </w:r>
    </w:p>
    <w:p w14:paraId="00E9CA09" w14:textId="77777777" w:rsidR="00546EDF" w:rsidRPr="00C0233C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23F86D66" w14:textId="77777777" w:rsidR="00546EDF" w:rsidRPr="00C0233C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28D10404" w14:textId="2462EA4F" w:rsidR="00C2295D" w:rsidRPr="00C0233C" w:rsidRDefault="00C2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63DAF7FC" w14:textId="5ABACE81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106B50"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  <w:r w:rsidR="003F1065" w:rsidRPr="00C0233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นอกจากค่าความนิยม</w:t>
      </w:r>
    </w:p>
    <w:p w14:paraId="626862CD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07626" w14:textId="1F4B7B13" w:rsidR="00A2121F" w:rsidRPr="00C0233C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106B50" w:rsidRPr="00C0233C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3F1065" w:rsidRPr="00C0233C">
        <w:rPr>
          <w:rFonts w:asciiTheme="majorBidi" w:hAnsiTheme="majorBidi"/>
          <w:sz w:val="30"/>
          <w:szCs w:val="30"/>
          <w:cs/>
        </w:rPr>
        <w:t>นอกจากค่าความนิยม</w:t>
      </w:r>
      <w:r w:rsidRPr="00C0233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ด้อยค่า </w:t>
      </w:r>
      <w:r w:rsidRPr="00C0233C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C0233C">
        <w:rPr>
          <w:rFonts w:asciiTheme="majorBidi" w:hAnsiTheme="majorBidi" w:cstheme="majorBidi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106B50" w:rsidRPr="00C0233C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3F1065" w:rsidRPr="00C0233C">
        <w:rPr>
          <w:rFonts w:asciiTheme="majorBidi" w:hAnsiTheme="majorBidi"/>
          <w:sz w:val="30"/>
          <w:szCs w:val="30"/>
          <w:cs/>
        </w:rPr>
        <w:t>นอกจาก</w:t>
      </w:r>
      <w:r w:rsidR="00A657B2" w:rsidRPr="00C0233C">
        <w:rPr>
          <w:rFonts w:asciiTheme="majorBidi" w:hAnsiTheme="majorBidi"/>
          <w:sz w:val="30"/>
          <w:szCs w:val="30"/>
          <w:cs/>
        </w:rPr>
        <w:br/>
      </w:r>
      <w:r w:rsidR="003F1065" w:rsidRPr="00C0233C">
        <w:rPr>
          <w:rFonts w:asciiTheme="majorBidi" w:hAnsiTheme="majorBidi"/>
          <w:sz w:val="30"/>
          <w:szCs w:val="30"/>
          <w:cs/>
        </w:rPr>
        <w:t>ค่าความนิยม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E34E" w14:textId="4B56F301" w:rsidR="002150F2" w:rsidRPr="00C0233C" w:rsidRDefault="00215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F4CD9B9" w14:textId="53A14C45" w:rsidR="00A82BAE" w:rsidRPr="00C0233C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Pr="00C0233C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12493CD1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82BAE" w:rsidRPr="00C0233C" w14:paraId="6DC8DED6" w14:textId="77777777">
        <w:tc>
          <w:tcPr>
            <w:tcW w:w="7578" w:type="dxa"/>
          </w:tcPr>
          <w:p w14:paraId="1EAED0A8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ค่าทะเบียนผลิตภัณฑ์</w:t>
            </w:r>
          </w:p>
        </w:tc>
        <w:tc>
          <w:tcPr>
            <w:tcW w:w="1505" w:type="dxa"/>
          </w:tcPr>
          <w:p w14:paraId="33876F62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 5 - 9 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82BAE" w:rsidRPr="00C0233C" w14:paraId="4E049809" w14:textId="77777777">
        <w:tc>
          <w:tcPr>
            <w:tcW w:w="7578" w:type="dxa"/>
          </w:tcPr>
          <w:p w14:paraId="4E19A895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505" w:type="dxa"/>
          </w:tcPr>
          <w:p w14:paraId="49654B3F" w14:textId="77777777" w:rsidR="00A82BAE" w:rsidRPr="00C0233C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A97D4F" w:rsidRPr="00C0233C" w14:paraId="5E434A71" w14:textId="77777777">
        <w:tc>
          <w:tcPr>
            <w:tcW w:w="7578" w:type="dxa"/>
          </w:tcPr>
          <w:p w14:paraId="7261BD2E" w14:textId="36C78747" w:rsidR="00A97D4F" w:rsidRPr="00C0233C" w:rsidRDefault="00A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505" w:type="dxa"/>
          </w:tcPr>
          <w:p w14:paraId="2AA38573" w14:textId="12EB2822" w:rsidR="00A97D4F" w:rsidRPr="00C0233C" w:rsidRDefault="00A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4 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160E0C57" w14:textId="77777777" w:rsidR="002150F2" w:rsidRPr="00C0233C" w:rsidRDefault="002150F2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A38A8" w14:textId="046AF38D" w:rsidR="0099497E" w:rsidRPr="00C0233C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ไม่คิดค่า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C0233C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โปรแกรมระหว่างพัฒนา</w:t>
      </w:r>
    </w:p>
    <w:p w14:paraId="6D0F6217" w14:textId="77777777" w:rsidR="00461636" w:rsidRPr="00C0233C" w:rsidRDefault="00461636" w:rsidP="0046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1BB34508" w14:textId="49AA3189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3E1E9639" w14:textId="77777777" w:rsidR="00461636" w:rsidRPr="00C0233C" w:rsidRDefault="00461636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8F8EA" w14:textId="337C2EDD" w:rsidR="00A82BAE" w:rsidRPr="00C0233C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E7DB07C" w14:textId="77777777" w:rsidR="00F20BBA" w:rsidRPr="00C0233C" w:rsidRDefault="00F20BBA" w:rsidP="00A82BA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13C5C9" w14:textId="002F37D6" w:rsidR="00A82BAE" w:rsidRPr="00C0233C" w:rsidRDefault="00A82BAE" w:rsidP="00A82BA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5997934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ABE4D" w14:textId="65414B08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์ กลุ่มบริษัทเลือก</w:t>
      </w:r>
      <w:r w:rsidRPr="00C0233C">
        <w:rPr>
          <w:rFonts w:asciiTheme="majorBidi" w:hAnsiTheme="majorBidi" w:cstheme="majorBidi"/>
          <w:sz w:val="30"/>
          <w:szCs w:val="30"/>
          <w:cs/>
        </w:rPr>
        <w:t>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6354D4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2D5FF3" w14:textId="7F8C1AFE" w:rsidR="00AC56EB" w:rsidRPr="00C0233C" w:rsidRDefault="00A82BAE" w:rsidP="00FE2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กลุ่มบริษัทรับ</w:t>
      </w:r>
      <w:r w:rsidRPr="00C0233C">
        <w:rPr>
          <w:rFonts w:asciiTheme="majorBidi" w:hAnsiTheme="majorBidi" w:cstheme="majorBidi"/>
          <w:sz w:val="30"/>
          <w:szCs w:val="30"/>
          <w:cs/>
        </w:rPr>
        <w:t>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46D5171" w14:textId="77777777" w:rsidR="00FE2421" w:rsidRPr="00C0233C" w:rsidRDefault="00FE2421" w:rsidP="00FE2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6D3A1" w14:textId="75831E7A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</w:t>
      </w:r>
      <w:r w:rsidR="009D5843" w:rsidRPr="00C0233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C0233C">
        <w:rPr>
          <w:rFonts w:asciiTheme="majorBidi" w:hAnsiTheme="majorBidi" w:cstheme="majorBidi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จ่ายล่วงหน้า</w:t>
      </w:r>
      <w:r w:rsidRPr="00C0233C">
        <w:rPr>
          <w:rFonts w:asciiTheme="majorBidi" w:hAnsiTheme="majorBidi" w:cstheme="majorBidi"/>
          <w:sz w:val="30"/>
          <w:szCs w:val="30"/>
          <w:cs/>
        </w:rPr>
        <w:t>รวมกับต้นทุนทางตรงเริ่มแร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ก และประมาณการต้นทุนในการบูรณะ </w:t>
      </w:r>
      <w:r w:rsidRPr="00C0233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0233C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BB1A5F8" w14:textId="61B543C1" w:rsidR="002150F2" w:rsidRPr="00C0233C" w:rsidRDefault="00215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391D2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ที่ต้องจ่ายทั้งหมดตามสัญญา ทั้งนี้กลุ่มบริษัท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กลุ่มบริษัทในการคิดลดเป็นมูลค่าปัจจุบัน 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20E10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66ECF" w14:textId="667DD64A" w:rsidR="008511DF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หรือมีการเปลี่ยนแปลงการประเมินการเลือกใช้สิทธิที่ระบุในสัญญาเช่า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0492C02F" w14:textId="77777777" w:rsidR="008511DF" w:rsidRPr="00C0233C" w:rsidRDefault="0085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24340C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Pr="00C0233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12ED72E6" w14:textId="77777777" w:rsidR="00A82BAE" w:rsidRPr="00C0233C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371ADC" w14:textId="77777777" w:rsidR="00C01110" w:rsidRPr="00C0233C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="Angsana New" w:hAnsi="Angsana New" w:hint="cs"/>
          <w:sz w:val="30"/>
          <w:szCs w:val="30"/>
          <w:cs/>
        </w:rPr>
        <w:t>ไ</w:t>
      </w:r>
      <w:r w:rsidRPr="00C0233C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C0233C">
        <w:rPr>
          <w:rFonts w:ascii="Angsana New" w:hAnsi="Angsana New" w:hint="cs"/>
          <w:sz w:val="30"/>
          <w:szCs w:val="30"/>
          <w:cs/>
        </w:rPr>
        <w:t>รายงาน</w:t>
      </w:r>
      <w:r w:rsidRPr="00C0233C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2B2CBD" w:rsidRPr="00C0233C">
        <w:rPr>
          <w:rFonts w:ascii="Angsana New" w:hAnsi="Angsana New"/>
          <w:sz w:val="30"/>
          <w:szCs w:val="30"/>
        </w:rPr>
        <w:t xml:space="preserve"> </w:t>
      </w:r>
      <w:r w:rsidR="00293231" w:rsidRPr="00C0233C">
        <w:rPr>
          <w:rFonts w:ascii="Angsana New" w:hAnsi="Angsana New" w:hint="cs"/>
          <w:sz w:val="30"/>
          <w:szCs w:val="30"/>
          <w:cs/>
        </w:rPr>
        <w:t>สำหรับค่าความนิยมจะประมาณมูลค่าที่</w:t>
      </w:r>
      <w:r w:rsidR="002B2CBD" w:rsidRPr="00C0233C">
        <w:rPr>
          <w:rFonts w:ascii="Angsana New" w:hAnsi="Angsana New"/>
          <w:sz w:val="30"/>
          <w:szCs w:val="30"/>
        </w:rPr>
        <w:br/>
      </w:r>
      <w:r w:rsidR="00293231" w:rsidRPr="00C0233C">
        <w:rPr>
          <w:rFonts w:ascii="Angsana New" w:hAnsi="Angsana New" w:hint="cs"/>
          <w:sz w:val="30"/>
          <w:szCs w:val="30"/>
          <w:cs/>
        </w:rPr>
        <w:t>คาดว่าจะได้รับคืนทุกปีในช่วงเวลาเดียวกัน</w:t>
      </w:r>
      <w:r w:rsidRPr="00C0233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C34797" w14:textId="77777777" w:rsidR="00C01110" w:rsidRPr="00C0233C" w:rsidRDefault="00C01110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C578A" w14:textId="5B94B6A6" w:rsidR="00A82BAE" w:rsidRPr="00C0233C" w:rsidRDefault="00D2108B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5C458C"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1570394" w14:textId="77777777" w:rsidR="00A82BAE" w:rsidRPr="00C0233C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311251" w14:textId="6B4F269F" w:rsidR="00A82BAE" w:rsidRPr="00C0233C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3A68F7" w:rsidRPr="00C0233C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C0233C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ที่เคยรับรู้ในงวดก่อนจะถูกกลับ</w:t>
      </w:r>
      <w:r w:rsidRPr="00C0233C">
        <w:rPr>
          <w:rFonts w:ascii="Angsana New" w:hAnsi="Angsana New"/>
          <w:sz w:val="30"/>
          <w:szCs w:val="30"/>
          <w:cs/>
        </w:rPr>
        <w:t>รายการ</w:t>
      </w:r>
      <w:r w:rsidR="009D5843" w:rsidRPr="00C0233C">
        <w:rPr>
          <w:rFonts w:ascii="Angsana New" w:hAnsi="Angsana New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2B2CBD" w:rsidRPr="00C0233C">
        <w:rPr>
          <w:rFonts w:ascii="Angsana New" w:hAnsi="Angsana New"/>
          <w:sz w:val="30"/>
          <w:szCs w:val="30"/>
        </w:rPr>
        <w:t xml:space="preserve"> </w:t>
      </w:r>
      <w:r w:rsidR="005C1BA1" w:rsidRPr="00C0233C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841087" w:rsidRPr="00C0233C">
        <w:rPr>
          <w:rFonts w:ascii="Angsana New" w:hAnsi="Angsana New" w:hint="cs"/>
          <w:sz w:val="30"/>
          <w:szCs w:val="30"/>
          <w:cs/>
        </w:rPr>
        <w:t>กลับ</w:t>
      </w:r>
      <w:r w:rsidR="005C1BA1" w:rsidRPr="00C0233C">
        <w:rPr>
          <w:rFonts w:ascii="Angsana New" w:hAnsi="Angsana New" w:hint="cs"/>
          <w:sz w:val="30"/>
          <w:szCs w:val="30"/>
          <w:cs/>
        </w:rPr>
        <w:t>รายการ</w:t>
      </w:r>
      <w:r w:rsidRPr="00C0233C">
        <w:rPr>
          <w:rFonts w:ascii="Angsana New" w:hAnsi="Angsana New" w:hint="cs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ขาดทุนจากการด้อยค่าจะถูกกลับรายการเพียงเท่าที่มูลค่าตามบัญชีของสินทรัพย์แต่ไม่เกินกว่า</w:t>
      </w:r>
      <w:r w:rsidRPr="00C0233C">
        <w:rPr>
          <w:rFonts w:ascii="Angsana New" w:hAnsi="Angsana New"/>
          <w:sz w:val="30"/>
          <w:szCs w:val="30"/>
          <w:cs/>
        </w:rPr>
        <w:t>มูลค่าตามบัญชี</w:t>
      </w:r>
      <w:r w:rsidRPr="00C0233C">
        <w:rPr>
          <w:rFonts w:ascii="Angsana New" w:hAnsi="Angsana New" w:hint="cs"/>
          <w:sz w:val="30"/>
          <w:szCs w:val="30"/>
          <w:cs/>
        </w:rPr>
        <w:t>ภาย</w:t>
      </w:r>
      <w:r w:rsidRPr="00C0233C">
        <w:rPr>
          <w:rFonts w:ascii="Angsana New" w:hAnsi="Angsana New"/>
          <w:sz w:val="30"/>
          <w:szCs w:val="30"/>
          <w:cs/>
        </w:rPr>
        <w:t xml:space="preserve">หลังหักค่าเสื่อมราคาหรือค่าตัดจำหน่าย </w:t>
      </w:r>
      <w:r w:rsidRPr="00C0233C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C0233C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F988730" w14:textId="2E7D8886" w:rsidR="001026BD" w:rsidRPr="00C0233C" w:rsidRDefault="0010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0052C42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17F9541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68D97B6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0233C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101E454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A14D3C" w14:textId="23364E5B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0233C">
        <w:rPr>
          <w:rFonts w:asciiTheme="majorBidi" w:hAnsiTheme="majorBidi" w:cstheme="majorBidi"/>
          <w:i/>
          <w:sz w:val="30"/>
          <w:szCs w:val="30"/>
          <w:cs/>
        </w:rPr>
        <w:t>ภาระผูกพั</w:t>
      </w:r>
      <w:r w:rsidR="00E202A3" w:rsidRPr="00C0233C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C0233C">
        <w:rPr>
          <w:rFonts w:asciiTheme="majorBidi" w:hAnsiTheme="majorBidi" w:cstheme="majorBidi"/>
          <w:i/>
          <w:sz w:val="30"/>
          <w:szCs w:val="30"/>
          <w:cs/>
        </w:rPr>
        <w:t>ในการสมทบ</w:t>
      </w:r>
      <w:r w:rsidRPr="00C0233C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</w:t>
      </w:r>
      <w:r w:rsidRPr="00C0233C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1CC95E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665FB6F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C0233C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16B9477" w14:textId="77777777" w:rsidR="00A82BAE" w:rsidRPr="00C0233C" w:rsidRDefault="00A82BAE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B431D" w14:textId="7C450182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9667AC" w:rsidRPr="00C0233C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C0233C">
        <w:rPr>
          <w:rFonts w:asciiTheme="majorBidi" w:hAnsiTheme="majorBidi" w:cstheme="majorBidi"/>
          <w:sz w:val="30"/>
          <w:szCs w:val="30"/>
          <w:cs/>
        </w:rPr>
        <w:t>ของ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E369B0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01BA9DF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F1AF4" w14:textId="77777777" w:rsidR="00E25A9B" w:rsidRPr="00C0233C" w:rsidRDefault="00E25A9B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75FB" w14:textId="0F4B2573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</w:t>
      </w:r>
      <w:r w:rsidR="00EC0A50" w:rsidRPr="00C0233C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เบ็ดเสร็จอื่น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ทันที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กำหนดดอกเบี้ยจ่ายของหนี้สินผลประโยชน์ที่กำหนดไว้</w:t>
      </w:r>
      <w:r w:rsidR="00744089" w:rsidRPr="00C0233C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โดยใช้อัตราคิดลดที่ใช้วัดมูลค่าภาระผูกพันตามโครงการผลประโยชน์ ณ ต้น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</w:t>
      </w:r>
      <w:r w:rsidR="00C01110" w:rsidRPr="00C0233C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0233C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3CFA092F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F2950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C0233C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ขาดทุนทันที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1520C8B8" w14:textId="4D97258B" w:rsidR="002B2CBD" w:rsidRPr="00C0233C" w:rsidRDefault="002B2CBD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0E87A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7"/>
        <w:jc w:val="both"/>
        <w:rPr>
          <w:rFonts w:asciiTheme="majorBidi" w:hAnsiTheme="majorBidi" w:cstheme="majorBidi"/>
          <w:iCs/>
          <w:sz w:val="30"/>
          <w:szCs w:val="30"/>
        </w:rPr>
      </w:pPr>
      <w:r w:rsidRPr="00C0233C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74A35B8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9FBF1C9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0233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0233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C0233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Pr="00C0233C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0233C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7801A66D" w14:textId="161A04CB" w:rsidR="009D5843" w:rsidRPr="00C0233C" w:rsidRDefault="009D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30FB1EBC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CD6D61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549623" w14:textId="2D622F5D" w:rsidR="002B2CBD" w:rsidRPr="00C0233C" w:rsidRDefault="00540E41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26716A8" w14:textId="77777777" w:rsidR="00540E41" w:rsidRPr="00C0233C" w:rsidRDefault="00540E41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92F7F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A1014A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5D5EF" w14:textId="60336D7F" w:rsidR="00A82BAE" w:rsidRPr="00C0233C" w:rsidRDefault="00A82BAE" w:rsidP="00A82BAE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br w:type="textWrapping" w:clear="all"/>
        <w:t>ที่</w:t>
      </w:r>
      <w:r w:rsidRPr="00C0233C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</w:t>
      </w: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FC88EA" w14:textId="77777777" w:rsidR="0099497E" w:rsidRPr="00C0233C" w:rsidRDefault="0099497E" w:rsidP="00A82B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ABE17E" w14:textId="77777777" w:rsidR="00E25A9B" w:rsidRPr="00C0233C" w:rsidRDefault="00E25A9B" w:rsidP="00A82B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1D2EA7" w14:textId="0F7F7B18" w:rsidR="00A82BAE" w:rsidRPr="00C0233C" w:rsidRDefault="00A82BAE" w:rsidP="00A82BA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193AE2F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E221B" w14:textId="77777777" w:rsidR="00A82BAE" w:rsidRPr="00C0233C" w:rsidRDefault="00A82BAE" w:rsidP="002562F5">
      <w:pPr>
        <w:pStyle w:val="block"/>
        <w:numPr>
          <w:ilvl w:val="0"/>
          <w:numId w:val="17"/>
        </w:numPr>
        <w:spacing w:after="0" w:line="240" w:lineRule="atLeast"/>
        <w:ind w:left="900" w:right="18"/>
        <w:rPr>
          <w:rFonts w:asciiTheme="majorBidi" w:hAnsiTheme="majorBidi" w:cstheme="majorBidi"/>
          <w:sz w:val="30"/>
          <w:szCs w:val="30"/>
          <w:lang w:bidi="th-TH"/>
        </w:rPr>
      </w:pP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023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F4844" w14:textId="414936A9" w:rsidR="00A82BAE" w:rsidRPr="00C0233C" w:rsidRDefault="00A82BAE" w:rsidP="00AC552A">
      <w:pPr>
        <w:pStyle w:val="block"/>
        <w:numPr>
          <w:ilvl w:val="0"/>
          <w:numId w:val="17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0233C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47B72"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C0233C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144261B" w14:textId="77777777" w:rsidR="00A82BAE" w:rsidRPr="00C0233C" w:rsidRDefault="00A82BAE" w:rsidP="002562F5">
      <w:pPr>
        <w:pStyle w:val="block"/>
        <w:numPr>
          <w:ilvl w:val="0"/>
          <w:numId w:val="17"/>
        </w:numPr>
        <w:tabs>
          <w:tab w:val="left" w:pos="144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0233C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</w:t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สำหรับสินทรัพย์หรือหนี้สิน</w:t>
      </w:r>
      <w:r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นั้น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</w:p>
    <w:p w14:paraId="116B222B" w14:textId="77777777" w:rsidR="008D5DC1" w:rsidRPr="00C0233C" w:rsidRDefault="008D5DC1" w:rsidP="008D5D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BD312A" w14:textId="73D01965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13CEBA" w14:textId="77777777" w:rsidR="00A82BAE" w:rsidRPr="00C0233C" w:rsidRDefault="00A82BAE" w:rsidP="008D5D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BEEB7CB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C0233C">
        <w:rPr>
          <w:rFonts w:asciiTheme="majorBidi" w:hAnsiTheme="majorBidi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00DDB43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15E32" w14:textId="78B76CF4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D03C468" w14:textId="73B91FEF" w:rsidR="00540E41" w:rsidRPr="00C0233C" w:rsidRDefault="0054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2CEF20C2" w14:textId="5AA62C64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5D6178"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8A1FCF" w14:textId="77777777" w:rsidR="001B0604" w:rsidRPr="00C0233C" w:rsidRDefault="001B0604" w:rsidP="001B0604">
      <w:pPr>
        <w:tabs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120A83" w14:textId="0CDDB65F" w:rsidR="001B0604" w:rsidRPr="00C0233C" w:rsidRDefault="001B0604" w:rsidP="001F72DA">
      <w:pPr>
        <w:pStyle w:val="ListParagraph"/>
        <w:numPr>
          <w:ilvl w:val="0"/>
          <w:numId w:val="31"/>
        </w:numPr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0233C">
        <w:rPr>
          <w:rFonts w:ascii="Angsana New" w:hAnsi="Angsana New" w:cs="Angsana New"/>
          <w:i/>
          <w:iCs/>
          <w:sz w:val="30"/>
          <w:szCs w:val="30"/>
          <w:cs/>
        </w:rPr>
        <w:t>การรับรู้รายได้</w:t>
      </w:r>
    </w:p>
    <w:p w14:paraId="60DC1DB7" w14:textId="4A799A8E" w:rsidR="00A82BAE" w:rsidRPr="00C0233C" w:rsidRDefault="00A82BAE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0233C">
        <w:rPr>
          <w:rFonts w:asciiTheme="majorBidi" w:hAnsiTheme="majorBidi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C0233C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Pr="00C0233C">
        <w:rPr>
          <w:rFonts w:asciiTheme="majorBidi" w:hAnsiTheme="majorBidi"/>
          <w:sz w:val="30"/>
          <w:szCs w:val="30"/>
          <w:cs/>
          <w:lang w:val="th-TH"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Pr="00C0233C">
        <w:rPr>
          <w:rFonts w:asciiTheme="majorBidi" w:hAnsi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C0233C">
        <w:rPr>
          <w:rFonts w:asciiTheme="majorBidi" w:hAnsiTheme="majorBidi"/>
          <w:sz w:val="30"/>
          <w:szCs w:val="30"/>
          <w:cs/>
          <w:lang w:val="th-TH"/>
        </w:rPr>
        <w:t>ภาษีมูลค่าเพิ่</w:t>
      </w:r>
      <w:r w:rsidRPr="00C0233C">
        <w:rPr>
          <w:rFonts w:asciiTheme="majorBidi" w:hAnsiTheme="majorBidi" w:hint="cs"/>
          <w:sz w:val="30"/>
          <w:szCs w:val="30"/>
          <w:cs/>
          <w:lang w:val="th-TH"/>
        </w:rPr>
        <w:t>มหรือภาษีขายอื่น</w:t>
      </w:r>
      <w:r w:rsidR="0099497E" w:rsidRPr="00C0233C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C0233C">
        <w:rPr>
          <w:rFonts w:asciiTheme="majorBidi" w:hAnsiTheme="majorBidi" w:hint="cs"/>
          <w:sz w:val="30"/>
          <w:szCs w:val="30"/>
          <w:cs/>
          <w:lang w:val="th-TH"/>
        </w:rPr>
        <w:t>ๆ</w:t>
      </w:r>
      <w:r w:rsidRPr="00C0233C">
        <w:rPr>
          <w:rFonts w:asciiTheme="majorBidi" w:hAnsiTheme="majorBidi"/>
          <w:sz w:val="30"/>
          <w:szCs w:val="30"/>
          <w:cs/>
          <w:lang w:val="th-TH"/>
        </w:rPr>
        <w:t xml:space="preserve"> และแสดงสุทธิจากส่วนลดการค้าและส่วนลดตามปริมาณ</w:t>
      </w:r>
    </w:p>
    <w:p w14:paraId="6AA79F69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B7D79" w14:textId="2FF976D8" w:rsidR="00A82BAE" w:rsidRPr="00C0233C" w:rsidRDefault="00A82BAE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Pr="00C0233C">
        <w:rPr>
          <w:rFonts w:asciiTheme="majorBidi" w:hAnsi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 w:rsidRPr="00C0233C">
        <w:rPr>
          <w:rFonts w:asciiTheme="majorBidi" w:hAnsiTheme="majorBidi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Pr="00C0233C">
        <w:rPr>
          <w:rFonts w:asciiTheme="majorBidi" w:hAnsiTheme="majorBidi" w:hint="cs"/>
          <w:sz w:val="30"/>
          <w:szCs w:val="30"/>
          <w:cs/>
        </w:rPr>
        <w:t>และต้นทุนขายสำหรับ</w:t>
      </w:r>
      <w:r w:rsidR="008D5DC1" w:rsidRPr="00C0233C">
        <w:rPr>
          <w:rFonts w:asciiTheme="majorBidi" w:hAnsiTheme="majorBidi" w:hint="cs"/>
          <w:sz w:val="30"/>
          <w:szCs w:val="30"/>
          <w:cs/>
        </w:rPr>
        <w:t>สินค้า</w:t>
      </w:r>
      <w:r w:rsidRPr="00C0233C">
        <w:rPr>
          <w:rFonts w:asciiTheme="majorBidi" w:hAnsiTheme="majorBidi" w:hint="cs"/>
          <w:sz w:val="30"/>
          <w:szCs w:val="30"/>
          <w:cs/>
        </w:rPr>
        <w:t>ที่คาดว่าจะได้รับคืน</w:t>
      </w:r>
    </w:p>
    <w:p w14:paraId="57296E3C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6E77C" w14:textId="77777777" w:rsidR="00A82BAE" w:rsidRPr="00C0233C" w:rsidRDefault="00A82BAE" w:rsidP="001F7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รายได้จากการให้บริการรับรู้ตลอดช่วงเวลาหนึ่</w:t>
      </w:r>
      <w:r w:rsidRPr="00C0233C">
        <w:rPr>
          <w:rFonts w:asciiTheme="majorBidi" w:hAnsiTheme="majorBidi" w:cstheme="majorBidi" w:hint="cs"/>
          <w:sz w:val="30"/>
          <w:szCs w:val="30"/>
          <w:cs/>
          <w:lang w:val="th-TH"/>
        </w:rPr>
        <w:t>ง</w:t>
      </w: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เมื่อได้ให้บริการ</w:t>
      </w:r>
      <w:r w:rsidRPr="00C0233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ต้นทุนที่เกี่ยวข้องรับรู้ในกำไรหรือขาดทุนเมื่อเกิดขึ้น</w:t>
      </w:r>
    </w:p>
    <w:p w14:paraId="7CDEE442" w14:textId="77777777" w:rsidR="00324D0E" w:rsidRPr="00C0233C" w:rsidRDefault="00324D0E" w:rsidP="00A82BAE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</w:p>
    <w:p w14:paraId="0D553140" w14:textId="61EDAEB3" w:rsidR="00324D0E" w:rsidRPr="00C0233C" w:rsidRDefault="00324D0E" w:rsidP="001F7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0233C">
        <w:rPr>
          <w:rFonts w:asciiTheme="majorBidi" w:hAnsiTheme="majorBidi"/>
          <w:sz w:val="30"/>
          <w:szCs w:val="30"/>
          <w:cs/>
          <w:lang w:val="th-TH"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</w:t>
      </w:r>
      <w:r w:rsidRPr="00C0233C">
        <w:rPr>
          <w:rFonts w:asciiTheme="majorBidi" w:hAnsiTheme="majorBidi" w:cstheme="majorBidi"/>
          <w:sz w:val="30"/>
          <w:szCs w:val="30"/>
          <w:cs/>
          <w:lang w:val="th-TH"/>
        </w:rPr>
        <w:t>ให้บริการ</w:t>
      </w:r>
      <w:r w:rsidRPr="00C0233C">
        <w:rPr>
          <w:rFonts w:asciiTheme="majorBidi" w:hAnsiTheme="majorBidi"/>
          <w:sz w:val="30"/>
          <w:szCs w:val="30"/>
          <w:cs/>
          <w:lang w:val="th-TH"/>
        </w:rPr>
        <w:t>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0233C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  <w:lang w:val="th-TH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1F40FA4" w14:textId="77777777" w:rsidR="00B00D92" w:rsidRPr="00C0233C" w:rsidRDefault="00B00D92" w:rsidP="00A82BAE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</w:p>
    <w:p w14:paraId="439B8838" w14:textId="2001E7B1" w:rsidR="00B00D92" w:rsidRPr="00C0233C" w:rsidRDefault="00B00D92" w:rsidP="00B00D92">
      <w:pPr>
        <w:pStyle w:val="ListParagraph"/>
        <w:numPr>
          <w:ilvl w:val="0"/>
          <w:numId w:val="31"/>
        </w:numPr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0233C">
        <w:rPr>
          <w:rFonts w:ascii="Angsana New" w:hAnsi="Angsana New" w:cs="Angsana New"/>
          <w:i/>
          <w:iCs/>
          <w:sz w:val="30"/>
          <w:szCs w:val="30"/>
          <w:cs/>
        </w:rPr>
        <w:t>ยอดคงเหลือของสัญญา</w:t>
      </w:r>
    </w:p>
    <w:p w14:paraId="40C5976C" w14:textId="5720C94D" w:rsidR="00B00D92" w:rsidRPr="00C0233C" w:rsidRDefault="00B00D92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bookmarkStart w:id="2" w:name="_Hlk87130228"/>
      <w:r w:rsidRPr="00C0233C">
        <w:rPr>
          <w:rFonts w:asciiTheme="majorBidi" w:hAnsi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</w:t>
      </w:r>
      <w:r w:rsidR="006A4773" w:rsidRPr="00C0233C">
        <w:rPr>
          <w:rFonts w:asciiTheme="majorBidi" w:hAnsiTheme="majorBidi"/>
          <w:sz w:val="30"/>
          <w:szCs w:val="30"/>
          <w:cs/>
        </w:rPr>
        <w:br/>
      </w:r>
      <w:r w:rsidRPr="00C0233C">
        <w:rPr>
          <w:rFonts w:asciiTheme="majorBidi" w:hAnsiTheme="majorBidi"/>
          <w:sz w:val="30"/>
          <w:szCs w:val="30"/>
          <w:cs/>
        </w:rPr>
        <w:t xml:space="preserve">สิ่งตอบแทน </w:t>
      </w:r>
      <w:bookmarkEnd w:id="2"/>
      <w:r w:rsidRPr="00C0233C">
        <w:rPr>
          <w:rFonts w:asciiTheme="majorBidi" w:hAnsiTheme="majorBidi"/>
          <w:sz w:val="30"/>
          <w:szCs w:val="30"/>
          <w:cs/>
          <w:lang w:val="th-TH"/>
        </w:rPr>
        <w:t>สินทรัพย์</w:t>
      </w:r>
      <w:r w:rsidRPr="00C0233C">
        <w:rPr>
          <w:rFonts w:asciiTheme="majorBidi" w:hAnsiTheme="majorBidi"/>
          <w:sz w:val="30"/>
          <w:szCs w:val="30"/>
          <w:cs/>
        </w:rPr>
        <w:t>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C0233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0233C">
        <w:rPr>
          <w:rFonts w:asciiTheme="majorBidi" w:hAnsiTheme="majorBidi"/>
          <w:sz w:val="30"/>
          <w:szCs w:val="30"/>
          <w:cs/>
        </w:rPr>
        <w:t>ออกใบแจ้งหนี้</w:t>
      </w:r>
    </w:p>
    <w:p w14:paraId="43D1ABB3" w14:textId="77777777" w:rsidR="004F20A6" w:rsidRPr="00C0233C" w:rsidRDefault="004F20A6" w:rsidP="00D8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p w14:paraId="43EAF5DA" w14:textId="47A8498A" w:rsidR="004F20A6" w:rsidRPr="00C0233C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bookmarkStart w:id="3" w:name="_Hlk108774411"/>
      <w:r w:rsidRPr="00C0233C">
        <w:rPr>
          <w:rFonts w:asciiTheme="majorBidi" w:hAnsiTheme="majorBidi" w:hint="cs"/>
          <w:sz w:val="30"/>
          <w:szCs w:val="30"/>
          <w:cs/>
        </w:rPr>
        <w:t>รวมถึง</w:t>
      </w:r>
      <w:r w:rsidRPr="00C0233C">
        <w:rPr>
          <w:rFonts w:asciiTheme="majorBidi" w:hAnsiTheme="majorBidi"/>
          <w:sz w:val="30"/>
          <w:szCs w:val="30"/>
          <w:cs/>
        </w:rPr>
        <w:t>เงินรับล่วงหน้าจากลูกค้า</w:t>
      </w:r>
      <w:bookmarkEnd w:id="3"/>
      <w:r w:rsidRPr="00C0233C">
        <w:rPr>
          <w:rFonts w:asciiTheme="majorBidi" w:hAnsi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C0233C">
        <w:rPr>
          <w:rFonts w:asciiTheme="majorBidi" w:hAnsiTheme="majorBidi" w:hint="cs"/>
          <w:sz w:val="30"/>
          <w:szCs w:val="30"/>
          <w:cs/>
        </w:rPr>
        <w:t>รวมถึง</w:t>
      </w:r>
      <w:r w:rsidRPr="00C0233C">
        <w:rPr>
          <w:rFonts w:asciiTheme="majorBidi" w:hAnsiTheme="majorBidi"/>
          <w:sz w:val="30"/>
          <w:szCs w:val="30"/>
          <w:cs/>
        </w:rPr>
        <w:t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7E67541" w14:textId="77777777" w:rsidR="004F20A6" w:rsidRPr="00C0233C" w:rsidRDefault="004F20A6" w:rsidP="004F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0AE2C76F" w14:textId="4779288A" w:rsidR="004F20A6" w:rsidRPr="00C0233C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C231243" w14:textId="77777777" w:rsidR="008E65C5" w:rsidRPr="00C0233C" w:rsidRDefault="008E65C5" w:rsidP="00322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  <w:cs/>
        </w:rPr>
      </w:pPr>
    </w:p>
    <w:p w14:paraId="4458E864" w14:textId="78A31BE0" w:rsidR="004F20A6" w:rsidRPr="00C0233C" w:rsidRDefault="004F20A6" w:rsidP="001F72DA">
      <w:pPr>
        <w:pStyle w:val="ListParagraph"/>
        <w:numPr>
          <w:ilvl w:val="0"/>
          <w:numId w:val="31"/>
        </w:numPr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0233C">
        <w:rPr>
          <w:rFonts w:ascii="Angsana New" w:hAnsi="Angsana New" w:cs="Angsana New"/>
          <w:i/>
          <w:iCs/>
          <w:sz w:val="30"/>
          <w:szCs w:val="30"/>
          <w:cs/>
        </w:rPr>
        <w:t>สินทรัพย์ต้นทุนของสัญญา</w:t>
      </w:r>
    </w:p>
    <w:p w14:paraId="21D81C4C" w14:textId="7F95A7AE" w:rsidR="004F20A6" w:rsidRPr="00C0233C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cs/>
        </w:rPr>
      </w:pPr>
      <w:r w:rsidRPr="00C0233C">
        <w:rPr>
          <w:rFonts w:asciiTheme="majorBidi" w:hAnsi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856BB3" w:rsidRPr="00C0233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AC24C86" w14:textId="77777777" w:rsidR="004F20A6" w:rsidRPr="00C0233C" w:rsidRDefault="004F20A6" w:rsidP="004F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66B60C80" w14:textId="77777777" w:rsidR="00400CDF" w:rsidRPr="00C0233C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  <w:r w:rsidRPr="00C0233C">
        <w:rPr>
          <w:rFonts w:asciiTheme="majorBidi" w:hAnsiTheme="majorBidi"/>
          <w:sz w:val="30"/>
          <w:szCs w:val="30"/>
        </w:rPr>
        <w:t xml:space="preserve"> </w:t>
      </w:r>
    </w:p>
    <w:p w14:paraId="384A9D2C" w14:textId="77777777" w:rsidR="00400CDF" w:rsidRPr="00C0233C" w:rsidRDefault="00400CDF" w:rsidP="00CC758B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C859D2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12AA628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4C351057" w14:textId="4010BAAC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</w:t>
      </w:r>
      <w:r w:rsidRPr="00C0233C">
        <w:rPr>
          <w:rFonts w:asciiTheme="majorBidi" w:hAnsiTheme="majorBidi"/>
          <w:sz w:val="30"/>
          <w:szCs w:val="30"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 ซึ่งรับรู้ในกำไรหรือขาดทุนเว้นแต่</w:t>
      </w:r>
      <w:r w:rsidR="008D5DC1" w:rsidRPr="00C0233C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 หรือ</w:t>
      </w:r>
      <w:r w:rsidRPr="00C0233C">
        <w:rPr>
          <w:rFonts w:asciiTheme="majorBidi" w:hAnsi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FE7349C" w14:textId="10511496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C0233C">
        <w:rPr>
          <w:rFonts w:asciiTheme="majorBidi" w:hAnsiTheme="majorBidi"/>
          <w:sz w:val="30"/>
          <w:szCs w:val="30"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ๆ</w:t>
      </w:r>
    </w:p>
    <w:p w14:paraId="23DA17D8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D184C7" w14:textId="270447E4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12082" w:rsidRPr="00C0233C">
        <w:rPr>
          <w:rFonts w:asciiTheme="majorBidi" w:hAnsiTheme="majorBidi" w:hint="cs"/>
          <w:sz w:val="30"/>
          <w:szCs w:val="30"/>
          <w:cs/>
        </w:rPr>
        <w:t xml:space="preserve"> ภาษีเงินได้รอ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5C36F6" w:rsidRPr="00C0233C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1D3D6D88" w14:textId="77777777" w:rsidR="005C36F6" w:rsidRPr="00C0233C" w:rsidRDefault="005C36F6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B74A1E" w14:textId="77777777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C0233C">
        <w:rPr>
          <w:rFonts w:asciiTheme="majorBidi" w:hAnsi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</w:t>
      </w:r>
      <w:r w:rsidRPr="00C0233C">
        <w:rPr>
          <w:rFonts w:asciiTheme="majorBidi" w:hAnsiTheme="majorBidi" w:hint="cs"/>
          <w:sz w:val="30"/>
          <w:szCs w:val="30"/>
          <w:cs/>
        </w:rPr>
        <w:t>ที่</w:t>
      </w:r>
      <w:r w:rsidRPr="00C0233C">
        <w:rPr>
          <w:rFonts w:asciiTheme="majorBidi" w:hAnsiTheme="majorBidi"/>
          <w:sz w:val="30"/>
          <w:szCs w:val="30"/>
          <w:cs/>
        </w:rPr>
        <w:t>สิ้นรอบระยะเวลา</w:t>
      </w:r>
      <w:r w:rsidRPr="00C0233C">
        <w:rPr>
          <w:rFonts w:asciiTheme="majorBidi" w:hAnsiTheme="majorBidi" w:hint="cs"/>
          <w:sz w:val="30"/>
          <w:szCs w:val="30"/>
          <w:cs/>
        </w:rPr>
        <w:t>ที่</w:t>
      </w:r>
      <w:r w:rsidRPr="00C0233C">
        <w:rPr>
          <w:rFonts w:asciiTheme="majorBidi" w:hAnsiTheme="majorBidi"/>
          <w:sz w:val="30"/>
          <w:szCs w:val="30"/>
          <w:cs/>
        </w:rPr>
        <w:t>รายงาน</w:t>
      </w:r>
      <w:r w:rsidRPr="00C0233C">
        <w:rPr>
          <w:rFonts w:asciiTheme="majorBidi" w:hAnsiTheme="majorBidi"/>
          <w:sz w:val="30"/>
          <w:szCs w:val="30"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 หรือที่คาดว่ามีผลบังคับใช้ ณ วัน</w:t>
      </w:r>
      <w:r w:rsidRPr="00C0233C">
        <w:rPr>
          <w:rFonts w:asciiTheme="majorBidi" w:hAnsiTheme="majorBidi" w:hint="cs"/>
          <w:sz w:val="30"/>
          <w:szCs w:val="30"/>
          <w:cs/>
        </w:rPr>
        <w:t>ที่</w:t>
      </w:r>
      <w:r w:rsidRPr="00C0233C">
        <w:rPr>
          <w:rFonts w:asciiTheme="majorBidi" w:hAnsiTheme="majorBidi"/>
          <w:sz w:val="30"/>
          <w:szCs w:val="30"/>
          <w:cs/>
        </w:rPr>
        <w:t>รายงาน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C0233C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2E1AE74D" w14:textId="77777777" w:rsidR="00400CDF" w:rsidRPr="00C0233C" w:rsidRDefault="00400CDF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E84AC2" w14:textId="58974A56" w:rsidR="00A82BAE" w:rsidRPr="00C0233C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Pr="00C0233C">
        <w:rPr>
          <w:rFonts w:asciiTheme="majorBidi" w:hAnsiTheme="majorBidi" w:hint="cs"/>
          <w:sz w:val="30"/>
          <w:szCs w:val="30"/>
          <w:cs/>
        </w:rPr>
        <w:t>ที่</w:t>
      </w:r>
      <w:r w:rsidRPr="00C0233C">
        <w:rPr>
          <w:rFonts w:asciiTheme="majorBidi" w:hAnsiTheme="majorBidi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3F0BB749" w14:textId="200B12E8" w:rsidR="00400CDF" w:rsidRPr="00C0233C" w:rsidRDefault="0040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488AB35" w14:textId="77777777" w:rsidR="00A82BAE" w:rsidRPr="00C0233C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3A1D17B0" w14:textId="77777777" w:rsidR="00A82BAE" w:rsidRPr="00C0233C" w:rsidRDefault="00A82BAE" w:rsidP="00A82B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A31F2" w14:textId="798FB1DD" w:rsidR="00C2295D" w:rsidRPr="00C0233C" w:rsidRDefault="00F35D39" w:rsidP="00F851D4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0233C">
        <w:rPr>
          <w:rFonts w:asciiTheme="majorBidi" w:hAnsiTheme="majorBidi" w:cs="Angsana New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69F02ADD" w14:textId="77777777" w:rsidR="00F35D39" w:rsidRPr="00C0233C" w:rsidRDefault="00F35D39" w:rsidP="00F851D4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C112B6" w14:textId="69A6CEEC" w:rsidR="004D2275" w:rsidRPr="00C0233C" w:rsidRDefault="00F851D4" w:rsidP="004D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4D2275"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="004D2275" w:rsidRPr="00C0233C">
        <w:rPr>
          <w:rFonts w:asciiTheme="majorBidi" w:hAnsiTheme="majorBidi"/>
          <w:b/>
          <w:bCs/>
          <w:sz w:val="30"/>
          <w:szCs w:val="30"/>
          <w:cs/>
        </w:rPr>
        <w:t>การซื้อธุรกิจ</w:t>
      </w:r>
    </w:p>
    <w:p w14:paraId="5EAA99C9" w14:textId="77777777" w:rsidR="004D2275" w:rsidRPr="00C0233C" w:rsidRDefault="004D227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E0E7F" w14:textId="77777777" w:rsidR="004D2275" w:rsidRPr="00C0233C" w:rsidRDefault="004D2275" w:rsidP="0019550D">
      <w:pPr>
        <w:pStyle w:val="FSContent"/>
        <w:numPr>
          <w:ilvl w:val="0"/>
          <w:numId w:val="19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0233C">
        <w:rPr>
          <w:rFonts w:asciiTheme="majorBidi" w:hAnsiTheme="majorBidi" w:cstheme="majorBidi"/>
          <w:i/>
          <w:iCs/>
          <w:cs/>
          <w:lang w:val="en-US"/>
        </w:rPr>
        <w:t>บริษัท เกรซ วอเทอร์ เมด จำกัด</w:t>
      </w:r>
    </w:p>
    <w:p w14:paraId="0A0F12CE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11531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23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กลุ่มบริษัทได้มาซึ่งอำนาจควบคุมในบริษัท เกรซ วอเทอร์ เมด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ซึ่งเป็นผู้ผลิตและจำหน่ายน้ำยาและอุปกรณ์ที่เกี่ยวกับการฟอกไต โดยบริษัทซื้อหุ้นสามัญจำนวน</w:t>
      </w:r>
      <w:r w:rsidRPr="00C0233C">
        <w:rPr>
          <w:rFonts w:asciiTheme="majorBidi" w:hAnsiTheme="majorBidi" w:cstheme="majorBidi"/>
          <w:sz w:val="30"/>
          <w:szCs w:val="30"/>
        </w:rPr>
        <w:t xml:space="preserve"> 21,118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หุ้นในราคาหุ้นละ </w:t>
      </w:r>
      <w:r w:rsidRPr="00C0233C">
        <w:rPr>
          <w:rFonts w:asciiTheme="majorBidi" w:hAnsiTheme="majorBidi" w:cstheme="majorBidi"/>
          <w:sz w:val="30"/>
          <w:szCs w:val="30"/>
        </w:rPr>
        <w:t xml:space="preserve">2,078.8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C0233C">
        <w:rPr>
          <w:rFonts w:asciiTheme="majorBidi" w:hAnsiTheme="majorBidi" w:cstheme="majorBidi"/>
          <w:sz w:val="30"/>
          <w:szCs w:val="30"/>
        </w:rPr>
        <w:t xml:space="preserve">43.9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0233C">
        <w:rPr>
          <w:rFonts w:asciiTheme="majorBidi" w:hAnsiTheme="majorBidi" w:cstheme="majorBidi"/>
          <w:sz w:val="30"/>
          <w:szCs w:val="30"/>
        </w:rPr>
        <w:t>52.8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</w:t>
      </w:r>
    </w:p>
    <w:p w14:paraId="25B901B6" w14:textId="77777777" w:rsidR="00C2295D" w:rsidRPr="00C0233C" w:rsidRDefault="00C2295D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1EFD5" w14:textId="6C4791A0" w:rsidR="00C2295D" w:rsidRPr="00C0233C" w:rsidRDefault="00C2295D" w:rsidP="00C2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lastRenderedPageBreak/>
        <w:t xml:space="preserve">ในระหว่างปีนับตั้งแต่วันที่ซื้อกิจการจนถึงวันที่ </w:t>
      </w:r>
      <w:r w:rsidRPr="00C0233C">
        <w:rPr>
          <w:rFonts w:asciiTheme="majorBidi" w:hAnsiTheme="majorBidi" w:cstheme="majorBidi"/>
          <w:sz w:val="30"/>
          <w:szCs w:val="30"/>
        </w:rPr>
        <w:t>31</w:t>
      </w:r>
      <w:r w:rsidRPr="00C0233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/>
          <w:sz w:val="30"/>
          <w:szCs w:val="30"/>
          <w:cs/>
        </w:rPr>
        <w:t xml:space="preserve"> บริษัท เกรซ วอเทอร์ เมด จำกัด มีรายได้และกำไรสุทธิเป็นจำนวนเงิน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70.</w:t>
      </w:r>
      <w:r w:rsidR="00A76634" w:rsidRPr="00C0233C">
        <w:rPr>
          <w:rFonts w:asciiTheme="majorBidi" w:hAnsiTheme="majorBidi" w:cstheme="majorBidi"/>
          <w:sz w:val="30"/>
          <w:szCs w:val="30"/>
        </w:rPr>
        <w:t>7</w:t>
      </w:r>
      <w:r w:rsidRPr="00C0233C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C0233C">
        <w:rPr>
          <w:rFonts w:asciiTheme="majorBidi" w:hAnsiTheme="majorBidi" w:cstheme="majorBidi"/>
          <w:sz w:val="30"/>
          <w:szCs w:val="30"/>
        </w:rPr>
        <w:t>0.</w:t>
      </w:r>
      <w:r w:rsidR="004C3700" w:rsidRPr="00C0233C">
        <w:rPr>
          <w:rFonts w:asciiTheme="majorBidi" w:hAnsiTheme="majorBidi" w:cstheme="majorBidi"/>
          <w:sz w:val="30"/>
          <w:szCs w:val="30"/>
        </w:rPr>
        <w:t>7</w:t>
      </w:r>
      <w:r w:rsidRPr="00C0233C">
        <w:rPr>
          <w:rFonts w:asciiTheme="majorBidi" w:hAnsiTheme="majorBidi"/>
          <w:sz w:val="30"/>
          <w:szCs w:val="30"/>
          <w:cs/>
        </w:rPr>
        <w:t xml:space="preserve"> ล้านบาท ตามลำดับ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131.</w:t>
      </w:r>
      <w:r w:rsidR="00042835"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/>
          <w:sz w:val="30"/>
          <w:szCs w:val="30"/>
          <w:cs/>
        </w:rPr>
        <w:t xml:space="preserve"> ล้านบาท และกำไรรวมสำหรับปีสิ้นสุดวันที่ </w:t>
      </w:r>
      <w:r w:rsidRPr="00C0233C">
        <w:rPr>
          <w:rFonts w:asciiTheme="majorBidi" w:hAnsiTheme="majorBidi" w:cstheme="majorBidi"/>
          <w:sz w:val="30"/>
          <w:szCs w:val="30"/>
        </w:rPr>
        <w:t>31</w:t>
      </w:r>
      <w:r w:rsidRPr="00C0233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="004C3700" w:rsidRPr="00C0233C">
        <w:rPr>
          <w:rFonts w:asciiTheme="majorBidi" w:hAnsiTheme="majorBidi" w:hint="cs"/>
          <w:sz w:val="30"/>
          <w:szCs w:val="30"/>
          <w:cs/>
        </w:rPr>
        <w:t>ลดลง</w:t>
      </w:r>
      <w:r w:rsidRPr="00C0233C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1.</w:t>
      </w:r>
      <w:r w:rsidR="00042835"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br/>
      </w:r>
      <w:r w:rsidRPr="00C0233C">
        <w:rPr>
          <w:rFonts w:asciiTheme="majorBidi" w:hAnsiTheme="majorBidi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</w:t>
      </w:r>
      <w:r w:rsidRPr="00C0233C">
        <w:rPr>
          <w:rFonts w:asciiTheme="majorBidi" w:hAnsiTheme="majorBidi"/>
          <w:sz w:val="30"/>
          <w:szCs w:val="30"/>
        </w:rPr>
        <w:br/>
      </w:r>
      <w:r w:rsidRPr="00C0233C">
        <w:rPr>
          <w:rFonts w:asciiTheme="majorBidi" w:hAnsiTheme="majorBidi"/>
          <w:sz w:val="30"/>
          <w:szCs w:val="30"/>
          <w:cs/>
        </w:rPr>
        <w:t xml:space="preserve">การรวมกิจการที่เกิดขึ้นในระหว่างปีนั้นได้เกิดขึ้นตั้งแต่วันที่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1 </w:t>
      </w:r>
      <w:r w:rsidRPr="00C0233C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</w:p>
    <w:p w14:paraId="64A6E705" w14:textId="65BF1E97" w:rsidR="00255B57" w:rsidRPr="00C0233C" w:rsidRDefault="0025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2D8FFC6F" w14:textId="77777777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C0233C">
        <w:rPr>
          <w:rFonts w:asciiTheme="majorBidi" w:hAnsiTheme="majorBidi"/>
          <w:sz w:val="30"/>
          <w:szCs w:val="30"/>
        </w:rPr>
        <w:t>2567</w:t>
      </w:r>
      <w:r w:rsidRPr="00C0233C">
        <w:rPr>
          <w:rFonts w:asciiTheme="majorBidi" w:hAnsiTheme="majorBidi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7FFD26E5" w14:textId="68D09BEE" w:rsidR="00E9156B" w:rsidRPr="00C0233C" w:rsidRDefault="00E9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89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0"/>
        <w:gridCol w:w="239"/>
        <w:gridCol w:w="1521"/>
        <w:gridCol w:w="296"/>
        <w:gridCol w:w="1316"/>
        <w:gridCol w:w="274"/>
        <w:gridCol w:w="1363"/>
      </w:tblGrid>
      <w:tr w:rsidR="00F851D4" w:rsidRPr="00C0233C" w14:paraId="330D93B5" w14:textId="77777777" w:rsidTr="008A2E70">
        <w:trPr>
          <w:trHeight w:val="409"/>
          <w:tblHeader/>
        </w:trPr>
        <w:tc>
          <w:tcPr>
            <w:tcW w:w="3910" w:type="dxa"/>
            <w:vAlign w:val="bottom"/>
          </w:tcPr>
          <w:p w14:paraId="2506655C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9" w:type="dxa"/>
          </w:tcPr>
          <w:p w14:paraId="016B3BC3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bottom"/>
          </w:tcPr>
          <w:p w14:paraId="09E06A4E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96" w:type="dxa"/>
          </w:tcPr>
          <w:p w14:paraId="015AEA3D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17D8D21C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4" w:type="dxa"/>
            <w:vAlign w:val="bottom"/>
          </w:tcPr>
          <w:p w14:paraId="740130E2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6CBD3E57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</w:tr>
      <w:tr w:rsidR="00F851D4" w:rsidRPr="00C0233C" w14:paraId="689B0F15" w14:textId="77777777" w:rsidTr="008A2E70">
        <w:trPr>
          <w:trHeight w:val="384"/>
          <w:tblHeader/>
        </w:trPr>
        <w:tc>
          <w:tcPr>
            <w:tcW w:w="3910" w:type="dxa"/>
          </w:tcPr>
          <w:p w14:paraId="2AE84339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67AB97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432E7714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51D4" w:rsidRPr="00C0233C" w14:paraId="310D0963" w14:textId="77777777" w:rsidTr="008A2E70">
        <w:trPr>
          <w:trHeight w:val="75"/>
        </w:trPr>
        <w:tc>
          <w:tcPr>
            <w:tcW w:w="3910" w:type="dxa"/>
          </w:tcPr>
          <w:p w14:paraId="1F9E8A26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20268E67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231BA8C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48CE3805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A47E346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2E6BB8A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B55F13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F851D4" w:rsidRPr="00C0233C" w14:paraId="46EC789A" w14:textId="77777777" w:rsidTr="008A2E70">
        <w:trPr>
          <w:trHeight w:val="396"/>
        </w:trPr>
        <w:tc>
          <w:tcPr>
            <w:tcW w:w="3910" w:type="dxa"/>
          </w:tcPr>
          <w:p w14:paraId="5C2DD841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65CE25C7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08C4046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  <w:tc>
          <w:tcPr>
            <w:tcW w:w="296" w:type="dxa"/>
          </w:tcPr>
          <w:p w14:paraId="0F8A965F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52B7854A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814C5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C5B5584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F851D4" w:rsidRPr="00C0233C" w14:paraId="6A09E662" w14:textId="77777777" w:rsidTr="008A2E70">
        <w:trPr>
          <w:trHeight w:val="384"/>
        </w:trPr>
        <w:tc>
          <w:tcPr>
            <w:tcW w:w="3910" w:type="dxa"/>
          </w:tcPr>
          <w:p w14:paraId="78DB8901" w14:textId="301AB5E3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7B48EA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39" w:type="dxa"/>
          </w:tcPr>
          <w:p w14:paraId="1923DC22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FC0C611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96" w:type="dxa"/>
          </w:tcPr>
          <w:p w14:paraId="717B391D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F4AFD8E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AEDF958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68366C2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F851D4" w:rsidRPr="00C0233C" w14:paraId="0E27C326" w14:textId="77777777" w:rsidTr="008A2E70">
        <w:trPr>
          <w:trHeight w:val="384"/>
        </w:trPr>
        <w:tc>
          <w:tcPr>
            <w:tcW w:w="3910" w:type="dxa"/>
          </w:tcPr>
          <w:p w14:paraId="18D82980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37BCDC8E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366113F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96" w:type="dxa"/>
          </w:tcPr>
          <w:p w14:paraId="5DB079AC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5638A8E1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6B3A112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4370781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F851D4" w:rsidRPr="00C0233C" w14:paraId="33038928" w14:textId="77777777" w:rsidTr="008A2E70">
        <w:trPr>
          <w:trHeight w:val="384"/>
        </w:trPr>
        <w:tc>
          <w:tcPr>
            <w:tcW w:w="3910" w:type="dxa"/>
          </w:tcPr>
          <w:p w14:paraId="26762FC5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1F135D6E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4F3F5AA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48,219</w:t>
            </w:r>
          </w:p>
        </w:tc>
        <w:tc>
          <w:tcPr>
            <w:tcW w:w="296" w:type="dxa"/>
          </w:tcPr>
          <w:p w14:paraId="5E245725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332FFEDC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5,784</w:t>
            </w:r>
          </w:p>
        </w:tc>
        <w:tc>
          <w:tcPr>
            <w:tcW w:w="274" w:type="dxa"/>
          </w:tcPr>
          <w:p w14:paraId="5350FE49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538117B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54,003</w:t>
            </w:r>
          </w:p>
        </w:tc>
      </w:tr>
      <w:tr w:rsidR="00F851D4" w:rsidRPr="00C0233C" w14:paraId="7309ECBA" w14:textId="77777777" w:rsidTr="008A2E70">
        <w:trPr>
          <w:trHeight w:val="396"/>
        </w:trPr>
        <w:tc>
          <w:tcPr>
            <w:tcW w:w="3910" w:type="dxa"/>
          </w:tcPr>
          <w:p w14:paraId="29B18578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1A5A2071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E9B4C58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96" w:type="dxa"/>
          </w:tcPr>
          <w:p w14:paraId="76CC95C5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19AA38D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(1,157)</w:t>
            </w:r>
          </w:p>
        </w:tc>
        <w:tc>
          <w:tcPr>
            <w:tcW w:w="274" w:type="dxa"/>
          </w:tcPr>
          <w:p w14:paraId="44810ACD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5882541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F851D4" w:rsidRPr="00C0233C" w14:paraId="048BD456" w14:textId="77777777" w:rsidTr="008A2E70">
        <w:trPr>
          <w:trHeight w:val="384"/>
        </w:trPr>
        <w:tc>
          <w:tcPr>
            <w:tcW w:w="3910" w:type="dxa"/>
          </w:tcPr>
          <w:p w14:paraId="5ECB8BA9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239" w:type="dxa"/>
          </w:tcPr>
          <w:p w14:paraId="41B9C868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F4A1AD8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96" w:type="dxa"/>
          </w:tcPr>
          <w:p w14:paraId="28F49AE0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AE64503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EF2626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3B6BD60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F851D4" w:rsidRPr="00C0233C" w14:paraId="4547636B" w14:textId="77777777" w:rsidTr="008A2E70">
        <w:trPr>
          <w:trHeight w:val="384"/>
        </w:trPr>
        <w:tc>
          <w:tcPr>
            <w:tcW w:w="3910" w:type="dxa"/>
          </w:tcPr>
          <w:p w14:paraId="035D8D29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36FD0DED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50C0122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  <w:tc>
          <w:tcPr>
            <w:tcW w:w="296" w:type="dxa"/>
          </w:tcPr>
          <w:p w14:paraId="58944C7E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C476121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9660348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8C843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F851D4" w:rsidRPr="00C0233C" w14:paraId="66E66B56" w14:textId="77777777" w:rsidTr="008A2E70">
        <w:trPr>
          <w:trHeight w:val="396"/>
        </w:trPr>
        <w:tc>
          <w:tcPr>
            <w:tcW w:w="3910" w:type="dxa"/>
          </w:tcPr>
          <w:p w14:paraId="5EBDD8BC" w14:textId="38E19390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48EA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39" w:type="dxa"/>
          </w:tcPr>
          <w:p w14:paraId="34308E79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5D67A32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  <w:tc>
          <w:tcPr>
            <w:tcW w:w="296" w:type="dxa"/>
          </w:tcPr>
          <w:p w14:paraId="501A9985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780567D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182C4B8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0C16904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F851D4" w:rsidRPr="00C0233C" w14:paraId="1F148AF8" w14:textId="77777777" w:rsidTr="008A2E70">
        <w:trPr>
          <w:trHeight w:val="384"/>
        </w:trPr>
        <w:tc>
          <w:tcPr>
            <w:tcW w:w="3910" w:type="dxa"/>
          </w:tcPr>
          <w:p w14:paraId="30B0A004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39" w:type="dxa"/>
          </w:tcPr>
          <w:p w14:paraId="02F78C7A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DD4E1AF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96" w:type="dxa"/>
          </w:tcPr>
          <w:p w14:paraId="1AE2EDB7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EC648B2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7DF8584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5120348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F851D4" w:rsidRPr="00C0233C" w14:paraId="64DA09B3" w14:textId="77777777" w:rsidTr="008A2E70">
        <w:trPr>
          <w:trHeight w:val="384"/>
        </w:trPr>
        <w:tc>
          <w:tcPr>
            <w:tcW w:w="3910" w:type="dxa"/>
          </w:tcPr>
          <w:p w14:paraId="72240D34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9" w:type="dxa"/>
          </w:tcPr>
          <w:p w14:paraId="6C1B7E2C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5C4489B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  <w:tc>
          <w:tcPr>
            <w:tcW w:w="296" w:type="dxa"/>
          </w:tcPr>
          <w:p w14:paraId="06224E6F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6D27AFFE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697A1E7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22AF3DC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</w:tr>
      <w:tr w:rsidR="00F851D4" w:rsidRPr="00C0233C" w14:paraId="20EC77A3" w14:textId="77777777" w:rsidTr="008A2E70">
        <w:trPr>
          <w:trHeight w:val="155"/>
        </w:trPr>
        <w:tc>
          <w:tcPr>
            <w:tcW w:w="3910" w:type="dxa"/>
          </w:tcPr>
          <w:p w14:paraId="1BB2FC82" w14:textId="77777777" w:rsidR="00F851D4" w:rsidRPr="00C0233C" w:rsidRDefault="00F851D4" w:rsidP="008A2E70">
            <w:pPr>
              <w:ind w:left="256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39" w:type="dxa"/>
          </w:tcPr>
          <w:p w14:paraId="3C8DD0F5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79616A8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FE1BB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  <w:tc>
          <w:tcPr>
            <w:tcW w:w="296" w:type="dxa"/>
          </w:tcPr>
          <w:p w14:paraId="64B38D56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742043E" w14:textId="77777777" w:rsidR="00F851D4" w:rsidRPr="00C0233C" w:rsidRDefault="00F851D4" w:rsidP="008A2E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A99CDC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7F371B2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5DA855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0FA9A9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</w:tr>
      <w:tr w:rsidR="00F851D4" w:rsidRPr="00C0233C" w14:paraId="103EB1EF" w14:textId="77777777" w:rsidTr="008A2E70">
        <w:trPr>
          <w:trHeight w:val="396"/>
        </w:trPr>
        <w:tc>
          <w:tcPr>
            <w:tcW w:w="3910" w:type="dxa"/>
          </w:tcPr>
          <w:p w14:paraId="2AB66762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39" w:type="dxa"/>
          </w:tcPr>
          <w:p w14:paraId="32A8D2CD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1ABBECB" w14:textId="77777777" w:rsidR="00F851D4" w:rsidRPr="00C0233C" w:rsidRDefault="00F851D4" w:rsidP="00315F03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38,526</w:t>
            </w:r>
          </w:p>
        </w:tc>
        <w:tc>
          <w:tcPr>
            <w:tcW w:w="296" w:type="dxa"/>
          </w:tcPr>
          <w:p w14:paraId="04C32DB1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EBC9EC4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4,627</w:t>
            </w:r>
          </w:p>
        </w:tc>
        <w:tc>
          <w:tcPr>
            <w:tcW w:w="274" w:type="dxa"/>
          </w:tcPr>
          <w:p w14:paraId="35239946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1BBE4A1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43,153</w:t>
            </w:r>
          </w:p>
        </w:tc>
      </w:tr>
      <w:tr w:rsidR="00F851D4" w:rsidRPr="00C0233C" w14:paraId="0E8E0472" w14:textId="77777777" w:rsidTr="008A2E70">
        <w:trPr>
          <w:trHeight w:val="384"/>
        </w:trPr>
        <w:tc>
          <w:tcPr>
            <w:tcW w:w="4149" w:type="dxa"/>
            <w:gridSpan w:val="2"/>
          </w:tcPr>
          <w:p w14:paraId="503CCF34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C023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0233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47.2)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7E5CC44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(18,187)</w:t>
            </w:r>
          </w:p>
        </w:tc>
        <w:tc>
          <w:tcPr>
            <w:tcW w:w="296" w:type="dxa"/>
          </w:tcPr>
          <w:p w14:paraId="55DA2664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CFFB46E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(2,184)</w:t>
            </w:r>
          </w:p>
        </w:tc>
        <w:tc>
          <w:tcPr>
            <w:tcW w:w="274" w:type="dxa"/>
          </w:tcPr>
          <w:p w14:paraId="68B99B3A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384F3E9" w14:textId="77777777" w:rsidR="00F851D4" w:rsidRPr="00C0233C" w:rsidRDefault="00F851D4" w:rsidP="0073077D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(20,371)</w:t>
            </w:r>
          </w:p>
        </w:tc>
      </w:tr>
      <w:tr w:rsidR="00F851D4" w:rsidRPr="00C0233C" w14:paraId="47767F52" w14:textId="77777777" w:rsidTr="008A2E70">
        <w:trPr>
          <w:trHeight w:val="396"/>
        </w:trPr>
        <w:tc>
          <w:tcPr>
            <w:tcW w:w="3910" w:type="dxa"/>
          </w:tcPr>
          <w:p w14:paraId="794D31DF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9" w:type="dxa"/>
          </w:tcPr>
          <w:p w14:paraId="217F3B83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91AE20A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20,339</w:t>
            </w:r>
          </w:p>
        </w:tc>
        <w:tc>
          <w:tcPr>
            <w:tcW w:w="296" w:type="dxa"/>
          </w:tcPr>
          <w:p w14:paraId="075E5E1F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A4D7F7D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2,443</w:t>
            </w:r>
          </w:p>
        </w:tc>
        <w:tc>
          <w:tcPr>
            <w:tcW w:w="274" w:type="dxa"/>
          </w:tcPr>
          <w:p w14:paraId="1A20A90B" w14:textId="77777777" w:rsidR="00F851D4" w:rsidRPr="00C0233C" w:rsidRDefault="00F851D4" w:rsidP="00487BB4">
            <w:pPr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201BB2C" w14:textId="77777777" w:rsidR="00F851D4" w:rsidRPr="00C0233C" w:rsidRDefault="00F851D4" w:rsidP="0073077D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22,782</w:t>
            </w:r>
          </w:p>
        </w:tc>
      </w:tr>
      <w:tr w:rsidR="00F851D4" w:rsidRPr="00C0233C" w14:paraId="37A4AC73" w14:textId="77777777" w:rsidTr="008A2E70">
        <w:trPr>
          <w:trHeight w:val="396"/>
        </w:trPr>
        <w:tc>
          <w:tcPr>
            <w:tcW w:w="3910" w:type="dxa"/>
          </w:tcPr>
          <w:p w14:paraId="27FF3BD7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39" w:type="dxa"/>
          </w:tcPr>
          <w:p w14:paraId="05A772C9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3EB4E08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23,561</w:t>
            </w:r>
          </w:p>
        </w:tc>
        <w:tc>
          <w:tcPr>
            <w:tcW w:w="296" w:type="dxa"/>
          </w:tcPr>
          <w:p w14:paraId="751D478B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F4E9A00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(2,443)</w:t>
            </w:r>
          </w:p>
        </w:tc>
        <w:tc>
          <w:tcPr>
            <w:tcW w:w="274" w:type="dxa"/>
          </w:tcPr>
          <w:p w14:paraId="0576F19B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F1F87AC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21,118</w:t>
            </w:r>
          </w:p>
        </w:tc>
      </w:tr>
      <w:tr w:rsidR="00F851D4" w:rsidRPr="00C0233C" w14:paraId="6010F19D" w14:textId="77777777" w:rsidTr="00BD2792">
        <w:trPr>
          <w:trHeight w:val="396"/>
        </w:trPr>
        <w:tc>
          <w:tcPr>
            <w:tcW w:w="3910" w:type="dxa"/>
          </w:tcPr>
          <w:p w14:paraId="43787EE2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9" w:type="dxa"/>
          </w:tcPr>
          <w:p w14:paraId="00A88C68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D1F1F43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  <w:tc>
          <w:tcPr>
            <w:tcW w:w="296" w:type="dxa"/>
          </w:tcPr>
          <w:p w14:paraId="0DFF3100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2077BE9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941E2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7DD14354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</w:tr>
      <w:tr w:rsidR="00BD2792" w:rsidRPr="00C0233C" w14:paraId="03A3E817" w14:textId="77777777" w:rsidTr="00BD2792">
        <w:trPr>
          <w:trHeight w:val="20"/>
        </w:trPr>
        <w:tc>
          <w:tcPr>
            <w:tcW w:w="3910" w:type="dxa"/>
          </w:tcPr>
          <w:p w14:paraId="0337C79D" w14:textId="77777777" w:rsidR="00BD2792" w:rsidRPr="00C0233C" w:rsidRDefault="00BD2792" w:rsidP="008A2E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F177BA" w14:textId="77777777" w:rsidR="00BD2792" w:rsidRPr="00C0233C" w:rsidRDefault="00BD2792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038ADC10" w14:textId="77777777" w:rsidR="00BD2792" w:rsidRPr="00C0233C" w:rsidRDefault="00BD2792" w:rsidP="00F851D4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96" w:type="dxa"/>
          </w:tcPr>
          <w:p w14:paraId="012912DB" w14:textId="77777777" w:rsidR="00BD2792" w:rsidRPr="00C0233C" w:rsidRDefault="00BD2792" w:rsidP="008A2E70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1FC50226" w14:textId="77777777" w:rsidR="00BD2792" w:rsidRPr="00C0233C" w:rsidRDefault="00BD2792" w:rsidP="008A2E70">
            <w:pPr>
              <w:pStyle w:val="NoSpacing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4" w:type="dxa"/>
          </w:tcPr>
          <w:p w14:paraId="63F0342F" w14:textId="77777777" w:rsidR="00BD2792" w:rsidRPr="00C0233C" w:rsidRDefault="00BD2792" w:rsidP="008A2E70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110EE640" w14:textId="77777777" w:rsidR="00BD2792" w:rsidRPr="00C0233C" w:rsidRDefault="00BD2792" w:rsidP="00F851D4">
            <w:pPr>
              <w:pStyle w:val="NoSpacing"/>
              <w:tabs>
                <w:tab w:val="decimal" w:pos="1229"/>
              </w:tabs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F851D4" w:rsidRPr="00C0233C" w14:paraId="1F91CE83" w14:textId="77777777" w:rsidTr="008A2E70">
        <w:trPr>
          <w:trHeight w:val="384"/>
        </w:trPr>
        <w:tc>
          <w:tcPr>
            <w:tcW w:w="3910" w:type="dxa"/>
          </w:tcPr>
          <w:p w14:paraId="7D72160A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เงินสดสุทธิที่ได้มาจากการซื้อบริษัทย่อย</w:t>
            </w:r>
          </w:p>
        </w:tc>
        <w:tc>
          <w:tcPr>
            <w:tcW w:w="239" w:type="dxa"/>
          </w:tcPr>
          <w:p w14:paraId="1CC46B1B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64DACD2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5CEBCF1A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5D74F7FA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B5A225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BE51CE1" w14:textId="77777777" w:rsidR="00F851D4" w:rsidRPr="00C0233C" w:rsidRDefault="00F851D4" w:rsidP="00487BB4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F851D4" w:rsidRPr="00C0233C" w14:paraId="622E69BC" w14:textId="77777777" w:rsidTr="008A2E70">
        <w:trPr>
          <w:trHeight w:val="384"/>
        </w:trPr>
        <w:tc>
          <w:tcPr>
            <w:tcW w:w="3910" w:type="dxa"/>
          </w:tcPr>
          <w:p w14:paraId="37AC4B49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39" w:type="dxa"/>
          </w:tcPr>
          <w:p w14:paraId="67D1053C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8C2C735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  <w:tc>
          <w:tcPr>
            <w:tcW w:w="296" w:type="dxa"/>
          </w:tcPr>
          <w:p w14:paraId="4361121F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E010F3E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9B2B184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750CF53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F851D4" w:rsidRPr="00C0233C" w14:paraId="27C8FE20" w14:textId="77777777" w:rsidTr="008A2E70">
        <w:trPr>
          <w:trHeight w:val="409"/>
        </w:trPr>
        <w:tc>
          <w:tcPr>
            <w:tcW w:w="3910" w:type="dxa"/>
          </w:tcPr>
          <w:p w14:paraId="299B2F2F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9" w:type="dxa"/>
          </w:tcPr>
          <w:p w14:paraId="416DE867" w14:textId="77777777" w:rsidR="00F851D4" w:rsidRPr="00C0233C" w:rsidRDefault="00F851D4" w:rsidP="008A2E70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0799874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  <w:tc>
          <w:tcPr>
            <w:tcW w:w="296" w:type="dxa"/>
          </w:tcPr>
          <w:p w14:paraId="43DA563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A2B0933" w14:textId="77777777" w:rsidR="00F851D4" w:rsidRPr="00C0233C" w:rsidRDefault="00F851D4" w:rsidP="008A2E70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0CB55B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12963702" w14:textId="77777777" w:rsidR="00F851D4" w:rsidRPr="00C0233C" w:rsidRDefault="00F851D4" w:rsidP="00487BB4">
            <w:pPr>
              <w:tabs>
                <w:tab w:val="decimal" w:pos="96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1F2A51E8" w14:textId="2A596DE9" w:rsidR="00E9156B" w:rsidRPr="00C0233C" w:rsidRDefault="00E9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045992A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ค่าความนิยมส่วนใหญ่เนื่องมาจากทักษะและความสามารถทางเทคนิคในการทำงานของบริษัท เกรซ วอเทอร์ เมด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ในธุรกิจผลิตและจำหน่ายน้ำยาและอุปกรณ์ที่เกี่ยวกับการฟอกไต ทั้งนี้ไม่มีค่าความนิยมที่คาดว่าจะนำมาหักเป็นค่าใช้จ่ายทางภาษีเงินได้</w:t>
      </w:r>
    </w:p>
    <w:p w14:paraId="0AF4B376" w14:textId="25FAF1DF" w:rsidR="00E9156B" w:rsidRPr="00C0233C" w:rsidRDefault="00E9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5600CB" w14:textId="77777777" w:rsidR="004D2275" w:rsidRPr="00C0233C" w:rsidRDefault="004D2275" w:rsidP="0019550D">
      <w:pPr>
        <w:pStyle w:val="FSContent"/>
        <w:numPr>
          <w:ilvl w:val="0"/>
          <w:numId w:val="19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0233C">
        <w:rPr>
          <w:rFonts w:asciiTheme="majorBidi" w:hAnsiTheme="majorBidi" w:cstheme="majorBidi"/>
          <w:i/>
          <w:iCs/>
          <w:cs/>
          <w:lang w:val="en-US"/>
        </w:rPr>
        <w:t>บริษัท วารี เมดิคอล จำกัด</w:t>
      </w:r>
    </w:p>
    <w:p w14:paraId="3B6944B0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507CDEB7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49318028"/>
      <w:r w:rsidRPr="00C0233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23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บริษัท เกรซ วอเทอร์ เมด จำกัด ซึ่งเป็นบริษัทย่อยของบริษัท ได้ดำเนินการซื้อหุ้นสามัญของบริษัท วารี เมดิคอล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ซึ่งเป็นผู้ผลิตและจำหน่ายระบบน้ำบริสุทธิ์เพื่อใช้ในอุตสาหกรรม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4</w:t>
      </w:r>
      <w:r w:rsidRPr="00C0233C">
        <w:rPr>
          <w:rFonts w:asciiTheme="majorBidi" w:hAnsiTheme="majorBidi" w:cstheme="majorBidi"/>
          <w:sz w:val="30"/>
          <w:szCs w:val="30"/>
        </w:rPr>
        <w:t xml:space="preserve">,999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หุ้นในราคาหุ้นละ </w:t>
      </w:r>
      <w:r w:rsidRPr="00C0233C">
        <w:rPr>
          <w:rFonts w:asciiTheme="majorBidi" w:hAnsiTheme="majorBidi" w:cstheme="majorBidi"/>
          <w:sz w:val="30"/>
          <w:szCs w:val="30"/>
        </w:rPr>
        <w:t xml:space="preserve">3,760.8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C0233C">
        <w:rPr>
          <w:rFonts w:asciiTheme="majorBidi" w:hAnsiTheme="majorBidi" w:cstheme="majorBidi"/>
          <w:sz w:val="30"/>
          <w:szCs w:val="30"/>
        </w:rPr>
        <w:t xml:space="preserve">18.8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0233C">
        <w:rPr>
          <w:rFonts w:asciiTheme="majorBidi" w:hAnsiTheme="majorBidi" w:cstheme="majorBidi"/>
          <w:sz w:val="30"/>
          <w:szCs w:val="30"/>
        </w:rPr>
        <w:t>99.9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 </w:t>
      </w:r>
    </w:p>
    <w:bookmarkEnd w:id="4"/>
    <w:p w14:paraId="6178F6F5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3D99A051" w14:textId="27C6757B" w:rsidR="00C21985" w:rsidRPr="00C0233C" w:rsidRDefault="00C2198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C0233C">
        <w:rPr>
          <w:rFonts w:asciiTheme="majorBidi" w:hAnsiTheme="majorBidi" w:cstheme="majorBidi"/>
          <w:sz w:val="30"/>
          <w:szCs w:val="30"/>
        </w:rPr>
        <w:t>31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บริษัท วารี เมดิคอล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มีรายได้และ</w:t>
      </w:r>
      <w:r w:rsidR="004C3700" w:rsidRPr="00C0233C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สุทธิเป็นจำนวนเงิน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10.</w:t>
      </w:r>
      <w:r w:rsidR="00D704DB" w:rsidRPr="00C0233C">
        <w:rPr>
          <w:rFonts w:asciiTheme="majorBidi" w:hAnsiTheme="majorBidi" w:cstheme="majorBidi"/>
          <w:sz w:val="30"/>
          <w:szCs w:val="30"/>
        </w:rPr>
        <w:t>9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4C3700" w:rsidRPr="00C0233C">
        <w:rPr>
          <w:rFonts w:asciiTheme="majorBidi" w:hAnsiTheme="majorBidi" w:cstheme="majorBidi"/>
          <w:sz w:val="30"/>
          <w:szCs w:val="30"/>
        </w:rPr>
        <w:t>0.2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15.</w:t>
      </w:r>
      <w:r w:rsidR="00404A71" w:rsidRPr="00C0233C">
        <w:rPr>
          <w:rFonts w:asciiTheme="majorBidi" w:hAnsiTheme="majorBidi" w:cstheme="majorBidi"/>
          <w:sz w:val="30"/>
          <w:szCs w:val="30"/>
        </w:rPr>
        <w:t>4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และกำไ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C0233C">
        <w:rPr>
          <w:rFonts w:asciiTheme="majorBidi" w:hAnsiTheme="majorBidi" w:cstheme="majorBidi"/>
          <w:sz w:val="30"/>
          <w:szCs w:val="30"/>
          <w:cs/>
        </w:rPr>
        <w:t>รวมสำหรับ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3700" w:rsidRPr="00C0233C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0.</w:t>
      </w:r>
      <w:r w:rsidR="004C3700" w:rsidRPr="00C0233C">
        <w:rPr>
          <w:rFonts w:asciiTheme="majorBidi" w:hAnsiTheme="majorBidi" w:cstheme="majorBidi"/>
          <w:sz w:val="30"/>
          <w:szCs w:val="30"/>
        </w:rPr>
        <w:t>0</w:t>
      </w:r>
      <w:r w:rsidR="009551B8" w:rsidRPr="00C0233C">
        <w:rPr>
          <w:rFonts w:asciiTheme="majorBidi" w:hAnsiTheme="majorBidi" w:cstheme="majorBidi"/>
          <w:sz w:val="30"/>
          <w:szCs w:val="30"/>
        </w:rPr>
        <w:t>5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นั้นได้เกิดขึ้นตั้งแต่วันที่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</w:p>
    <w:p w14:paraId="4F59B3CA" w14:textId="271DCDE2" w:rsidR="00527731" w:rsidRPr="00C0233C" w:rsidRDefault="0052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D994D6" w14:textId="31485D2A" w:rsidR="00F851D4" w:rsidRPr="00C0233C" w:rsidRDefault="00F851D4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lastRenderedPageBreak/>
        <w:t xml:space="preserve">ในเดือนมีนาคม </w:t>
      </w:r>
      <w:r w:rsidRPr="00C0233C">
        <w:rPr>
          <w:rFonts w:asciiTheme="majorBidi" w:hAnsiTheme="majorBidi" w:cstheme="majorBidi"/>
          <w:sz w:val="30"/>
          <w:szCs w:val="30"/>
        </w:rPr>
        <w:t xml:space="preserve">2567 </w:t>
      </w:r>
      <w:r w:rsidRPr="00C0233C">
        <w:rPr>
          <w:rFonts w:asciiTheme="majorBidi" w:hAnsiTheme="majorBidi"/>
          <w:sz w:val="30"/>
          <w:szCs w:val="30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2A146612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41"/>
        <w:gridCol w:w="1429"/>
        <w:gridCol w:w="253"/>
        <w:gridCol w:w="1317"/>
        <w:gridCol w:w="282"/>
        <w:gridCol w:w="1518"/>
      </w:tblGrid>
      <w:tr w:rsidR="00F851D4" w:rsidRPr="00C0233C" w14:paraId="24E7481B" w14:textId="77777777" w:rsidTr="008A2E70">
        <w:trPr>
          <w:trHeight w:val="404"/>
          <w:tblHeader/>
        </w:trPr>
        <w:tc>
          <w:tcPr>
            <w:tcW w:w="3870" w:type="dxa"/>
            <w:vAlign w:val="bottom"/>
          </w:tcPr>
          <w:p w14:paraId="1730F57D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41" w:type="dxa"/>
          </w:tcPr>
          <w:p w14:paraId="4C468D55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49A8D650" w14:textId="77777777" w:rsidR="00F851D4" w:rsidRPr="00C0233C" w:rsidRDefault="00F851D4" w:rsidP="008A2E7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6D328C22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53" w:type="dxa"/>
            <w:vAlign w:val="bottom"/>
          </w:tcPr>
          <w:p w14:paraId="4736E2B9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1FA49C1D" w14:textId="77777777" w:rsidR="00F851D4" w:rsidRPr="00C0233C" w:rsidRDefault="00F851D4" w:rsidP="008A2E7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2" w:type="dxa"/>
          </w:tcPr>
          <w:p w14:paraId="0905D443" w14:textId="77777777" w:rsidR="00F851D4" w:rsidRPr="00C0233C" w:rsidRDefault="00F851D4" w:rsidP="008A2E7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3FACCC02" w14:textId="77777777" w:rsidR="00F851D4" w:rsidRPr="00C0233C" w:rsidRDefault="00F851D4" w:rsidP="008A2E7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631B2F02" w14:textId="77777777" w:rsidR="00F851D4" w:rsidRPr="00C0233C" w:rsidRDefault="00F851D4" w:rsidP="008A2E7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</w:tr>
      <w:tr w:rsidR="00F851D4" w:rsidRPr="00C0233C" w14:paraId="61C6DAA9" w14:textId="77777777" w:rsidTr="008A2E70">
        <w:trPr>
          <w:trHeight w:val="404"/>
          <w:tblHeader/>
        </w:trPr>
        <w:tc>
          <w:tcPr>
            <w:tcW w:w="3870" w:type="dxa"/>
          </w:tcPr>
          <w:p w14:paraId="57C5E842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E6C0B82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9" w:type="dxa"/>
            <w:gridSpan w:val="5"/>
          </w:tcPr>
          <w:p w14:paraId="72026AC4" w14:textId="77777777" w:rsidR="00F851D4" w:rsidRPr="00C0233C" w:rsidRDefault="00F851D4" w:rsidP="008A2E70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51D4" w:rsidRPr="00C0233C" w14:paraId="69DD29F2" w14:textId="77777777" w:rsidTr="008A2E70">
        <w:trPr>
          <w:trHeight w:val="78"/>
        </w:trPr>
        <w:tc>
          <w:tcPr>
            <w:tcW w:w="3870" w:type="dxa"/>
          </w:tcPr>
          <w:p w14:paraId="24BF702B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5F3EF53D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D531A47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4823C599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F605414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D864068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3261B803" w14:textId="77777777" w:rsidR="00F851D4" w:rsidRPr="00C0233C" w:rsidRDefault="00F851D4" w:rsidP="006C45A9">
            <w:pPr>
              <w:tabs>
                <w:tab w:val="decimal" w:pos="1230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851D4" w:rsidRPr="00C0233C" w14:paraId="2255F290" w14:textId="77777777" w:rsidTr="008A2E70">
        <w:trPr>
          <w:trHeight w:val="392"/>
        </w:trPr>
        <w:tc>
          <w:tcPr>
            <w:tcW w:w="3870" w:type="dxa"/>
          </w:tcPr>
          <w:p w14:paraId="649F2777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48B9F86A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17BE1D6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253" w:type="dxa"/>
          </w:tcPr>
          <w:p w14:paraId="289394BA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40BD7013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E814DD6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193E8C8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F851D4" w:rsidRPr="00C0233C" w14:paraId="33073A4F" w14:textId="77777777" w:rsidTr="008A2E70">
        <w:trPr>
          <w:trHeight w:val="404"/>
        </w:trPr>
        <w:tc>
          <w:tcPr>
            <w:tcW w:w="3870" w:type="dxa"/>
          </w:tcPr>
          <w:p w14:paraId="564730BD" w14:textId="422EA07F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8B23B4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41" w:type="dxa"/>
          </w:tcPr>
          <w:p w14:paraId="0425B15F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512381E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253" w:type="dxa"/>
          </w:tcPr>
          <w:p w14:paraId="16FFAFFE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A0F559F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954B75C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20B3543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F851D4" w:rsidRPr="00C0233C" w14:paraId="2D4AC644" w14:textId="77777777" w:rsidTr="008A2E70">
        <w:trPr>
          <w:trHeight w:val="392"/>
        </w:trPr>
        <w:tc>
          <w:tcPr>
            <w:tcW w:w="3870" w:type="dxa"/>
          </w:tcPr>
          <w:p w14:paraId="3754C2FD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1" w:type="dxa"/>
          </w:tcPr>
          <w:p w14:paraId="49C93907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79DA892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253" w:type="dxa"/>
          </w:tcPr>
          <w:p w14:paraId="0658B984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4D1B394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BE2F833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5D58A8A6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F851D4" w:rsidRPr="00C0233C" w14:paraId="33B07493" w14:textId="77777777" w:rsidTr="008A2E70">
        <w:trPr>
          <w:trHeight w:val="392"/>
        </w:trPr>
        <w:tc>
          <w:tcPr>
            <w:tcW w:w="3870" w:type="dxa"/>
          </w:tcPr>
          <w:p w14:paraId="28A4F001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5A980CE9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634297A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253" w:type="dxa"/>
          </w:tcPr>
          <w:p w14:paraId="6A27F733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A433D1E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82" w:type="dxa"/>
          </w:tcPr>
          <w:p w14:paraId="208C565B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2D9AC36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</w:tr>
      <w:tr w:rsidR="00F851D4" w:rsidRPr="00C0233C" w14:paraId="0F8099CE" w14:textId="77777777" w:rsidTr="008A2E70">
        <w:trPr>
          <w:trHeight w:val="392"/>
        </w:trPr>
        <w:tc>
          <w:tcPr>
            <w:tcW w:w="3870" w:type="dxa"/>
          </w:tcPr>
          <w:p w14:paraId="137506E5" w14:textId="35194064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  <w:r w:rsidR="00106B50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3F1065" w:rsidRPr="00C0233C">
              <w:rPr>
                <w:rFonts w:asciiTheme="majorBidi" w:hAnsiTheme="majorBidi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241" w:type="dxa"/>
          </w:tcPr>
          <w:p w14:paraId="0B962A5B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AE38A27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637AA46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408C0A6F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  <w:tc>
          <w:tcPr>
            <w:tcW w:w="282" w:type="dxa"/>
          </w:tcPr>
          <w:p w14:paraId="57791758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5B816EB2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</w:tr>
      <w:tr w:rsidR="00F851D4" w:rsidRPr="00C0233C" w14:paraId="381400D1" w14:textId="77777777" w:rsidTr="008A2E70">
        <w:trPr>
          <w:trHeight w:val="392"/>
        </w:trPr>
        <w:tc>
          <w:tcPr>
            <w:tcW w:w="3870" w:type="dxa"/>
          </w:tcPr>
          <w:p w14:paraId="53991FF8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1" w:type="dxa"/>
          </w:tcPr>
          <w:p w14:paraId="346C4669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8D5F167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3" w:type="dxa"/>
          </w:tcPr>
          <w:p w14:paraId="029ACC4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79C24DA" w14:textId="77777777" w:rsidR="00F851D4" w:rsidRPr="00C0233C" w:rsidRDefault="00F851D4" w:rsidP="00F851D4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82" w:type="dxa"/>
          </w:tcPr>
          <w:p w14:paraId="0C3E7D3E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545766EA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1D4" w:rsidRPr="00C0233C" w14:paraId="643D4D5D" w14:textId="77777777" w:rsidTr="008A2E70">
        <w:trPr>
          <w:trHeight w:val="392"/>
        </w:trPr>
        <w:tc>
          <w:tcPr>
            <w:tcW w:w="3870" w:type="dxa"/>
          </w:tcPr>
          <w:p w14:paraId="727034C1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5A4C05B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C7440CC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253" w:type="dxa"/>
          </w:tcPr>
          <w:p w14:paraId="02E68E81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1F5ADC6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91866A4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282666AA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F851D4" w:rsidRPr="00C0233C" w14:paraId="09A75889" w14:textId="77777777" w:rsidTr="008A2E70">
        <w:trPr>
          <w:trHeight w:val="392"/>
        </w:trPr>
        <w:tc>
          <w:tcPr>
            <w:tcW w:w="3870" w:type="dxa"/>
          </w:tcPr>
          <w:p w14:paraId="1ECDDF2D" w14:textId="6A707CDD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8B23B4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41" w:type="dxa"/>
          </w:tcPr>
          <w:p w14:paraId="5AF77486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23E14D7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  <w:tc>
          <w:tcPr>
            <w:tcW w:w="253" w:type="dxa"/>
          </w:tcPr>
          <w:p w14:paraId="02B265F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0FF1AEA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5B8367D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270F1BB9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F851D4" w:rsidRPr="00C0233C" w14:paraId="2E327D5A" w14:textId="77777777" w:rsidTr="008A2E70">
        <w:trPr>
          <w:trHeight w:val="404"/>
        </w:trPr>
        <w:tc>
          <w:tcPr>
            <w:tcW w:w="3870" w:type="dxa"/>
          </w:tcPr>
          <w:p w14:paraId="73FC2874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41" w:type="dxa"/>
          </w:tcPr>
          <w:p w14:paraId="2BA8DC2F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813BC3D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  <w:tc>
          <w:tcPr>
            <w:tcW w:w="253" w:type="dxa"/>
          </w:tcPr>
          <w:p w14:paraId="7829165F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B4C2CC7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45EA849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E6AB1C5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F851D4" w:rsidRPr="00C0233C" w14:paraId="5E320C93" w14:textId="77777777" w:rsidTr="008A2E70">
        <w:trPr>
          <w:trHeight w:val="404"/>
        </w:trPr>
        <w:tc>
          <w:tcPr>
            <w:tcW w:w="3870" w:type="dxa"/>
          </w:tcPr>
          <w:p w14:paraId="61FFB4AB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1" w:type="dxa"/>
          </w:tcPr>
          <w:p w14:paraId="29C2EF32" w14:textId="77777777" w:rsidR="00F851D4" w:rsidRPr="00C0233C" w:rsidRDefault="00F851D4" w:rsidP="008A2E7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65F1A4C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98093DF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4B5D00A" w14:textId="77777777" w:rsidR="00F851D4" w:rsidRPr="00C0233C" w:rsidRDefault="00F851D4" w:rsidP="00F851D4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  <w:tc>
          <w:tcPr>
            <w:tcW w:w="282" w:type="dxa"/>
          </w:tcPr>
          <w:p w14:paraId="5DFAFD8D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0DDF5F9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</w:tr>
      <w:tr w:rsidR="00F851D4" w:rsidRPr="00C0233C" w14:paraId="40AF1BFE" w14:textId="77777777" w:rsidTr="008A2E70">
        <w:trPr>
          <w:trHeight w:val="404"/>
        </w:trPr>
        <w:tc>
          <w:tcPr>
            <w:tcW w:w="3870" w:type="dxa"/>
          </w:tcPr>
          <w:p w14:paraId="4119494E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41" w:type="dxa"/>
          </w:tcPr>
          <w:p w14:paraId="021E1BD8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581ECD2A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5,543</w:t>
            </w:r>
          </w:p>
        </w:tc>
        <w:tc>
          <w:tcPr>
            <w:tcW w:w="253" w:type="dxa"/>
          </w:tcPr>
          <w:p w14:paraId="30B197BB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816B8C0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</w:t>
            </w:r>
          </w:p>
        </w:tc>
        <w:tc>
          <w:tcPr>
            <w:tcW w:w="282" w:type="dxa"/>
          </w:tcPr>
          <w:p w14:paraId="0ABA7319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2DDE354A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7,368</w:t>
            </w:r>
          </w:p>
        </w:tc>
      </w:tr>
      <w:tr w:rsidR="00F851D4" w:rsidRPr="00C0233C" w14:paraId="2E6574E2" w14:textId="77777777" w:rsidTr="008A2E70">
        <w:trPr>
          <w:trHeight w:val="392"/>
        </w:trPr>
        <w:tc>
          <w:tcPr>
            <w:tcW w:w="4111" w:type="dxa"/>
            <w:gridSpan w:val="2"/>
          </w:tcPr>
          <w:p w14:paraId="18D1BD63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C023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(ร้อยละ </w:t>
            </w:r>
            <w:r w:rsidRPr="00C023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0.02)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15B37D6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3" w:type="dxa"/>
          </w:tcPr>
          <w:p w14:paraId="6379E169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5C95CB9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8F70E68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28F08685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851D4" w:rsidRPr="00C0233C" w14:paraId="7391DAC7" w14:textId="77777777" w:rsidTr="008A2E70">
        <w:trPr>
          <w:trHeight w:val="404"/>
        </w:trPr>
        <w:tc>
          <w:tcPr>
            <w:tcW w:w="3870" w:type="dxa"/>
          </w:tcPr>
          <w:p w14:paraId="0541D068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1" w:type="dxa"/>
          </w:tcPr>
          <w:p w14:paraId="48E4D223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D5E76F0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5,542</w:t>
            </w:r>
          </w:p>
        </w:tc>
        <w:tc>
          <w:tcPr>
            <w:tcW w:w="253" w:type="dxa"/>
          </w:tcPr>
          <w:p w14:paraId="7C059014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7C75469F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</w:t>
            </w:r>
          </w:p>
        </w:tc>
        <w:tc>
          <w:tcPr>
            <w:tcW w:w="282" w:type="dxa"/>
          </w:tcPr>
          <w:p w14:paraId="3A234F9A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77B19AF0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7,367</w:t>
            </w:r>
          </w:p>
        </w:tc>
      </w:tr>
      <w:tr w:rsidR="00F851D4" w:rsidRPr="00C0233C" w14:paraId="65D0A1E4" w14:textId="77777777" w:rsidTr="008A2E70">
        <w:trPr>
          <w:trHeight w:val="404"/>
        </w:trPr>
        <w:tc>
          <w:tcPr>
            <w:tcW w:w="3870" w:type="dxa"/>
          </w:tcPr>
          <w:p w14:paraId="3D82EC38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41" w:type="dxa"/>
          </w:tcPr>
          <w:p w14:paraId="62ACF7C9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0AAB2E3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13,258</w:t>
            </w:r>
          </w:p>
        </w:tc>
        <w:tc>
          <w:tcPr>
            <w:tcW w:w="253" w:type="dxa"/>
          </w:tcPr>
          <w:p w14:paraId="4F9D7246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6635D007" w14:textId="77777777" w:rsidR="00F851D4" w:rsidRPr="00C0233C" w:rsidRDefault="00F851D4" w:rsidP="00F851D4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(1,825)</w:t>
            </w:r>
          </w:p>
        </w:tc>
        <w:tc>
          <w:tcPr>
            <w:tcW w:w="282" w:type="dxa"/>
          </w:tcPr>
          <w:p w14:paraId="397A8C43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D63B983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11,433</w:t>
            </w:r>
          </w:p>
        </w:tc>
      </w:tr>
      <w:tr w:rsidR="00F851D4" w:rsidRPr="00C0233C" w14:paraId="404AB507" w14:textId="77777777" w:rsidTr="008A2E70">
        <w:trPr>
          <w:trHeight w:val="392"/>
        </w:trPr>
        <w:tc>
          <w:tcPr>
            <w:tcW w:w="3870" w:type="dxa"/>
          </w:tcPr>
          <w:p w14:paraId="0FDF96BA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1" w:type="dxa"/>
          </w:tcPr>
          <w:p w14:paraId="0FA60A75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FEBD669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  <w:tc>
          <w:tcPr>
            <w:tcW w:w="253" w:type="dxa"/>
          </w:tcPr>
          <w:p w14:paraId="458D64EB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C655F11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7FCE4E5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7BE5F73C" w14:textId="77777777" w:rsidR="00F851D4" w:rsidRPr="00C0233C" w:rsidRDefault="00F851D4" w:rsidP="006C45A9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F851D4" w:rsidRPr="00C0233C" w14:paraId="334B4DE1" w14:textId="77777777" w:rsidTr="00820C8A">
        <w:trPr>
          <w:trHeight w:val="50"/>
        </w:trPr>
        <w:tc>
          <w:tcPr>
            <w:tcW w:w="3870" w:type="dxa"/>
          </w:tcPr>
          <w:p w14:paraId="0D0FADAE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D86A169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20EB11A3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7510618B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7" w:type="dxa"/>
          </w:tcPr>
          <w:p w14:paraId="107B0EB4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2" w:type="dxa"/>
          </w:tcPr>
          <w:p w14:paraId="5BEFD6F2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8" w:type="dxa"/>
          </w:tcPr>
          <w:p w14:paraId="1B15EDAA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51D4" w:rsidRPr="00C0233C" w14:paraId="4E30CC55" w14:textId="77777777" w:rsidTr="008A2E70">
        <w:trPr>
          <w:trHeight w:val="392"/>
        </w:trPr>
        <w:tc>
          <w:tcPr>
            <w:tcW w:w="3870" w:type="dxa"/>
          </w:tcPr>
          <w:p w14:paraId="6AF77046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41" w:type="dxa"/>
          </w:tcPr>
          <w:p w14:paraId="319B2ED5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606F88" w14:textId="77777777" w:rsidR="00F851D4" w:rsidRPr="00C0233C" w:rsidRDefault="00F851D4" w:rsidP="00F851D4">
            <w:pPr>
              <w:tabs>
                <w:tab w:val="decimal" w:pos="132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73A37930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16D1CE6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1FA8423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2AC11B9" w14:textId="77777777" w:rsidR="00F851D4" w:rsidRPr="00C0233C" w:rsidRDefault="00F851D4" w:rsidP="006C45A9">
            <w:pPr>
              <w:tabs>
                <w:tab w:val="decimal" w:pos="1230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851D4" w:rsidRPr="00C0233C" w14:paraId="49C2F9A1" w14:textId="77777777" w:rsidTr="008A2E70">
        <w:trPr>
          <w:trHeight w:val="404"/>
        </w:trPr>
        <w:tc>
          <w:tcPr>
            <w:tcW w:w="3870" w:type="dxa"/>
          </w:tcPr>
          <w:p w14:paraId="411BC8E6" w14:textId="77777777" w:rsidR="00F851D4" w:rsidRPr="00C0233C" w:rsidRDefault="00F851D4" w:rsidP="008A2E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41" w:type="dxa"/>
          </w:tcPr>
          <w:p w14:paraId="61F6E83C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83826FA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  <w:tc>
          <w:tcPr>
            <w:tcW w:w="253" w:type="dxa"/>
          </w:tcPr>
          <w:p w14:paraId="7D3C3536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09D24425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28CE5BA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25609CE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</w:tr>
      <w:tr w:rsidR="00F851D4" w:rsidRPr="00C0233C" w14:paraId="5845AD16" w14:textId="77777777" w:rsidTr="008A2E70">
        <w:trPr>
          <w:trHeight w:val="404"/>
        </w:trPr>
        <w:tc>
          <w:tcPr>
            <w:tcW w:w="3870" w:type="dxa"/>
          </w:tcPr>
          <w:p w14:paraId="57EF6E81" w14:textId="77777777" w:rsidR="00F851D4" w:rsidRPr="00C0233C" w:rsidRDefault="00F851D4" w:rsidP="008A2E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1" w:type="dxa"/>
          </w:tcPr>
          <w:p w14:paraId="176F1C9D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CA96D08" w14:textId="77777777" w:rsidR="00F851D4" w:rsidRPr="00C0233C" w:rsidRDefault="00F851D4" w:rsidP="00F851D4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  <w:tc>
          <w:tcPr>
            <w:tcW w:w="253" w:type="dxa"/>
          </w:tcPr>
          <w:p w14:paraId="2AC89603" w14:textId="77777777" w:rsidR="00F851D4" w:rsidRPr="00C0233C" w:rsidRDefault="00F851D4" w:rsidP="008A2E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6C2FBD37" w14:textId="77777777" w:rsidR="00F851D4" w:rsidRPr="00C0233C" w:rsidRDefault="00F851D4" w:rsidP="00F851D4">
            <w:pPr>
              <w:tabs>
                <w:tab w:val="decimal" w:pos="1329"/>
              </w:tabs>
              <w:ind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E7AD5CC" w14:textId="77777777" w:rsidR="00F851D4" w:rsidRPr="00C0233C" w:rsidRDefault="00F851D4" w:rsidP="008A2E70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4968E5D3" w14:textId="77777777" w:rsidR="00F851D4" w:rsidRPr="00C0233C" w:rsidRDefault="00F851D4" w:rsidP="006C45A9">
            <w:pPr>
              <w:tabs>
                <w:tab w:val="decimal" w:pos="1329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6AA0FBE5" w14:textId="77777777" w:rsidR="00BD2792" w:rsidRPr="00C0233C" w:rsidRDefault="00BD2792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BEC57" w14:textId="035EE5C2" w:rsidR="002B2CBD" w:rsidRPr="00C0233C" w:rsidRDefault="004D2275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ค่าความนิยมส่วนใหญ่เนื่องมาจากทักษะและความสามารถทางเทคนิคในการทำงานของบริษัท วารี เมดิคอล จำกัด ในธุรกิจผลิตและจำหน่ายระบบน้ำบริสุทธิ์เพื่อใช้ในอุตสาหกรรม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3E1AFE19" w14:textId="77777777" w:rsidR="00D27BED" w:rsidRPr="00C0233C" w:rsidRDefault="00D27BED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0F73D" w14:textId="77777777" w:rsidR="00DC7773" w:rsidRPr="00C0233C" w:rsidRDefault="00DC7773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59207" w14:textId="54C253F0" w:rsidR="00AE0BC5" w:rsidRPr="00C0233C" w:rsidRDefault="005D0651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มูลค่ายุติธรรมต่อไปนี้ได้พิจารณาโดยเกณฑ์การประมาณการ </w:t>
      </w:r>
    </w:p>
    <w:p w14:paraId="0183C529" w14:textId="579CD8FA" w:rsidR="00FD4332" w:rsidRPr="00C0233C" w:rsidRDefault="005D0651" w:rsidP="00FD4332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มูลค่ายุติธรรมของสินทรัพย์ไม่มีตัวตน</w:t>
      </w:r>
      <w:r w:rsidR="00106B50" w:rsidRPr="00C0233C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3F1065" w:rsidRPr="00C0233C">
        <w:rPr>
          <w:rFonts w:asciiTheme="majorBidi" w:hAnsiTheme="majorBidi" w:cs="Angsana New"/>
          <w:sz w:val="30"/>
          <w:szCs w:val="30"/>
          <w:cs/>
        </w:rPr>
        <w:t>นอกจากค่าความนิยม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t>(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ความสัมพันธ์ลูกค้าได้รับการพิจารณาโดยผู้ประเมินอิสระ</w:t>
      </w:r>
      <w:r w:rsidR="00DC7773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ซึ่งประเมินมูลค่าทรัพย์สินด้วยวิธีพิจารณารายได้</w:t>
      </w:r>
      <w:r w:rsidRPr="00C0233C">
        <w:rPr>
          <w:rFonts w:asciiTheme="majorBidi" w:hAnsiTheme="majorBidi" w:cstheme="majorBidi"/>
          <w:sz w:val="30"/>
          <w:szCs w:val="30"/>
        </w:rPr>
        <w:t xml:space="preserve"> (Income Approach)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ภายใต้วิธี </w:t>
      </w:r>
      <w:r w:rsidRPr="00C0233C">
        <w:rPr>
          <w:rFonts w:asciiTheme="majorBidi" w:hAnsiTheme="majorBidi" w:cstheme="majorBidi"/>
          <w:sz w:val="30"/>
          <w:szCs w:val="30"/>
        </w:rPr>
        <w:t xml:space="preserve">Multi </w:t>
      </w:r>
      <w:r w:rsidR="00F81C1D" w:rsidRPr="00C0233C">
        <w:rPr>
          <w:rFonts w:asciiTheme="majorBidi" w:hAnsiTheme="majorBidi" w:cstheme="majorBidi"/>
          <w:sz w:val="30"/>
          <w:szCs w:val="30"/>
        </w:rPr>
        <w:t>-</w:t>
      </w:r>
      <w:r w:rsidRPr="00C0233C">
        <w:rPr>
          <w:rFonts w:asciiTheme="majorBidi" w:hAnsiTheme="majorBidi" w:cstheme="majorBidi"/>
          <w:sz w:val="30"/>
          <w:szCs w:val="30"/>
        </w:rPr>
        <w:t xml:space="preserve"> period Excess Earnings Method (MEEM)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73EFC" w:rsidRPr="00C0233C">
        <w:rPr>
          <w:rFonts w:asciiTheme="majorBidi" w:hAnsiTheme="majorBidi" w:cstheme="majorBidi" w:hint="cs"/>
          <w:sz w:val="30"/>
          <w:szCs w:val="30"/>
          <w:cs/>
        </w:rPr>
        <w:t>อัตราคิดลดที่ใช้เป็นอัตราโดยประมาณอ้างอิงอัตราถัวเฉลี่ยถ่วงน้ำหนักของเงินลงทุน</w:t>
      </w:r>
      <w:r w:rsidR="00673BF7" w:rsidRPr="00C0233C">
        <w:rPr>
          <w:rFonts w:asciiTheme="majorBidi" w:hAnsiTheme="majorBidi" w:cstheme="majorBidi" w:hint="cs"/>
          <w:sz w:val="30"/>
          <w:szCs w:val="30"/>
          <w:cs/>
        </w:rPr>
        <w:t>ของธุรกิจ</w:t>
      </w:r>
    </w:p>
    <w:p w14:paraId="3B1CE8BF" w14:textId="37A2F452" w:rsidR="005D0651" w:rsidRPr="00C0233C" w:rsidRDefault="00F81C1D" w:rsidP="00FD4332">
      <w:pPr>
        <w:pStyle w:val="ListParagraph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ab/>
      </w:r>
    </w:p>
    <w:p w14:paraId="2B4F5083" w14:textId="77777777" w:rsidR="004D2275" w:rsidRPr="00C0233C" w:rsidRDefault="004D2275" w:rsidP="00FD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rPr>
          <w:rFonts w:asciiTheme="majorBidi" w:hAnsiTheme="majorBidi" w:cstheme="majorBidi"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1CD07E2B" w14:textId="77777777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05850387" w14:textId="14AE2DE0" w:rsidR="004D2275" w:rsidRPr="00C0233C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กลุ่มบริษัทมีค่าใช้จ่ายที่เกี่ยวข้องกับการซื้อบริษัท เกรซ วอเทอร์ เมด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และบริษัท วารี เมดิคอล จำกัด เป็นจำนวนเงิน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 xml:space="preserve">3.1 </w:t>
      </w:r>
      <w:r w:rsidRPr="00C0233C">
        <w:rPr>
          <w:rFonts w:asciiTheme="majorBidi" w:hAnsiTheme="majorBidi" w:cstheme="majorBidi"/>
          <w:sz w:val="30"/>
          <w:szCs w:val="30"/>
          <w:cs/>
        </w:rPr>
        <w:t>ล้านบาท โดยได้ถูกรวมอยู่ในต้นทุนที่เกี่ยวข้องกับการซื้อบริษัทย่อยในงบกำไรขาดทุนเบ็ดเสร็จรวม</w:t>
      </w:r>
      <w:r w:rsidR="00C21985" w:rsidRPr="00C0233C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C21985"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="00C21985" w:rsidRPr="00C023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21985" w:rsidRPr="00C0233C">
        <w:rPr>
          <w:rFonts w:asciiTheme="majorBidi" w:hAnsiTheme="majorBidi" w:cstheme="majorBidi"/>
          <w:sz w:val="30"/>
          <w:szCs w:val="30"/>
        </w:rPr>
        <w:t xml:space="preserve">2566 </w:t>
      </w:r>
      <w:r w:rsidRPr="00C0233C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</w:p>
    <w:p w14:paraId="332086C2" w14:textId="373CE668" w:rsidR="00B07399" w:rsidRPr="00C0233C" w:rsidRDefault="00B07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16BC2C6" w14:textId="07924CFF" w:rsidR="00F851D4" w:rsidRPr="00C0233C" w:rsidRDefault="00F851D4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233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การปรับปรุงงบการเงินงวดก่อน</w:t>
      </w:r>
    </w:p>
    <w:p w14:paraId="5AE50598" w14:textId="765E7377" w:rsidR="001B072C" w:rsidRPr="00C0233C" w:rsidRDefault="001B072C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2925ABC7" w14:textId="3C5AA05A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งบฐานะการเงินรวม ณ วันที่ </w:t>
      </w:r>
      <w:r w:rsidRPr="00C0233C">
        <w:rPr>
          <w:rFonts w:asciiTheme="majorBidi" w:hAnsiTheme="majorBidi"/>
          <w:sz w:val="30"/>
          <w:szCs w:val="30"/>
        </w:rPr>
        <w:t>31</w:t>
      </w:r>
      <w:r w:rsidRPr="00C0233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0233C">
        <w:rPr>
          <w:rFonts w:asciiTheme="majorBidi" w:hAnsiTheme="majorBidi"/>
          <w:sz w:val="30"/>
          <w:szCs w:val="30"/>
        </w:rPr>
        <w:t>2566</w:t>
      </w:r>
      <w:r w:rsidRPr="00C0233C">
        <w:rPr>
          <w:rFonts w:asciiTheme="majorBidi" w:hAnsiTheme="majorBidi"/>
          <w:sz w:val="30"/>
          <w:szCs w:val="30"/>
          <w:cs/>
        </w:rPr>
        <w:t xml:space="preserve"> และงบกำไรขาดทุนเบ็ดเสร็จรวมสำหรับ</w:t>
      </w:r>
      <w:r w:rsidRPr="00C0233C">
        <w:rPr>
          <w:rFonts w:asciiTheme="majorBidi" w:hAnsi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0233C">
        <w:rPr>
          <w:rFonts w:asciiTheme="majorBidi" w:hAnsiTheme="majorBidi"/>
          <w:sz w:val="30"/>
          <w:szCs w:val="30"/>
        </w:rPr>
        <w:t>31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hint="cs"/>
          <w:sz w:val="30"/>
          <w:szCs w:val="30"/>
          <w:cs/>
        </w:rPr>
        <w:t>ธันวาคม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sz w:val="30"/>
          <w:szCs w:val="30"/>
        </w:rPr>
        <w:t>2566</w:t>
      </w:r>
      <w:r w:rsidRPr="00C0233C">
        <w:rPr>
          <w:rFonts w:asciiTheme="majorBidi" w:hAnsiTheme="majorBidi"/>
          <w:sz w:val="30"/>
          <w:szCs w:val="30"/>
          <w:cs/>
        </w:rPr>
        <w:t xml:space="preserve"> ที่แสดงเปรียบเทียบอยู่ในงบการเงินนี้ ได้ถูกปรับปรุงจากงบการเงินที่ได้จัดทำไว้เดิม ซึ่งการปรับปรุงดังกล่าวเป็นไปตามเงื่อนไขการปรับปรุงบัญชีเกี่ยวกับการซื้อธุรกิจ ดังนี้</w:t>
      </w:r>
    </w:p>
    <w:p w14:paraId="32165F7F" w14:textId="3F9CF6E6" w:rsidR="00FD4332" w:rsidRPr="00C0233C" w:rsidRDefault="00FD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6066B3B" w14:textId="7FD1E3A0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ผลกระทบต่องบฐานะการเงินรวม ณ 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Pr="00C0233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0233C">
        <w:rPr>
          <w:rFonts w:asciiTheme="majorBidi" w:hAnsiTheme="majorBidi" w:cstheme="majorBidi"/>
          <w:sz w:val="30"/>
          <w:szCs w:val="30"/>
        </w:rPr>
        <w:t>2566</w:t>
      </w:r>
    </w:p>
    <w:p w14:paraId="299D84D2" w14:textId="77777777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620"/>
        <w:gridCol w:w="270"/>
        <w:gridCol w:w="1440"/>
        <w:gridCol w:w="270"/>
        <w:gridCol w:w="1350"/>
      </w:tblGrid>
      <w:tr w:rsidR="00F851D4" w:rsidRPr="00C0233C" w14:paraId="0CF76D03" w14:textId="77777777" w:rsidTr="007746A6">
        <w:trPr>
          <w:trHeight w:val="388"/>
          <w:tblHeader/>
        </w:trPr>
        <w:tc>
          <w:tcPr>
            <w:tcW w:w="4230" w:type="dxa"/>
          </w:tcPr>
          <w:p w14:paraId="40EAD81F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</w:tcPr>
          <w:p w14:paraId="0C72035B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51D4" w:rsidRPr="00C0233C" w14:paraId="6ED38265" w14:textId="77777777" w:rsidTr="007746A6">
        <w:trPr>
          <w:trHeight w:val="388"/>
          <w:tblHeader/>
        </w:trPr>
        <w:tc>
          <w:tcPr>
            <w:tcW w:w="4230" w:type="dxa"/>
          </w:tcPr>
          <w:p w14:paraId="0B1DD35A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241CD35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016A35DC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A0F6F6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0" w:type="dxa"/>
          </w:tcPr>
          <w:p w14:paraId="542F247E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97D502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851D4" w:rsidRPr="00C0233C" w14:paraId="46CCB283" w14:textId="77777777" w:rsidTr="007746A6">
        <w:trPr>
          <w:trHeight w:val="388"/>
          <w:tblHeader/>
        </w:trPr>
        <w:tc>
          <w:tcPr>
            <w:tcW w:w="4230" w:type="dxa"/>
          </w:tcPr>
          <w:p w14:paraId="433E4045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6348057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2C6B4F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E1DB082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440939E7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F221E" w14:textId="77777777" w:rsidR="00F851D4" w:rsidRPr="00C0233C" w:rsidRDefault="00F851D4" w:rsidP="008A2E70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16342325" w14:textId="77777777" w:rsidTr="007746A6">
        <w:trPr>
          <w:trHeight w:val="388"/>
        </w:trPr>
        <w:tc>
          <w:tcPr>
            <w:tcW w:w="4230" w:type="dxa"/>
          </w:tcPr>
          <w:p w14:paraId="35E92EB9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14:paraId="4DB22E99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B270AF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399BFE5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637142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FCCC3D" w14:textId="77777777" w:rsidR="00F851D4" w:rsidRPr="00C0233C" w:rsidRDefault="00F851D4" w:rsidP="008A2E70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00C9782F" w14:textId="77777777" w:rsidTr="007746A6">
        <w:trPr>
          <w:trHeight w:val="388"/>
        </w:trPr>
        <w:tc>
          <w:tcPr>
            <w:tcW w:w="4230" w:type="dxa"/>
          </w:tcPr>
          <w:p w14:paraId="6934F3F8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620" w:type="dxa"/>
          </w:tcPr>
          <w:p w14:paraId="2F804D68" w14:textId="5FE8E908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4,90</w:t>
            </w:r>
            <w:r w:rsidR="00AF073F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826603A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67BEC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801</w:t>
            </w:r>
          </w:p>
        </w:tc>
        <w:tc>
          <w:tcPr>
            <w:tcW w:w="270" w:type="dxa"/>
          </w:tcPr>
          <w:p w14:paraId="620CC0F5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536800" w14:textId="0B683870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9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  <w:r w:rsidRPr="00C0233C">
              <w:rPr>
                <w:rFonts w:asciiTheme="majorBidi" w:hAnsiTheme="majorBidi" w:cs="Angsana New"/>
                <w:sz w:val="28"/>
                <w:lang w:val="en-US" w:bidi="th-TH"/>
              </w:rPr>
              <w:t>5,70</w:t>
            </w:r>
            <w:r w:rsidR="00AF073F" w:rsidRPr="00C0233C">
              <w:rPr>
                <w:rFonts w:asciiTheme="majorBidi" w:hAnsiTheme="majorBidi" w:cs="Angsana New"/>
                <w:sz w:val="28"/>
                <w:lang w:val="en-US" w:bidi="th-TH"/>
              </w:rPr>
              <w:t>3</w:t>
            </w:r>
          </w:p>
        </w:tc>
      </w:tr>
      <w:tr w:rsidR="0082545E" w:rsidRPr="00C0233C" w14:paraId="499A7EF7" w14:textId="77777777" w:rsidTr="007746A6">
        <w:trPr>
          <w:trHeight w:val="388"/>
        </w:trPr>
        <w:tc>
          <w:tcPr>
            <w:tcW w:w="4230" w:type="dxa"/>
          </w:tcPr>
          <w:p w14:paraId="6606C5D6" w14:textId="74A6CB86" w:rsidR="0082545E" w:rsidRPr="00C0233C" w:rsidRDefault="0082545E" w:rsidP="0082545E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3F1065" w:rsidRPr="00C0233C">
              <w:rPr>
                <w:rFonts w:asciiTheme="majorBidi" w:hAnsiTheme="majorBidi"/>
                <w:sz w:val="28"/>
                <w:szCs w:val="28"/>
                <w:cs/>
              </w:rPr>
              <w:t>นอกจากค่าความนิยม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CE09097" w14:textId="6414691F" w:rsidR="0082545E" w:rsidRPr="00C0233C" w:rsidRDefault="0082545E" w:rsidP="007746A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17AF45" w14:textId="77777777" w:rsidR="0082545E" w:rsidRPr="00C0233C" w:rsidRDefault="0082545E" w:rsidP="003F106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ABCFAC" w14:textId="7E11C644" w:rsidR="0082545E" w:rsidRPr="00C0233C" w:rsidRDefault="0082545E" w:rsidP="007746A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1,296</w:t>
            </w:r>
          </w:p>
        </w:tc>
        <w:tc>
          <w:tcPr>
            <w:tcW w:w="270" w:type="dxa"/>
            <w:vAlign w:val="bottom"/>
          </w:tcPr>
          <w:p w14:paraId="334AB8A6" w14:textId="77777777" w:rsidR="0082545E" w:rsidRPr="00C0233C" w:rsidRDefault="0082545E" w:rsidP="003F106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9A96DD" w14:textId="0AF01026" w:rsidR="0082545E" w:rsidRPr="00C0233C" w:rsidRDefault="0082545E" w:rsidP="007746A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9"/>
              <w:rPr>
                <w:rFonts w:asciiTheme="majorBidi" w:hAnsiTheme="majorBidi" w:cs="Angsana New"/>
                <w:sz w:val="28"/>
                <w:lang w:val="en-US" w:bidi="th-TH"/>
              </w:rPr>
            </w:pPr>
            <w:r w:rsidRPr="00C0233C">
              <w:rPr>
                <w:rFonts w:asciiTheme="majorBidi" w:hAnsiTheme="majorBidi"/>
                <w:sz w:val="28"/>
              </w:rPr>
              <w:t>1,296</w:t>
            </w:r>
          </w:p>
        </w:tc>
      </w:tr>
      <w:tr w:rsidR="00F851D4" w:rsidRPr="00C0233C" w14:paraId="6E00F367" w14:textId="77777777" w:rsidTr="007746A6">
        <w:trPr>
          <w:trHeight w:val="388"/>
        </w:trPr>
        <w:tc>
          <w:tcPr>
            <w:tcW w:w="4230" w:type="dxa"/>
          </w:tcPr>
          <w:p w14:paraId="4C144EAF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ค่าความนิยมลดลง</w:t>
            </w:r>
          </w:p>
        </w:tc>
        <w:tc>
          <w:tcPr>
            <w:tcW w:w="1620" w:type="dxa"/>
          </w:tcPr>
          <w:p w14:paraId="421B5E7A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(2,443)</w:t>
            </w:r>
          </w:p>
        </w:tc>
        <w:tc>
          <w:tcPr>
            <w:tcW w:w="270" w:type="dxa"/>
          </w:tcPr>
          <w:p w14:paraId="2F043787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D2FB47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(1,</w:t>
            </w:r>
            <w:r w:rsidRPr="00C0233C">
              <w:rPr>
                <w:rFonts w:asciiTheme="majorBidi" w:hAnsiTheme="majorBidi"/>
                <w:sz w:val="28"/>
              </w:rPr>
              <w:t>825</w:t>
            </w:r>
            <w:r w:rsidRPr="00C0233C">
              <w:rPr>
                <w:rFonts w:asciiTheme="majorBidi" w:hAnsiTheme="majorBidi"/>
                <w:sz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BFEA656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01F6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z w:val="28"/>
              </w:rPr>
              <w:t>(4,268)</w:t>
            </w:r>
          </w:p>
        </w:tc>
      </w:tr>
      <w:tr w:rsidR="00F851D4" w:rsidRPr="00C0233C" w14:paraId="315D8DBD" w14:textId="77777777" w:rsidTr="007746A6">
        <w:trPr>
          <w:trHeight w:val="388"/>
        </w:trPr>
        <w:tc>
          <w:tcPr>
            <w:tcW w:w="4230" w:type="dxa"/>
          </w:tcPr>
          <w:p w14:paraId="7E2FF6AB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16F0FD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(980)</w:t>
            </w:r>
          </w:p>
        </w:tc>
        <w:tc>
          <w:tcPr>
            <w:tcW w:w="270" w:type="dxa"/>
          </w:tcPr>
          <w:p w14:paraId="3827DEEB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9FC25F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7F0B105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C3E60E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z w:val="28"/>
              </w:rPr>
              <w:t>(980)</w:t>
            </w:r>
          </w:p>
        </w:tc>
      </w:tr>
      <w:tr w:rsidR="00F851D4" w:rsidRPr="00C0233C" w14:paraId="53C894BE" w14:textId="77777777" w:rsidTr="007746A6">
        <w:trPr>
          <w:trHeight w:val="388"/>
        </w:trPr>
        <w:tc>
          <w:tcPr>
            <w:tcW w:w="4230" w:type="dxa"/>
          </w:tcPr>
          <w:p w14:paraId="6D135FCD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4F3B01" w14:textId="36D6B6F5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</w:t>
            </w:r>
            <w:r w:rsidR="00AF073F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49974ED5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B8276E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</w:rPr>
            </w:pPr>
            <w:r w:rsidRPr="00C0233C">
              <w:rPr>
                <w:rFonts w:asciiTheme="majorBidi" w:hAnsiTheme="majorBidi"/>
                <w:b/>
                <w:sz w:val="28"/>
              </w:rPr>
              <w:t>272</w:t>
            </w:r>
          </w:p>
        </w:tc>
        <w:tc>
          <w:tcPr>
            <w:tcW w:w="270" w:type="dxa"/>
          </w:tcPr>
          <w:p w14:paraId="4FCD8FEF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7B006" w14:textId="34A9A455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69"/>
              <w:rPr>
                <w:rFonts w:asciiTheme="majorBidi" w:hAnsiTheme="majorBidi"/>
                <w:b/>
                <w:sz w:val="28"/>
              </w:rPr>
            </w:pPr>
            <w:r w:rsidRPr="00C0233C">
              <w:rPr>
                <w:rFonts w:asciiTheme="majorBidi" w:hAnsiTheme="majorBidi"/>
                <w:b/>
                <w:sz w:val="28"/>
              </w:rPr>
              <w:t>1,75</w:t>
            </w:r>
            <w:r w:rsidR="00AF073F" w:rsidRPr="00C0233C">
              <w:rPr>
                <w:rFonts w:asciiTheme="majorBidi" w:hAnsiTheme="majorBidi"/>
                <w:b/>
                <w:sz w:val="28"/>
              </w:rPr>
              <w:t>1</w:t>
            </w:r>
          </w:p>
        </w:tc>
      </w:tr>
      <w:tr w:rsidR="00F851D4" w:rsidRPr="00C0233C" w14:paraId="3CEE48CF" w14:textId="77777777" w:rsidTr="007746A6">
        <w:trPr>
          <w:trHeight w:val="388"/>
        </w:trPr>
        <w:tc>
          <w:tcPr>
            <w:tcW w:w="4230" w:type="dxa"/>
          </w:tcPr>
          <w:p w14:paraId="50FF3090" w14:textId="77777777" w:rsidR="005D43F1" w:rsidRPr="00C0233C" w:rsidRDefault="005D43F1" w:rsidP="008A2E70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8F6E199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3989E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46BCB77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66973B0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881083" w14:textId="77777777" w:rsidR="00F851D4" w:rsidRPr="00C0233C" w:rsidRDefault="00F851D4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773" w:rsidRPr="00C0233C" w14:paraId="3920878D" w14:textId="77777777" w:rsidTr="007746A6">
        <w:trPr>
          <w:trHeight w:val="388"/>
        </w:trPr>
        <w:tc>
          <w:tcPr>
            <w:tcW w:w="4230" w:type="dxa"/>
          </w:tcPr>
          <w:p w14:paraId="70A7F4BD" w14:textId="77777777" w:rsidR="00DC7773" w:rsidRPr="00C0233C" w:rsidRDefault="00DC7773" w:rsidP="008A2E70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664EC72" w14:textId="77777777" w:rsidR="00DC7773" w:rsidRPr="00C0233C" w:rsidRDefault="00DC7773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CFBFF0" w14:textId="77777777" w:rsidR="00DC7773" w:rsidRPr="00C0233C" w:rsidRDefault="00DC7773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030AAA" w14:textId="77777777" w:rsidR="00DC7773" w:rsidRPr="00C0233C" w:rsidRDefault="00DC7773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0BD099B" w14:textId="77777777" w:rsidR="00DC7773" w:rsidRPr="00C0233C" w:rsidRDefault="00DC7773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63DE0" w14:textId="77777777" w:rsidR="00DC7773" w:rsidRPr="00C0233C" w:rsidRDefault="00DC7773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6A6" w:rsidRPr="00C0233C" w14:paraId="19A14538" w14:textId="77777777" w:rsidTr="007746A6">
        <w:trPr>
          <w:trHeight w:val="388"/>
        </w:trPr>
        <w:tc>
          <w:tcPr>
            <w:tcW w:w="4230" w:type="dxa"/>
          </w:tcPr>
          <w:p w14:paraId="50B5A37E" w14:textId="77777777" w:rsidR="007746A6" w:rsidRPr="00C0233C" w:rsidRDefault="007746A6" w:rsidP="008A2E70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34DEEB7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CBC96F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FB70D5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424561F" w14:textId="77777777" w:rsidR="007746A6" w:rsidRPr="00C0233C" w:rsidRDefault="007746A6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08CCB0" w14:textId="77777777" w:rsidR="007746A6" w:rsidRPr="00C0233C" w:rsidRDefault="007746A6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77EAFB52" w14:textId="77777777" w:rsidTr="007746A6">
        <w:trPr>
          <w:trHeight w:val="388"/>
        </w:trPr>
        <w:tc>
          <w:tcPr>
            <w:tcW w:w="4230" w:type="dxa"/>
          </w:tcPr>
          <w:p w14:paraId="1C6BF129" w14:textId="77777777" w:rsidR="00F851D4" w:rsidRPr="00C0233C" w:rsidRDefault="00F851D4" w:rsidP="008A2E70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620" w:type="dxa"/>
          </w:tcPr>
          <w:p w14:paraId="740F8211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FDADA8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BFBB3AA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2284BFD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F7EA79" w14:textId="77777777" w:rsidR="00F851D4" w:rsidRPr="00C0233C" w:rsidRDefault="00F851D4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61E9EBA8" w14:textId="77777777" w:rsidTr="007746A6">
        <w:trPr>
          <w:trHeight w:val="388"/>
        </w:trPr>
        <w:tc>
          <w:tcPr>
            <w:tcW w:w="4230" w:type="dxa"/>
          </w:tcPr>
          <w:p w14:paraId="0CB8710D" w14:textId="77777777" w:rsidR="00F851D4" w:rsidRPr="00C0233C" w:rsidRDefault="00F851D4" w:rsidP="008A2E70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D5C7BB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5C19C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53CF5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419</w:t>
            </w:r>
          </w:p>
        </w:tc>
        <w:tc>
          <w:tcPr>
            <w:tcW w:w="270" w:type="dxa"/>
          </w:tcPr>
          <w:p w14:paraId="6F106B27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EBA370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/>
                <w:sz w:val="28"/>
              </w:rPr>
              <w:t>419</w:t>
            </w:r>
          </w:p>
        </w:tc>
      </w:tr>
      <w:tr w:rsidR="00F851D4" w:rsidRPr="00C0233C" w14:paraId="639125DF" w14:textId="77777777" w:rsidTr="007746A6">
        <w:trPr>
          <w:trHeight w:val="388"/>
        </w:trPr>
        <w:tc>
          <w:tcPr>
            <w:tcW w:w="4230" w:type="dxa"/>
          </w:tcPr>
          <w:p w14:paraId="6602826A" w14:textId="77777777" w:rsidR="00F851D4" w:rsidRPr="00C0233C" w:rsidRDefault="00F851D4" w:rsidP="008A2E70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521C6A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18C44F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FCE37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/>
                <w:b/>
                <w:sz w:val="28"/>
                <w:szCs w:val="24"/>
                <w:cs/>
                <w:lang w:val="en-US"/>
              </w:rPr>
            </w:pPr>
            <w:r w:rsidRPr="00C0233C">
              <w:rPr>
                <w:rFonts w:asciiTheme="majorBidi" w:hAnsiTheme="majorBidi"/>
                <w:b/>
                <w:sz w:val="28"/>
                <w:lang w:val="en-US"/>
              </w:rPr>
              <w:t>419</w:t>
            </w:r>
          </w:p>
        </w:tc>
        <w:tc>
          <w:tcPr>
            <w:tcW w:w="270" w:type="dxa"/>
          </w:tcPr>
          <w:p w14:paraId="5006BA58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279BCF" w14:textId="77777777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/>
                <w:b/>
                <w:sz w:val="28"/>
              </w:rPr>
              <w:t>419</w:t>
            </w:r>
          </w:p>
        </w:tc>
      </w:tr>
      <w:tr w:rsidR="00F851D4" w:rsidRPr="00C0233C" w14:paraId="7B61699B" w14:textId="77777777" w:rsidTr="007746A6">
        <w:trPr>
          <w:trHeight w:val="388"/>
        </w:trPr>
        <w:tc>
          <w:tcPr>
            <w:tcW w:w="4230" w:type="dxa"/>
          </w:tcPr>
          <w:p w14:paraId="5266B566" w14:textId="77777777" w:rsidR="00F851D4" w:rsidRPr="00C0233C" w:rsidRDefault="00F851D4" w:rsidP="008A2E70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49FEA5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BACBB2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72537A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9D46F76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5C4D663" w14:textId="77777777" w:rsidR="00F851D4" w:rsidRPr="00C0233C" w:rsidRDefault="00F851D4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1AC813D5" w14:textId="77777777" w:rsidTr="007746A6">
        <w:trPr>
          <w:trHeight w:val="388"/>
        </w:trPr>
        <w:tc>
          <w:tcPr>
            <w:tcW w:w="4230" w:type="dxa"/>
          </w:tcPr>
          <w:p w14:paraId="631D50C0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14:paraId="76AFAFE3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FB8502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2A8D25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375A21A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D89B3C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</w:p>
        </w:tc>
      </w:tr>
      <w:tr w:rsidR="00F851D4" w:rsidRPr="00C0233C" w14:paraId="246BF9F3" w14:textId="77777777" w:rsidTr="007746A6">
        <w:trPr>
          <w:trHeight w:val="388"/>
        </w:trPr>
        <w:tc>
          <w:tcPr>
            <w:tcW w:w="4230" w:type="dxa"/>
          </w:tcPr>
          <w:p w14:paraId="08AD8D5A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ขาดทุนสะสมเพิ่มขึ้น</w:t>
            </w:r>
          </w:p>
        </w:tc>
        <w:tc>
          <w:tcPr>
            <w:tcW w:w="1620" w:type="dxa"/>
          </w:tcPr>
          <w:p w14:paraId="0514674D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(372)</w:t>
            </w:r>
          </w:p>
        </w:tc>
        <w:tc>
          <w:tcPr>
            <w:tcW w:w="270" w:type="dxa"/>
          </w:tcPr>
          <w:p w14:paraId="7ACBB1E3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744527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(78)</w:t>
            </w:r>
          </w:p>
        </w:tc>
        <w:tc>
          <w:tcPr>
            <w:tcW w:w="270" w:type="dxa"/>
          </w:tcPr>
          <w:p w14:paraId="4E8DD464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9D779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pacing w:val="2"/>
                <w:sz w:val="28"/>
                <w:lang w:val="en-US"/>
              </w:rPr>
              <w:t>(450)</w:t>
            </w:r>
          </w:p>
        </w:tc>
      </w:tr>
      <w:tr w:rsidR="00F851D4" w:rsidRPr="00C0233C" w14:paraId="6143F0BE" w14:textId="77777777" w:rsidTr="007746A6">
        <w:trPr>
          <w:trHeight w:val="388"/>
        </w:trPr>
        <w:tc>
          <w:tcPr>
            <w:tcW w:w="4230" w:type="dxa"/>
          </w:tcPr>
          <w:p w14:paraId="5D60B392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ส่วนได้เสียที่ไม่มีอำนาจควบคุมเพิ่มขึ้น 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D5CF23" w14:textId="10DA47B3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1,85</w:t>
            </w:r>
            <w:r w:rsidR="00BF54C1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2786F85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5B1A2E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(69)</w:t>
            </w:r>
          </w:p>
        </w:tc>
        <w:tc>
          <w:tcPr>
            <w:tcW w:w="270" w:type="dxa"/>
          </w:tcPr>
          <w:p w14:paraId="5F0840E2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AE06B3" w14:textId="5389A3D8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9"/>
              <w:rPr>
                <w:rFonts w:asciiTheme="majorBidi" w:hAnsiTheme="majorBidi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1,78</w:t>
            </w:r>
            <w:r w:rsidR="00BF54C1" w:rsidRPr="00C0233C">
              <w:rPr>
                <w:rFonts w:asciiTheme="majorBidi" w:hAnsiTheme="majorBidi"/>
                <w:sz w:val="28"/>
                <w:lang w:val="en-US"/>
              </w:rPr>
              <w:t>2</w:t>
            </w:r>
          </w:p>
        </w:tc>
      </w:tr>
      <w:tr w:rsidR="00F851D4" w:rsidRPr="00C0233C" w14:paraId="5FF2A0FA" w14:textId="77777777" w:rsidTr="007746A6">
        <w:trPr>
          <w:trHeight w:val="388"/>
        </w:trPr>
        <w:tc>
          <w:tcPr>
            <w:tcW w:w="4230" w:type="dxa"/>
          </w:tcPr>
          <w:p w14:paraId="0677A290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6A41341" w14:textId="3D65BC82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</w:t>
            </w:r>
            <w:r w:rsidR="00BF54C1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4F836D25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FEF7AF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b/>
                <w:sz w:val="28"/>
                <w:lang w:val="en-US"/>
              </w:rPr>
              <w:t>(147)</w:t>
            </w:r>
          </w:p>
        </w:tc>
        <w:tc>
          <w:tcPr>
            <w:tcW w:w="270" w:type="dxa"/>
          </w:tcPr>
          <w:p w14:paraId="7370ED35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48F52D" w14:textId="027A6FAA" w:rsidR="00F851D4" w:rsidRPr="00C0233C" w:rsidRDefault="00F851D4" w:rsidP="007746A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0233C">
              <w:rPr>
                <w:rFonts w:asciiTheme="majorBidi" w:hAnsiTheme="majorBidi"/>
                <w:b/>
                <w:sz w:val="28"/>
                <w:lang w:val="en-US"/>
              </w:rPr>
              <w:t>1,33</w:t>
            </w:r>
            <w:r w:rsidR="00BF54C1" w:rsidRPr="00C0233C">
              <w:rPr>
                <w:rFonts w:asciiTheme="majorBidi" w:hAnsiTheme="majorBidi"/>
                <w:b/>
                <w:sz w:val="28"/>
                <w:lang w:val="en-US"/>
              </w:rPr>
              <w:t>2</w:t>
            </w:r>
          </w:p>
        </w:tc>
      </w:tr>
    </w:tbl>
    <w:p w14:paraId="1CC4D63E" w14:textId="2B03775D" w:rsidR="00FD4332" w:rsidRPr="00C0233C" w:rsidRDefault="00FD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E82F2E6" w14:textId="753C137F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ผลกระทบของการปรับปรุงใหม่ต่องบกำไรขาดทุนเบ็ดเสร็จรวมสำหรับ</w:t>
      </w:r>
      <w:r w:rsidRPr="00C0233C">
        <w:rPr>
          <w:rFonts w:asciiTheme="majorBidi" w:hAnsi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Pr="00C0233C">
        <w:rPr>
          <w:rFonts w:asciiTheme="majorBidi" w:hAnsiTheme="majorBidi" w:hint="cs"/>
          <w:sz w:val="30"/>
          <w:szCs w:val="30"/>
          <w:cs/>
        </w:rPr>
        <w:t>ธันวาคม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t xml:space="preserve">2566 </w:t>
      </w:r>
      <w:r w:rsidRPr="00C0233C">
        <w:rPr>
          <w:rFonts w:asciiTheme="majorBidi" w:hAnsiTheme="majorBidi"/>
          <w:sz w:val="30"/>
          <w:szCs w:val="30"/>
          <w:cs/>
        </w:rPr>
        <w:t>ของกลุ่มบริษัทมีดังนี้</w:t>
      </w:r>
    </w:p>
    <w:p w14:paraId="5646A298" w14:textId="77777777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F851D4" w:rsidRPr="00C0233C" w14:paraId="3BA1C318" w14:textId="77777777" w:rsidTr="008A2E70">
        <w:trPr>
          <w:trHeight w:val="388"/>
          <w:tblHeader/>
        </w:trPr>
        <w:tc>
          <w:tcPr>
            <w:tcW w:w="3780" w:type="dxa"/>
          </w:tcPr>
          <w:p w14:paraId="23B8EAA7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4" w:type="dxa"/>
            <w:gridSpan w:val="5"/>
          </w:tcPr>
          <w:p w14:paraId="080ED22D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51D4" w:rsidRPr="00C0233C" w14:paraId="4C9B3842" w14:textId="77777777" w:rsidTr="008A2E70">
        <w:trPr>
          <w:trHeight w:val="388"/>
          <w:tblHeader/>
        </w:trPr>
        <w:tc>
          <w:tcPr>
            <w:tcW w:w="3780" w:type="dxa"/>
            <w:vAlign w:val="bottom"/>
          </w:tcPr>
          <w:p w14:paraId="47C632C8" w14:textId="7F1BFD05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996EBF0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4DE62264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10C225C1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032F2546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2B59ED5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851D4" w:rsidRPr="00C0233C" w14:paraId="44CCA7C7" w14:textId="77777777" w:rsidTr="008A2E70">
        <w:trPr>
          <w:trHeight w:val="388"/>
          <w:tblHeader/>
        </w:trPr>
        <w:tc>
          <w:tcPr>
            <w:tcW w:w="3780" w:type="dxa"/>
          </w:tcPr>
          <w:p w14:paraId="79CA1583" w14:textId="77777777" w:rsidR="00F851D4" w:rsidRPr="00C0233C" w:rsidRDefault="00F851D4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8A8451D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70538F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52426F9D" w14:textId="77777777" w:rsidR="00F851D4" w:rsidRPr="00C0233C" w:rsidRDefault="00F851D4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59C0ABA1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853846" w14:textId="77777777" w:rsidR="00F851D4" w:rsidRPr="00C0233C" w:rsidRDefault="00F851D4" w:rsidP="008A2E70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39898A73" w14:textId="77777777" w:rsidTr="008A2E70">
        <w:trPr>
          <w:trHeight w:val="388"/>
        </w:trPr>
        <w:tc>
          <w:tcPr>
            <w:tcW w:w="3780" w:type="dxa"/>
          </w:tcPr>
          <w:p w14:paraId="7A4D48AB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01E9BDFD" w14:textId="6D985FAC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47F07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1,001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2A3BBE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242E802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BCB4236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FB7CEE9" w14:textId="44EAF11C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(</w:t>
            </w:r>
            <w:r w:rsidR="004C225E" w:rsidRPr="00C0233C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1,001</w:t>
            </w:r>
            <w:r w:rsidRPr="00C0233C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F851D4" w:rsidRPr="00C0233C" w14:paraId="6A6C6766" w14:textId="77777777" w:rsidTr="008A2E70">
        <w:trPr>
          <w:trHeight w:val="388"/>
        </w:trPr>
        <w:tc>
          <w:tcPr>
            <w:tcW w:w="3780" w:type="dxa"/>
          </w:tcPr>
          <w:p w14:paraId="6C913464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1993DFA2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714B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9E228D7" w14:textId="08CB4C7E" w:rsidR="00F851D4" w:rsidRPr="00C0233C" w:rsidRDefault="004C225E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47</w:t>
            </w:r>
          </w:p>
        </w:tc>
        <w:tc>
          <w:tcPr>
            <w:tcW w:w="272" w:type="dxa"/>
          </w:tcPr>
          <w:p w14:paraId="144585B8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278D81" w14:textId="5B1A86B4" w:rsidR="00F851D4" w:rsidRPr="00C0233C" w:rsidRDefault="004C225E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pacing w:val="2"/>
                <w:sz w:val="28"/>
                <w:lang w:val="en-US"/>
              </w:rPr>
              <w:t>47</w:t>
            </w:r>
          </w:p>
        </w:tc>
      </w:tr>
      <w:tr w:rsidR="00F851D4" w:rsidRPr="00C0233C" w14:paraId="78DCF15E" w14:textId="77777777" w:rsidTr="008A2E70">
        <w:trPr>
          <w:trHeight w:val="388"/>
        </w:trPr>
        <w:tc>
          <w:tcPr>
            <w:tcW w:w="3780" w:type="dxa"/>
          </w:tcPr>
          <w:p w14:paraId="5BC7B694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ต้นทุนในการจัดจำหน่ายลดลง</w:t>
            </w:r>
          </w:p>
        </w:tc>
        <w:tc>
          <w:tcPr>
            <w:tcW w:w="1584" w:type="dxa"/>
          </w:tcPr>
          <w:p w14:paraId="17B435A4" w14:textId="0583ED30" w:rsidR="00F851D4" w:rsidRPr="00C0233C" w:rsidRDefault="00547F07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122</w:t>
            </w:r>
          </w:p>
        </w:tc>
        <w:tc>
          <w:tcPr>
            <w:tcW w:w="270" w:type="dxa"/>
          </w:tcPr>
          <w:p w14:paraId="777AA14D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14:paraId="368B072D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0E9F1B19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DF4815" w14:textId="6D90859F" w:rsidR="00F851D4" w:rsidRPr="00C0233C" w:rsidRDefault="004C225E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pacing w:val="2"/>
                <w:sz w:val="28"/>
                <w:lang w:val="en-US"/>
              </w:rPr>
              <w:t>122</w:t>
            </w:r>
          </w:p>
        </w:tc>
      </w:tr>
      <w:tr w:rsidR="00F851D4" w:rsidRPr="00C0233C" w14:paraId="450CCB3C" w14:textId="77777777" w:rsidTr="008A2E70">
        <w:trPr>
          <w:trHeight w:val="388"/>
        </w:trPr>
        <w:tc>
          <w:tcPr>
            <w:tcW w:w="3780" w:type="dxa"/>
          </w:tcPr>
          <w:p w14:paraId="4F2495A3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ค่าใช้จ่ายในการบริหารเพิ่มขึ้น</w:t>
            </w:r>
          </w:p>
        </w:tc>
        <w:tc>
          <w:tcPr>
            <w:tcW w:w="1584" w:type="dxa"/>
          </w:tcPr>
          <w:p w14:paraId="498D7D09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54028E8C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236741" w14:textId="5EDDFF9A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(</w:t>
            </w:r>
            <w:r w:rsidR="004C225E" w:rsidRPr="00C0233C">
              <w:rPr>
                <w:rFonts w:asciiTheme="majorBidi" w:hAnsiTheme="majorBidi"/>
                <w:sz w:val="28"/>
                <w:lang w:val="en-US"/>
              </w:rPr>
              <w:t>232</w:t>
            </w:r>
            <w:r w:rsidRPr="00C0233C">
              <w:rPr>
                <w:rFonts w:asciiTheme="majorBidi" w:hAnsiTheme="majorBidi"/>
                <w:sz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463CECA6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4F7373" w14:textId="0D7CBB02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pacing w:val="2"/>
                <w:sz w:val="28"/>
                <w:lang w:val="en-US"/>
              </w:rPr>
              <w:t>(</w:t>
            </w:r>
            <w:r w:rsidR="004C225E" w:rsidRPr="00C0233C">
              <w:rPr>
                <w:rFonts w:asciiTheme="majorBidi" w:hAnsiTheme="majorBidi"/>
                <w:spacing w:val="2"/>
                <w:sz w:val="28"/>
                <w:lang w:val="en-US"/>
              </w:rPr>
              <w:t>234</w:t>
            </w:r>
            <w:r w:rsidRPr="00C0233C">
              <w:rPr>
                <w:rFonts w:asciiTheme="majorBidi" w:hAnsiTheme="majorBidi"/>
                <w:spacing w:val="2"/>
                <w:sz w:val="28"/>
                <w:lang w:val="en-US"/>
              </w:rPr>
              <w:t>)</w:t>
            </w:r>
          </w:p>
        </w:tc>
      </w:tr>
      <w:tr w:rsidR="00F851D4" w:rsidRPr="00C0233C" w14:paraId="0124BC1A" w14:textId="77777777" w:rsidTr="008A2E70">
        <w:trPr>
          <w:trHeight w:val="388"/>
        </w:trPr>
        <w:tc>
          <w:tcPr>
            <w:tcW w:w="3780" w:type="dxa"/>
          </w:tcPr>
          <w:p w14:paraId="16DD8914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E0744B" w14:textId="3DC8414D" w:rsidR="00F851D4" w:rsidRPr="00C0233C" w:rsidRDefault="00547F07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7CDA4BA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94D015" w14:textId="62537AB3" w:rsidR="00F851D4" w:rsidRPr="00C0233C" w:rsidRDefault="004C225E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37</w:t>
            </w:r>
          </w:p>
        </w:tc>
        <w:tc>
          <w:tcPr>
            <w:tcW w:w="272" w:type="dxa"/>
          </w:tcPr>
          <w:p w14:paraId="30FF990F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89FAFB6" w14:textId="06D9046A" w:rsidR="00F851D4" w:rsidRPr="00C0233C" w:rsidRDefault="004C225E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</w:rPr>
            </w:pPr>
            <w:r w:rsidRPr="00C0233C">
              <w:rPr>
                <w:rFonts w:asciiTheme="majorBidi" w:hAnsiTheme="majorBidi"/>
                <w:sz w:val="28"/>
              </w:rPr>
              <w:t>213</w:t>
            </w:r>
          </w:p>
        </w:tc>
      </w:tr>
      <w:tr w:rsidR="00F851D4" w:rsidRPr="00C0233C" w14:paraId="45874577" w14:textId="77777777" w:rsidTr="008A2E70">
        <w:trPr>
          <w:trHeight w:val="388"/>
        </w:trPr>
        <w:tc>
          <w:tcPr>
            <w:tcW w:w="3780" w:type="dxa"/>
          </w:tcPr>
          <w:p w14:paraId="7950E2E5" w14:textId="62C9F03C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กำไรสำหรับ</w:t>
            </w:r>
            <w:r w:rsidR="0048613A" w:rsidRPr="00C023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C023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F1D66E7" w14:textId="3591896A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547F07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705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0166BD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ECF2AB0" w14:textId="76FC574E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</w:rPr>
            </w:pPr>
            <w:r w:rsidRPr="00C0233C">
              <w:rPr>
                <w:rFonts w:asciiTheme="majorBidi" w:hAnsiTheme="majorBidi"/>
                <w:b/>
                <w:sz w:val="28"/>
              </w:rPr>
              <w:t>(</w:t>
            </w:r>
            <w:r w:rsidR="004C225E" w:rsidRPr="00C0233C">
              <w:rPr>
                <w:rFonts w:asciiTheme="majorBidi" w:hAnsiTheme="majorBidi"/>
                <w:b/>
                <w:sz w:val="28"/>
              </w:rPr>
              <w:t>148</w:t>
            </w:r>
            <w:r w:rsidRPr="00C0233C">
              <w:rPr>
                <w:rFonts w:asciiTheme="majorBidi" w:hAnsiTheme="majorBidi"/>
                <w:b/>
                <w:sz w:val="28"/>
              </w:rPr>
              <w:t>)</w:t>
            </w:r>
          </w:p>
        </w:tc>
        <w:tc>
          <w:tcPr>
            <w:tcW w:w="272" w:type="dxa"/>
          </w:tcPr>
          <w:p w14:paraId="7CA58D75" w14:textId="77777777" w:rsidR="00F851D4" w:rsidRPr="00C0233C" w:rsidRDefault="00F851D4" w:rsidP="008A2E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630B471" w14:textId="37D2570C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  <w:r w:rsidRPr="00C0233C">
              <w:rPr>
                <w:rFonts w:asciiTheme="majorBidi" w:hAnsiTheme="majorBidi"/>
                <w:b/>
                <w:sz w:val="28"/>
              </w:rPr>
              <w:t>(</w:t>
            </w:r>
            <w:r w:rsidR="004C225E" w:rsidRPr="00C0233C">
              <w:rPr>
                <w:rFonts w:asciiTheme="majorBidi" w:hAnsiTheme="majorBidi"/>
                <w:b/>
                <w:sz w:val="28"/>
              </w:rPr>
              <w:t>853</w:t>
            </w:r>
            <w:r w:rsidRPr="00C0233C">
              <w:rPr>
                <w:rFonts w:asciiTheme="majorBidi" w:hAnsiTheme="majorBidi"/>
                <w:b/>
                <w:sz w:val="28"/>
              </w:rPr>
              <w:t>)</w:t>
            </w:r>
          </w:p>
        </w:tc>
      </w:tr>
      <w:tr w:rsidR="00F851D4" w:rsidRPr="00C0233C" w14:paraId="729985FB" w14:textId="77777777" w:rsidTr="007746A6">
        <w:trPr>
          <w:trHeight w:val="388"/>
        </w:trPr>
        <w:tc>
          <w:tcPr>
            <w:tcW w:w="3780" w:type="dxa"/>
          </w:tcPr>
          <w:p w14:paraId="7180CE27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7571ABE5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DC689A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6A5B1E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DA6386B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CCF2A60" w14:textId="77777777" w:rsidR="00F851D4" w:rsidRPr="00C0233C" w:rsidRDefault="00F851D4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6A6" w:rsidRPr="00C0233C" w14:paraId="4A711717" w14:textId="77777777" w:rsidTr="007746A6">
        <w:trPr>
          <w:trHeight w:val="388"/>
        </w:trPr>
        <w:tc>
          <w:tcPr>
            <w:tcW w:w="3780" w:type="dxa"/>
          </w:tcPr>
          <w:p w14:paraId="2B98673F" w14:textId="77777777" w:rsidR="007746A6" w:rsidRPr="00C0233C" w:rsidRDefault="007746A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10BDA323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283657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FB987C6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B9AA91E" w14:textId="77777777" w:rsidR="007746A6" w:rsidRPr="00C0233C" w:rsidRDefault="007746A6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756DD36" w14:textId="77777777" w:rsidR="007746A6" w:rsidRPr="00C0233C" w:rsidRDefault="007746A6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6A6" w:rsidRPr="00C0233C" w14:paraId="1EF7A523" w14:textId="77777777" w:rsidTr="007746A6">
        <w:trPr>
          <w:trHeight w:val="388"/>
        </w:trPr>
        <w:tc>
          <w:tcPr>
            <w:tcW w:w="3780" w:type="dxa"/>
          </w:tcPr>
          <w:p w14:paraId="6FFF9AD7" w14:textId="77777777" w:rsidR="007746A6" w:rsidRPr="00C0233C" w:rsidRDefault="007746A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BE410FC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6C5629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23228BA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9514C7F" w14:textId="77777777" w:rsidR="007746A6" w:rsidRPr="00C0233C" w:rsidRDefault="007746A6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F097AC" w14:textId="77777777" w:rsidR="007746A6" w:rsidRPr="00C0233C" w:rsidRDefault="007746A6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6A6" w:rsidRPr="00C0233C" w14:paraId="01C428FA" w14:textId="77777777" w:rsidTr="007746A6">
        <w:trPr>
          <w:trHeight w:val="388"/>
        </w:trPr>
        <w:tc>
          <w:tcPr>
            <w:tcW w:w="3780" w:type="dxa"/>
          </w:tcPr>
          <w:p w14:paraId="63F1AA59" w14:textId="77777777" w:rsidR="007746A6" w:rsidRPr="00C0233C" w:rsidRDefault="007746A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920F864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E5E8ED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F258258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3D06574A" w14:textId="77777777" w:rsidR="007746A6" w:rsidRPr="00C0233C" w:rsidRDefault="007746A6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4F8C3F" w14:textId="77777777" w:rsidR="007746A6" w:rsidRPr="00C0233C" w:rsidRDefault="007746A6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6A6" w:rsidRPr="00C0233C" w14:paraId="45606DE6" w14:textId="77777777" w:rsidTr="007746A6">
        <w:trPr>
          <w:trHeight w:val="388"/>
        </w:trPr>
        <w:tc>
          <w:tcPr>
            <w:tcW w:w="3780" w:type="dxa"/>
          </w:tcPr>
          <w:p w14:paraId="78C075EA" w14:textId="77777777" w:rsidR="007746A6" w:rsidRPr="00C0233C" w:rsidRDefault="007746A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A7885C7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B0C8D5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5156D4B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120EAEE4" w14:textId="77777777" w:rsidR="007746A6" w:rsidRPr="00C0233C" w:rsidRDefault="007746A6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8580FBB" w14:textId="77777777" w:rsidR="007746A6" w:rsidRPr="00C0233C" w:rsidRDefault="007746A6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6A6" w:rsidRPr="00C0233C" w14:paraId="7B0D8645" w14:textId="77777777" w:rsidTr="007746A6">
        <w:trPr>
          <w:trHeight w:val="388"/>
        </w:trPr>
        <w:tc>
          <w:tcPr>
            <w:tcW w:w="3780" w:type="dxa"/>
          </w:tcPr>
          <w:p w14:paraId="184A625A" w14:textId="77777777" w:rsidR="007746A6" w:rsidRPr="00C0233C" w:rsidRDefault="007746A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8ABD8EE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AE122D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7FC41F4" w14:textId="77777777" w:rsidR="007746A6" w:rsidRPr="00C0233C" w:rsidRDefault="007746A6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237B265A" w14:textId="77777777" w:rsidR="007746A6" w:rsidRPr="00C0233C" w:rsidRDefault="007746A6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7B1626" w14:textId="77777777" w:rsidR="007746A6" w:rsidRPr="00C0233C" w:rsidRDefault="007746A6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0278D3DE" w14:textId="77777777" w:rsidTr="008A2E70">
        <w:trPr>
          <w:trHeight w:val="388"/>
        </w:trPr>
        <w:tc>
          <w:tcPr>
            <w:tcW w:w="3780" w:type="dxa"/>
          </w:tcPr>
          <w:p w14:paraId="06B5D79D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 (ขาดทุน)</w:t>
            </w:r>
          </w:p>
        </w:tc>
        <w:tc>
          <w:tcPr>
            <w:tcW w:w="1584" w:type="dxa"/>
          </w:tcPr>
          <w:p w14:paraId="091D4508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EDF0B7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D3867C9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37F2528D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55BE77" w14:textId="77777777" w:rsidR="00F851D4" w:rsidRPr="00C0233C" w:rsidRDefault="00F851D4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346552EE" w14:textId="77777777" w:rsidTr="008A2E70">
        <w:trPr>
          <w:trHeight w:val="388"/>
        </w:trPr>
        <w:tc>
          <w:tcPr>
            <w:tcW w:w="3780" w:type="dxa"/>
          </w:tcPr>
          <w:p w14:paraId="7064B00E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ส่วนที่เป็นของบริษัทใหญ่ลดลง</w:t>
            </w:r>
          </w:p>
        </w:tc>
        <w:tc>
          <w:tcPr>
            <w:tcW w:w="1584" w:type="dxa"/>
          </w:tcPr>
          <w:p w14:paraId="61C30312" w14:textId="2A64F092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372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59AF5F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8A97D38" w14:textId="39BFFA4A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59359F8A" w14:textId="77777777" w:rsidR="00F851D4" w:rsidRPr="00C0233C" w:rsidRDefault="00F851D4" w:rsidP="00673A93">
            <w:pPr>
              <w:tabs>
                <w:tab w:val="decimal" w:pos="133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793654EF" w14:textId="488C7383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851D4" w:rsidRPr="00C0233C" w14:paraId="5512F293" w14:textId="77777777" w:rsidTr="008A2E70">
        <w:trPr>
          <w:trHeight w:val="388"/>
        </w:trPr>
        <w:tc>
          <w:tcPr>
            <w:tcW w:w="3780" w:type="dxa"/>
          </w:tcPr>
          <w:p w14:paraId="2E2B42EA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 w:hanging="3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ควบคุมลดลง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B2C54D" w14:textId="32676C93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333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4800F4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594C49" w14:textId="767EC864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76D05679" w14:textId="77777777" w:rsidR="00F851D4" w:rsidRPr="00C0233C" w:rsidRDefault="00F851D4" w:rsidP="00673A93">
            <w:pPr>
              <w:tabs>
                <w:tab w:val="decimal" w:pos="133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924FFA" w14:textId="7E0A099D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851D4" w:rsidRPr="00C0233C" w14:paraId="3E305E8B" w14:textId="77777777" w:rsidTr="008A2E70">
        <w:trPr>
          <w:trHeight w:val="388"/>
        </w:trPr>
        <w:tc>
          <w:tcPr>
            <w:tcW w:w="3780" w:type="dxa"/>
          </w:tcPr>
          <w:p w14:paraId="52F0D98D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D6E27E" w14:textId="41E54ACA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705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BBE7AB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B37A89" w14:textId="66ADDB6E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0170DDCC" w14:textId="77777777" w:rsidR="00F851D4" w:rsidRPr="00C0233C" w:rsidRDefault="00F851D4" w:rsidP="00673A93">
            <w:pPr>
              <w:tabs>
                <w:tab w:val="decimal" w:pos="1330"/>
              </w:tabs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F990AE" w14:textId="53132708" w:rsidR="00F851D4" w:rsidRPr="00C0233C" w:rsidRDefault="00F851D4" w:rsidP="00673A93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853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F851D4" w:rsidRPr="00C0233C" w14:paraId="1201FABC" w14:textId="77777777" w:rsidTr="008A2E70">
        <w:trPr>
          <w:trHeight w:val="388"/>
        </w:trPr>
        <w:tc>
          <w:tcPr>
            <w:tcW w:w="3780" w:type="dxa"/>
          </w:tcPr>
          <w:p w14:paraId="60A7DF0C" w14:textId="77777777" w:rsidR="00F851D4" w:rsidRPr="00C0233C" w:rsidRDefault="00F851D4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324C66C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DCE8C3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9DA5E47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95F90AE" w14:textId="77777777" w:rsidR="00F851D4" w:rsidRPr="00C0233C" w:rsidRDefault="00F851D4" w:rsidP="008A2E70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23E103E" w14:textId="77777777" w:rsidR="00F851D4" w:rsidRPr="00C0233C" w:rsidRDefault="00F851D4" w:rsidP="008A2E70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1D4" w:rsidRPr="00C0233C" w14:paraId="7B78053C" w14:textId="77777777" w:rsidTr="005432A6">
        <w:trPr>
          <w:trHeight w:val="388"/>
        </w:trPr>
        <w:tc>
          <w:tcPr>
            <w:tcW w:w="3780" w:type="dxa"/>
          </w:tcPr>
          <w:p w14:paraId="70FCBA76" w14:textId="319E588E" w:rsidR="00F851D4" w:rsidRPr="00C0233C" w:rsidRDefault="00160CC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F851D4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</w:t>
            </w:r>
            <w:r w:rsidR="00F851D4"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F851D4"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2A8A3B9A" w14:textId="53C96159" w:rsidR="00F851D4" w:rsidRPr="00C0233C" w:rsidRDefault="00F851D4" w:rsidP="002979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08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1D4ACE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2CB7BBB" w14:textId="57F3DBB9" w:rsidR="00F851D4" w:rsidRPr="00C0233C" w:rsidRDefault="00F851D4" w:rsidP="002979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(0.000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135685EF" w14:textId="77777777" w:rsidR="00F851D4" w:rsidRPr="00C0233C" w:rsidRDefault="00F851D4" w:rsidP="0029798F">
            <w:pPr>
              <w:tabs>
                <w:tab w:val="decimal" w:pos="970"/>
              </w:tabs>
              <w:ind w:right="4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795CE2DC" w14:textId="7CFA3E8D" w:rsidR="00F851D4" w:rsidRPr="00C0233C" w:rsidRDefault="00F851D4" w:rsidP="002979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F851D4" w:rsidRPr="00C0233C" w14:paraId="13ECFEBA" w14:textId="77777777" w:rsidTr="005432A6">
        <w:trPr>
          <w:trHeight w:val="388"/>
        </w:trPr>
        <w:tc>
          <w:tcPr>
            <w:tcW w:w="3780" w:type="dxa"/>
          </w:tcPr>
          <w:p w14:paraId="466DBD9E" w14:textId="3055B51E" w:rsidR="00F851D4" w:rsidRPr="00C0233C" w:rsidRDefault="00160CC6" w:rsidP="00BF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F851D4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="00F851D4"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</w:t>
            </w:r>
            <w:r w:rsidR="00F851D4"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F851D4"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</w:tcPr>
          <w:p w14:paraId="7B1022BF" w14:textId="1768D325" w:rsidR="00F851D4" w:rsidRPr="00C0233C" w:rsidRDefault="00F851D4" w:rsidP="002979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07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11FD1D" w14:textId="77777777" w:rsidR="00F851D4" w:rsidRPr="00C0233C" w:rsidRDefault="00F851D4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</w:tcPr>
          <w:p w14:paraId="0E28019A" w14:textId="465AA961" w:rsidR="00F851D4" w:rsidRPr="00C0233C" w:rsidRDefault="00F851D4" w:rsidP="002979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(0.000</w:t>
            </w:r>
            <w:r w:rsidR="00C21985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2FD23009" w14:textId="77777777" w:rsidR="00F851D4" w:rsidRPr="00C0233C" w:rsidRDefault="00F851D4" w:rsidP="0029798F">
            <w:pPr>
              <w:tabs>
                <w:tab w:val="decimal" w:pos="970"/>
              </w:tabs>
              <w:ind w:right="4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</w:tcPr>
          <w:p w14:paraId="2D89A0DD" w14:textId="28A9FDEE" w:rsidR="00F851D4" w:rsidRPr="00C0233C" w:rsidRDefault="00F851D4" w:rsidP="0029798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(0.000</w:t>
            </w:r>
            <w:r w:rsidR="004C225E"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Pr="00C0233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4CE56286" w14:textId="64A50752" w:rsidR="00DA38CA" w:rsidRPr="00C0233C" w:rsidRDefault="00DA38CA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101B6CFC" w14:textId="0CD44CF3" w:rsidR="004C225E" w:rsidRPr="00C0233C" w:rsidRDefault="00DA38CA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ผลกระทบของการปรับปรุงใหม่ต่องบกระแสเงินสด</w:t>
      </w:r>
      <w:r w:rsidR="00227B9F" w:rsidRPr="00C0233C">
        <w:rPr>
          <w:rFonts w:asciiTheme="majorBidi" w:hAnsiTheme="majorBidi" w:hint="cs"/>
          <w:sz w:val="30"/>
          <w:szCs w:val="30"/>
          <w:cs/>
        </w:rPr>
        <w:t>รวม</w:t>
      </w:r>
      <w:r w:rsidRPr="00C0233C">
        <w:rPr>
          <w:rFonts w:asciiTheme="majorBidi" w:hAnsiTheme="majorBidi"/>
          <w:sz w:val="30"/>
          <w:szCs w:val="30"/>
          <w:cs/>
        </w:rPr>
        <w:t>สำหรับ</w:t>
      </w:r>
      <w:r w:rsidRPr="00C0233C">
        <w:rPr>
          <w:rFonts w:asciiTheme="majorBidi" w:hAnsiTheme="majorBidi" w:hint="cs"/>
          <w:sz w:val="30"/>
          <w:szCs w:val="30"/>
          <w:cs/>
        </w:rPr>
        <w:t>ปี</w:t>
      </w:r>
      <w:r w:rsidRPr="00C0233C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0233C">
        <w:rPr>
          <w:rFonts w:asciiTheme="majorBidi" w:hAnsiTheme="majorBidi"/>
          <w:sz w:val="30"/>
          <w:szCs w:val="30"/>
        </w:rPr>
        <w:t xml:space="preserve">31 </w:t>
      </w:r>
      <w:r w:rsidRPr="00C0233C">
        <w:rPr>
          <w:rFonts w:asciiTheme="majorBidi" w:hAnsiTheme="majorBidi" w:hint="cs"/>
          <w:sz w:val="30"/>
          <w:szCs w:val="30"/>
          <w:cs/>
        </w:rPr>
        <w:t>ธันวาคม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sz w:val="30"/>
          <w:szCs w:val="30"/>
        </w:rPr>
        <w:t xml:space="preserve">2566 </w:t>
      </w:r>
      <w:r w:rsidRPr="00C0233C">
        <w:rPr>
          <w:rFonts w:asciiTheme="majorBidi" w:hAnsiTheme="majorBidi"/>
          <w:sz w:val="30"/>
          <w:szCs w:val="30"/>
          <w:cs/>
        </w:rPr>
        <w:t>ของกลุ่มบริษัทมีดังนี้</w:t>
      </w:r>
    </w:p>
    <w:p w14:paraId="79CD248A" w14:textId="77777777" w:rsidR="00DA38CA" w:rsidRPr="00C0233C" w:rsidRDefault="00DA38CA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DA38CA" w:rsidRPr="00C0233C" w14:paraId="78897878" w14:textId="77777777" w:rsidTr="008A2E70">
        <w:trPr>
          <w:trHeight w:val="388"/>
          <w:tblHeader/>
        </w:trPr>
        <w:tc>
          <w:tcPr>
            <w:tcW w:w="3780" w:type="dxa"/>
          </w:tcPr>
          <w:p w14:paraId="56BE4519" w14:textId="77777777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4" w:type="dxa"/>
            <w:gridSpan w:val="5"/>
          </w:tcPr>
          <w:p w14:paraId="5C6DBA1B" w14:textId="77777777" w:rsidR="00DA38CA" w:rsidRPr="00C0233C" w:rsidRDefault="00DA38CA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38CA" w:rsidRPr="00C0233C" w14:paraId="1435E916" w14:textId="77777777" w:rsidTr="008A2E70">
        <w:trPr>
          <w:trHeight w:val="388"/>
          <w:tblHeader/>
        </w:trPr>
        <w:tc>
          <w:tcPr>
            <w:tcW w:w="3780" w:type="dxa"/>
            <w:vAlign w:val="bottom"/>
          </w:tcPr>
          <w:p w14:paraId="4CDF8B8E" w14:textId="38F12502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84" w:type="dxa"/>
          </w:tcPr>
          <w:p w14:paraId="36F99915" w14:textId="77777777" w:rsidR="00DA38CA" w:rsidRPr="00C0233C" w:rsidRDefault="00DA38CA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207293F2" w14:textId="77777777" w:rsidR="00DA38CA" w:rsidRPr="00C0233C" w:rsidRDefault="00DA38CA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6A2722B" w14:textId="77777777" w:rsidR="00DA38CA" w:rsidRPr="00C0233C" w:rsidRDefault="00DA38CA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0102D1DD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439B086" w14:textId="77777777" w:rsidR="00DA38CA" w:rsidRPr="00C0233C" w:rsidRDefault="00DA38CA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A38CA" w:rsidRPr="00C0233C" w14:paraId="1F33466C" w14:textId="77777777" w:rsidTr="008A2E70">
        <w:trPr>
          <w:trHeight w:val="388"/>
          <w:tblHeader/>
        </w:trPr>
        <w:tc>
          <w:tcPr>
            <w:tcW w:w="3780" w:type="dxa"/>
          </w:tcPr>
          <w:p w14:paraId="733BBF37" w14:textId="77777777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6239318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CEF223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772BEA33" w14:textId="77777777" w:rsidR="00DA38CA" w:rsidRPr="00C0233C" w:rsidRDefault="00DA38CA" w:rsidP="008A2E7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6AC49D49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3D2F5FA" w14:textId="77777777" w:rsidR="00DA38CA" w:rsidRPr="00C0233C" w:rsidRDefault="00DA38CA" w:rsidP="008A2E70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8CA" w:rsidRPr="00C0233C" w14:paraId="29A9B4E1" w14:textId="77777777" w:rsidTr="008A2E70">
        <w:trPr>
          <w:trHeight w:val="388"/>
        </w:trPr>
        <w:tc>
          <w:tcPr>
            <w:tcW w:w="3780" w:type="dxa"/>
          </w:tcPr>
          <w:p w14:paraId="0D216578" w14:textId="77777777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</w:tcPr>
          <w:p w14:paraId="553E63F7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8DDD7C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E76C752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6DC9767E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D3BA94" w14:textId="77777777" w:rsidR="00DA38CA" w:rsidRPr="00C0233C" w:rsidRDefault="00DA38CA" w:rsidP="008A2E70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8CA" w:rsidRPr="00C0233C" w14:paraId="7CAB537F" w14:textId="77777777" w:rsidTr="008A2E70">
        <w:trPr>
          <w:trHeight w:val="388"/>
        </w:trPr>
        <w:tc>
          <w:tcPr>
            <w:tcW w:w="3780" w:type="dxa"/>
          </w:tcPr>
          <w:p w14:paraId="6E8CF1E7" w14:textId="12A8E057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</w:t>
            </w:r>
            <w:r w:rsidR="00BB52EA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302926C7" w14:textId="38F9AFAE" w:rsidR="00DA38CA" w:rsidRPr="00C0233C" w:rsidRDefault="00DA38CA" w:rsidP="00D4307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705)</w:t>
            </w:r>
          </w:p>
        </w:tc>
        <w:tc>
          <w:tcPr>
            <w:tcW w:w="270" w:type="dxa"/>
          </w:tcPr>
          <w:p w14:paraId="35C15D83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2D2D6D" w14:textId="538BF087" w:rsidR="00DA38CA" w:rsidRPr="00C0233C" w:rsidRDefault="00DA38CA" w:rsidP="00D4307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z w:val="28"/>
                <w:cs/>
                <w:lang w:val="en-US" w:bidi="th-TH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(148)</w:t>
            </w:r>
          </w:p>
        </w:tc>
        <w:tc>
          <w:tcPr>
            <w:tcW w:w="272" w:type="dxa"/>
          </w:tcPr>
          <w:p w14:paraId="1E348957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8580CE" w14:textId="2BF4957E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color w:val="000000" w:themeColor="text1"/>
                <w:sz w:val="28"/>
                <w:lang w:val="en-US" w:bidi="th-TH"/>
              </w:rPr>
            </w:pPr>
            <w:r w:rsidRPr="00C0233C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(853)</w:t>
            </w:r>
          </w:p>
        </w:tc>
      </w:tr>
      <w:tr w:rsidR="00DA38CA" w:rsidRPr="00C0233C" w14:paraId="653B6463" w14:textId="77777777" w:rsidTr="008A2E70">
        <w:trPr>
          <w:trHeight w:val="388"/>
        </w:trPr>
        <w:tc>
          <w:tcPr>
            <w:tcW w:w="5364" w:type="dxa"/>
            <w:gridSpan w:val="2"/>
          </w:tcPr>
          <w:p w14:paraId="53AF2838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firstLine="77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ปรับรายการที่กระทบกำไร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(</w:t>
            </w: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ขาดทุน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) </w:t>
            </w: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เป็นเงินสดรับ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(</w:t>
            </w: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จ่าย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A6DA91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91BA791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272" w:type="dxa"/>
          </w:tcPr>
          <w:p w14:paraId="34F85D0A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161549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</w:p>
        </w:tc>
      </w:tr>
      <w:tr w:rsidR="00DA38CA" w:rsidRPr="00C0233C" w14:paraId="23426DFA" w14:textId="77777777" w:rsidTr="008A2E70">
        <w:trPr>
          <w:trHeight w:val="388"/>
        </w:trPr>
        <w:tc>
          <w:tcPr>
            <w:tcW w:w="3780" w:type="dxa"/>
          </w:tcPr>
          <w:p w14:paraId="3287261F" w14:textId="77777777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1584" w:type="dxa"/>
          </w:tcPr>
          <w:p w14:paraId="05CE4C48" w14:textId="048B6330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(176)</w:t>
            </w:r>
          </w:p>
        </w:tc>
        <w:tc>
          <w:tcPr>
            <w:tcW w:w="270" w:type="dxa"/>
          </w:tcPr>
          <w:p w14:paraId="5651118A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1ABB7D" w14:textId="6412EE31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 w:bidi="th-TH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(37)</w:t>
            </w:r>
          </w:p>
        </w:tc>
        <w:tc>
          <w:tcPr>
            <w:tcW w:w="272" w:type="dxa"/>
          </w:tcPr>
          <w:p w14:paraId="3F979AE1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61D75F1" w14:textId="74EE1285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pacing w:val="2"/>
                <w:sz w:val="28"/>
                <w:lang w:val="en-US" w:bidi="th-TH"/>
              </w:rPr>
            </w:pPr>
            <w:r w:rsidRPr="00C0233C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(213)</w:t>
            </w:r>
          </w:p>
        </w:tc>
      </w:tr>
      <w:tr w:rsidR="00DA38CA" w:rsidRPr="00C0233C" w14:paraId="39545580" w14:textId="77777777" w:rsidTr="008A2E70">
        <w:trPr>
          <w:trHeight w:val="388"/>
        </w:trPr>
        <w:tc>
          <w:tcPr>
            <w:tcW w:w="3780" w:type="dxa"/>
          </w:tcPr>
          <w:p w14:paraId="4681D7FA" w14:textId="77777777" w:rsidR="00DA38CA" w:rsidRPr="00C0233C" w:rsidRDefault="00DA38CA" w:rsidP="008A2E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  <w:r w:rsidRPr="00C0233C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7E476895" w14:textId="153E686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881</w:t>
            </w:r>
          </w:p>
        </w:tc>
        <w:tc>
          <w:tcPr>
            <w:tcW w:w="270" w:type="dxa"/>
          </w:tcPr>
          <w:p w14:paraId="1484295F" w14:textId="77777777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D33E420" w14:textId="28F4B6FB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z w:val="28"/>
                <w:lang w:val="en-US" w:bidi="th-TH"/>
              </w:rPr>
            </w:pPr>
            <w:r w:rsidRPr="00C0233C">
              <w:rPr>
                <w:rFonts w:asciiTheme="majorBidi" w:hAnsiTheme="majorBidi"/>
                <w:sz w:val="28"/>
                <w:lang w:val="en-US"/>
              </w:rPr>
              <w:t>185</w:t>
            </w:r>
          </w:p>
        </w:tc>
        <w:tc>
          <w:tcPr>
            <w:tcW w:w="272" w:type="dxa"/>
          </w:tcPr>
          <w:p w14:paraId="3AC36575" w14:textId="77777777" w:rsidR="00DA38CA" w:rsidRPr="00C0233C" w:rsidRDefault="00DA38CA" w:rsidP="008A2E70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181E6E" w14:textId="7C235D44" w:rsidR="00DA38CA" w:rsidRPr="00C0233C" w:rsidRDefault="00DA38CA" w:rsidP="008A2E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z w:val="28"/>
                <w:lang w:bidi="th-TH"/>
              </w:rPr>
            </w:pPr>
            <w:r w:rsidRPr="00C0233C">
              <w:rPr>
                <w:rFonts w:asciiTheme="majorBidi" w:hAnsiTheme="majorBidi"/>
                <w:sz w:val="28"/>
              </w:rPr>
              <w:t>1,066</w:t>
            </w:r>
          </w:p>
        </w:tc>
      </w:tr>
    </w:tbl>
    <w:p w14:paraId="050C3C8F" w14:textId="77777777" w:rsidR="00F851D4" w:rsidRPr="00C0233C" w:rsidRDefault="00F851D4" w:rsidP="00F8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F35EA" w14:textId="530657D7" w:rsidR="00B80112" w:rsidRPr="00C0233C" w:rsidRDefault="00D927E0" w:rsidP="009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C4B54" w:rsidRPr="00C0233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B43CC" w:rsidRPr="00C0233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C0233C" w:rsidRDefault="00EB6E48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6DB5B" w14:textId="22C10BEE" w:rsidR="009101C3" w:rsidRPr="00C0233C" w:rsidRDefault="009101C3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ความสัมพันธ์ที่มีกับบริษัทใหญ่</w:t>
      </w:r>
      <w:r w:rsidR="00F4083E" w:rsidRPr="00C0233C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บริษัทย่อย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985" w:rsidRPr="00C0233C">
        <w:rPr>
          <w:rFonts w:asciiTheme="majorBidi" w:hAnsiTheme="majorBidi" w:cstheme="majorBidi"/>
          <w:sz w:val="30"/>
          <w:szCs w:val="30"/>
        </w:rPr>
        <w:t>10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="00C21985" w:rsidRPr="00C0233C">
        <w:rPr>
          <w:rFonts w:asciiTheme="majorBidi" w:hAnsiTheme="majorBidi" w:cstheme="majorBidi"/>
          <w:sz w:val="30"/>
          <w:szCs w:val="30"/>
        </w:rPr>
        <w:t>1</w:t>
      </w:r>
      <w:r w:rsidR="007A0740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0740" w:rsidRPr="00C0233C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07074B"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7A0740" w:rsidRPr="00C0233C">
        <w:rPr>
          <w:rFonts w:asciiTheme="majorBidi" w:hAnsiTheme="majorBidi" w:cstheme="majorBidi"/>
          <w:sz w:val="30"/>
          <w:szCs w:val="30"/>
          <w:cs/>
        </w:rPr>
        <w:t>มีรายการระหว่างกันที่มีนัยสำคัญกับกลุ่มบริษัท</w:t>
      </w:r>
      <w:r w:rsidR="0007074B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0740" w:rsidRPr="00C0233C">
        <w:rPr>
          <w:rFonts w:asciiTheme="majorBidi" w:hAnsiTheme="majorBidi" w:cstheme="majorBidi"/>
          <w:sz w:val="30"/>
          <w:szCs w:val="30"/>
          <w:cs/>
        </w:rPr>
        <w:t>ในระหว่างปีมีดังต่อไปนี้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075B22" w:rsidRPr="00C0233C" w14:paraId="4E6B8931" w14:textId="77777777" w:rsidTr="00B34CCB">
        <w:trPr>
          <w:cantSplit/>
          <w:trHeight w:val="20"/>
          <w:tblHeader/>
        </w:trPr>
        <w:tc>
          <w:tcPr>
            <w:tcW w:w="3870" w:type="dxa"/>
          </w:tcPr>
          <w:p w14:paraId="12DFACBD" w14:textId="77777777" w:rsidR="00075B22" w:rsidRPr="00C0233C" w:rsidRDefault="00075B22" w:rsidP="00B34CC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F2831D" w14:textId="77777777" w:rsidR="00075B22" w:rsidRPr="00C0233C" w:rsidRDefault="00075B22" w:rsidP="00B34CC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579CA8B4" w14:textId="77777777" w:rsidR="00075B22" w:rsidRPr="00C0233C" w:rsidRDefault="00075B22" w:rsidP="00B34CC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000F1EF" w14:textId="77777777" w:rsidR="00075B22" w:rsidRPr="00C0233C" w:rsidRDefault="00075B22" w:rsidP="00B34CC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2F4E30EC" w14:textId="77777777" w:rsidR="00075B22" w:rsidRPr="00C0233C" w:rsidRDefault="00075B22" w:rsidP="00B34CCB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B79211" w14:textId="77777777" w:rsidR="00075B22" w:rsidRPr="00C0233C" w:rsidRDefault="00075B22" w:rsidP="00B34CCB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75B22" w:rsidRPr="00C0233C" w14:paraId="75B709F1" w14:textId="77777777" w:rsidTr="00B34CCB">
        <w:trPr>
          <w:cantSplit/>
          <w:trHeight w:val="20"/>
        </w:trPr>
        <w:tc>
          <w:tcPr>
            <w:tcW w:w="3870" w:type="dxa"/>
          </w:tcPr>
          <w:p w14:paraId="0E7AEFAD" w14:textId="77777777" w:rsidR="00075B22" w:rsidRPr="00C0233C" w:rsidRDefault="00075B22" w:rsidP="00B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เซเว่นเดย์ ไดอะลิซิส</w:t>
            </w:r>
            <w:r w:rsidRPr="00C0233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260" w:type="dxa"/>
          </w:tcPr>
          <w:p w14:paraId="1D496F48" w14:textId="77777777" w:rsidR="00075B22" w:rsidRPr="00C0233C" w:rsidRDefault="00075B22" w:rsidP="00B34CCB">
            <w:pPr>
              <w:tabs>
                <w:tab w:val="clear" w:pos="454"/>
                <w:tab w:val="left" w:pos="343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53ECFCF" w14:textId="77777777" w:rsidR="00075B22" w:rsidRPr="00C0233C" w:rsidRDefault="00075B22" w:rsidP="00B34CCB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75B22" w:rsidRPr="00C0233C" w14:paraId="29FE06CB" w14:textId="77777777" w:rsidTr="00B34CCB">
        <w:trPr>
          <w:cantSplit/>
          <w:trHeight w:val="20"/>
        </w:trPr>
        <w:tc>
          <w:tcPr>
            <w:tcW w:w="3870" w:type="dxa"/>
          </w:tcPr>
          <w:p w14:paraId="0A056947" w14:textId="77777777" w:rsidR="00075B22" w:rsidRPr="00C0233C" w:rsidRDefault="00075B22" w:rsidP="00B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CA46CB0" w14:textId="77777777" w:rsidR="00075B22" w:rsidRPr="00C0233C" w:rsidRDefault="00075B22" w:rsidP="00B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AEA4FA4" w14:textId="2C0BCF7D" w:rsidR="00075B22" w:rsidRPr="00C0233C" w:rsidRDefault="00075B22" w:rsidP="00B34CCB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436F30" w:rsidRPr="00C0233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 รวมถึงกรรมการ (ไม่ว่าจะทำหน้าที่ในระดับบริหารหรือไม่)</w:t>
            </w:r>
            <w:r w:rsidR="00436F30"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436F30" w:rsidRPr="00C0233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</w:tbl>
    <w:p w14:paraId="59B0954A" w14:textId="26ABD42A" w:rsidR="00B23610" w:rsidRPr="00C0233C" w:rsidRDefault="00B23610" w:rsidP="00F4083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9101C3" w:rsidRPr="00C0233C" w14:paraId="364462ED" w14:textId="77777777">
        <w:trPr>
          <w:tblHeader/>
        </w:trPr>
        <w:tc>
          <w:tcPr>
            <w:tcW w:w="2278" w:type="pct"/>
          </w:tcPr>
          <w:p w14:paraId="32D2894B" w14:textId="77777777" w:rsidR="009101C3" w:rsidRPr="00C0233C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51E9CE5F" w14:textId="77777777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19F0155" w14:textId="77777777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1C02E629" w14:textId="77777777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C3" w:rsidRPr="00C0233C" w14:paraId="2837BB5A" w14:textId="77777777">
        <w:trPr>
          <w:tblHeader/>
        </w:trPr>
        <w:tc>
          <w:tcPr>
            <w:tcW w:w="2278" w:type="pct"/>
          </w:tcPr>
          <w:p w14:paraId="7893E221" w14:textId="6B71B763" w:rsidR="009101C3" w:rsidRPr="00C0233C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4" w:type="pct"/>
          </w:tcPr>
          <w:p w14:paraId="5C57097E" w14:textId="23F0A4B8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2140A35" w14:textId="77777777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D84828" w14:textId="32793290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554E325" w14:textId="77777777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9B009F" w14:textId="79EFB960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973A91B" w14:textId="77777777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52B4660" w14:textId="41DBA789" w:rsidR="009101C3" w:rsidRPr="00C0233C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101C3" w:rsidRPr="00C0233C" w14:paraId="3063B88D" w14:textId="77777777">
        <w:trPr>
          <w:tblHeader/>
        </w:trPr>
        <w:tc>
          <w:tcPr>
            <w:tcW w:w="2278" w:type="pct"/>
          </w:tcPr>
          <w:p w14:paraId="0AF27D6F" w14:textId="77777777" w:rsidR="009101C3" w:rsidRPr="00C0233C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13C2B9EF" w14:textId="77777777" w:rsidR="009101C3" w:rsidRPr="00C0233C" w:rsidRDefault="009101C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1C3" w:rsidRPr="00C0233C" w14:paraId="2E634AAD" w14:textId="77777777">
        <w:tc>
          <w:tcPr>
            <w:tcW w:w="2278" w:type="pct"/>
          </w:tcPr>
          <w:p w14:paraId="7CABD1EF" w14:textId="720438BC" w:rsidR="009101C3" w:rsidRPr="00C0233C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F4083E"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66A1C06C" w14:textId="77777777" w:rsidR="009101C3" w:rsidRPr="00C0233C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5FE026" w14:textId="77777777" w:rsidR="009101C3" w:rsidRPr="00C0233C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2707BF" w14:textId="77777777" w:rsidR="009101C3" w:rsidRPr="00C0233C" w:rsidRDefault="009101C3" w:rsidP="00240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60DA1D" w14:textId="77777777" w:rsidR="009101C3" w:rsidRPr="00C0233C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9C7F6C" w14:textId="77777777" w:rsidR="009101C3" w:rsidRPr="00C0233C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D139DD" w14:textId="77777777" w:rsidR="009101C3" w:rsidRPr="00C0233C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A58EC8" w14:textId="77777777" w:rsidR="009101C3" w:rsidRPr="00C0233C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3EB0DD79" w14:textId="77777777">
        <w:tc>
          <w:tcPr>
            <w:tcW w:w="2278" w:type="pct"/>
          </w:tcPr>
          <w:p w14:paraId="32349548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264FBB1B" w14:textId="49668FFB" w:rsidR="00F4083E" w:rsidRPr="00C0233C" w:rsidRDefault="00BF54C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1,156</w:t>
            </w:r>
          </w:p>
        </w:tc>
        <w:tc>
          <w:tcPr>
            <w:tcW w:w="149" w:type="pct"/>
          </w:tcPr>
          <w:p w14:paraId="5BC9CD61" w14:textId="77777777" w:rsidR="00F4083E" w:rsidRPr="00C0233C" w:rsidRDefault="00F4083E" w:rsidP="00F4083E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7D8E285" w14:textId="52654DEF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48" w:type="pct"/>
          </w:tcPr>
          <w:p w14:paraId="0676F1D2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C27AF2D" w14:textId="444F9CDF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1,156</w:t>
            </w:r>
          </w:p>
        </w:tc>
        <w:tc>
          <w:tcPr>
            <w:tcW w:w="148" w:type="pct"/>
          </w:tcPr>
          <w:p w14:paraId="3978196E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F7460C2" w14:textId="3520CA26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</w:tr>
      <w:tr w:rsidR="00F4083E" w:rsidRPr="00C0233C" w14:paraId="4127ECE1" w14:textId="77777777">
        <w:tc>
          <w:tcPr>
            <w:tcW w:w="2278" w:type="pct"/>
          </w:tcPr>
          <w:p w14:paraId="222D537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FE87E6F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473F9D" w14:textId="77777777" w:rsidR="00F4083E" w:rsidRPr="00C0233C" w:rsidRDefault="00F4083E" w:rsidP="00F4083E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05B54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9C7191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BDAF8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039E97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9E7EAD0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83E" w:rsidRPr="00C0233C" w14:paraId="7ACB59BF" w14:textId="77777777">
        <w:tc>
          <w:tcPr>
            <w:tcW w:w="2278" w:type="pct"/>
          </w:tcPr>
          <w:p w14:paraId="33B739DF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1733FA74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1BF0D5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F2FA2B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73EE7B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90BAA0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547313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9CF8FC6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053601F1" w14:textId="77777777">
        <w:tc>
          <w:tcPr>
            <w:tcW w:w="2278" w:type="pct"/>
          </w:tcPr>
          <w:p w14:paraId="663EE4C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5DB91D1" w14:textId="7EAE5B09" w:rsidR="00F4083E" w:rsidRPr="00C0233C" w:rsidRDefault="00BF54C1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75CB81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0CDFC3" w14:textId="22053963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F13C1D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A9C238A" w14:textId="20A2062A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8199F" w:rsidRPr="00C0233C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8" w:type="pct"/>
          </w:tcPr>
          <w:p w14:paraId="430C3A7A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2C2FE3" w14:textId="5108FFC5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F4083E" w:rsidRPr="00C0233C" w14:paraId="2AEA76B0" w14:textId="77777777">
        <w:tc>
          <w:tcPr>
            <w:tcW w:w="2278" w:type="pct"/>
          </w:tcPr>
          <w:p w14:paraId="03F5324D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70976CD7" w14:textId="01E753B9" w:rsidR="00F4083E" w:rsidRPr="00C0233C" w:rsidRDefault="00BF54C1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376F22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AF7571" w14:textId="246F3208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396742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3B4EE2" w14:textId="1BDB8680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  <w:tc>
          <w:tcPr>
            <w:tcW w:w="148" w:type="pct"/>
          </w:tcPr>
          <w:p w14:paraId="1E4DE9E7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E13066E" w14:textId="4C12FD3E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2,885</w:t>
            </w:r>
          </w:p>
        </w:tc>
      </w:tr>
      <w:tr w:rsidR="00F4083E" w:rsidRPr="00C0233C" w14:paraId="7C5A20E2" w14:textId="77777777">
        <w:tc>
          <w:tcPr>
            <w:tcW w:w="2278" w:type="pct"/>
          </w:tcPr>
          <w:p w14:paraId="7FD817C6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2014FEF8" w14:textId="22837F9B" w:rsidR="00F4083E" w:rsidRPr="00C0233C" w:rsidRDefault="00BF54C1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862345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503EA3B" w14:textId="051EDC41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23D9CF1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BABCA5" w14:textId="5DA55DCC" w:rsidR="00F4083E" w:rsidRPr="00C0233C" w:rsidRDefault="0088199F" w:rsidP="0088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48" w:type="pct"/>
          </w:tcPr>
          <w:p w14:paraId="36E3B96B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4D0F8B" w14:textId="3DAB4068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F4083E" w:rsidRPr="00C0233C" w14:paraId="7B0B7A73" w14:textId="77777777">
        <w:tc>
          <w:tcPr>
            <w:tcW w:w="2278" w:type="pct"/>
          </w:tcPr>
          <w:p w14:paraId="17EF5A2E" w14:textId="5F0E5B1B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46358DF" w14:textId="29C314E9" w:rsidR="00F4083E" w:rsidRPr="00C0233C" w:rsidRDefault="00BF54C1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554BC4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D484F22" w14:textId="385390A6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109647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9622B36" w14:textId="79104154" w:rsidR="00F4083E" w:rsidRPr="00C0233C" w:rsidRDefault="00F81686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8" w:type="pct"/>
          </w:tcPr>
          <w:p w14:paraId="7620958C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B162161" w14:textId="4640BD1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F4083E" w:rsidRPr="00C0233C" w14:paraId="2709D085" w14:textId="77777777">
        <w:tc>
          <w:tcPr>
            <w:tcW w:w="2278" w:type="pct"/>
          </w:tcPr>
          <w:p w14:paraId="28AC72B1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7AB8BC0D" w14:textId="3C05F095" w:rsidR="00F4083E" w:rsidRPr="00C0233C" w:rsidRDefault="00BF54C1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133111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74E13D9" w14:textId="6C493F5F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5C27EC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F747C7F" w14:textId="04C55E08" w:rsidR="00F4083E" w:rsidRPr="00C0233C" w:rsidRDefault="00F81686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48" w:type="pct"/>
          </w:tcPr>
          <w:p w14:paraId="12D90668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AD77755" w14:textId="51D65A26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F4083E" w:rsidRPr="00C0233C" w14:paraId="51DC0952" w14:textId="77777777">
        <w:tc>
          <w:tcPr>
            <w:tcW w:w="2278" w:type="pct"/>
          </w:tcPr>
          <w:p w14:paraId="21D594A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9B49C58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0DE8EFF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5209ADD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EE1DC0A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C3379B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393C8E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BD4E82F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83E" w:rsidRPr="00C0233C" w14:paraId="2F9B2960" w14:textId="77777777">
        <w:tc>
          <w:tcPr>
            <w:tcW w:w="2278" w:type="pct"/>
          </w:tcPr>
          <w:p w14:paraId="4F12B77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1C15ED1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0361594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5E69068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93E9DC0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36C2E3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DF6D49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7055DF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83E" w:rsidRPr="00C0233C" w14:paraId="27335177" w14:textId="77777777" w:rsidTr="000705D7">
        <w:tc>
          <w:tcPr>
            <w:tcW w:w="2278" w:type="pct"/>
          </w:tcPr>
          <w:p w14:paraId="6E8F07C9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  <w:shd w:val="clear" w:color="auto" w:fill="auto"/>
          </w:tcPr>
          <w:p w14:paraId="002AA7E7" w14:textId="6B085556" w:rsidR="00F4083E" w:rsidRPr="00C0233C" w:rsidRDefault="00BF54C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9" w:type="pct"/>
          </w:tcPr>
          <w:p w14:paraId="7F780262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A007605" w14:textId="1465B5FF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48" w:type="pct"/>
          </w:tcPr>
          <w:p w14:paraId="3EBC6ED0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F408F6" w14:textId="22B510CE" w:rsidR="00F4083E" w:rsidRPr="00C0233C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08B8AE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A1D9F4" w14:textId="57AA86FA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76B37C50" w14:textId="77777777" w:rsidTr="000705D7">
        <w:tc>
          <w:tcPr>
            <w:tcW w:w="2278" w:type="pct"/>
          </w:tcPr>
          <w:p w14:paraId="50B5EB58" w14:textId="225315D3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  <w:shd w:val="clear" w:color="auto" w:fill="auto"/>
          </w:tcPr>
          <w:p w14:paraId="6E12758B" w14:textId="056BADD1" w:rsidR="00F4083E" w:rsidRPr="00C0233C" w:rsidRDefault="00BF54C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AE6CFC" w:rsidRPr="00C0233C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49" w:type="pct"/>
          </w:tcPr>
          <w:p w14:paraId="553448E2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1DCFBD0" w14:textId="0D2F3EF3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5B5421E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5B62D6D" w14:textId="175275A5" w:rsidR="00F4083E" w:rsidRPr="00C0233C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F96EBD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1A0EB9" w14:textId="45325D82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23ADD039" w14:textId="77777777" w:rsidTr="000705D7">
        <w:tc>
          <w:tcPr>
            <w:tcW w:w="2278" w:type="pct"/>
          </w:tcPr>
          <w:p w14:paraId="3436D4A4" w14:textId="62BBC418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4" w:type="pct"/>
            <w:shd w:val="clear" w:color="auto" w:fill="auto"/>
          </w:tcPr>
          <w:p w14:paraId="368859E4" w14:textId="23EE29AE" w:rsidR="00F4083E" w:rsidRPr="00C0233C" w:rsidRDefault="001C4525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E6CFC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49" w:type="pct"/>
          </w:tcPr>
          <w:p w14:paraId="27ED5027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28B737" w14:textId="688EB13D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09AB05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F2CA30" w14:textId="5178075E" w:rsidR="00F4083E" w:rsidRPr="00C0233C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1437885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733B12" w14:textId="383A10BB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63B89189" w14:textId="77777777" w:rsidTr="000705D7">
        <w:tc>
          <w:tcPr>
            <w:tcW w:w="2278" w:type="pct"/>
          </w:tcPr>
          <w:p w14:paraId="68F6783B" w14:textId="5A85BB8C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526F558F" w14:textId="5A5F1531" w:rsidR="00F4083E" w:rsidRPr="00C0233C" w:rsidRDefault="001926E4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  <w:tc>
          <w:tcPr>
            <w:tcW w:w="149" w:type="pct"/>
          </w:tcPr>
          <w:p w14:paraId="14323EE5" w14:textId="77777777" w:rsidR="00F4083E" w:rsidRPr="00C0233C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6A398E7" w14:textId="30C56956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4,714</w:t>
            </w:r>
          </w:p>
        </w:tc>
        <w:tc>
          <w:tcPr>
            <w:tcW w:w="148" w:type="pct"/>
          </w:tcPr>
          <w:p w14:paraId="2D2DBB39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74435C" w14:textId="073DB095" w:rsidR="00F4083E" w:rsidRPr="00C0233C" w:rsidRDefault="00F81686" w:rsidP="00F8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2,946</w:t>
            </w:r>
          </w:p>
        </w:tc>
        <w:tc>
          <w:tcPr>
            <w:tcW w:w="148" w:type="pct"/>
          </w:tcPr>
          <w:p w14:paraId="5D490F77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E32969" w14:textId="2982DB08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6DA9" w:rsidRPr="00C0233C" w14:paraId="1C25D867" w14:textId="77777777" w:rsidTr="000705D7">
        <w:tc>
          <w:tcPr>
            <w:tcW w:w="2278" w:type="pct"/>
          </w:tcPr>
          <w:p w14:paraId="74E8D70E" w14:textId="77777777" w:rsidR="002F6DA9" w:rsidRPr="00C0233C" w:rsidRDefault="002F6DA9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38F3497" w14:textId="77777777" w:rsidR="002F6DA9" w:rsidRPr="00C0233C" w:rsidRDefault="002F6DA9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7E14C1D" w14:textId="77777777" w:rsidR="002F6DA9" w:rsidRPr="00C0233C" w:rsidRDefault="002F6DA9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931C469" w14:textId="77777777" w:rsidR="002F6DA9" w:rsidRPr="00C0233C" w:rsidRDefault="002F6DA9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48BBBF" w14:textId="77777777" w:rsidR="002F6DA9" w:rsidRPr="00C0233C" w:rsidRDefault="002F6DA9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5772CB" w14:textId="77777777" w:rsidR="002F6DA9" w:rsidRPr="00C0233C" w:rsidRDefault="002F6DA9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DB9881" w14:textId="77777777" w:rsidR="002F6DA9" w:rsidRPr="00C0233C" w:rsidRDefault="002F6DA9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7686FF" w14:textId="77777777" w:rsidR="002F6DA9" w:rsidRPr="00C0233C" w:rsidRDefault="002F6DA9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2AEB55A4" w14:textId="77777777">
        <w:tc>
          <w:tcPr>
            <w:tcW w:w="2278" w:type="pct"/>
            <w:shd w:val="clear" w:color="auto" w:fill="FFFFFF"/>
          </w:tcPr>
          <w:p w14:paraId="45BDD41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1E7E41D0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AF78AA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2B50320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45B5B9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E593E8B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C12726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D07AFA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83E" w:rsidRPr="00C0233C" w14:paraId="441B127A" w14:textId="77777777">
        <w:tc>
          <w:tcPr>
            <w:tcW w:w="2278" w:type="pct"/>
            <w:shd w:val="clear" w:color="auto" w:fill="FFFFFF"/>
          </w:tcPr>
          <w:p w14:paraId="21414DA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14D71D6" w14:textId="7558E1B8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18,774</w:t>
            </w:r>
          </w:p>
        </w:tc>
        <w:tc>
          <w:tcPr>
            <w:tcW w:w="149" w:type="pct"/>
          </w:tcPr>
          <w:p w14:paraId="7314FAFA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ED39AB" w14:textId="2688EAF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48" w:type="pct"/>
          </w:tcPr>
          <w:p w14:paraId="55C9F783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2944BE" w14:textId="3478E548" w:rsidR="00F4083E" w:rsidRPr="00C0233C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3EF2EF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BFA805C" w14:textId="1B90160C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7B62D3C9" w14:textId="77777777">
        <w:tc>
          <w:tcPr>
            <w:tcW w:w="2278" w:type="pct"/>
            <w:shd w:val="clear" w:color="auto" w:fill="FFFFFF"/>
          </w:tcPr>
          <w:p w14:paraId="5DA0AFFB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788C0BF8" w14:textId="157A2DE6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49" w:type="pct"/>
          </w:tcPr>
          <w:p w14:paraId="2FB4167E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CF9ABE" w14:textId="4DBA67F2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8" w:type="pct"/>
          </w:tcPr>
          <w:p w14:paraId="797042FC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C6C730" w14:textId="1D00D573" w:rsidR="00F4083E" w:rsidRPr="00C0233C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D47033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6E146B8" w14:textId="061A3BDD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6ED60AAF" w14:textId="77777777">
        <w:tc>
          <w:tcPr>
            <w:tcW w:w="2278" w:type="pct"/>
            <w:shd w:val="clear" w:color="auto" w:fill="FFFFFF"/>
          </w:tcPr>
          <w:p w14:paraId="35809C4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F8E5B4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90F8EA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8AA10A3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4CF8B6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EE1A22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6D7725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D80BCC1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1AD79585" w14:textId="77777777">
        <w:tc>
          <w:tcPr>
            <w:tcW w:w="2278" w:type="pct"/>
            <w:shd w:val="clear" w:color="auto" w:fill="FFFFFF"/>
          </w:tcPr>
          <w:p w14:paraId="2464BBDC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4" w:type="pct"/>
          </w:tcPr>
          <w:p w14:paraId="4787AA22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96B192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26F200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1EBA2C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D9117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7FAFDC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8A7C83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0009C623" w14:textId="77777777">
        <w:tc>
          <w:tcPr>
            <w:tcW w:w="2278" w:type="pct"/>
            <w:shd w:val="clear" w:color="auto" w:fill="FFFFFF"/>
          </w:tcPr>
          <w:p w14:paraId="5B8FC051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34D1DBB0" w14:textId="6B88D333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49" w:type="pct"/>
          </w:tcPr>
          <w:p w14:paraId="71E5B6DE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A54AE0" w14:textId="513F394A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3,094</w:t>
            </w:r>
          </w:p>
        </w:tc>
        <w:tc>
          <w:tcPr>
            <w:tcW w:w="148" w:type="pct"/>
          </w:tcPr>
          <w:p w14:paraId="24364054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04E9EE5" w14:textId="6CEE8612" w:rsidR="00F4083E" w:rsidRPr="00C0233C" w:rsidRDefault="00F81686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48" w:type="pct"/>
          </w:tcPr>
          <w:p w14:paraId="7332A2DC" w14:textId="77777777" w:rsidR="00F4083E" w:rsidRPr="00C0233C" w:rsidRDefault="00F4083E" w:rsidP="00F4083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89ED2CC" w14:textId="3028A3A2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3,094</w:t>
            </w:r>
          </w:p>
        </w:tc>
      </w:tr>
      <w:tr w:rsidR="00F4083E" w:rsidRPr="00C0233C" w14:paraId="1E8625DD" w14:textId="77777777">
        <w:tc>
          <w:tcPr>
            <w:tcW w:w="2278" w:type="pct"/>
            <w:shd w:val="clear" w:color="auto" w:fill="FFFFFF"/>
          </w:tcPr>
          <w:p w14:paraId="1202E118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138207ED" w14:textId="3F85B22D" w:rsidR="00F4083E" w:rsidRPr="00C0233C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9" w:type="pct"/>
          </w:tcPr>
          <w:p w14:paraId="7E76C4B0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64876C" w14:textId="7FD194C3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8" w:type="pct"/>
          </w:tcPr>
          <w:p w14:paraId="04AC08D7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6DBC1F9" w14:textId="159A64DE" w:rsidR="00F4083E" w:rsidRPr="00C0233C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AD4B31" w14:textId="77777777" w:rsidR="00F4083E" w:rsidRPr="00C0233C" w:rsidRDefault="00F4083E" w:rsidP="00F4083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E2A798E" w14:textId="67C8514A" w:rsidR="00F4083E" w:rsidRPr="00C0233C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21D66134" w14:textId="77777777" w:rsidTr="002C5F78">
        <w:tc>
          <w:tcPr>
            <w:tcW w:w="2278" w:type="pct"/>
            <w:shd w:val="clear" w:color="auto" w:fill="FFFFFF"/>
          </w:tcPr>
          <w:p w14:paraId="1B674AA2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shd w:val="clear" w:color="auto" w:fill="auto"/>
          </w:tcPr>
          <w:p w14:paraId="64A6D6EE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905D7F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5FC6B4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569AB7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67A4895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3F3766" w14:textId="77777777" w:rsidR="00F4083E" w:rsidRPr="00C0233C" w:rsidRDefault="00F4083E" w:rsidP="00F4083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03D118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07F48ED4" w14:textId="77777777" w:rsidTr="002C5F78">
        <w:tc>
          <w:tcPr>
            <w:tcW w:w="2278" w:type="pct"/>
            <w:shd w:val="clear" w:color="auto" w:fill="FFFFFF"/>
          </w:tcPr>
          <w:p w14:paraId="385BD6B7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14:paraId="3649079E" w14:textId="4781234C" w:rsidR="00F4083E" w:rsidRPr="00C0233C" w:rsidRDefault="00A4473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20FC" w:rsidRPr="00C0233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20FC" w:rsidRPr="00C0233C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49" w:type="pct"/>
          </w:tcPr>
          <w:p w14:paraId="2AB609C6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A1AE73" w14:textId="402246E8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23,413</w:t>
            </w:r>
          </w:p>
        </w:tc>
        <w:tc>
          <w:tcPr>
            <w:tcW w:w="148" w:type="pct"/>
          </w:tcPr>
          <w:p w14:paraId="69AE2A1F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992D7E1" w14:textId="27D32D1F" w:rsidR="00F4083E" w:rsidRPr="00C0233C" w:rsidRDefault="00A4473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9A20FC" w:rsidRPr="00C0233C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148" w:type="pct"/>
          </w:tcPr>
          <w:p w14:paraId="7170ACCD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AA21B0E" w14:textId="52F64CB1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22,258</w:t>
            </w:r>
          </w:p>
        </w:tc>
      </w:tr>
      <w:tr w:rsidR="00F4083E" w:rsidRPr="00C0233C" w14:paraId="6826013E" w14:textId="77777777" w:rsidTr="002C5F78">
        <w:tc>
          <w:tcPr>
            <w:tcW w:w="2278" w:type="pct"/>
            <w:shd w:val="clear" w:color="auto" w:fill="FFFFFF"/>
          </w:tcPr>
          <w:p w14:paraId="4C180AF8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169AF86" w14:textId="7C301F09" w:rsidR="00F4083E" w:rsidRPr="00C0233C" w:rsidRDefault="00A4473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9" w:type="pct"/>
          </w:tcPr>
          <w:p w14:paraId="5E7F82F1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CCF3A88" w14:textId="6CDC504A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8" w:type="pct"/>
          </w:tcPr>
          <w:p w14:paraId="15054B3A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7239F0E" w14:textId="3F172900" w:rsidR="00F4083E" w:rsidRPr="00C0233C" w:rsidRDefault="00A4473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8" w:type="pct"/>
          </w:tcPr>
          <w:p w14:paraId="7C998B4A" w14:textId="77777777" w:rsidR="00F4083E" w:rsidRPr="00C0233C" w:rsidRDefault="00F4083E" w:rsidP="00F4083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981805C" w14:textId="00A485A8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F4083E" w:rsidRPr="00C0233C" w14:paraId="7701B48D" w14:textId="77777777" w:rsidTr="002C5F78">
        <w:tc>
          <w:tcPr>
            <w:tcW w:w="2278" w:type="pct"/>
            <w:shd w:val="clear" w:color="auto" w:fill="FFFFFF"/>
          </w:tcPr>
          <w:p w14:paraId="150A8DBB" w14:textId="77777777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BE91E" w14:textId="33472C77" w:rsidR="00F4083E" w:rsidRPr="00C0233C" w:rsidRDefault="00A4473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9A20FC" w:rsidRPr="00C0233C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9" w:type="pct"/>
          </w:tcPr>
          <w:p w14:paraId="055B07DB" w14:textId="77777777" w:rsidR="00F4083E" w:rsidRPr="00C0233C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0491BE0" w14:textId="52AD721F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23,885</w:t>
            </w:r>
          </w:p>
        </w:tc>
        <w:tc>
          <w:tcPr>
            <w:tcW w:w="148" w:type="pct"/>
          </w:tcPr>
          <w:p w14:paraId="5FBF2682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3AA" w14:textId="636FEC73" w:rsidR="00F4083E" w:rsidRPr="00C0233C" w:rsidRDefault="00A4473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20F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20FC" w:rsidRPr="00C0233C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48" w:type="pct"/>
          </w:tcPr>
          <w:p w14:paraId="68A613D0" w14:textId="77777777" w:rsidR="00F4083E" w:rsidRPr="00C0233C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652F159" w14:textId="4874C5ED" w:rsidR="00F4083E" w:rsidRPr="00C0233C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22,679</w:t>
            </w:r>
          </w:p>
        </w:tc>
      </w:tr>
    </w:tbl>
    <w:p w14:paraId="37085621" w14:textId="4D6F62D3" w:rsidR="002C4FD1" w:rsidRPr="00C0233C" w:rsidRDefault="002C4FD1" w:rsidP="00F4083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101D6E" w:rsidRPr="00C0233C" w14:paraId="0EF8891F" w14:textId="77777777" w:rsidTr="00975414">
        <w:trPr>
          <w:tblHeader/>
        </w:trPr>
        <w:tc>
          <w:tcPr>
            <w:tcW w:w="2254" w:type="pct"/>
          </w:tcPr>
          <w:p w14:paraId="7E847D37" w14:textId="3E69DE8F" w:rsidR="00101D6E" w:rsidRPr="00C0233C" w:rsidRDefault="001E016F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  <w:vAlign w:val="bottom"/>
          </w:tcPr>
          <w:p w14:paraId="3BC4AA08" w14:textId="77777777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2BBC2E9" w14:textId="77777777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78311B7D" w14:textId="77777777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D6E" w:rsidRPr="00C0233C" w14:paraId="758E4B1F" w14:textId="77777777" w:rsidTr="00975414">
        <w:trPr>
          <w:tblHeader/>
        </w:trPr>
        <w:tc>
          <w:tcPr>
            <w:tcW w:w="2254" w:type="pct"/>
          </w:tcPr>
          <w:p w14:paraId="600A0E15" w14:textId="3AADF3AC" w:rsidR="00101D6E" w:rsidRPr="00C0233C" w:rsidRDefault="001E016F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</w:tcPr>
          <w:p w14:paraId="7CCB2C65" w14:textId="2A1DF931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97306B2" w14:textId="77777777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D492A2" w14:textId="66C339EB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320A44FE" w14:textId="77777777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058CBA" w14:textId="760BF02C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2F4AE36" w14:textId="77777777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CC2403" w14:textId="69C785CE" w:rsidR="00101D6E" w:rsidRPr="00C0233C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83E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01D6E" w:rsidRPr="00C0233C" w14:paraId="2BB2A626" w14:textId="77777777" w:rsidTr="00975414">
        <w:trPr>
          <w:tblHeader/>
        </w:trPr>
        <w:tc>
          <w:tcPr>
            <w:tcW w:w="2254" w:type="pct"/>
          </w:tcPr>
          <w:p w14:paraId="14FE5613" w14:textId="77777777" w:rsidR="00101D6E" w:rsidRPr="00C0233C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7C38D790" w14:textId="77777777" w:rsidR="00101D6E" w:rsidRPr="00C0233C" w:rsidRDefault="00101D6E" w:rsidP="00975414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D6E" w:rsidRPr="00C0233C" w14:paraId="52D3BC7A" w14:textId="77777777" w:rsidTr="00975414">
        <w:tc>
          <w:tcPr>
            <w:tcW w:w="2254" w:type="pct"/>
          </w:tcPr>
          <w:p w14:paraId="7F9CDCF0" w14:textId="77777777" w:rsidR="00101D6E" w:rsidRPr="00C0233C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3FD4DAEC" w14:textId="77777777" w:rsidR="00101D6E" w:rsidRPr="00C0233C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DF73C3" w14:textId="77777777" w:rsidR="00101D6E" w:rsidRPr="00C0233C" w:rsidRDefault="00101D6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68EC7D" w14:textId="77777777" w:rsidR="00101D6E" w:rsidRPr="00C0233C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45396B" w14:textId="77777777" w:rsidR="00101D6E" w:rsidRPr="00C0233C" w:rsidRDefault="00101D6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CB8BF0B" w14:textId="77777777" w:rsidR="00101D6E" w:rsidRPr="00C0233C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860EE4" w14:textId="77777777" w:rsidR="00101D6E" w:rsidRPr="00C0233C" w:rsidRDefault="00101D6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F63171" w14:textId="77777777" w:rsidR="00101D6E" w:rsidRPr="00C0233C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34200970" w14:textId="77777777" w:rsidTr="00975414">
        <w:tc>
          <w:tcPr>
            <w:tcW w:w="2254" w:type="pct"/>
          </w:tcPr>
          <w:p w14:paraId="1FF27B0D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34675653" w14:textId="38E086CB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677542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B0A4D47" w14:textId="7E91EA0E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54370A3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4500DE" w14:textId="4D8D1B31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8" w:type="pct"/>
            <w:shd w:val="clear" w:color="auto" w:fill="auto"/>
          </w:tcPr>
          <w:p w14:paraId="5D3F34D1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DA0C8B" w14:textId="767F231A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F4083E" w:rsidRPr="00C0233C" w14:paraId="51CADB0A" w14:textId="77777777" w:rsidTr="00975414">
        <w:tc>
          <w:tcPr>
            <w:tcW w:w="2254" w:type="pct"/>
          </w:tcPr>
          <w:p w14:paraId="4C16D877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</w:tcPr>
          <w:p w14:paraId="237B31B6" w14:textId="4DB8FC10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4,608</w:t>
            </w:r>
          </w:p>
        </w:tc>
        <w:tc>
          <w:tcPr>
            <w:tcW w:w="148" w:type="pct"/>
            <w:shd w:val="clear" w:color="auto" w:fill="auto"/>
          </w:tcPr>
          <w:p w14:paraId="482EDCD9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8DB407B" w14:textId="5DDBF4C8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3,681</w:t>
            </w:r>
          </w:p>
        </w:tc>
        <w:tc>
          <w:tcPr>
            <w:tcW w:w="150" w:type="pct"/>
            <w:shd w:val="clear" w:color="auto" w:fill="auto"/>
          </w:tcPr>
          <w:p w14:paraId="1E458BB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D0EE8CA" w14:textId="39590B0E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0057561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750EF0" w14:textId="76AE1583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3305822A" w14:textId="77777777" w:rsidTr="00975414">
        <w:tc>
          <w:tcPr>
            <w:tcW w:w="2254" w:type="pct"/>
          </w:tcPr>
          <w:p w14:paraId="6E41DDE8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AEDDC" w14:textId="78881C85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4,608</w:t>
            </w:r>
          </w:p>
        </w:tc>
        <w:tc>
          <w:tcPr>
            <w:tcW w:w="148" w:type="pct"/>
            <w:shd w:val="clear" w:color="auto" w:fill="auto"/>
          </w:tcPr>
          <w:p w14:paraId="22B4165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B0151" w14:textId="7A53E265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3,681</w:t>
            </w:r>
          </w:p>
        </w:tc>
        <w:tc>
          <w:tcPr>
            <w:tcW w:w="150" w:type="pct"/>
            <w:shd w:val="clear" w:color="auto" w:fill="auto"/>
          </w:tcPr>
          <w:p w14:paraId="13FE733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6E950" w14:textId="20C6A072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8" w:type="pct"/>
            <w:shd w:val="clear" w:color="auto" w:fill="auto"/>
          </w:tcPr>
          <w:p w14:paraId="6F815DDA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A7273" w14:textId="2D91121E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  <w:tr w:rsidR="00F4083E" w:rsidRPr="00C0233C" w14:paraId="7D6FAD58" w14:textId="77777777" w:rsidTr="00975414">
        <w:tc>
          <w:tcPr>
            <w:tcW w:w="2254" w:type="pct"/>
          </w:tcPr>
          <w:p w14:paraId="755F5DAC" w14:textId="19E6B4F9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66997636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2858D0A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2498B1B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A6A6EFE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3030B43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577E15FE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1B1E88B8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3E" w:rsidRPr="00C0233C" w14:paraId="511A1916" w14:textId="77777777" w:rsidTr="00975414">
        <w:tc>
          <w:tcPr>
            <w:tcW w:w="2254" w:type="pct"/>
          </w:tcPr>
          <w:p w14:paraId="4F4DECE8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  <w:shd w:val="clear" w:color="auto" w:fill="auto"/>
          </w:tcPr>
          <w:p w14:paraId="7B865579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B89F0F3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ED8CFF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546C9B6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7B51200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805D65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8BCBE7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41C4B804" w14:textId="77777777" w:rsidTr="00975414">
        <w:tc>
          <w:tcPr>
            <w:tcW w:w="2254" w:type="pct"/>
          </w:tcPr>
          <w:p w14:paraId="7141355C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6DA8F87D" w14:textId="18BB2576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51CD2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38CAE8" w14:textId="36FF27F9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CCCE96B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C237E1E" w14:textId="129D9973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138,800</w:t>
            </w:r>
          </w:p>
        </w:tc>
        <w:tc>
          <w:tcPr>
            <w:tcW w:w="148" w:type="pct"/>
            <w:shd w:val="clear" w:color="auto" w:fill="auto"/>
          </w:tcPr>
          <w:p w14:paraId="78AA3357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48086EB" w14:textId="5052F9E1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89,800</w:t>
            </w:r>
          </w:p>
        </w:tc>
      </w:tr>
      <w:tr w:rsidR="00F4083E" w:rsidRPr="00C0233C" w14:paraId="501D1467" w14:textId="77777777" w:rsidTr="00975414">
        <w:tc>
          <w:tcPr>
            <w:tcW w:w="2254" w:type="pct"/>
          </w:tcPr>
          <w:p w14:paraId="32D458B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BD6C5" w14:textId="5E98DF2E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4B1431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2605D" w14:textId="162C9098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3478AFB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B85B1" w14:textId="16EBB501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138,800</w:t>
            </w:r>
          </w:p>
        </w:tc>
        <w:tc>
          <w:tcPr>
            <w:tcW w:w="148" w:type="pct"/>
            <w:shd w:val="clear" w:color="auto" w:fill="auto"/>
          </w:tcPr>
          <w:p w14:paraId="1134AE39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C68CC" w14:textId="7DCD9619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89,800</w:t>
            </w:r>
          </w:p>
        </w:tc>
      </w:tr>
      <w:tr w:rsidR="002F6DA9" w:rsidRPr="00C0233C" w14:paraId="23B0F576" w14:textId="77777777" w:rsidTr="00975414">
        <w:tc>
          <w:tcPr>
            <w:tcW w:w="2254" w:type="pct"/>
          </w:tcPr>
          <w:p w14:paraId="4233695D" w14:textId="77777777" w:rsidR="002F6DA9" w:rsidRPr="00C0233C" w:rsidRDefault="002F6DA9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95DFB5D" w14:textId="77777777" w:rsidR="002F6DA9" w:rsidRPr="00C0233C" w:rsidRDefault="002F6DA9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3580EBD0" w14:textId="77777777" w:rsidR="002F6DA9" w:rsidRPr="00C0233C" w:rsidRDefault="002F6DA9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2DE359EA" w14:textId="77777777" w:rsidR="002F6DA9" w:rsidRPr="00C0233C" w:rsidRDefault="002F6DA9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5FD2733" w14:textId="77777777" w:rsidR="002F6DA9" w:rsidRPr="00C0233C" w:rsidRDefault="002F6DA9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5BD5840D" w14:textId="77777777" w:rsidR="002F6DA9" w:rsidRPr="00C0233C" w:rsidRDefault="002F6DA9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2937CD3A" w14:textId="77777777" w:rsidR="002F6DA9" w:rsidRPr="00C0233C" w:rsidRDefault="002F6DA9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CC8F020" w14:textId="77777777" w:rsidR="002F6DA9" w:rsidRPr="00C0233C" w:rsidRDefault="002F6DA9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3E" w:rsidRPr="00C0233C" w14:paraId="54B49702" w14:textId="77777777" w:rsidTr="00975414">
        <w:tc>
          <w:tcPr>
            <w:tcW w:w="2254" w:type="pct"/>
          </w:tcPr>
          <w:p w14:paraId="7DC67A1F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  <w:shd w:val="clear" w:color="auto" w:fill="auto"/>
          </w:tcPr>
          <w:p w14:paraId="4247E63B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B583FB9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3917153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DB5642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2D10930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85A2D0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67F8240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100E7780" w14:textId="77777777" w:rsidTr="00975414">
        <w:tc>
          <w:tcPr>
            <w:tcW w:w="2254" w:type="pct"/>
          </w:tcPr>
          <w:p w14:paraId="2F1205B0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</w:tcPr>
          <w:p w14:paraId="6171023C" w14:textId="58F988C4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  <w:shd w:val="clear" w:color="auto" w:fill="auto"/>
          </w:tcPr>
          <w:p w14:paraId="476F94B5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EA8C696" w14:textId="7BFACEBF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  <w:shd w:val="clear" w:color="auto" w:fill="auto"/>
          </w:tcPr>
          <w:p w14:paraId="4BD7325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9B4441A" w14:textId="2BD93AF9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3A547E7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6C43412" w14:textId="65C0FF0E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11695686" w14:textId="77777777" w:rsidTr="00975414">
        <w:tc>
          <w:tcPr>
            <w:tcW w:w="2254" w:type="pct"/>
          </w:tcPr>
          <w:p w14:paraId="43E17D3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D2183" w14:textId="485C27A1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  <w:shd w:val="clear" w:color="auto" w:fill="auto"/>
          </w:tcPr>
          <w:p w14:paraId="0D4B6E7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996D6" w14:textId="363F48F6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  <w:shd w:val="clear" w:color="auto" w:fill="auto"/>
          </w:tcPr>
          <w:p w14:paraId="337C4DC9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DAC8" w14:textId="0024F5D9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95FE6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E7849" w14:textId="711CD06F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A499D" w:rsidRPr="00C0233C" w14:paraId="00CEE43E" w14:textId="77777777" w:rsidTr="00975414">
        <w:tc>
          <w:tcPr>
            <w:tcW w:w="2254" w:type="pct"/>
          </w:tcPr>
          <w:p w14:paraId="5E492538" w14:textId="77777777" w:rsidR="004A499D" w:rsidRPr="00C0233C" w:rsidRDefault="004A499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3725BEFE" w14:textId="77777777" w:rsidR="004A499D" w:rsidRPr="00C0233C" w:rsidRDefault="004A499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3E1CF475" w14:textId="77777777" w:rsidR="004A499D" w:rsidRPr="00C0233C" w:rsidRDefault="004A499D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7DB12B4" w14:textId="77777777" w:rsidR="004A499D" w:rsidRPr="00C0233C" w:rsidRDefault="004A499D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2A697A4E" w14:textId="77777777" w:rsidR="004A499D" w:rsidRPr="00C0233C" w:rsidRDefault="004A499D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2B85C001" w14:textId="77777777" w:rsidR="004A499D" w:rsidRPr="00C0233C" w:rsidRDefault="004A499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4523ACA5" w14:textId="77777777" w:rsidR="004A499D" w:rsidRPr="00C0233C" w:rsidRDefault="004A499D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04A31E52" w14:textId="77777777" w:rsidR="004A499D" w:rsidRPr="00C0233C" w:rsidRDefault="004A499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3E" w:rsidRPr="00C0233C" w14:paraId="273A8003" w14:textId="77777777" w:rsidTr="00975414">
        <w:tc>
          <w:tcPr>
            <w:tcW w:w="2254" w:type="pct"/>
          </w:tcPr>
          <w:p w14:paraId="22B29F42" w14:textId="25420B2B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507B71"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  <w:shd w:val="clear" w:color="auto" w:fill="auto"/>
          </w:tcPr>
          <w:p w14:paraId="39947A86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02D2E77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05C3F2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DEFB6A6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03EE55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7F0BE5B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C35FAF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22BB02EA" w14:textId="77777777" w:rsidTr="00975414">
        <w:tc>
          <w:tcPr>
            <w:tcW w:w="2254" w:type="pct"/>
          </w:tcPr>
          <w:p w14:paraId="409FA790" w14:textId="0928AF4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47EC16E7" w14:textId="44B76774" w:rsidR="00F4083E" w:rsidRPr="00C0233C" w:rsidRDefault="0087057D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3782B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79EAEC7" w14:textId="643170EB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DA3CB47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FBA4B77" w14:textId="0436BE32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48" w:type="pct"/>
            <w:shd w:val="clear" w:color="auto" w:fill="auto"/>
          </w:tcPr>
          <w:p w14:paraId="58EE0AEA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F25A86C" w14:textId="1EAD678D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F4083E" w:rsidRPr="00C0233C" w14:paraId="20B0F43B" w14:textId="77777777" w:rsidTr="00975414">
        <w:tc>
          <w:tcPr>
            <w:tcW w:w="2254" w:type="pct"/>
          </w:tcPr>
          <w:p w14:paraId="0A4DB8DA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</w:tcPr>
          <w:p w14:paraId="62B93ACA" w14:textId="20D3239F" w:rsidR="00F4083E" w:rsidRPr="00C0233C" w:rsidRDefault="0087057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148" w:type="pct"/>
            <w:shd w:val="clear" w:color="auto" w:fill="auto"/>
          </w:tcPr>
          <w:p w14:paraId="77114F0A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E1235E8" w14:textId="59415E66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50" w:type="pct"/>
            <w:shd w:val="clear" w:color="auto" w:fill="auto"/>
          </w:tcPr>
          <w:p w14:paraId="4BAAE81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6976A7D" w14:textId="5D9F646F" w:rsidR="00F4083E" w:rsidRPr="00C0233C" w:rsidRDefault="007726FC" w:rsidP="0077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8" w:type="pct"/>
            <w:shd w:val="clear" w:color="auto" w:fill="auto"/>
          </w:tcPr>
          <w:p w14:paraId="29DD21F7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6CD195" w14:textId="7150F9BB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7C5FCDFB" w14:textId="77777777" w:rsidTr="00975414">
        <w:tc>
          <w:tcPr>
            <w:tcW w:w="2254" w:type="pct"/>
          </w:tcPr>
          <w:p w14:paraId="3F9650A1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FF820" w14:textId="56934722" w:rsidR="00F4083E" w:rsidRPr="00C0233C" w:rsidRDefault="0087057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3,219</w:t>
            </w:r>
          </w:p>
        </w:tc>
        <w:tc>
          <w:tcPr>
            <w:tcW w:w="148" w:type="pct"/>
            <w:shd w:val="clear" w:color="auto" w:fill="auto"/>
          </w:tcPr>
          <w:p w14:paraId="07FE899E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2965" w14:textId="1CAD4E0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150" w:type="pct"/>
            <w:shd w:val="clear" w:color="auto" w:fill="auto"/>
          </w:tcPr>
          <w:p w14:paraId="472AEDF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81A9C" w14:textId="001AD169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10,562</w:t>
            </w:r>
          </w:p>
        </w:tc>
        <w:tc>
          <w:tcPr>
            <w:tcW w:w="148" w:type="pct"/>
            <w:shd w:val="clear" w:color="auto" w:fill="auto"/>
          </w:tcPr>
          <w:p w14:paraId="4D21B281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9E4EB" w14:textId="13C4E7D0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</w:tr>
      <w:tr w:rsidR="00F4083E" w:rsidRPr="00C0233C" w14:paraId="011B1DB5" w14:textId="77777777" w:rsidTr="00975414">
        <w:tc>
          <w:tcPr>
            <w:tcW w:w="2254" w:type="pct"/>
          </w:tcPr>
          <w:p w14:paraId="0FC5219E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18A75C01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7814F47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6CB4A7B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FF53BE9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1E080A5A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81D4B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0CA6F42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F76" w:rsidRPr="00C0233C" w14:paraId="4E28D2CC" w14:textId="77777777" w:rsidTr="00975414">
        <w:tc>
          <w:tcPr>
            <w:tcW w:w="2254" w:type="pct"/>
          </w:tcPr>
          <w:p w14:paraId="06C2FFED" w14:textId="13B955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9" w:type="pct"/>
            <w:shd w:val="clear" w:color="auto" w:fill="auto"/>
          </w:tcPr>
          <w:p w14:paraId="01E0E30B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B72DC76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0806EF0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A2CD664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5296EB3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188C7F5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76BD075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F76" w:rsidRPr="00C0233C" w14:paraId="7FC53674" w14:textId="77777777" w:rsidTr="00975414">
        <w:tc>
          <w:tcPr>
            <w:tcW w:w="2254" w:type="pct"/>
          </w:tcPr>
          <w:p w14:paraId="3C157B3A" w14:textId="02F58922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F253EA2" w14:textId="22FD9101" w:rsidR="00BA6F76" w:rsidRPr="00C0233C" w:rsidRDefault="0087057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48" w:type="pct"/>
            <w:shd w:val="clear" w:color="auto" w:fill="auto"/>
          </w:tcPr>
          <w:p w14:paraId="72E0892B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AFB18EE" w14:textId="769B8C74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DF821EC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33A552B" w14:textId="2915E859" w:rsidR="00BA6F76" w:rsidRPr="00C0233C" w:rsidRDefault="007726FC" w:rsidP="00772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FE224F7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1B1097A" w14:textId="7D6D95CD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6F76" w:rsidRPr="00C0233C" w14:paraId="6EA95801" w14:textId="77777777" w:rsidTr="00975414">
        <w:tc>
          <w:tcPr>
            <w:tcW w:w="2254" w:type="pct"/>
          </w:tcPr>
          <w:p w14:paraId="780BEAFE" w14:textId="6BF92D82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C430164" w14:textId="10DBAFEB" w:rsidR="00BA6F76" w:rsidRPr="00C0233C" w:rsidRDefault="0087057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8" w:type="pct"/>
            <w:shd w:val="clear" w:color="auto" w:fill="auto"/>
          </w:tcPr>
          <w:p w14:paraId="3199418E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F74B189" w14:textId="3C6B2C9E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ACBC384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16186444" w14:textId="487F60CB" w:rsidR="00BA6F76" w:rsidRPr="00C0233C" w:rsidRDefault="007726FC" w:rsidP="00772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0CB38DA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F50ED38" w14:textId="7018D52D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A6F76" w:rsidRPr="00C0233C" w14:paraId="557BA560" w14:textId="77777777" w:rsidTr="00975414">
        <w:tc>
          <w:tcPr>
            <w:tcW w:w="2254" w:type="pct"/>
          </w:tcPr>
          <w:p w14:paraId="7B741F34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30DE12F7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528A57FC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05E389D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59AE9F3F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1B202747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3B8F9E25" w14:textId="77777777" w:rsidR="00BA6F76" w:rsidRPr="00C0233C" w:rsidRDefault="00BA6F76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FB2B2A2" w14:textId="77777777" w:rsidR="00BA6F76" w:rsidRPr="00C0233C" w:rsidRDefault="00BA6F76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3E" w:rsidRPr="00C0233C" w14:paraId="6CC46AF4" w14:textId="77777777" w:rsidTr="00975414">
        <w:tc>
          <w:tcPr>
            <w:tcW w:w="2254" w:type="pct"/>
          </w:tcPr>
          <w:p w14:paraId="084F5D5B" w14:textId="410C37FE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90469E"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  <w:shd w:val="clear" w:color="auto" w:fill="auto"/>
          </w:tcPr>
          <w:p w14:paraId="67BD332A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60C60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9B0FE7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6BE04B0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2C6797A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32F173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09B3170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2D0BE472" w14:textId="77777777" w:rsidTr="00975414">
        <w:tc>
          <w:tcPr>
            <w:tcW w:w="2254" w:type="pct"/>
          </w:tcPr>
          <w:p w14:paraId="169EA0E2" w14:textId="7DA9A47E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</w:tcPr>
          <w:p w14:paraId="5E8EC31C" w14:textId="09960801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7057D" w:rsidRPr="00C0233C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48" w:type="pct"/>
            <w:shd w:val="clear" w:color="auto" w:fill="auto"/>
          </w:tcPr>
          <w:p w14:paraId="25DFEE2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AC1087F" w14:textId="22656D4B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150" w:type="pct"/>
            <w:shd w:val="clear" w:color="auto" w:fill="auto"/>
          </w:tcPr>
          <w:p w14:paraId="7A6FA2E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7CAB0DF" w14:textId="5C101CDE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48" w:type="pct"/>
            <w:shd w:val="clear" w:color="auto" w:fill="auto"/>
          </w:tcPr>
          <w:p w14:paraId="25F03334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AE923B7" w14:textId="3E2DA5E9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</w:tr>
      <w:tr w:rsidR="00F4083E" w:rsidRPr="00C0233C" w14:paraId="2AFDE585" w14:textId="77777777" w:rsidTr="00975414">
        <w:tc>
          <w:tcPr>
            <w:tcW w:w="2254" w:type="pct"/>
          </w:tcPr>
          <w:p w14:paraId="4648079B" w14:textId="2FC1A4AA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4588D9D" w14:textId="56FFFD7F" w:rsidR="00F4083E" w:rsidRPr="00C0233C" w:rsidRDefault="0087057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8" w:type="pct"/>
            <w:shd w:val="clear" w:color="auto" w:fill="auto"/>
          </w:tcPr>
          <w:p w14:paraId="643DA4B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E5C54C" w14:textId="3784E525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  <w:shd w:val="clear" w:color="auto" w:fill="auto"/>
          </w:tcPr>
          <w:p w14:paraId="28CEB7E6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D71AA61" w14:textId="713057D2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CA20B14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8FCED0" w14:textId="33D9F4F8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38ED724D" w14:textId="77777777" w:rsidTr="00975414">
        <w:tc>
          <w:tcPr>
            <w:tcW w:w="2254" w:type="pct"/>
          </w:tcPr>
          <w:p w14:paraId="695ADEA1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BB2FC" w14:textId="7AF24019" w:rsidR="00F4083E" w:rsidRPr="00C0233C" w:rsidRDefault="0087057D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3,922</w:t>
            </w:r>
          </w:p>
        </w:tc>
        <w:tc>
          <w:tcPr>
            <w:tcW w:w="148" w:type="pct"/>
            <w:shd w:val="clear" w:color="auto" w:fill="auto"/>
          </w:tcPr>
          <w:p w14:paraId="67AE47F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C719B" w14:textId="3B97750B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150" w:type="pct"/>
            <w:shd w:val="clear" w:color="auto" w:fill="auto"/>
          </w:tcPr>
          <w:p w14:paraId="0C6EFFB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7A29" w14:textId="52D53C13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</w:t>
            </w:r>
          </w:p>
        </w:tc>
        <w:tc>
          <w:tcPr>
            <w:tcW w:w="148" w:type="pct"/>
            <w:shd w:val="clear" w:color="auto" w:fill="auto"/>
          </w:tcPr>
          <w:p w14:paraId="7F3C2678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D6E9" w14:textId="10B3F44C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</w:tr>
      <w:tr w:rsidR="00F4083E" w:rsidRPr="00C0233C" w14:paraId="52702489" w14:textId="77777777" w:rsidTr="00975414">
        <w:tc>
          <w:tcPr>
            <w:tcW w:w="2254" w:type="pct"/>
          </w:tcPr>
          <w:p w14:paraId="0846BCA8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CC033DA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1491FC3A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3F86023B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13105E03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75F364FD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15763E31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743C9013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3E" w:rsidRPr="00C0233C" w14:paraId="48106153" w14:textId="77777777" w:rsidTr="00975414">
        <w:tc>
          <w:tcPr>
            <w:tcW w:w="2254" w:type="pct"/>
          </w:tcPr>
          <w:p w14:paraId="33366A8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  <w:shd w:val="clear" w:color="auto" w:fill="auto"/>
          </w:tcPr>
          <w:p w14:paraId="49A1467C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B19D88A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9509A3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59F9473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60EB84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DC02D9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A2FEA9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64F25359" w14:textId="77777777" w:rsidTr="00975414">
        <w:tc>
          <w:tcPr>
            <w:tcW w:w="2254" w:type="pct"/>
          </w:tcPr>
          <w:p w14:paraId="37729561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</w:tcPr>
          <w:p w14:paraId="41D9771D" w14:textId="35994BE0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  <w:shd w:val="clear" w:color="auto" w:fill="auto"/>
          </w:tcPr>
          <w:p w14:paraId="4EBB7B4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976757F" w14:textId="7CAB10E4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  <w:shd w:val="clear" w:color="auto" w:fill="auto"/>
          </w:tcPr>
          <w:p w14:paraId="20863CEA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8DBA430" w14:textId="596E79F2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D36B4B4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6BF537A" w14:textId="0BE53E71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0524066E" w14:textId="77777777" w:rsidTr="00975414">
        <w:tc>
          <w:tcPr>
            <w:tcW w:w="2254" w:type="pct"/>
          </w:tcPr>
          <w:p w14:paraId="3F7469FA" w14:textId="74FD69B5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0128431" w14:textId="22F31CD3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  <w:shd w:val="clear" w:color="auto" w:fill="auto"/>
          </w:tcPr>
          <w:p w14:paraId="11664CFB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3F25B" w14:textId="19560C36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  <w:shd w:val="clear" w:color="auto" w:fill="auto"/>
          </w:tcPr>
          <w:p w14:paraId="5895573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4409241" w14:textId="7E4918F8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C37B24F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FC073B7" w14:textId="33B18956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C0233C" w14:paraId="7C8BF424" w14:textId="77777777" w:rsidTr="00975414">
        <w:tc>
          <w:tcPr>
            <w:tcW w:w="2254" w:type="pct"/>
          </w:tcPr>
          <w:p w14:paraId="5217605C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87E50" w14:textId="6EA7DD45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  <w:shd w:val="clear" w:color="auto" w:fill="auto"/>
          </w:tcPr>
          <w:p w14:paraId="3D72BB8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1C6B1" w14:textId="66653E50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  <w:shd w:val="clear" w:color="auto" w:fill="auto"/>
          </w:tcPr>
          <w:p w14:paraId="74807686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E731" w14:textId="554FDD0D" w:rsidR="00F4083E" w:rsidRPr="00C0233C" w:rsidRDefault="007726FC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7652E06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37352" w14:textId="225ACFD3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75414" w:rsidRPr="00C0233C" w14:paraId="461B6760" w14:textId="77777777" w:rsidTr="00975414">
        <w:trPr>
          <w:trHeight w:val="191"/>
        </w:trPr>
        <w:tc>
          <w:tcPr>
            <w:tcW w:w="2254" w:type="pct"/>
          </w:tcPr>
          <w:p w14:paraId="203C687C" w14:textId="77777777" w:rsidR="00975414" w:rsidRPr="00C0233C" w:rsidRDefault="00975414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8813097" w14:textId="77777777" w:rsidR="00975414" w:rsidRPr="00C0233C" w:rsidRDefault="00975414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1F31FF01" w14:textId="77777777" w:rsidR="00975414" w:rsidRPr="00C0233C" w:rsidRDefault="00975414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5C107D4A" w14:textId="77777777" w:rsidR="00975414" w:rsidRPr="00C0233C" w:rsidRDefault="00975414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7FA354FF" w14:textId="77777777" w:rsidR="00975414" w:rsidRPr="00C0233C" w:rsidRDefault="00975414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3800C807" w14:textId="77777777" w:rsidR="00975414" w:rsidRPr="00C0233C" w:rsidRDefault="00975414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11068518" w14:textId="77777777" w:rsidR="00975414" w:rsidRPr="00C0233C" w:rsidRDefault="00975414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22CA74F" w14:textId="77777777" w:rsidR="00975414" w:rsidRPr="00C0233C" w:rsidRDefault="00975414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83E" w:rsidRPr="00C0233C" w14:paraId="0D1DCC6F" w14:textId="77777777" w:rsidTr="00975414">
        <w:tc>
          <w:tcPr>
            <w:tcW w:w="2254" w:type="pct"/>
          </w:tcPr>
          <w:p w14:paraId="661DFFA5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  <w:shd w:val="clear" w:color="auto" w:fill="auto"/>
          </w:tcPr>
          <w:p w14:paraId="27E53FEC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0D2188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704AE91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9A9C63E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1272300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766EC0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B83749F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C0233C" w14:paraId="1DD568E7" w14:textId="77777777" w:rsidTr="00975414">
        <w:tc>
          <w:tcPr>
            <w:tcW w:w="2254" w:type="pct"/>
          </w:tcPr>
          <w:p w14:paraId="4B387B8A" w14:textId="292775D6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BA6F76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89" w:type="pct"/>
            <w:shd w:val="clear" w:color="auto" w:fill="auto"/>
          </w:tcPr>
          <w:p w14:paraId="50E84655" w14:textId="00AA4DB7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  <w:tc>
          <w:tcPr>
            <w:tcW w:w="148" w:type="pct"/>
            <w:shd w:val="clear" w:color="auto" w:fill="auto"/>
          </w:tcPr>
          <w:p w14:paraId="79DF059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E756F6" w14:textId="0B8A2115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  <w:tc>
          <w:tcPr>
            <w:tcW w:w="150" w:type="pct"/>
            <w:shd w:val="clear" w:color="auto" w:fill="auto"/>
          </w:tcPr>
          <w:p w14:paraId="7500102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E799572" w14:textId="18FA03A8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  <w:tc>
          <w:tcPr>
            <w:tcW w:w="148" w:type="pct"/>
            <w:shd w:val="clear" w:color="auto" w:fill="auto"/>
          </w:tcPr>
          <w:p w14:paraId="3966FD12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F078065" w14:textId="056B3E29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</w:tr>
      <w:tr w:rsidR="00F4083E" w:rsidRPr="00C0233C" w14:paraId="56319E86" w14:textId="77777777" w:rsidTr="00975414">
        <w:tc>
          <w:tcPr>
            <w:tcW w:w="2254" w:type="pct"/>
          </w:tcPr>
          <w:p w14:paraId="1F2620F7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4CB5C4E" w14:textId="0343E55B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  <w:tc>
          <w:tcPr>
            <w:tcW w:w="148" w:type="pct"/>
            <w:shd w:val="clear" w:color="auto" w:fill="auto"/>
          </w:tcPr>
          <w:p w14:paraId="58A0D521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D1D470E" w14:textId="72A8BDAD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  <w:tc>
          <w:tcPr>
            <w:tcW w:w="150" w:type="pct"/>
            <w:shd w:val="clear" w:color="auto" w:fill="auto"/>
          </w:tcPr>
          <w:p w14:paraId="573BA56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6460910" w14:textId="1E7F1905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  <w:tc>
          <w:tcPr>
            <w:tcW w:w="148" w:type="pct"/>
            <w:shd w:val="clear" w:color="auto" w:fill="auto"/>
          </w:tcPr>
          <w:p w14:paraId="67D662B5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95A6ED" w14:textId="6EB22086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</w:tr>
      <w:tr w:rsidR="00F4083E" w:rsidRPr="00C0233C" w14:paraId="7718AFA2" w14:textId="77777777" w:rsidTr="00975414">
        <w:tc>
          <w:tcPr>
            <w:tcW w:w="2254" w:type="pct"/>
          </w:tcPr>
          <w:p w14:paraId="489B5F02" w14:textId="77777777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8B1E3" w14:textId="56EAA81D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  <w:tc>
          <w:tcPr>
            <w:tcW w:w="148" w:type="pct"/>
            <w:shd w:val="clear" w:color="auto" w:fill="auto"/>
          </w:tcPr>
          <w:p w14:paraId="7BED02FD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8A696" w14:textId="5B552EAE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  <w:tc>
          <w:tcPr>
            <w:tcW w:w="150" w:type="pct"/>
            <w:shd w:val="clear" w:color="auto" w:fill="auto"/>
          </w:tcPr>
          <w:p w14:paraId="513B99F0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7708" w14:textId="79E2008F" w:rsidR="00F4083E" w:rsidRPr="00C0233C" w:rsidRDefault="007726FC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  <w:tc>
          <w:tcPr>
            <w:tcW w:w="148" w:type="pct"/>
            <w:shd w:val="clear" w:color="auto" w:fill="auto"/>
          </w:tcPr>
          <w:p w14:paraId="2C1C6EDC" w14:textId="77777777" w:rsidR="00F4083E" w:rsidRPr="00C0233C" w:rsidRDefault="00F4083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B8A0" w14:textId="28B7AA18" w:rsidR="00F4083E" w:rsidRPr="00C0233C" w:rsidRDefault="00F4083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</w:tr>
    </w:tbl>
    <w:p w14:paraId="428C4A87" w14:textId="77777777" w:rsidR="000F67EA" w:rsidRPr="00C0233C" w:rsidRDefault="000F67EA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88BEABC" w14:textId="3A7C0303" w:rsidR="002C4FD1" w:rsidRPr="00C0233C" w:rsidRDefault="002C4FD1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0C68D6"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  <w:r w:rsidR="008A3670" w:rsidRPr="00C0233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A0127DE" w14:textId="41F5F471" w:rsidR="000C68D6" w:rsidRPr="00C0233C" w:rsidRDefault="000C68D6" w:rsidP="008A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37B243" w14:textId="1242DC50" w:rsidR="00910ED1" w:rsidRPr="00C0233C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C0233C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A3602CF" w14:textId="3A24A335" w:rsidR="00910ED1" w:rsidRPr="00C0233C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  <w:cs/>
        </w:rPr>
        <w:t>บริษัทใหญ่</w:t>
      </w:r>
      <w:r w:rsidR="00B55B84" w:rsidRPr="00C0233C">
        <w:rPr>
          <w:rFonts w:ascii="Angsana New" w:hAnsi="Angsana New" w:hint="cs"/>
          <w:b/>
          <w:bCs/>
          <w:sz w:val="30"/>
          <w:szCs w:val="30"/>
          <w:cs/>
        </w:rPr>
        <w:t>ของกลุ่มบริษัท</w:t>
      </w:r>
    </w:p>
    <w:p w14:paraId="0516C0E7" w14:textId="77777777" w:rsidR="00910ED1" w:rsidRPr="00C0233C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8512521" w14:textId="444B3119" w:rsidR="00855D53" w:rsidRPr="00C0233C" w:rsidRDefault="00855D5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/>
          <w:sz w:val="30"/>
          <w:szCs w:val="30"/>
          <w:cs/>
        </w:rPr>
        <w:t xml:space="preserve">มกราคม </w:t>
      </w:r>
      <w:r w:rsidRPr="00C0233C">
        <w:rPr>
          <w:rFonts w:ascii="Angsana New" w:hAnsi="Angsana New"/>
          <w:sz w:val="30"/>
          <w:szCs w:val="30"/>
        </w:rPr>
        <w:t xml:space="preserve">2564 </w:t>
      </w:r>
      <w:r w:rsidRPr="00C0233C">
        <w:rPr>
          <w:rFonts w:ascii="Angsana New" w:hAnsi="Angsana New"/>
          <w:sz w:val="30"/>
          <w:szCs w:val="30"/>
          <w:cs/>
        </w:rPr>
        <w:t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</w:t>
      </w:r>
      <w:r w:rsidR="00A44731" w:rsidRPr="00C0233C">
        <w:rPr>
          <w:rFonts w:ascii="Angsana New" w:hAnsi="Angsana New" w:hint="cs"/>
          <w:sz w:val="30"/>
          <w:szCs w:val="30"/>
          <w:cs/>
        </w:rPr>
        <w:t>ของ</w:t>
      </w:r>
      <w:r w:rsidR="00F6447B" w:rsidRPr="00C0233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0233C">
        <w:rPr>
          <w:rFonts w:ascii="Angsana New" w:hAnsi="Angsana New"/>
          <w:sz w:val="30"/>
          <w:szCs w:val="30"/>
          <w:cs/>
        </w:rPr>
        <w:t xml:space="preserve"> มีระยะเวลาเช่า </w:t>
      </w:r>
      <w:r w:rsidRPr="00C0233C">
        <w:rPr>
          <w:rFonts w:ascii="Angsana New" w:hAnsi="Angsana New"/>
          <w:sz w:val="30"/>
          <w:szCs w:val="30"/>
        </w:rPr>
        <w:t>3</w:t>
      </w:r>
      <w:r w:rsidRPr="00C0233C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/>
          <w:sz w:val="30"/>
          <w:szCs w:val="30"/>
          <w:cs/>
        </w:rPr>
        <w:t xml:space="preserve">มกราคม </w:t>
      </w:r>
      <w:r w:rsidRPr="00C0233C">
        <w:rPr>
          <w:rFonts w:ascii="Angsana New" w:hAnsi="Angsana New"/>
          <w:sz w:val="30"/>
          <w:szCs w:val="30"/>
        </w:rPr>
        <w:t xml:space="preserve">2564 </w:t>
      </w:r>
      <w:r w:rsidRPr="00C0233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 xml:space="preserve">2566 </w:t>
      </w:r>
      <w:r w:rsidRPr="00C0233C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C0233C">
        <w:rPr>
          <w:rFonts w:ascii="Angsana New" w:hAnsi="Angsana New"/>
          <w:sz w:val="30"/>
          <w:szCs w:val="30"/>
        </w:rPr>
        <w:t xml:space="preserve">0.1 </w:t>
      </w:r>
      <w:r w:rsidRPr="00C0233C">
        <w:rPr>
          <w:rFonts w:ascii="Angsana New" w:hAnsi="Angsana New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C0233C">
        <w:rPr>
          <w:rFonts w:ascii="Angsana New" w:hAnsi="Angsana New"/>
          <w:sz w:val="30"/>
          <w:szCs w:val="30"/>
        </w:rPr>
        <w:t xml:space="preserve">3 </w:t>
      </w:r>
      <w:r w:rsidRPr="00C0233C">
        <w:rPr>
          <w:rFonts w:ascii="Angsana New" w:hAnsi="Angsana New"/>
          <w:sz w:val="30"/>
          <w:szCs w:val="30"/>
          <w:cs/>
        </w:rPr>
        <w:t xml:space="preserve">ปี และ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C0233C">
        <w:rPr>
          <w:rFonts w:ascii="Angsana New" w:hAnsi="Angsana New"/>
          <w:sz w:val="30"/>
          <w:szCs w:val="30"/>
        </w:rPr>
        <w:t xml:space="preserve">10.0 </w:t>
      </w:r>
      <w:r w:rsidRPr="00C0233C">
        <w:rPr>
          <w:rFonts w:ascii="Angsana New" w:hAnsi="Angsana New"/>
          <w:sz w:val="30"/>
          <w:szCs w:val="30"/>
          <w:cs/>
        </w:rPr>
        <w:t>สำหรับการต่ออายุสัญญาเช่าแต่ละครั้ง</w:t>
      </w:r>
    </w:p>
    <w:p w14:paraId="1E3AA725" w14:textId="32F3EE7C" w:rsidR="00463D66" w:rsidRPr="00C0233C" w:rsidRDefault="00855D53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30 </w:t>
      </w:r>
      <w:r w:rsidRPr="00C023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0233C">
        <w:rPr>
          <w:rFonts w:ascii="Angsana New" w:hAnsi="Angsana New"/>
          <w:sz w:val="30"/>
          <w:szCs w:val="30"/>
        </w:rPr>
        <w:t xml:space="preserve">2564 </w:t>
      </w:r>
      <w:r w:rsidRPr="00C0233C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C0233C">
        <w:rPr>
          <w:rFonts w:ascii="Angsana New" w:hAnsi="Angsana New"/>
          <w:sz w:val="30"/>
          <w:szCs w:val="30"/>
          <w:cs/>
        </w:rPr>
        <w:t>บันทึกข้อตกลงเพิ่มเติมแนบท้ายสัญญาเช่าที่ดินพร้อมสิ่งปลูกสร้างกับบริษัทใหญ่</w:t>
      </w:r>
      <w:r w:rsidR="00B55B84" w:rsidRPr="00C0233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0233C">
        <w:rPr>
          <w:rFonts w:ascii="Angsana New" w:hAnsi="Angsana New"/>
          <w:sz w:val="30"/>
          <w:szCs w:val="30"/>
          <w:cs/>
        </w:rPr>
        <w:t xml:space="preserve"> </w:t>
      </w:r>
      <w:r w:rsidRPr="00C0233C">
        <w:rPr>
          <w:rFonts w:ascii="Angsana New" w:hAnsi="Angsana New" w:hint="cs"/>
          <w:sz w:val="30"/>
          <w:szCs w:val="30"/>
          <w:cs/>
        </w:rPr>
        <w:t xml:space="preserve">เพื่อแก้ไขเงื่อนไขในสัญญาเช่าเป็นระยะเวลาเช่า </w:t>
      </w:r>
      <w:r w:rsidRPr="00C0233C">
        <w:rPr>
          <w:rFonts w:ascii="Angsana New" w:hAnsi="Angsana New"/>
          <w:sz w:val="30"/>
          <w:szCs w:val="30"/>
        </w:rPr>
        <w:t xml:space="preserve">19 </w:t>
      </w:r>
      <w:r w:rsidRPr="00C0233C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0233C">
        <w:rPr>
          <w:rFonts w:ascii="Angsana New" w:hAnsi="Angsana New"/>
          <w:sz w:val="30"/>
          <w:szCs w:val="30"/>
        </w:rPr>
        <w:t xml:space="preserve">2564 </w:t>
      </w:r>
      <w:r w:rsidRPr="00C0233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>2582</w:t>
      </w:r>
      <w:r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C0233C">
        <w:rPr>
          <w:rFonts w:ascii="Angsana New" w:hAnsi="Angsana New"/>
          <w:sz w:val="30"/>
          <w:szCs w:val="30"/>
        </w:rPr>
        <w:t xml:space="preserve">0.1 </w:t>
      </w:r>
      <w:r w:rsidRPr="00C0233C">
        <w:rPr>
          <w:rFonts w:ascii="Angsana New" w:hAnsi="Angsana New"/>
          <w:sz w:val="30"/>
          <w:szCs w:val="30"/>
          <w:cs/>
        </w:rPr>
        <w:t>ล้านบาท</w:t>
      </w:r>
      <w:r w:rsidRPr="00C0233C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C0233C">
        <w:rPr>
          <w:rFonts w:ascii="Angsana New" w:hAnsi="Angsana New"/>
          <w:sz w:val="30"/>
          <w:szCs w:val="30"/>
          <w:cs/>
        </w:rPr>
        <w:t xml:space="preserve">เพิ่มขึ้นร้อยละ </w:t>
      </w:r>
      <w:r w:rsidRPr="00C0233C">
        <w:rPr>
          <w:rFonts w:ascii="Angsana New" w:hAnsi="Angsana New"/>
          <w:sz w:val="30"/>
          <w:szCs w:val="30"/>
        </w:rPr>
        <w:t>10.0</w:t>
      </w:r>
      <w:r w:rsidRPr="00C0233C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C0233C">
        <w:rPr>
          <w:rFonts w:ascii="Angsana New" w:hAnsi="Angsana New"/>
          <w:sz w:val="30"/>
          <w:szCs w:val="30"/>
        </w:rPr>
        <w:t xml:space="preserve">3 </w:t>
      </w:r>
      <w:r w:rsidRPr="00C0233C">
        <w:rPr>
          <w:rFonts w:ascii="Angsana New" w:hAnsi="Angsana New" w:hint="cs"/>
          <w:sz w:val="30"/>
          <w:szCs w:val="30"/>
          <w:cs/>
        </w:rPr>
        <w:t>ปี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29B7BF57" w14:textId="77777777" w:rsidR="00563238" w:rsidRPr="00C0233C" w:rsidRDefault="00563238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4D146" w14:textId="09E8E49C" w:rsidR="003F5AD3" w:rsidRPr="00C0233C" w:rsidRDefault="003F5AD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 w:hint="cs"/>
          <w:b/>
          <w:bCs/>
          <w:sz w:val="30"/>
          <w:szCs w:val="30"/>
          <w:cs/>
        </w:rPr>
        <w:t>ผู้บริหารสำคัญ</w:t>
      </w:r>
    </w:p>
    <w:p w14:paraId="6B98F4F1" w14:textId="7EDEFCFD" w:rsidR="00EC2543" w:rsidRPr="00C0233C" w:rsidRDefault="00EC2543" w:rsidP="002F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C6FAB" w14:textId="5F7DBEEF" w:rsidR="00AC4D2B" w:rsidRPr="00C0233C" w:rsidRDefault="00AC4D2B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30 </w:t>
      </w:r>
      <w:r w:rsidRPr="00C023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0233C">
        <w:rPr>
          <w:rFonts w:ascii="Angsana New" w:hAnsi="Angsana New"/>
          <w:sz w:val="30"/>
          <w:szCs w:val="30"/>
        </w:rPr>
        <w:t xml:space="preserve">2564 </w:t>
      </w:r>
      <w:r w:rsidRPr="00C0233C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C0233C">
        <w:rPr>
          <w:rFonts w:ascii="Angsana New" w:hAnsi="Angsana New"/>
          <w:sz w:val="30"/>
          <w:szCs w:val="30"/>
          <w:cs/>
        </w:rPr>
        <w:t>บันทึกข้อตกลงเพิ่มเติมแนบท้ายสัญญาเช่าที่ดินพร้อมสิ่งปลูกสร้าง</w:t>
      </w:r>
      <w:r w:rsidR="00100211" w:rsidRPr="00C0233C">
        <w:rPr>
          <w:rFonts w:ascii="Angsana New" w:hAnsi="Angsana New"/>
          <w:sz w:val="30"/>
          <w:szCs w:val="30"/>
          <w:cs/>
        </w:rPr>
        <w:t>เพื่อใช้เป็นสถานที่ประกอบกิจการของสำนักงานใหญ่</w:t>
      </w:r>
      <w:r w:rsidRPr="00C0233C">
        <w:rPr>
          <w:rFonts w:ascii="Angsana New" w:hAnsi="Angsana New"/>
          <w:sz w:val="30"/>
          <w:szCs w:val="30"/>
          <w:cs/>
        </w:rPr>
        <w:t>กับ</w:t>
      </w:r>
      <w:r w:rsidRPr="00C0233C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Pr="00C0233C">
        <w:rPr>
          <w:rFonts w:ascii="Angsana New" w:hAnsi="Angsana New"/>
          <w:sz w:val="30"/>
          <w:szCs w:val="30"/>
          <w:cs/>
        </w:rPr>
        <w:t xml:space="preserve"> </w:t>
      </w:r>
      <w:r w:rsidRPr="00C0233C">
        <w:rPr>
          <w:rFonts w:ascii="Angsana New" w:hAnsi="Angsana New" w:hint="cs"/>
          <w:sz w:val="30"/>
          <w:szCs w:val="30"/>
          <w:cs/>
        </w:rPr>
        <w:t>เพื่อแก้ไขเงื่อนไขในสัญญาเช่าจาก</w:t>
      </w:r>
      <w:r w:rsidRPr="00C0233C">
        <w:rPr>
          <w:rFonts w:ascii="Angsana New" w:hAnsi="Angsana New"/>
          <w:sz w:val="30"/>
          <w:szCs w:val="30"/>
          <w:cs/>
        </w:rPr>
        <w:t xml:space="preserve">ระยะเวลาเช่า </w:t>
      </w:r>
      <w:r w:rsidRPr="00C0233C">
        <w:rPr>
          <w:rFonts w:ascii="Angsana New" w:hAnsi="Angsana New"/>
          <w:sz w:val="30"/>
          <w:szCs w:val="30"/>
        </w:rPr>
        <w:t>10</w:t>
      </w:r>
      <w:r w:rsidRPr="00C0233C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/>
          <w:sz w:val="30"/>
          <w:szCs w:val="30"/>
          <w:cs/>
        </w:rPr>
        <w:t xml:space="preserve">มกราคม </w:t>
      </w:r>
      <w:r w:rsidRPr="00C0233C">
        <w:rPr>
          <w:rFonts w:ascii="Angsana New" w:hAnsi="Angsana New"/>
          <w:sz w:val="30"/>
          <w:szCs w:val="30"/>
        </w:rPr>
        <w:t xml:space="preserve">2561 </w:t>
      </w:r>
      <w:r w:rsidRPr="00C0233C">
        <w:rPr>
          <w:rFonts w:ascii="Angsana New" w:hAnsi="Angsana New"/>
          <w:sz w:val="30"/>
          <w:szCs w:val="30"/>
          <w:cs/>
        </w:rPr>
        <w:t>ถึงวันที่</w:t>
      </w:r>
      <w:r w:rsidR="00100211"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>2570</w:t>
      </w:r>
      <w:r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C0233C">
        <w:rPr>
          <w:rFonts w:ascii="Angsana New" w:hAnsi="Angsana New"/>
          <w:sz w:val="30"/>
          <w:szCs w:val="30"/>
        </w:rPr>
        <w:t xml:space="preserve">0.4 </w:t>
      </w:r>
      <w:r w:rsidRPr="00C0233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0233C">
        <w:rPr>
          <w:rFonts w:ascii="Angsana New" w:hAnsi="Angsana New" w:hint="cs"/>
          <w:sz w:val="30"/>
          <w:szCs w:val="30"/>
          <w:cs/>
        </w:rPr>
        <w:t>และ</w:t>
      </w:r>
      <w:r w:rsidRPr="00C0233C">
        <w:rPr>
          <w:rFonts w:ascii="Angsana New" w:hAnsi="Angsana New"/>
          <w:sz w:val="30"/>
          <w:szCs w:val="30"/>
          <w:cs/>
        </w:rPr>
        <w:t xml:space="preserve">อัตราค่าเช่าเพิ่มขึ้นร้อยละ </w:t>
      </w:r>
      <w:r w:rsidRPr="00C0233C">
        <w:rPr>
          <w:rFonts w:ascii="Angsana New" w:hAnsi="Angsana New"/>
          <w:sz w:val="30"/>
          <w:szCs w:val="30"/>
        </w:rPr>
        <w:t xml:space="preserve">10.0 </w:t>
      </w:r>
      <w:r w:rsidRPr="00C0233C">
        <w:rPr>
          <w:rFonts w:ascii="Angsana New" w:hAnsi="Angsana New" w:hint="cs"/>
          <w:sz w:val="30"/>
          <w:szCs w:val="30"/>
          <w:cs/>
        </w:rPr>
        <w:t xml:space="preserve">เป็นประจำทุก </w:t>
      </w:r>
      <w:r w:rsidR="00A76C78" w:rsidRPr="00C0233C">
        <w:rPr>
          <w:rFonts w:ascii="Angsana New" w:hAnsi="Angsana New"/>
          <w:sz w:val="30"/>
          <w:szCs w:val="30"/>
        </w:rPr>
        <w:t>3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 w:hint="cs"/>
          <w:sz w:val="30"/>
          <w:szCs w:val="30"/>
          <w:cs/>
        </w:rPr>
        <w:t xml:space="preserve">ปี เป็นระยะเวลาเช่า </w:t>
      </w:r>
      <w:r w:rsidRPr="00C0233C">
        <w:rPr>
          <w:rFonts w:ascii="Angsana New" w:hAnsi="Angsana New"/>
          <w:sz w:val="30"/>
          <w:szCs w:val="30"/>
        </w:rPr>
        <w:t xml:space="preserve">22 </w:t>
      </w:r>
      <w:r w:rsidRPr="00C0233C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0233C">
        <w:rPr>
          <w:rFonts w:ascii="Angsana New" w:hAnsi="Angsana New"/>
          <w:sz w:val="30"/>
          <w:szCs w:val="30"/>
        </w:rPr>
        <w:t xml:space="preserve">2561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>2582</w:t>
      </w:r>
      <w:r w:rsidRPr="00C0233C">
        <w:rPr>
          <w:rFonts w:ascii="Angsana New" w:hAnsi="Angsana New" w:hint="cs"/>
          <w:sz w:val="30"/>
          <w:szCs w:val="30"/>
          <w:cs/>
        </w:rPr>
        <w:t xml:space="preserve"> โดยอัตราค่าเช่าตั้งแต่วันที่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0233C">
        <w:rPr>
          <w:rFonts w:ascii="Angsana New" w:hAnsi="Angsana New"/>
          <w:sz w:val="30"/>
          <w:szCs w:val="30"/>
        </w:rPr>
        <w:t>2564</w:t>
      </w:r>
      <w:r w:rsidRPr="00C0233C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C0233C">
        <w:rPr>
          <w:rFonts w:ascii="Angsana New" w:hAnsi="Angsana New"/>
          <w:sz w:val="30"/>
          <w:szCs w:val="30"/>
          <w:cs/>
        </w:rPr>
        <w:t xml:space="preserve">อัตราค่าเช่าเดือนละ </w:t>
      </w:r>
      <w:r w:rsidRPr="00C0233C">
        <w:rPr>
          <w:rFonts w:ascii="Angsana New" w:hAnsi="Angsana New"/>
          <w:sz w:val="30"/>
          <w:szCs w:val="30"/>
        </w:rPr>
        <w:t xml:space="preserve">0.4 </w:t>
      </w:r>
      <w:r w:rsidRPr="00C0233C">
        <w:rPr>
          <w:rFonts w:ascii="Angsana New" w:hAnsi="Angsana New"/>
          <w:sz w:val="30"/>
          <w:szCs w:val="30"/>
          <w:cs/>
        </w:rPr>
        <w:t>ล้านบาท</w:t>
      </w:r>
      <w:r w:rsidRPr="00C0233C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C0233C">
        <w:rPr>
          <w:rFonts w:ascii="Angsana New" w:hAnsi="Angsana New"/>
          <w:sz w:val="30"/>
          <w:szCs w:val="30"/>
          <w:cs/>
        </w:rPr>
        <w:t xml:space="preserve">จะปรับเพิ่มขึ้นร้อยละ </w:t>
      </w:r>
      <w:r w:rsidRPr="00C0233C">
        <w:rPr>
          <w:rFonts w:ascii="Angsana New" w:hAnsi="Angsana New"/>
          <w:sz w:val="30"/>
          <w:szCs w:val="30"/>
        </w:rPr>
        <w:t>10.0</w:t>
      </w:r>
      <w:r w:rsidRPr="00C0233C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C0233C">
        <w:rPr>
          <w:rFonts w:ascii="Angsana New" w:hAnsi="Angsana New"/>
          <w:sz w:val="30"/>
          <w:szCs w:val="30"/>
        </w:rPr>
        <w:t xml:space="preserve">3 </w:t>
      </w:r>
      <w:r w:rsidRPr="00C0233C">
        <w:rPr>
          <w:rFonts w:ascii="Angsana New" w:hAnsi="Angsana New" w:hint="cs"/>
          <w:sz w:val="30"/>
          <w:szCs w:val="30"/>
          <w:cs/>
        </w:rPr>
        <w:t>ปี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19E10B1B" w14:textId="77777777" w:rsidR="00544B6D" w:rsidRPr="00C0233C" w:rsidRDefault="00544B6D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ED8C75" w14:textId="6B2C3458" w:rsidR="00365762" w:rsidRPr="00C0233C" w:rsidRDefault="00E06818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</w:t>
      </w:r>
      <w:r w:rsidR="007B6A73" w:rsidRPr="00C0233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0233C">
        <w:rPr>
          <w:rFonts w:ascii="Angsana New" w:hAnsi="Angsana New"/>
          <w:sz w:val="30"/>
          <w:szCs w:val="30"/>
          <w:cs/>
        </w:rPr>
        <w:t>และผู้บริหารสำคัญสำหรับ</w:t>
      </w:r>
      <w:r w:rsidRPr="00C0233C">
        <w:rPr>
          <w:rFonts w:ascii="Angsana New" w:hAnsi="Angsana New" w:hint="cs"/>
          <w:sz w:val="30"/>
          <w:szCs w:val="30"/>
          <w:cs/>
        </w:rPr>
        <w:t>ปี</w:t>
      </w:r>
      <w:r w:rsidRPr="00C0233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</w:rPr>
        <w:t>ธันว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>าคม</w:t>
      </w:r>
      <w:r w:rsidRPr="00C0233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32A14" w:rsidRPr="00C0233C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C0233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="007B6A73" w:rsidRPr="00C0233C">
        <w:rPr>
          <w:rFonts w:asciiTheme="majorBidi" w:hAnsiTheme="majorBidi" w:cstheme="majorBidi"/>
          <w:sz w:val="30"/>
          <w:szCs w:val="30"/>
          <w:lang w:val="en-GB"/>
        </w:rPr>
        <w:t>1.9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7B6A73" w:rsidRPr="00C0233C">
        <w:rPr>
          <w:rFonts w:asciiTheme="majorBidi" w:hAnsiTheme="majorBidi" w:cstheme="majorBidi"/>
          <w:sz w:val="30"/>
          <w:szCs w:val="30"/>
          <w:lang w:val="en-GB"/>
        </w:rPr>
        <w:t>5.0</w:t>
      </w:r>
      <w:r w:rsidRPr="00C0233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C0233C">
        <w:rPr>
          <w:rFonts w:asciiTheme="majorBidi" w:hAnsiTheme="majorBidi" w:cstheme="majorBidi"/>
          <w:sz w:val="30"/>
          <w:szCs w:val="30"/>
          <w:cs/>
        </w:rPr>
        <w:t>น</w:t>
      </w:r>
      <w:r w:rsidRPr="00C0233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332A14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="0089666D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C0233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บริษัทใหญ่</w:t>
      </w:r>
      <w:r w:rsidR="007B6A73"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ของกลุ่มบริษัท</w:t>
      </w:r>
      <w:r w:rsidRPr="00C0233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และผู้บริหารสำคัญ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มีจำนวน </w:t>
      </w:r>
      <w:r w:rsidR="004653F6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1.</w:t>
      </w:r>
      <w:r w:rsidR="00332A14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4653F6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4.</w:t>
      </w:r>
      <w:r w:rsidR="00332A14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3C395991" w14:textId="77777777" w:rsidR="0089666D" w:rsidRPr="00C0233C" w:rsidRDefault="0089666D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9A1805" w14:textId="77777777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0233C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14:paraId="699834BB" w14:textId="77777777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2BDDA0" w14:textId="76A11477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>30</w:t>
      </w:r>
      <w:r w:rsidRPr="00C0233C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0233C">
        <w:rPr>
          <w:rFonts w:ascii="Angsana New" w:hAnsi="Angsana New"/>
          <w:sz w:val="30"/>
          <w:szCs w:val="30"/>
        </w:rPr>
        <w:t>2565</w:t>
      </w:r>
      <w:r w:rsidRPr="00C0233C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6602F1" w:rsidRPr="00C0233C">
        <w:rPr>
          <w:rFonts w:ascii="Angsana New" w:hAnsi="Angsana New" w:hint="cs"/>
          <w:sz w:val="30"/>
          <w:szCs w:val="30"/>
          <w:cs/>
        </w:rPr>
        <w:t>ทางอ้อม</w:t>
      </w:r>
      <w:r w:rsidRPr="00C0233C">
        <w:rPr>
          <w:rFonts w:ascii="Angsana New" w:hAnsi="Angsana New"/>
          <w:sz w:val="30"/>
          <w:szCs w:val="30"/>
          <w:cs/>
        </w:rPr>
        <w:t>ในฐานะผู้ให้เช่าได้ทำสัญญาเช่ากับบริษัทร่วมเพื่อ</w:t>
      </w:r>
      <w:r w:rsidR="00DD70CF" w:rsidRPr="00C0233C">
        <w:rPr>
          <w:rFonts w:ascii="Angsana New" w:hAnsi="Angsana New" w:hint="cs"/>
          <w:sz w:val="30"/>
          <w:szCs w:val="30"/>
          <w:cs/>
        </w:rPr>
        <w:t>ให้</w:t>
      </w:r>
      <w:r w:rsidRPr="00C0233C">
        <w:rPr>
          <w:rFonts w:ascii="Angsana New" w:hAnsi="Angsana New"/>
          <w:sz w:val="30"/>
          <w:szCs w:val="30"/>
          <w:cs/>
        </w:rPr>
        <w:t xml:space="preserve">เช่าอุปกรณ์ มีระยะเวลาเช่า </w:t>
      </w:r>
      <w:r w:rsidRPr="00C0233C">
        <w:rPr>
          <w:rFonts w:ascii="Angsana New" w:hAnsi="Angsana New"/>
          <w:sz w:val="30"/>
          <w:szCs w:val="30"/>
        </w:rPr>
        <w:t>5</w:t>
      </w:r>
      <w:r w:rsidRPr="00C0233C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C0233C">
        <w:rPr>
          <w:rFonts w:ascii="Angsana New" w:hAnsi="Angsana New"/>
          <w:sz w:val="30"/>
          <w:szCs w:val="30"/>
        </w:rPr>
        <w:t>15</w:t>
      </w:r>
      <w:r w:rsidRPr="00C0233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0233C">
        <w:rPr>
          <w:rFonts w:ascii="Angsana New" w:hAnsi="Angsana New"/>
          <w:sz w:val="30"/>
          <w:szCs w:val="30"/>
        </w:rPr>
        <w:t>2565</w:t>
      </w:r>
      <w:r w:rsidRPr="00C0233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0233C">
        <w:rPr>
          <w:rFonts w:ascii="Angsana New" w:hAnsi="Angsana New"/>
          <w:sz w:val="30"/>
          <w:szCs w:val="30"/>
        </w:rPr>
        <w:t>14</w:t>
      </w:r>
      <w:r w:rsidRPr="00C0233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0233C">
        <w:rPr>
          <w:rFonts w:ascii="Angsana New" w:hAnsi="Angsana New"/>
          <w:sz w:val="30"/>
          <w:szCs w:val="30"/>
        </w:rPr>
        <w:t>2570</w:t>
      </w:r>
      <w:r w:rsidRPr="00C0233C">
        <w:rPr>
          <w:rFonts w:ascii="Angsana New" w:hAnsi="Angsana New"/>
          <w:sz w:val="30"/>
          <w:szCs w:val="30"/>
          <w:cs/>
        </w:rPr>
        <w:t xml:space="preserve"> โดยมีค่าเช่าเดือนละ </w:t>
      </w:r>
      <w:r w:rsidRPr="00C0233C">
        <w:rPr>
          <w:rFonts w:ascii="Angsana New" w:hAnsi="Angsana New"/>
          <w:sz w:val="30"/>
          <w:szCs w:val="30"/>
        </w:rPr>
        <w:t>0.1</w:t>
      </w:r>
      <w:r w:rsidRPr="00C0233C">
        <w:rPr>
          <w:rFonts w:ascii="Angsana New" w:hAnsi="Angsana New"/>
          <w:sz w:val="30"/>
          <w:szCs w:val="30"/>
          <w:cs/>
        </w:rPr>
        <w:t xml:space="preserve"> ล้านบาท และให้สิทธิแก่ผู้เช่าในการซื้ออุปกรณ์ในราคา </w:t>
      </w:r>
      <w:r w:rsidRPr="00C0233C">
        <w:rPr>
          <w:rFonts w:ascii="Angsana New" w:hAnsi="Angsana New"/>
          <w:sz w:val="30"/>
          <w:szCs w:val="30"/>
        </w:rPr>
        <w:t>0.3</w:t>
      </w:r>
      <w:r w:rsidRPr="00C0233C">
        <w:rPr>
          <w:rFonts w:ascii="Angsana New" w:hAnsi="Angsana New"/>
          <w:sz w:val="30"/>
          <w:szCs w:val="30"/>
          <w:cs/>
        </w:rPr>
        <w:t xml:space="preserve"> ล้านบาท เมื่อครบกำหนดสัญญา</w:t>
      </w:r>
    </w:p>
    <w:p w14:paraId="20E207FC" w14:textId="77777777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9259E" w14:textId="3261C8AB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30 </w:t>
      </w:r>
      <w:r w:rsidRPr="00C0233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0233C">
        <w:rPr>
          <w:rFonts w:ascii="Angsana New" w:hAnsi="Angsana New"/>
          <w:sz w:val="30"/>
          <w:szCs w:val="30"/>
        </w:rPr>
        <w:t xml:space="preserve">2565 </w:t>
      </w:r>
      <w:r w:rsidRPr="00C0233C">
        <w:rPr>
          <w:rFonts w:ascii="Angsana New" w:hAnsi="Angsana New"/>
          <w:sz w:val="30"/>
          <w:szCs w:val="30"/>
          <w:cs/>
        </w:rPr>
        <w:t>บริษัทย่อย</w:t>
      </w:r>
      <w:r w:rsidR="00C242B2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/>
          <w:sz w:val="30"/>
          <w:szCs w:val="30"/>
          <w:cs/>
        </w:rPr>
        <w:t>ในฐานะผู้ให้เช่าได้ทำสัญญาเช่ากับบริษัทร่วมเพื่อ</w:t>
      </w:r>
      <w:r w:rsidR="00DD70CF" w:rsidRPr="00C0233C">
        <w:rPr>
          <w:rFonts w:ascii="Angsana New" w:hAnsi="Angsana New" w:hint="cs"/>
          <w:sz w:val="30"/>
          <w:szCs w:val="30"/>
          <w:cs/>
        </w:rPr>
        <w:t>ให้</w:t>
      </w:r>
      <w:r w:rsidRPr="00C0233C">
        <w:rPr>
          <w:rFonts w:ascii="Angsana New" w:hAnsi="Angsana New"/>
          <w:sz w:val="30"/>
          <w:szCs w:val="30"/>
          <w:cs/>
        </w:rPr>
        <w:t xml:space="preserve">เช่าอุปกรณ์ มีระยะเวลาเช่า </w:t>
      </w:r>
      <w:r w:rsidRPr="00C0233C">
        <w:rPr>
          <w:rFonts w:ascii="Angsana New" w:hAnsi="Angsana New"/>
          <w:sz w:val="30"/>
          <w:szCs w:val="30"/>
        </w:rPr>
        <w:t xml:space="preserve">5 </w:t>
      </w:r>
      <w:r w:rsidRPr="00C0233C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0233C">
        <w:rPr>
          <w:rFonts w:ascii="Angsana New" w:hAnsi="Angsana New"/>
          <w:sz w:val="30"/>
          <w:szCs w:val="30"/>
        </w:rPr>
        <w:t xml:space="preserve">2565 </w:t>
      </w:r>
      <w:r w:rsidRPr="00C0233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0233C">
        <w:rPr>
          <w:rFonts w:ascii="Angsana New" w:hAnsi="Angsana New"/>
          <w:sz w:val="30"/>
          <w:szCs w:val="30"/>
        </w:rPr>
        <w:t xml:space="preserve">2570 </w:t>
      </w:r>
      <w:r w:rsidRPr="00C0233C">
        <w:rPr>
          <w:rFonts w:ascii="Angsana New" w:hAnsi="Angsana New"/>
          <w:sz w:val="30"/>
          <w:szCs w:val="30"/>
          <w:cs/>
        </w:rPr>
        <w:t xml:space="preserve">โดยมีค่าเช่าเดือนละ </w:t>
      </w:r>
      <w:r w:rsidRPr="00C0233C">
        <w:rPr>
          <w:rFonts w:ascii="Angsana New" w:hAnsi="Angsana New"/>
          <w:sz w:val="30"/>
          <w:szCs w:val="30"/>
        </w:rPr>
        <w:t xml:space="preserve">0.1 </w:t>
      </w:r>
      <w:r w:rsidRPr="00C0233C">
        <w:rPr>
          <w:rFonts w:ascii="Angsana New" w:hAnsi="Angsana New"/>
          <w:sz w:val="30"/>
          <w:szCs w:val="30"/>
          <w:cs/>
        </w:rPr>
        <w:t xml:space="preserve">ล้านบาท และให้สิทธิแก่ผู้เช่าในการซื้ออุปกรณ์ในราคา </w:t>
      </w:r>
      <w:r w:rsidRPr="00C0233C">
        <w:rPr>
          <w:rFonts w:ascii="Angsana New" w:hAnsi="Angsana New"/>
          <w:sz w:val="30"/>
          <w:szCs w:val="30"/>
        </w:rPr>
        <w:t xml:space="preserve">0.5 </w:t>
      </w:r>
      <w:r w:rsidRPr="00C0233C">
        <w:rPr>
          <w:rFonts w:ascii="Angsana New" w:hAnsi="Angsana New"/>
          <w:sz w:val="30"/>
          <w:szCs w:val="30"/>
          <w:cs/>
        </w:rPr>
        <w:t>ล้านบาท เมื่อครบกำหนดสัญญา</w:t>
      </w:r>
    </w:p>
    <w:p w14:paraId="68ED7D18" w14:textId="015B960C" w:rsidR="00C12A2A" w:rsidRPr="00C0233C" w:rsidRDefault="0089666D" w:rsidP="0076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C0233C">
        <w:rPr>
          <w:rFonts w:ascii="Angsana New" w:hAnsi="Angsana New"/>
          <w:sz w:val="30"/>
          <w:szCs w:val="30"/>
        </w:rPr>
        <w:t xml:space="preserve">2566 </w:t>
      </w:r>
      <w:r w:rsidRPr="00C0233C">
        <w:rPr>
          <w:rFonts w:ascii="Angsana New" w:hAnsi="Angsana New" w:hint="cs"/>
          <w:sz w:val="30"/>
          <w:szCs w:val="30"/>
          <w:cs/>
        </w:rPr>
        <w:t>บริษัทย่อย</w:t>
      </w:r>
      <w:r w:rsidR="00BF4D45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 w:hint="cs"/>
          <w:sz w:val="30"/>
          <w:szCs w:val="30"/>
          <w:cs/>
        </w:rPr>
        <w:t>และบริษัท</w:t>
      </w:r>
      <w:r w:rsidR="008663CC" w:rsidRPr="00C0233C">
        <w:rPr>
          <w:rFonts w:ascii="Angsana New" w:hAnsi="Angsana New" w:hint="cs"/>
          <w:sz w:val="30"/>
          <w:szCs w:val="30"/>
          <w:cs/>
        </w:rPr>
        <w:t>ร่วม</w:t>
      </w:r>
      <w:r w:rsidRPr="00C0233C">
        <w:rPr>
          <w:rFonts w:ascii="Angsana New" w:hAnsi="Angsana New" w:hint="cs"/>
          <w:sz w:val="30"/>
          <w:szCs w:val="30"/>
          <w:cs/>
        </w:rPr>
        <w:t>ได้ทำบันทึกข้อตกลงเพื่อยกเลิกสัญญาเช่าอุปกรณ์ทั้งหมด ส่งผลให้บริษัทย่อย</w:t>
      </w:r>
      <w:r w:rsidR="00BF4D45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 w:hint="cs"/>
          <w:sz w:val="30"/>
          <w:szCs w:val="30"/>
          <w:cs/>
        </w:rPr>
        <w:t xml:space="preserve">บันทึกผลขาดทุนจากการเปลี่ยนแปลงสัญญาเช่าจำนวน </w:t>
      </w:r>
      <w:r w:rsidRPr="00C0233C">
        <w:rPr>
          <w:rFonts w:ascii="Angsana New" w:hAnsi="Angsana New"/>
          <w:sz w:val="30"/>
          <w:szCs w:val="30"/>
        </w:rPr>
        <w:t xml:space="preserve">4.4 </w:t>
      </w:r>
      <w:r w:rsidRPr="00C0233C">
        <w:rPr>
          <w:rFonts w:ascii="Angsana New" w:hAnsi="Angsana New" w:hint="cs"/>
          <w:sz w:val="30"/>
          <w:szCs w:val="30"/>
          <w:cs/>
        </w:rPr>
        <w:t xml:space="preserve">ล้านบาท ในงบกำไรขาดทุนเบ็ดเสร็จสำหรับปีสิ้นสุดวันที่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>2566</w:t>
      </w:r>
    </w:p>
    <w:p w14:paraId="7CFE448C" w14:textId="77777777" w:rsidR="007C3DC0" w:rsidRPr="00C0233C" w:rsidRDefault="007C3DC0" w:rsidP="00563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F35481" w14:textId="55035C71" w:rsidR="004653F6" w:rsidRPr="00C0233C" w:rsidRDefault="004653F6" w:rsidP="007C3DC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</w:t>
      </w: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กู้ยืม</w:t>
      </w:r>
      <w:r w:rsidRPr="00C0233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เงินระยะสั้น</w:t>
      </w:r>
    </w:p>
    <w:p w14:paraId="64FDC129" w14:textId="77777777" w:rsidR="004653F6" w:rsidRPr="00C0233C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E83C19" w14:textId="77777777" w:rsidR="004653F6" w:rsidRPr="00C0233C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</w:p>
    <w:p w14:paraId="69569519" w14:textId="77777777" w:rsidR="004653F6" w:rsidRPr="00C0233C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960AAF" w14:textId="49359180" w:rsidR="005909A0" w:rsidRPr="00C0233C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20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2565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40.0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ล้านบาท โดยมีอัตราดอกเบี้ยร้อยละ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="004A499D" w:rsidRPr="00C0233C">
        <w:rPr>
          <w:rFonts w:ascii="Angsana New" w:hAnsi="Angsana New"/>
          <w:sz w:val="30"/>
          <w:szCs w:val="30"/>
          <w:lang w:val="en-GB"/>
        </w:rPr>
        <w:t>.0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ต่อปี </w:t>
      </w:r>
      <w:r w:rsidR="00391C07" w:rsidRPr="00C0233C">
        <w:rPr>
          <w:rFonts w:ascii="Angsana New" w:hAnsi="Angsana New"/>
          <w:sz w:val="30"/>
          <w:szCs w:val="30"/>
          <w:lang w:val="en-GB"/>
        </w:rPr>
        <w:t xml:space="preserve">              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DF7DFE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>256</w:t>
      </w:r>
      <w:r w:rsidR="007B6A73" w:rsidRPr="00C0233C">
        <w:rPr>
          <w:rFonts w:ascii="Angsana New" w:hAnsi="Angsana New"/>
          <w:sz w:val="30"/>
          <w:szCs w:val="30"/>
          <w:lang w:val="en-GB"/>
        </w:rPr>
        <w:t>7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="0087057D" w:rsidRPr="00C0233C">
        <w:rPr>
          <w:rFonts w:ascii="Angsana New" w:hAnsi="Angsana New"/>
          <w:sz w:val="30"/>
          <w:szCs w:val="30"/>
          <w:lang w:val="en-GB"/>
        </w:rPr>
        <w:t>40.0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="0018059A" w:rsidRPr="00C0233C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1B6192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มกราคมถึงเมษายน </w:t>
      </w:r>
      <w:r w:rsidR="001B6192" w:rsidRPr="00C0233C">
        <w:rPr>
          <w:rFonts w:ascii="Angsana New" w:hAnsi="Angsana New"/>
          <w:sz w:val="30"/>
          <w:szCs w:val="30"/>
          <w:lang w:val="en-GB"/>
        </w:rPr>
        <w:t>256</w:t>
      </w:r>
      <w:r w:rsidR="0087057D" w:rsidRPr="00C0233C">
        <w:rPr>
          <w:rFonts w:ascii="Angsana New" w:hAnsi="Angsana New"/>
          <w:sz w:val="30"/>
          <w:szCs w:val="30"/>
          <w:lang w:val="en-GB"/>
        </w:rPr>
        <w:t>8</w:t>
      </w:r>
      <w:r w:rsidR="001B6192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1B6192" w:rsidRPr="00C0233C">
        <w:rPr>
          <w:rFonts w:ascii="Angsana New" w:hAnsi="Angsana New"/>
          <w:i/>
          <w:iCs/>
          <w:sz w:val="30"/>
          <w:szCs w:val="30"/>
        </w:rPr>
        <w:t>256</w:t>
      </w:r>
      <w:r w:rsidR="007B6A73" w:rsidRPr="00C0233C">
        <w:rPr>
          <w:rFonts w:ascii="Angsana New" w:hAnsi="Angsana New"/>
          <w:i/>
          <w:iCs/>
          <w:sz w:val="30"/>
          <w:szCs w:val="30"/>
        </w:rPr>
        <w:t>6</w:t>
      </w:r>
      <w:r w:rsidR="001B6192" w:rsidRPr="00C0233C">
        <w:rPr>
          <w:rFonts w:ascii="Angsana New" w:hAnsi="Angsana New"/>
          <w:i/>
          <w:iCs/>
          <w:sz w:val="30"/>
          <w:szCs w:val="30"/>
        </w:rPr>
        <w:t xml:space="preserve"> : </w:t>
      </w:r>
      <w:r w:rsidR="007B6A73" w:rsidRPr="00C0233C">
        <w:rPr>
          <w:rFonts w:ascii="Angsana New" w:hAnsi="Angsana New"/>
          <w:i/>
          <w:iCs/>
          <w:sz w:val="30"/>
          <w:szCs w:val="30"/>
        </w:rPr>
        <w:t>40.0</w:t>
      </w:r>
      <w:r w:rsidR="001B6192" w:rsidRPr="00C0233C">
        <w:rPr>
          <w:rFonts w:ascii="Angsana New" w:hAnsi="Angsana New"/>
          <w:i/>
          <w:iCs/>
          <w:sz w:val="30"/>
          <w:szCs w:val="30"/>
        </w:rPr>
        <w:t xml:space="preserve"> </w:t>
      </w:r>
      <w:r w:rsidR="001B6192" w:rsidRPr="00C0233C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1B6192" w:rsidRPr="00C0233C">
        <w:rPr>
          <w:rFonts w:ascii="Angsana New" w:hAnsi="Angsana New"/>
          <w:i/>
          <w:iCs/>
          <w:sz w:val="30"/>
          <w:szCs w:val="30"/>
          <w:cs/>
          <w:lang w:val="en-GB"/>
        </w:rPr>
        <w:t>โดยมีกำหนดชำระคืนทั้งจำนวนภายใน</w:t>
      </w:r>
      <w:r w:rsidR="007B6A73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เดือนมกราคมถึงเมษายน </w:t>
      </w:r>
      <w:r w:rsidR="007B6A73" w:rsidRPr="00C0233C">
        <w:rPr>
          <w:rFonts w:ascii="Angsana New" w:hAnsi="Angsana New"/>
          <w:i/>
          <w:iCs/>
          <w:sz w:val="30"/>
          <w:szCs w:val="30"/>
        </w:rPr>
        <w:t>2567</w:t>
      </w:r>
      <w:r w:rsidR="001B6192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</w:p>
    <w:p w14:paraId="5BB9289A" w14:textId="77777777" w:rsidR="007B6A73" w:rsidRPr="00C0233C" w:rsidRDefault="007B6A73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1584AF" w14:textId="629E1E91" w:rsidR="0053299E" w:rsidRPr="00C0233C" w:rsidRDefault="007B6A73" w:rsidP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="0089666D" w:rsidRPr="00C0233C">
        <w:rPr>
          <w:rFonts w:ascii="Angsana New" w:hAnsi="Angsana New"/>
          <w:sz w:val="30"/>
          <w:szCs w:val="30"/>
          <w:cs/>
          <w:lang w:val="en-GB"/>
        </w:rPr>
        <w:t xml:space="preserve">มื่อวันที่ </w:t>
      </w:r>
      <w:r w:rsidR="0089666D" w:rsidRPr="00C0233C">
        <w:rPr>
          <w:rFonts w:ascii="Angsana New" w:hAnsi="Angsana New"/>
          <w:sz w:val="30"/>
          <w:szCs w:val="30"/>
          <w:lang w:val="en-GB"/>
        </w:rPr>
        <w:t>23</w:t>
      </w:r>
      <w:r w:rsidR="0089666D" w:rsidRPr="00C0233C">
        <w:rPr>
          <w:rFonts w:ascii="Angsana New" w:hAnsi="Angsana New"/>
          <w:sz w:val="30"/>
          <w:szCs w:val="30"/>
          <w:cs/>
          <w:lang w:val="en-GB"/>
        </w:rPr>
        <w:t xml:space="preserve"> พฤษภาคม </w:t>
      </w:r>
      <w:r w:rsidR="0089666D" w:rsidRPr="00C0233C">
        <w:rPr>
          <w:rFonts w:ascii="Angsana New" w:hAnsi="Angsana New"/>
          <w:sz w:val="30"/>
          <w:szCs w:val="30"/>
          <w:lang w:val="en-GB"/>
        </w:rPr>
        <w:t>2566</w:t>
      </w:r>
      <w:r w:rsidR="0089666D"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="0089666D" w:rsidRPr="00C0233C">
        <w:rPr>
          <w:rFonts w:ascii="Angsana New" w:hAnsi="Angsana New"/>
          <w:sz w:val="30"/>
          <w:szCs w:val="30"/>
          <w:lang w:val="en-GB"/>
        </w:rPr>
        <w:t>20.0</w:t>
      </w:r>
      <w:r w:rsidR="0089666D"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โดยมีอัตราดอกเบี้ยร้อยละ </w:t>
      </w:r>
      <w:r w:rsidR="0089666D" w:rsidRPr="00C0233C">
        <w:rPr>
          <w:rFonts w:ascii="Angsana New" w:hAnsi="Angsana New"/>
          <w:sz w:val="30"/>
          <w:szCs w:val="30"/>
          <w:lang w:val="en-GB"/>
        </w:rPr>
        <w:t>5</w:t>
      </w:r>
      <w:r w:rsidR="001E7842" w:rsidRPr="00C0233C">
        <w:rPr>
          <w:rFonts w:ascii="Angsana New" w:hAnsi="Angsana New"/>
          <w:sz w:val="30"/>
          <w:szCs w:val="30"/>
          <w:lang w:val="en-GB"/>
        </w:rPr>
        <w:t>.0</w:t>
      </w:r>
      <w:r w:rsidR="0089666D"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  <w:r w:rsidR="0089666D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24A5315D" w14:textId="77777777" w:rsidR="007B6A73" w:rsidRPr="00C0233C" w:rsidRDefault="007B6A73" w:rsidP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110D66E" w14:textId="14E25430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C0233C">
        <w:rPr>
          <w:rFonts w:ascii="Angsana New" w:hAnsi="Angsana New"/>
          <w:sz w:val="30"/>
          <w:szCs w:val="30"/>
          <w:lang w:val="en-GB"/>
        </w:rPr>
        <w:t>2566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>20.0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="001E7842" w:rsidRPr="00C0233C">
        <w:rPr>
          <w:rFonts w:ascii="Angsana New" w:hAnsi="Angsana New"/>
          <w:sz w:val="30"/>
          <w:szCs w:val="30"/>
          <w:lang w:val="en-GB"/>
        </w:rPr>
        <w:t>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เป็นอัตราดอกเบี้ยขั้นต่ำต่อปีที่ธนาคารกำหนดเรียกเก็บจากลูกค้ารายใหญ่ชั้นดี (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0233C">
        <w:rPr>
          <w:rFonts w:ascii="Angsana New" w:hAnsi="Angsana New"/>
          <w:sz w:val="30"/>
          <w:szCs w:val="30"/>
          <w:lang w:val="en-GB"/>
        </w:rPr>
        <w:t>4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แห่ง บวกส่วนเพิ่มร้อยละ </w:t>
      </w:r>
      <w:r w:rsidRPr="00C0233C">
        <w:rPr>
          <w:rFonts w:ascii="Angsana New" w:hAnsi="Angsana New"/>
          <w:sz w:val="30"/>
          <w:szCs w:val="30"/>
          <w:lang w:val="en-GB"/>
        </w:rPr>
        <w:t>0.7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1B6192" w:rsidRPr="00C0233C">
        <w:rPr>
          <w:rFonts w:ascii="Angsana New" w:hAnsi="Angsana New"/>
          <w:sz w:val="30"/>
          <w:szCs w:val="30"/>
          <w:lang w:val="en-GB"/>
        </w:rPr>
        <w:t>31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C0233C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C0233C">
        <w:rPr>
          <w:rFonts w:ascii="Angsana New" w:hAnsi="Angsana New"/>
          <w:sz w:val="30"/>
          <w:szCs w:val="30"/>
          <w:lang w:val="en-GB"/>
        </w:rPr>
        <w:t>256</w:t>
      </w:r>
      <w:r w:rsidR="007B6A73" w:rsidRPr="00C0233C">
        <w:rPr>
          <w:rFonts w:ascii="Angsana New" w:hAnsi="Angsana New"/>
          <w:sz w:val="30"/>
          <w:szCs w:val="30"/>
          <w:lang w:val="en-GB"/>
        </w:rPr>
        <w:t>7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บริษัทย่อยเบิกรับเงินกู้จากสัญญาให้กู้ยืมระยะสั้นดังกล่าวจำนวน </w:t>
      </w:r>
      <w:r w:rsidR="0087057D" w:rsidRPr="00C0233C">
        <w:rPr>
          <w:rFonts w:ascii="Angsana New" w:hAnsi="Angsana New"/>
          <w:sz w:val="30"/>
          <w:szCs w:val="30"/>
          <w:lang w:val="en-GB"/>
        </w:rPr>
        <w:t>20.0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  <w:bookmarkStart w:id="5" w:name="_Hlk187234615"/>
      <w:r w:rsidR="001B6192" w:rsidRPr="00C0233C">
        <w:rPr>
          <w:rFonts w:ascii="Angsana New" w:hAnsi="Angsana New"/>
          <w:sz w:val="30"/>
          <w:szCs w:val="30"/>
          <w:cs/>
          <w:lang w:val="en-GB"/>
        </w:rPr>
        <w:t>โดยมีกำหนดชำระคืนทั้งจำนวนภายในเดือน</w:t>
      </w:r>
      <w:bookmarkEnd w:id="5"/>
      <w:r w:rsidR="0087057D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เมษายน </w:t>
      </w:r>
      <w:r w:rsidR="0087057D" w:rsidRPr="00C0233C">
        <w:rPr>
          <w:rFonts w:ascii="Angsana New" w:hAnsi="Angsana New"/>
          <w:sz w:val="30"/>
          <w:szCs w:val="30"/>
        </w:rPr>
        <w:t>2568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7B6A73" w:rsidRPr="00C0233C">
        <w:rPr>
          <w:rFonts w:ascii="Angsana New" w:hAnsi="Angsana New"/>
          <w:i/>
          <w:iCs/>
          <w:sz w:val="30"/>
          <w:szCs w:val="30"/>
          <w:lang w:val="en-GB"/>
        </w:rPr>
        <w:t xml:space="preserve">(2566 : 20.0 </w:t>
      </w:r>
      <w:r w:rsidR="007B6A73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ล้านบาท </w:t>
      </w:r>
      <w:r w:rsidR="007B6A73" w:rsidRPr="00C0233C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โดยมีกำหนดชำระคืนทั้งจำนวนภายในเดือนมกราคม </w:t>
      </w:r>
      <w:r w:rsidR="007B6A73" w:rsidRPr="00C0233C">
        <w:rPr>
          <w:rFonts w:ascii="Angsana New" w:hAnsi="Angsana New"/>
          <w:i/>
          <w:iCs/>
          <w:sz w:val="30"/>
          <w:szCs w:val="30"/>
          <w:lang w:val="en-GB"/>
        </w:rPr>
        <w:t>2567)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DFF1752" w14:textId="77777777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E2E8B12" w14:textId="6DA0F56C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30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C0233C">
        <w:rPr>
          <w:rFonts w:ascii="Angsana New" w:hAnsi="Angsana New"/>
          <w:sz w:val="30"/>
          <w:szCs w:val="30"/>
          <w:lang w:val="en-GB"/>
        </w:rPr>
        <w:t>2566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>10.0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โดยมีอัตราดอกเบี้ยร้อยละ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="004A499D" w:rsidRPr="00C0233C">
        <w:rPr>
          <w:rFonts w:ascii="Angsana New" w:hAnsi="Angsana New"/>
          <w:sz w:val="30"/>
          <w:szCs w:val="30"/>
          <w:lang w:val="en-GB"/>
        </w:rPr>
        <w:t>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</w:p>
    <w:p w14:paraId="7A99E2B0" w14:textId="77777777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C9A8021" w14:textId="5AFC3A56" w:rsidR="0089666D" w:rsidRPr="00C0233C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C0233C">
        <w:rPr>
          <w:rFonts w:ascii="Angsana New" w:hAnsi="Angsana New"/>
          <w:sz w:val="30"/>
          <w:szCs w:val="30"/>
          <w:lang w:val="en-GB"/>
        </w:rPr>
        <w:t>2566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>10.0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เป็นร้อยละ </w:t>
      </w:r>
      <w:r w:rsidRPr="00C0233C">
        <w:rPr>
          <w:rFonts w:ascii="Angsana New" w:hAnsi="Angsana New"/>
          <w:sz w:val="30"/>
          <w:szCs w:val="30"/>
          <w:lang w:val="en-GB"/>
        </w:rPr>
        <w:t>5.5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1B6192" w:rsidRPr="00C0233C">
        <w:rPr>
          <w:rFonts w:ascii="Angsana New" w:hAnsi="Angsana New"/>
          <w:sz w:val="30"/>
          <w:szCs w:val="30"/>
          <w:lang w:val="en-GB"/>
        </w:rPr>
        <w:t xml:space="preserve">31 </w:t>
      </w:r>
      <w:r w:rsidR="001B6192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1B6192" w:rsidRPr="00C0233C">
        <w:rPr>
          <w:rFonts w:ascii="Angsana New" w:hAnsi="Angsana New"/>
          <w:sz w:val="30"/>
          <w:szCs w:val="30"/>
          <w:lang w:val="en-GB"/>
        </w:rPr>
        <w:t>256</w:t>
      </w:r>
      <w:r w:rsidR="007B6A73" w:rsidRPr="00C0233C">
        <w:rPr>
          <w:rFonts w:ascii="Angsana New" w:hAnsi="Angsana New"/>
          <w:sz w:val="30"/>
          <w:szCs w:val="30"/>
          <w:lang w:val="en-GB"/>
        </w:rPr>
        <w:t>7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บริษัทย่อยเบิกรับเงินกู้จากสัญญาให้กู้ยืมระยะสั้นดังกล่าวจำนวน </w:t>
      </w:r>
      <w:r w:rsidR="0087057D" w:rsidRPr="00C0233C">
        <w:rPr>
          <w:rFonts w:ascii="Angsana New" w:hAnsi="Angsana New"/>
          <w:sz w:val="30"/>
          <w:szCs w:val="30"/>
          <w:lang w:val="en-GB"/>
        </w:rPr>
        <w:t>8.8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</w:t>
      </w:r>
      <w:r w:rsidR="0087057D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เมษายน </w:t>
      </w:r>
      <w:r w:rsidR="0087057D" w:rsidRPr="00C0233C">
        <w:rPr>
          <w:rFonts w:ascii="Angsana New" w:hAnsi="Angsana New"/>
          <w:sz w:val="30"/>
          <w:szCs w:val="30"/>
          <w:lang w:val="en-GB"/>
        </w:rPr>
        <w:t>2568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7B6A73" w:rsidRPr="00C0233C">
        <w:rPr>
          <w:rFonts w:ascii="Angsana New" w:hAnsi="Angsana New"/>
          <w:i/>
          <w:iCs/>
          <w:sz w:val="30"/>
          <w:szCs w:val="30"/>
          <w:lang w:val="en-GB"/>
        </w:rPr>
        <w:t>(2566 : 8.8</w:t>
      </w:r>
      <w:r w:rsidR="007B6A73" w:rsidRPr="00C0233C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</w:t>
      </w:r>
      <w:r w:rsidR="007B6A73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>มกราคม</w:t>
      </w:r>
      <w:r w:rsidR="007B6A73" w:rsidRPr="00C0233C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7B6A73" w:rsidRPr="00C0233C">
        <w:rPr>
          <w:rFonts w:ascii="Angsana New" w:hAnsi="Angsana New"/>
          <w:i/>
          <w:iCs/>
          <w:sz w:val="30"/>
          <w:szCs w:val="30"/>
          <w:lang w:val="en-GB"/>
        </w:rPr>
        <w:t>2567)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D0379DA" w14:textId="169E8B44" w:rsidR="00B7661A" w:rsidRPr="00C0233C" w:rsidRDefault="0089666D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5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2566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="00F255E0" w:rsidRPr="00C0233C">
        <w:rPr>
          <w:rFonts w:ascii="Angsana New" w:hAnsi="Angsana New"/>
          <w:sz w:val="30"/>
          <w:szCs w:val="30"/>
          <w:lang w:val="en-GB"/>
        </w:rPr>
        <w:br/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บริษัทย่อยเพื่อใช้ในการดำเนินงานในจำนวนเงินรวมไม่เกิน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30.0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4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0.7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="001B6192" w:rsidRPr="00C0233C">
        <w:rPr>
          <w:rFonts w:ascii="Angsana New" w:hAnsi="Angsana New"/>
          <w:sz w:val="30"/>
          <w:szCs w:val="30"/>
          <w:lang w:val="en-GB"/>
        </w:rPr>
        <w:t>31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C0233C">
        <w:rPr>
          <w:rFonts w:ascii="Angsana New" w:hAnsi="Angsana New"/>
          <w:sz w:val="30"/>
          <w:szCs w:val="30"/>
          <w:lang w:val="en-GB"/>
        </w:rPr>
        <w:t>256</w:t>
      </w:r>
      <w:r w:rsidR="007B6A73" w:rsidRPr="00C0233C">
        <w:rPr>
          <w:rFonts w:ascii="Angsana New" w:hAnsi="Angsana New"/>
          <w:sz w:val="30"/>
          <w:szCs w:val="30"/>
          <w:lang w:val="en-GB"/>
        </w:rPr>
        <w:t>7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="003368B1" w:rsidRPr="00C0233C">
        <w:rPr>
          <w:rFonts w:ascii="Angsana New" w:hAnsi="Angsana New"/>
          <w:sz w:val="30"/>
          <w:szCs w:val="30"/>
          <w:lang w:val="en-GB"/>
        </w:rPr>
        <w:t>6.0</w:t>
      </w:r>
      <w:r w:rsidR="001B6192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="0018059A" w:rsidRPr="00C0233C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3368B1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กุมภาพันธ์ </w:t>
      </w:r>
      <w:r w:rsidR="003368B1" w:rsidRPr="00C0233C">
        <w:rPr>
          <w:rFonts w:ascii="Angsana New" w:hAnsi="Angsana New"/>
          <w:sz w:val="30"/>
          <w:szCs w:val="30"/>
        </w:rPr>
        <w:t>2568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7B6A73" w:rsidRPr="00C0233C">
        <w:rPr>
          <w:rFonts w:ascii="Angsana New" w:hAnsi="Angsana New"/>
          <w:i/>
          <w:iCs/>
          <w:sz w:val="30"/>
          <w:szCs w:val="30"/>
          <w:lang w:val="en-GB"/>
        </w:rPr>
        <w:t xml:space="preserve">(2566 : </w:t>
      </w:r>
      <w:r w:rsidR="003368B1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>ไม่มี</w:t>
      </w:r>
      <w:r w:rsidR="007B6A73" w:rsidRPr="00C0233C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7B6A73" w:rsidRPr="00C0233C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452E1AE0" w14:textId="77777777" w:rsidR="003368B1" w:rsidRPr="00C0233C" w:rsidRDefault="003368B1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95D9A55" w14:textId="4138DD65" w:rsidR="003368B1" w:rsidRPr="00C0233C" w:rsidRDefault="003368B1" w:rsidP="0033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6 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ตุลาคม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2566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Pr="00C0233C">
        <w:rPr>
          <w:rFonts w:ascii="Angsana New" w:hAnsi="Angsana New"/>
          <w:sz w:val="30"/>
          <w:szCs w:val="30"/>
          <w:lang w:val="en-GB"/>
        </w:rPr>
        <w:br/>
      </w:r>
      <w:r w:rsidRPr="00C0233C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D744E3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เพื่อใช้ในการดำเนินงานในจำนวนเงินรวมไม่เกิน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30.0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4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0.7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2567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D744E3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เบิกรับเงินกู้จากสัญญาให้กู้ยืมระยะสั้นดังกล่าวจำนวน </w:t>
      </w:r>
      <w:r w:rsidR="008D5F84" w:rsidRPr="00C0233C">
        <w:rPr>
          <w:rFonts w:ascii="Angsana New" w:hAnsi="Angsana New"/>
          <w:sz w:val="30"/>
          <w:szCs w:val="30"/>
          <w:lang w:val="en-GB"/>
        </w:rPr>
        <w:t>30.0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8D5F84" w:rsidRPr="00C0233C">
        <w:rPr>
          <w:rFonts w:ascii="Angsana New" w:hAnsi="Angsana New" w:hint="cs"/>
          <w:sz w:val="30"/>
          <w:szCs w:val="30"/>
          <w:cs/>
          <w:lang w:val="en-GB"/>
        </w:rPr>
        <w:t>มกราคมถึงมีนาคม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</w:rPr>
        <w:t>2568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i/>
          <w:iCs/>
          <w:sz w:val="30"/>
          <w:szCs w:val="30"/>
          <w:lang w:val="en-GB"/>
        </w:rPr>
        <w:t xml:space="preserve">(2566 : 21.0 </w:t>
      </w:r>
      <w:r w:rsidRPr="00C0233C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เดือนมกราคมถึงเมษายน </w:t>
      </w:r>
      <w:r w:rsidRPr="00C0233C">
        <w:rPr>
          <w:rFonts w:ascii="Angsana New" w:hAnsi="Angsana New"/>
          <w:i/>
          <w:iCs/>
          <w:sz w:val="30"/>
          <w:szCs w:val="30"/>
          <w:lang w:val="en-GB"/>
        </w:rPr>
        <w:t>2567)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C6F8E5C" w14:textId="77777777" w:rsidR="007B6A73" w:rsidRPr="00C0233C" w:rsidRDefault="007B6A73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AB9C3D9" w14:textId="71CA1E03" w:rsidR="007B6A73" w:rsidRPr="00C0233C" w:rsidRDefault="007B6A73" w:rsidP="00B66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มีนาคม </w:t>
      </w:r>
      <w:r w:rsidRPr="00C0233C">
        <w:rPr>
          <w:rFonts w:ascii="Angsana New" w:hAnsi="Angsana New"/>
          <w:sz w:val="30"/>
          <w:szCs w:val="30"/>
          <w:lang w:val="en-GB"/>
        </w:rPr>
        <w:t>2567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</w:t>
      </w:r>
      <w:r w:rsidRPr="00C0233C">
        <w:rPr>
          <w:rFonts w:ascii="Angsana New" w:hAnsi="Angsana New"/>
          <w:sz w:val="30"/>
          <w:szCs w:val="30"/>
          <w:lang w:val="en-GB"/>
        </w:rPr>
        <w:br/>
      </w:r>
      <w:r w:rsidRPr="00C0233C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FE1DC0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เพื่อใช้ในการดำเนินงานในจำนวนเงินรวมไม่เกิน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>20.0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0233C">
        <w:rPr>
          <w:rFonts w:ascii="Angsana New" w:hAnsi="Angsana New"/>
          <w:sz w:val="30"/>
          <w:szCs w:val="30"/>
          <w:lang w:val="en-GB"/>
        </w:rPr>
        <w:t>4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แห่ง บวกส่วนเพิ่มร้อยละ </w:t>
      </w:r>
      <w:r w:rsidRPr="00C0233C">
        <w:rPr>
          <w:rFonts w:ascii="Angsana New" w:hAnsi="Angsana New"/>
          <w:sz w:val="30"/>
          <w:szCs w:val="30"/>
          <w:lang w:val="en-GB"/>
        </w:rPr>
        <w:t>0.7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ณ 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>2567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</w:t>
      </w:r>
      <w:r w:rsidR="00FE1DC0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>เบิกรับเงินกู้จากสัญญาให้กู้ยืมระยะสั้นดังกล่าว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3368B1" w:rsidRPr="00C0233C">
        <w:rPr>
          <w:rFonts w:ascii="Angsana New" w:hAnsi="Angsana New"/>
          <w:sz w:val="30"/>
          <w:szCs w:val="30"/>
        </w:rPr>
        <w:t>20.0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 w:hint="cs"/>
          <w:sz w:val="30"/>
          <w:szCs w:val="30"/>
          <w:cs/>
        </w:rPr>
        <w:t>ล้านบาท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โดยมีกำหนดชำระคืนทั้งจำนวนภายในเดือน</w:t>
      </w:r>
      <w:r w:rsidR="00954E7F" w:rsidRPr="00C0233C">
        <w:rPr>
          <w:rFonts w:ascii="Angsana New" w:hAnsi="Angsana New"/>
          <w:sz w:val="30"/>
          <w:szCs w:val="30"/>
          <w:cs/>
          <w:lang w:val="en-GB"/>
        </w:rPr>
        <w:t>มกราคม</w:t>
      </w:r>
      <w:r w:rsidR="008D5F84" w:rsidRPr="00C0233C">
        <w:rPr>
          <w:rFonts w:ascii="Angsana New" w:hAnsi="Angsana New" w:hint="cs"/>
          <w:sz w:val="30"/>
          <w:szCs w:val="30"/>
          <w:cs/>
          <w:lang w:val="en-GB"/>
        </w:rPr>
        <w:t>ถึง</w:t>
      </w:r>
      <w:r w:rsidR="00954E7F" w:rsidRPr="00C0233C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B66367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2568 </w:t>
      </w:r>
    </w:p>
    <w:p w14:paraId="5985301A" w14:textId="77777777" w:rsidR="00AA4780" w:rsidRPr="00C0233C" w:rsidRDefault="00AA4780" w:rsidP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D31052B" w14:textId="0ACC035D" w:rsidR="007B6A73" w:rsidRPr="00C0233C" w:rsidRDefault="007B6A73" w:rsidP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13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C0233C">
        <w:rPr>
          <w:rFonts w:ascii="Angsana New" w:hAnsi="Angsana New"/>
          <w:sz w:val="30"/>
          <w:szCs w:val="30"/>
          <w:lang w:val="en-GB"/>
        </w:rPr>
        <w:t>2567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</w:t>
      </w:r>
      <w:r w:rsidR="00FE1DC0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เพื่อใช้ในการดำเนินงานในจำนวนเงินรวมไม่เกิน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20.0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4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0.7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31 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2567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1E665B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>เบิกรับเงินกู้จากสัญญาให้กู้ยืมระยะสั้นดังกล่าว</w:t>
      </w:r>
      <w:r w:rsidRPr="00C0233C">
        <w:rPr>
          <w:rFonts w:ascii="Angsana New" w:hAnsi="Angsana New" w:hint="cs"/>
          <w:sz w:val="30"/>
          <w:szCs w:val="30"/>
          <w:cs/>
          <w:lang w:val="en-GB"/>
        </w:rPr>
        <w:t>จำนวน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368B1" w:rsidRPr="00C0233C">
        <w:rPr>
          <w:rFonts w:ascii="Angsana New" w:hAnsi="Angsana New"/>
          <w:sz w:val="30"/>
          <w:szCs w:val="30"/>
          <w:lang w:val="en-GB"/>
        </w:rPr>
        <w:t>14.0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โดยมีกำหนดชำระคืนทั้งจำนวนภายในเดือนมกราคม</w:t>
      </w:r>
      <w:r w:rsidR="003368B1" w:rsidRPr="00C0233C">
        <w:rPr>
          <w:rFonts w:ascii="Angsana New" w:hAnsi="Angsana New" w:hint="cs"/>
          <w:sz w:val="30"/>
          <w:szCs w:val="30"/>
          <w:cs/>
          <w:lang w:val="en-GB"/>
        </w:rPr>
        <w:t>ถึง</w:t>
      </w:r>
      <w:r w:rsidR="00954E7F" w:rsidRPr="00C0233C">
        <w:rPr>
          <w:rFonts w:ascii="Angsana New" w:hAnsi="Angsana New" w:hint="cs"/>
          <w:sz w:val="30"/>
          <w:szCs w:val="30"/>
          <w:cs/>
          <w:lang w:val="en-GB"/>
        </w:rPr>
        <w:t>กุมภาพันธ์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2568 </w:t>
      </w:r>
    </w:p>
    <w:p w14:paraId="42046F45" w14:textId="77777777" w:rsidR="0008002E" w:rsidRPr="00C0233C" w:rsidRDefault="0008002E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35A58BD" w14:textId="2F1E8C98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สัญญาให้กู้ยืมเงินระยะยาว</w:t>
      </w:r>
    </w:p>
    <w:p w14:paraId="7C0B2FCF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43620A5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14:paraId="3B8F2AF1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8420DD0" w14:textId="18B4C28E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28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พฤศจิกายน </w:t>
      </w:r>
      <w:r w:rsidRPr="00C0233C">
        <w:rPr>
          <w:rFonts w:ascii="Angsana New" w:hAnsi="Angsana New"/>
          <w:sz w:val="30"/>
          <w:szCs w:val="30"/>
          <w:lang w:val="en-GB"/>
        </w:rPr>
        <w:t>2565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</w:t>
      </w:r>
      <w:r w:rsidR="00A9084B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ได้ทำสัญญาให้กู้ยืมระยะยาวกับบริษัทร่วมเพื่อใช้ในการดำเนินงาน วงเงินจำนวน </w:t>
      </w:r>
      <w:r w:rsidRPr="00C0233C">
        <w:rPr>
          <w:rFonts w:ascii="Angsana New" w:hAnsi="Angsana New"/>
          <w:sz w:val="30"/>
          <w:szCs w:val="30"/>
          <w:lang w:val="en-GB"/>
        </w:rPr>
        <w:t>5.0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ในอัตราดอกเบี้ยร้อยละ </w:t>
      </w:r>
      <w:r w:rsidRPr="00C0233C">
        <w:rPr>
          <w:rFonts w:ascii="Angsana New" w:hAnsi="Angsana New"/>
          <w:sz w:val="30"/>
          <w:szCs w:val="30"/>
          <w:lang w:val="en-GB"/>
        </w:rPr>
        <w:t>8.5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 ครบกำหนดชำระคืนเงินกู้ยืมทั้งหมดภายในวันที่ </w:t>
      </w:r>
      <w:r w:rsidRPr="00C0233C">
        <w:rPr>
          <w:rFonts w:ascii="Angsana New" w:hAnsi="Angsana New"/>
          <w:sz w:val="30"/>
          <w:szCs w:val="30"/>
          <w:lang w:val="en-GB"/>
        </w:rPr>
        <w:t>28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0233C">
        <w:rPr>
          <w:rFonts w:ascii="Angsana New" w:hAnsi="Angsana New"/>
          <w:sz w:val="30"/>
          <w:szCs w:val="30"/>
          <w:lang w:val="en-GB"/>
        </w:rPr>
        <w:t>2568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r w:rsidRPr="00C0233C">
        <w:rPr>
          <w:rFonts w:ascii="Angsana New" w:hAnsi="Angsana New"/>
          <w:sz w:val="30"/>
          <w:szCs w:val="30"/>
          <w:lang w:val="en-GB"/>
        </w:rPr>
        <w:t>31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0233C">
        <w:rPr>
          <w:rFonts w:ascii="Angsana New" w:hAnsi="Angsana New"/>
          <w:sz w:val="30"/>
          <w:szCs w:val="30"/>
          <w:lang w:val="en-GB"/>
        </w:rPr>
        <w:t>256</w:t>
      </w:r>
      <w:r w:rsidR="00F255E0" w:rsidRPr="00C0233C">
        <w:rPr>
          <w:rFonts w:ascii="Angsana New" w:hAnsi="Angsana New"/>
          <w:sz w:val="30"/>
          <w:szCs w:val="30"/>
          <w:lang w:val="en-GB"/>
        </w:rPr>
        <w:t>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บริษัทร่วมเบิกรับเงินกู้ยืมระยะยาวดังกล่าวจำนวน </w:t>
      </w:r>
      <w:r w:rsidR="00F255E0" w:rsidRPr="00C0233C">
        <w:rPr>
          <w:rFonts w:ascii="Angsana New" w:hAnsi="Angsana New"/>
          <w:sz w:val="30"/>
          <w:szCs w:val="30"/>
          <w:lang w:val="en-GB"/>
        </w:rPr>
        <w:t>5.0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 w:rsidRPr="00C0233C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F255E0" w:rsidRPr="00C0233C">
        <w:rPr>
          <w:rFonts w:ascii="Angsana New" w:hAnsi="Angsana New"/>
          <w:i/>
          <w:iCs/>
          <w:sz w:val="30"/>
          <w:szCs w:val="30"/>
          <w:lang w:val="en-GB"/>
        </w:rPr>
        <w:t xml:space="preserve">(2566 : 5.0 </w:t>
      </w:r>
      <w:r w:rsidR="00F255E0" w:rsidRPr="00C0233C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="00F255E0" w:rsidRPr="00C0233C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F255E0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58554D4" w14:textId="015FD49F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ผู้บริหารสำคัญ</w:t>
      </w:r>
    </w:p>
    <w:p w14:paraId="47142720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8722D97" w14:textId="55D9A505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ในระหว่างปี </w:t>
      </w:r>
      <w:r w:rsidRPr="00C0233C">
        <w:rPr>
          <w:rFonts w:ascii="Angsana New" w:hAnsi="Angsana New"/>
          <w:sz w:val="30"/>
          <w:szCs w:val="30"/>
          <w:lang w:val="en-GB"/>
        </w:rPr>
        <w:t>2558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ถึงปี </w:t>
      </w:r>
      <w:r w:rsidRPr="00C0233C">
        <w:rPr>
          <w:rFonts w:ascii="Angsana New" w:hAnsi="Angsana New"/>
          <w:sz w:val="30"/>
          <w:szCs w:val="30"/>
          <w:lang w:val="en-GB"/>
        </w:rPr>
        <w:t>2566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</w:t>
      </w:r>
      <w:r w:rsidR="00FB75FF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>ได้ทำสัญญาให้กู้ยืมเงินระยะยาวกับบริษัทใหญ่</w:t>
      </w:r>
      <w:r w:rsidR="00D274C0" w:rsidRPr="00C0233C">
        <w:rPr>
          <w:rFonts w:ascii="Angsana New" w:hAnsi="Angsana New" w:hint="cs"/>
          <w:sz w:val="30"/>
          <w:szCs w:val="30"/>
          <w:cs/>
          <w:lang w:val="en-GB"/>
        </w:rPr>
        <w:t>ของกลุ่มบริษัท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และผู้บริหารสำคัญหลายฉบับจำนวนเงินรวม </w:t>
      </w:r>
      <w:r w:rsidRPr="00C0233C">
        <w:rPr>
          <w:rFonts w:ascii="Angsana New" w:hAnsi="Angsana New"/>
          <w:sz w:val="30"/>
          <w:szCs w:val="30"/>
          <w:lang w:val="en-GB"/>
        </w:rPr>
        <w:t>204.4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มีกำหนดชำระคืนในปี </w:t>
      </w:r>
      <w:r w:rsidRPr="00C0233C">
        <w:rPr>
          <w:rFonts w:ascii="Angsana New" w:hAnsi="Angsana New"/>
          <w:sz w:val="30"/>
          <w:szCs w:val="30"/>
          <w:lang w:val="en-GB"/>
        </w:rPr>
        <w:t>2571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โดยไม่มีการคิดดอกเบี้ยระหว่างกัน บริษัทรับรู้รายได้หรือรายจ่ายในแต่ละงวดตามอายุของเงินให้กู้ด้วยวิธีอัตราดอกเบี้ยที่แท้จริงตามมาตรฐานการรายงานทางการเงินที่เกี่ยวข้อง </w:t>
      </w:r>
    </w:p>
    <w:p w14:paraId="38B05C50" w14:textId="77777777" w:rsidR="008D5F84" w:rsidRPr="00C0233C" w:rsidRDefault="008D5F84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7183D39E" w14:textId="574E6CC3" w:rsidR="00D415D3" w:rsidRPr="00C0233C" w:rsidRDefault="001B6192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17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สิงหาคม </w:t>
      </w:r>
      <w:r w:rsidRPr="00C0233C">
        <w:rPr>
          <w:rFonts w:ascii="Angsana New" w:hAnsi="Angsana New"/>
          <w:sz w:val="30"/>
          <w:szCs w:val="30"/>
          <w:lang w:val="en-GB"/>
        </w:rPr>
        <w:t>2566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</w:t>
      </w:r>
      <w:r w:rsidR="00FB75FF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>ได้ทำบันทึกข้อตกลงรับชำระเงินกู้คืนกับบริษัทใหญ่</w:t>
      </w:r>
      <w:r w:rsidR="00D274C0" w:rsidRPr="00C0233C">
        <w:rPr>
          <w:rFonts w:ascii="Angsana New" w:hAnsi="Angsana New" w:hint="cs"/>
          <w:sz w:val="30"/>
          <w:szCs w:val="30"/>
          <w:cs/>
          <w:lang w:val="en-GB"/>
        </w:rPr>
        <w:t>ของกลุ่มบริษัท</w:t>
      </w:r>
      <w:r w:rsidRPr="00C0233C">
        <w:rPr>
          <w:rFonts w:ascii="Angsana New" w:hAnsi="Angsana New"/>
          <w:sz w:val="30"/>
          <w:szCs w:val="30"/>
          <w:cs/>
          <w:lang w:val="en-GB"/>
        </w:rPr>
        <w:t>และผู้บริหารสำคัญ โดยบริษัทย่อย</w:t>
      </w:r>
      <w:r w:rsidR="00FB75FF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ได้รับชำระเงินให้กู้ยืมระยะยาวจำนวน </w:t>
      </w:r>
      <w:r w:rsidRPr="00C0233C">
        <w:rPr>
          <w:rFonts w:ascii="Angsana New" w:hAnsi="Angsana New"/>
          <w:sz w:val="30"/>
          <w:szCs w:val="30"/>
          <w:lang w:val="en-GB"/>
        </w:rPr>
        <w:t>132.1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เป็นหุ้นสามัญของบริษัท เมดิส คอร์ปอเรชั่น จำกัด จำนวน </w:t>
      </w:r>
      <w:r w:rsidRPr="00C0233C">
        <w:rPr>
          <w:rFonts w:ascii="Angsana New" w:hAnsi="Angsana New"/>
          <w:sz w:val="30"/>
          <w:szCs w:val="30"/>
          <w:lang w:val="en-GB"/>
        </w:rPr>
        <w:t>44,000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หุ้น ซึ่งเท่ากับมูลค่ายุติธรรมของหุ้นสามัญที่ประเมินโดยที่ปรึกษาทางการเงินอิสระ และบริษัทย่อย</w:t>
      </w:r>
      <w:r w:rsidR="00F24A3E" w:rsidRPr="00C0233C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ได้รับชำระเงินกู้ยืมระยะยาวที่เหลือจำนวน </w:t>
      </w:r>
      <w:r w:rsidRPr="00C0233C">
        <w:rPr>
          <w:rFonts w:ascii="Angsana New" w:hAnsi="Angsana New"/>
          <w:sz w:val="30"/>
          <w:szCs w:val="30"/>
          <w:lang w:val="en-GB"/>
        </w:rPr>
        <w:t>18.2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เป็นเงินสดในระหว่าง</w:t>
      </w:r>
      <w:r w:rsidR="00D22D68" w:rsidRPr="00C0233C">
        <w:rPr>
          <w:rFonts w:ascii="Angsana New" w:hAnsi="Angsana New" w:hint="cs"/>
          <w:sz w:val="30"/>
          <w:szCs w:val="30"/>
          <w:cs/>
          <w:lang w:val="en-GB"/>
        </w:rPr>
        <w:t>ปี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Pr="00C0233C">
        <w:rPr>
          <w:rFonts w:ascii="Angsana New" w:hAnsi="Angsana New"/>
          <w:sz w:val="30"/>
          <w:szCs w:val="30"/>
          <w:lang w:val="en-GB"/>
        </w:rPr>
        <w:t>3</w:t>
      </w:r>
      <w:r w:rsidR="00D22D68" w:rsidRPr="00C0233C">
        <w:rPr>
          <w:rFonts w:ascii="Angsana New" w:hAnsi="Angsana New"/>
          <w:sz w:val="30"/>
          <w:szCs w:val="30"/>
          <w:lang w:val="en-GB"/>
        </w:rPr>
        <w:t>1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22D68" w:rsidRPr="00C0233C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233C">
        <w:rPr>
          <w:rFonts w:ascii="Angsana New" w:hAnsi="Angsana New"/>
          <w:sz w:val="30"/>
          <w:szCs w:val="30"/>
          <w:lang w:val="en-GB"/>
        </w:rPr>
        <w:t>2566</w:t>
      </w:r>
    </w:p>
    <w:p w14:paraId="0A1ED7AA" w14:textId="77777777" w:rsidR="007373D2" w:rsidRPr="00C0233C" w:rsidRDefault="007373D2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BC4C733" w14:textId="383B3F4C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สัญญากู้ยืมเงินระยะยาว</w:t>
      </w:r>
    </w:p>
    <w:p w14:paraId="071AC8D8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97CDBA" w14:textId="35EF298C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cs/>
          <w:lang w:val="en-GB"/>
        </w:rPr>
        <w:t>ผู้บริหารสำคัญ</w:t>
      </w:r>
    </w:p>
    <w:p w14:paraId="3FBC2872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91A2DC" w14:textId="28263395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>1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C0233C">
        <w:rPr>
          <w:rFonts w:ascii="Angsana New" w:hAnsi="Angsana New"/>
          <w:sz w:val="30"/>
          <w:szCs w:val="30"/>
          <w:lang w:val="en-GB"/>
        </w:rPr>
        <w:t>2565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บริษัทย่อยได้ทำสัญญากู้ยืมเงินกับผู้บริหารสำคัญเพื่อใช้ในการดำเนินงานจำนวน </w:t>
      </w:r>
      <w:r w:rsidR="00D22D68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        </w:t>
      </w:r>
      <w:r w:rsidRPr="00C0233C">
        <w:rPr>
          <w:rFonts w:ascii="Angsana New" w:hAnsi="Angsana New"/>
          <w:sz w:val="30"/>
          <w:szCs w:val="30"/>
          <w:lang w:val="en-GB"/>
        </w:rPr>
        <w:t>6.0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เป็นระยะเวลา </w:t>
      </w:r>
      <w:r w:rsidRPr="00C0233C">
        <w:rPr>
          <w:rFonts w:ascii="Angsana New" w:hAnsi="Angsana New"/>
          <w:sz w:val="30"/>
          <w:szCs w:val="30"/>
          <w:lang w:val="en-GB"/>
        </w:rPr>
        <w:t>3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ปี มีอัตราดอกเบี้ยร้อยละ </w:t>
      </w:r>
      <w:r w:rsidRPr="00C0233C">
        <w:rPr>
          <w:rFonts w:ascii="Angsana New" w:hAnsi="Angsana New"/>
          <w:sz w:val="30"/>
          <w:szCs w:val="30"/>
          <w:lang w:val="en-GB"/>
        </w:rPr>
        <w:t>5.5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  <w:r w:rsidR="00975414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975414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="00975414" w:rsidRPr="00C0233C">
        <w:rPr>
          <w:rFonts w:ascii="Angsana New" w:hAnsi="Angsana New"/>
          <w:sz w:val="30"/>
          <w:szCs w:val="30"/>
        </w:rPr>
        <w:t xml:space="preserve">31 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75414" w:rsidRPr="00C0233C">
        <w:rPr>
          <w:rFonts w:ascii="Angsana New" w:hAnsi="Angsana New"/>
          <w:sz w:val="30"/>
          <w:szCs w:val="30"/>
        </w:rPr>
        <w:t xml:space="preserve">2567 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บริษัทย่อยเบิกรับเงินกู้จากสัญญากู้ยืมเงินระยะยาวดังกล่าวจำนวน </w:t>
      </w:r>
      <w:r w:rsidR="00975414" w:rsidRPr="00C0233C">
        <w:rPr>
          <w:rFonts w:ascii="Angsana New" w:hAnsi="Angsana New"/>
          <w:sz w:val="30"/>
          <w:szCs w:val="30"/>
        </w:rPr>
        <w:t xml:space="preserve">6.0 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75414" w:rsidRPr="00C0233C">
        <w:rPr>
          <w:rFonts w:ascii="Angsana New" w:hAnsi="Angsana New"/>
          <w:i/>
          <w:iCs/>
          <w:sz w:val="30"/>
          <w:szCs w:val="30"/>
        </w:rPr>
        <w:t xml:space="preserve">(2566 : 6.0 </w:t>
      </w:r>
      <w:r w:rsidR="00975414" w:rsidRPr="00C023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75414" w:rsidRPr="00C0233C">
        <w:rPr>
          <w:rFonts w:ascii="Angsana New" w:hAnsi="Angsana New"/>
          <w:i/>
          <w:iCs/>
          <w:sz w:val="30"/>
          <w:szCs w:val="30"/>
        </w:rPr>
        <w:t>)</w:t>
      </w:r>
      <w:r w:rsidR="00975414" w:rsidRPr="00C0233C">
        <w:rPr>
          <w:rFonts w:ascii="Angsana New" w:hAnsi="Angsana New"/>
          <w:sz w:val="30"/>
          <w:szCs w:val="30"/>
        </w:rPr>
        <w:t xml:space="preserve"> </w:t>
      </w:r>
    </w:p>
    <w:p w14:paraId="5A23D032" w14:textId="416B0132" w:rsidR="00D415D3" w:rsidRPr="00C0233C" w:rsidRDefault="00D415D3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1D158" w14:textId="55D58D8C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cs/>
          <w:lang w:val="en-GB"/>
        </w:rPr>
        <w:t>บุคคลที่เกี่ยวข้องกัน</w:t>
      </w:r>
    </w:p>
    <w:p w14:paraId="62D8F9A7" w14:textId="77777777" w:rsidR="001B6192" w:rsidRPr="00C0233C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81B98F" w14:textId="56FAC7AB" w:rsidR="00D415D3" w:rsidRPr="00C0233C" w:rsidRDefault="001B619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1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2565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บริษัทย่อยได้ทำสัญญากู้ยืมเงินกับบุคคลที่เกี่ยวข้องกันเพื่อใช้ในการดำเนินงานจำนวน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4.0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ล้านบาท เป็นระยะเวลา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3 </w:t>
      </w:r>
      <w:r w:rsidRPr="00C0233C">
        <w:rPr>
          <w:rFonts w:ascii="Angsana New" w:hAnsi="Angsana New"/>
          <w:sz w:val="30"/>
          <w:szCs w:val="30"/>
          <w:cs/>
          <w:lang w:val="en-GB"/>
        </w:rPr>
        <w:t xml:space="preserve">ปี โดยมีอัตราดอกเบี้ยร้อยละ </w:t>
      </w:r>
      <w:r w:rsidRPr="00C0233C">
        <w:rPr>
          <w:rFonts w:ascii="Angsana New" w:hAnsi="Angsana New"/>
          <w:sz w:val="30"/>
          <w:szCs w:val="30"/>
          <w:lang w:val="en-GB"/>
        </w:rPr>
        <w:t xml:space="preserve">5.5 </w:t>
      </w:r>
      <w:r w:rsidRPr="00C0233C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975414" w:rsidRPr="00C0233C">
        <w:rPr>
          <w:rFonts w:ascii="Angsana New" w:hAnsi="Angsana New"/>
          <w:sz w:val="30"/>
          <w:szCs w:val="30"/>
          <w:lang w:val="en-GB"/>
        </w:rPr>
        <w:t xml:space="preserve"> </w:t>
      </w:r>
      <w:r w:rsidR="00975414"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="00975414" w:rsidRPr="00C0233C">
        <w:rPr>
          <w:rFonts w:ascii="Angsana New" w:hAnsi="Angsana New"/>
          <w:sz w:val="30"/>
          <w:szCs w:val="30"/>
        </w:rPr>
        <w:t xml:space="preserve">31 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75414" w:rsidRPr="00C0233C">
        <w:rPr>
          <w:rFonts w:ascii="Angsana New" w:hAnsi="Angsana New"/>
          <w:sz w:val="30"/>
          <w:szCs w:val="30"/>
        </w:rPr>
        <w:t xml:space="preserve">2567 </w:t>
      </w:r>
      <w:r w:rsidR="00975414" w:rsidRPr="00C0233C">
        <w:rPr>
          <w:rFonts w:ascii="Angsana New" w:hAnsi="Angsana New" w:hint="cs"/>
          <w:sz w:val="30"/>
          <w:szCs w:val="30"/>
          <w:cs/>
        </w:rPr>
        <w:t>บริษัท</w:t>
      </w:r>
      <w:r w:rsidR="00334A99" w:rsidRPr="00C0233C">
        <w:rPr>
          <w:rFonts w:ascii="Angsana New" w:hAnsi="Angsana New" w:hint="cs"/>
          <w:sz w:val="30"/>
          <w:szCs w:val="30"/>
          <w:cs/>
        </w:rPr>
        <w:t>ย่อย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เบิกรับเงินกู้จากสัญญากู้ยืมเงินระยะยาวดังกล่าวจำนวน </w:t>
      </w:r>
      <w:r w:rsidR="00975414" w:rsidRPr="00C0233C">
        <w:rPr>
          <w:rFonts w:ascii="Angsana New" w:hAnsi="Angsana New"/>
          <w:sz w:val="30"/>
          <w:szCs w:val="30"/>
        </w:rPr>
        <w:t xml:space="preserve">4.0 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75414" w:rsidRPr="00C0233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75414" w:rsidRPr="00C0233C">
        <w:rPr>
          <w:rFonts w:ascii="Angsana New" w:hAnsi="Angsana New"/>
          <w:i/>
          <w:iCs/>
          <w:sz w:val="30"/>
          <w:szCs w:val="30"/>
        </w:rPr>
        <w:t xml:space="preserve">2566 : 4.0 </w:t>
      </w:r>
      <w:r w:rsidR="00975414" w:rsidRPr="00C0233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975414" w:rsidRPr="00C0233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5E0D7C" w14:textId="56A078F6" w:rsidR="00566B7D" w:rsidRPr="00C0233C" w:rsidRDefault="0056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EBE5779" w14:textId="77777777" w:rsidR="00313179" w:rsidRPr="00C0233C" w:rsidRDefault="00313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51F9FAAB" w14:textId="77777777" w:rsidR="00313179" w:rsidRPr="00C0233C" w:rsidRDefault="00313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F71A89C" w14:textId="77777777" w:rsidR="00313179" w:rsidRPr="00C0233C" w:rsidRDefault="00313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7C0FE9D0" w14:textId="596AAD83" w:rsidR="00313179" w:rsidRPr="00C0233C" w:rsidRDefault="00313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C0233C">
        <w:rPr>
          <w:rFonts w:ascii="Angsana New" w:hAnsi="Angsana New"/>
          <w:sz w:val="30"/>
          <w:szCs w:val="30"/>
          <w:lang w:val="en-GB"/>
        </w:rPr>
        <w:br w:type="page"/>
      </w:r>
    </w:p>
    <w:p w14:paraId="5F535624" w14:textId="600DBE75" w:rsidR="00F255E0" w:rsidRPr="00C0233C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233C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สัญญาบริการ</w:t>
      </w:r>
    </w:p>
    <w:p w14:paraId="4BDC3154" w14:textId="77777777" w:rsidR="00F255E0" w:rsidRPr="00C0233C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D6EB70" w14:textId="0D5C4C40" w:rsidR="00F255E0" w:rsidRPr="00C0233C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0233C">
        <w:rPr>
          <w:rFonts w:ascii="Angsana New" w:hAnsi="Angsana New" w:hint="cs"/>
          <w:b/>
          <w:bCs/>
          <w:sz w:val="30"/>
          <w:szCs w:val="30"/>
          <w:cs/>
          <w:lang w:val="en-GB"/>
        </w:rPr>
        <w:t>บริษัทร่วม</w:t>
      </w:r>
    </w:p>
    <w:p w14:paraId="2087B106" w14:textId="77777777" w:rsidR="00F255E0" w:rsidRPr="00C0233C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F0470E" w14:textId="6562EBF8" w:rsidR="00F255E0" w:rsidRPr="00C0233C" w:rsidRDefault="00F255E0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บริษัทย่อย</w:t>
      </w:r>
      <w:r w:rsidR="000C68DF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/>
          <w:sz w:val="30"/>
          <w:szCs w:val="30"/>
          <w:cs/>
        </w:rPr>
        <w:t>แห่งหนึ่งว่าจ้างบริษัทร่วมเพื่อให้บริการบริหารจัดการตู้จัดจำหน่ายสินค้าอัตโนมัติของบริษัทย่อย</w:t>
      </w:r>
      <w:r w:rsidR="000C68DF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/>
          <w:sz w:val="30"/>
          <w:szCs w:val="30"/>
          <w:cs/>
        </w:rPr>
        <w:t xml:space="preserve">จำนวน </w:t>
      </w:r>
      <w:r w:rsidRPr="00C0233C">
        <w:rPr>
          <w:rFonts w:ascii="Angsana New" w:hAnsi="Angsana New"/>
          <w:sz w:val="30"/>
          <w:szCs w:val="30"/>
        </w:rPr>
        <w:t>25</w:t>
      </w:r>
      <w:r w:rsidRPr="00C0233C">
        <w:rPr>
          <w:rFonts w:ascii="Angsana New" w:hAnsi="Angsana New"/>
          <w:sz w:val="30"/>
          <w:szCs w:val="30"/>
          <w:cs/>
        </w:rPr>
        <w:t xml:space="preserve"> เครื่อง โดยมีกำหนดระยะเวลาและค่าบริการเป็นราคาที่ตกลงกันตามสัญญา</w:t>
      </w:r>
    </w:p>
    <w:p w14:paraId="5AE2B5E8" w14:textId="77777777" w:rsidR="00F255E0" w:rsidRPr="00C0233C" w:rsidRDefault="00F255E0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F97D6F" w14:textId="713FA1B8" w:rsidR="00F255E0" w:rsidRPr="00C0233C" w:rsidRDefault="00F255E0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บริษัทย่อย</w:t>
      </w:r>
      <w:r w:rsidR="000C68DF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/>
          <w:sz w:val="30"/>
          <w:szCs w:val="30"/>
          <w:cs/>
        </w:rPr>
        <w:t>แห่งหนึ่งว่าจ้างบริษัทร่วมเพื่อให้บริการจัดหาพื้นที่และบริหารจัดการสำหรับตู้จัดจำหน่ายสินค้าอัตโนมัติของบริษัทย่อย</w:t>
      </w:r>
      <w:r w:rsidR="000C68DF" w:rsidRPr="00C0233C">
        <w:rPr>
          <w:rFonts w:ascii="Angsana New" w:hAnsi="Angsana New"/>
          <w:sz w:val="30"/>
          <w:szCs w:val="30"/>
          <w:cs/>
        </w:rPr>
        <w:t>ทางอ้อม</w:t>
      </w:r>
      <w:r w:rsidRPr="00C0233C">
        <w:rPr>
          <w:rFonts w:ascii="Angsana New" w:hAnsi="Angsana New"/>
          <w:sz w:val="30"/>
          <w:szCs w:val="30"/>
          <w:cs/>
        </w:rPr>
        <w:t xml:space="preserve">จำนวน </w:t>
      </w:r>
      <w:r w:rsidRPr="00C0233C">
        <w:rPr>
          <w:rFonts w:ascii="Angsana New" w:hAnsi="Angsana New"/>
          <w:sz w:val="30"/>
          <w:szCs w:val="30"/>
        </w:rPr>
        <w:t xml:space="preserve">160 </w:t>
      </w:r>
      <w:r w:rsidRPr="00C0233C">
        <w:rPr>
          <w:rFonts w:ascii="Angsana New" w:hAnsi="Angsana New"/>
          <w:sz w:val="30"/>
          <w:szCs w:val="30"/>
          <w:cs/>
        </w:rPr>
        <w:t>เครื่อง โดยมีกำหนดระยะเวลาและค่าบริการเป็นราคาที่ตกลงกันตามสัญญา</w:t>
      </w:r>
    </w:p>
    <w:p w14:paraId="7C2E431F" w14:textId="77777777" w:rsidR="00D274C0" w:rsidRPr="00C0233C" w:rsidRDefault="00D274C0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B0DB3F" w14:textId="73E8E515" w:rsidR="002C4FD1" w:rsidRPr="00C0233C" w:rsidRDefault="00F255E0" w:rsidP="0021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</w:rPr>
        <w:t>7</w:t>
      </w:r>
      <w:r w:rsidR="002C4FD1" w:rsidRPr="00C0233C">
        <w:rPr>
          <w:rFonts w:ascii="Angsana New" w:hAnsi="Angsana New"/>
          <w:b/>
          <w:bCs/>
          <w:sz w:val="30"/>
          <w:szCs w:val="30"/>
        </w:rPr>
        <w:tab/>
      </w:r>
      <w:r w:rsidR="002C4FD1" w:rsidRPr="00C0233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="008D5F84" w:rsidRPr="00C0233C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1ED7E378" w14:textId="5C39BCB0" w:rsidR="002C4FD1" w:rsidRPr="00C0233C" w:rsidRDefault="002C4FD1" w:rsidP="00D22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D22D68" w:rsidRPr="00C0233C" w14:paraId="074B7901" w14:textId="77777777">
        <w:trPr>
          <w:trHeight w:val="427"/>
          <w:tblHeader/>
        </w:trPr>
        <w:tc>
          <w:tcPr>
            <w:tcW w:w="1988" w:type="pct"/>
          </w:tcPr>
          <w:p w14:paraId="10090A23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45D68B76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2B10C8A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6D3AE40B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D68" w:rsidRPr="00C0233C" w14:paraId="1B172E5C" w14:textId="77777777">
        <w:trPr>
          <w:trHeight w:val="417"/>
          <w:tblHeader/>
        </w:trPr>
        <w:tc>
          <w:tcPr>
            <w:tcW w:w="1988" w:type="pct"/>
          </w:tcPr>
          <w:p w14:paraId="37EAD2DF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A87573" w14:textId="5CBCD3DD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47AE9EB5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10B6F1B" w14:textId="7275221B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7EB2211E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AD7297" w14:textId="2B2CF4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311B38B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21A72C" w14:textId="207186D5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22D68" w:rsidRPr="00C0233C" w14:paraId="42D403AF" w14:textId="77777777">
        <w:trPr>
          <w:trHeight w:val="417"/>
          <w:tblHeader/>
        </w:trPr>
        <w:tc>
          <w:tcPr>
            <w:tcW w:w="1988" w:type="pct"/>
          </w:tcPr>
          <w:p w14:paraId="1A3AA6D1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71E5C9E" w14:textId="77777777" w:rsidR="00D22D68" w:rsidRPr="00C0233C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5E0" w:rsidRPr="00C0233C" w14:paraId="1C6DDCFF" w14:textId="77777777">
        <w:trPr>
          <w:trHeight w:val="397"/>
        </w:trPr>
        <w:tc>
          <w:tcPr>
            <w:tcW w:w="1988" w:type="pct"/>
          </w:tcPr>
          <w:p w14:paraId="5A9E307B" w14:textId="2B53898B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48" w:type="pct"/>
          </w:tcPr>
          <w:p w14:paraId="01B6CBB5" w14:textId="20B9336C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51" w:type="pct"/>
          </w:tcPr>
          <w:p w14:paraId="5CB19D3E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4EA4019" w14:textId="0FA1620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5" w:type="pct"/>
          </w:tcPr>
          <w:p w14:paraId="49A9D12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C8B4DC" w14:textId="19A182A1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38CF158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B7A431E" w14:textId="5E7D6B09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255E0" w:rsidRPr="00C0233C" w14:paraId="108C405E" w14:textId="77777777">
        <w:trPr>
          <w:trHeight w:val="407"/>
        </w:trPr>
        <w:tc>
          <w:tcPr>
            <w:tcW w:w="1988" w:type="pct"/>
          </w:tcPr>
          <w:p w14:paraId="3DC3E94B" w14:textId="5C5B547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48" w:type="pct"/>
          </w:tcPr>
          <w:p w14:paraId="1FD9C71A" w14:textId="112BACDA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29,30</w:t>
            </w:r>
            <w:r w:rsidR="00FD53EF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00B7F6A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C7E4614" w14:textId="23856870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20,577</w:t>
            </w:r>
          </w:p>
        </w:tc>
        <w:tc>
          <w:tcPr>
            <w:tcW w:w="135" w:type="pct"/>
          </w:tcPr>
          <w:p w14:paraId="035325D7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7DF6D68" w14:textId="38D1F45C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14,820</w:t>
            </w:r>
          </w:p>
        </w:tc>
        <w:tc>
          <w:tcPr>
            <w:tcW w:w="147" w:type="pct"/>
          </w:tcPr>
          <w:p w14:paraId="4174E4C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C793252" w14:textId="29DE9B5A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10,666</w:t>
            </w:r>
          </w:p>
        </w:tc>
      </w:tr>
      <w:tr w:rsidR="00F255E0" w:rsidRPr="00C0233C" w14:paraId="21AFF72D" w14:textId="77777777">
        <w:trPr>
          <w:trHeight w:val="417"/>
        </w:trPr>
        <w:tc>
          <w:tcPr>
            <w:tcW w:w="1988" w:type="pct"/>
          </w:tcPr>
          <w:p w14:paraId="67F66AC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36B7576" w14:textId="46F80655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29,49</w:t>
            </w:r>
            <w:r w:rsidR="00FD53EF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7C8624E7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142A7A1" w14:textId="4F7E280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20,654</w:t>
            </w:r>
          </w:p>
        </w:tc>
        <w:tc>
          <w:tcPr>
            <w:tcW w:w="135" w:type="pct"/>
          </w:tcPr>
          <w:p w14:paraId="3525B31D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2554165" w14:textId="7701B34E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14,885</w:t>
            </w:r>
          </w:p>
        </w:tc>
        <w:tc>
          <w:tcPr>
            <w:tcW w:w="147" w:type="pct"/>
          </w:tcPr>
          <w:p w14:paraId="1BBA7BB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C28BB8D" w14:textId="37884325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10,696</w:t>
            </w:r>
          </w:p>
        </w:tc>
      </w:tr>
    </w:tbl>
    <w:p w14:paraId="7DD93517" w14:textId="2C8743EA" w:rsidR="00566B7D" w:rsidRPr="00C0233C" w:rsidRDefault="00566B7D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5C452A05" w14:textId="77777777" w:rsidR="00566B7D" w:rsidRPr="00C0233C" w:rsidRDefault="0056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cs/>
          <w:lang w:val="en-GB"/>
        </w:rPr>
        <w:br w:type="page"/>
      </w:r>
    </w:p>
    <w:p w14:paraId="39100036" w14:textId="2D38F9F0" w:rsidR="00935632" w:rsidRPr="00C0233C" w:rsidRDefault="00F255E0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0233C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8</w:t>
      </w:r>
      <w:r w:rsidR="00935632" w:rsidRPr="00C0233C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41F19283" w14:textId="4398BB07" w:rsidR="00114288" w:rsidRPr="00C0233C" w:rsidRDefault="00114288" w:rsidP="00CA2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382"/>
        <w:gridCol w:w="780"/>
        <w:gridCol w:w="271"/>
        <w:gridCol w:w="1188"/>
        <w:gridCol w:w="242"/>
        <w:gridCol w:w="1162"/>
        <w:gridCol w:w="264"/>
        <w:gridCol w:w="1111"/>
      </w:tblGrid>
      <w:tr w:rsidR="00114288" w:rsidRPr="00C0233C" w14:paraId="01DB592E" w14:textId="77777777">
        <w:trPr>
          <w:trHeight w:val="427"/>
          <w:tblHeader/>
        </w:trPr>
        <w:tc>
          <w:tcPr>
            <w:tcW w:w="1988" w:type="pct"/>
          </w:tcPr>
          <w:p w14:paraId="4E66FC20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4"/>
          </w:tcPr>
          <w:p w14:paraId="5FE34877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D5FEC33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53F53ABD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88" w:rsidRPr="00C0233C" w14:paraId="4A52A1D7" w14:textId="77777777">
        <w:trPr>
          <w:trHeight w:val="417"/>
          <w:tblHeader/>
        </w:trPr>
        <w:tc>
          <w:tcPr>
            <w:tcW w:w="1988" w:type="pct"/>
          </w:tcPr>
          <w:p w14:paraId="56F8D821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23886074" w14:textId="2DB9C2B4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41E9134A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595CCDC" w14:textId="2A90E681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7EE0D8A1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E387FC" w14:textId="3A2E2EDC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DE48CD0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FADF3C" w14:textId="5EA2E5CE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4288" w:rsidRPr="00C0233C" w14:paraId="41E62609" w14:textId="77777777">
        <w:trPr>
          <w:trHeight w:val="417"/>
          <w:tblHeader/>
        </w:trPr>
        <w:tc>
          <w:tcPr>
            <w:tcW w:w="1988" w:type="pct"/>
          </w:tcPr>
          <w:p w14:paraId="313A622F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8"/>
          </w:tcPr>
          <w:p w14:paraId="27D56DE8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5E0" w:rsidRPr="00C0233C" w14:paraId="27CAAB10" w14:textId="77777777">
        <w:trPr>
          <w:trHeight w:val="397"/>
        </w:trPr>
        <w:tc>
          <w:tcPr>
            <w:tcW w:w="1988" w:type="pct"/>
          </w:tcPr>
          <w:p w14:paraId="354E0F6C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48" w:type="pct"/>
            <w:gridSpan w:val="2"/>
            <w:vAlign w:val="bottom"/>
          </w:tcPr>
          <w:p w14:paraId="0EB26825" w14:textId="5E8CBD50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56,899</w:t>
            </w:r>
          </w:p>
        </w:tc>
        <w:tc>
          <w:tcPr>
            <w:tcW w:w="151" w:type="pct"/>
            <w:vAlign w:val="bottom"/>
          </w:tcPr>
          <w:p w14:paraId="6D5218F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194F7E1" w14:textId="5D93E476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38,832</w:t>
            </w:r>
          </w:p>
        </w:tc>
        <w:tc>
          <w:tcPr>
            <w:tcW w:w="135" w:type="pct"/>
            <w:vAlign w:val="bottom"/>
          </w:tcPr>
          <w:p w14:paraId="4AF62A1C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0BA56ED" w14:textId="6211FD93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32,721</w:t>
            </w:r>
          </w:p>
        </w:tc>
        <w:tc>
          <w:tcPr>
            <w:tcW w:w="147" w:type="pct"/>
            <w:vAlign w:val="bottom"/>
          </w:tcPr>
          <w:p w14:paraId="67A5B6D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B64096E" w14:textId="5EE7E50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24,579</w:t>
            </w:r>
          </w:p>
        </w:tc>
      </w:tr>
      <w:tr w:rsidR="00F255E0" w:rsidRPr="00C0233C" w14:paraId="32D4F5F0" w14:textId="77777777">
        <w:trPr>
          <w:trHeight w:val="407"/>
        </w:trPr>
        <w:tc>
          <w:tcPr>
            <w:tcW w:w="1988" w:type="pct"/>
          </w:tcPr>
          <w:p w14:paraId="2511401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648" w:type="pct"/>
            <w:gridSpan w:val="2"/>
            <w:vAlign w:val="bottom"/>
          </w:tcPr>
          <w:p w14:paraId="21D4331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4B9659A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7BBA22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0A0877D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97A97C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F1DB78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216E17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5E0" w:rsidRPr="00C0233C" w14:paraId="16AE14B4" w14:textId="77777777">
        <w:trPr>
          <w:trHeight w:val="407"/>
        </w:trPr>
        <w:tc>
          <w:tcPr>
            <w:tcW w:w="1988" w:type="pct"/>
          </w:tcPr>
          <w:p w14:paraId="2EEBD24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27EDC7D4" w14:textId="54EDD86D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49,683</w:t>
            </w:r>
          </w:p>
        </w:tc>
        <w:tc>
          <w:tcPr>
            <w:tcW w:w="151" w:type="pct"/>
            <w:vAlign w:val="bottom"/>
          </w:tcPr>
          <w:p w14:paraId="6817DD0A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687BE58" w14:textId="42CFFE28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41,952</w:t>
            </w:r>
          </w:p>
        </w:tc>
        <w:tc>
          <w:tcPr>
            <w:tcW w:w="135" w:type="pct"/>
            <w:vAlign w:val="bottom"/>
          </w:tcPr>
          <w:p w14:paraId="509E1D8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CDF525A" w14:textId="0ED37FBC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35,700</w:t>
            </w:r>
          </w:p>
        </w:tc>
        <w:tc>
          <w:tcPr>
            <w:tcW w:w="147" w:type="pct"/>
            <w:vAlign w:val="bottom"/>
          </w:tcPr>
          <w:p w14:paraId="7E673B2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9546B88" w14:textId="74AB931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32,193</w:t>
            </w:r>
          </w:p>
        </w:tc>
      </w:tr>
      <w:tr w:rsidR="00F255E0" w:rsidRPr="00C0233C" w14:paraId="20C349A1" w14:textId="77777777">
        <w:trPr>
          <w:trHeight w:val="407"/>
        </w:trPr>
        <w:tc>
          <w:tcPr>
            <w:tcW w:w="1988" w:type="pct"/>
          </w:tcPr>
          <w:p w14:paraId="2F5CFE2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1D8E0F6F" w14:textId="3277A82B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11,449</w:t>
            </w:r>
          </w:p>
        </w:tc>
        <w:tc>
          <w:tcPr>
            <w:tcW w:w="151" w:type="pct"/>
            <w:vAlign w:val="bottom"/>
          </w:tcPr>
          <w:p w14:paraId="6DF2C7D3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5E8D3D4" w14:textId="420EBD3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6,541</w:t>
            </w:r>
          </w:p>
        </w:tc>
        <w:tc>
          <w:tcPr>
            <w:tcW w:w="135" w:type="pct"/>
            <w:vAlign w:val="bottom"/>
          </w:tcPr>
          <w:p w14:paraId="20132E54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AE51CD7" w14:textId="1EAD33A1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7,473</w:t>
            </w:r>
          </w:p>
        </w:tc>
        <w:tc>
          <w:tcPr>
            <w:tcW w:w="147" w:type="pct"/>
            <w:vAlign w:val="bottom"/>
          </w:tcPr>
          <w:p w14:paraId="62903327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1075135" w14:textId="7567C284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</w:tr>
      <w:tr w:rsidR="00F255E0" w:rsidRPr="00C0233C" w14:paraId="2BC49FCC" w14:textId="77777777">
        <w:trPr>
          <w:trHeight w:val="407"/>
        </w:trPr>
        <w:tc>
          <w:tcPr>
            <w:tcW w:w="1988" w:type="pct"/>
          </w:tcPr>
          <w:p w14:paraId="7EEC6420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4DCA1A22" w14:textId="73C503D2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3,60</w:t>
            </w:r>
            <w:r w:rsidR="00572E49" w:rsidRPr="00C0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" w:type="pct"/>
            <w:vAlign w:val="bottom"/>
          </w:tcPr>
          <w:p w14:paraId="5D596397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94E7E82" w14:textId="75051D42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  <w:tc>
          <w:tcPr>
            <w:tcW w:w="135" w:type="pct"/>
            <w:vAlign w:val="bottom"/>
          </w:tcPr>
          <w:p w14:paraId="6358153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532F6EF" w14:textId="3229574C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147" w:type="pct"/>
            <w:vAlign w:val="bottom"/>
          </w:tcPr>
          <w:p w14:paraId="4F3816C0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5CD9B1E" w14:textId="5A234CD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  <w:tr w:rsidR="00F255E0" w:rsidRPr="00C0233C" w14:paraId="0F98C992" w14:textId="77777777">
        <w:trPr>
          <w:trHeight w:val="407"/>
        </w:trPr>
        <w:tc>
          <w:tcPr>
            <w:tcW w:w="1988" w:type="pct"/>
          </w:tcPr>
          <w:p w14:paraId="31331D0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10EDF0DC" w14:textId="77A3BC99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7,801</w:t>
            </w:r>
          </w:p>
        </w:tc>
        <w:tc>
          <w:tcPr>
            <w:tcW w:w="151" w:type="pct"/>
            <w:vAlign w:val="bottom"/>
          </w:tcPr>
          <w:p w14:paraId="133DF4CD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AE51DE2" w14:textId="22FF8B94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8,155</w:t>
            </w:r>
          </w:p>
        </w:tc>
        <w:tc>
          <w:tcPr>
            <w:tcW w:w="135" w:type="pct"/>
            <w:vAlign w:val="bottom"/>
          </w:tcPr>
          <w:p w14:paraId="52B856E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04EA6956" w14:textId="1C4FF3FF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147" w:type="pct"/>
            <w:vAlign w:val="bottom"/>
          </w:tcPr>
          <w:p w14:paraId="2FD7A910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F7D93B7" w14:textId="583BEC3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3,650</w:t>
            </w:r>
          </w:p>
        </w:tc>
      </w:tr>
      <w:tr w:rsidR="00F255E0" w:rsidRPr="00C0233C" w14:paraId="76B4F3FD" w14:textId="77777777">
        <w:trPr>
          <w:trHeight w:val="407"/>
        </w:trPr>
        <w:tc>
          <w:tcPr>
            <w:tcW w:w="1988" w:type="pct"/>
          </w:tcPr>
          <w:p w14:paraId="7379A3B4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1C8A1D0A" w14:textId="28DE3374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129,43</w:t>
            </w:r>
            <w:r w:rsidR="00572E49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  <w:vAlign w:val="bottom"/>
          </w:tcPr>
          <w:p w14:paraId="7988CAC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FD8B680" w14:textId="02DD1D7A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98,447</w:t>
            </w:r>
          </w:p>
        </w:tc>
        <w:tc>
          <w:tcPr>
            <w:tcW w:w="135" w:type="pct"/>
            <w:vAlign w:val="bottom"/>
          </w:tcPr>
          <w:p w14:paraId="07DDFD9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A55EFA1" w14:textId="2EF85647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80,842</w:t>
            </w:r>
          </w:p>
        </w:tc>
        <w:tc>
          <w:tcPr>
            <w:tcW w:w="147" w:type="pct"/>
            <w:vAlign w:val="bottom"/>
          </w:tcPr>
          <w:p w14:paraId="7DD6DDA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370284FF" w14:textId="2E48314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64,071</w:t>
            </w:r>
          </w:p>
        </w:tc>
      </w:tr>
      <w:tr w:rsidR="00F255E0" w:rsidRPr="00C0233C" w14:paraId="1B239581" w14:textId="77777777">
        <w:trPr>
          <w:trHeight w:val="407"/>
        </w:trPr>
        <w:tc>
          <w:tcPr>
            <w:tcW w:w="1988" w:type="pct"/>
          </w:tcPr>
          <w:p w14:paraId="17012A72" w14:textId="643709A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22C622DE" w14:textId="45276758" w:rsidR="00F255E0" w:rsidRPr="00C0233C" w:rsidRDefault="00F94A46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(12,896)</w:t>
            </w:r>
          </w:p>
        </w:tc>
        <w:tc>
          <w:tcPr>
            <w:tcW w:w="151" w:type="pct"/>
            <w:vAlign w:val="bottom"/>
          </w:tcPr>
          <w:p w14:paraId="2634751E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57DCAE7" w14:textId="2F0F7F28" w:rsidR="00F255E0" w:rsidRPr="00C0233C" w:rsidRDefault="00F255E0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(10,531)</w:t>
            </w:r>
          </w:p>
        </w:tc>
        <w:tc>
          <w:tcPr>
            <w:tcW w:w="135" w:type="pct"/>
            <w:vAlign w:val="bottom"/>
          </w:tcPr>
          <w:p w14:paraId="05DDD2F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9F224EB" w14:textId="4A7662A9" w:rsidR="00F255E0" w:rsidRPr="00C0233C" w:rsidRDefault="001A5632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(5,999)</w:t>
            </w:r>
          </w:p>
        </w:tc>
        <w:tc>
          <w:tcPr>
            <w:tcW w:w="147" w:type="pct"/>
            <w:vAlign w:val="bottom"/>
          </w:tcPr>
          <w:p w14:paraId="497F1C2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789F0" w14:textId="1F313062" w:rsidR="00F255E0" w:rsidRPr="00C0233C" w:rsidRDefault="00F255E0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(3,701)</w:t>
            </w:r>
          </w:p>
        </w:tc>
      </w:tr>
      <w:tr w:rsidR="00F255E0" w:rsidRPr="00C0233C" w14:paraId="638369AC" w14:textId="77777777">
        <w:trPr>
          <w:trHeight w:val="407"/>
        </w:trPr>
        <w:tc>
          <w:tcPr>
            <w:tcW w:w="1988" w:type="pct"/>
          </w:tcPr>
          <w:p w14:paraId="3F2B3D1F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9E22" w14:textId="208B8EAD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116,53</w:t>
            </w:r>
            <w:r w:rsidR="00572E49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  <w:vAlign w:val="bottom"/>
          </w:tcPr>
          <w:p w14:paraId="0FC37052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B7E7" w14:textId="6047D052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87,916</w:t>
            </w:r>
          </w:p>
        </w:tc>
        <w:tc>
          <w:tcPr>
            <w:tcW w:w="135" w:type="pct"/>
            <w:vAlign w:val="bottom"/>
          </w:tcPr>
          <w:p w14:paraId="64740902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A87BD" w14:textId="7DAE7B6C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74,843</w:t>
            </w:r>
          </w:p>
        </w:tc>
        <w:tc>
          <w:tcPr>
            <w:tcW w:w="147" w:type="pct"/>
            <w:vAlign w:val="bottom"/>
          </w:tcPr>
          <w:p w14:paraId="27863AB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7959C" w14:textId="23954E80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60,370</w:t>
            </w:r>
          </w:p>
        </w:tc>
      </w:tr>
      <w:tr w:rsidR="00114288" w:rsidRPr="00C0233C" w14:paraId="78C1A15C" w14:textId="77777777">
        <w:trPr>
          <w:trHeight w:val="407"/>
        </w:trPr>
        <w:tc>
          <w:tcPr>
            <w:tcW w:w="1988" w:type="pct"/>
          </w:tcPr>
          <w:p w14:paraId="4379C9D2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  <w:tcBorders>
              <w:top w:val="double" w:sz="4" w:space="0" w:color="auto"/>
            </w:tcBorders>
            <w:vAlign w:val="bottom"/>
          </w:tcPr>
          <w:p w14:paraId="32404B11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78C937B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702BA64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EB54699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6B62453B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406C69F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02FE81AE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88" w:rsidRPr="00C0233C" w14:paraId="34E0C829" w14:textId="77777777">
        <w:trPr>
          <w:trHeight w:val="407"/>
        </w:trPr>
        <w:tc>
          <w:tcPr>
            <w:tcW w:w="2201" w:type="pct"/>
            <w:gridSpan w:val="2"/>
          </w:tcPr>
          <w:p w14:paraId="37584C9F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5" w:type="pct"/>
            <w:vAlign w:val="bottom"/>
          </w:tcPr>
          <w:p w14:paraId="51804674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11BB00D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E3DA961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E97D317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18A05EE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7123694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0C4B1AC" w14:textId="77777777" w:rsidR="00114288" w:rsidRPr="00C0233C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5E0" w:rsidRPr="00C0233C" w14:paraId="3ED05266" w14:textId="77777777">
        <w:trPr>
          <w:trHeight w:val="407"/>
        </w:trPr>
        <w:tc>
          <w:tcPr>
            <w:tcW w:w="1988" w:type="pct"/>
          </w:tcPr>
          <w:p w14:paraId="2E6B9AF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/>
                <w:sz w:val="30"/>
                <w:szCs w:val="30"/>
                <w:lang w:val="en-GB"/>
              </w:rPr>
              <w:t xml:space="preserve">1 </w:t>
            </w:r>
            <w:r w:rsidRPr="00C0233C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48" w:type="pct"/>
            <w:gridSpan w:val="2"/>
            <w:vAlign w:val="bottom"/>
          </w:tcPr>
          <w:p w14:paraId="71250045" w14:textId="5C55AF9C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10,531</w:t>
            </w:r>
          </w:p>
        </w:tc>
        <w:tc>
          <w:tcPr>
            <w:tcW w:w="151" w:type="pct"/>
            <w:vAlign w:val="bottom"/>
          </w:tcPr>
          <w:p w14:paraId="338851A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FB12D71" w14:textId="3E5F45FF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35" w:type="pct"/>
            <w:vAlign w:val="bottom"/>
          </w:tcPr>
          <w:p w14:paraId="1B28FD4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E8858BE" w14:textId="76DDCEB0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3,701</w:t>
            </w:r>
          </w:p>
        </w:tc>
        <w:tc>
          <w:tcPr>
            <w:tcW w:w="147" w:type="pct"/>
            <w:vAlign w:val="bottom"/>
          </w:tcPr>
          <w:p w14:paraId="1FC1385C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29BD1E6" w14:textId="5FD9DB89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F255E0" w:rsidRPr="00C0233C" w14:paraId="7D79259D" w14:textId="77777777">
        <w:trPr>
          <w:trHeight w:val="407"/>
        </w:trPr>
        <w:tc>
          <w:tcPr>
            <w:tcW w:w="1988" w:type="pct"/>
          </w:tcPr>
          <w:p w14:paraId="7B99BED7" w14:textId="372AD866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48" w:type="pct"/>
            <w:gridSpan w:val="2"/>
            <w:vAlign w:val="bottom"/>
          </w:tcPr>
          <w:p w14:paraId="543B2A27" w14:textId="5E3ECFFB" w:rsidR="00F255E0" w:rsidRPr="00C0233C" w:rsidRDefault="00F94A46" w:rsidP="00F9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7CCCF14E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D52470D" w14:textId="5C87A2F2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  <w:tc>
          <w:tcPr>
            <w:tcW w:w="135" w:type="pct"/>
            <w:vAlign w:val="bottom"/>
          </w:tcPr>
          <w:p w14:paraId="387CB88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3C00815" w14:textId="364F3A09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902DCD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DDE8AA2" w14:textId="6CBBF06C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5E0" w:rsidRPr="00C0233C" w14:paraId="2806C248" w14:textId="77777777">
        <w:trPr>
          <w:trHeight w:val="407"/>
        </w:trPr>
        <w:tc>
          <w:tcPr>
            <w:tcW w:w="1988" w:type="pct"/>
          </w:tcPr>
          <w:p w14:paraId="58F5F7D5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8" w:type="pct"/>
            <w:gridSpan w:val="2"/>
            <w:vAlign w:val="bottom"/>
          </w:tcPr>
          <w:p w14:paraId="6F318BFB" w14:textId="03A50B33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  <w:tc>
          <w:tcPr>
            <w:tcW w:w="151" w:type="pct"/>
            <w:vAlign w:val="bottom"/>
          </w:tcPr>
          <w:p w14:paraId="5AD401B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5281C1" w14:textId="6F58C269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5" w:type="pct"/>
            <w:vAlign w:val="bottom"/>
          </w:tcPr>
          <w:p w14:paraId="02488C67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43F033E" w14:textId="7C54D2B4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  <w:tc>
          <w:tcPr>
            <w:tcW w:w="147" w:type="pct"/>
            <w:vAlign w:val="bottom"/>
          </w:tcPr>
          <w:p w14:paraId="706C215D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F48D455" w14:textId="76B3BCF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F255E0" w:rsidRPr="00C0233C" w14:paraId="375C951E" w14:textId="77777777">
        <w:trPr>
          <w:trHeight w:val="407"/>
        </w:trPr>
        <w:tc>
          <w:tcPr>
            <w:tcW w:w="1988" w:type="pct"/>
          </w:tcPr>
          <w:p w14:paraId="2658124F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8" w:type="pct"/>
            <w:gridSpan w:val="2"/>
            <w:vAlign w:val="bottom"/>
          </w:tcPr>
          <w:p w14:paraId="1BC3257C" w14:textId="6DAB4F35" w:rsidR="00F255E0" w:rsidRPr="00C0233C" w:rsidRDefault="00F94A46" w:rsidP="00F9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2881D62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80129F4" w14:textId="66F00D99" w:rsidR="00F255E0" w:rsidRPr="00C0233C" w:rsidRDefault="00F255E0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(815)</w:t>
            </w:r>
          </w:p>
        </w:tc>
        <w:tc>
          <w:tcPr>
            <w:tcW w:w="135" w:type="pct"/>
            <w:vAlign w:val="bottom"/>
          </w:tcPr>
          <w:p w14:paraId="7FB3275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6F838AD" w14:textId="7CE56B2C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A30E34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964B410" w14:textId="30A79CBE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5E0" w:rsidRPr="00C0233C" w14:paraId="75D0C3AF" w14:textId="77777777">
        <w:trPr>
          <w:trHeight w:val="407"/>
        </w:trPr>
        <w:tc>
          <w:tcPr>
            <w:tcW w:w="1988" w:type="pct"/>
          </w:tcPr>
          <w:p w14:paraId="75D1686D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7DA01734" w14:textId="399BAF11" w:rsidR="00F255E0" w:rsidRPr="00C0233C" w:rsidRDefault="00F94A46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  <w:tc>
          <w:tcPr>
            <w:tcW w:w="151" w:type="pct"/>
            <w:vAlign w:val="bottom"/>
          </w:tcPr>
          <w:p w14:paraId="01A71E9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34DC567" w14:textId="06631948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599AB08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E72DB2F" w14:textId="1F51BE39" w:rsidR="00F255E0" w:rsidRPr="00C0233C" w:rsidRDefault="001A5632" w:rsidP="004A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  <w:tc>
          <w:tcPr>
            <w:tcW w:w="147" w:type="pct"/>
            <w:vAlign w:val="bottom"/>
          </w:tcPr>
          <w:p w14:paraId="374F64C7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BDA03CD" w14:textId="7136550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5E0" w:rsidRPr="00C0233C" w14:paraId="6441F20B" w14:textId="77777777">
        <w:trPr>
          <w:trHeight w:val="407"/>
        </w:trPr>
        <w:tc>
          <w:tcPr>
            <w:tcW w:w="1988" w:type="pct"/>
          </w:tcPr>
          <w:p w14:paraId="64F0064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C0233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E0625" w14:textId="1CDD36A1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12,896</w:t>
            </w:r>
          </w:p>
        </w:tc>
        <w:tc>
          <w:tcPr>
            <w:tcW w:w="151" w:type="pct"/>
            <w:vAlign w:val="bottom"/>
          </w:tcPr>
          <w:p w14:paraId="6BAE9B4C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894FE" w14:textId="417C99AC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10,531</w:t>
            </w:r>
          </w:p>
        </w:tc>
        <w:tc>
          <w:tcPr>
            <w:tcW w:w="135" w:type="pct"/>
            <w:vAlign w:val="bottom"/>
          </w:tcPr>
          <w:p w14:paraId="26C89AC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C192" w14:textId="5BEAE64E" w:rsidR="00F255E0" w:rsidRPr="00C0233C" w:rsidRDefault="001A5632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5,999</w:t>
            </w:r>
          </w:p>
        </w:tc>
        <w:tc>
          <w:tcPr>
            <w:tcW w:w="147" w:type="pct"/>
            <w:vAlign w:val="bottom"/>
          </w:tcPr>
          <w:p w14:paraId="479CF2DA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D75ED" w14:textId="0E900F5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3,701</w:t>
            </w:r>
          </w:p>
        </w:tc>
      </w:tr>
    </w:tbl>
    <w:p w14:paraId="7D01B489" w14:textId="77777777" w:rsidR="00F94A46" w:rsidRPr="00C0233C" w:rsidRDefault="00F94A4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693FE68" w14:textId="460FDADB" w:rsidR="00F255E0" w:rsidRPr="00C0233C" w:rsidRDefault="0093563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F4196E" w:rsidRPr="00C0233C">
        <w:rPr>
          <w:rFonts w:ascii="Angsana New" w:hAnsi="Angsana New" w:hint="cs"/>
          <w:sz w:val="30"/>
          <w:szCs w:val="30"/>
          <w:cs/>
        </w:rPr>
        <w:t>เ</w:t>
      </w:r>
      <w:r w:rsidRPr="00C0233C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7A30CB" w:rsidRPr="00C0233C">
        <w:rPr>
          <w:rFonts w:ascii="Angsana New" w:hAnsi="Angsana New"/>
          <w:sz w:val="30"/>
          <w:szCs w:val="30"/>
        </w:rPr>
        <w:t>2</w:t>
      </w:r>
      <w:r w:rsidR="00274776" w:rsidRPr="00C0233C">
        <w:rPr>
          <w:rFonts w:ascii="Angsana New" w:hAnsi="Angsana New"/>
          <w:sz w:val="30"/>
          <w:szCs w:val="30"/>
        </w:rPr>
        <w:t>7</w:t>
      </w:r>
      <w:r w:rsidR="00083D50"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/>
          <w:sz w:val="30"/>
          <w:szCs w:val="30"/>
        </w:rPr>
        <w:t>(</w:t>
      </w:r>
      <w:r w:rsidR="00F90FF5" w:rsidRPr="00C0233C">
        <w:rPr>
          <w:rFonts w:ascii="Angsana New" w:hAnsi="Angsana New" w:hint="cs"/>
          <w:sz w:val="30"/>
          <w:szCs w:val="30"/>
          <w:cs/>
        </w:rPr>
        <w:t>ก</w:t>
      </w:r>
      <w:r w:rsidRPr="00C0233C">
        <w:rPr>
          <w:rFonts w:ascii="Angsana New" w:hAnsi="Angsana New"/>
          <w:sz w:val="30"/>
          <w:szCs w:val="30"/>
          <w:cs/>
        </w:rPr>
        <w:t>.</w:t>
      </w:r>
      <w:r w:rsidRPr="00C0233C">
        <w:rPr>
          <w:rFonts w:ascii="Angsana New" w:hAnsi="Angsana New"/>
          <w:sz w:val="30"/>
          <w:szCs w:val="30"/>
        </w:rPr>
        <w:t>1)</w:t>
      </w:r>
      <w:r w:rsidR="00B52C8B" w:rsidRPr="00C0233C">
        <w:rPr>
          <w:rFonts w:ascii="Angsana New" w:hAnsi="Angsana New"/>
          <w:sz w:val="30"/>
          <w:szCs w:val="30"/>
        </w:rPr>
        <w:t xml:space="preserve"> </w:t>
      </w:r>
    </w:p>
    <w:p w14:paraId="417689A4" w14:textId="77777777" w:rsidR="00F94A46" w:rsidRPr="00C0233C" w:rsidRDefault="00F94A4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0532692" w14:textId="77777777" w:rsidR="007F1116" w:rsidRPr="00C0233C" w:rsidRDefault="007F111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0904570" w14:textId="77777777" w:rsidR="007F1116" w:rsidRPr="00C0233C" w:rsidRDefault="007F111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CD43503" w14:textId="77777777" w:rsidR="007F1116" w:rsidRPr="00C0233C" w:rsidRDefault="007F111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EC42F62" w14:textId="77777777" w:rsidR="007F1116" w:rsidRPr="00C0233C" w:rsidRDefault="007F111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711396C" w14:textId="77777777" w:rsidR="00F94A46" w:rsidRPr="00C0233C" w:rsidRDefault="00F94A4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D1CC121" w14:textId="77777777" w:rsidR="00F94A46" w:rsidRPr="00C0233C" w:rsidRDefault="00F94A4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AF9FDF5" w14:textId="47A9349A" w:rsidR="002C4FD1" w:rsidRPr="00C0233C" w:rsidRDefault="00F255E0" w:rsidP="0056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C0233C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2C4FD1" w:rsidRPr="00C0233C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 w:rsidRPr="00C0233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049CC5D" w14:textId="71218B72" w:rsidR="00D62169" w:rsidRPr="00C0233C" w:rsidRDefault="00D62169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1"/>
        <w:gridCol w:w="271"/>
        <w:gridCol w:w="1188"/>
        <w:gridCol w:w="242"/>
        <w:gridCol w:w="1162"/>
        <w:gridCol w:w="264"/>
        <w:gridCol w:w="990"/>
      </w:tblGrid>
      <w:tr w:rsidR="003A021D" w:rsidRPr="00C0233C" w14:paraId="5BA3D4E1" w14:textId="77777777" w:rsidTr="002B5F81">
        <w:trPr>
          <w:trHeight w:val="427"/>
          <w:tblHeader/>
        </w:trPr>
        <w:tc>
          <w:tcPr>
            <w:tcW w:w="2056" w:type="pct"/>
          </w:tcPr>
          <w:p w14:paraId="372F45E3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B98EE1B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4F35714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vAlign w:val="bottom"/>
          </w:tcPr>
          <w:p w14:paraId="266068DE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21D" w:rsidRPr="00C0233C" w14:paraId="3E1ABA60" w14:textId="77777777" w:rsidTr="002F6DA9">
        <w:trPr>
          <w:trHeight w:val="417"/>
          <w:tblHeader/>
        </w:trPr>
        <w:tc>
          <w:tcPr>
            <w:tcW w:w="2056" w:type="pct"/>
          </w:tcPr>
          <w:p w14:paraId="372A9979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84E99B6" w14:textId="49952751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7A6BC463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35A121D" w14:textId="27F28F9B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17597AA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747FFEB" w14:textId="72C0DEC5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031A5D3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BB3719F" w14:textId="65F195DE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021D" w:rsidRPr="00C0233C" w14:paraId="208FF6FC" w14:textId="77777777" w:rsidTr="00F255E0">
        <w:trPr>
          <w:trHeight w:val="417"/>
          <w:tblHeader/>
        </w:trPr>
        <w:tc>
          <w:tcPr>
            <w:tcW w:w="2056" w:type="pct"/>
          </w:tcPr>
          <w:p w14:paraId="46BF5DE2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36817C72" w14:textId="77777777" w:rsidR="003A021D" w:rsidRPr="00C0233C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5E0" w:rsidRPr="00C0233C" w14:paraId="4B351451" w14:textId="77777777" w:rsidTr="002F6DA9">
        <w:trPr>
          <w:trHeight w:val="397"/>
        </w:trPr>
        <w:tc>
          <w:tcPr>
            <w:tcW w:w="2056" w:type="pct"/>
          </w:tcPr>
          <w:p w14:paraId="4E02E5A8" w14:textId="15FDBB1B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8" w:type="pct"/>
            <w:vAlign w:val="bottom"/>
          </w:tcPr>
          <w:p w14:paraId="60313C24" w14:textId="2F6BD130" w:rsidR="00F255E0" w:rsidRPr="00C0233C" w:rsidRDefault="00F94A46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74,609</w:t>
            </w:r>
          </w:p>
        </w:tc>
        <w:tc>
          <w:tcPr>
            <w:tcW w:w="151" w:type="pct"/>
            <w:vAlign w:val="bottom"/>
          </w:tcPr>
          <w:p w14:paraId="5BDD1050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AC7A1BB" w14:textId="1C39FC0C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62,512</w:t>
            </w:r>
          </w:p>
        </w:tc>
        <w:tc>
          <w:tcPr>
            <w:tcW w:w="135" w:type="pct"/>
            <w:vAlign w:val="bottom"/>
          </w:tcPr>
          <w:p w14:paraId="67946683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32D98CA" w14:textId="020A7650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62,922</w:t>
            </w:r>
          </w:p>
        </w:tc>
        <w:tc>
          <w:tcPr>
            <w:tcW w:w="147" w:type="pct"/>
            <w:vAlign w:val="bottom"/>
          </w:tcPr>
          <w:p w14:paraId="474B581F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308075D4" w14:textId="542516FD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59,909</w:t>
            </w:r>
          </w:p>
        </w:tc>
      </w:tr>
      <w:tr w:rsidR="00F255E0" w:rsidRPr="00C0233C" w14:paraId="6568E965" w14:textId="77777777" w:rsidTr="002F6DA9">
        <w:trPr>
          <w:trHeight w:val="407"/>
        </w:trPr>
        <w:tc>
          <w:tcPr>
            <w:tcW w:w="2056" w:type="pct"/>
          </w:tcPr>
          <w:p w14:paraId="4E593A25" w14:textId="0AB6A236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48" w:type="pct"/>
            <w:vAlign w:val="bottom"/>
          </w:tcPr>
          <w:p w14:paraId="50188BA9" w14:textId="2A460AD1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  <w:tc>
          <w:tcPr>
            <w:tcW w:w="151" w:type="pct"/>
            <w:vAlign w:val="bottom"/>
          </w:tcPr>
          <w:p w14:paraId="58B2B3A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AA2DEAA" w14:textId="1502E9B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6,623</w:t>
            </w:r>
          </w:p>
        </w:tc>
        <w:tc>
          <w:tcPr>
            <w:tcW w:w="135" w:type="pct"/>
            <w:vAlign w:val="bottom"/>
          </w:tcPr>
          <w:p w14:paraId="35450729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4307CD9" w14:textId="3752E3B4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147" w:type="pct"/>
            <w:vAlign w:val="bottom"/>
          </w:tcPr>
          <w:p w14:paraId="43325937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D955849" w14:textId="6532EE8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</w:tr>
      <w:tr w:rsidR="00F255E0" w:rsidRPr="00C0233C" w14:paraId="5782B2F0" w14:textId="77777777" w:rsidTr="002F6DA9">
        <w:trPr>
          <w:trHeight w:val="407"/>
        </w:trPr>
        <w:tc>
          <w:tcPr>
            <w:tcW w:w="2056" w:type="pct"/>
          </w:tcPr>
          <w:p w14:paraId="04CEB1B8" w14:textId="232CED80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648" w:type="pct"/>
            <w:vAlign w:val="bottom"/>
          </w:tcPr>
          <w:p w14:paraId="08849426" w14:textId="3568F18C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34,010</w:t>
            </w:r>
          </w:p>
        </w:tc>
        <w:tc>
          <w:tcPr>
            <w:tcW w:w="151" w:type="pct"/>
            <w:vAlign w:val="bottom"/>
          </w:tcPr>
          <w:p w14:paraId="6134210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7E44F0E" w14:textId="6C645D60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31,650</w:t>
            </w:r>
          </w:p>
        </w:tc>
        <w:tc>
          <w:tcPr>
            <w:tcW w:w="135" w:type="pct"/>
            <w:vAlign w:val="bottom"/>
          </w:tcPr>
          <w:p w14:paraId="7CB99E6E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77FFD3B3" w14:textId="421F64FF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29,493</w:t>
            </w:r>
          </w:p>
        </w:tc>
        <w:tc>
          <w:tcPr>
            <w:tcW w:w="147" w:type="pct"/>
            <w:vAlign w:val="bottom"/>
          </w:tcPr>
          <w:p w14:paraId="2C69700A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3FC0CC4" w14:textId="02D1CFC4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27,198</w:t>
            </w:r>
          </w:p>
        </w:tc>
      </w:tr>
      <w:tr w:rsidR="00F255E0" w:rsidRPr="00C0233C" w14:paraId="77AC54BC" w14:textId="77777777" w:rsidTr="002F6DA9">
        <w:trPr>
          <w:trHeight w:val="407"/>
        </w:trPr>
        <w:tc>
          <w:tcPr>
            <w:tcW w:w="2056" w:type="pct"/>
          </w:tcPr>
          <w:p w14:paraId="4C178511" w14:textId="4D9458AE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D58BBE3" w14:textId="4DE64F6C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19,098</w:t>
            </w:r>
          </w:p>
        </w:tc>
        <w:tc>
          <w:tcPr>
            <w:tcW w:w="151" w:type="pct"/>
            <w:vAlign w:val="bottom"/>
          </w:tcPr>
          <w:p w14:paraId="102CBDB9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F7715E9" w14:textId="1B1F4D88" w:rsidR="00F255E0" w:rsidRPr="00C0233C" w:rsidRDefault="00F255E0" w:rsidP="0078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19,362</w:t>
            </w:r>
          </w:p>
        </w:tc>
        <w:tc>
          <w:tcPr>
            <w:tcW w:w="135" w:type="pct"/>
            <w:vAlign w:val="bottom"/>
          </w:tcPr>
          <w:p w14:paraId="36904BDC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8BB03F2" w14:textId="2210516D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18,811</w:t>
            </w:r>
          </w:p>
        </w:tc>
        <w:tc>
          <w:tcPr>
            <w:tcW w:w="147" w:type="pct"/>
            <w:vAlign w:val="bottom"/>
          </w:tcPr>
          <w:p w14:paraId="199350A1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4388F1AD" w14:textId="4428C73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19,297</w:t>
            </w:r>
          </w:p>
        </w:tc>
      </w:tr>
      <w:tr w:rsidR="00F255E0" w:rsidRPr="00C0233C" w14:paraId="02556617" w14:textId="77777777" w:rsidTr="002F6DA9">
        <w:trPr>
          <w:trHeight w:val="407"/>
        </w:trPr>
        <w:tc>
          <w:tcPr>
            <w:tcW w:w="2056" w:type="pct"/>
          </w:tcPr>
          <w:p w14:paraId="293B96CD" w14:textId="589AD552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E14FC87" w14:textId="31CEFDA2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133,520</w:t>
            </w:r>
          </w:p>
        </w:tc>
        <w:tc>
          <w:tcPr>
            <w:tcW w:w="151" w:type="pct"/>
            <w:vAlign w:val="bottom"/>
          </w:tcPr>
          <w:p w14:paraId="3628C0E1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547C38B3" w14:textId="3D09E112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120,147</w:t>
            </w:r>
          </w:p>
        </w:tc>
        <w:tc>
          <w:tcPr>
            <w:tcW w:w="135" w:type="pct"/>
            <w:vAlign w:val="bottom"/>
          </w:tcPr>
          <w:p w14:paraId="3C981760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31C58A61" w14:textId="5D3A9141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115,292</w:t>
            </w:r>
          </w:p>
        </w:tc>
        <w:tc>
          <w:tcPr>
            <w:tcW w:w="147" w:type="pct"/>
            <w:vAlign w:val="bottom"/>
          </w:tcPr>
          <w:p w14:paraId="025A702D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28E2605" w14:textId="2B150520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111,736</w:t>
            </w:r>
          </w:p>
        </w:tc>
      </w:tr>
      <w:tr w:rsidR="00F255E0" w:rsidRPr="00C0233C" w14:paraId="01D7EF14" w14:textId="77777777" w:rsidTr="002F6DA9">
        <w:trPr>
          <w:trHeight w:val="407"/>
        </w:trPr>
        <w:tc>
          <w:tcPr>
            <w:tcW w:w="2056" w:type="pct"/>
          </w:tcPr>
          <w:p w14:paraId="213A236D" w14:textId="7C4A8F23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4E6DC060" w14:textId="51CF2E67" w:rsidR="00F255E0" w:rsidRPr="00C0233C" w:rsidRDefault="00F94A46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(11,100)</w:t>
            </w:r>
          </w:p>
        </w:tc>
        <w:tc>
          <w:tcPr>
            <w:tcW w:w="151" w:type="pct"/>
            <w:vAlign w:val="bottom"/>
          </w:tcPr>
          <w:p w14:paraId="637A010F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A8782A6" w14:textId="55763F43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(17,997)</w:t>
            </w:r>
          </w:p>
        </w:tc>
        <w:tc>
          <w:tcPr>
            <w:tcW w:w="135" w:type="pct"/>
            <w:vAlign w:val="bottom"/>
          </w:tcPr>
          <w:p w14:paraId="1BAC1138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31D4EF0" w14:textId="5E18687F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(10,614)</w:t>
            </w:r>
          </w:p>
        </w:tc>
        <w:tc>
          <w:tcPr>
            <w:tcW w:w="147" w:type="pct"/>
            <w:vAlign w:val="bottom"/>
          </w:tcPr>
          <w:p w14:paraId="066A0C81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2D6E76FF" w14:textId="21F847C0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(17,884)</w:t>
            </w:r>
          </w:p>
        </w:tc>
      </w:tr>
      <w:tr w:rsidR="00F255E0" w:rsidRPr="00C0233C" w14:paraId="16AC23BF" w14:textId="77777777" w:rsidTr="002F6DA9">
        <w:trPr>
          <w:trHeight w:val="407"/>
        </w:trPr>
        <w:tc>
          <w:tcPr>
            <w:tcW w:w="2056" w:type="pct"/>
          </w:tcPr>
          <w:p w14:paraId="53FB8EF5" w14:textId="785E5EE9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82BCA" w14:textId="2ACB504D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122,420</w:t>
            </w:r>
          </w:p>
        </w:tc>
        <w:tc>
          <w:tcPr>
            <w:tcW w:w="151" w:type="pct"/>
            <w:vAlign w:val="bottom"/>
          </w:tcPr>
          <w:p w14:paraId="72A4CC9B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A49A0" w14:textId="422F0382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102,150</w:t>
            </w:r>
          </w:p>
        </w:tc>
        <w:tc>
          <w:tcPr>
            <w:tcW w:w="135" w:type="pct"/>
            <w:vAlign w:val="bottom"/>
          </w:tcPr>
          <w:p w14:paraId="37F74795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EB68" w14:textId="6FAB71F0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104,678</w:t>
            </w:r>
          </w:p>
        </w:tc>
        <w:tc>
          <w:tcPr>
            <w:tcW w:w="147" w:type="pct"/>
            <w:vAlign w:val="bottom"/>
          </w:tcPr>
          <w:p w14:paraId="2730CB2D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F4163" w14:textId="147C9F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93,852</w:t>
            </w:r>
          </w:p>
        </w:tc>
      </w:tr>
      <w:tr w:rsidR="00F255E0" w:rsidRPr="00C0233C" w14:paraId="10B270BD" w14:textId="77777777" w:rsidTr="002B5F81">
        <w:trPr>
          <w:trHeight w:val="407"/>
        </w:trPr>
        <w:tc>
          <w:tcPr>
            <w:tcW w:w="2056" w:type="pct"/>
          </w:tcPr>
          <w:p w14:paraId="64E41360" w14:textId="576BFCB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1CC84489" w14:textId="24E2184B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9F9FC82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658DEAC" w14:textId="2EAFAF3A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A631EFC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77A893B8" w14:textId="2DA1AE7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937E272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vAlign w:val="bottom"/>
          </w:tcPr>
          <w:p w14:paraId="0FF6F8C6" w14:textId="157E697D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F81" w:rsidRPr="00C0233C" w14:paraId="359C058D" w14:textId="77777777" w:rsidTr="002B5F81">
        <w:trPr>
          <w:trHeight w:val="427"/>
          <w:tblHeader/>
        </w:trPr>
        <w:tc>
          <w:tcPr>
            <w:tcW w:w="2056" w:type="pct"/>
          </w:tcPr>
          <w:p w14:paraId="23A0716F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5D2C81D2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F7D2E9B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vAlign w:val="bottom"/>
          </w:tcPr>
          <w:p w14:paraId="5071B791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F81" w:rsidRPr="00C0233C" w14:paraId="07E5532F" w14:textId="77777777" w:rsidTr="00FC62DC">
        <w:trPr>
          <w:trHeight w:val="417"/>
          <w:tblHeader/>
        </w:trPr>
        <w:tc>
          <w:tcPr>
            <w:tcW w:w="2056" w:type="pct"/>
          </w:tcPr>
          <w:p w14:paraId="3D8DBDD3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1B82C0F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117EFE37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FEB3164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0CD296A8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EA6FE5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DD354E6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F6CB193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5F81" w:rsidRPr="00C0233C" w14:paraId="2B614196" w14:textId="77777777" w:rsidTr="002B5F81">
        <w:trPr>
          <w:trHeight w:val="407"/>
        </w:trPr>
        <w:tc>
          <w:tcPr>
            <w:tcW w:w="2056" w:type="pct"/>
          </w:tcPr>
          <w:p w14:paraId="1578A72F" w14:textId="77777777" w:rsidR="002B5F81" w:rsidRPr="00C0233C" w:rsidRDefault="002B5F81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vAlign w:val="bottom"/>
          </w:tcPr>
          <w:p w14:paraId="50B2631B" w14:textId="77777777" w:rsidR="002B5F81" w:rsidRPr="00C0233C" w:rsidRDefault="002B5F81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  <w:vAlign w:val="bottom"/>
          </w:tcPr>
          <w:p w14:paraId="4BB381EA" w14:textId="254394D9" w:rsidR="002B5F81" w:rsidRPr="00C0233C" w:rsidRDefault="002B5F81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8" w:type="pct"/>
            <w:vAlign w:val="bottom"/>
          </w:tcPr>
          <w:p w14:paraId="408BDC14" w14:textId="77777777" w:rsidR="002B5F81" w:rsidRPr="00C0233C" w:rsidRDefault="002B5F81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086BE96" w14:textId="77777777" w:rsidR="002B5F81" w:rsidRPr="00C0233C" w:rsidRDefault="002B5F81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5C4A59BB" w14:textId="77777777" w:rsidR="002B5F81" w:rsidRPr="00C0233C" w:rsidRDefault="002B5F81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F81" w:rsidRPr="00C0233C" w14:paraId="07B3FF56" w14:textId="77777777" w:rsidTr="00FC62DC">
        <w:trPr>
          <w:trHeight w:val="417"/>
          <w:tblHeader/>
        </w:trPr>
        <w:tc>
          <w:tcPr>
            <w:tcW w:w="2056" w:type="pct"/>
          </w:tcPr>
          <w:p w14:paraId="4AD71220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37DF2C51" w14:textId="77777777" w:rsidR="002B5F81" w:rsidRPr="00C0233C" w:rsidRDefault="002B5F81" w:rsidP="00FC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5E0" w:rsidRPr="00C0233C" w14:paraId="749C8F0D" w14:textId="77777777" w:rsidTr="002F6DA9">
        <w:trPr>
          <w:trHeight w:val="407"/>
        </w:trPr>
        <w:tc>
          <w:tcPr>
            <w:tcW w:w="2056" w:type="pct"/>
          </w:tcPr>
          <w:p w14:paraId="289BCDF7" w14:textId="2D1FBC1B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648" w:type="pct"/>
            <w:vAlign w:val="bottom"/>
          </w:tcPr>
          <w:p w14:paraId="7C394542" w14:textId="4F78603F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3C22EE96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327C2D7" w14:textId="51A559F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76A7D7C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B5CCD8B" w14:textId="4AA90804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4642FD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2C849032" w14:textId="10CAAF05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5E0" w:rsidRPr="00C0233C" w14:paraId="3A4EA7C7" w14:textId="77777777" w:rsidTr="002F6DA9">
        <w:trPr>
          <w:trHeight w:val="407"/>
        </w:trPr>
        <w:tc>
          <w:tcPr>
            <w:tcW w:w="2056" w:type="pct"/>
          </w:tcPr>
          <w:p w14:paraId="3528CB1A" w14:textId="39D61D31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ขายและต้นทุนการให้บริการ</w:t>
            </w:r>
          </w:p>
        </w:tc>
        <w:tc>
          <w:tcPr>
            <w:tcW w:w="648" w:type="pct"/>
            <w:vAlign w:val="bottom"/>
          </w:tcPr>
          <w:p w14:paraId="79047524" w14:textId="1CA403CC" w:rsidR="00F255E0" w:rsidRPr="00C0233C" w:rsidRDefault="00F94A46" w:rsidP="0031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526,3</w:t>
            </w:r>
            <w:r w:rsidR="001A5632" w:rsidRPr="00C0233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51" w:type="pct"/>
            <w:vAlign w:val="bottom"/>
          </w:tcPr>
          <w:p w14:paraId="3B0ED7F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3802288" w14:textId="2F0B7D42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451FE" w:rsidRPr="00C0233C"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  <w:tc>
          <w:tcPr>
            <w:tcW w:w="135" w:type="pct"/>
            <w:vAlign w:val="bottom"/>
          </w:tcPr>
          <w:p w14:paraId="25B9824A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8C82447" w14:textId="70E420C3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386,273</w:t>
            </w:r>
          </w:p>
        </w:tc>
        <w:tc>
          <w:tcPr>
            <w:tcW w:w="147" w:type="pct"/>
            <w:vAlign w:val="bottom"/>
          </w:tcPr>
          <w:p w14:paraId="11249801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43E81A88" w14:textId="396B453B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355,516</w:t>
            </w:r>
          </w:p>
        </w:tc>
      </w:tr>
      <w:tr w:rsidR="00F255E0" w:rsidRPr="00C0233C" w14:paraId="3D332D8F" w14:textId="77777777" w:rsidTr="002F6DA9">
        <w:trPr>
          <w:trHeight w:val="407"/>
        </w:trPr>
        <w:tc>
          <w:tcPr>
            <w:tcW w:w="2056" w:type="pct"/>
          </w:tcPr>
          <w:p w14:paraId="5D761A1A" w14:textId="28F2223D" w:rsidR="00F255E0" w:rsidRPr="00C0233C" w:rsidRDefault="00F255E0" w:rsidP="001A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กลับรายการปรับลดมูลค่าเป็น  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6D45148" w14:textId="4EA87D21" w:rsidR="00F255E0" w:rsidRPr="00C0233C" w:rsidRDefault="00F94A46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(6,897)</w:t>
            </w:r>
          </w:p>
        </w:tc>
        <w:tc>
          <w:tcPr>
            <w:tcW w:w="151" w:type="pct"/>
            <w:vAlign w:val="bottom"/>
          </w:tcPr>
          <w:p w14:paraId="6A3EF7F8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CBBC382" w14:textId="016581FC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135" w:type="pct"/>
            <w:vAlign w:val="bottom"/>
          </w:tcPr>
          <w:p w14:paraId="1A48009C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74C24DB" w14:textId="532CCF86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(7,270)</w:t>
            </w:r>
          </w:p>
        </w:tc>
        <w:tc>
          <w:tcPr>
            <w:tcW w:w="147" w:type="pct"/>
            <w:vAlign w:val="bottom"/>
          </w:tcPr>
          <w:p w14:paraId="1F2ECAA4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6120AA53" w14:textId="6D09C1DB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</w:tr>
      <w:tr w:rsidR="00F255E0" w:rsidRPr="00C0233C" w14:paraId="404B59F9" w14:textId="77777777" w:rsidTr="002F6DA9">
        <w:trPr>
          <w:trHeight w:val="407"/>
        </w:trPr>
        <w:tc>
          <w:tcPr>
            <w:tcW w:w="2056" w:type="pct"/>
          </w:tcPr>
          <w:p w14:paraId="7A55AF1C" w14:textId="3DCCE70A" w:rsidR="00F255E0" w:rsidRPr="00C0233C" w:rsidRDefault="005949AA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C2C0" w14:textId="671CDE64" w:rsidR="00F255E0" w:rsidRPr="00C0233C" w:rsidRDefault="00F94A46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519,4</w:t>
            </w:r>
            <w:r w:rsidR="001A5632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51" w:type="pct"/>
            <w:vAlign w:val="bottom"/>
          </w:tcPr>
          <w:p w14:paraId="5DDB2A12" w14:textId="77777777" w:rsidR="00F255E0" w:rsidRPr="00C0233C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9EB14" w14:textId="573C8F21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A451F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2,057</w:t>
            </w:r>
          </w:p>
        </w:tc>
        <w:tc>
          <w:tcPr>
            <w:tcW w:w="135" w:type="pct"/>
            <w:vAlign w:val="bottom"/>
          </w:tcPr>
          <w:p w14:paraId="17EC1F62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A028" w14:textId="7015D7BE" w:rsidR="00F255E0" w:rsidRPr="00C0233C" w:rsidRDefault="001A5632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379,003</w:t>
            </w:r>
          </w:p>
        </w:tc>
        <w:tc>
          <w:tcPr>
            <w:tcW w:w="147" w:type="pct"/>
            <w:vAlign w:val="bottom"/>
          </w:tcPr>
          <w:p w14:paraId="40190928" w14:textId="77777777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0938" w14:textId="16D24266" w:rsidR="00F255E0" w:rsidRPr="00C0233C" w:rsidRDefault="00F255E0" w:rsidP="003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355,385</w:t>
            </w:r>
          </w:p>
        </w:tc>
      </w:tr>
    </w:tbl>
    <w:p w14:paraId="372CF6CD" w14:textId="77777777" w:rsidR="003A021D" w:rsidRPr="00C0233C" w:rsidRDefault="003A021D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C7A9BC6" w14:textId="4D14838B" w:rsidR="002073E7" w:rsidRPr="00C0233C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4281757" w14:textId="77777777" w:rsidR="003A749A" w:rsidRPr="00C0233C" w:rsidRDefault="003A749A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207C5CE" w14:textId="77777777" w:rsidR="008F3F3F" w:rsidRPr="00C0233C" w:rsidRDefault="008F3F3F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477C12E" w14:textId="77777777" w:rsidR="0045417F" w:rsidRPr="00C0233C" w:rsidRDefault="0045417F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  <w:sectPr w:rsidR="0045417F" w:rsidRPr="00C0233C" w:rsidSect="00D269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99" w:bottom="576" w:left="1152" w:header="720" w:footer="720" w:gutter="0"/>
          <w:pgNumType w:start="19"/>
          <w:cols w:space="720"/>
        </w:sectPr>
      </w:pPr>
    </w:p>
    <w:p w14:paraId="0C247924" w14:textId="41918901" w:rsidR="00096141" w:rsidRPr="00C0233C" w:rsidRDefault="00F255E0" w:rsidP="0009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0233C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096141" w:rsidRPr="00C0233C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96141" w:rsidRPr="00C0233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1625FB3B" w14:textId="77777777" w:rsidR="00096141" w:rsidRPr="00C0233C" w:rsidRDefault="00096141" w:rsidP="00EE7ED4">
      <w:pPr>
        <w:pStyle w:val="FSContent"/>
        <w:rPr>
          <w:lang w:val="en-US"/>
        </w:rPr>
      </w:pPr>
    </w:p>
    <w:tbl>
      <w:tblPr>
        <w:tblW w:w="4748" w:type="pct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43"/>
        <w:gridCol w:w="2074"/>
        <w:gridCol w:w="1001"/>
        <w:gridCol w:w="844"/>
        <w:gridCol w:w="178"/>
        <w:gridCol w:w="847"/>
        <w:gridCol w:w="178"/>
        <w:gridCol w:w="881"/>
        <w:gridCol w:w="178"/>
        <w:gridCol w:w="902"/>
        <w:gridCol w:w="178"/>
        <w:gridCol w:w="955"/>
        <w:gridCol w:w="178"/>
        <w:gridCol w:w="922"/>
        <w:gridCol w:w="178"/>
        <w:gridCol w:w="964"/>
        <w:gridCol w:w="178"/>
        <w:gridCol w:w="896"/>
        <w:gridCol w:w="234"/>
        <w:gridCol w:w="816"/>
        <w:gridCol w:w="178"/>
        <w:gridCol w:w="777"/>
      </w:tblGrid>
      <w:tr w:rsidR="00421E54" w:rsidRPr="00C0233C" w14:paraId="0A765F88" w14:textId="77777777" w:rsidTr="00421E54">
        <w:trPr>
          <w:cantSplit/>
          <w:trHeight w:val="60"/>
          <w:tblHeader/>
        </w:trPr>
        <w:tc>
          <w:tcPr>
            <w:tcW w:w="1461" w:type="pct"/>
            <w:gridSpan w:val="3"/>
          </w:tcPr>
          <w:p w14:paraId="4A23C992" w14:textId="7ADB098A" w:rsidR="00421E54" w:rsidRPr="00C0233C" w:rsidRDefault="00421E54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39" w:type="pct"/>
            <w:gridSpan w:val="19"/>
          </w:tcPr>
          <w:p w14:paraId="3575FCF7" w14:textId="77777777" w:rsidR="00421E54" w:rsidRPr="00C0233C" w:rsidRDefault="00421E5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F13A7" w:rsidRPr="00C0233C" w14:paraId="7BA88059" w14:textId="77777777" w:rsidTr="00692EE3">
        <w:trPr>
          <w:cantSplit/>
          <w:trHeight w:val="522"/>
          <w:tblHeader/>
        </w:trPr>
        <w:tc>
          <w:tcPr>
            <w:tcW w:w="421" w:type="pct"/>
          </w:tcPr>
          <w:p w14:paraId="7A3BA90A" w14:textId="77777777" w:rsidR="00BF13A7" w:rsidRPr="00C0233C" w:rsidRDefault="00BF13A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5DD0CD28" w14:textId="77777777" w:rsidR="00BF13A7" w:rsidRPr="00C0233C" w:rsidRDefault="00BF1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339" w:type="pct"/>
          </w:tcPr>
          <w:p w14:paraId="0E3A7C17" w14:textId="77777777" w:rsidR="00BF13A7" w:rsidRPr="00C0233C" w:rsidRDefault="00BF13A7" w:rsidP="00BF1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  <w:p w14:paraId="15BC9A8B" w14:textId="74B73ECA" w:rsidR="00BF13A7" w:rsidRPr="00C0233C" w:rsidRDefault="00BF13A7" w:rsidP="00BF1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632" w:type="pct"/>
            <w:gridSpan w:val="3"/>
          </w:tcPr>
          <w:p w14:paraId="6DEBF2F0" w14:textId="77777777" w:rsidR="00010698" w:rsidRPr="00C0233C" w:rsidRDefault="000106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B605B" w14:textId="4154D13D" w:rsidR="00BF13A7" w:rsidRPr="00C0233C" w:rsidRDefault="00BF1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028C6153" w14:textId="77777777" w:rsidR="00BF13A7" w:rsidRPr="00C0233C" w:rsidRDefault="00BF1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60" w:type="pct"/>
          </w:tcPr>
          <w:p w14:paraId="5E7E4D98" w14:textId="77777777" w:rsidR="00BF13A7" w:rsidRPr="00C0233C" w:rsidRDefault="00BF13A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gridSpan w:val="3"/>
          </w:tcPr>
          <w:p w14:paraId="2E73B303" w14:textId="77777777" w:rsidR="00BF13A7" w:rsidRPr="00C0233C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4EB6E849" w14:textId="1DB6ABBE" w:rsidR="00010698" w:rsidRPr="00C0233C" w:rsidRDefault="00692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7A74F0F" w14:textId="02BB4CA7" w:rsidR="00BF13A7" w:rsidRPr="00C0233C" w:rsidRDefault="00692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วิธีส่วนได้เสีย</w:t>
            </w:r>
            <w:r w:rsidR="00BF13A7" w:rsidRPr="00C0233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0" w:type="pct"/>
          </w:tcPr>
          <w:p w14:paraId="5890CB8A" w14:textId="77777777" w:rsidR="00BF13A7" w:rsidRPr="00C0233C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95" w:type="pct"/>
            <w:gridSpan w:val="3"/>
          </w:tcPr>
          <w:p w14:paraId="45DD45D9" w14:textId="77777777" w:rsidR="00BF13A7" w:rsidRPr="00C0233C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681556CF" w14:textId="77777777" w:rsidR="00010698" w:rsidRPr="00C0233C" w:rsidRDefault="0001069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54CD7211" w14:textId="59FA0818" w:rsidR="00BF13A7" w:rsidRPr="00C0233C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689DE704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9" w:type="pct"/>
            <w:gridSpan w:val="3"/>
          </w:tcPr>
          <w:p w14:paraId="24648B9F" w14:textId="77777777" w:rsidR="00010698" w:rsidRPr="00C0233C" w:rsidRDefault="000106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7A2E04" w14:textId="77777777" w:rsidR="00692EE3" w:rsidRPr="00C0233C" w:rsidRDefault="00692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BCD074" w14:textId="1A9AEEC6" w:rsidR="00BF13A7" w:rsidRPr="00C0233C" w:rsidRDefault="00692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การด้อยค่า</w:t>
            </w:r>
            <w:r w:rsidR="00BF13A7" w:rsidRPr="00C0233C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</w:tcPr>
          <w:p w14:paraId="439599ED" w14:textId="77777777" w:rsidR="00BF13A7" w:rsidRPr="00C0233C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599" w:type="pct"/>
            <w:gridSpan w:val="3"/>
          </w:tcPr>
          <w:p w14:paraId="6728B5FE" w14:textId="77777777" w:rsidR="00010698" w:rsidRPr="00C0233C" w:rsidRDefault="00010698" w:rsidP="0032701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A3031C" w14:textId="77777777" w:rsidR="00010698" w:rsidRPr="00C0233C" w:rsidRDefault="00010698" w:rsidP="0032701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92CBFD" w14:textId="10F7E42C" w:rsidR="00BF13A7" w:rsidRPr="00C0233C" w:rsidRDefault="00692EE3" w:rsidP="0032701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E43EDA" w:rsidRPr="00C0233C" w14:paraId="573D0451" w14:textId="77777777" w:rsidTr="00692EE3">
        <w:trPr>
          <w:cantSplit/>
          <w:tblHeader/>
        </w:trPr>
        <w:tc>
          <w:tcPr>
            <w:tcW w:w="421" w:type="pct"/>
          </w:tcPr>
          <w:p w14:paraId="0A50D590" w14:textId="77777777" w:rsidR="00BF13A7" w:rsidRPr="00C0233C" w:rsidRDefault="00BF13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A1DB945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" w:type="pct"/>
          </w:tcPr>
          <w:p w14:paraId="27FFB6CD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pct"/>
            <w:vAlign w:val="bottom"/>
          </w:tcPr>
          <w:p w14:paraId="4159829A" w14:textId="006836E1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" w:type="pct"/>
            <w:vAlign w:val="bottom"/>
          </w:tcPr>
          <w:p w14:paraId="21F4356C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vAlign w:val="bottom"/>
          </w:tcPr>
          <w:p w14:paraId="41ED76CB" w14:textId="68EC2704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0" w:type="pct"/>
            <w:vAlign w:val="bottom"/>
          </w:tcPr>
          <w:p w14:paraId="4DF30F6E" w14:textId="77777777" w:rsidR="00BF13A7" w:rsidRPr="00C0233C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98" w:type="pct"/>
            <w:vAlign w:val="bottom"/>
          </w:tcPr>
          <w:p w14:paraId="00A3C5F5" w14:textId="44CECC0D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" w:type="pct"/>
            <w:vAlign w:val="bottom"/>
          </w:tcPr>
          <w:p w14:paraId="25EDF710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vAlign w:val="bottom"/>
          </w:tcPr>
          <w:p w14:paraId="6DE37366" w14:textId="0903EB25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0" w:type="pct"/>
            <w:vAlign w:val="bottom"/>
          </w:tcPr>
          <w:p w14:paraId="49CEFD30" w14:textId="77777777" w:rsidR="00BF13A7" w:rsidRPr="00C0233C" w:rsidRDefault="00BF13A7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323" w:type="pct"/>
            <w:vAlign w:val="bottom"/>
          </w:tcPr>
          <w:p w14:paraId="24D3F6AD" w14:textId="716F2ADF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" w:type="pct"/>
            <w:vAlign w:val="bottom"/>
          </w:tcPr>
          <w:p w14:paraId="72AB1553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39377F8D" w14:textId="54EA8213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0" w:type="pct"/>
            <w:vAlign w:val="bottom"/>
          </w:tcPr>
          <w:p w14:paraId="21251958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vAlign w:val="bottom"/>
          </w:tcPr>
          <w:p w14:paraId="274A05A2" w14:textId="11AD97D3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" w:type="pct"/>
            <w:vAlign w:val="bottom"/>
          </w:tcPr>
          <w:p w14:paraId="5DC6E853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  <w:vAlign w:val="bottom"/>
          </w:tcPr>
          <w:p w14:paraId="47254983" w14:textId="44C452A1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9" w:type="pct"/>
            <w:vAlign w:val="bottom"/>
          </w:tcPr>
          <w:p w14:paraId="7C8212B5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pct"/>
            <w:vAlign w:val="bottom"/>
          </w:tcPr>
          <w:p w14:paraId="2514AE14" w14:textId="11C2B726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" w:type="pct"/>
            <w:vAlign w:val="bottom"/>
          </w:tcPr>
          <w:p w14:paraId="256706B7" w14:textId="77777777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pct"/>
            <w:vAlign w:val="bottom"/>
          </w:tcPr>
          <w:p w14:paraId="7C795EF6" w14:textId="6698E926" w:rsidR="00BF13A7" w:rsidRPr="00C0233C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55E0"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F13A7" w:rsidRPr="00C0233C" w14:paraId="0DBEC5F5" w14:textId="77777777" w:rsidTr="00692EE3">
        <w:trPr>
          <w:cantSplit/>
          <w:trHeight w:val="270"/>
        </w:trPr>
        <w:tc>
          <w:tcPr>
            <w:tcW w:w="421" w:type="pct"/>
          </w:tcPr>
          <w:p w14:paraId="5ADB887E" w14:textId="77777777" w:rsidR="00BF13A7" w:rsidRPr="00C0233C" w:rsidRDefault="00BF13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33102749" w14:textId="77777777" w:rsidR="00BF13A7" w:rsidRPr="00C0233C" w:rsidRDefault="00BF13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9" w:type="pct"/>
          </w:tcPr>
          <w:p w14:paraId="67C07827" w14:textId="77777777" w:rsidR="00BF13A7" w:rsidRPr="00C0233C" w:rsidRDefault="00BF13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pct"/>
            <w:gridSpan w:val="3"/>
          </w:tcPr>
          <w:p w14:paraId="0DBFE960" w14:textId="18148F0C" w:rsidR="00BF13A7" w:rsidRPr="00C0233C" w:rsidRDefault="00BF13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0" w:type="pct"/>
          </w:tcPr>
          <w:p w14:paraId="1668B0CA" w14:textId="77777777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47" w:type="pct"/>
            <w:gridSpan w:val="15"/>
          </w:tcPr>
          <w:p w14:paraId="4952EF9A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3EDA" w:rsidRPr="00C0233C" w14:paraId="58FA4B70" w14:textId="77777777" w:rsidTr="00692EE3">
        <w:trPr>
          <w:cantSplit/>
          <w:trHeight w:val="270"/>
        </w:trPr>
        <w:tc>
          <w:tcPr>
            <w:tcW w:w="421" w:type="pct"/>
          </w:tcPr>
          <w:p w14:paraId="6ABD07C4" w14:textId="77777777" w:rsidR="00BF13A7" w:rsidRPr="00C0233C" w:rsidRDefault="00BF13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2" w:type="pct"/>
          </w:tcPr>
          <w:p w14:paraId="70DFDA25" w14:textId="77777777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</w:tcPr>
          <w:p w14:paraId="51E81322" w14:textId="77777777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6" w:type="pct"/>
          </w:tcPr>
          <w:p w14:paraId="56C0A584" w14:textId="5DCE643B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" w:type="pct"/>
          </w:tcPr>
          <w:p w14:paraId="379A9E55" w14:textId="77777777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7" w:type="pct"/>
          </w:tcPr>
          <w:p w14:paraId="41B8F381" w14:textId="77777777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" w:type="pct"/>
          </w:tcPr>
          <w:p w14:paraId="6F62606C" w14:textId="77777777" w:rsidR="00BF13A7" w:rsidRPr="00C0233C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8" w:type="pct"/>
          </w:tcPr>
          <w:p w14:paraId="2C19F0CB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7A376266" w14:textId="77777777" w:rsidR="00BF13A7" w:rsidRPr="00C0233C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</w:tcPr>
          <w:p w14:paraId="39C6EE46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1FAFB9CA" w14:textId="77777777" w:rsidR="00BF13A7" w:rsidRPr="00C0233C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</w:tcPr>
          <w:p w14:paraId="3377435D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01601D7B" w14:textId="77777777" w:rsidR="00BF13A7" w:rsidRPr="00C0233C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</w:tcPr>
          <w:p w14:paraId="5F57B13A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4236EB18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</w:tcPr>
          <w:p w14:paraId="4FE5C1AC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3C43C80A" w14:textId="77777777" w:rsidR="00BF13A7" w:rsidRPr="00C0233C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</w:tcPr>
          <w:p w14:paraId="0F5DF855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230CA069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pct"/>
          </w:tcPr>
          <w:p w14:paraId="36729338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64869239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pct"/>
          </w:tcPr>
          <w:p w14:paraId="19A48E78" w14:textId="77777777" w:rsidR="00BF13A7" w:rsidRPr="00C0233C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EE3" w:rsidRPr="00C0233C" w14:paraId="2DAB7778" w14:textId="77777777" w:rsidTr="00692EE3">
        <w:trPr>
          <w:cantSplit/>
          <w:trHeight w:val="270"/>
        </w:trPr>
        <w:tc>
          <w:tcPr>
            <w:tcW w:w="421" w:type="pct"/>
          </w:tcPr>
          <w:p w14:paraId="2A7B37F9" w14:textId="77777777" w:rsidR="003C7C0B" w:rsidRPr="00C0233C" w:rsidRDefault="003C7C0B" w:rsidP="00692EE3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2CEA39" w14:textId="16CF51A0" w:rsidR="00692EE3" w:rsidRPr="00C0233C" w:rsidRDefault="00692EE3" w:rsidP="00692EE3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เมดิส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คอร์ปอเรชั่น จำกัด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2" w:type="pct"/>
          </w:tcPr>
          <w:p w14:paraId="77E60461" w14:textId="7721F67D" w:rsidR="00692EE3" w:rsidRPr="00C0233C" w:rsidRDefault="00692EE3" w:rsidP="00692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จำหน่ายสินค้าอุปโภค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บริโภคและให้บริการสื่อโฆษณาผ่านตู้จำหน่าย</w:t>
            </w:r>
          </w:p>
          <w:p w14:paraId="77223AB6" w14:textId="601099B8" w:rsidR="00692EE3" w:rsidRPr="00C0233C" w:rsidRDefault="00692EE3" w:rsidP="00692E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สินค้าอัตโนมัติ</w:t>
            </w:r>
          </w:p>
        </w:tc>
        <w:tc>
          <w:tcPr>
            <w:tcW w:w="339" w:type="pct"/>
          </w:tcPr>
          <w:p w14:paraId="61CF9784" w14:textId="77777777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530A33" w14:textId="77777777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F96259" w14:textId="77777777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01E49B" w14:textId="5DBAEBEA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86" w:type="pct"/>
          </w:tcPr>
          <w:p w14:paraId="1C1A1004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31EC88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2725BE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33462F" w14:textId="4F8B5ACC" w:rsidR="00692EE3" w:rsidRPr="00C0233C" w:rsidRDefault="00692EE3" w:rsidP="00692EE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60" w:type="pct"/>
          </w:tcPr>
          <w:p w14:paraId="051872D6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4F48155B" w14:textId="77777777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E5A287" w14:textId="77777777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A7750A" w14:textId="77777777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FA35AA" w14:textId="5AF20A94" w:rsidR="00692EE3" w:rsidRPr="00C0233C" w:rsidRDefault="00692EE3" w:rsidP="00692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60" w:type="pct"/>
          </w:tcPr>
          <w:p w14:paraId="3AE97DE5" w14:textId="77777777" w:rsidR="00692EE3" w:rsidRPr="00C0233C" w:rsidRDefault="00692EE3" w:rsidP="00692EE3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14:paraId="05DB0455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41E3E8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D10983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8F8A71" w14:textId="624618B5" w:rsidR="00692EE3" w:rsidRPr="00C0233C" w:rsidRDefault="00797867" w:rsidP="00692E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0649F"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3,634</w:t>
            </w:r>
          </w:p>
        </w:tc>
        <w:tc>
          <w:tcPr>
            <w:tcW w:w="60" w:type="pct"/>
          </w:tcPr>
          <w:p w14:paraId="5FBED921" w14:textId="77777777" w:rsidR="00692EE3" w:rsidRPr="00C0233C" w:rsidRDefault="00692EE3" w:rsidP="00692EE3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101B5952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3E4BFA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4F5573D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9CBD27" w14:textId="39C2420F" w:rsidR="00692EE3" w:rsidRPr="00C0233C" w:rsidRDefault="00692EE3" w:rsidP="00692E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132,7</w:t>
            </w:r>
            <w:r w:rsidR="00D97FC4"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60" w:type="pct"/>
          </w:tcPr>
          <w:p w14:paraId="131145CE" w14:textId="77777777" w:rsidR="00692EE3" w:rsidRPr="00C0233C" w:rsidRDefault="00692EE3" w:rsidP="00692E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</w:tcPr>
          <w:p w14:paraId="6DD80149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77BF0E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85E3BA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FB200" w14:textId="1A2BDC39" w:rsidR="00692EE3" w:rsidRPr="00C0233C" w:rsidRDefault="00F94A46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132,144</w:t>
            </w:r>
          </w:p>
        </w:tc>
        <w:tc>
          <w:tcPr>
            <w:tcW w:w="60" w:type="pct"/>
          </w:tcPr>
          <w:p w14:paraId="274C6C63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</w:tcPr>
          <w:p w14:paraId="072FA1C5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45A859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7F0712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E6E942" w14:textId="354D4AD8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132,144</w:t>
            </w:r>
          </w:p>
        </w:tc>
        <w:tc>
          <w:tcPr>
            <w:tcW w:w="60" w:type="pct"/>
          </w:tcPr>
          <w:p w14:paraId="6A8F53E7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6" w:type="pct"/>
          </w:tcPr>
          <w:p w14:paraId="5DFFA6B3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6C7C8D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E944F7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92B756" w14:textId="1802E5C7" w:rsidR="00692EE3" w:rsidRPr="00C0233C" w:rsidRDefault="00797867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</w:t>
            </w:r>
            <w:r w:rsidR="00C0649F"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5,990</w:t>
            </w: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60" w:type="pct"/>
          </w:tcPr>
          <w:p w14:paraId="72901FBA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</w:tcPr>
          <w:p w14:paraId="459C1463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1F0503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C830F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1E1956" w14:textId="7BA3BD66" w:rsidR="00692EE3" w:rsidRPr="00C0233C" w:rsidRDefault="00F94A46" w:rsidP="00F94A4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</w:tcPr>
          <w:p w14:paraId="03BEA7FA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pct"/>
          </w:tcPr>
          <w:p w14:paraId="05F3BB9F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BA5257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32128D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3EC9FB" w14:textId="295AE7FC" w:rsidR="00692EE3" w:rsidRPr="00C0233C" w:rsidRDefault="00797867" w:rsidP="00D21A4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515D1"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6,154</w:t>
            </w:r>
          </w:p>
        </w:tc>
        <w:tc>
          <w:tcPr>
            <w:tcW w:w="60" w:type="pct"/>
          </w:tcPr>
          <w:p w14:paraId="37D789CF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pct"/>
          </w:tcPr>
          <w:p w14:paraId="5D43372D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733873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D9844A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CEAC0E" w14:textId="2D8F1600" w:rsidR="00692EE3" w:rsidRPr="00C0233C" w:rsidRDefault="002B1F88" w:rsidP="00692E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132,144</w:t>
            </w:r>
          </w:p>
        </w:tc>
      </w:tr>
      <w:tr w:rsidR="00692EE3" w:rsidRPr="00C0233C" w14:paraId="553ED4BF" w14:textId="77777777" w:rsidTr="00692EE3">
        <w:trPr>
          <w:cantSplit/>
        </w:trPr>
        <w:tc>
          <w:tcPr>
            <w:tcW w:w="421" w:type="pct"/>
          </w:tcPr>
          <w:p w14:paraId="2612FD07" w14:textId="77777777" w:rsidR="00692EE3" w:rsidRPr="00C0233C" w:rsidRDefault="00692EE3" w:rsidP="00692EE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2" w:type="pct"/>
          </w:tcPr>
          <w:p w14:paraId="4181C57E" w14:textId="77777777" w:rsidR="00692EE3" w:rsidRPr="00C0233C" w:rsidRDefault="00692EE3" w:rsidP="00692EE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" w:type="pct"/>
          </w:tcPr>
          <w:p w14:paraId="7EDB6A2F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6" w:type="pct"/>
          </w:tcPr>
          <w:p w14:paraId="2A824559" w14:textId="36ABFB7B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</w:tcPr>
          <w:p w14:paraId="62AB2140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5A277DBF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</w:tcPr>
          <w:p w14:paraId="380FFF00" w14:textId="77777777" w:rsidR="00692EE3" w:rsidRPr="00C0233C" w:rsidRDefault="00692EE3" w:rsidP="00692EE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58B66B14" w14:textId="0AE83474" w:rsidR="00692EE3" w:rsidRPr="00C0233C" w:rsidRDefault="00797867" w:rsidP="00692E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C0649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3,634</w:t>
            </w:r>
          </w:p>
        </w:tc>
        <w:tc>
          <w:tcPr>
            <w:tcW w:w="60" w:type="pct"/>
          </w:tcPr>
          <w:p w14:paraId="6936D46D" w14:textId="77777777" w:rsidR="00692EE3" w:rsidRPr="00C0233C" w:rsidRDefault="00692EE3" w:rsidP="00692E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</w:tcPr>
          <w:p w14:paraId="77804498" w14:textId="2038AAC5" w:rsidR="00692EE3" w:rsidRPr="00C0233C" w:rsidRDefault="00692EE3" w:rsidP="00692E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132,</w:t>
            </w:r>
            <w:r w:rsidR="00D97FC4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60" w:type="pct"/>
          </w:tcPr>
          <w:p w14:paraId="0ED463BF" w14:textId="77777777" w:rsidR="00692EE3" w:rsidRPr="00C0233C" w:rsidRDefault="00692EE3" w:rsidP="00692E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050358DA" w14:textId="37503F57" w:rsidR="00692EE3" w:rsidRPr="00C0233C" w:rsidRDefault="00F94A46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132,144</w:t>
            </w:r>
          </w:p>
        </w:tc>
        <w:tc>
          <w:tcPr>
            <w:tcW w:w="60" w:type="pct"/>
          </w:tcPr>
          <w:p w14:paraId="6C745B17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6D76E87" w14:textId="6A6ABBC0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132,144</w:t>
            </w:r>
          </w:p>
        </w:tc>
        <w:tc>
          <w:tcPr>
            <w:tcW w:w="60" w:type="pct"/>
          </w:tcPr>
          <w:p w14:paraId="51B7FD8B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1A86A8CC" w14:textId="1C846BDB" w:rsidR="00692EE3" w:rsidRPr="00C0233C" w:rsidRDefault="00797867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</w:t>
            </w:r>
            <w:r w:rsidR="00C0649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5,990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60" w:type="pct"/>
          </w:tcPr>
          <w:p w14:paraId="3B0651C8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7C7C3DEB" w14:textId="49F180C4" w:rsidR="00692EE3" w:rsidRPr="00C0233C" w:rsidRDefault="00F94A46" w:rsidP="00F94A4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</w:tcPr>
          <w:p w14:paraId="45605F86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</w:tcPr>
          <w:p w14:paraId="1D3D7AF6" w14:textId="5072CB81" w:rsidR="00692EE3" w:rsidRPr="00C0233C" w:rsidRDefault="00797867" w:rsidP="00D21A4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2515D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6,154</w:t>
            </w:r>
          </w:p>
        </w:tc>
        <w:tc>
          <w:tcPr>
            <w:tcW w:w="60" w:type="pct"/>
          </w:tcPr>
          <w:p w14:paraId="5AA2FCB1" w14:textId="77777777" w:rsidR="00692EE3" w:rsidRPr="00C0233C" w:rsidRDefault="00692EE3" w:rsidP="00692EE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39C4FD86" w14:textId="42F42B30" w:rsidR="00692EE3" w:rsidRPr="00C0233C" w:rsidRDefault="002B1F88" w:rsidP="00692E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132,144</w:t>
            </w:r>
          </w:p>
        </w:tc>
      </w:tr>
    </w:tbl>
    <w:p w14:paraId="7D5EC1B1" w14:textId="77777777" w:rsidR="00096141" w:rsidRPr="00C0233C" w:rsidRDefault="00096141" w:rsidP="00327014">
      <w:pPr>
        <w:pStyle w:val="FSContent"/>
        <w:rPr>
          <w:lang w:val="en-US"/>
        </w:rPr>
      </w:pPr>
    </w:p>
    <w:p w14:paraId="3739A4A1" w14:textId="77777777" w:rsidR="00096141" w:rsidRPr="00C0233C" w:rsidRDefault="00096141" w:rsidP="00327014">
      <w:pPr>
        <w:pStyle w:val="FSContent"/>
        <w:rPr>
          <w:lang w:val="en-US"/>
        </w:rPr>
      </w:pPr>
      <w:r w:rsidRPr="00C0233C">
        <w:rPr>
          <w:cs/>
          <w:lang w:val="en-US"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96D7BBF" w14:textId="77777777" w:rsidR="00096141" w:rsidRPr="00C0233C" w:rsidRDefault="00096141" w:rsidP="00327014">
      <w:pPr>
        <w:pStyle w:val="FSContent"/>
        <w:rPr>
          <w:lang w:val="en-US"/>
        </w:rPr>
      </w:pPr>
    </w:p>
    <w:p w14:paraId="1551C0D0" w14:textId="7E0593D5" w:rsidR="00EE7ED4" w:rsidRPr="00C0233C" w:rsidRDefault="00096141" w:rsidP="00E76E59">
      <w:pPr>
        <w:pStyle w:val="FSContent"/>
        <w:rPr>
          <w:lang w:val="en-US"/>
        </w:rPr>
      </w:pPr>
      <w:r w:rsidRPr="00C0233C">
        <w:rPr>
          <w:cs/>
          <w:lang w:val="en-US"/>
        </w:rPr>
        <w:t>กลุ่มบริษัทรับรู้ส่วนแบ่ง</w:t>
      </w:r>
      <w:r w:rsidR="00EE7ED4" w:rsidRPr="00C0233C">
        <w:rPr>
          <w:rFonts w:hint="cs"/>
          <w:cs/>
          <w:lang w:val="en-US"/>
        </w:rPr>
        <w:t>ขาดทุน</w:t>
      </w:r>
      <w:r w:rsidRPr="00C0233C">
        <w:rPr>
          <w:cs/>
          <w:lang w:val="en-US"/>
        </w:rPr>
        <w:t>ของเงินลงทุนที่บันทึกตามวิธีส่วนได้เสียเพิ่มเติมจาก</w:t>
      </w:r>
      <w:r w:rsidR="00EE7ED4" w:rsidRPr="00C0233C">
        <w:rPr>
          <w:rFonts w:hint="cs"/>
          <w:cs/>
          <w:lang w:val="en-US"/>
        </w:rPr>
        <w:t>ขาดทุน</w:t>
      </w:r>
      <w:r w:rsidRPr="00C0233C">
        <w:rPr>
          <w:cs/>
          <w:lang w:val="en-US"/>
        </w:rPr>
        <w:t>ของบริษัทร่วมจำนวน</w:t>
      </w:r>
      <w:r w:rsidR="00C83269" w:rsidRPr="00C0233C">
        <w:rPr>
          <w:rFonts w:hint="cs"/>
          <w:cs/>
          <w:lang w:val="en-US"/>
        </w:rPr>
        <w:t xml:space="preserve"> </w:t>
      </w:r>
      <w:r w:rsidR="002B1F88" w:rsidRPr="00C0233C">
        <w:rPr>
          <w:lang w:val="en-US"/>
        </w:rPr>
        <w:t>3.1</w:t>
      </w:r>
      <w:r w:rsidR="00491F94" w:rsidRPr="00C0233C">
        <w:rPr>
          <w:lang w:val="en-US"/>
        </w:rPr>
        <w:t xml:space="preserve"> </w:t>
      </w:r>
      <w:r w:rsidR="00491F94" w:rsidRPr="00C0233C">
        <w:rPr>
          <w:rFonts w:hint="cs"/>
          <w:cs/>
          <w:lang w:val="en-US"/>
        </w:rPr>
        <w:t>ล้าน</w:t>
      </w:r>
      <w:r w:rsidRPr="00C0233C">
        <w:rPr>
          <w:cs/>
          <w:lang w:val="en-US"/>
        </w:rPr>
        <w:t xml:space="preserve">บาท </w:t>
      </w:r>
      <w:r w:rsidRPr="00C0233C">
        <w:rPr>
          <w:i/>
          <w:iCs/>
          <w:cs/>
          <w:lang w:val="en-US"/>
        </w:rPr>
        <w:t>(</w:t>
      </w:r>
      <w:r w:rsidRPr="00C0233C">
        <w:rPr>
          <w:i/>
          <w:iCs/>
          <w:lang w:val="en-US"/>
        </w:rPr>
        <w:t>256</w:t>
      </w:r>
      <w:r w:rsidR="00EE7ED4" w:rsidRPr="00C0233C">
        <w:rPr>
          <w:i/>
          <w:iCs/>
          <w:lang w:val="en-US"/>
        </w:rPr>
        <w:t>6</w:t>
      </w:r>
      <w:r w:rsidRPr="00C0233C">
        <w:rPr>
          <w:i/>
          <w:iCs/>
          <w:lang w:val="en-US"/>
        </w:rPr>
        <w:t xml:space="preserve"> : </w:t>
      </w:r>
      <w:r w:rsidR="00B432B8" w:rsidRPr="00C0233C">
        <w:rPr>
          <w:rFonts w:hint="cs"/>
          <w:i/>
          <w:iCs/>
          <w:cs/>
          <w:lang w:val="en-US"/>
        </w:rPr>
        <w:t>ส่วนแบ่ง</w:t>
      </w:r>
      <w:r w:rsidR="00EE7ED4" w:rsidRPr="00C0233C">
        <w:rPr>
          <w:rFonts w:hint="cs"/>
          <w:i/>
          <w:iCs/>
          <w:cs/>
          <w:lang w:val="en-US"/>
        </w:rPr>
        <w:t xml:space="preserve">กำไรจำนวน </w:t>
      </w:r>
      <w:r w:rsidR="00EE7ED4" w:rsidRPr="00C0233C">
        <w:rPr>
          <w:i/>
          <w:iCs/>
          <w:lang w:val="en-US"/>
        </w:rPr>
        <w:t xml:space="preserve">0.6 </w:t>
      </w:r>
      <w:r w:rsidR="00EE7ED4" w:rsidRPr="00C0233C">
        <w:rPr>
          <w:rFonts w:hint="cs"/>
          <w:i/>
          <w:iCs/>
          <w:cs/>
          <w:lang w:val="en-US"/>
        </w:rPr>
        <w:t>ล้านบาท</w:t>
      </w:r>
      <w:r w:rsidRPr="00C0233C">
        <w:rPr>
          <w:i/>
          <w:iCs/>
          <w:cs/>
          <w:lang w:val="en-US"/>
        </w:rPr>
        <w:t>)</w:t>
      </w:r>
    </w:p>
    <w:p w14:paraId="548F59BC" w14:textId="77777777" w:rsidR="00EE7ED4" w:rsidRPr="00C0233C" w:rsidRDefault="00EE7ED4" w:rsidP="00E76E59">
      <w:pPr>
        <w:pStyle w:val="FSContent"/>
        <w:rPr>
          <w:cs/>
          <w:lang w:val="en-US"/>
        </w:rPr>
      </w:pPr>
    </w:p>
    <w:p w14:paraId="51A0E9FD" w14:textId="77777777" w:rsidR="009413E5" w:rsidRPr="00C0233C" w:rsidRDefault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  <w:sectPr w:rsidR="009413E5" w:rsidRPr="00C0233C" w:rsidSect="00ED5D97">
          <w:pgSz w:w="16834" w:h="11909" w:orient="landscape" w:code="9"/>
          <w:pgMar w:top="1151" w:right="578" w:bottom="1151" w:left="692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80"/>
        <w:gridCol w:w="1530"/>
      </w:tblGrid>
      <w:tr w:rsidR="002E1F8F" w:rsidRPr="00C0233C" w14:paraId="5B184744" w14:textId="77777777" w:rsidTr="00694897">
        <w:trPr>
          <w:cantSplit/>
          <w:tblHeader/>
        </w:trPr>
        <w:tc>
          <w:tcPr>
            <w:tcW w:w="5850" w:type="dxa"/>
          </w:tcPr>
          <w:p w14:paraId="256E55BE" w14:textId="77777777" w:rsidR="002E1F8F" w:rsidRPr="00C0233C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330" w:type="dxa"/>
            <w:gridSpan w:val="3"/>
            <w:vAlign w:val="bottom"/>
          </w:tcPr>
          <w:p w14:paraId="14DC2242" w14:textId="15F23428" w:rsidR="002E1F8F" w:rsidRPr="00C0233C" w:rsidRDefault="002E1F8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1F8F" w:rsidRPr="00C0233C" w14:paraId="17DD999E" w14:textId="77777777" w:rsidTr="00694897">
        <w:trPr>
          <w:cantSplit/>
          <w:tblHeader/>
        </w:trPr>
        <w:tc>
          <w:tcPr>
            <w:tcW w:w="5850" w:type="dxa"/>
          </w:tcPr>
          <w:p w14:paraId="4D72DD69" w14:textId="77777777" w:rsidR="002E1F8F" w:rsidRPr="00C0233C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023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023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4AA4D997" w14:textId="5AAE5421" w:rsidR="002E1F8F" w:rsidRPr="00C0233C" w:rsidRDefault="002E1F8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</w:t>
            </w:r>
            <w:r w:rsidR="00EE7ED4" w:rsidRPr="00C0233C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3C4488" w14:textId="77777777" w:rsidR="002E1F8F" w:rsidRPr="00C0233C" w:rsidRDefault="002E1F8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1DE49A" w14:textId="29165944" w:rsidR="002E1F8F" w:rsidRPr="00C0233C" w:rsidRDefault="002E1F8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EE7ED4"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2E1F8F" w:rsidRPr="00C0233C" w14:paraId="7D1AEBC0" w14:textId="77777777" w:rsidTr="00694897">
        <w:trPr>
          <w:cantSplit/>
          <w:tblHeader/>
        </w:trPr>
        <w:tc>
          <w:tcPr>
            <w:tcW w:w="5850" w:type="dxa"/>
          </w:tcPr>
          <w:p w14:paraId="2B5AFF77" w14:textId="77777777" w:rsidR="002E1F8F" w:rsidRPr="00C0233C" w:rsidRDefault="002E1F8F" w:rsidP="00EE7ED4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60F1D3C6" w14:textId="30F68B7E" w:rsidR="002E1F8F" w:rsidRPr="00C0233C" w:rsidRDefault="002E1F8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94897" w:rsidRPr="00C023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23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1F8F" w:rsidRPr="00C0233C" w14:paraId="7FAB7CB4" w14:textId="77777777" w:rsidTr="00694897">
        <w:trPr>
          <w:cantSplit/>
        </w:trPr>
        <w:tc>
          <w:tcPr>
            <w:tcW w:w="5850" w:type="dxa"/>
          </w:tcPr>
          <w:p w14:paraId="0CD322EF" w14:textId="77777777" w:rsidR="002E1F8F" w:rsidRPr="00C0233C" w:rsidRDefault="002E1F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1AEFD9CF" w14:textId="77777777" w:rsidR="002E1F8F" w:rsidRPr="00C0233C" w:rsidRDefault="002E1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38967" w14:textId="77777777" w:rsidR="002E1F8F" w:rsidRPr="00C0233C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B1EE5" w14:textId="77777777" w:rsidR="002E1F8F" w:rsidRPr="00C0233C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1F8F" w:rsidRPr="00C0233C" w14:paraId="5AA21437" w14:textId="77777777" w:rsidTr="00694897">
        <w:trPr>
          <w:cantSplit/>
        </w:trPr>
        <w:tc>
          <w:tcPr>
            <w:tcW w:w="5850" w:type="dxa"/>
          </w:tcPr>
          <w:p w14:paraId="70DBF1E2" w14:textId="55142790" w:rsidR="002E1F8F" w:rsidRPr="00C0233C" w:rsidRDefault="002E1F8F" w:rsidP="00E753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</w:t>
            </w:r>
            <w:bookmarkStart w:id="6" w:name="_Hlk190782925"/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E75358"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เมดิส</w:t>
            </w:r>
            <w:r w:rsidR="00E75358" w:rsidRPr="00C0233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75358" w:rsidRPr="00C0233C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  <w:bookmarkEnd w:id="6"/>
          </w:p>
        </w:tc>
        <w:tc>
          <w:tcPr>
            <w:tcW w:w="1620" w:type="dxa"/>
          </w:tcPr>
          <w:p w14:paraId="40DB6BE7" w14:textId="4A0A89D2" w:rsidR="002E1F8F" w:rsidRPr="00C0233C" w:rsidRDefault="00EE7ED4" w:rsidP="009D3108">
            <w:pPr>
              <w:pStyle w:val="acctfourfigures"/>
              <w:tabs>
                <w:tab w:val="clear" w:pos="765"/>
              </w:tabs>
              <w:spacing w:line="240" w:lineRule="auto"/>
              <w:ind w:left="-83" w:right="370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CC7600C" w14:textId="77777777" w:rsidR="002E1F8F" w:rsidRPr="00C0233C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BC921D" w14:textId="01724116" w:rsidR="002E1F8F" w:rsidRPr="00C0233C" w:rsidRDefault="00EE7ED4" w:rsidP="00EE7E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132,144</w:t>
            </w:r>
          </w:p>
        </w:tc>
      </w:tr>
      <w:tr w:rsidR="00E20B80" w:rsidRPr="00C0233C" w14:paraId="08C8760E" w14:textId="77777777" w:rsidTr="00694897">
        <w:trPr>
          <w:cantSplit/>
        </w:trPr>
        <w:tc>
          <w:tcPr>
            <w:tcW w:w="5850" w:type="dxa"/>
          </w:tcPr>
          <w:p w14:paraId="7BCC625E" w14:textId="5287FAD3" w:rsidR="00E20B80" w:rsidRPr="00C0233C" w:rsidRDefault="00E20B80" w:rsidP="00E753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</w:tcPr>
          <w:p w14:paraId="6AE69E37" w14:textId="248BF5BF" w:rsidR="00E20B80" w:rsidRPr="00C0233C" w:rsidRDefault="009A044A" w:rsidP="009A04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(115,990)</w:t>
            </w:r>
          </w:p>
        </w:tc>
        <w:tc>
          <w:tcPr>
            <w:tcW w:w="180" w:type="dxa"/>
          </w:tcPr>
          <w:p w14:paraId="2C509DBE" w14:textId="77777777" w:rsidR="00E20B80" w:rsidRPr="00C0233C" w:rsidRDefault="00E20B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C03BF2" w14:textId="1B59C381" w:rsidR="00E20B80" w:rsidRPr="00C0233C" w:rsidRDefault="00E20B80" w:rsidP="00D21A4D">
            <w:pPr>
              <w:pStyle w:val="acctfourfigures"/>
              <w:tabs>
                <w:tab w:val="clear" w:pos="765"/>
              </w:tabs>
              <w:spacing w:line="240" w:lineRule="auto"/>
              <w:ind w:left="-83" w:right="280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469767F" w14:textId="77777777" w:rsidR="009413E5" w:rsidRPr="00C0233C" w:rsidRDefault="009413E5" w:rsidP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B168A23" w14:textId="2EFA2C2D" w:rsidR="00206BD5" w:rsidRPr="00C0233C" w:rsidRDefault="00206BD5" w:rsidP="00B079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0233C">
        <w:rPr>
          <w:rFonts w:ascii="Angsana New" w:hAnsi="Angsana New" w:cs="Angsana New"/>
          <w:sz w:val="30"/>
          <w:szCs w:val="30"/>
          <w:cs/>
        </w:rPr>
        <w:t>ในเดือน</w:t>
      </w:r>
      <w:r w:rsidRPr="00C0233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023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0233C">
        <w:rPr>
          <w:rFonts w:ascii="Angsana New" w:hAnsi="Angsana New" w:cs="Angsana New"/>
          <w:sz w:val="30"/>
          <w:szCs w:val="30"/>
          <w:lang w:bidi="th-TH"/>
        </w:rPr>
        <w:t>2566</w:t>
      </w:r>
      <w:r w:rsidRPr="00C0233C">
        <w:rPr>
          <w:rFonts w:ascii="Angsana New" w:hAnsi="Angsana New" w:cs="Angsana New"/>
          <w:sz w:val="30"/>
          <w:szCs w:val="30"/>
          <w:cs/>
        </w:rPr>
        <w:t xml:space="preserve"> กลุ่มบริษัทได้หุ้นสามัญในบริษัท </w:t>
      </w:r>
      <w:r w:rsidRPr="00C0233C">
        <w:rPr>
          <w:rFonts w:ascii="Angsana New" w:hAnsi="Angsana New" w:cs="Angsana New" w:hint="cs"/>
          <w:sz w:val="30"/>
          <w:szCs w:val="30"/>
          <w:cs/>
        </w:rPr>
        <w:t xml:space="preserve">เมดิส คอร์ปอเรชั่น </w:t>
      </w:r>
      <w:r w:rsidRPr="00C0233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C0233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C0233C">
        <w:rPr>
          <w:rFonts w:ascii="Angsana New" w:hAnsi="Angsana New" w:cs="Angsana New"/>
          <w:sz w:val="30"/>
          <w:szCs w:val="30"/>
          <w:lang w:bidi="th-TH"/>
        </w:rPr>
        <w:t xml:space="preserve">44,000 </w:t>
      </w:r>
      <w:r w:rsidRPr="00C0233C">
        <w:rPr>
          <w:rFonts w:ascii="Angsana New" w:hAnsi="Angsana New" w:cs="Angsana New" w:hint="cs"/>
          <w:sz w:val="30"/>
          <w:szCs w:val="30"/>
          <w:cs/>
        </w:rPr>
        <w:t>หุ้น คิดเป็น</w:t>
      </w:r>
      <w:r w:rsidR="001F413A" w:rsidRPr="00C0233C">
        <w:rPr>
          <w:rFonts w:ascii="Angsana New" w:hAnsi="Angsana New" w:cs="Angsana New"/>
          <w:sz w:val="30"/>
          <w:szCs w:val="30"/>
          <w:cs/>
        </w:rPr>
        <w:br/>
      </w:r>
      <w:r w:rsidRPr="00C0233C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Pr="00C0233C">
        <w:rPr>
          <w:rFonts w:ascii="Angsana New" w:hAnsi="Angsana New" w:cs="Angsana New"/>
          <w:spacing w:val="-6"/>
          <w:sz w:val="30"/>
          <w:szCs w:val="30"/>
          <w:lang w:bidi="th-TH"/>
        </w:rPr>
        <w:t>44.0</w:t>
      </w:r>
      <w:r w:rsidRPr="00C0233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ของทุนจดทะเบียนและชำระแล้ว</w:t>
      </w:r>
      <w:r w:rsidRPr="00C0233C">
        <w:rPr>
          <w:rFonts w:ascii="Angsana New" w:hAnsi="Angsana New" w:cs="Angsana New"/>
          <w:spacing w:val="-6"/>
          <w:sz w:val="30"/>
          <w:szCs w:val="30"/>
          <w:cs/>
        </w:rPr>
        <w:t xml:space="preserve"> เป็นจำนวนเงินรวม </w:t>
      </w:r>
      <w:r w:rsidRPr="00C0233C">
        <w:rPr>
          <w:rFonts w:ascii="Angsana New" w:hAnsi="Angsana New" w:cs="Angsana New"/>
          <w:spacing w:val="-6"/>
          <w:sz w:val="30"/>
          <w:szCs w:val="30"/>
          <w:lang w:bidi="th-TH"/>
        </w:rPr>
        <w:t>132.1</w:t>
      </w:r>
      <w:r w:rsidRPr="00C0233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Pr="00C0233C">
        <w:rPr>
          <w:rFonts w:ascii="Angsana New" w:hAnsi="Angsana New" w:cs="Angsana New" w:hint="cs"/>
          <w:spacing w:val="-6"/>
          <w:sz w:val="30"/>
          <w:szCs w:val="30"/>
          <w:cs/>
        </w:rPr>
        <w:t>โดยเป็นการรับชำระเงิน</w:t>
      </w:r>
      <w:r w:rsidR="006F20A4" w:rsidRPr="00C0233C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C0233C">
        <w:rPr>
          <w:rFonts w:ascii="Angsana New" w:hAnsi="Angsana New" w:cs="Angsana New" w:hint="cs"/>
          <w:spacing w:val="-6"/>
          <w:sz w:val="30"/>
          <w:szCs w:val="30"/>
          <w:cs/>
        </w:rPr>
        <w:t>ให้กู้ยืม</w:t>
      </w:r>
      <w:r w:rsidRPr="00C0233C">
        <w:rPr>
          <w:rFonts w:ascii="Angsana New" w:hAnsi="Angsana New" w:cs="Angsana New" w:hint="cs"/>
          <w:sz w:val="30"/>
          <w:szCs w:val="30"/>
          <w:cs/>
        </w:rPr>
        <w:t xml:space="preserve">ระยะยาวแก่ผู้บริหารสำคัญของบริษัทย่อย (ดูหมายเหตุข้อ </w:t>
      </w:r>
      <w:r w:rsidR="00EE7ED4" w:rsidRPr="00C0233C">
        <w:rPr>
          <w:rFonts w:ascii="Angsana New" w:hAnsi="Angsana New" w:cs="Angsana New"/>
          <w:sz w:val="30"/>
          <w:szCs w:val="30"/>
          <w:lang w:bidi="th-TH"/>
        </w:rPr>
        <w:t>6</w:t>
      </w:r>
      <w:r w:rsidRPr="00C0233C">
        <w:rPr>
          <w:rFonts w:ascii="Angsana New" w:hAnsi="Angsana New" w:cs="Angsana New"/>
          <w:sz w:val="30"/>
          <w:szCs w:val="30"/>
          <w:lang w:bidi="th-TH"/>
        </w:rPr>
        <w:t>)</w:t>
      </w:r>
    </w:p>
    <w:p w14:paraId="0AB8F0DA" w14:textId="77777777" w:rsidR="001C37DB" w:rsidRPr="00C0233C" w:rsidRDefault="001C37DB" w:rsidP="00B079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9E70838" w14:textId="79B61475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C0233C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</w:t>
      </w:r>
      <w:r w:rsidR="009B554F" w:rsidRPr="00C0233C">
        <w:rPr>
          <w:rFonts w:ascii="Angsana New" w:hAnsi="Angsana New" w:hint="cs"/>
          <w:i/>
          <w:iCs/>
          <w:sz w:val="30"/>
          <w:szCs w:val="30"/>
          <w:cs/>
        </w:rPr>
        <w:t>ร่วม</w:t>
      </w:r>
    </w:p>
    <w:p w14:paraId="2F334F52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5E76C3BF" w14:textId="1562E936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>2567</w:t>
      </w:r>
      <w:r w:rsidRPr="00C0233C">
        <w:rPr>
          <w:rFonts w:ascii="Angsana New" w:hAnsi="Angsana New"/>
          <w:sz w:val="30"/>
          <w:szCs w:val="30"/>
          <w:cs/>
        </w:rPr>
        <w:t xml:space="preserve"> ผลการดำเนินงานที่เกิดขึ้นจริงของบริษัท</w:t>
      </w:r>
      <w:r w:rsidR="00B843EE" w:rsidRPr="00C0233C">
        <w:rPr>
          <w:rFonts w:ascii="Angsana New" w:hAnsi="Angsana New" w:hint="cs"/>
          <w:sz w:val="30"/>
          <w:szCs w:val="30"/>
          <w:cs/>
        </w:rPr>
        <w:t>ร่วมของกลุ่มบริษัท</w:t>
      </w:r>
      <w:r w:rsidRPr="00C0233C">
        <w:rPr>
          <w:rFonts w:ascii="Angsana New" w:hAnsi="Angsana New"/>
          <w:sz w:val="30"/>
          <w:szCs w:val="30"/>
          <w:cs/>
        </w:rPr>
        <w:t xml:space="preserve">ต่ำกว่าผลประกอบการที่ผู้บริหารคาดหวัง ผู้บริหารเชื่อว่ามีข้อบ่งชี้เรื่องการด้อยค่า </w:t>
      </w:r>
      <w:r w:rsidRPr="00C0233C">
        <w:rPr>
          <w:rFonts w:ascii="Angsana New" w:hAnsi="Angsana New" w:hint="cs"/>
          <w:sz w:val="30"/>
          <w:szCs w:val="30"/>
          <w:cs/>
        </w:rPr>
        <w:t>จึง</w:t>
      </w:r>
      <w:r w:rsidRPr="00C0233C">
        <w:rPr>
          <w:rFonts w:ascii="Angsana New" w:hAnsi="Angsana New"/>
          <w:sz w:val="30"/>
          <w:szCs w:val="30"/>
          <w:cs/>
        </w:rPr>
        <w:t>ได้มีการทดสอบการด้อยค่าของมูลค่าตามบัญชีของเงินลงทุนในบริษัท</w:t>
      </w:r>
      <w:r w:rsidR="0090114B" w:rsidRPr="00C0233C">
        <w:rPr>
          <w:rFonts w:ascii="Angsana New" w:hAnsi="Angsana New" w:hint="cs"/>
          <w:sz w:val="30"/>
          <w:szCs w:val="30"/>
          <w:cs/>
        </w:rPr>
        <w:t>ร่วม</w:t>
      </w:r>
      <w:r w:rsidRPr="00C0233C">
        <w:rPr>
          <w:rFonts w:ascii="Angsana New" w:hAnsi="Angsana New" w:hint="cs"/>
          <w:sz w:val="30"/>
          <w:szCs w:val="30"/>
          <w:cs/>
        </w:rPr>
        <w:t>ดังกล่าว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โดยการแต่งตั้งผู้ประเมินราคาอิสระในการกำหนด</w:t>
      </w:r>
      <w:r w:rsidRPr="00C0233C">
        <w:rPr>
          <w:rFonts w:ascii="Angsana New" w:hAnsi="Angsana New"/>
          <w:sz w:val="30"/>
          <w:szCs w:val="30"/>
          <w:cs/>
        </w:rPr>
        <w:t>มูลค่าที่คาดว่าจะได้รับคืนพิจารณาจากมูลค่าจากการใช้</w:t>
      </w:r>
      <w:r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  <w:r w:rsidRPr="00C0233C">
        <w:rPr>
          <w:rFonts w:ascii="Angsana New" w:hAnsi="Angsana New"/>
          <w:sz w:val="30"/>
          <w:szCs w:val="30"/>
        </w:rPr>
        <w:t xml:space="preserve"> </w:t>
      </w:r>
    </w:p>
    <w:p w14:paraId="0DAB1936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/>
          <w:sz w:val="28"/>
          <w:szCs w:val="28"/>
        </w:rPr>
      </w:pPr>
    </w:p>
    <w:p w14:paraId="0D4050C1" w14:textId="3D7A807C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มูล</w:t>
      </w:r>
      <w:r w:rsidRPr="00C0233C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ค่าที่คาดว่าจะได้รับคืนของ</w:t>
      </w:r>
      <w:r w:rsidRPr="00C0233C">
        <w:rPr>
          <w:rFonts w:ascii="Angsana New" w:hAnsi="Angsana New"/>
          <w:sz w:val="30"/>
          <w:szCs w:val="30"/>
          <w:cs/>
        </w:rPr>
        <w:t>บริษัท</w:t>
      </w:r>
      <w:r w:rsidR="00CE162F" w:rsidRPr="00C0233C">
        <w:rPr>
          <w:rFonts w:ascii="Angsana New" w:hAnsi="Angsana New" w:hint="cs"/>
          <w:sz w:val="30"/>
          <w:szCs w:val="30"/>
          <w:cs/>
        </w:rPr>
        <w:t>ร่วม</w:t>
      </w:r>
      <w:r w:rsidRPr="00C0233C">
        <w:rPr>
          <w:rFonts w:ascii="Angsana New" w:hAnsi="Angsana New"/>
          <w:sz w:val="30"/>
          <w:szCs w:val="30"/>
          <w:cs/>
        </w:rPr>
        <w:t>ดังกล่าว</w:t>
      </w:r>
      <w:r w:rsidRPr="00C0233C">
        <w:rPr>
          <w:rFonts w:asciiTheme="majorBidi" w:hAnsiTheme="majorBidi" w:cstheme="majorBidi"/>
          <w:sz w:val="30"/>
          <w:szCs w:val="30"/>
          <w:cs/>
        </w:rPr>
        <w:t>จากมูลค่าจากการใช้ โดยการประมาณการคิดลดกระแส</w:t>
      </w:r>
      <w:r w:rsidRPr="00C0233C">
        <w:rPr>
          <w:rFonts w:asciiTheme="majorBidi" w:hAnsiTheme="majorBidi" w:cstheme="majorBidi"/>
          <w:sz w:val="30"/>
          <w:szCs w:val="30"/>
          <w:cs/>
        </w:rPr>
        <w:br/>
        <w:t xml:space="preserve">เงินสด การวัดมูลค่ายุติธรรมจัดประเภทเป็นมูลค่ายุติธรรมระดับ </w:t>
      </w:r>
      <w:r w:rsidRPr="00C0233C">
        <w:rPr>
          <w:rFonts w:asciiTheme="majorBidi" w:hAnsiTheme="majorBidi" w:cstheme="majorBidi"/>
          <w:sz w:val="30"/>
          <w:szCs w:val="30"/>
        </w:rPr>
        <w:t>3</w:t>
      </w:r>
    </w:p>
    <w:p w14:paraId="7766B1D5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C141A6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ข้อสมมติฐานที่ใช้ในการประมาณมูลค่าจากการใช้แสดงในตารางต่อไปนี้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46004E27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93"/>
        <w:gridCol w:w="1606"/>
        <w:gridCol w:w="1608"/>
      </w:tblGrid>
      <w:tr w:rsidR="001C37DB" w:rsidRPr="00C0233C" w14:paraId="3D6662A0" w14:textId="77777777" w:rsidTr="001C39E9">
        <w:trPr>
          <w:trHeight w:val="330"/>
          <w:tblHeader/>
        </w:trPr>
        <w:tc>
          <w:tcPr>
            <w:tcW w:w="5893" w:type="dxa"/>
          </w:tcPr>
          <w:p w14:paraId="14C307A3" w14:textId="77777777" w:rsidR="001C37DB" w:rsidRPr="00C0233C" w:rsidRDefault="001C37DB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1908A70C" w14:textId="77777777" w:rsidR="001C37DB" w:rsidRPr="00C0233C" w:rsidRDefault="001C37DB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08" w:type="dxa"/>
          </w:tcPr>
          <w:p w14:paraId="7BFD3EFD" w14:textId="77777777" w:rsidR="001C37DB" w:rsidRPr="00C0233C" w:rsidRDefault="001C37DB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C37DB" w:rsidRPr="00C0233C" w14:paraId="7149198E" w14:textId="77777777" w:rsidTr="001C39E9">
        <w:trPr>
          <w:trHeight w:val="330"/>
        </w:trPr>
        <w:tc>
          <w:tcPr>
            <w:tcW w:w="5893" w:type="dxa"/>
            <w:shd w:val="clear" w:color="auto" w:fill="auto"/>
          </w:tcPr>
          <w:p w14:paraId="1BE27190" w14:textId="77777777" w:rsidR="001C37DB" w:rsidRPr="00C0233C" w:rsidRDefault="001C37DB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</w:tcPr>
          <w:p w14:paraId="592B6832" w14:textId="77777777" w:rsidR="001C37DB" w:rsidRPr="00C0233C" w:rsidRDefault="001C37DB" w:rsidP="001C39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1C37DB" w:rsidRPr="00C0233C" w14:paraId="677F7CC7" w14:textId="77777777" w:rsidTr="001C39E9">
        <w:trPr>
          <w:trHeight w:val="330"/>
        </w:trPr>
        <w:tc>
          <w:tcPr>
            <w:tcW w:w="5893" w:type="dxa"/>
            <w:shd w:val="clear" w:color="auto" w:fill="auto"/>
          </w:tcPr>
          <w:p w14:paraId="1C666329" w14:textId="77777777" w:rsidR="001C37DB" w:rsidRPr="00C0233C" w:rsidRDefault="001C37DB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อัตราคิดล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606" w:type="dxa"/>
            <w:vAlign w:val="bottom"/>
          </w:tcPr>
          <w:p w14:paraId="1EF6D810" w14:textId="312B3AD5" w:rsidR="001C37DB" w:rsidRPr="00C0233C" w:rsidRDefault="003277B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7.</w:t>
            </w:r>
            <w:r w:rsidR="008E6223" w:rsidRPr="00C0233C">
              <w:rPr>
                <w:rFonts w:ascii="Angsana New" w:hAnsi="Angsana New"/>
                <w:sz w:val="30"/>
                <w:szCs w:val="30"/>
              </w:rPr>
              <w:t>8</w:t>
            </w:r>
            <w:r w:rsidR="002A30F0" w:rsidRPr="00C023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08" w:type="dxa"/>
            <w:vAlign w:val="bottom"/>
          </w:tcPr>
          <w:p w14:paraId="7ECBB22E" w14:textId="2A95DB47" w:rsidR="001C37DB" w:rsidRPr="00C0233C" w:rsidRDefault="003019D3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7DB" w:rsidRPr="00C0233C" w14:paraId="7378DAA4" w14:textId="77777777" w:rsidTr="001C39E9">
        <w:trPr>
          <w:trHeight w:val="330"/>
        </w:trPr>
        <w:tc>
          <w:tcPr>
            <w:tcW w:w="5893" w:type="dxa"/>
            <w:shd w:val="clear" w:color="auto" w:fill="auto"/>
          </w:tcPr>
          <w:p w14:paraId="20E2D80E" w14:textId="77777777" w:rsidR="001C37DB" w:rsidRPr="00C0233C" w:rsidRDefault="001C37DB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06" w:type="dxa"/>
            <w:vAlign w:val="bottom"/>
          </w:tcPr>
          <w:p w14:paraId="39874AEE" w14:textId="627CBBCB" w:rsidR="001C37DB" w:rsidRPr="00C0233C" w:rsidRDefault="003277B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1.1</w:t>
            </w:r>
            <w:r w:rsidR="002A30F0" w:rsidRPr="00C023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08" w:type="dxa"/>
            <w:vAlign w:val="bottom"/>
          </w:tcPr>
          <w:p w14:paraId="16526EFF" w14:textId="641B10F9" w:rsidR="001C37DB" w:rsidRPr="00C0233C" w:rsidRDefault="003019D3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E68B3A5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C0BAB4" w14:textId="587EBF0D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lastRenderedPageBreak/>
        <w:t>อัตราคิดลดที่ใช้เป็นอัตราโดยประมาณ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C0233C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Pr="00C0233C">
        <w:rPr>
          <w:rFonts w:asciiTheme="majorBidi" w:hAnsiTheme="majorBidi" w:cstheme="majorBidi"/>
          <w:sz w:val="30"/>
          <w:szCs w:val="30"/>
          <w:cs/>
        </w:rPr>
        <w:br/>
        <w:t>ธุรกิจ และความสามารถในการก่อหนี้สินที่ร้อยละ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993773" w:rsidRPr="00C0233C">
        <w:rPr>
          <w:rFonts w:asciiTheme="majorBidi" w:hAnsiTheme="majorBidi" w:cstheme="majorBidi"/>
          <w:sz w:val="30"/>
          <w:szCs w:val="30"/>
        </w:rPr>
        <w:t>7.8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2566 : </w:t>
      </w:r>
      <w:r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993773" w:rsidRPr="00C0233C">
        <w:rPr>
          <w:rFonts w:asciiTheme="majorBidi" w:hAnsiTheme="majorBidi" w:cstheme="majorBidi"/>
          <w:sz w:val="30"/>
          <w:szCs w:val="30"/>
        </w:rPr>
        <w:t>9.3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2566 :</w:t>
      </w:r>
      <w:r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</w:p>
    <w:p w14:paraId="29C74550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BAD132" w14:textId="0C3CE29A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0233C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ของผู้ประเมินราคาอิสระต่ำกว่ามูลค่าสุทธิทางบัญชี ดังนั้นบริษัทจึงบันทึกผลขาดทุนจากการด้อยค่าเป็นจำนวนเงิน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>1</w:t>
      </w:r>
      <w:r w:rsidR="00966ACF" w:rsidRPr="00C0233C">
        <w:rPr>
          <w:rFonts w:asciiTheme="majorBidi" w:hAnsiTheme="majorBidi" w:cstheme="majorBidi"/>
          <w:sz w:val="30"/>
          <w:szCs w:val="30"/>
        </w:rPr>
        <w:t>1</w:t>
      </w:r>
      <w:r w:rsidR="002701E2" w:rsidRPr="00C0233C">
        <w:rPr>
          <w:rFonts w:asciiTheme="majorBidi" w:hAnsiTheme="majorBidi" w:cstheme="majorBidi"/>
          <w:sz w:val="30"/>
          <w:szCs w:val="30"/>
        </w:rPr>
        <w:t>5.99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0233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</w:t>
      </w:r>
      <w:r w:rsidRPr="00C0233C">
        <w:rPr>
          <w:rFonts w:asciiTheme="majorBidi" w:hAnsiTheme="majorBidi"/>
          <w:spacing w:val="-4"/>
          <w:sz w:val="30"/>
          <w:szCs w:val="30"/>
          <w:cs/>
        </w:rPr>
        <w:t>ในงบกำไรขาดทุน</w:t>
      </w:r>
      <w:r w:rsidR="00595FAC" w:rsidRPr="00C0233C">
        <w:rPr>
          <w:rFonts w:asciiTheme="majorBidi" w:hAnsiTheme="majorBidi" w:hint="cs"/>
          <w:spacing w:val="-4"/>
          <w:sz w:val="30"/>
          <w:szCs w:val="30"/>
          <w:cs/>
        </w:rPr>
        <w:t>เบ็ดเสร็จ</w:t>
      </w:r>
      <w:r w:rsidR="00507474" w:rsidRPr="00C0233C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C0233C">
        <w:rPr>
          <w:rFonts w:asciiTheme="majorBidi" w:hAnsiTheme="majorBidi"/>
          <w:spacing w:val="-4"/>
          <w:sz w:val="30"/>
          <w:szCs w:val="30"/>
          <w:cs/>
        </w:rPr>
        <w:t>สำหรับปีสิ้นสุดวันที่</w:t>
      </w:r>
      <w:r w:rsidR="00595FAC" w:rsidRPr="00C0233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95FAC" w:rsidRPr="00C0233C">
        <w:rPr>
          <w:rFonts w:asciiTheme="majorBidi" w:hAnsiTheme="majorBidi"/>
          <w:spacing w:val="-4"/>
          <w:sz w:val="30"/>
          <w:szCs w:val="30"/>
        </w:rPr>
        <w:t xml:space="preserve">31 </w:t>
      </w:r>
      <w:r w:rsidRPr="00C0233C">
        <w:rPr>
          <w:rFonts w:asciiTheme="majorBidi" w:hAnsiTheme="majorBidi"/>
          <w:spacing w:val="-4"/>
          <w:sz w:val="30"/>
          <w:szCs w:val="30"/>
          <w:cs/>
        </w:rPr>
        <w:t>ธันวาคม</w:t>
      </w:r>
      <w:r w:rsidR="00595FAC" w:rsidRPr="00C0233C">
        <w:rPr>
          <w:rFonts w:asciiTheme="majorBidi" w:hAnsiTheme="majorBidi"/>
          <w:spacing w:val="-4"/>
          <w:sz w:val="30"/>
          <w:szCs w:val="30"/>
        </w:rPr>
        <w:t xml:space="preserve"> 2567</w:t>
      </w:r>
    </w:p>
    <w:p w14:paraId="05F861C8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CBD760" w14:textId="77777777" w:rsidR="001C37DB" w:rsidRPr="00C0233C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C0233C">
        <w:rPr>
          <w:rFonts w:asciiTheme="majorBidi" w:hAnsiTheme="majorBidi" w:cstheme="majorBidi"/>
          <w:spacing w:val="-3"/>
          <w:sz w:val="30"/>
          <w:szCs w:val="30"/>
          <w:cs/>
        </w:rPr>
        <w:t>ประมาณการกระแสเงินสดเป็นการประมาณการสำหรับ</w:t>
      </w:r>
      <w:r w:rsidRPr="00C0233C">
        <w:rPr>
          <w:rFonts w:asciiTheme="majorBidi" w:hAnsiTheme="majorBidi" w:cstheme="majorBidi"/>
          <w:spacing w:val="-3"/>
          <w:sz w:val="30"/>
          <w:szCs w:val="30"/>
        </w:rPr>
        <w:t xml:space="preserve"> 5 </w:t>
      </w:r>
      <w:r w:rsidRPr="00C0233C">
        <w:rPr>
          <w:rFonts w:asciiTheme="majorBidi" w:hAnsiTheme="majorBidi" w:cstheme="majorBidi"/>
          <w:spacing w:val="-3"/>
          <w:sz w:val="30"/>
          <w:szCs w:val="30"/>
          <w:cs/>
        </w:rPr>
        <w:t>ปีข้างหน้าและอัตราการเติบโตหลังจากนั้น</w:t>
      </w:r>
      <w:r w:rsidRPr="00C0233C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pacing w:val="-3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ที่สอดคล้องกับข้อสมมติที่ว่าผู้ร่วมตลาดจะสามารถทำได้</w:t>
      </w:r>
    </w:p>
    <w:p w14:paraId="38E66615" w14:textId="77777777" w:rsidR="001C37DB" w:rsidRPr="00C0233C" w:rsidRDefault="001C37DB" w:rsidP="00B079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4D3311B2" w14:textId="36B82149" w:rsidR="009413E5" w:rsidRPr="00C0233C" w:rsidRDefault="009413E5" w:rsidP="009413E5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0233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บริษัทร่วมที่มีสาระสำคัญ</w:t>
      </w:r>
    </w:p>
    <w:p w14:paraId="50E1ADE2" w14:textId="77777777" w:rsidR="006F20A4" w:rsidRPr="00C0233C" w:rsidRDefault="006F20A4" w:rsidP="00EE7E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 w:eastAsia="x-none"/>
        </w:rPr>
      </w:pPr>
    </w:p>
    <w:p w14:paraId="6EECD626" w14:textId="40C28E5B" w:rsidR="009413E5" w:rsidRPr="00C0233C" w:rsidRDefault="009413E5" w:rsidP="009413E5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0233C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</w:t>
      </w:r>
      <w:r w:rsidR="00D72C89" w:rsidRPr="00C023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F20A4" w:rsidRPr="00C0233C">
        <w:rPr>
          <w:rFonts w:ascii="Angsana New" w:hAnsi="Angsana New" w:cs="Angsana New"/>
          <w:sz w:val="30"/>
          <w:szCs w:val="30"/>
          <w:cs/>
          <w:lang w:bidi="th-TH"/>
        </w:rPr>
        <w:t xml:space="preserve">ปรับปรุงด้วยการปรับมูลค่ายุติธรรม ณ วันที่ซื้อ และความแตกต่างของนโยบายการบัญชี </w:t>
      </w:r>
      <w:r w:rsidRPr="00C0233C">
        <w:rPr>
          <w:rFonts w:ascii="Angsana New" w:hAnsi="Angsana New" w:cs="Angsana New" w:hint="cs"/>
          <w:sz w:val="30"/>
          <w:szCs w:val="30"/>
          <w:cs/>
          <w:lang w:bidi="th-TH"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</w:p>
    <w:p w14:paraId="0EE06D03" w14:textId="77777777" w:rsidR="009413E5" w:rsidRPr="00C0233C" w:rsidRDefault="009413E5" w:rsidP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79"/>
        <w:gridCol w:w="1710"/>
        <w:gridCol w:w="181"/>
        <w:gridCol w:w="1710"/>
      </w:tblGrid>
      <w:tr w:rsidR="00EE7ED4" w:rsidRPr="00C0233C" w14:paraId="4F6781F8" w14:textId="77777777" w:rsidTr="008A2E70">
        <w:trPr>
          <w:cantSplit/>
          <w:tblHeader/>
        </w:trPr>
        <w:tc>
          <w:tcPr>
            <w:tcW w:w="5579" w:type="dxa"/>
          </w:tcPr>
          <w:p w14:paraId="52C2D3A5" w14:textId="77777777" w:rsidR="00EE7ED4" w:rsidRPr="00C0233C" w:rsidRDefault="00EE7ED4" w:rsidP="002E2637">
            <w:pPr>
              <w:pStyle w:val="acctfourfigures"/>
              <w:tabs>
                <w:tab w:val="left" w:pos="720"/>
              </w:tabs>
              <w:spacing w:line="240" w:lineRule="auto"/>
              <w:ind w:left="188" w:right="-1065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1" w:type="dxa"/>
            <w:gridSpan w:val="3"/>
          </w:tcPr>
          <w:p w14:paraId="3E0B37C6" w14:textId="0E21C1D7" w:rsidR="00EE7ED4" w:rsidRPr="00C0233C" w:rsidRDefault="00EE7E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 เมดิส คอร์ปอเรชั่น จำกัด</w:t>
            </w:r>
          </w:p>
        </w:tc>
      </w:tr>
      <w:tr w:rsidR="00EE7ED4" w:rsidRPr="00C0233C" w14:paraId="13EFFEEC" w14:textId="77777777" w:rsidTr="00EE7ED4">
        <w:trPr>
          <w:cantSplit/>
          <w:tblHeader/>
        </w:trPr>
        <w:tc>
          <w:tcPr>
            <w:tcW w:w="5579" w:type="dxa"/>
          </w:tcPr>
          <w:p w14:paraId="50F1D52B" w14:textId="77777777" w:rsidR="00EE7ED4" w:rsidRPr="00C0233C" w:rsidRDefault="00EE7E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D4CA4DC" w14:textId="5F419675" w:rsidR="00EE7ED4" w:rsidRPr="00C0233C" w:rsidRDefault="00EE7E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1" w:type="dxa"/>
          </w:tcPr>
          <w:p w14:paraId="2FF87729" w14:textId="6331EC8C" w:rsidR="00EE7ED4" w:rsidRPr="00C0233C" w:rsidRDefault="00EE7E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A408BD" w14:textId="37D2E06D" w:rsidR="00EE7ED4" w:rsidRPr="00C0233C" w:rsidRDefault="00EE7E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EE7ED4" w:rsidRPr="00C0233C" w14:paraId="798767C6" w14:textId="77777777" w:rsidTr="008A2E70">
        <w:trPr>
          <w:cantSplit/>
          <w:tblHeader/>
        </w:trPr>
        <w:tc>
          <w:tcPr>
            <w:tcW w:w="5579" w:type="dxa"/>
          </w:tcPr>
          <w:p w14:paraId="7913696A" w14:textId="77777777" w:rsidR="00EE7ED4" w:rsidRPr="00C0233C" w:rsidRDefault="00EE7E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1" w:type="dxa"/>
            <w:gridSpan w:val="3"/>
          </w:tcPr>
          <w:p w14:paraId="78C004DC" w14:textId="6A003742" w:rsidR="00EE7ED4" w:rsidRPr="00C0233C" w:rsidRDefault="00EE7E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7ED4" w:rsidRPr="00C0233C" w14:paraId="0E715F74" w14:textId="77777777" w:rsidTr="00EE7ED4">
        <w:trPr>
          <w:cantSplit/>
        </w:trPr>
        <w:tc>
          <w:tcPr>
            <w:tcW w:w="5579" w:type="dxa"/>
          </w:tcPr>
          <w:p w14:paraId="5AA520DF" w14:textId="77777777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78F0C417" w14:textId="616D33AB" w:rsidR="00EE7ED4" w:rsidRPr="00C0233C" w:rsidRDefault="0041768A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17,484</w:t>
            </w:r>
          </w:p>
        </w:tc>
        <w:tc>
          <w:tcPr>
            <w:tcW w:w="181" w:type="dxa"/>
          </w:tcPr>
          <w:p w14:paraId="0E66E596" w14:textId="08712DA5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A9215A" w14:textId="42D20717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5,127</w:t>
            </w:r>
          </w:p>
        </w:tc>
      </w:tr>
      <w:tr w:rsidR="00EE7ED4" w:rsidRPr="00C0233C" w14:paraId="76915FFC" w14:textId="77777777" w:rsidTr="00EE7ED4">
        <w:trPr>
          <w:cantSplit/>
        </w:trPr>
        <w:tc>
          <w:tcPr>
            <w:tcW w:w="5579" w:type="dxa"/>
          </w:tcPr>
          <w:p w14:paraId="63726855" w14:textId="35C4E603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01D0A" w:rsidRPr="00C0233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01D0A" w:rsidRPr="00C0233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C0233C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0233C">
              <w:rPr>
                <w:rFonts w:ascii="Angsana New" w:hAnsi="Angsana New" w:hint="cs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AB8359" w14:textId="5F2BFAAF" w:rsidR="00EE7ED4" w:rsidRPr="00C0233C" w:rsidRDefault="0041768A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(10,830)</w:t>
            </w:r>
          </w:p>
        </w:tc>
        <w:tc>
          <w:tcPr>
            <w:tcW w:w="181" w:type="dxa"/>
          </w:tcPr>
          <w:p w14:paraId="4E90D823" w14:textId="479FAC8D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25A756" w14:textId="1C825202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</w:tr>
      <w:tr w:rsidR="00EE7ED4" w:rsidRPr="00C0233C" w14:paraId="68FEB8C8" w14:textId="77777777" w:rsidTr="00EE7ED4">
        <w:trPr>
          <w:cantSplit/>
        </w:trPr>
        <w:tc>
          <w:tcPr>
            <w:tcW w:w="5579" w:type="dxa"/>
          </w:tcPr>
          <w:p w14:paraId="1EE9281D" w14:textId="68BCF573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1769F5" w:rsidRPr="00C023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1769F5" w:rsidRPr="00C023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67AE81" w14:textId="1F4D8540" w:rsidR="00EE7ED4" w:rsidRPr="00C0233C" w:rsidRDefault="0041768A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(3,097)</w:t>
            </w:r>
          </w:p>
        </w:tc>
        <w:tc>
          <w:tcPr>
            <w:tcW w:w="181" w:type="dxa"/>
          </w:tcPr>
          <w:p w14:paraId="6AC0A35D" w14:textId="75DADD46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76857D8" w14:textId="25C0A683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</w:tr>
      <w:tr w:rsidR="00EE7ED4" w:rsidRPr="00C0233C" w14:paraId="5052F4AE" w14:textId="77777777" w:rsidTr="00EE7ED4">
        <w:trPr>
          <w:cantSplit/>
        </w:trPr>
        <w:tc>
          <w:tcPr>
            <w:tcW w:w="5579" w:type="dxa"/>
          </w:tcPr>
          <w:p w14:paraId="0E15575D" w14:textId="77777777" w:rsidR="00EE7ED4" w:rsidRPr="00C0233C" w:rsidRDefault="00EE7ED4" w:rsidP="002E26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544CB26" w14:textId="77777777" w:rsidR="00EE7ED4" w:rsidRPr="00C0233C" w:rsidRDefault="00EE7ED4" w:rsidP="002E263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740C9C9" w14:textId="6C9E703D" w:rsidR="00EE7ED4" w:rsidRPr="00C0233C" w:rsidRDefault="00EE7ED4" w:rsidP="002E263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F63B70" w14:textId="7B481454" w:rsidR="00EE7ED4" w:rsidRPr="00C0233C" w:rsidRDefault="00EE7ED4" w:rsidP="002E263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ED4" w:rsidRPr="00C0233C" w14:paraId="40948890" w14:textId="77777777" w:rsidTr="00EE7ED4">
        <w:trPr>
          <w:cantSplit/>
        </w:trPr>
        <w:tc>
          <w:tcPr>
            <w:tcW w:w="5579" w:type="dxa"/>
          </w:tcPr>
          <w:p w14:paraId="19818B82" w14:textId="77777777" w:rsidR="00EE7ED4" w:rsidRPr="00C0233C" w:rsidRDefault="00EE7ED4" w:rsidP="002E26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20361258" w14:textId="4ACD3A81" w:rsidR="00EE7ED4" w:rsidRPr="00C0233C" w:rsidRDefault="00564D9E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181" w:type="dxa"/>
          </w:tcPr>
          <w:p w14:paraId="665B83EC" w14:textId="0B32355E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4C1A29" w14:textId="2B89F3D2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2,170</w:t>
            </w:r>
          </w:p>
        </w:tc>
      </w:tr>
      <w:tr w:rsidR="00EE7ED4" w:rsidRPr="00C0233C" w14:paraId="13EB698C" w14:textId="77777777" w:rsidTr="00EE7ED4">
        <w:trPr>
          <w:cantSplit/>
        </w:trPr>
        <w:tc>
          <w:tcPr>
            <w:tcW w:w="5579" w:type="dxa"/>
          </w:tcPr>
          <w:p w14:paraId="1D47C4D8" w14:textId="77777777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71CF9F3C" w14:textId="3DE3B331" w:rsidR="00EE7ED4" w:rsidRPr="00C0233C" w:rsidRDefault="00564D9E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3,032</w:t>
            </w:r>
          </w:p>
        </w:tc>
        <w:tc>
          <w:tcPr>
            <w:tcW w:w="181" w:type="dxa"/>
          </w:tcPr>
          <w:p w14:paraId="509515BA" w14:textId="556A807A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489E3E" w14:textId="5FE0DD42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3,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EE7ED4" w:rsidRPr="00C0233C" w14:paraId="58C3A33F" w14:textId="77777777" w:rsidTr="00EE7ED4">
        <w:trPr>
          <w:cantSplit/>
        </w:trPr>
        <w:tc>
          <w:tcPr>
            <w:tcW w:w="5579" w:type="dxa"/>
          </w:tcPr>
          <w:p w14:paraId="493CDC1B" w14:textId="77777777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79700267" w14:textId="2C2E98CE" w:rsidR="00EE7ED4" w:rsidRPr="00C0233C" w:rsidRDefault="00564D9E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B0233" w:rsidRPr="00C0233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1459" w:rsidRPr="00C0233C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048A8438" w14:textId="451CB59C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3184E1" w14:textId="026F57DE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(1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0,720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EE7ED4" w:rsidRPr="00C0233C" w14:paraId="0081E64A" w14:textId="77777777" w:rsidTr="00EE7ED4">
        <w:trPr>
          <w:cantSplit/>
        </w:trPr>
        <w:tc>
          <w:tcPr>
            <w:tcW w:w="5579" w:type="dxa"/>
          </w:tcPr>
          <w:p w14:paraId="645A9D4C" w14:textId="77777777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7BCBD2" w14:textId="0EDD01A7" w:rsidR="00EE7ED4" w:rsidRPr="00C0233C" w:rsidRDefault="00564D9E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(13,538)</w:t>
            </w:r>
          </w:p>
        </w:tc>
        <w:tc>
          <w:tcPr>
            <w:tcW w:w="181" w:type="dxa"/>
          </w:tcPr>
          <w:p w14:paraId="616477C0" w14:textId="5919165D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571F99E" w14:textId="50FEFE09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EE7ED4" w:rsidRPr="00C0233C" w14:paraId="1B4D0855" w14:textId="77777777" w:rsidTr="00EE7ED4">
        <w:trPr>
          <w:cantSplit/>
        </w:trPr>
        <w:tc>
          <w:tcPr>
            <w:tcW w:w="5579" w:type="dxa"/>
          </w:tcPr>
          <w:p w14:paraId="126C47BA" w14:textId="6F0B6183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หนี้สินสุทธิ (ร้อยละ </w:t>
            </w:r>
            <w:r w:rsidRPr="00C0233C">
              <w:rPr>
                <w:rFonts w:ascii="Angsana New" w:hAnsi="Angsana New" w:hint="cs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2C9361" w14:textId="55FA8459" w:rsidR="00EE7ED4" w:rsidRPr="00C0233C" w:rsidRDefault="00564D9E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A1459" w:rsidRPr="00C023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1459" w:rsidRPr="00C0233C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447FCA4" w14:textId="52470F8E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2165DA" w14:textId="6652DF28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768)</w:t>
            </w:r>
          </w:p>
        </w:tc>
      </w:tr>
      <w:tr w:rsidR="00EE7ED4" w:rsidRPr="00C0233C" w14:paraId="5E50A577" w14:textId="77777777" w:rsidTr="00EE7ED4">
        <w:trPr>
          <w:cantSplit/>
        </w:trPr>
        <w:tc>
          <w:tcPr>
            <w:tcW w:w="5579" w:type="dxa"/>
          </w:tcPr>
          <w:p w14:paraId="61F9956F" w14:textId="6AEC0461" w:rsidR="00EE7ED4" w:rsidRPr="00C0233C" w:rsidRDefault="00EE7ED4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4494BA" w14:textId="6598AAB7" w:rsidR="00EE7ED4" w:rsidRPr="00C0233C" w:rsidRDefault="00564D9E" w:rsidP="0056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13,634</w:t>
            </w:r>
          </w:p>
        </w:tc>
        <w:tc>
          <w:tcPr>
            <w:tcW w:w="181" w:type="dxa"/>
          </w:tcPr>
          <w:p w14:paraId="2D6CE91A" w14:textId="0C1FC13A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74864A" w14:textId="33E9DA6A" w:rsidR="00EE7ED4" w:rsidRPr="00C0233C" w:rsidRDefault="00EE7ED4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132,721</w:t>
            </w:r>
          </w:p>
        </w:tc>
      </w:tr>
    </w:tbl>
    <w:p w14:paraId="253D812E" w14:textId="77777777" w:rsidR="009413E5" w:rsidRPr="00C0233C" w:rsidRDefault="009413E5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9413E5" w:rsidRPr="00C0233C" w:rsidSect="009413E5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p w14:paraId="3E08C727" w14:textId="7D1EFE21" w:rsidR="00BE3159" w:rsidRPr="00C0233C" w:rsidRDefault="00BE3159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C0233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1</w:t>
      </w:r>
      <w:r w:rsidR="006B0C57" w:rsidRPr="00C0233C">
        <w:rPr>
          <w:rFonts w:ascii="Angsana New" w:hAnsi="Angsana New"/>
          <w:b/>
          <w:bCs/>
          <w:sz w:val="30"/>
          <w:szCs w:val="30"/>
        </w:rPr>
        <w:t>1</w:t>
      </w:r>
      <w:r w:rsidRPr="00C0233C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0233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22955BD" w14:textId="77777777" w:rsidR="00BE3159" w:rsidRPr="00C0233C" w:rsidRDefault="00BE3159" w:rsidP="00EE7ED4">
      <w:pPr>
        <w:pStyle w:val="FSContent"/>
        <w:rPr>
          <w:sz w:val="24"/>
          <w:szCs w:val="24"/>
          <w:cs/>
          <w:lang w:val="en-US"/>
        </w:rPr>
      </w:pPr>
    </w:p>
    <w:p w14:paraId="72B345F0" w14:textId="572C77FA" w:rsidR="006D0083" w:rsidRPr="00C0233C" w:rsidRDefault="006D0083" w:rsidP="008F3F3F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t xml:space="preserve">เงินลงทุนในบริษัทย่อย 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 xml:space="preserve">ธันวาคม </w:t>
      </w:r>
      <w:r w:rsidRPr="00C0233C">
        <w:rPr>
          <w:lang w:val="en-US"/>
        </w:rPr>
        <w:t>256</w:t>
      </w:r>
      <w:r w:rsidR="00D96B48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 xml:space="preserve">และ </w:t>
      </w:r>
      <w:r w:rsidRPr="00C0233C">
        <w:rPr>
          <w:lang w:val="en-US"/>
        </w:rPr>
        <w:t>256</w:t>
      </w:r>
      <w:r w:rsidR="00D96B48" w:rsidRPr="00C0233C">
        <w:rPr>
          <w:lang w:val="en-US"/>
        </w:rPr>
        <w:t>6</w:t>
      </w:r>
      <w:r w:rsidR="00C604B5"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>มีดังนี้</w:t>
      </w:r>
    </w:p>
    <w:p w14:paraId="5BDEDCB6" w14:textId="77777777" w:rsidR="006D0083" w:rsidRPr="00C0233C" w:rsidRDefault="006D0083" w:rsidP="008F3F3F">
      <w:pPr>
        <w:pStyle w:val="FSContent"/>
        <w:rPr>
          <w:sz w:val="24"/>
          <w:szCs w:val="24"/>
          <w:lang w:val="en-US"/>
        </w:rPr>
      </w:pPr>
    </w:p>
    <w:tbl>
      <w:tblPr>
        <w:tblW w:w="5002" w:type="pct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6"/>
        <w:gridCol w:w="2518"/>
        <w:gridCol w:w="1161"/>
        <w:gridCol w:w="986"/>
        <w:gridCol w:w="184"/>
        <w:gridCol w:w="813"/>
        <w:gridCol w:w="184"/>
        <w:gridCol w:w="897"/>
        <w:gridCol w:w="181"/>
        <w:gridCol w:w="816"/>
        <w:gridCol w:w="181"/>
        <w:gridCol w:w="900"/>
        <w:gridCol w:w="181"/>
        <w:gridCol w:w="810"/>
        <w:gridCol w:w="181"/>
        <w:gridCol w:w="900"/>
        <w:gridCol w:w="181"/>
        <w:gridCol w:w="810"/>
        <w:gridCol w:w="181"/>
        <w:gridCol w:w="719"/>
        <w:gridCol w:w="184"/>
        <w:gridCol w:w="716"/>
      </w:tblGrid>
      <w:tr w:rsidR="000A5E24" w:rsidRPr="00C0233C" w14:paraId="29CABD64" w14:textId="77777777" w:rsidTr="00EB4610">
        <w:trPr>
          <w:cantSplit/>
          <w:trHeight w:val="241"/>
          <w:tblHeader/>
          <w:jc w:val="center"/>
        </w:trPr>
        <w:tc>
          <w:tcPr>
            <w:tcW w:w="2483" w:type="pct"/>
            <w:gridSpan w:val="7"/>
            <w:shd w:val="clear" w:color="auto" w:fill="auto"/>
          </w:tcPr>
          <w:p w14:paraId="77D381AA" w14:textId="77777777" w:rsidR="000A5E24" w:rsidRPr="00C0233C" w:rsidRDefault="000A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7" w:type="pct"/>
            <w:gridSpan w:val="15"/>
          </w:tcPr>
          <w:p w14:paraId="08226008" w14:textId="1A77D1AB" w:rsidR="000A5E24" w:rsidRPr="00C0233C" w:rsidRDefault="000A5E2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F0C5F" w:rsidRPr="00C0233C" w14:paraId="5AC776B5" w14:textId="77777777" w:rsidTr="00333F11">
        <w:trPr>
          <w:cantSplit/>
          <w:trHeight w:val="241"/>
          <w:tblHeader/>
          <w:jc w:val="center"/>
        </w:trPr>
        <w:tc>
          <w:tcPr>
            <w:tcW w:w="606" w:type="pct"/>
            <w:shd w:val="clear" w:color="auto" w:fill="auto"/>
          </w:tcPr>
          <w:p w14:paraId="61D07ECA" w14:textId="77777777" w:rsidR="000A5E24" w:rsidRPr="00C0233C" w:rsidRDefault="000A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544A8D6B" w14:textId="77777777" w:rsidR="000A5E24" w:rsidRPr="00C0233C" w:rsidRDefault="000A5E24" w:rsidP="000A5E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20132F" w14:textId="54A836C9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373" w:type="pct"/>
          </w:tcPr>
          <w:p w14:paraId="668CBE6D" w14:textId="0B6C9075" w:rsidR="000A5E24" w:rsidRPr="00C0233C" w:rsidRDefault="000A5E24" w:rsidP="000A5E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637" w:type="pct"/>
            <w:gridSpan w:val="3"/>
            <w:shd w:val="clear" w:color="auto" w:fill="auto"/>
          </w:tcPr>
          <w:p w14:paraId="407238F5" w14:textId="2E956186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สัดส่วน</w:t>
            </w:r>
          </w:p>
          <w:p w14:paraId="78FFF547" w14:textId="77777777" w:rsidR="000A5E24" w:rsidRPr="00C0233C" w:rsidDel="00685444" w:rsidRDefault="000A5E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59" w:type="pct"/>
            <w:vAlign w:val="center"/>
          </w:tcPr>
          <w:p w14:paraId="0E71A2AD" w14:textId="77777777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8" w:type="pct"/>
            <w:gridSpan w:val="3"/>
          </w:tcPr>
          <w:p w14:paraId="6D440F22" w14:textId="77777777" w:rsidR="000A5E24" w:rsidRPr="00C0233C" w:rsidRDefault="000A5E24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D2D66F" w14:textId="67058495" w:rsidR="000A5E24" w:rsidRPr="00C0233C" w:rsidRDefault="000A5E24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58" w:type="pct"/>
          </w:tcPr>
          <w:p w14:paraId="3E5B0BD1" w14:textId="70153D05" w:rsidR="000A5E24" w:rsidRPr="00C0233C" w:rsidRDefault="000A5E24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gridSpan w:val="3"/>
            <w:vAlign w:val="center"/>
          </w:tcPr>
          <w:p w14:paraId="20816BB5" w14:textId="77777777" w:rsidR="000A5E24" w:rsidRPr="00C0233C" w:rsidRDefault="000A5E24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A8052" w14:textId="200DB049" w:rsidR="000A5E24" w:rsidRPr="00C0233C" w:rsidRDefault="000A5E24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58" w:type="pct"/>
          </w:tcPr>
          <w:p w14:paraId="4E99897A" w14:textId="77777777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7" w:type="pct"/>
            <w:gridSpan w:val="3"/>
            <w:shd w:val="clear" w:color="auto" w:fill="auto"/>
          </w:tcPr>
          <w:p w14:paraId="733BF64B" w14:textId="77777777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648771" w14:textId="0B094B0B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การด้อยค่า</w:t>
            </w:r>
          </w:p>
        </w:tc>
        <w:tc>
          <w:tcPr>
            <w:tcW w:w="58" w:type="pct"/>
          </w:tcPr>
          <w:p w14:paraId="51ACDEFA" w14:textId="77777777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0" w:type="pct"/>
            <w:gridSpan w:val="3"/>
            <w:vAlign w:val="center"/>
          </w:tcPr>
          <w:p w14:paraId="408C1FB5" w14:textId="77777777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F3105B" w14:textId="0EC2AE46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 - สุทธิ</w:t>
            </w:r>
          </w:p>
        </w:tc>
      </w:tr>
      <w:tr w:rsidR="00EB4610" w:rsidRPr="00C0233C" w14:paraId="72216F68" w14:textId="77777777" w:rsidTr="00333F11">
        <w:trPr>
          <w:cantSplit/>
          <w:trHeight w:val="353"/>
          <w:tblHeader/>
          <w:jc w:val="center"/>
        </w:trPr>
        <w:tc>
          <w:tcPr>
            <w:tcW w:w="606" w:type="pct"/>
            <w:shd w:val="clear" w:color="auto" w:fill="auto"/>
          </w:tcPr>
          <w:p w14:paraId="3121DD24" w14:textId="77777777" w:rsidR="00671681" w:rsidRPr="00C0233C" w:rsidRDefault="00671681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7B2D6A51" w14:textId="77777777" w:rsidR="00671681" w:rsidRPr="00C0233C" w:rsidRDefault="00671681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3" w:type="pct"/>
          </w:tcPr>
          <w:p w14:paraId="1854A721" w14:textId="77777777" w:rsidR="00671681" w:rsidRPr="00C0233C" w:rsidRDefault="00671681" w:rsidP="000A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pct"/>
            <w:shd w:val="clear" w:color="auto" w:fill="auto"/>
          </w:tcPr>
          <w:p w14:paraId="029C60A7" w14:textId="3FD08A90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9" w:type="pct"/>
            <w:shd w:val="clear" w:color="auto" w:fill="auto"/>
          </w:tcPr>
          <w:p w14:paraId="44349AF8" w14:textId="77777777" w:rsidR="00671681" w:rsidRPr="00C0233C" w:rsidRDefault="00671681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3129EDB2" w14:textId="17C68E04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9" w:type="pct"/>
          </w:tcPr>
          <w:p w14:paraId="309088BA" w14:textId="77777777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1B2CCE82" w14:textId="4A0B73C0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58" w:type="pct"/>
          </w:tcPr>
          <w:p w14:paraId="3645AE5E" w14:textId="77777777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pct"/>
          </w:tcPr>
          <w:p w14:paraId="1227A55E" w14:textId="238337CC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" w:type="pct"/>
          </w:tcPr>
          <w:p w14:paraId="34BC2BC5" w14:textId="04D2482D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" w:type="pct"/>
          </w:tcPr>
          <w:p w14:paraId="33DA10DA" w14:textId="2474ED31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8" w:type="pct"/>
          </w:tcPr>
          <w:p w14:paraId="4FC54766" w14:textId="77777777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pct"/>
          </w:tcPr>
          <w:p w14:paraId="5E50E37A" w14:textId="4479E5B0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" w:type="pct"/>
          </w:tcPr>
          <w:p w14:paraId="6033ADD7" w14:textId="77777777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14:paraId="39A0E7E0" w14:textId="05A725AF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8" w:type="pct"/>
            <w:shd w:val="clear" w:color="auto" w:fill="auto"/>
          </w:tcPr>
          <w:p w14:paraId="6CEC3CE3" w14:textId="77777777" w:rsidR="00671681" w:rsidRPr="00C0233C" w:rsidRDefault="00671681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0" w:type="pct"/>
            <w:shd w:val="clear" w:color="auto" w:fill="auto"/>
          </w:tcPr>
          <w:p w14:paraId="3DE8B95D" w14:textId="3021D394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" w:type="pct"/>
          </w:tcPr>
          <w:p w14:paraId="241C0A04" w14:textId="77777777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62B8FE23" w14:textId="66F3E71B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9" w:type="pct"/>
          </w:tcPr>
          <w:p w14:paraId="6DFA77E1" w14:textId="77777777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pct"/>
          </w:tcPr>
          <w:p w14:paraId="3CD5D38C" w14:textId="370C6B88" w:rsidR="00671681" w:rsidRPr="00C0233C" w:rsidRDefault="00671681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116FE" w:rsidRPr="00C0233C" w14:paraId="79669846" w14:textId="77777777" w:rsidTr="00EB4610">
        <w:trPr>
          <w:cantSplit/>
          <w:trHeight w:val="362"/>
          <w:tblHeader/>
          <w:jc w:val="center"/>
        </w:trPr>
        <w:tc>
          <w:tcPr>
            <w:tcW w:w="606" w:type="pct"/>
            <w:shd w:val="clear" w:color="auto" w:fill="auto"/>
          </w:tcPr>
          <w:p w14:paraId="07BBE8EA" w14:textId="77777777" w:rsidR="000A5E24" w:rsidRPr="00C0233C" w:rsidRDefault="000A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4EE2FD7F" w14:textId="77777777" w:rsidR="000A5E24" w:rsidRPr="00C0233C" w:rsidRDefault="000A5E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3" w:type="pct"/>
          </w:tcPr>
          <w:p w14:paraId="7523DC95" w14:textId="77777777" w:rsidR="000A5E24" w:rsidRPr="00C0233C" w:rsidRDefault="000A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shd w:val="clear" w:color="auto" w:fill="auto"/>
          </w:tcPr>
          <w:p w14:paraId="7BD22C19" w14:textId="77777777" w:rsidR="000A5E24" w:rsidRPr="00C0233C" w:rsidRDefault="000A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59" w:type="pct"/>
          </w:tcPr>
          <w:p w14:paraId="48F2B18B" w14:textId="77777777" w:rsidR="000A5E24" w:rsidRPr="00C0233C" w:rsidRDefault="000A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7" w:type="pct"/>
            <w:gridSpan w:val="15"/>
          </w:tcPr>
          <w:p w14:paraId="21920215" w14:textId="1DFB2DF6" w:rsidR="000A5E24" w:rsidRPr="00C0233C" w:rsidRDefault="000A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B4610" w:rsidRPr="00C0233C" w14:paraId="7BC5D141" w14:textId="77777777" w:rsidTr="00333F11">
        <w:trPr>
          <w:cantSplit/>
          <w:trHeight w:val="316"/>
          <w:jc w:val="center"/>
        </w:trPr>
        <w:tc>
          <w:tcPr>
            <w:tcW w:w="606" w:type="pct"/>
            <w:shd w:val="clear" w:color="auto" w:fill="auto"/>
          </w:tcPr>
          <w:p w14:paraId="6FEC9B8E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09" w:type="pct"/>
          </w:tcPr>
          <w:p w14:paraId="6318869A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3" w:type="pct"/>
          </w:tcPr>
          <w:p w14:paraId="3EF0B110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14:paraId="32C59AF7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  <w:shd w:val="clear" w:color="auto" w:fill="auto"/>
          </w:tcPr>
          <w:p w14:paraId="61D6BBA3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05E9481E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61804997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</w:tcPr>
          <w:p w14:paraId="15969EC5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4723DA31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pct"/>
          </w:tcPr>
          <w:p w14:paraId="71FCA6DB" w14:textId="23BA8F9A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10F240DD" w14:textId="6B95EEF2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</w:tcPr>
          <w:p w14:paraId="11940385" w14:textId="11309C8B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7657BABD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1EA3D20F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0DBE446C" w14:textId="77777777" w:rsidR="00671681" w:rsidRPr="00C0233C" w:rsidRDefault="0067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575394D6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  <w:shd w:val="clear" w:color="auto" w:fill="auto"/>
          </w:tcPr>
          <w:p w14:paraId="3C81B906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</w:tcPr>
          <w:p w14:paraId="57A3E881" w14:textId="77777777" w:rsidR="00671681" w:rsidRPr="00C0233C" w:rsidRDefault="006716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461B8816" w14:textId="77777777" w:rsidR="00671681" w:rsidRPr="00C0233C" w:rsidRDefault="0067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29408B10" w14:textId="77777777" w:rsidR="00671681" w:rsidRPr="00C0233C" w:rsidRDefault="0067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2C239AD6" w14:textId="77777777" w:rsidR="00671681" w:rsidRPr="00C0233C" w:rsidRDefault="0067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pct"/>
          </w:tcPr>
          <w:p w14:paraId="6CF7DC28" w14:textId="77777777" w:rsidR="00671681" w:rsidRPr="00C0233C" w:rsidRDefault="0067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4610" w:rsidRPr="00C0233C" w14:paraId="182A200E" w14:textId="77777777" w:rsidTr="00333F11">
        <w:trPr>
          <w:cantSplit/>
          <w:trHeight w:val="316"/>
          <w:jc w:val="center"/>
        </w:trPr>
        <w:tc>
          <w:tcPr>
            <w:tcW w:w="606" w:type="pct"/>
            <w:shd w:val="clear" w:color="auto" w:fill="auto"/>
          </w:tcPr>
          <w:p w14:paraId="6EF9AC03" w14:textId="26D8216F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แคร์ซูติก จำกัด</w:t>
            </w:r>
          </w:p>
        </w:tc>
        <w:tc>
          <w:tcPr>
            <w:tcW w:w="809" w:type="pct"/>
          </w:tcPr>
          <w:p w14:paraId="7B48E39A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วิจัยพัฒนาผลิตภัณฑ์</w:t>
            </w:r>
          </w:p>
          <w:p w14:paraId="3650762B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ผลิตและจำหน่ายผลิตภัณฑ์เสริมอาหารและเครื่องสำอาง</w:t>
            </w:r>
          </w:p>
        </w:tc>
        <w:tc>
          <w:tcPr>
            <w:tcW w:w="373" w:type="pct"/>
          </w:tcPr>
          <w:p w14:paraId="5051EE14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A8834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226C3" w14:textId="19D8113A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7" w:type="pct"/>
            <w:shd w:val="clear" w:color="auto" w:fill="auto"/>
          </w:tcPr>
          <w:p w14:paraId="16B05E33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43514A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5EA31" w14:textId="0B9256D5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59" w:type="pct"/>
            <w:shd w:val="clear" w:color="auto" w:fill="auto"/>
          </w:tcPr>
          <w:p w14:paraId="1D965476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254FC590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E89E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2F39B" w14:textId="1AEC711B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59" w:type="pct"/>
          </w:tcPr>
          <w:p w14:paraId="5CB858C0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</w:tcPr>
          <w:p w14:paraId="47411A6B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84D8719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D2A89A3" w14:textId="6793C485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30,000</w:t>
            </w:r>
          </w:p>
        </w:tc>
        <w:tc>
          <w:tcPr>
            <w:tcW w:w="58" w:type="pct"/>
          </w:tcPr>
          <w:p w14:paraId="3265A953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</w:tcPr>
          <w:p w14:paraId="3FBBE1EB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5D6C45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EB127A7" w14:textId="3B36505C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30,000</w:t>
            </w:r>
          </w:p>
        </w:tc>
        <w:tc>
          <w:tcPr>
            <w:tcW w:w="58" w:type="pct"/>
          </w:tcPr>
          <w:p w14:paraId="30AA9F74" w14:textId="5D317DBA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9" w:type="pct"/>
          </w:tcPr>
          <w:p w14:paraId="10C0DF5B" w14:textId="1D03AA5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A8218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731969E" w14:textId="2F1A5B82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30,000</w:t>
            </w:r>
          </w:p>
        </w:tc>
        <w:tc>
          <w:tcPr>
            <w:tcW w:w="58" w:type="pct"/>
          </w:tcPr>
          <w:p w14:paraId="346BEF36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" w:type="pct"/>
          </w:tcPr>
          <w:p w14:paraId="6160977B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158F5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4ACDB" w14:textId="6B1E6F5D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58" w:type="pct"/>
          </w:tcPr>
          <w:p w14:paraId="332816EA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27210BF1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73079F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03E22E" w14:textId="383C24A4" w:rsidR="003814B7" w:rsidRPr="00C0233C" w:rsidRDefault="003814B7" w:rsidP="003814B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4408CA04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</w:tcPr>
          <w:p w14:paraId="63CEBE13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5CE396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3AC3FC" w14:textId="0C05D2F4" w:rsidR="003814B7" w:rsidRPr="00C0233C" w:rsidRDefault="003814B7" w:rsidP="00FA2D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097D6DCC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3F949296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7BE433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9D705" w14:textId="76566BC3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59" w:type="pct"/>
          </w:tcPr>
          <w:p w14:paraId="44EA9F3A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pct"/>
          </w:tcPr>
          <w:p w14:paraId="63921604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369AE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B47B0" w14:textId="039EF40B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EB4610" w:rsidRPr="00C0233C" w14:paraId="0297C4EF" w14:textId="77777777" w:rsidTr="00333F11">
        <w:trPr>
          <w:cantSplit/>
          <w:trHeight w:val="316"/>
          <w:jc w:val="center"/>
        </w:trPr>
        <w:tc>
          <w:tcPr>
            <w:tcW w:w="606" w:type="pct"/>
            <w:shd w:val="clear" w:color="auto" w:fill="auto"/>
          </w:tcPr>
          <w:p w14:paraId="231C68F8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เกรซ วอเทอร์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เมด จำกัด</w:t>
            </w:r>
          </w:p>
        </w:tc>
        <w:tc>
          <w:tcPr>
            <w:tcW w:w="809" w:type="pct"/>
          </w:tcPr>
          <w:p w14:paraId="13F3A83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ผลิตและจำหน่ายน้ำยาและอุปกรณ์ที่เกี่ยวกับการฟอกไต</w:t>
            </w:r>
          </w:p>
        </w:tc>
        <w:tc>
          <w:tcPr>
            <w:tcW w:w="373" w:type="pct"/>
          </w:tcPr>
          <w:p w14:paraId="295B5F6C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83F30" w14:textId="31686A82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7" w:type="pct"/>
            <w:shd w:val="clear" w:color="auto" w:fill="auto"/>
          </w:tcPr>
          <w:p w14:paraId="37501423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CD0AE" w14:textId="1621416F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52.80</w:t>
            </w:r>
          </w:p>
        </w:tc>
        <w:tc>
          <w:tcPr>
            <w:tcW w:w="59" w:type="pct"/>
            <w:shd w:val="clear" w:color="auto" w:fill="auto"/>
          </w:tcPr>
          <w:p w14:paraId="560E7E8C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1EAB52DE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9AAD0" w14:textId="4B54BFE4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52.80</w:t>
            </w:r>
          </w:p>
        </w:tc>
        <w:tc>
          <w:tcPr>
            <w:tcW w:w="59" w:type="pct"/>
          </w:tcPr>
          <w:p w14:paraId="44BA9AE5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</w:tcPr>
          <w:p w14:paraId="7D021E11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D22DEF0" w14:textId="013C2663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40,000</w:t>
            </w:r>
          </w:p>
        </w:tc>
        <w:tc>
          <w:tcPr>
            <w:tcW w:w="58" w:type="pct"/>
          </w:tcPr>
          <w:p w14:paraId="0E36C818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</w:tcPr>
          <w:p w14:paraId="2DB5B9B5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D67691F" w14:textId="2FA217E4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40,000</w:t>
            </w:r>
          </w:p>
        </w:tc>
        <w:tc>
          <w:tcPr>
            <w:tcW w:w="58" w:type="pct"/>
          </w:tcPr>
          <w:p w14:paraId="0932F141" w14:textId="71EDDDEB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9" w:type="pct"/>
          </w:tcPr>
          <w:p w14:paraId="0C379093" w14:textId="47E0769B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5D518E9" w14:textId="09753A35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43,900</w:t>
            </w:r>
          </w:p>
        </w:tc>
        <w:tc>
          <w:tcPr>
            <w:tcW w:w="58" w:type="pct"/>
          </w:tcPr>
          <w:p w14:paraId="1B2974B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" w:type="pct"/>
          </w:tcPr>
          <w:p w14:paraId="403E824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06E802C" w14:textId="26F99743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43,900</w:t>
            </w:r>
          </w:p>
        </w:tc>
        <w:tc>
          <w:tcPr>
            <w:tcW w:w="58" w:type="pct"/>
          </w:tcPr>
          <w:p w14:paraId="4A37D19B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0F6E2A44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70F4EF" w14:textId="336DB6E7" w:rsidR="003814B7" w:rsidRPr="00C0233C" w:rsidRDefault="003814B7" w:rsidP="003814B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3A71558F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</w:tcPr>
          <w:p w14:paraId="1FCC0F40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EC1589" w14:textId="7271BE2C" w:rsidR="003814B7" w:rsidRPr="00C0233C" w:rsidRDefault="003814B7" w:rsidP="00FA2D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58" w:type="pct"/>
          </w:tcPr>
          <w:p w14:paraId="0402E04C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1B9C69F5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636792" w14:textId="7AF8E111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43,900</w:t>
            </w:r>
          </w:p>
        </w:tc>
        <w:tc>
          <w:tcPr>
            <w:tcW w:w="59" w:type="pct"/>
          </w:tcPr>
          <w:p w14:paraId="6989536F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pct"/>
          </w:tcPr>
          <w:p w14:paraId="6E3DD530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52ABDB" w14:textId="7EAA0AD9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43,900</w:t>
            </w:r>
          </w:p>
        </w:tc>
      </w:tr>
      <w:tr w:rsidR="00EB4610" w:rsidRPr="00C0233C" w14:paraId="5609D711" w14:textId="77777777" w:rsidTr="00333F11">
        <w:trPr>
          <w:cantSplit/>
          <w:trHeight w:val="316"/>
          <w:jc w:val="center"/>
        </w:trPr>
        <w:tc>
          <w:tcPr>
            <w:tcW w:w="606" w:type="pct"/>
            <w:shd w:val="clear" w:color="auto" w:fill="auto"/>
          </w:tcPr>
          <w:p w14:paraId="136AA62C" w14:textId="637090E9" w:rsidR="003814B7" w:rsidRPr="00C0233C" w:rsidRDefault="003814B7" w:rsidP="00DC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เจเอสพี </w:t>
            </w:r>
            <w:r w:rsidR="00DC6CF3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DC6CF3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ฟาร์มา โฮลดิ้ง</w:t>
            </w:r>
            <w:r w:rsidR="00DC6CF3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809" w:type="pct"/>
          </w:tcPr>
          <w:p w14:paraId="7B80782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592F1" w14:textId="1CAEDDD2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373" w:type="pct"/>
          </w:tcPr>
          <w:p w14:paraId="03E704E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9317CC" w14:textId="6EC12CF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7" w:type="pct"/>
            <w:shd w:val="clear" w:color="auto" w:fill="auto"/>
          </w:tcPr>
          <w:p w14:paraId="7F00598D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4A47C" w14:textId="7E82E7B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59" w:type="pct"/>
            <w:shd w:val="clear" w:color="auto" w:fill="auto"/>
          </w:tcPr>
          <w:p w14:paraId="4D26E570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3A731843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3CE2F6" w14:textId="04191439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59" w:type="pct"/>
          </w:tcPr>
          <w:p w14:paraId="02DBE6F1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2A9358D3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A409544" w14:textId="66C027B8" w:rsidR="003814B7" w:rsidRPr="00C0233C" w:rsidRDefault="00F93A71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200,000</w:t>
            </w:r>
          </w:p>
        </w:tc>
        <w:tc>
          <w:tcPr>
            <w:tcW w:w="58" w:type="pct"/>
          </w:tcPr>
          <w:p w14:paraId="5F808877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CE8F9F7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660B9B3" w14:textId="4ADEBEF3" w:rsidR="003814B7" w:rsidRPr="00C0233C" w:rsidRDefault="00F93A71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200,000</w:t>
            </w:r>
          </w:p>
        </w:tc>
        <w:tc>
          <w:tcPr>
            <w:tcW w:w="58" w:type="pct"/>
          </w:tcPr>
          <w:p w14:paraId="3A8F484C" w14:textId="670D5AC9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BE9B06E" w14:textId="0717E3EA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9374A6C" w14:textId="16D20398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199,999</w:t>
            </w:r>
          </w:p>
        </w:tc>
        <w:tc>
          <w:tcPr>
            <w:tcW w:w="58" w:type="pct"/>
          </w:tcPr>
          <w:p w14:paraId="692EE4C8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0BB6BFF0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70BAB71" w14:textId="614BBC69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199,999</w:t>
            </w:r>
          </w:p>
        </w:tc>
        <w:tc>
          <w:tcPr>
            <w:tcW w:w="58" w:type="pct"/>
          </w:tcPr>
          <w:p w14:paraId="25BCDF46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2EA8A6C6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E565F" w14:textId="3410941E" w:rsidR="003814B7" w:rsidRPr="00C0233C" w:rsidRDefault="003814B7" w:rsidP="003814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(155,000)</w:t>
            </w:r>
          </w:p>
        </w:tc>
        <w:tc>
          <w:tcPr>
            <w:tcW w:w="58" w:type="pct"/>
            <w:shd w:val="clear" w:color="auto" w:fill="auto"/>
          </w:tcPr>
          <w:p w14:paraId="5BD46176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</w:tcPr>
          <w:p w14:paraId="6FA15141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ABDBBB" w14:textId="1AB72174" w:rsidR="003814B7" w:rsidRPr="00C0233C" w:rsidRDefault="003814B7" w:rsidP="00FA2D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58" w:type="pct"/>
          </w:tcPr>
          <w:p w14:paraId="45199C67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14:paraId="27212866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204D9" w14:textId="56DE83C0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44,999</w:t>
            </w:r>
          </w:p>
        </w:tc>
        <w:tc>
          <w:tcPr>
            <w:tcW w:w="59" w:type="pct"/>
          </w:tcPr>
          <w:p w14:paraId="36D09BC0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27ABA26D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3E0F3" w14:textId="635B8DAF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199,999</w:t>
            </w:r>
          </w:p>
        </w:tc>
      </w:tr>
      <w:tr w:rsidR="00333F11" w:rsidRPr="00C0233C" w14:paraId="31BBEB8E" w14:textId="77777777" w:rsidTr="00333F11">
        <w:trPr>
          <w:cantSplit/>
          <w:trHeight w:val="362"/>
          <w:jc w:val="center"/>
        </w:trPr>
        <w:tc>
          <w:tcPr>
            <w:tcW w:w="606" w:type="pct"/>
            <w:shd w:val="clear" w:color="auto" w:fill="auto"/>
          </w:tcPr>
          <w:p w14:paraId="528C8CB4" w14:textId="77777777" w:rsidR="003814B7" w:rsidRPr="00C0233C" w:rsidRDefault="003814B7" w:rsidP="0006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</w:tcPr>
          <w:p w14:paraId="74FEB3F2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3" w:type="pct"/>
          </w:tcPr>
          <w:p w14:paraId="6A4A53F5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14:paraId="4083C063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  <w:shd w:val="clear" w:color="auto" w:fill="auto"/>
          </w:tcPr>
          <w:p w14:paraId="19785C66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397D8501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1F6449F0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393F48BE" w14:textId="308522F3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9D61F9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58" w:type="pct"/>
          </w:tcPr>
          <w:p w14:paraId="2B8A9E96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43E4E35E" w14:textId="21921AEE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27</w:t>
            </w:r>
            <w:r w:rsidR="009D61F9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0,000</w:t>
            </w:r>
          </w:p>
        </w:tc>
        <w:tc>
          <w:tcPr>
            <w:tcW w:w="58" w:type="pct"/>
          </w:tcPr>
          <w:p w14:paraId="4B229F08" w14:textId="2BE67A0C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6575361B" w14:textId="6C9FD7B1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273,899</w:t>
            </w:r>
          </w:p>
        </w:tc>
        <w:tc>
          <w:tcPr>
            <w:tcW w:w="58" w:type="pct"/>
          </w:tcPr>
          <w:p w14:paraId="5CA9934E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70850DF2" w14:textId="56366A78" w:rsidR="003814B7" w:rsidRPr="00C0233C" w:rsidRDefault="003814B7" w:rsidP="003814B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273,899</w:t>
            </w:r>
          </w:p>
        </w:tc>
        <w:tc>
          <w:tcPr>
            <w:tcW w:w="58" w:type="pct"/>
          </w:tcPr>
          <w:p w14:paraId="3B74EB5C" w14:textId="77777777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5F860" w14:textId="00F6D1E4" w:rsidR="003814B7" w:rsidRPr="00C0233C" w:rsidRDefault="003814B7" w:rsidP="0038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(155,000)</w:t>
            </w:r>
          </w:p>
        </w:tc>
        <w:tc>
          <w:tcPr>
            <w:tcW w:w="58" w:type="pct"/>
            <w:shd w:val="clear" w:color="auto" w:fill="auto"/>
          </w:tcPr>
          <w:p w14:paraId="3BC62715" w14:textId="77777777" w:rsidR="003814B7" w:rsidRPr="00C0233C" w:rsidRDefault="003814B7" w:rsidP="003814B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630EA" w14:textId="7E8B15E9" w:rsidR="003814B7" w:rsidRPr="00C0233C" w:rsidRDefault="003814B7" w:rsidP="00FA2D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58" w:type="pct"/>
          </w:tcPr>
          <w:p w14:paraId="231F4425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</w:tcPr>
          <w:p w14:paraId="01860FB2" w14:textId="5015700E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118,899</w:t>
            </w:r>
          </w:p>
        </w:tc>
        <w:tc>
          <w:tcPr>
            <w:tcW w:w="59" w:type="pct"/>
          </w:tcPr>
          <w:p w14:paraId="0F14C163" w14:textId="77777777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</w:tcPr>
          <w:p w14:paraId="2A4B9C67" w14:textId="3AF7577D" w:rsidR="003814B7" w:rsidRPr="00C0233C" w:rsidRDefault="003814B7" w:rsidP="0038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273,899</w:t>
            </w:r>
          </w:p>
        </w:tc>
      </w:tr>
    </w:tbl>
    <w:p w14:paraId="68F7061C" w14:textId="77777777" w:rsidR="005136C8" w:rsidRPr="00C0233C" w:rsidRDefault="005136C8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BD25366" w14:textId="77777777" w:rsidR="00C14113" w:rsidRPr="00C0233C" w:rsidRDefault="00C14113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5002" w:type="pct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9"/>
        <w:gridCol w:w="2609"/>
        <w:gridCol w:w="1170"/>
        <w:gridCol w:w="877"/>
        <w:gridCol w:w="184"/>
        <w:gridCol w:w="813"/>
        <w:gridCol w:w="184"/>
        <w:gridCol w:w="897"/>
        <w:gridCol w:w="181"/>
        <w:gridCol w:w="816"/>
        <w:gridCol w:w="181"/>
        <w:gridCol w:w="900"/>
        <w:gridCol w:w="181"/>
        <w:gridCol w:w="810"/>
        <w:gridCol w:w="181"/>
        <w:gridCol w:w="900"/>
        <w:gridCol w:w="181"/>
        <w:gridCol w:w="810"/>
        <w:gridCol w:w="181"/>
        <w:gridCol w:w="719"/>
        <w:gridCol w:w="184"/>
        <w:gridCol w:w="722"/>
      </w:tblGrid>
      <w:tr w:rsidR="00DF1889" w:rsidRPr="00C0233C" w14:paraId="7A2F8C85" w14:textId="77777777" w:rsidTr="00260D15">
        <w:trPr>
          <w:cantSplit/>
          <w:trHeight w:val="241"/>
          <w:tblHeader/>
          <w:jc w:val="center"/>
        </w:trPr>
        <w:tc>
          <w:tcPr>
            <w:tcW w:w="2481" w:type="pct"/>
            <w:gridSpan w:val="7"/>
            <w:shd w:val="clear" w:color="auto" w:fill="auto"/>
          </w:tcPr>
          <w:p w14:paraId="5B8C4AF3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9" w:type="pct"/>
            <w:gridSpan w:val="15"/>
          </w:tcPr>
          <w:p w14:paraId="3024431D" w14:textId="77777777" w:rsidR="00DF1889" w:rsidRPr="00C0233C" w:rsidRDefault="00DF1889" w:rsidP="001C39E9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1889" w:rsidRPr="00C0233C" w14:paraId="181B003D" w14:textId="77777777" w:rsidTr="00260D15">
        <w:trPr>
          <w:cantSplit/>
          <w:trHeight w:val="241"/>
          <w:tblHeader/>
          <w:jc w:val="center"/>
        </w:trPr>
        <w:tc>
          <w:tcPr>
            <w:tcW w:w="607" w:type="pct"/>
            <w:shd w:val="clear" w:color="auto" w:fill="auto"/>
          </w:tcPr>
          <w:p w14:paraId="0D2EB41E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53C0A8A8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1312FE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376" w:type="pct"/>
          </w:tcPr>
          <w:p w14:paraId="73CC6B91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602" w:type="pct"/>
            <w:gridSpan w:val="3"/>
            <w:shd w:val="clear" w:color="auto" w:fill="auto"/>
          </w:tcPr>
          <w:p w14:paraId="04479CF4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สัดส่วน</w:t>
            </w:r>
          </w:p>
          <w:p w14:paraId="4A5CF91C" w14:textId="77777777" w:rsidR="00DF1889" w:rsidRPr="00C0233C" w:rsidDel="00685444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59" w:type="pct"/>
            <w:vAlign w:val="center"/>
          </w:tcPr>
          <w:p w14:paraId="6BCD710C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8" w:type="pct"/>
            <w:gridSpan w:val="3"/>
          </w:tcPr>
          <w:p w14:paraId="4376DD4F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14F498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58" w:type="pct"/>
          </w:tcPr>
          <w:p w14:paraId="38F83D57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gridSpan w:val="3"/>
            <w:vAlign w:val="center"/>
          </w:tcPr>
          <w:p w14:paraId="26560F72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9B3DEA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58" w:type="pct"/>
          </w:tcPr>
          <w:p w14:paraId="34A30802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7" w:type="pct"/>
            <w:gridSpan w:val="3"/>
            <w:shd w:val="clear" w:color="auto" w:fill="auto"/>
          </w:tcPr>
          <w:p w14:paraId="6D7711EF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F7FC88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การด้อยค่า</w:t>
            </w:r>
          </w:p>
        </w:tc>
        <w:tc>
          <w:tcPr>
            <w:tcW w:w="58" w:type="pct"/>
          </w:tcPr>
          <w:p w14:paraId="439FA6E0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" w:type="pct"/>
            <w:gridSpan w:val="3"/>
            <w:vAlign w:val="center"/>
          </w:tcPr>
          <w:p w14:paraId="5ED1C56D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8FCF93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 - สุทธิ</w:t>
            </w:r>
          </w:p>
        </w:tc>
      </w:tr>
      <w:tr w:rsidR="00E8778D" w:rsidRPr="00C0233C" w14:paraId="4CF16265" w14:textId="77777777" w:rsidTr="00260D15">
        <w:trPr>
          <w:cantSplit/>
          <w:trHeight w:val="353"/>
          <w:tblHeader/>
          <w:jc w:val="center"/>
        </w:trPr>
        <w:tc>
          <w:tcPr>
            <w:tcW w:w="607" w:type="pct"/>
            <w:shd w:val="clear" w:color="auto" w:fill="auto"/>
          </w:tcPr>
          <w:p w14:paraId="5EE4E2B9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0DDAC6C0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6" w:type="pct"/>
          </w:tcPr>
          <w:p w14:paraId="1D076AAD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pct"/>
            <w:shd w:val="clear" w:color="auto" w:fill="auto"/>
          </w:tcPr>
          <w:p w14:paraId="409427CB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9" w:type="pct"/>
            <w:shd w:val="clear" w:color="auto" w:fill="auto"/>
          </w:tcPr>
          <w:p w14:paraId="0EC77263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147BF910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9" w:type="pct"/>
          </w:tcPr>
          <w:p w14:paraId="730E9E05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12D12366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58" w:type="pct"/>
          </w:tcPr>
          <w:p w14:paraId="7C47C403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pct"/>
          </w:tcPr>
          <w:p w14:paraId="68379DA0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" w:type="pct"/>
          </w:tcPr>
          <w:p w14:paraId="38A6EAC0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" w:type="pct"/>
          </w:tcPr>
          <w:p w14:paraId="7688A99A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8" w:type="pct"/>
          </w:tcPr>
          <w:p w14:paraId="73DF81B0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pct"/>
          </w:tcPr>
          <w:p w14:paraId="607F29CF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" w:type="pct"/>
          </w:tcPr>
          <w:p w14:paraId="0973C132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14:paraId="38C74A38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8" w:type="pct"/>
            <w:shd w:val="clear" w:color="auto" w:fill="auto"/>
          </w:tcPr>
          <w:p w14:paraId="507722E1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0" w:type="pct"/>
            <w:shd w:val="clear" w:color="auto" w:fill="auto"/>
          </w:tcPr>
          <w:p w14:paraId="0581F818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" w:type="pct"/>
          </w:tcPr>
          <w:p w14:paraId="661768D7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2B1DDBD2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9" w:type="pct"/>
          </w:tcPr>
          <w:p w14:paraId="3386C75B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</w:tcPr>
          <w:p w14:paraId="549AAD26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678B2" w:rsidRPr="00C0233C" w14:paraId="1B761640" w14:textId="77777777" w:rsidTr="00260D15">
        <w:trPr>
          <w:cantSplit/>
          <w:trHeight w:val="362"/>
          <w:tblHeader/>
          <w:jc w:val="center"/>
        </w:trPr>
        <w:tc>
          <w:tcPr>
            <w:tcW w:w="607" w:type="pct"/>
            <w:shd w:val="clear" w:color="auto" w:fill="auto"/>
          </w:tcPr>
          <w:p w14:paraId="6358A37E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5A84FAB4" w14:textId="77777777" w:rsidR="00DF1889" w:rsidRPr="00C0233C" w:rsidRDefault="00DF1889" w:rsidP="001C39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6" w:type="pct"/>
          </w:tcPr>
          <w:p w14:paraId="3A92B4BE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14:paraId="292C9F56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59" w:type="pct"/>
          </w:tcPr>
          <w:p w14:paraId="2FE97691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9" w:type="pct"/>
            <w:gridSpan w:val="15"/>
          </w:tcPr>
          <w:p w14:paraId="2A7667BA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8778D" w:rsidRPr="00C0233C" w14:paraId="3E8C76AF" w14:textId="77777777" w:rsidTr="00260D15">
        <w:trPr>
          <w:cantSplit/>
          <w:trHeight w:val="316"/>
          <w:jc w:val="center"/>
        </w:trPr>
        <w:tc>
          <w:tcPr>
            <w:tcW w:w="607" w:type="pct"/>
            <w:shd w:val="clear" w:color="auto" w:fill="auto"/>
          </w:tcPr>
          <w:p w14:paraId="1C405A43" w14:textId="00A04900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</w:t>
            </w:r>
            <w:r w:rsidR="0054292F"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อ้อม</w:t>
            </w:r>
          </w:p>
        </w:tc>
        <w:tc>
          <w:tcPr>
            <w:tcW w:w="838" w:type="pct"/>
          </w:tcPr>
          <w:p w14:paraId="6BD37AFA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</w:tcPr>
          <w:p w14:paraId="2B21C354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pct"/>
            <w:shd w:val="clear" w:color="auto" w:fill="auto"/>
          </w:tcPr>
          <w:p w14:paraId="494F46C1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  <w:shd w:val="clear" w:color="auto" w:fill="auto"/>
          </w:tcPr>
          <w:p w14:paraId="015A40C5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7E737332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2E1736C2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</w:tcPr>
          <w:p w14:paraId="4B9C7D94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4D8A6D15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pct"/>
          </w:tcPr>
          <w:p w14:paraId="5287A20F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3860F4B6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</w:tcPr>
          <w:p w14:paraId="7A98CD18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53010FE6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6ACBBFE5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258DB020" w14:textId="77777777" w:rsidR="00DF1889" w:rsidRPr="00C0233C" w:rsidRDefault="00DF1889" w:rsidP="001C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47AA7FE2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  <w:shd w:val="clear" w:color="auto" w:fill="auto"/>
          </w:tcPr>
          <w:p w14:paraId="72F8ED25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</w:tcPr>
          <w:p w14:paraId="52AEA1CC" w14:textId="77777777" w:rsidR="00DF1889" w:rsidRPr="00C0233C" w:rsidRDefault="00DF1889" w:rsidP="001C39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1081E49B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622BCB73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4528DD02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</w:tcPr>
          <w:p w14:paraId="4BB37496" w14:textId="77777777" w:rsidR="00DF1889" w:rsidRPr="00C0233C" w:rsidRDefault="00DF1889" w:rsidP="001C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083" w:rsidRPr="00C0233C" w14:paraId="221399C4" w14:textId="77777777" w:rsidTr="00260D15">
        <w:trPr>
          <w:cantSplit/>
          <w:trHeight w:val="433"/>
          <w:jc w:val="center"/>
        </w:trPr>
        <w:tc>
          <w:tcPr>
            <w:tcW w:w="1820" w:type="pct"/>
            <w:gridSpan w:val="3"/>
            <w:shd w:val="clear" w:color="auto" w:fill="auto"/>
          </w:tcPr>
          <w:p w14:paraId="2609897D" w14:textId="7B1859C3" w:rsidR="002B2083" w:rsidRPr="00C0233C" w:rsidRDefault="00153416" w:rsidP="0015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 xml:space="preserve">ถือหุ้นผ่านทาง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  <w:t>“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บริษัท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เกรซ ว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>อ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เทอร์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เมด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จำกัด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  <w:t>”</w:t>
            </w:r>
          </w:p>
        </w:tc>
        <w:tc>
          <w:tcPr>
            <w:tcW w:w="282" w:type="pct"/>
            <w:shd w:val="clear" w:color="auto" w:fill="auto"/>
          </w:tcPr>
          <w:p w14:paraId="56EC4B30" w14:textId="77777777" w:rsidR="002B2083" w:rsidRPr="00C0233C" w:rsidRDefault="002B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  <w:shd w:val="clear" w:color="auto" w:fill="auto"/>
          </w:tcPr>
          <w:p w14:paraId="420D54EB" w14:textId="77777777" w:rsidR="002B2083" w:rsidRPr="00C0233C" w:rsidRDefault="002B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147F851B" w14:textId="77777777" w:rsidR="002B2083" w:rsidRPr="00C0233C" w:rsidRDefault="002B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7B220617" w14:textId="77777777" w:rsidR="002B2083" w:rsidRPr="00C0233C" w:rsidRDefault="002B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</w:tcPr>
          <w:p w14:paraId="6350A3C7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27A7FA36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pct"/>
          </w:tcPr>
          <w:p w14:paraId="7236B930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386B62E5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</w:tcPr>
          <w:p w14:paraId="0ABDB9CB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2B8D68FB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6B011C8E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24B15658" w14:textId="77777777" w:rsidR="002B2083" w:rsidRPr="00C0233C" w:rsidRDefault="002B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424A3108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  <w:shd w:val="clear" w:color="auto" w:fill="auto"/>
          </w:tcPr>
          <w:p w14:paraId="3347C930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</w:tcPr>
          <w:p w14:paraId="63FE02A3" w14:textId="77777777" w:rsidR="002B2083" w:rsidRPr="00C0233C" w:rsidRDefault="002B208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" w:type="pct"/>
          </w:tcPr>
          <w:p w14:paraId="22B81D01" w14:textId="77777777" w:rsidR="002B2083" w:rsidRPr="00C0233C" w:rsidRDefault="002B2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0C3D7786" w14:textId="77777777" w:rsidR="002B2083" w:rsidRPr="00C0233C" w:rsidRDefault="002B2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2D1F0016" w14:textId="77777777" w:rsidR="002B2083" w:rsidRPr="00C0233C" w:rsidRDefault="002B2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</w:tcPr>
          <w:p w14:paraId="19530C82" w14:textId="77777777" w:rsidR="002B2083" w:rsidRPr="00C0233C" w:rsidRDefault="002B2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78D" w:rsidRPr="00C0233C" w14:paraId="186F0D59" w14:textId="77777777" w:rsidTr="00260D15">
        <w:trPr>
          <w:cantSplit/>
          <w:trHeight w:val="316"/>
          <w:jc w:val="center"/>
        </w:trPr>
        <w:tc>
          <w:tcPr>
            <w:tcW w:w="607" w:type="pct"/>
            <w:shd w:val="clear" w:color="auto" w:fill="auto"/>
          </w:tcPr>
          <w:p w14:paraId="7362DCCF" w14:textId="541F24EC" w:rsidR="005A278E" w:rsidRPr="00C0233C" w:rsidRDefault="005A278E" w:rsidP="00A6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วารี เมดิคอล                           </w:t>
            </w:r>
          </w:p>
          <w:p w14:paraId="2E6E18CD" w14:textId="38A6F369" w:rsidR="005A278E" w:rsidRPr="00C0233C" w:rsidRDefault="005A278E" w:rsidP="00A6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838" w:type="pct"/>
            <w:vAlign w:val="bottom"/>
          </w:tcPr>
          <w:p w14:paraId="13C207C2" w14:textId="199CA3EC" w:rsidR="005A278E" w:rsidRPr="00C0233C" w:rsidRDefault="005A278E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ผู้ผลิตและจำหน่ายระบบน้ำบริสุทธิ์เพื่อใช้ในอุตสาหกรรม</w:t>
            </w:r>
          </w:p>
        </w:tc>
        <w:tc>
          <w:tcPr>
            <w:tcW w:w="376" w:type="pct"/>
            <w:vAlign w:val="bottom"/>
          </w:tcPr>
          <w:p w14:paraId="527B6A54" w14:textId="57C58AF1" w:rsidR="005A278E" w:rsidRPr="00C0233C" w:rsidRDefault="005A278E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2" w:type="pct"/>
            <w:shd w:val="clear" w:color="auto" w:fill="auto"/>
            <w:vAlign w:val="bottom"/>
          </w:tcPr>
          <w:p w14:paraId="63AAFBB8" w14:textId="77777777" w:rsidR="005A278E" w:rsidRPr="00C0233C" w:rsidRDefault="005A278E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0B9A8" w14:textId="4624EB44" w:rsidR="005A278E" w:rsidRPr="00C0233C" w:rsidRDefault="00F65525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A278E" w:rsidRPr="00C0233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F2363" w:rsidRPr="00C0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9" w:type="pct"/>
            <w:shd w:val="clear" w:color="auto" w:fill="auto"/>
          </w:tcPr>
          <w:p w14:paraId="771F38B8" w14:textId="77777777" w:rsidR="005A278E" w:rsidRPr="00C0233C" w:rsidRDefault="005A278E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3CFF11F" w14:textId="77777777" w:rsidR="005A278E" w:rsidRPr="00C0233C" w:rsidRDefault="005A278E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77670" w14:textId="4A91EFBB" w:rsidR="005A278E" w:rsidRPr="00C0233C" w:rsidRDefault="006F2363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A278E" w:rsidRPr="00C0233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59" w:type="pct"/>
          </w:tcPr>
          <w:p w14:paraId="2EE79343" w14:textId="77777777" w:rsidR="005A278E" w:rsidRPr="00C0233C" w:rsidRDefault="005A278E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  <w:vAlign w:val="bottom"/>
          </w:tcPr>
          <w:p w14:paraId="18E788EE" w14:textId="4F49C8D3" w:rsidR="005A278E" w:rsidRPr="00C0233C" w:rsidRDefault="00070C47" w:rsidP="00D6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58" w:type="pct"/>
          </w:tcPr>
          <w:p w14:paraId="057CE02A" w14:textId="77777777" w:rsidR="005A278E" w:rsidRPr="00C0233C" w:rsidRDefault="005A278E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  <w:vAlign w:val="bottom"/>
          </w:tcPr>
          <w:p w14:paraId="53664041" w14:textId="3FEDE86A" w:rsidR="005A278E" w:rsidRPr="00C0233C" w:rsidRDefault="00070C47" w:rsidP="00D6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58" w:type="pct"/>
            <w:vAlign w:val="bottom"/>
          </w:tcPr>
          <w:p w14:paraId="14BBEAC9" w14:textId="77777777" w:rsidR="005A278E" w:rsidRPr="00C0233C" w:rsidRDefault="005A278E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9" w:type="pct"/>
            <w:vAlign w:val="bottom"/>
          </w:tcPr>
          <w:p w14:paraId="55AFE52E" w14:textId="01AA5A0B" w:rsidR="005A278E" w:rsidRPr="00C0233C" w:rsidRDefault="005A278E" w:rsidP="00814CAA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7F7EDC0" w14:textId="77777777" w:rsidR="005A278E" w:rsidRPr="00C0233C" w:rsidRDefault="005A278E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" w:type="pct"/>
            <w:vAlign w:val="bottom"/>
          </w:tcPr>
          <w:p w14:paraId="7F3A8C7C" w14:textId="1820D78A" w:rsidR="005A278E" w:rsidRPr="00C0233C" w:rsidRDefault="005A278E" w:rsidP="00814CAA">
            <w:pPr>
              <w:pStyle w:val="acctfourfigures"/>
              <w:tabs>
                <w:tab w:val="clear" w:pos="765"/>
                <w:tab w:val="left" w:pos="194"/>
                <w:tab w:val="decimal" w:pos="374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42C6AF6" w14:textId="77777777" w:rsidR="005A278E" w:rsidRPr="00C0233C" w:rsidRDefault="005A278E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4818AB5" w14:textId="4B75F738" w:rsidR="005A278E" w:rsidRPr="00C0233C" w:rsidRDefault="005A278E" w:rsidP="00814CAA">
            <w:pPr>
              <w:pStyle w:val="acctfourfigures"/>
              <w:tabs>
                <w:tab w:val="clear" w:pos="765"/>
                <w:tab w:val="left" w:pos="409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8B3293C" w14:textId="77777777" w:rsidR="005A278E" w:rsidRPr="00C0233C" w:rsidRDefault="005A278E" w:rsidP="004F3E9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5C48A79" w14:textId="79A76B6F" w:rsidR="005A278E" w:rsidRPr="00C0233C" w:rsidRDefault="005A278E" w:rsidP="00814CAA">
            <w:pPr>
              <w:pStyle w:val="acctfourfigures"/>
              <w:tabs>
                <w:tab w:val="clear" w:pos="765"/>
                <w:tab w:val="left" w:pos="206"/>
                <w:tab w:val="left" w:pos="301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0011AF4" w14:textId="77777777" w:rsidR="005A278E" w:rsidRPr="00C0233C" w:rsidRDefault="005A278E" w:rsidP="004F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  <w:vAlign w:val="bottom"/>
          </w:tcPr>
          <w:p w14:paraId="574A56BD" w14:textId="25B67DFD" w:rsidR="005A278E" w:rsidRPr="00C0233C" w:rsidRDefault="005A278E" w:rsidP="0081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center" w:pos="36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" w:type="pct"/>
            <w:vAlign w:val="bottom"/>
          </w:tcPr>
          <w:p w14:paraId="59EE864C" w14:textId="77777777" w:rsidR="005A278E" w:rsidRPr="00C0233C" w:rsidRDefault="005A278E" w:rsidP="004F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  <w:vAlign w:val="bottom"/>
          </w:tcPr>
          <w:p w14:paraId="289287C3" w14:textId="6488660D" w:rsidR="005A278E" w:rsidRPr="00C0233C" w:rsidRDefault="005A278E" w:rsidP="0081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3416" w:rsidRPr="00C0233C" w14:paraId="25E538A3" w14:textId="77777777" w:rsidTr="00260D15">
        <w:trPr>
          <w:cantSplit/>
          <w:trHeight w:val="316"/>
          <w:jc w:val="center"/>
        </w:trPr>
        <w:tc>
          <w:tcPr>
            <w:tcW w:w="1444" w:type="pct"/>
            <w:gridSpan w:val="2"/>
            <w:shd w:val="clear" w:color="auto" w:fill="auto"/>
          </w:tcPr>
          <w:p w14:paraId="7179A9C2" w14:textId="740BFDF8" w:rsidR="00153416" w:rsidRPr="00C0233C" w:rsidRDefault="00153416" w:rsidP="0015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>ถือหุ้นผ่านทาง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  <w:t xml:space="preserve"> “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บริษัท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เจเอสพี ฟาร์มา</w:t>
            </w:r>
            <w:r w:rsidR="008C1EBA"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โฮลดิ้ง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single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จำกัด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  <w:t>”</w:t>
            </w:r>
          </w:p>
        </w:tc>
        <w:tc>
          <w:tcPr>
            <w:tcW w:w="376" w:type="pct"/>
          </w:tcPr>
          <w:p w14:paraId="63726804" w14:textId="77777777" w:rsidR="00153416" w:rsidRPr="00C0233C" w:rsidRDefault="00153416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pct"/>
            <w:shd w:val="clear" w:color="auto" w:fill="auto"/>
          </w:tcPr>
          <w:p w14:paraId="370D5B10" w14:textId="77777777" w:rsidR="00153416" w:rsidRPr="00C0233C" w:rsidRDefault="00153416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  <w:shd w:val="clear" w:color="auto" w:fill="auto"/>
          </w:tcPr>
          <w:p w14:paraId="166B4716" w14:textId="77777777" w:rsidR="00153416" w:rsidRPr="00C0233C" w:rsidRDefault="00153416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2C92DB67" w14:textId="77777777" w:rsidR="00153416" w:rsidRPr="00C0233C" w:rsidRDefault="00153416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18F7D20A" w14:textId="77777777" w:rsidR="00153416" w:rsidRPr="00C0233C" w:rsidRDefault="00153416" w:rsidP="005A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</w:tcPr>
          <w:p w14:paraId="76419861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14:paraId="4D7FBDC5" w14:textId="77777777" w:rsidR="00153416" w:rsidRPr="00C0233C" w:rsidRDefault="00153416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</w:tcPr>
          <w:p w14:paraId="38A00436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14:paraId="6DCE56B1" w14:textId="77777777" w:rsidR="00153416" w:rsidRPr="00C0233C" w:rsidRDefault="00153416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9" w:type="pct"/>
          </w:tcPr>
          <w:p w14:paraId="1FE0C4A8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14:paraId="0CE51A5B" w14:textId="77777777" w:rsidR="00153416" w:rsidRPr="00C0233C" w:rsidRDefault="00153416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" w:type="pct"/>
          </w:tcPr>
          <w:p w14:paraId="4C30C6D0" w14:textId="77777777" w:rsidR="00153416" w:rsidRPr="00C0233C" w:rsidRDefault="00153416" w:rsidP="00814C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14:paraId="0647E46B" w14:textId="77777777" w:rsidR="00153416" w:rsidRPr="00C0233C" w:rsidRDefault="00153416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0F12A1F5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8DBF99C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</w:tcPr>
          <w:p w14:paraId="0A03CC10" w14:textId="77777777" w:rsidR="00153416" w:rsidRPr="00C0233C" w:rsidRDefault="00153416" w:rsidP="00814CA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14:paraId="4EB834FD" w14:textId="77777777" w:rsidR="00153416" w:rsidRPr="00C0233C" w:rsidRDefault="00153416" w:rsidP="004F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0BD5AA13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" w:type="pct"/>
          </w:tcPr>
          <w:p w14:paraId="1EEA5E6A" w14:textId="77777777" w:rsidR="00153416" w:rsidRPr="00C0233C" w:rsidRDefault="00153416" w:rsidP="004F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</w:tcPr>
          <w:p w14:paraId="2034D53D" w14:textId="77777777" w:rsidR="00153416" w:rsidRPr="00C0233C" w:rsidRDefault="00153416" w:rsidP="004F3E9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F3E92" w:rsidRPr="00C0233C" w14:paraId="09EC2250" w14:textId="77777777" w:rsidTr="008D0248">
        <w:trPr>
          <w:cantSplit/>
          <w:trHeight w:val="316"/>
          <w:jc w:val="center"/>
        </w:trPr>
        <w:tc>
          <w:tcPr>
            <w:tcW w:w="607" w:type="pct"/>
            <w:shd w:val="clear" w:color="auto" w:fill="auto"/>
          </w:tcPr>
          <w:p w14:paraId="3506A915" w14:textId="4EB4DC3B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บร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ษัท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ซีดีไอพี     </w:t>
            </w:r>
          </w:p>
          <w:p w14:paraId="257C2A52" w14:textId="4912567E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775FCA13" w14:textId="15B04303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5007"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="00005007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38" w:type="pct"/>
          </w:tcPr>
          <w:p w14:paraId="30D82454" w14:textId="2EB6DF1D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ส่วนงานฝึกอบรมและสัมมนาและส่วนงานให้คำปรึกษายื่อขอทุนวิจัย</w:t>
            </w:r>
            <w:r w:rsidR="00260D15"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0D15" w:rsidRPr="00C0233C">
              <w:rPr>
                <w:rFonts w:asciiTheme="majorBidi" w:hAnsiTheme="majorBidi"/>
                <w:sz w:val="30"/>
                <w:szCs w:val="30"/>
                <w:cs/>
              </w:rPr>
              <w:t>และจำหน่ายสินค้าผ่านเครื่องจำหน่ายสินค้าอัตโนมัติ</w:t>
            </w:r>
          </w:p>
        </w:tc>
        <w:tc>
          <w:tcPr>
            <w:tcW w:w="376" w:type="pct"/>
            <w:vAlign w:val="bottom"/>
          </w:tcPr>
          <w:p w14:paraId="6EF673DE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A634F2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F334A6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7263D0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730B65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DC89D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C8052E" w14:textId="0588E535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2" w:type="pct"/>
            <w:shd w:val="clear" w:color="auto" w:fill="auto"/>
            <w:vAlign w:val="bottom"/>
          </w:tcPr>
          <w:p w14:paraId="377BA787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9F08E8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9139AF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D623C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A0B92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DD0A1A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6BC96" w14:textId="5BDAC5A4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59" w:type="pct"/>
            <w:shd w:val="clear" w:color="auto" w:fill="auto"/>
          </w:tcPr>
          <w:p w14:paraId="520D9877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E9EDC21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EAD4FB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D2266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F7765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5E6C4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FFEB14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FC217" w14:textId="03A2C22D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59" w:type="pct"/>
          </w:tcPr>
          <w:p w14:paraId="5D75DFF8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  <w:vAlign w:val="bottom"/>
          </w:tcPr>
          <w:p w14:paraId="5D132008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C0C1BA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D4C8DA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A0339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D524E2" w14:textId="2D5F8B9E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1A0FB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8C5E85" w14:textId="409F6EEB" w:rsidR="004F3E92" w:rsidRPr="00C0233C" w:rsidRDefault="00070C47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58" w:type="pct"/>
            <w:vAlign w:val="bottom"/>
          </w:tcPr>
          <w:p w14:paraId="4E12F054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  <w:vAlign w:val="bottom"/>
          </w:tcPr>
          <w:p w14:paraId="562AB30B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23A3FC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D44807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45B19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94B59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AD8A5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57111D" w14:textId="774FBF72" w:rsidR="004F3E92" w:rsidRPr="00C0233C" w:rsidRDefault="00070C47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58" w:type="pct"/>
          </w:tcPr>
          <w:p w14:paraId="31383843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9" w:type="pct"/>
            <w:vAlign w:val="bottom"/>
          </w:tcPr>
          <w:p w14:paraId="10308EB8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DFDD38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777DBF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3FD5658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69EA8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81B57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D6453" w14:textId="1ED158CB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" w:type="pct"/>
            <w:vAlign w:val="bottom"/>
          </w:tcPr>
          <w:p w14:paraId="394E8EA2" w14:textId="77777777" w:rsidR="004F3E92" w:rsidRPr="00C0233C" w:rsidRDefault="004F3E92" w:rsidP="008D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" w:type="pct"/>
            <w:vAlign w:val="bottom"/>
          </w:tcPr>
          <w:p w14:paraId="1E2BD021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DC4E91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EE11BD7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7A53C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1BC7CA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554D84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5253B7" w14:textId="17CC869F" w:rsidR="004F3E92" w:rsidRPr="00C0233C" w:rsidRDefault="004F3E92" w:rsidP="008D0248">
            <w:pPr>
              <w:pStyle w:val="acctfourfigures"/>
              <w:tabs>
                <w:tab w:val="clear" w:pos="765"/>
                <w:tab w:val="left" w:pos="381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C6287FE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B08066C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AA6757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00E40D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5AFD66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E441F0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E1ACC9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EB2D56" w14:textId="3EC25FCA" w:rsidR="004F3E92" w:rsidRPr="00C0233C" w:rsidRDefault="004F3E92" w:rsidP="008D0248">
            <w:pPr>
              <w:pStyle w:val="acctfourfigures"/>
              <w:tabs>
                <w:tab w:val="clear" w:pos="765"/>
                <w:tab w:val="left" w:pos="409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236F664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1970C01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105337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54D44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50597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CD73D6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EABF7B" w14:textId="77777777" w:rsidR="00814CAA" w:rsidRPr="00C0233C" w:rsidRDefault="00814CAA" w:rsidP="008D0248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B46C9C" w14:textId="43A869AC" w:rsidR="004F3E92" w:rsidRPr="00C0233C" w:rsidRDefault="004F3E92" w:rsidP="008D0248">
            <w:pPr>
              <w:pStyle w:val="acctfourfigures"/>
              <w:tabs>
                <w:tab w:val="clear" w:pos="765"/>
                <w:tab w:val="left" w:pos="206"/>
                <w:tab w:val="left" w:pos="301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6B78C3D" w14:textId="77777777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  <w:vAlign w:val="bottom"/>
          </w:tcPr>
          <w:p w14:paraId="2B4F55AA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D961654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CBA955" w14:textId="77777777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6A27BF" w14:textId="77777777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968A6" w14:textId="77777777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8E6D7" w14:textId="77777777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324F7" w14:textId="650C1B4A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center" w:pos="36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" w:type="pct"/>
            <w:vAlign w:val="bottom"/>
          </w:tcPr>
          <w:p w14:paraId="790E08CB" w14:textId="77777777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  <w:vAlign w:val="bottom"/>
          </w:tcPr>
          <w:p w14:paraId="6A19B324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FA550D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CEF360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8B6427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1E6EBA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21622A" w14:textId="77777777" w:rsidR="004F3E92" w:rsidRPr="00C0233C" w:rsidRDefault="004F3E92" w:rsidP="008D02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523C9D" w14:textId="7C9DBFEA" w:rsidR="004F3E92" w:rsidRPr="00C0233C" w:rsidRDefault="004F3E92" w:rsidP="008D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E92" w:rsidRPr="00C0233C" w14:paraId="3712D7C3" w14:textId="77777777" w:rsidTr="00260D15">
        <w:trPr>
          <w:cantSplit/>
          <w:trHeight w:val="362"/>
          <w:jc w:val="center"/>
        </w:trPr>
        <w:tc>
          <w:tcPr>
            <w:tcW w:w="607" w:type="pct"/>
            <w:shd w:val="clear" w:color="auto" w:fill="auto"/>
          </w:tcPr>
          <w:p w14:paraId="6FFFA112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38" w:type="pct"/>
          </w:tcPr>
          <w:p w14:paraId="3CD3197D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</w:tcPr>
          <w:p w14:paraId="0985A442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pct"/>
            <w:shd w:val="clear" w:color="auto" w:fill="auto"/>
          </w:tcPr>
          <w:p w14:paraId="66FB3544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  <w:shd w:val="clear" w:color="auto" w:fill="auto"/>
          </w:tcPr>
          <w:p w14:paraId="4E3761DF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pct"/>
            <w:shd w:val="clear" w:color="auto" w:fill="auto"/>
          </w:tcPr>
          <w:p w14:paraId="3DB27EA1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" w:type="pct"/>
          </w:tcPr>
          <w:p w14:paraId="03B0BF6F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2EACA9BE" w14:textId="37C2217A" w:rsidR="004F3E92" w:rsidRPr="00C0233C" w:rsidRDefault="00070C47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37516A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2,500</w:t>
            </w:r>
          </w:p>
        </w:tc>
        <w:tc>
          <w:tcPr>
            <w:tcW w:w="58" w:type="pct"/>
          </w:tcPr>
          <w:p w14:paraId="30F89C24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4C8ADACF" w14:textId="494926D5" w:rsidR="004F3E92" w:rsidRPr="00C0233C" w:rsidRDefault="00070C47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37516A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2,500</w:t>
            </w:r>
          </w:p>
        </w:tc>
        <w:tc>
          <w:tcPr>
            <w:tcW w:w="58" w:type="pct"/>
          </w:tcPr>
          <w:p w14:paraId="05F906DA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3D888FE5" w14:textId="56C8FDC5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14:paraId="3B050E99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4C0DC538" w14:textId="0D972AEE" w:rsidR="004F3E92" w:rsidRPr="00C0233C" w:rsidRDefault="004F3E92" w:rsidP="00B7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8" w:type="pct"/>
          </w:tcPr>
          <w:p w14:paraId="4753D3AE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C87FC" w14:textId="4695BC99" w:rsidR="004F3E92" w:rsidRPr="00C0233C" w:rsidRDefault="004F3E92" w:rsidP="00B75374">
            <w:pPr>
              <w:pStyle w:val="acctfourfigures"/>
              <w:tabs>
                <w:tab w:val="clear" w:pos="765"/>
                <w:tab w:val="left" w:pos="409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E29BD38" w14:textId="77777777" w:rsidR="004F3E92" w:rsidRPr="00C0233C" w:rsidRDefault="004F3E92" w:rsidP="004F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CCBC2" w14:textId="77777777" w:rsidR="004F3E92" w:rsidRPr="00C0233C" w:rsidRDefault="004F3E92" w:rsidP="00B75374">
            <w:pPr>
              <w:pStyle w:val="acctfourfigures"/>
              <w:tabs>
                <w:tab w:val="clear" w:pos="765"/>
                <w:tab w:val="left" w:pos="206"/>
                <w:tab w:val="left" w:pos="301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58" w:type="pct"/>
          </w:tcPr>
          <w:p w14:paraId="0731B715" w14:textId="77777777" w:rsidR="004F3E92" w:rsidRPr="00C0233C" w:rsidRDefault="004F3E92" w:rsidP="004F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</w:tcPr>
          <w:p w14:paraId="19495FCC" w14:textId="03CED338" w:rsidR="004F3E92" w:rsidRPr="00C0233C" w:rsidRDefault="004F3E92" w:rsidP="00B75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  <w:tab w:val="center" w:pos="36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9" w:type="pct"/>
          </w:tcPr>
          <w:p w14:paraId="2EECCD4F" w14:textId="77777777" w:rsidR="004F3E92" w:rsidRPr="00C0233C" w:rsidRDefault="004F3E92" w:rsidP="004F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double" w:sz="4" w:space="0" w:color="auto"/>
            </w:tcBorders>
          </w:tcPr>
          <w:p w14:paraId="4D8D0C04" w14:textId="2E4ADCE5" w:rsidR="004F3E92" w:rsidRPr="00C0233C" w:rsidRDefault="004F3E92" w:rsidP="00B75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CC5DB4F" w14:textId="77777777" w:rsidR="00DF1889" w:rsidRPr="00C0233C" w:rsidRDefault="00DF1889" w:rsidP="00A31992">
      <w:pPr>
        <w:pStyle w:val="FSContent"/>
        <w:ind w:left="0"/>
        <w:rPr>
          <w:sz w:val="24"/>
          <w:szCs w:val="24"/>
          <w:lang w:val="en-US"/>
        </w:rPr>
      </w:pPr>
    </w:p>
    <w:p w14:paraId="5089D87A" w14:textId="77777777" w:rsidR="00BA26B1" w:rsidRPr="00C0233C" w:rsidRDefault="00BA26B1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  <w:sectPr w:rsidR="00BA26B1" w:rsidRPr="00C0233C" w:rsidSect="00ED5D97">
          <w:pgSz w:w="16834" w:h="11909" w:orient="landscape" w:code="9"/>
          <w:pgMar w:top="1151" w:right="578" w:bottom="1151" w:left="692" w:header="720" w:footer="720" w:gutter="0"/>
          <w:cols w:space="720"/>
          <w:docGrid w:linePitch="245"/>
        </w:sectPr>
      </w:pPr>
    </w:p>
    <w:p w14:paraId="1AB0C9EF" w14:textId="03D3CEB5" w:rsidR="00BE3159" w:rsidRPr="00C0233C" w:rsidRDefault="00BE3159" w:rsidP="00BE3159">
      <w:pPr>
        <w:pStyle w:val="FSContent"/>
        <w:rPr>
          <w:cs/>
          <w:lang w:val="en-US"/>
        </w:rPr>
      </w:pPr>
      <w:r w:rsidRPr="00C0233C">
        <w:rPr>
          <w:rFonts w:hint="cs"/>
          <w:cs/>
          <w:lang w:val="en-US"/>
        </w:rPr>
        <w:lastRenderedPageBreak/>
        <w:t xml:space="preserve">รายละเอียดการเพิ่มขึ้นของเงินลงทุนในบริษัทย่อยในระหว่างปีสิ้นสุดวันที่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 xml:space="preserve">ธันวาคม </w:t>
      </w:r>
      <w:r w:rsidRPr="00C0233C">
        <w:rPr>
          <w:lang w:val="en-US"/>
        </w:rPr>
        <w:t>256</w:t>
      </w:r>
      <w:r w:rsidR="00D96B48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 xml:space="preserve">และ </w:t>
      </w:r>
      <w:r w:rsidRPr="00C0233C">
        <w:rPr>
          <w:lang w:val="en-US"/>
        </w:rPr>
        <w:t>256</w:t>
      </w:r>
      <w:r w:rsidR="00D96B48" w:rsidRPr="00C0233C">
        <w:rPr>
          <w:lang w:val="en-US"/>
        </w:rPr>
        <w:t>6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>มีดังนี้</w:t>
      </w:r>
    </w:p>
    <w:p w14:paraId="0B3F99F0" w14:textId="77777777" w:rsidR="00BE3159" w:rsidRPr="00C0233C" w:rsidRDefault="00BE3159" w:rsidP="00BE3159">
      <w:pPr>
        <w:pStyle w:val="FSContent"/>
        <w:rPr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84"/>
        <w:gridCol w:w="1336"/>
      </w:tblGrid>
      <w:tr w:rsidR="00BE3159" w:rsidRPr="00C0233C" w14:paraId="54539F1E" w14:textId="77777777" w:rsidTr="00624A0B">
        <w:trPr>
          <w:trHeight w:val="290"/>
        </w:trPr>
        <w:tc>
          <w:tcPr>
            <w:tcW w:w="6120" w:type="dxa"/>
          </w:tcPr>
          <w:p w14:paraId="220143F0" w14:textId="77777777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2598070F" w14:textId="77777777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159" w:rsidRPr="00C0233C" w14:paraId="4C2D5CF8" w14:textId="77777777" w:rsidTr="00624A0B">
        <w:trPr>
          <w:trHeight w:val="344"/>
        </w:trPr>
        <w:tc>
          <w:tcPr>
            <w:tcW w:w="6120" w:type="dxa"/>
          </w:tcPr>
          <w:p w14:paraId="270C257B" w14:textId="77777777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1806A286" w14:textId="36DB326D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96B48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5195A30E" w14:textId="77777777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  <w:hideMark/>
          </w:tcPr>
          <w:p w14:paraId="749D28A6" w14:textId="7CCFF9B4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D96B48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E3159" w:rsidRPr="00C0233C" w14:paraId="7A3A00CE" w14:textId="77777777" w:rsidTr="00624A0B">
        <w:trPr>
          <w:trHeight w:val="344"/>
        </w:trPr>
        <w:tc>
          <w:tcPr>
            <w:tcW w:w="6120" w:type="dxa"/>
          </w:tcPr>
          <w:p w14:paraId="035468E5" w14:textId="77777777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5848C1A7" w14:textId="77777777" w:rsidR="00BE3159" w:rsidRPr="00C0233C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6B48" w:rsidRPr="00C0233C" w14:paraId="5305132D" w14:textId="77777777" w:rsidTr="00624A0B">
        <w:trPr>
          <w:trHeight w:val="344"/>
        </w:trPr>
        <w:tc>
          <w:tcPr>
            <w:tcW w:w="6120" w:type="dxa"/>
            <w:hideMark/>
          </w:tcPr>
          <w:p w14:paraId="06D48463" w14:textId="77777777" w:rsidR="00D96B48" w:rsidRPr="00C0233C" w:rsidRDefault="00D96B48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เกรซ วอเทอร์ เมด จำกัด</w:t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1E78203" w14:textId="3F67C2DB" w:rsidR="00D96B48" w:rsidRPr="00C0233C" w:rsidRDefault="00D96B48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33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97381D5" w14:textId="77777777" w:rsidR="00D96B48" w:rsidRPr="00C0233C" w:rsidRDefault="00D96B48" w:rsidP="00D96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6F48B2ED" w14:textId="0C5EA3EB" w:rsidR="00D96B48" w:rsidRPr="00C0233C" w:rsidRDefault="00D96B48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43,900</w:t>
            </w:r>
          </w:p>
        </w:tc>
      </w:tr>
      <w:tr w:rsidR="00D96B48" w:rsidRPr="00C0233C" w14:paraId="32877966" w14:textId="77777777" w:rsidTr="00624A0B">
        <w:trPr>
          <w:trHeight w:val="344"/>
        </w:trPr>
        <w:tc>
          <w:tcPr>
            <w:tcW w:w="6120" w:type="dxa"/>
          </w:tcPr>
          <w:p w14:paraId="04BD808A" w14:textId="77777777" w:rsidR="00D96B48" w:rsidRPr="00C0233C" w:rsidRDefault="00D96B48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ลงทุนใหม่ในบริษัท เจเอสพี ฟาร์มา โฮลดิ้ง จำกัด</w:t>
            </w:r>
          </w:p>
        </w:tc>
        <w:tc>
          <w:tcPr>
            <w:tcW w:w="1440" w:type="dxa"/>
          </w:tcPr>
          <w:p w14:paraId="74F8E3C7" w14:textId="0AAB2B3F" w:rsidR="00D96B48" w:rsidRPr="00C0233C" w:rsidRDefault="00D96B48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33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B474B99" w14:textId="77777777" w:rsidR="00D96B48" w:rsidRPr="00C0233C" w:rsidRDefault="00D96B48" w:rsidP="00D96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492BDB43" w14:textId="4C4678DD" w:rsidR="00D96B48" w:rsidRPr="00C0233C" w:rsidRDefault="00D96B48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199,999</w:t>
            </w:r>
          </w:p>
        </w:tc>
      </w:tr>
      <w:tr w:rsidR="00D96B48" w:rsidRPr="00C0233C" w14:paraId="0DC30FD4" w14:textId="77777777" w:rsidTr="00624A0B">
        <w:trPr>
          <w:trHeight w:val="355"/>
        </w:trPr>
        <w:tc>
          <w:tcPr>
            <w:tcW w:w="6120" w:type="dxa"/>
            <w:hideMark/>
          </w:tcPr>
          <w:p w14:paraId="124912A7" w14:textId="77777777" w:rsidR="00D96B48" w:rsidRPr="00C0233C" w:rsidRDefault="00D96B48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D46EB" w14:textId="63A6C1A3" w:rsidR="00D96B48" w:rsidRPr="00C0233C" w:rsidRDefault="00D96B48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3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766C54" w14:textId="77777777" w:rsidR="00D96B48" w:rsidRPr="00C0233C" w:rsidRDefault="00D96B48" w:rsidP="00D96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6ACE1" w14:textId="3EB1F69C" w:rsidR="00D96B48" w:rsidRPr="00C0233C" w:rsidRDefault="00D96B48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243,899</w:t>
            </w:r>
          </w:p>
        </w:tc>
      </w:tr>
    </w:tbl>
    <w:p w14:paraId="0F42F490" w14:textId="77777777" w:rsidR="00BE3159" w:rsidRPr="00C0233C" w:rsidRDefault="00BE3159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0"/>
          <w:szCs w:val="20"/>
        </w:rPr>
      </w:pPr>
    </w:p>
    <w:p w14:paraId="6AFAD182" w14:textId="04177B1B" w:rsidR="00D82716" w:rsidRPr="00C0233C" w:rsidRDefault="00D82716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การเพิ่มเงินลงทุนในระหว่างปีในบริษัทย่อยทางตรง</w:t>
      </w:r>
      <w:r w:rsidR="00F60AA0"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D52D438" w14:textId="77777777" w:rsidR="00F60AA0" w:rsidRPr="00C0233C" w:rsidRDefault="00F60AA0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0"/>
          <w:szCs w:val="20"/>
        </w:rPr>
      </w:pPr>
    </w:p>
    <w:p w14:paraId="1B132977" w14:textId="2AA8C78D" w:rsidR="008F3F3F" w:rsidRPr="00C0233C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 w:hint="cs"/>
          <w:b/>
          <w:bCs/>
          <w:sz w:val="30"/>
          <w:szCs w:val="30"/>
          <w:cs/>
        </w:rPr>
        <w:t xml:space="preserve">ปี </w:t>
      </w:r>
      <w:r w:rsidRPr="00C0233C">
        <w:rPr>
          <w:rFonts w:ascii="Angsana New" w:hAnsi="Angsana New"/>
          <w:b/>
          <w:bCs/>
          <w:sz w:val="30"/>
          <w:szCs w:val="30"/>
        </w:rPr>
        <w:t>2566</w:t>
      </w:r>
    </w:p>
    <w:p w14:paraId="008AF335" w14:textId="77777777" w:rsidR="008F3F3F" w:rsidRPr="00C0233C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0"/>
          <w:szCs w:val="20"/>
        </w:rPr>
      </w:pPr>
    </w:p>
    <w:p w14:paraId="2E139D5A" w14:textId="77777777" w:rsidR="008F3F3F" w:rsidRPr="00C0233C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>23</w:t>
      </w:r>
      <w:r w:rsidRPr="00C0233C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0233C">
        <w:rPr>
          <w:rFonts w:ascii="Angsana New" w:hAnsi="Angsana New"/>
          <w:sz w:val="30"/>
          <w:szCs w:val="30"/>
        </w:rPr>
        <w:t>2566</w:t>
      </w:r>
      <w:r w:rsidRPr="00C0233C">
        <w:rPr>
          <w:rFonts w:ascii="Angsana New" w:hAnsi="Angsana New"/>
          <w:sz w:val="30"/>
          <w:szCs w:val="30"/>
          <w:cs/>
        </w:rPr>
        <w:t xml:space="preserve"> บริษัทได้ลงทุนร้อยละ </w:t>
      </w:r>
      <w:r w:rsidRPr="00C0233C">
        <w:rPr>
          <w:rFonts w:ascii="Angsana New" w:hAnsi="Angsana New"/>
          <w:sz w:val="30"/>
          <w:szCs w:val="30"/>
        </w:rPr>
        <w:t>52.8</w:t>
      </w:r>
      <w:r w:rsidRPr="00C0233C">
        <w:rPr>
          <w:rFonts w:ascii="Angsana New" w:hAnsi="Angsana New"/>
          <w:sz w:val="30"/>
          <w:szCs w:val="30"/>
          <w:cs/>
        </w:rPr>
        <w:t xml:space="preserve"> ในบริษัท เกรซ วอเทอร์ เมด จำกัด ซึ่งเป็นบริษัทที่จัดตั้งขึ้นในประเทศไทย มีทุนจดทะเบียนและทุนที่ชำระแล้วเป็นจำนวน </w:t>
      </w:r>
      <w:r w:rsidRPr="00C0233C">
        <w:rPr>
          <w:rFonts w:ascii="Angsana New" w:hAnsi="Angsana New"/>
          <w:sz w:val="30"/>
          <w:szCs w:val="30"/>
        </w:rPr>
        <w:t>40.0</w:t>
      </w:r>
      <w:r w:rsidRPr="00C0233C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Pr="00C0233C">
        <w:rPr>
          <w:rFonts w:ascii="Angsana New" w:hAnsi="Angsana New"/>
          <w:sz w:val="30"/>
          <w:szCs w:val="30"/>
        </w:rPr>
        <w:t>40,000</w:t>
      </w:r>
      <w:r w:rsidRPr="00C0233C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C0233C">
        <w:rPr>
          <w:rFonts w:ascii="Angsana New" w:hAnsi="Angsana New"/>
          <w:sz w:val="30"/>
          <w:szCs w:val="30"/>
        </w:rPr>
        <w:t>1,000</w:t>
      </w:r>
      <w:r w:rsidRPr="00C0233C">
        <w:rPr>
          <w:rFonts w:ascii="Angsana New" w:hAnsi="Angsana New"/>
          <w:sz w:val="30"/>
          <w:szCs w:val="30"/>
          <w:cs/>
        </w:rPr>
        <w:t xml:space="preserve"> บาท)</w:t>
      </w:r>
    </w:p>
    <w:p w14:paraId="418862E9" w14:textId="77777777" w:rsidR="008F3F3F" w:rsidRPr="00C0233C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0"/>
          <w:szCs w:val="20"/>
        </w:rPr>
      </w:pPr>
    </w:p>
    <w:p w14:paraId="0F52FC73" w14:textId="5B43F1F8" w:rsidR="008F3F3F" w:rsidRPr="00C0233C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2 </w:t>
      </w:r>
      <w:r w:rsidRPr="00C0233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0233C">
        <w:rPr>
          <w:rFonts w:ascii="Angsana New" w:hAnsi="Angsana New"/>
          <w:sz w:val="30"/>
          <w:szCs w:val="30"/>
        </w:rPr>
        <w:t xml:space="preserve">2566 </w:t>
      </w:r>
      <w:r w:rsidRPr="00C0233C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คณะกรรมการของบริษัทมีมติอนุมัติให้จัดตั้งบริษัท เจเอสพี ฟาร์มา โฮลดิ้ง จำกัด เพื่อประกอบธุรกิจร่วมลงทุนในนิติบุคคลอื่น โดยมีทุนจดทะเบียนจำนวน </w:t>
      </w:r>
      <w:r w:rsidRPr="00C0233C">
        <w:rPr>
          <w:rFonts w:ascii="Angsana New" w:hAnsi="Angsana New"/>
          <w:sz w:val="30"/>
          <w:szCs w:val="30"/>
        </w:rPr>
        <w:t xml:space="preserve">200.0 </w:t>
      </w:r>
      <w:r w:rsidRPr="00C0233C">
        <w:rPr>
          <w:rFonts w:ascii="Angsana New" w:hAnsi="Angsana New"/>
          <w:sz w:val="30"/>
          <w:szCs w:val="30"/>
          <w:cs/>
        </w:rPr>
        <w:t xml:space="preserve">ล้านบาท (แบ่งออกเป็นหุ้นสามัญจำนวน </w:t>
      </w:r>
      <w:r w:rsidRPr="00C0233C">
        <w:rPr>
          <w:rFonts w:ascii="Angsana New" w:hAnsi="Angsana New"/>
          <w:sz w:val="30"/>
          <w:szCs w:val="30"/>
        </w:rPr>
        <w:t xml:space="preserve">2,000,000 </w:t>
      </w:r>
      <w:r w:rsidRPr="00C0233C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C0233C">
        <w:rPr>
          <w:rFonts w:ascii="Angsana New" w:hAnsi="Angsana New"/>
          <w:sz w:val="30"/>
          <w:szCs w:val="30"/>
        </w:rPr>
        <w:t xml:space="preserve">100 </w:t>
      </w:r>
      <w:r w:rsidRPr="00C0233C">
        <w:rPr>
          <w:rFonts w:ascii="Angsana New" w:hAnsi="Angsana New"/>
          <w:sz w:val="30"/>
          <w:szCs w:val="30"/>
          <w:cs/>
        </w:rPr>
        <w:t xml:space="preserve">บาท) และให้เรียกชำระค่าหุ้นในอัตราร้อยละ </w:t>
      </w:r>
      <w:r w:rsidRPr="00C0233C">
        <w:rPr>
          <w:rFonts w:ascii="Angsana New" w:hAnsi="Angsana New"/>
          <w:sz w:val="30"/>
          <w:szCs w:val="30"/>
        </w:rPr>
        <w:t xml:space="preserve">100 </w:t>
      </w:r>
      <w:r w:rsidRPr="00C0233C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C0233C">
        <w:rPr>
          <w:rFonts w:ascii="Angsana New" w:hAnsi="Angsana New"/>
          <w:sz w:val="30"/>
          <w:szCs w:val="30"/>
        </w:rPr>
        <w:t xml:space="preserve">200.0 </w:t>
      </w:r>
      <w:r w:rsidRPr="00C0233C">
        <w:rPr>
          <w:rFonts w:ascii="Angsana New" w:hAnsi="Angsana New"/>
          <w:sz w:val="30"/>
          <w:szCs w:val="30"/>
          <w:cs/>
        </w:rPr>
        <w:t xml:space="preserve">ล้านบาท บริษัทมีสัดส่วนเงินลงทุนในบริษัทย่อยดังกล่าวคิดเป็นอัตราร้อยละ </w:t>
      </w:r>
      <w:r w:rsidRPr="00C0233C">
        <w:rPr>
          <w:rFonts w:ascii="Angsana New" w:hAnsi="Angsana New"/>
          <w:sz w:val="30"/>
          <w:szCs w:val="30"/>
        </w:rPr>
        <w:t xml:space="preserve">99.99 </w:t>
      </w:r>
      <w:r w:rsidRPr="00C0233C">
        <w:rPr>
          <w:rFonts w:ascii="Angsana New" w:hAnsi="Angsana New"/>
          <w:sz w:val="30"/>
          <w:szCs w:val="30"/>
          <w:cs/>
        </w:rPr>
        <w:t xml:space="preserve">ของทุนที่ชำระแล้ว การดำเนินการจดทะเบียนกับกระทรวงพาณิชย์และชำระค่าหุ้นได้แล้วเสร็จเมื่อวันที่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18 </w:t>
      </w:r>
      <w:r w:rsidRPr="00C0233C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0233C">
        <w:rPr>
          <w:rFonts w:ascii="Angsana New" w:hAnsi="Angsana New"/>
          <w:sz w:val="30"/>
          <w:szCs w:val="30"/>
        </w:rPr>
        <w:t>2566</w:t>
      </w:r>
      <w:r w:rsidR="00D14724"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C0233C">
        <w:rPr>
          <w:rFonts w:ascii="Angsana New" w:hAnsi="Angsana New"/>
          <w:sz w:val="30"/>
          <w:szCs w:val="30"/>
        </w:rPr>
        <w:t xml:space="preserve">21 </w:t>
      </w:r>
      <w:r w:rsidRPr="00C0233C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0233C">
        <w:rPr>
          <w:rFonts w:ascii="Angsana New" w:hAnsi="Angsana New"/>
          <w:sz w:val="30"/>
          <w:szCs w:val="30"/>
        </w:rPr>
        <w:t xml:space="preserve">2566 </w:t>
      </w:r>
      <w:r w:rsidRPr="00C0233C">
        <w:rPr>
          <w:rFonts w:ascii="Angsana New" w:hAnsi="Angsana New"/>
          <w:sz w:val="30"/>
          <w:szCs w:val="30"/>
          <w:cs/>
        </w:rPr>
        <w:t>ตามลำดับ</w:t>
      </w:r>
    </w:p>
    <w:p w14:paraId="3DA092E6" w14:textId="77777777" w:rsidR="00BD0E69" w:rsidRPr="00C0233C" w:rsidRDefault="00BD0E69" w:rsidP="00BD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0"/>
          <w:szCs w:val="20"/>
        </w:rPr>
      </w:pPr>
    </w:p>
    <w:p w14:paraId="5EC70924" w14:textId="7FC93193" w:rsidR="00BD0E69" w:rsidRPr="00C0233C" w:rsidRDefault="00BD0E69" w:rsidP="00BD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C0233C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การพิจารณาการด้อยค่าของเงินลงทุนในบริษัทย่อย</w:t>
      </w:r>
    </w:p>
    <w:p w14:paraId="0086F4E8" w14:textId="77777777" w:rsidR="00BC742A" w:rsidRPr="00C0233C" w:rsidRDefault="00BC742A" w:rsidP="00BD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512A7981" w14:textId="04601037" w:rsidR="00BC742A" w:rsidRPr="00C0233C" w:rsidRDefault="00BC742A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/>
          <w:sz w:val="28"/>
          <w:szCs w:val="28"/>
        </w:rPr>
      </w:pPr>
      <w:r w:rsidRPr="00C0233C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C0233C">
        <w:rPr>
          <w:rFonts w:ascii="Angsana New" w:hAnsi="Angsana New"/>
          <w:sz w:val="30"/>
          <w:szCs w:val="30"/>
        </w:rPr>
        <w:t xml:space="preserve">31 </w:t>
      </w:r>
      <w:r w:rsidRPr="00C023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33C">
        <w:rPr>
          <w:rFonts w:ascii="Angsana New" w:hAnsi="Angsana New"/>
          <w:sz w:val="30"/>
          <w:szCs w:val="30"/>
        </w:rPr>
        <w:t>2567</w:t>
      </w:r>
      <w:r w:rsidRPr="00C0233C">
        <w:rPr>
          <w:rFonts w:ascii="Angsana New" w:hAnsi="Angsana New"/>
          <w:sz w:val="30"/>
          <w:szCs w:val="30"/>
          <w:cs/>
        </w:rPr>
        <w:t xml:space="preserve"> ผลการดำเนินงานที่เกิดขึ้นจริงของ</w:t>
      </w:r>
      <w:r w:rsidR="006E536C" w:rsidRPr="00C0233C">
        <w:rPr>
          <w:rFonts w:ascii="Angsana New" w:hAnsi="Angsana New"/>
          <w:sz w:val="30"/>
          <w:szCs w:val="30"/>
          <w:cs/>
        </w:rPr>
        <w:t>บริษัท</w:t>
      </w:r>
      <w:r w:rsidR="001B2183" w:rsidRPr="00C0233C">
        <w:rPr>
          <w:rFonts w:ascii="Angsana New" w:hAnsi="Angsana New" w:hint="cs"/>
          <w:sz w:val="30"/>
          <w:szCs w:val="30"/>
          <w:cs/>
        </w:rPr>
        <w:t>ย่อยทางอ้อม</w:t>
      </w:r>
      <w:r w:rsidR="00104AB4" w:rsidRPr="00C0233C">
        <w:rPr>
          <w:rFonts w:ascii="Angsana New" w:hAnsi="Angsana New" w:hint="cs"/>
          <w:sz w:val="30"/>
          <w:szCs w:val="30"/>
          <w:cs/>
        </w:rPr>
        <w:t>แห่งหนึ่ง</w:t>
      </w:r>
      <w:r w:rsidR="00C85622" w:rsidRPr="00C0233C">
        <w:rPr>
          <w:rFonts w:ascii="Angsana New" w:hAnsi="Angsana New"/>
          <w:sz w:val="30"/>
          <w:szCs w:val="30"/>
        </w:rPr>
        <w:t xml:space="preserve">              </w:t>
      </w:r>
      <w:r w:rsidR="001B2183" w:rsidRPr="00C0233C">
        <w:rPr>
          <w:rFonts w:ascii="Angsana New" w:hAnsi="Angsana New" w:hint="cs"/>
          <w:sz w:val="30"/>
          <w:szCs w:val="30"/>
          <w:cs/>
        </w:rPr>
        <w:t>ของบริษัท</w:t>
      </w:r>
      <w:r w:rsidRPr="00C0233C">
        <w:rPr>
          <w:rFonts w:ascii="Angsana New" w:hAnsi="Angsana New"/>
          <w:sz w:val="30"/>
          <w:szCs w:val="30"/>
          <w:cs/>
        </w:rPr>
        <w:t xml:space="preserve">ต่ำกว่าผลประกอบการที่ผู้บริหารคาดหวัง ผู้บริหารเชื่อว่ามีข้อบ่งชี้เรื่องการด้อยค่า </w:t>
      </w:r>
      <w:r w:rsidRPr="00C0233C">
        <w:rPr>
          <w:rFonts w:ascii="Angsana New" w:hAnsi="Angsana New" w:hint="cs"/>
          <w:sz w:val="30"/>
          <w:szCs w:val="30"/>
          <w:cs/>
        </w:rPr>
        <w:t>จึง</w:t>
      </w:r>
      <w:r w:rsidR="00BD0E69" w:rsidRPr="00C0233C">
        <w:rPr>
          <w:rFonts w:ascii="Angsana New" w:hAnsi="Angsana New"/>
          <w:sz w:val="30"/>
          <w:szCs w:val="30"/>
          <w:cs/>
        </w:rPr>
        <w:t>ได้มีการทดสอบการด้อยค่าของมูลค่าตามบัญชีของเงินลงทุนในบริษัทย่อย</w:t>
      </w:r>
      <w:r w:rsidR="005843F5" w:rsidRPr="00C0233C">
        <w:rPr>
          <w:rFonts w:ascii="Angsana New" w:hAnsi="Angsana New" w:hint="cs"/>
          <w:sz w:val="30"/>
          <w:szCs w:val="30"/>
          <w:cs/>
        </w:rPr>
        <w:t>ทางอ้อม</w:t>
      </w:r>
      <w:r w:rsidRPr="00C0233C">
        <w:rPr>
          <w:rFonts w:ascii="Angsana New" w:hAnsi="Angsana New" w:hint="cs"/>
          <w:sz w:val="30"/>
          <w:szCs w:val="30"/>
          <w:cs/>
        </w:rPr>
        <w:t>ดังกล่าว</w:t>
      </w:r>
      <w:r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โดยการแต่งตั้งผู้ประเมินราคาอิสระในการกำหนด</w:t>
      </w:r>
      <w:r w:rsidRPr="00C0233C">
        <w:rPr>
          <w:rFonts w:ascii="Angsana New" w:hAnsi="Angsana New"/>
          <w:sz w:val="30"/>
          <w:szCs w:val="30"/>
          <w:cs/>
        </w:rPr>
        <w:t>มูลค่าที่คาดว่าจะได้รับคืนพิจารณาจากมูลค่าจากการใช้</w:t>
      </w:r>
      <w:r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  <w:r w:rsidR="0035566A" w:rsidRPr="00C0233C">
        <w:rPr>
          <w:rFonts w:ascii="Angsana New" w:hAnsi="Angsana New"/>
          <w:sz w:val="30"/>
          <w:szCs w:val="30"/>
        </w:rPr>
        <w:t xml:space="preserve"> </w:t>
      </w:r>
    </w:p>
    <w:p w14:paraId="155BC31C" w14:textId="0941DD47" w:rsidR="0035566A" w:rsidRPr="00C0233C" w:rsidRDefault="00BC742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="Angsana New" w:hAnsi="Angsana New"/>
          <w:sz w:val="30"/>
          <w:szCs w:val="30"/>
        </w:rPr>
        <w:br w:type="page"/>
      </w:r>
      <w:r w:rsidR="0035566A" w:rsidRPr="00C0233C">
        <w:rPr>
          <w:rFonts w:asciiTheme="majorBidi" w:hAnsiTheme="majorBidi"/>
          <w:sz w:val="30"/>
          <w:szCs w:val="30"/>
          <w:cs/>
        </w:rPr>
        <w:lastRenderedPageBreak/>
        <w:t>มูล</w:t>
      </w:r>
      <w:r w:rsidR="0035566A" w:rsidRPr="00C0233C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ค่าที่คาดว่าจะได้รับคืนของ</w:t>
      </w:r>
      <w:r w:rsidR="0035566A" w:rsidRPr="00C0233C">
        <w:rPr>
          <w:rFonts w:ascii="Angsana New" w:hAnsi="Angsana New"/>
          <w:sz w:val="30"/>
          <w:szCs w:val="30"/>
          <w:cs/>
        </w:rPr>
        <w:t>บริษัทย่อยทางอ้อมดังกล่าว</w:t>
      </w:r>
      <w:r w:rsidR="0035566A" w:rsidRPr="00C0233C">
        <w:rPr>
          <w:rFonts w:asciiTheme="majorBidi" w:hAnsiTheme="majorBidi" w:cstheme="majorBidi"/>
          <w:sz w:val="30"/>
          <w:szCs w:val="30"/>
          <w:cs/>
        </w:rPr>
        <w:t>จากมูลค่าจากการใช้ โดยการประมาณการคิดลดกระแส</w:t>
      </w:r>
      <w:r w:rsidR="0035566A" w:rsidRPr="00C0233C">
        <w:rPr>
          <w:rFonts w:asciiTheme="majorBidi" w:hAnsiTheme="majorBidi" w:cstheme="majorBidi"/>
          <w:sz w:val="30"/>
          <w:szCs w:val="30"/>
          <w:cs/>
        </w:rPr>
        <w:br/>
        <w:t xml:space="preserve">เงินสด การวัดมูลค่ายุติธรรมจัดประเภทเป็นมูลค่ายุติธรรมระดับ </w:t>
      </w:r>
      <w:r w:rsidR="0035566A" w:rsidRPr="00C0233C">
        <w:rPr>
          <w:rFonts w:asciiTheme="majorBidi" w:hAnsiTheme="majorBidi" w:cstheme="majorBidi"/>
          <w:sz w:val="30"/>
          <w:szCs w:val="30"/>
        </w:rPr>
        <w:t>3</w:t>
      </w:r>
    </w:p>
    <w:p w14:paraId="7C58D6DF" w14:textId="7777777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73810B6" w14:textId="7777777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ข้อสมมติฐานที่ใช้ในการประมาณมูลค่าจากการใช้แสดงในตารางต่อไปนี้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3CE5FEF1" w14:textId="7777777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93"/>
        <w:gridCol w:w="1606"/>
        <w:gridCol w:w="1608"/>
      </w:tblGrid>
      <w:tr w:rsidR="0035566A" w:rsidRPr="00C0233C" w14:paraId="7DAD5AB7" w14:textId="77777777" w:rsidTr="008A2E70">
        <w:trPr>
          <w:trHeight w:val="330"/>
          <w:tblHeader/>
        </w:trPr>
        <w:tc>
          <w:tcPr>
            <w:tcW w:w="5893" w:type="dxa"/>
          </w:tcPr>
          <w:p w14:paraId="5E7241E2" w14:textId="77777777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60566F3D" w14:textId="77777777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08" w:type="dxa"/>
          </w:tcPr>
          <w:p w14:paraId="6EF665D4" w14:textId="77777777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5566A" w:rsidRPr="00C0233C" w14:paraId="24B0303A" w14:textId="77777777" w:rsidTr="008A2E70">
        <w:trPr>
          <w:trHeight w:val="330"/>
        </w:trPr>
        <w:tc>
          <w:tcPr>
            <w:tcW w:w="5893" w:type="dxa"/>
            <w:shd w:val="clear" w:color="auto" w:fill="auto"/>
          </w:tcPr>
          <w:p w14:paraId="7E7E237A" w14:textId="77777777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</w:tcPr>
          <w:p w14:paraId="4823E90B" w14:textId="77777777" w:rsidR="0035566A" w:rsidRPr="00C0233C" w:rsidRDefault="0035566A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35566A" w:rsidRPr="00C0233C" w14:paraId="78345B7E" w14:textId="77777777" w:rsidTr="008A2E70">
        <w:trPr>
          <w:trHeight w:val="330"/>
        </w:trPr>
        <w:tc>
          <w:tcPr>
            <w:tcW w:w="5893" w:type="dxa"/>
            <w:shd w:val="clear" w:color="auto" w:fill="auto"/>
          </w:tcPr>
          <w:p w14:paraId="1636E3C2" w14:textId="7C37021A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อัตราคิดล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606" w:type="dxa"/>
            <w:vAlign w:val="bottom"/>
          </w:tcPr>
          <w:p w14:paraId="52CC5647" w14:textId="1AD5E6ED" w:rsidR="0035566A" w:rsidRPr="00C0233C" w:rsidRDefault="003F14A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7.45</w:t>
            </w:r>
          </w:p>
        </w:tc>
        <w:tc>
          <w:tcPr>
            <w:tcW w:w="1608" w:type="dxa"/>
            <w:vAlign w:val="bottom"/>
          </w:tcPr>
          <w:p w14:paraId="0416C29B" w14:textId="35B73400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66A" w:rsidRPr="00C0233C" w14:paraId="2C01C410" w14:textId="77777777" w:rsidTr="008A2E70">
        <w:trPr>
          <w:trHeight w:val="330"/>
        </w:trPr>
        <w:tc>
          <w:tcPr>
            <w:tcW w:w="5893" w:type="dxa"/>
            <w:shd w:val="clear" w:color="auto" w:fill="auto"/>
          </w:tcPr>
          <w:p w14:paraId="0BA6F0E8" w14:textId="77777777" w:rsidR="0035566A" w:rsidRPr="00C0233C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06" w:type="dxa"/>
            <w:vAlign w:val="bottom"/>
          </w:tcPr>
          <w:p w14:paraId="1E7498C6" w14:textId="1889632F" w:rsidR="0035566A" w:rsidRPr="00C0233C" w:rsidRDefault="003F14A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1.12</w:t>
            </w:r>
          </w:p>
        </w:tc>
        <w:tc>
          <w:tcPr>
            <w:tcW w:w="1608" w:type="dxa"/>
            <w:vAlign w:val="bottom"/>
          </w:tcPr>
          <w:p w14:paraId="7A15A903" w14:textId="6570EDC6" w:rsidR="0035566A" w:rsidRPr="00C0233C" w:rsidRDefault="0035566A" w:rsidP="00355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ACB69E9" w14:textId="7777777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AAF027" w14:textId="351D931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C0233C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Pr="00C0233C">
        <w:rPr>
          <w:rFonts w:asciiTheme="majorBidi" w:hAnsiTheme="majorBidi" w:cstheme="majorBidi"/>
          <w:sz w:val="30"/>
          <w:szCs w:val="30"/>
          <w:cs/>
        </w:rPr>
        <w:br w:type="textWrapping" w:clear="all"/>
        <w:t>ธุรกิจ และความสามารถในการก่อหนี้สินที่ร้อยละ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EB2955" w:rsidRPr="00C0233C">
        <w:rPr>
          <w:rFonts w:asciiTheme="majorBidi" w:hAnsiTheme="majorBidi" w:cstheme="majorBidi"/>
          <w:sz w:val="30"/>
          <w:szCs w:val="30"/>
        </w:rPr>
        <w:t>7.8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2566 : </w:t>
      </w:r>
      <w:r w:rsidR="006E536C"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874BFF" w:rsidRPr="00C0233C">
        <w:rPr>
          <w:rFonts w:asciiTheme="majorBidi" w:hAnsiTheme="majorBidi" w:cstheme="majorBidi"/>
          <w:sz w:val="30"/>
          <w:szCs w:val="30"/>
        </w:rPr>
        <w:t>8.2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2566 :</w:t>
      </w:r>
      <w:r w:rsidR="006E536C"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F096F" w14:textId="77777777" w:rsidR="006E536C" w:rsidRPr="00C0233C" w:rsidRDefault="006E536C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51AB" w14:textId="47533942" w:rsidR="006E536C" w:rsidRPr="00C0233C" w:rsidRDefault="006E536C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0233C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ของผู้ประเมินราคาอิสระต่ำกว่ามูลค่าสุทธิทางบัญชี ดังนั้นบริษัทจึงบันทึกผลขาดทุนจากการด้อยค่าเป็นจำนวนเงิน </w:t>
      </w:r>
      <w:r w:rsidRPr="00C0233C">
        <w:rPr>
          <w:rFonts w:asciiTheme="majorBidi" w:hAnsiTheme="majorBidi" w:cstheme="majorBidi"/>
          <w:sz w:val="30"/>
          <w:szCs w:val="30"/>
        </w:rPr>
        <w:t xml:space="preserve">155.0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0233C">
        <w:rPr>
          <w:rFonts w:asciiTheme="majorBidi" w:hAnsiTheme="majorBidi"/>
          <w:sz w:val="30"/>
          <w:szCs w:val="30"/>
          <w:cs/>
        </w:rPr>
        <w:t>ในงบกำไรขาดทุน</w:t>
      </w:r>
      <w:r w:rsidR="00092A28" w:rsidRPr="00C0233C">
        <w:rPr>
          <w:rFonts w:asciiTheme="majorBidi" w:hAnsiTheme="majorBidi" w:hint="cs"/>
          <w:sz w:val="30"/>
          <w:szCs w:val="30"/>
          <w:cs/>
        </w:rPr>
        <w:t>เบ็ดเสร็จ</w:t>
      </w:r>
      <w:r w:rsidRPr="00C0233C">
        <w:rPr>
          <w:rFonts w:asciiTheme="majorBidi" w:hAnsiTheme="majorBidi"/>
          <w:sz w:val="30"/>
          <w:szCs w:val="30"/>
          <w:cs/>
        </w:rPr>
        <w:t>เฉพาะกิจการสำหรับปีสิ้นสุดวันที่</w:t>
      </w:r>
      <w:r w:rsidR="00092A28" w:rsidRPr="00C0233C">
        <w:rPr>
          <w:rFonts w:asciiTheme="majorBidi" w:hAnsiTheme="majorBidi"/>
          <w:sz w:val="30"/>
          <w:szCs w:val="30"/>
        </w:rPr>
        <w:t xml:space="preserve"> </w:t>
      </w:r>
      <w:r w:rsidR="0006510E" w:rsidRPr="00C0233C">
        <w:rPr>
          <w:rFonts w:asciiTheme="majorBidi" w:hAnsiTheme="majorBidi"/>
          <w:sz w:val="30"/>
          <w:szCs w:val="30"/>
        </w:rPr>
        <w:br/>
      </w:r>
      <w:r w:rsidR="00DC6CF3" w:rsidRPr="00C0233C">
        <w:rPr>
          <w:rFonts w:asciiTheme="majorBidi" w:hAnsiTheme="majorBidi"/>
          <w:sz w:val="30"/>
          <w:szCs w:val="30"/>
        </w:rPr>
        <w:t>31</w:t>
      </w:r>
      <w:r w:rsidRPr="00C0233C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="00092A28" w:rsidRPr="00C0233C">
        <w:rPr>
          <w:rFonts w:asciiTheme="majorBidi" w:hAnsiTheme="majorBidi"/>
          <w:sz w:val="30"/>
          <w:szCs w:val="30"/>
        </w:rPr>
        <w:t xml:space="preserve"> 2567</w:t>
      </w:r>
    </w:p>
    <w:p w14:paraId="60CBE035" w14:textId="7777777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653B82" w14:textId="77777777" w:rsidR="0035566A" w:rsidRPr="00C0233C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C0233C">
        <w:rPr>
          <w:rFonts w:asciiTheme="majorBidi" w:hAnsiTheme="majorBidi" w:cstheme="majorBidi"/>
          <w:spacing w:val="-3"/>
          <w:sz w:val="30"/>
          <w:szCs w:val="30"/>
          <w:cs/>
        </w:rPr>
        <w:t>ประมาณการกระแสเงินสดเป็นการประมาณการสำหรับ</w:t>
      </w:r>
      <w:r w:rsidRPr="00C0233C">
        <w:rPr>
          <w:rFonts w:asciiTheme="majorBidi" w:hAnsiTheme="majorBidi" w:cstheme="majorBidi"/>
          <w:spacing w:val="-3"/>
          <w:sz w:val="30"/>
          <w:szCs w:val="30"/>
        </w:rPr>
        <w:t xml:space="preserve"> 5 </w:t>
      </w:r>
      <w:r w:rsidRPr="00C0233C">
        <w:rPr>
          <w:rFonts w:asciiTheme="majorBidi" w:hAnsiTheme="majorBidi" w:cstheme="majorBidi"/>
          <w:spacing w:val="-3"/>
          <w:sz w:val="30"/>
          <w:szCs w:val="30"/>
          <w:cs/>
        </w:rPr>
        <w:t>ปีข้างหน้าและอัตราการเติบโตหลังจากนั้น</w:t>
      </w:r>
      <w:r w:rsidRPr="00C0233C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pacing w:val="-3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ที่สอดคล้องกับข้อสมมติที่ว่าผู้ร่วมตลาดจะสามารถทำได้</w:t>
      </w:r>
    </w:p>
    <w:p w14:paraId="3868AD07" w14:textId="6EA46979" w:rsidR="00885F08" w:rsidRPr="00C0233C" w:rsidRDefault="00885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</w:rPr>
        <w:br w:type="page"/>
      </w:r>
    </w:p>
    <w:p w14:paraId="7F3E43E7" w14:textId="77777777" w:rsidR="001D49B8" w:rsidRPr="00C0233C" w:rsidRDefault="001D49B8" w:rsidP="00AF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Pr="00C0233C">
        <w:rPr>
          <w:rFonts w:ascii="Angsana New" w:hAnsi="Angsana New"/>
          <w:b/>
          <w:bCs/>
          <w:sz w:val="30"/>
          <w:szCs w:val="30"/>
        </w:rPr>
        <w:tab/>
      </w:r>
      <w:r w:rsidRPr="00C0233C">
        <w:rPr>
          <w:rFonts w:ascii="Angsana New" w:hAnsi="Angsana New"/>
          <w:b/>
          <w:bCs/>
          <w:sz w:val="30"/>
          <w:szCs w:val="30"/>
        </w:rPr>
        <w:tab/>
      </w:r>
      <w:r w:rsidRPr="00C0233C">
        <w:rPr>
          <w:rFonts w:ascii="Angsana New" w:hAnsi="Angsana New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21B81F2D" w14:textId="77777777" w:rsidR="001D49B8" w:rsidRPr="00C0233C" w:rsidRDefault="001D49B8" w:rsidP="001D4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009F91B" w14:textId="108AC372" w:rsidR="001D49B8" w:rsidRPr="00C0233C" w:rsidRDefault="001D49B8" w:rsidP="001D4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678A356" w14:textId="1C59BAE5" w:rsidR="001D49B8" w:rsidRPr="00C0233C" w:rsidRDefault="001D4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0"/>
        <w:gridCol w:w="1008"/>
        <w:gridCol w:w="180"/>
        <w:gridCol w:w="1008"/>
        <w:gridCol w:w="180"/>
        <w:gridCol w:w="1008"/>
      </w:tblGrid>
      <w:tr w:rsidR="001D49B8" w:rsidRPr="00C0233C" w14:paraId="31AF2142" w14:textId="77777777" w:rsidTr="008A2E7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67640511" w14:textId="77777777" w:rsidR="001D49B8" w:rsidRPr="00C0233C" w:rsidRDefault="001D49B8" w:rsidP="008A2E70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03234136" w14:textId="2BDA1F3E" w:rsidR="001D49B8" w:rsidRPr="00C0233C" w:rsidRDefault="00BD0E69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 ซีดีไอพี (ประเทศไทย) จำกัด (มหาชน)</w:t>
            </w:r>
          </w:p>
        </w:tc>
        <w:tc>
          <w:tcPr>
            <w:tcW w:w="180" w:type="dxa"/>
          </w:tcPr>
          <w:p w14:paraId="7A895489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017CF427" w14:textId="184150E5" w:rsidR="001D49B8" w:rsidRPr="00C0233C" w:rsidDel="004448B6" w:rsidRDefault="00BD0E69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 เกรซ วอเทอร์ เมด จำกัด และบริษัทย่อย</w:t>
            </w:r>
          </w:p>
        </w:tc>
      </w:tr>
      <w:tr w:rsidR="001D49B8" w:rsidRPr="00C0233C" w14:paraId="32A34335" w14:textId="77777777" w:rsidTr="008A2E7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269BB772" w14:textId="3C2926FF" w:rsidR="001D49B8" w:rsidRPr="00C0233C" w:rsidRDefault="001D49B8" w:rsidP="008A2E70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D966EB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Pr="00C0233C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54E270B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23C8EBD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Pr="00C0233C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83CB5E9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C1B8FE7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Pr="00C0233C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86C45BF" w14:textId="77777777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CBC660A" w14:textId="77777777" w:rsidR="001D49B8" w:rsidRPr="00C0233C" w:rsidDel="004448B6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Pr="00C0233C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1D49B8" w:rsidRPr="00C0233C" w14:paraId="34A826D3" w14:textId="77777777" w:rsidTr="008A2E7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3C561D39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4EABECCC" w14:textId="20E0582B" w:rsidR="001D49B8" w:rsidRPr="00C0233C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0E69" w:rsidRPr="00C0233C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33C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D49B8" w:rsidRPr="00C0233C" w14:paraId="6AC22332" w14:textId="77777777" w:rsidTr="008A2E70">
        <w:trPr>
          <w:cantSplit/>
          <w:trHeight w:val="20"/>
        </w:trPr>
        <w:tc>
          <w:tcPr>
            <w:tcW w:w="4590" w:type="dxa"/>
            <w:vAlign w:val="bottom"/>
          </w:tcPr>
          <w:p w14:paraId="31E648E4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6A871D4E" w14:textId="45368B4B" w:rsidR="001D49B8" w:rsidRPr="00C0233C" w:rsidRDefault="00BD0E69" w:rsidP="00D21A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F40C13" w:rsidRPr="00C0233C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180" w:type="dxa"/>
            <w:vAlign w:val="bottom"/>
          </w:tcPr>
          <w:p w14:paraId="5C7C284E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223128D" w14:textId="57679EC4" w:rsidR="001D49B8" w:rsidRPr="00C0233C" w:rsidRDefault="00BD0E69" w:rsidP="00D21A4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F40C13" w:rsidRPr="00C0233C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180" w:type="dxa"/>
          </w:tcPr>
          <w:p w14:paraId="368B7960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FBC1CA9" w14:textId="6EBE77CB" w:rsidR="001D49B8" w:rsidRPr="00C0233C" w:rsidRDefault="00BD0E69" w:rsidP="00D21A4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47.2</w:t>
            </w:r>
          </w:p>
        </w:tc>
        <w:tc>
          <w:tcPr>
            <w:tcW w:w="180" w:type="dxa"/>
            <w:vAlign w:val="bottom"/>
          </w:tcPr>
          <w:p w14:paraId="0EA44F7F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8A7548" w14:textId="754F4BC0" w:rsidR="001D49B8" w:rsidRPr="00C0233C" w:rsidRDefault="00BD0E69" w:rsidP="00D21A4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47.2</w:t>
            </w:r>
          </w:p>
        </w:tc>
      </w:tr>
      <w:tr w:rsidR="001D49B8" w:rsidRPr="00C0233C" w14:paraId="557BA1C7" w14:textId="77777777" w:rsidTr="008A2E70">
        <w:trPr>
          <w:cantSplit/>
          <w:trHeight w:val="20"/>
        </w:trPr>
        <w:tc>
          <w:tcPr>
            <w:tcW w:w="4590" w:type="dxa"/>
          </w:tcPr>
          <w:p w14:paraId="34CD1F6A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3C3AEEB7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E4A7B7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E02EB06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FF3353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960D171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4FB12B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64CA5A5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1D49B8" w:rsidRPr="00C0233C" w14:paraId="1CC54298" w14:textId="77777777" w:rsidTr="008A2E70">
        <w:trPr>
          <w:cantSplit/>
          <w:trHeight w:val="20"/>
        </w:trPr>
        <w:tc>
          <w:tcPr>
            <w:tcW w:w="4590" w:type="dxa"/>
          </w:tcPr>
          <w:p w14:paraId="02FA2C48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52818997" w14:textId="6C9F7481" w:rsidR="001D49B8" w:rsidRPr="00C0233C" w:rsidRDefault="00863204" w:rsidP="00AD5E68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18,300</w:t>
            </w:r>
          </w:p>
        </w:tc>
        <w:tc>
          <w:tcPr>
            <w:tcW w:w="180" w:type="dxa"/>
          </w:tcPr>
          <w:p w14:paraId="4E8851FB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EBDD8C8" w14:textId="2569556C" w:rsidR="001D49B8" w:rsidRPr="00C0233C" w:rsidRDefault="005C6F9D" w:rsidP="00F40C13">
            <w:pPr>
              <w:pStyle w:val="acctmergecolhdg"/>
              <w:tabs>
                <w:tab w:val="left" w:pos="795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7,516</w:t>
            </w:r>
          </w:p>
        </w:tc>
        <w:tc>
          <w:tcPr>
            <w:tcW w:w="180" w:type="dxa"/>
          </w:tcPr>
          <w:p w14:paraId="34325F40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7CF7FD" w14:textId="6EE55402" w:rsidR="001D49B8" w:rsidRPr="00C0233C" w:rsidRDefault="0097243B" w:rsidP="00F40C13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64,239</w:t>
            </w:r>
          </w:p>
        </w:tc>
        <w:tc>
          <w:tcPr>
            <w:tcW w:w="180" w:type="dxa"/>
          </w:tcPr>
          <w:p w14:paraId="5442614D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9BB040" w14:textId="6FA13C43" w:rsidR="001D49B8" w:rsidRPr="00C0233C" w:rsidRDefault="00D74F32" w:rsidP="00D21A4D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Cs/>
                <w:sz w:val="30"/>
                <w:szCs w:val="30"/>
              </w:rPr>
              <w:t>46,704</w:t>
            </w:r>
          </w:p>
        </w:tc>
      </w:tr>
      <w:tr w:rsidR="001D49B8" w:rsidRPr="00C0233C" w14:paraId="05F22F4A" w14:textId="77777777" w:rsidTr="008A2E70">
        <w:trPr>
          <w:cantSplit/>
          <w:trHeight w:val="20"/>
        </w:trPr>
        <w:tc>
          <w:tcPr>
            <w:tcW w:w="4590" w:type="dxa"/>
          </w:tcPr>
          <w:p w14:paraId="569895A9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36B2696F" w14:textId="04038BEF" w:rsidR="001D49B8" w:rsidRPr="00C0233C" w:rsidRDefault="00F547E9" w:rsidP="00AD5E68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81,272</w:t>
            </w:r>
          </w:p>
        </w:tc>
        <w:tc>
          <w:tcPr>
            <w:tcW w:w="180" w:type="dxa"/>
          </w:tcPr>
          <w:p w14:paraId="75839685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326C4B" w14:textId="1A40FD9B" w:rsidR="001D49B8" w:rsidRPr="00C0233C" w:rsidRDefault="005C6F9D" w:rsidP="00F40C13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161,268</w:t>
            </w:r>
          </w:p>
        </w:tc>
        <w:tc>
          <w:tcPr>
            <w:tcW w:w="180" w:type="dxa"/>
          </w:tcPr>
          <w:p w14:paraId="2D715C61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0F1B4A0" w14:textId="4DCF7921" w:rsidR="001D49B8" w:rsidRPr="00C0233C" w:rsidRDefault="00D74F32" w:rsidP="00F40C13">
            <w:pPr>
              <w:pStyle w:val="acctmergecolhdg"/>
              <w:tabs>
                <w:tab w:val="left" w:pos="795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75,209</w:t>
            </w:r>
          </w:p>
        </w:tc>
        <w:tc>
          <w:tcPr>
            <w:tcW w:w="180" w:type="dxa"/>
          </w:tcPr>
          <w:p w14:paraId="03AB5198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E65E43F" w14:textId="5A134CF3" w:rsidR="001D49B8" w:rsidRPr="00C0233C" w:rsidRDefault="00CC026F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71</w:t>
            </w:r>
            <w:r w:rsidR="00524EDB"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,962</w:t>
            </w:r>
          </w:p>
        </w:tc>
      </w:tr>
      <w:tr w:rsidR="001D49B8" w:rsidRPr="00C0233C" w14:paraId="04BC1AF2" w14:textId="77777777" w:rsidTr="008A2E70">
        <w:trPr>
          <w:cantSplit/>
          <w:trHeight w:val="20"/>
        </w:trPr>
        <w:tc>
          <w:tcPr>
            <w:tcW w:w="4590" w:type="dxa"/>
          </w:tcPr>
          <w:p w14:paraId="370CDAA9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032D68C1" w14:textId="202637D1" w:rsidR="001D49B8" w:rsidRPr="00C0233C" w:rsidRDefault="00E262E4" w:rsidP="00AD5E68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(78,997)</w:t>
            </w:r>
          </w:p>
        </w:tc>
        <w:tc>
          <w:tcPr>
            <w:tcW w:w="180" w:type="dxa"/>
          </w:tcPr>
          <w:p w14:paraId="0018620C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76271A" w14:textId="0D064071" w:rsidR="001D49B8" w:rsidRPr="00C0233C" w:rsidRDefault="005C6F9D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(45,773)</w:t>
            </w:r>
          </w:p>
        </w:tc>
        <w:tc>
          <w:tcPr>
            <w:tcW w:w="180" w:type="dxa"/>
          </w:tcPr>
          <w:p w14:paraId="49C6D885" w14:textId="77777777" w:rsidR="001D49B8" w:rsidRPr="00C0233C" w:rsidRDefault="001D49B8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C6D4B8B" w14:textId="4426FC31" w:rsidR="001D49B8" w:rsidRPr="00C0233C" w:rsidRDefault="00D74F32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(70,</w:t>
            </w:r>
            <w:r w:rsidR="009B2569"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169</w:t>
            </w: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F7FC8C" w14:textId="77777777" w:rsidR="001D49B8" w:rsidRPr="00C0233C" w:rsidRDefault="001D49B8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A053D0" w14:textId="47AE86CD" w:rsidR="001D49B8" w:rsidRPr="00C0233C" w:rsidRDefault="00524EDB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(43,474)</w:t>
            </w:r>
          </w:p>
        </w:tc>
      </w:tr>
      <w:tr w:rsidR="001D49B8" w:rsidRPr="00C0233C" w14:paraId="39FD1033" w14:textId="77777777" w:rsidTr="008A2E70">
        <w:trPr>
          <w:cantSplit/>
          <w:trHeight w:val="20"/>
        </w:trPr>
        <w:tc>
          <w:tcPr>
            <w:tcW w:w="4590" w:type="dxa"/>
          </w:tcPr>
          <w:p w14:paraId="3F627B39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1E1439" w14:textId="3C3C507F" w:rsidR="001D49B8" w:rsidRPr="00C0233C" w:rsidRDefault="00D25291" w:rsidP="00AD5E68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(16,250)</w:t>
            </w:r>
          </w:p>
        </w:tc>
        <w:tc>
          <w:tcPr>
            <w:tcW w:w="180" w:type="dxa"/>
          </w:tcPr>
          <w:p w14:paraId="5CFA925E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CDFAD1" w14:textId="34E114C3" w:rsidR="001D49B8" w:rsidRPr="00C0233C" w:rsidRDefault="00B225CC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(4,000)</w:t>
            </w:r>
          </w:p>
        </w:tc>
        <w:tc>
          <w:tcPr>
            <w:tcW w:w="180" w:type="dxa"/>
          </w:tcPr>
          <w:p w14:paraId="601BCF28" w14:textId="77777777" w:rsidR="001D49B8" w:rsidRPr="00C0233C" w:rsidRDefault="001D49B8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E72A51" w14:textId="6794E93E" w:rsidR="001D49B8" w:rsidRPr="00C0233C" w:rsidRDefault="009B2569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(20,563)</w:t>
            </w:r>
          </w:p>
        </w:tc>
        <w:tc>
          <w:tcPr>
            <w:tcW w:w="180" w:type="dxa"/>
          </w:tcPr>
          <w:p w14:paraId="304F37C6" w14:textId="77777777" w:rsidR="001D49B8" w:rsidRPr="00C0233C" w:rsidRDefault="001D49B8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1B724E" w14:textId="7590C591" w:rsidR="001D49B8" w:rsidRPr="00C0233C" w:rsidRDefault="008312CD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(29,860)</w:t>
            </w:r>
          </w:p>
        </w:tc>
      </w:tr>
      <w:tr w:rsidR="001D49B8" w:rsidRPr="00C0233C" w14:paraId="25AE6A58" w14:textId="77777777" w:rsidTr="008A2E70">
        <w:trPr>
          <w:cantSplit/>
          <w:trHeight w:val="20"/>
        </w:trPr>
        <w:tc>
          <w:tcPr>
            <w:tcW w:w="4590" w:type="dxa"/>
          </w:tcPr>
          <w:p w14:paraId="3C6343A7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7273050" w14:textId="30DF00A0" w:rsidR="001D49B8" w:rsidRPr="00C0233C" w:rsidRDefault="00D25291" w:rsidP="00AD5E68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4,325</w:t>
            </w:r>
          </w:p>
        </w:tc>
        <w:tc>
          <w:tcPr>
            <w:tcW w:w="180" w:type="dxa"/>
          </w:tcPr>
          <w:p w14:paraId="45755450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1306671" w14:textId="0DD5580B" w:rsidR="001D49B8" w:rsidRPr="00C0233C" w:rsidRDefault="00B225CC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119,011</w:t>
            </w:r>
          </w:p>
        </w:tc>
        <w:tc>
          <w:tcPr>
            <w:tcW w:w="180" w:type="dxa"/>
          </w:tcPr>
          <w:p w14:paraId="78D6CDAC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9D2A68" w14:textId="569B3805" w:rsidR="001D49B8" w:rsidRPr="00C0233C" w:rsidRDefault="00E30FF0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Cs/>
                <w:sz w:val="30"/>
                <w:szCs w:val="30"/>
              </w:rPr>
              <w:t>48,716</w:t>
            </w:r>
          </w:p>
        </w:tc>
        <w:tc>
          <w:tcPr>
            <w:tcW w:w="180" w:type="dxa"/>
          </w:tcPr>
          <w:p w14:paraId="1F70B96A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85E4FC" w14:textId="4BC775BD" w:rsidR="001D49B8" w:rsidRPr="00C0233C" w:rsidRDefault="00592435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Cs/>
                <w:sz w:val="30"/>
                <w:szCs w:val="30"/>
              </w:rPr>
              <w:t>45,332</w:t>
            </w:r>
          </w:p>
        </w:tc>
      </w:tr>
      <w:tr w:rsidR="001D49B8" w:rsidRPr="00C0233C" w14:paraId="5FB0CF37" w14:textId="77777777" w:rsidTr="008A2E70">
        <w:trPr>
          <w:cantSplit/>
          <w:trHeight w:val="20"/>
        </w:trPr>
        <w:tc>
          <w:tcPr>
            <w:tcW w:w="4590" w:type="dxa"/>
          </w:tcPr>
          <w:p w14:paraId="2F3280CB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83C8E2" w14:textId="06E8B705" w:rsidR="001D49B8" w:rsidRPr="00C0233C" w:rsidRDefault="00D25291" w:rsidP="00AD5E68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</w:t>
            </w:r>
            <w:r w:rsidR="003C2DF6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,</w:t>
            </w: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  <w:r w:rsidR="003C2DF6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3DBE5779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A2EA0D6" w14:textId="39240B57" w:rsidR="001D49B8" w:rsidRPr="00C0233C" w:rsidRDefault="00B225CC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41,</w:t>
            </w:r>
            <w:r w:rsidR="00571FEF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654</w:t>
            </w:r>
          </w:p>
        </w:tc>
        <w:tc>
          <w:tcPr>
            <w:tcW w:w="180" w:type="dxa"/>
          </w:tcPr>
          <w:p w14:paraId="79DD1073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CCFC65" w14:textId="093DA9AC" w:rsidR="001D49B8" w:rsidRPr="00C0233C" w:rsidRDefault="00E30FF0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22,994</w:t>
            </w:r>
          </w:p>
        </w:tc>
        <w:tc>
          <w:tcPr>
            <w:tcW w:w="180" w:type="dxa"/>
          </w:tcPr>
          <w:p w14:paraId="42FB88D5" w14:textId="77777777" w:rsidR="001D49B8" w:rsidRPr="00C0233C" w:rsidRDefault="001D49B8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6BD1A90" w14:textId="2962F724" w:rsidR="001D49B8" w:rsidRPr="00C0233C" w:rsidDel="004448B6" w:rsidRDefault="00592435" w:rsidP="008A2E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21,</w:t>
            </w:r>
            <w:r w:rsidR="009E1B5E" w:rsidRPr="00C0233C">
              <w:rPr>
                <w:rFonts w:ascii="Angsana New" w:hAnsi="Angsana New" w:cs="Angsana New"/>
                <w:b w:val="0"/>
                <w:sz w:val="30"/>
                <w:szCs w:val="30"/>
              </w:rPr>
              <w:t>397</w:t>
            </w:r>
          </w:p>
        </w:tc>
      </w:tr>
      <w:tr w:rsidR="001D49B8" w:rsidRPr="00C0233C" w14:paraId="32756C47" w14:textId="77777777" w:rsidTr="008A2E70">
        <w:trPr>
          <w:cantSplit/>
          <w:trHeight w:val="20"/>
        </w:trPr>
        <w:tc>
          <w:tcPr>
            <w:tcW w:w="4590" w:type="dxa"/>
          </w:tcPr>
          <w:p w14:paraId="1D0A6712" w14:textId="77777777" w:rsidR="001D49B8" w:rsidRPr="00C0233C" w:rsidRDefault="001D49B8" w:rsidP="00D21A4D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320DB35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6468A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04CDE25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F30C41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A29F926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47F0FC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DF4C6A4" w14:textId="77777777" w:rsidR="001D49B8" w:rsidRPr="00C0233C" w:rsidDel="00A553E9" w:rsidRDefault="001D49B8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9B8" w:rsidRPr="00C0233C" w14:paraId="54BB36E3" w14:textId="77777777" w:rsidTr="008A2E70">
        <w:trPr>
          <w:cantSplit/>
          <w:trHeight w:val="20"/>
        </w:trPr>
        <w:tc>
          <w:tcPr>
            <w:tcW w:w="4590" w:type="dxa"/>
          </w:tcPr>
          <w:p w14:paraId="5DC7AC71" w14:textId="77777777" w:rsidR="001D49B8" w:rsidRPr="00C0233C" w:rsidRDefault="001D49B8" w:rsidP="00D21A4D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008" w:type="dxa"/>
          </w:tcPr>
          <w:p w14:paraId="502F6449" w14:textId="435B2055" w:rsidR="001D49B8" w:rsidRPr="00C0233C" w:rsidRDefault="005E7299" w:rsidP="00AD5E68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16,620</w:t>
            </w:r>
          </w:p>
        </w:tc>
        <w:tc>
          <w:tcPr>
            <w:tcW w:w="180" w:type="dxa"/>
          </w:tcPr>
          <w:p w14:paraId="45271A50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8294815" w14:textId="66FCACC0" w:rsidR="001D49B8" w:rsidRPr="00C0233C" w:rsidRDefault="00571FEF" w:rsidP="00F40C13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10,009</w:t>
            </w:r>
          </w:p>
        </w:tc>
        <w:tc>
          <w:tcPr>
            <w:tcW w:w="180" w:type="dxa"/>
          </w:tcPr>
          <w:p w14:paraId="32BEF903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63C872" w14:textId="25DAA326" w:rsidR="001D49B8" w:rsidRPr="00C0233C" w:rsidRDefault="00E30FF0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161,371</w:t>
            </w:r>
          </w:p>
        </w:tc>
        <w:tc>
          <w:tcPr>
            <w:tcW w:w="180" w:type="dxa"/>
          </w:tcPr>
          <w:p w14:paraId="060DADE3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D4833A" w14:textId="66499674" w:rsidR="001D49B8" w:rsidRPr="00C0233C" w:rsidRDefault="00B539AA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146,528</w:t>
            </w:r>
          </w:p>
        </w:tc>
      </w:tr>
      <w:tr w:rsidR="001D49B8" w:rsidRPr="00C0233C" w14:paraId="26CAE0A3" w14:textId="77777777" w:rsidTr="008A2E70">
        <w:trPr>
          <w:cantSplit/>
          <w:trHeight w:val="20"/>
        </w:trPr>
        <w:tc>
          <w:tcPr>
            <w:tcW w:w="4590" w:type="dxa"/>
          </w:tcPr>
          <w:p w14:paraId="2D35951B" w14:textId="4461EED8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63051F"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="0063051F"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="0063051F"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008" w:type="dxa"/>
          </w:tcPr>
          <w:p w14:paraId="7BA60333" w14:textId="17DDAABC" w:rsidR="001D49B8" w:rsidRPr="00C0233C" w:rsidRDefault="005E7299" w:rsidP="00AD5E68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(114,686)</w:t>
            </w:r>
          </w:p>
        </w:tc>
        <w:tc>
          <w:tcPr>
            <w:tcW w:w="180" w:type="dxa"/>
          </w:tcPr>
          <w:p w14:paraId="2AD5A5ED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14B4C3D" w14:textId="36B862FD" w:rsidR="001D49B8" w:rsidRPr="00C0233C" w:rsidRDefault="00571FEF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(5,897)</w:t>
            </w:r>
          </w:p>
        </w:tc>
        <w:tc>
          <w:tcPr>
            <w:tcW w:w="180" w:type="dxa"/>
          </w:tcPr>
          <w:p w14:paraId="20B8A384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665D33F" w14:textId="1D62CFCE" w:rsidR="001D49B8" w:rsidRPr="00C0233C" w:rsidRDefault="00E30FF0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8,003</w:t>
            </w:r>
          </w:p>
        </w:tc>
        <w:tc>
          <w:tcPr>
            <w:tcW w:w="180" w:type="dxa"/>
          </w:tcPr>
          <w:p w14:paraId="6B65FEFC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F4075A" w14:textId="7C8E98FE" w:rsidR="001D49B8" w:rsidRPr="00C0233C" w:rsidRDefault="00423966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</w:tr>
      <w:tr w:rsidR="001D49B8" w:rsidRPr="00C0233C" w14:paraId="344C412A" w14:textId="77777777" w:rsidTr="008A2E70">
        <w:trPr>
          <w:cantSplit/>
          <w:trHeight w:val="20"/>
        </w:trPr>
        <w:tc>
          <w:tcPr>
            <w:tcW w:w="4590" w:type="dxa"/>
            <w:vAlign w:val="bottom"/>
          </w:tcPr>
          <w:p w14:paraId="501897FE" w14:textId="0F7E1620" w:rsidR="001D49B8" w:rsidRPr="00C0233C" w:rsidRDefault="001D49B8" w:rsidP="008A2E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63051F"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="0063051F"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) </w:t>
            </w: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8BCFC0" w14:textId="2DEBBB1A" w:rsidR="001D49B8" w:rsidRPr="00C0233C" w:rsidRDefault="005E7299" w:rsidP="007F7453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ADE8D8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CA761E" w14:textId="4AFAD7B5" w:rsidR="001D49B8" w:rsidRPr="00C0233C" w:rsidRDefault="00571FEF" w:rsidP="007F7453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2239F5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165CEB" w14:textId="0F5B0166" w:rsidR="001D49B8" w:rsidRPr="00C0233C" w:rsidRDefault="00C030DB" w:rsidP="007F7453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F79962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C421AA" w14:textId="4E6A07DC" w:rsidR="001D49B8" w:rsidRPr="00C0233C" w:rsidRDefault="00423966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</w:tr>
      <w:tr w:rsidR="001D49B8" w:rsidRPr="00C0233C" w14:paraId="2F076C58" w14:textId="77777777" w:rsidTr="008A2E70">
        <w:trPr>
          <w:cantSplit/>
          <w:trHeight w:val="20"/>
        </w:trPr>
        <w:tc>
          <w:tcPr>
            <w:tcW w:w="4590" w:type="dxa"/>
          </w:tcPr>
          <w:p w14:paraId="6C6CA9E5" w14:textId="1F848006" w:rsidR="001D49B8" w:rsidRPr="00C0233C" w:rsidRDefault="001D49B8" w:rsidP="008A2E7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="00262390"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="00262390"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) </w:t>
            </w: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FBE9487" w14:textId="1E7E98DF" w:rsidR="001D49B8" w:rsidRPr="00C0233C" w:rsidRDefault="005E7299" w:rsidP="00AD5E68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2080" w:rsidRPr="00C0233C">
              <w:rPr>
                <w:rFonts w:ascii="Angsana New" w:hAnsi="Angsana New" w:cs="Angsana New"/>
                <w:sz w:val="30"/>
                <w:szCs w:val="30"/>
              </w:rPr>
              <w:t>114,686)</w:t>
            </w:r>
          </w:p>
        </w:tc>
        <w:tc>
          <w:tcPr>
            <w:tcW w:w="180" w:type="dxa"/>
          </w:tcPr>
          <w:p w14:paraId="6D54CCE4" w14:textId="77777777" w:rsidR="001D49B8" w:rsidRPr="00C0233C" w:rsidRDefault="001D49B8" w:rsidP="008A2E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9453C77" w14:textId="7FEF30EC" w:rsidR="001D49B8" w:rsidRPr="00C0233C" w:rsidRDefault="00571FEF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(5,897)</w:t>
            </w:r>
          </w:p>
        </w:tc>
        <w:tc>
          <w:tcPr>
            <w:tcW w:w="180" w:type="dxa"/>
          </w:tcPr>
          <w:p w14:paraId="202D81F7" w14:textId="77777777" w:rsidR="001D49B8" w:rsidRPr="00C0233C" w:rsidRDefault="001D49B8" w:rsidP="008A2E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DFA751" w14:textId="7F386784" w:rsidR="001D49B8" w:rsidRPr="00C0233C" w:rsidRDefault="00C030DB" w:rsidP="008A2E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8,003</w:t>
            </w:r>
          </w:p>
        </w:tc>
        <w:tc>
          <w:tcPr>
            <w:tcW w:w="180" w:type="dxa"/>
          </w:tcPr>
          <w:p w14:paraId="7B2285F2" w14:textId="77777777" w:rsidR="001D49B8" w:rsidRPr="00C0233C" w:rsidRDefault="001D49B8" w:rsidP="008A2E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79859A" w14:textId="668E51F4" w:rsidR="001D49B8" w:rsidRPr="00C0233C" w:rsidRDefault="00423966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</w:t>
            </w:r>
          </w:p>
        </w:tc>
      </w:tr>
      <w:tr w:rsidR="001D49B8" w:rsidRPr="00C0233C" w14:paraId="3EB4DBAB" w14:textId="77777777" w:rsidTr="008A2E70">
        <w:trPr>
          <w:cantSplit/>
          <w:trHeight w:val="20"/>
        </w:trPr>
        <w:tc>
          <w:tcPr>
            <w:tcW w:w="4590" w:type="dxa"/>
          </w:tcPr>
          <w:p w14:paraId="4AD42823" w14:textId="041E394B" w:rsidR="001D49B8" w:rsidRPr="00C0233C" w:rsidRDefault="001D49B8" w:rsidP="008A2E7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EB5434"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B5434"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B5434"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EB5434"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EB5434"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35BBB1B" w14:textId="77777777" w:rsidR="00EB5434" w:rsidRPr="00C0233C" w:rsidRDefault="00EB5434" w:rsidP="00AD5E68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8149B15" w14:textId="1688A62D" w:rsidR="001D49B8" w:rsidRPr="00C0233C" w:rsidRDefault="00EE0FFA" w:rsidP="00AD5E68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(40,140</w:t>
            </w:r>
            <w:r w:rsidR="00A226E8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8E62B3" w14:textId="77777777" w:rsidR="001D49B8" w:rsidRPr="00C0233C" w:rsidRDefault="001D49B8" w:rsidP="008A2E70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F95E16E" w14:textId="77777777" w:rsidR="00EB5434" w:rsidRPr="00C0233C" w:rsidRDefault="00EB5434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66D4059" w14:textId="4125BB79" w:rsidR="001D49B8" w:rsidRPr="00C0233C" w:rsidRDefault="00571FEF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(2,064)</w:t>
            </w:r>
          </w:p>
        </w:tc>
        <w:tc>
          <w:tcPr>
            <w:tcW w:w="180" w:type="dxa"/>
          </w:tcPr>
          <w:p w14:paraId="684A6F92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71AB2" w14:textId="29027FD3" w:rsidR="001D49B8" w:rsidRPr="00C0233C" w:rsidRDefault="00985E04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3,777</w:t>
            </w:r>
          </w:p>
        </w:tc>
        <w:tc>
          <w:tcPr>
            <w:tcW w:w="180" w:type="dxa"/>
            <w:vAlign w:val="bottom"/>
          </w:tcPr>
          <w:p w14:paraId="47B7CC4C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2B4CEB6" w14:textId="77777777" w:rsidR="00EB5434" w:rsidRPr="00C0233C" w:rsidRDefault="00EB5434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254AD6" w14:textId="13F615F3" w:rsidR="001D49B8" w:rsidRPr="00C0233C" w:rsidDel="004448B6" w:rsidRDefault="00085FF0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</w:tr>
      <w:tr w:rsidR="001D49B8" w:rsidRPr="00C0233C" w14:paraId="22F21163" w14:textId="77777777" w:rsidTr="004A5D9C">
        <w:trPr>
          <w:cantSplit/>
          <w:trHeight w:val="20"/>
        </w:trPr>
        <w:tc>
          <w:tcPr>
            <w:tcW w:w="4590" w:type="dxa"/>
          </w:tcPr>
          <w:p w14:paraId="3B5C0690" w14:textId="1EE9F4DC" w:rsidR="001D49B8" w:rsidRPr="00C0233C" w:rsidRDefault="0063051F" w:rsidP="008A2E7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 (ขาดทุน)</w:t>
            </w:r>
            <w:r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  <w:r w:rsidR="001D49B8"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แบ่ง</w:t>
            </w:r>
            <w:r w:rsidR="001D49B8"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ให้กับส่วนได้เสีย</w:t>
            </w:r>
            <w:r w:rsidR="00B65E33"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="001D49B8"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749B2D" w14:textId="0BB07E1C" w:rsidR="001D49B8" w:rsidRPr="00C0233C" w:rsidRDefault="00B71E7E" w:rsidP="00AD5E68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71F786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7A229CEA" w14:textId="77777777" w:rsidR="00AD5E68" w:rsidRPr="00C0233C" w:rsidRDefault="00AD5E68" w:rsidP="007F7453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673191EA" w14:textId="6B2CF2F2" w:rsidR="001D49B8" w:rsidRPr="00C0233C" w:rsidRDefault="00571FEF" w:rsidP="007F7453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B7ADB9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08BBD" w14:textId="10119E78" w:rsidR="001D49B8" w:rsidRPr="00C0233C" w:rsidRDefault="00CC026F" w:rsidP="007F7453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4DC37B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512055E5" w14:textId="77777777" w:rsidR="007F7453" w:rsidRPr="00C0233C" w:rsidRDefault="007F7453" w:rsidP="008A2E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50F5CA" w14:textId="65C4FCBA" w:rsidR="001D49B8" w:rsidRPr="00C0233C" w:rsidRDefault="00085FF0" w:rsidP="008A2E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1D49B8" w:rsidRPr="00C0233C" w14:paraId="03ACC261" w14:textId="77777777" w:rsidTr="004A5D9C">
        <w:trPr>
          <w:cantSplit/>
          <w:trHeight w:val="125"/>
        </w:trPr>
        <w:tc>
          <w:tcPr>
            <w:tcW w:w="4590" w:type="dxa"/>
          </w:tcPr>
          <w:p w14:paraId="3B91D5FC" w14:textId="77777777" w:rsidR="001D49B8" w:rsidRPr="00C0233C" w:rsidRDefault="001D49B8" w:rsidP="00D21A4D">
            <w:pPr>
              <w:pStyle w:val="ListBullet3"/>
              <w:numPr>
                <w:ilvl w:val="0"/>
                <w:numId w:val="0"/>
              </w:numPr>
              <w:spacing w:line="240" w:lineRule="auto"/>
              <w:ind w:left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4CB0846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095C90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E30F92B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D3E64C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736DF3B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1EAA4F" w14:textId="77777777" w:rsidR="001D49B8" w:rsidRPr="00C0233C" w:rsidRDefault="001D49B8" w:rsidP="008A2E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678644D" w14:textId="77777777" w:rsidR="001D49B8" w:rsidRPr="00C0233C" w:rsidRDefault="001D49B8" w:rsidP="008A2E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9B8" w:rsidRPr="00C0233C" w14:paraId="58973445" w14:textId="77777777" w:rsidTr="008A2E70">
        <w:trPr>
          <w:cantSplit/>
          <w:trHeight w:val="20"/>
        </w:trPr>
        <w:tc>
          <w:tcPr>
            <w:tcW w:w="4590" w:type="dxa"/>
            <w:vAlign w:val="bottom"/>
          </w:tcPr>
          <w:p w14:paraId="15A9C601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vAlign w:val="bottom"/>
          </w:tcPr>
          <w:p w14:paraId="2D1DC1C5" w14:textId="3FFEACF0" w:rsidR="001D49B8" w:rsidRPr="00C0233C" w:rsidRDefault="00C83051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6C02C9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11</w:t>
            </w:r>
            <w:r w:rsidR="00603B2B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,</w:t>
            </w:r>
            <w:r w:rsidR="007F36E5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416)</w:t>
            </w:r>
          </w:p>
        </w:tc>
        <w:tc>
          <w:tcPr>
            <w:tcW w:w="180" w:type="dxa"/>
            <w:vAlign w:val="bottom"/>
          </w:tcPr>
          <w:p w14:paraId="699F7F40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E1AE8A" w14:textId="250B225D" w:rsidR="001D49B8" w:rsidRPr="00C0233C" w:rsidRDefault="00A1215F" w:rsidP="00A1215F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 w:val="0"/>
                <w:bCs/>
                <w:sz w:val="30"/>
                <w:szCs w:val="30"/>
              </w:rPr>
              <w:t>(19,</w:t>
            </w: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117</w:t>
            </w:r>
            <w:r w:rsidRPr="00C0233C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F1BA60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687D156" w14:textId="13A9E22A" w:rsidR="001D49B8" w:rsidRPr="00C0233C" w:rsidRDefault="00F641AC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8,871</w:t>
            </w:r>
          </w:p>
        </w:tc>
        <w:tc>
          <w:tcPr>
            <w:tcW w:w="180" w:type="dxa"/>
            <w:vAlign w:val="bottom"/>
          </w:tcPr>
          <w:p w14:paraId="0376AFA1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B3C6FBA" w14:textId="3DD3EEAF" w:rsidR="001D49B8" w:rsidRPr="00C0233C" w:rsidRDefault="00A1215F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Cs/>
                <w:sz w:val="30"/>
                <w:szCs w:val="30"/>
              </w:rPr>
              <w:t>8,411</w:t>
            </w:r>
          </w:p>
        </w:tc>
      </w:tr>
      <w:tr w:rsidR="001D49B8" w:rsidRPr="00C0233C" w14:paraId="6926BCE9" w14:textId="77777777" w:rsidTr="008A2E70">
        <w:trPr>
          <w:cantSplit/>
          <w:trHeight w:val="20"/>
        </w:trPr>
        <w:tc>
          <w:tcPr>
            <w:tcW w:w="4590" w:type="dxa"/>
            <w:vAlign w:val="bottom"/>
          </w:tcPr>
          <w:p w14:paraId="3BBD2517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08" w:type="dxa"/>
            <w:vAlign w:val="bottom"/>
          </w:tcPr>
          <w:p w14:paraId="6244BE04" w14:textId="38001C5C" w:rsidR="001D49B8" w:rsidRPr="00C0233C" w:rsidRDefault="007F36E5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(5,057)</w:t>
            </w:r>
          </w:p>
        </w:tc>
        <w:tc>
          <w:tcPr>
            <w:tcW w:w="180" w:type="dxa"/>
            <w:vAlign w:val="bottom"/>
          </w:tcPr>
          <w:p w14:paraId="023A976B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CCF8FEE" w14:textId="1C206796" w:rsidR="001D49B8" w:rsidRPr="00C0233C" w:rsidRDefault="00A1215F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</w:rPr>
              <w:t>17,054</w:t>
            </w:r>
          </w:p>
        </w:tc>
        <w:tc>
          <w:tcPr>
            <w:tcW w:w="180" w:type="dxa"/>
          </w:tcPr>
          <w:p w14:paraId="61D16FCF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ABB3A95" w14:textId="6B710216" w:rsidR="001D49B8" w:rsidRPr="00C0233C" w:rsidRDefault="00F641AC" w:rsidP="00F40C13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(5,903)</w:t>
            </w:r>
          </w:p>
        </w:tc>
        <w:tc>
          <w:tcPr>
            <w:tcW w:w="180" w:type="dxa"/>
            <w:vAlign w:val="bottom"/>
          </w:tcPr>
          <w:p w14:paraId="3BC32C90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916043" w14:textId="66CB1D47" w:rsidR="001D49B8" w:rsidRPr="00C0233C" w:rsidRDefault="00A1215F" w:rsidP="00A1215F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(24,150)</w:t>
            </w:r>
          </w:p>
        </w:tc>
      </w:tr>
      <w:tr w:rsidR="001D49B8" w:rsidRPr="00C0233C" w14:paraId="11B7D869" w14:textId="77777777" w:rsidTr="008A2E70">
        <w:trPr>
          <w:cantSplit/>
          <w:trHeight w:val="20"/>
        </w:trPr>
        <w:tc>
          <w:tcPr>
            <w:tcW w:w="4590" w:type="dxa"/>
          </w:tcPr>
          <w:p w14:paraId="0E2A16EE" w14:textId="77777777" w:rsidR="001D49B8" w:rsidRPr="00C0233C" w:rsidRDefault="001D49B8" w:rsidP="008A2E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08" w:type="dxa"/>
          </w:tcPr>
          <w:p w14:paraId="7FBE6B98" w14:textId="41F54B33" w:rsidR="001D49B8" w:rsidRPr="00C0233C" w:rsidRDefault="007F36E5" w:rsidP="00F40C13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16,</w:t>
            </w:r>
            <w:r w:rsidR="00261513" w:rsidRPr="00C023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616</w:t>
            </w:r>
          </w:p>
        </w:tc>
        <w:tc>
          <w:tcPr>
            <w:tcW w:w="180" w:type="dxa"/>
          </w:tcPr>
          <w:p w14:paraId="47329CD5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BB75F88" w14:textId="24383C00" w:rsidR="001D49B8" w:rsidRPr="00C0233C" w:rsidRDefault="00A1215F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</w:rPr>
              <w:t>651</w:t>
            </w:r>
          </w:p>
        </w:tc>
        <w:tc>
          <w:tcPr>
            <w:tcW w:w="180" w:type="dxa"/>
          </w:tcPr>
          <w:p w14:paraId="44D8E189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512BCC" w14:textId="11BB2B25" w:rsidR="001D49B8" w:rsidRPr="00C0233C" w:rsidRDefault="00F641AC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  <w:tc>
          <w:tcPr>
            <w:tcW w:w="180" w:type="dxa"/>
          </w:tcPr>
          <w:p w14:paraId="780A0194" w14:textId="77777777" w:rsidR="001D49B8" w:rsidRPr="00C0233C" w:rsidRDefault="001D49B8" w:rsidP="008A2E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2EB8E1E" w14:textId="09F273CF" w:rsidR="001D49B8" w:rsidRPr="00C0233C" w:rsidRDefault="00A1215F" w:rsidP="008A2E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bCs/>
                <w:sz w:val="30"/>
                <w:szCs w:val="30"/>
              </w:rPr>
              <w:t>8,895</w:t>
            </w:r>
          </w:p>
        </w:tc>
      </w:tr>
    </w:tbl>
    <w:p w14:paraId="1CD63861" w14:textId="06790C8A" w:rsidR="001D49B8" w:rsidRPr="00C0233C" w:rsidRDefault="001D49B8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1D49B8" w:rsidRPr="00C0233C" w:rsidSect="00ED5D97">
          <w:pgSz w:w="11909" w:h="16834" w:code="9"/>
          <w:pgMar w:top="578" w:right="1151" w:bottom="692" w:left="1151" w:header="720" w:footer="720" w:gutter="0"/>
          <w:cols w:space="720"/>
          <w:docGrid w:linePitch="245"/>
        </w:sectPr>
      </w:pPr>
    </w:p>
    <w:p w14:paraId="613DB2E9" w14:textId="731509BD" w:rsidR="002C4FD1" w:rsidRPr="00C0233C" w:rsidRDefault="008F3F3F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C6B5D" w:rsidRPr="00C0233C">
        <w:rPr>
          <w:rFonts w:ascii="Angsana New" w:hAnsi="Angsana New"/>
          <w:b/>
          <w:bCs/>
          <w:sz w:val="30"/>
          <w:szCs w:val="30"/>
        </w:rPr>
        <w:t>3</w:t>
      </w:r>
      <w:r w:rsidR="002C4FD1" w:rsidRPr="00C0233C">
        <w:rPr>
          <w:rFonts w:ascii="Angsana New" w:hAnsi="Angsana New"/>
          <w:b/>
          <w:bCs/>
          <w:sz w:val="30"/>
          <w:szCs w:val="30"/>
        </w:rPr>
        <w:tab/>
      </w:r>
      <w:r w:rsidR="002C4FD1" w:rsidRPr="00C0233C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FC3D1D" w:rsidRPr="00C0233C">
        <w:rPr>
          <w:rFonts w:ascii="Angsana New" w:hAnsi="Angsana New"/>
          <w:b/>
          <w:bCs/>
          <w:sz w:val="30"/>
          <w:szCs w:val="30"/>
        </w:rPr>
        <w:t xml:space="preserve"> </w:t>
      </w:r>
      <w:r w:rsidR="002C4FD1" w:rsidRPr="00C0233C">
        <w:rPr>
          <w:rFonts w:ascii="Angsana New" w:hAnsi="Angsana New"/>
          <w:b/>
          <w:bCs/>
          <w:sz w:val="30"/>
          <w:szCs w:val="30"/>
          <w:cs/>
        </w:rPr>
        <w:t xml:space="preserve">และอุปกรณ์ </w:t>
      </w:r>
    </w:p>
    <w:tbl>
      <w:tblPr>
        <w:tblW w:w="15288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27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</w:tblGrid>
      <w:tr w:rsidR="00C80725" w:rsidRPr="00C0233C" w14:paraId="6E6277C1" w14:textId="77777777" w:rsidTr="00B46AC2">
        <w:trPr>
          <w:trHeight w:val="281"/>
          <w:tblHeader/>
        </w:trPr>
        <w:tc>
          <w:tcPr>
            <w:tcW w:w="3211" w:type="dxa"/>
          </w:tcPr>
          <w:p w14:paraId="47F3DC98" w14:textId="77777777" w:rsidR="00C80725" w:rsidRPr="00C0233C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77" w:type="dxa"/>
            <w:gridSpan w:val="16"/>
          </w:tcPr>
          <w:p w14:paraId="716297B2" w14:textId="5E8357B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0725" w:rsidRPr="00C0233C" w14:paraId="40A0D85F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52991D20" w14:textId="77777777" w:rsidR="00C80725" w:rsidRPr="00C0233C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56FF31C3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724D737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B61167E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6A8E4D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8602316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B2EDD0F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FE348AA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D676EC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411E45F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2D72D1C7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28E67ACA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2D015367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6E95CDA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19BE72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4FF4903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725" w:rsidRPr="00C0233C" w14:paraId="66D419F1" w14:textId="77777777" w:rsidTr="00B46AC2">
        <w:trPr>
          <w:gridAfter w:val="1"/>
          <w:wAfter w:w="10" w:type="dxa"/>
          <w:trHeight w:val="259"/>
          <w:tblHeader/>
        </w:trPr>
        <w:tc>
          <w:tcPr>
            <w:tcW w:w="3211" w:type="dxa"/>
          </w:tcPr>
          <w:p w14:paraId="75999E02" w14:textId="77777777" w:rsidR="00C80725" w:rsidRPr="00C0233C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14FA957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82036C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6E1AD9B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ACDFA30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B03C5F9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1ACEC6B0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9A910A1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5EF96ED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37DE2E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4F76ABD5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16AAE425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34FF2A25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C00AAF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0AB207F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00A510C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725" w:rsidRPr="00C0233C" w14:paraId="213BD741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71F41D05" w14:textId="77777777" w:rsidR="00C80725" w:rsidRPr="00C0233C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D0A4D4A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F43EF1E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C392690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37896C42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E0AE2E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266" w:type="dxa"/>
          </w:tcPr>
          <w:p w14:paraId="72AF002B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EA66C6E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66" w:type="dxa"/>
          </w:tcPr>
          <w:p w14:paraId="119A86B7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02ECA4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6" w:type="dxa"/>
          </w:tcPr>
          <w:p w14:paraId="4E132803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4FF2DEAB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33552F52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053786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71300E9B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BAD44F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46AC2" w:rsidRPr="00C0233C" w14:paraId="57A7E2EE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6659B26F" w14:textId="77777777" w:rsidR="00B46AC2" w:rsidRPr="00C0233C" w:rsidRDefault="00B46AC2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7" w:type="dxa"/>
            <w:gridSpan w:val="15"/>
          </w:tcPr>
          <w:p w14:paraId="13A5B89C" w14:textId="230C0899" w:rsidR="00B46AC2" w:rsidRPr="00C0233C" w:rsidRDefault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0725" w:rsidRPr="00C0233C" w14:paraId="7ECF3398" w14:textId="77777777" w:rsidTr="00B46AC2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79164A35" w14:textId="22A3935D" w:rsidR="00C80725" w:rsidRPr="00C0233C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bottom w:val="nil"/>
            </w:tcBorders>
          </w:tcPr>
          <w:p w14:paraId="6729BFE6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7B3C31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64FBF0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5FD3BF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34B1151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1E41C7A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7255C2B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F4DD462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7D9899F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F816052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6158EF2C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BDC4C7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D6E5722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D118E64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35906068" w14:textId="77777777" w:rsidR="00C80725" w:rsidRPr="00C0233C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C57" w:rsidRPr="00C0233C" w14:paraId="446E895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210CC347" w14:textId="67174EF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0233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0233C">
              <w:rPr>
                <w:rFonts w:ascii="Angsana New" w:hAnsi="Angsana New"/>
                <w:sz w:val="26"/>
                <w:szCs w:val="26"/>
              </w:rPr>
              <w:t>2566</w:t>
            </w:r>
            <w:r w:rsidR="00F114CC" w:rsidRPr="00C0233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F114CC" w:rsidRPr="00C0233C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963119A" w14:textId="224910D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187,515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8A72DE4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45BEC1B" w14:textId="00A126B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219,801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7DA9A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6184883" w14:textId="583CFE6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122,540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CA2998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EABB6C9" w14:textId="28BF9E3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165,606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90104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5C6853B" w14:textId="7F4CAD2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11,355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BF1FC0E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1EBAEE8" w14:textId="5403792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13,578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9A1F62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E7FC692" w14:textId="1B96E8F3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159,165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6F1D44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16680F8" w14:textId="70E850B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879,560</w:t>
            </w:r>
          </w:p>
        </w:tc>
      </w:tr>
      <w:tr w:rsidR="003E23B9" w:rsidRPr="00C0233C" w14:paraId="1FBEE37E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</w:tcBorders>
          </w:tcPr>
          <w:p w14:paraId="5F97302F" w14:textId="7319385C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46205EA7" w14:textId="317658E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40,327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2DC15DE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03FC063" w14:textId="6C867478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6,406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8C46E8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125B5" w14:textId="1409051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A0637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015072D" w14:textId="754F1D7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39,63</w:t>
            </w:r>
            <w:r w:rsidR="00A1254E" w:rsidRPr="00C0233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1C12AAF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F2D2E" w14:textId="767BEAD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2,686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1C4FAA1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CCFBFD0" w14:textId="53CFC81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7,537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8FE79C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592EB29" w14:textId="7745744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88,050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54675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410CB66A" w14:textId="3D82401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187,17</w:t>
            </w:r>
            <w:r w:rsidR="00A1254E" w:rsidRPr="00C0233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E23B9" w:rsidRPr="00C0233C" w14:paraId="46C217EB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</w:tcPr>
          <w:p w14:paraId="586D789A" w14:textId="701A371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ได้มาจากการรวมธุรกิจ </w:t>
            </w:r>
            <w:r w:rsidRPr="00C0233C">
              <w:rPr>
                <w:rFonts w:ascii="Angsana New" w:hAnsi="Angsana New"/>
                <w:i/>
                <w:iCs/>
                <w:spacing w:val="-4"/>
                <w:sz w:val="26"/>
                <w:szCs w:val="26"/>
                <w:cs/>
              </w:rPr>
              <w:t xml:space="preserve">(ดูหมายเหตุข้อ </w:t>
            </w:r>
            <w:r w:rsidRPr="00C0233C">
              <w:rPr>
                <w:rFonts w:ascii="Angsana New" w:hAnsi="Angsana New"/>
                <w:i/>
                <w:iCs/>
                <w:spacing w:val="-4"/>
                <w:sz w:val="26"/>
                <w:szCs w:val="26"/>
              </w:rPr>
              <w:t>5</w:t>
            </w:r>
            <w:r w:rsidRPr="00C0233C">
              <w:rPr>
                <w:rFonts w:ascii="Angsana New" w:hAnsi="Angsana New"/>
                <w:i/>
                <w:i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7AB88DE0" w14:textId="1D92AF5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527B3B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2F26A908" w14:textId="5159780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</w:t>
            </w:r>
            <w:r w:rsidR="00B0568D" w:rsidRPr="00C0233C">
              <w:rPr>
                <w:rFonts w:ascii="Angsana New" w:hAnsi="Angsana New"/>
                <w:sz w:val="26"/>
                <w:szCs w:val="26"/>
              </w:rPr>
              <w:t>8</w:t>
            </w:r>
            <w:r w:rsidRPr="00C0233C">
              <w:rPr>
                <w:rFonts w:ascii="Angsana New" w:hAnsi="Angsana New"/>
                <w:sz w:val="26"/>
                <w:szCs w:val="26"/>
              </w:rPr>
              <w:t>,1</w:t>
            </w:r>
            <w:r w:rsidR="00B0568D" w:rsidRPr="00C0233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92F762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5166E" w14:textId="4BB50642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21,</w:t>
            </w:r>
            <w:r w:rsidR="008B5727" w:rsidRPr="00C0233C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5CA467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BFE082A" w14:textId="21174E33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14,</w:t>
            </w:r>
            <w:r w:rsidR="00A1254E" w:rsidRPr="00C0233C">
              <w:rPr>
                <w:rFonts w:ascii="Angsana New" w:hAnsi="Angsana New"/>
                <w:sz w:val="26"/>
                <w:szCs w:val="26"/>
              </w:rPr>
              <w:t>629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B8C114C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7804282" w14:textId="6944B46D" w:rsidR="006B0C57" w:rsidRPr="00C0233C" w:rsidRDefault="00B0568D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1,489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E847461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7A719071" w14:textId="15336AC4" w:rsidR="006B0C57" w:rsidRPr="00C0233C" w:rsidRDefault="00B0568D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1BF2BC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DFF13FC" w14:textId="53DE9EB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DAE884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BAF14EA" w14:textId="391C7985" w:rsidR="006B0C57" w:rsidRPr="00C0233C" w:rsidRDefault="00B0568D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55</w:t>
            </w:r>
            <w:r w:rsidR="006B0C57"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="00A1254E" w:rsidRPr="00C0233C">
              <w:rPr>
                <w:rFonts w:ascii="Angsana New" w:hAnsi="Angsana New"/>
                <w:sz w:val="26"/>
                <w:szCs w:val="26"/>
              </w:rPr>
              <w:t>847</w:t>
            </w:r>
          </w:p>
        </w:tc>
      </w:tr>
      <w:tr w:rsidR="003E23B9" w:rsidRPr="00C0233C" w14:paraId="0781EEDF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</w:tcPr>
          <w:p w14:paraId="5E55D04E" w14:textId="2B0D0EA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1D252F4F" w14:textId="0B0363B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6949D8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7E6CF85F" w14:textId="15D3146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5813FA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406A5" w14:textId="07791F4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(1,557)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02FB00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080A5FB" w14:textId="56A5C1A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26C52D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B20474" w14:textId="78DEEE48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8619887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3254A55" w14:textId="087726D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8A19BA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ADC8040" w14:textId="72C4950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830EE6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683655AE" w14:textId="79586C1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(1,557)</w:t>
            </w:r>
          </w:p>
        </w:tc>
      </w:tr>
      <w:tr w:rsidR="003E23B9" w:rsidRPr="00C0233C" w14:paraId="7D1012FE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</w:tcPr>
          <w:p w14:paraId="792A189C" w14:textId="237B81C2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5EFF0F95" w14:textId="771BCD7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05AB2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6840A2D" w14:textId="5CC411A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190,956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8748DF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37BC3" w14:textId="0B0F1A9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FAFBF2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4444647" w14:textId="0517CED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12,631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A49043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E334D1B" w14:textId="7E8157F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21D535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19FD2846" w14:textId="7F991B8C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849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FFECCF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D0ACB4C" w14:textId="5E36407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(204,436)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225DDB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1B80E79" w14:textId="6BC7E6F2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0C57" w:rsidRPr="00C0233C" w14:paraId="6B38D71E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</w:tcPr>
          <w:p w14:paraId="6CB58EB6" w14:textId="180A9A8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0C30C073" w14:textId="653343F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553B7A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7B913CD" w14:textId="3A69451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3977A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1B08695" w14:textId="6B0E16C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27C31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C7435B4" w14:textId="1DBAE0A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13D1DF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0B39C4B" w14:textId="6FFE2D1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(889)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57FC3FC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518E731D" w14:textId="089E6C7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(585)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0E2EDD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7CCAFD76" w14:textId="489467B2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26A861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1BA6DB54" w14:textId="3E8D756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(1,474)</w:t>
            </w:r>
          </w:p>
        </w:tc>
      </w:tr>
      <w:tr w:rsidR="003E23B9" w:rsidRPr="00C0233C" w14:paraId="1DAD5755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EA17D2D" w14:textId="7CD5AC9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4C1B1D" w14:textId="6093FEE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6B8F37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05FE99A" w14:textId="10711DF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919196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D8AFCC2" w14:textId="48143B3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580F937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8981E5B" w14:textId="14E0D48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2ED16DC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36CB07A" w14:textId="46783A7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6BBAFB9B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F53477D" w14:textId="38594E8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(107)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38EA930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A183151" w14:textId="2D8E8DA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2D28B0DE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0D15F038" w14:textId="7B90AB6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(154)</w:t>
            </w:r>
          </w:p>
        </w:tc>
      </w:tr>
      <w:tr w:rsidR="003E23B9" w:rsidRPr="00C0233C" w14:paraId="38E2CBBC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</w:tcPr>
          <w:p w14:paraId="1DFC1A31" w14:textId="4AA7CCD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 xml:space="preserve">    1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2567 -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bottom"/>
          </w:tcPr>
          <w:p w14:paraId="6B859A1F" w14:textId="78ADA93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F768CAC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01FF949B" w14:textId="25404CC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F4A3FF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844557D" w14:textId="5235A86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144,</w:t>
            </w:r>
            <w:r w:rsidR="008B572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747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09083CF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31D8F83" w14:textId="04F4E46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232,</w:t>
            </w:r>
            <w:r w:rsidR="00A1254E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  <w:r w:rsidR="008A1500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017836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31191F7F" w14:textId="7393765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14,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641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DA2880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6B507669" w14:textId="2218B51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21,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DB980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6B63FE03" w14:textId="2637787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149F2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vAlign w:val="bottom"/>
          </w:tcPr>
          <w:p w14:paraId="102A1135" w14:textId="1372E44C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1,11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1254E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  <w:r w:rsidR="009D02A0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6B0C57" w:rsidRPr="00C0233C" w14:paraId="6BFE3838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267FF82" w14:textId="3B2F773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AC22613" w14:textId="359E149A" w:rsidR="006B0C57" w:rsidRPr="00C0233C" w:rsidRDefault="002B1F88" w:rsidP="002B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3B6685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2D8B7F5" w14:textId="559EDB2A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162251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F2F886C" w14:textId="04315A23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</w:t>
            </w:r>
            <w:r w:rsidR="006B0C57"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Pr="00C0233C">
              <w:rPr>
                <w:rFonts w:ascii="Angsana New" w:hAnsi="Angsana New"/>
                <w:sz w:val="26"/>
                <w:szCs w:val="26"/>
              </w:rPr>
              <w:t>7</w:t>
            </w:r>
            <w:r w:rsidR="006B0C57" w:rsidRPr="00C0233C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91489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99B7D69" w14:textId="4108AF98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5</w:t>
            </w:r>
            <w:r w:rsidR="008342E7" w:rsidRPr="00C0233C">
              <w:rPr>
                <w:rFonts w:ascii="Angsana New" w:hAnsi="Angsana New"/>
                <w:sz w:val="26"/>
                <w:szCs w:val="26"/>
              </w:rPr>
              <w:t>3</w:t>
            </w:r>
            <w:r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8</w:t>
            </w:r>
            <w:r w:rsidR="00CE561D" w:rsidRPr="00C0233C">
              <w:rPr>
                <w:rFonts w:ascii="Angsana New" w:hAnsi="Angsana New"/>
                <w:sz w:val="26"/>
                <w:szCs w:val="26"/>
              </w:rPr>
              <w:t>7</w:t>
            </w:r>
            <w:r w:rsidR="00695AB5" w:rsidRPr="00C0233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D26FED6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C0B1B79" w14:textId="3727781F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5</w:t>
            </w:r>
            <w:r w:rsidR="006B0C57"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Pr="00C0233C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29F8F3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2407631" w14:textId="0910B94E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3</w:t>
            </w:r>
            <w:r w:rsidR="006B0C57" w:rsidRPr="00C0233C">
              <w:rPr>
                <w:rFonts w:ascii="Angsana New" w:hAnsi="Angsana New"/>
                <w:sz w:val="26"/>
                <w:szCs w:val="26"/>
              </w:rPr>
              <w:t>,5</w:t>
            </w:r>
            <w:r w:rsidRPr="00C0233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E030F91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678F862" w14:textId="30CEA643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35,2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9DD7EC1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154599B" w14:textId="218CAF51" w:rsidR="006B0C57" w:rsidRPr="00C0233C" w:rsidRDefault="00BA7D14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100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="00554BF6" w:rsidRPr="00C0233C">
              <w:rPr>
                <w:rFonts w:ascii="Angsana New" w:hAnsi="Angsana New"/>
                <w:sz w:val="26"/>
                <w:szCs w:val="26"/>
              </w:rPr>
              <w:t>9</w:t>
            </w:r>
            <w:r w:rsidR="00471023" w:rsidRPr="00C0233C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6B0C57" w:rsidRPr="00C0233C" w14:paraId="1878D66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2317C6EA" w14:textId="753075E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236C7B0" w14:textId="64A440D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A978C1E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E74B4A" w14:textId="74D37F6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40416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19FF5B" w14:textId="6DC2CA7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759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A66385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8BA211" w14:textId="34494DC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D53ED1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8D7AD31" w14:textId="3DA4E65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51C25C3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3E19870" w14:textId="4B86389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A1B81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71EFA34" w14:textId="3108549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A71862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5034E66D" w14:textId="65B694E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759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0C57" w:rsidRPr="00C0233C" w14:paraId="6E7C4C11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302DC72F" w14:textId="025C589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73F1935" w14:textId="32BDC58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B6FCDD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90F98BA" w14:textId="489E47CA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67,96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630DE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11869AC" w14:textId="6FB9539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9ACBC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8807B4" w14:textId="231AAE1E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7</w:t>
            </w:r>
            <w:r w:rsidR="006B0C57"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Pr="00C0233C">
              <w:rPr>
                <w:rFonts w:ascii="Angsana New" w:hAnsi="Angsana New"/>
                <w:sz w:val="26"/>
                <w:szCs w:val="26"/>
              </w:rPr>
              <w:t>686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9C54A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667EB1F" w14:textId="7A25BB8C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BB3F27B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16A39F2" w14:textId="3BE41BC7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2,383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33DA38C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B81943" w14:textId="35A619E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78</w:t>
            </w:r>
            <w:r w:rsidRPr="00C0233C">
              <w:rPr>
                <w:rFonts w:ascii="Angsana New" w:hAnsi="Angsana New"/>
                <w:sz w:val="26"/>
                <w:szCs w:val="26"/>
              </w:rPr>
              <w:t>,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03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5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7ADF7C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8068DD7" w14:textId="1A75C91A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0C57" w:rsidRPr="00C0233C" w14:paraId="3326312C" w14:textId="77777777" w:rsidTr="000B62BC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1F1AE79B" w14:textId="21B35AD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633E957" w14:textId="354F1ED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08BAC1C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9569187" w14:textId="6587336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19BC7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B60D615" w14:textId="33A6C263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D01D931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AF6067D" w14:textId="2D36CF2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63D38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FB603DC" w14:textId="752FFED8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161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4BEDC65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91A07D9" w14:textId="59EE6E03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886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6AC051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4C4DD3" w14:textId="6F42A80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A5264E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5F5D62C" w14:textId="63886A2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047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23B9" w:rsidRPr="00C0233C" w14:paraId="30E55F23" w14:textId="77777777" w:rsidTr="006B0C57">
        <w:trPr>
          <w:trHeight w:val="252"/>
        </w:trPr>
        <w:tc>
          <w:tcPr>
            <w:tcW w:w="3211" w:type="dxa"/>
            <w:tcBorders>
              <w:bottom w:val="nil"/>
            </w:tcBorders>
          </w:tcPr>
          <w:p w14:paraId="5F6AC5A0" w14:textId="61ECD6F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1E2C7CDE" w14:textId="056179E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BBF2026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E4120ED" w14:textId="762F465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991D1C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3FE7C10" w14:textId="7C8A7FF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4EA30D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76005A3" w14:textId="1269B44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1,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190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C5292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3BC80546" w14:textId="2C70E11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7F14F1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3D53121B" w14:textId="1EAEAB03" w:rsidR="006B0C57" w:rsidRPr="00C0233C" w:rsidRDefault="00E2349A" w:rsidP="00E2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6EA644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91518A2" w14:textId="6D543DE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5EE4D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87D7B05" w14:textId="723362D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E2349A" w:rsidRPr="00C0233C">
              <w:rPr>
                <w:rFonts w:ascii="Angsana New" w:hAnsi="Angsana New"/>
                <w:sz w:val="26"/>
                <w:szCs w:val="26"/>
              </w:rPr>
              <w:t>1,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190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23B9" w:rsidRPr="00C0233C" w14:paraId="241B10AD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B691C76" w14:textId="6C6B366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D035" w14:textId="23C6C2D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4C1461C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B9D9A" w14:textId="3B4F4CE8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504,</w:t>
            </w:r>
            <w:r w:rsidR="00D32EC6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C9F956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0A4B" w14:textId="3348662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144,7</w:t>
            </w:r>
            <w:r w:rsidR="00E2349A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CEAC5F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9BC7E" w14:textId="2597799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2349A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8342E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12990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5A6A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40A01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1812236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55F3" w14:textId="17F34CB4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 w:rsidR="006B0C5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143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1900725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F54D" w14:textId="0EB10EC4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26,636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4C57A2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8C61" w14:textId="7F8A9C8E" w:rsidR="006B0C57" w:rsidRPr="00C0233C" w:rsidRDefault="00E2349A" w:rsidP="00E2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D2270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FD74" w14:textId="594B631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E2349A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8342E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12990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B6398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F12990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6B0C57" w:rsidRPr="00C0233C" w14:paraId="73CE5C06" w14:textId="77777777" w:rsidTr="00B46AC2">
        <w:trPr>
          <w:gridAfter w:val="1"/>
          <w:wAfter w:w="10" w:type="dxa"/>
          <w:trHeight w:val="267"/>
        </w:trPr>
        <w:tc>
          <w:tcPr>
            <w:tcW w:w="3211" w:type="dxa"/>
            <w:tcBorders>
              <w:top w:val="nil"/>
              <w:bottom w:val="nil"/>
            </w:tcBorders>
          </w:tcPr>
          <w:p w14:paraId="4D0AEDC4" w14:textId="7F23472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750557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FEC7BB9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531D7B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9ED72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B069A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FD202E3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6C5826C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2295FC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84BF00B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444A9FD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93A408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AC9566C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056AF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FE557C6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C65432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62F" w:rsidRPr="00C0233C" w14:paraId="31236960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7408AA1D" w14:textId="1D9D11EA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23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0233C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="00437067" w:rsidRPr="00C0233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437067" w:rsidRPr="00C0233C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B73132C" w14:textId="7D0A109D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8B3438B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0330D0D" w14:textId="6E57EE1D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93,646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1889897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52D636" w14:textId="21BC2C34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18,846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F0AB1D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FE134AD" w14:textId="39DFD54B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82,994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DAEB314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218E51F" w14:textId="238A0689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6,818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01AD4D1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06327D2" w14:textId="2F216BC1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7,026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6FB9195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C0CE95C" w14:textId="2E39E8EE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6114EF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56CFC9A" w14:textId="4EE9576E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209,330</w:t>
            </w:r>
          </w:p>
        </w:tc>
      </w:tr>
      <w:tr w:rsidR="000F562F" w:rsidRPr="00C0233C" w14:paraId="0014176B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53D2C56C" w14:textId="17D655C2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7EC9547" w14:textId="0DB0D8C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A27A4DA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EC13CA" w14:textId="538E01C0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13,374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4C008FE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625E599" w14:textId="2BD35329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8B5727" w:rsidRPr="00C0233C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E5D2A7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9CF5A16" w14:textId="7C3D6C4F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5A1E16" w:rsidRPr="00C0233C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BFDCED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58B4F42" w14:textId="0D3ECB19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1,783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6C64AD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55F288D" w14:textId="4EEFC7F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3,672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EA36BAE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E66F6D5" w14:textId="52C9F6E4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F1836B3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4EF74B64" w14:textId="5ED5D330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46,</w:t>
            </w:r>
            <w:r w:rsidR="008B5727" w:rsidRPr="00C0233C">
              <w:rPr>
                <w:rFonts w:ascii="Angsana New" w:hAnsi="Angsana New"/>
                <w:sz w:val="26"/>
                <w:szCs w:val="26"/>
              </w:rPr>
              <w:t>4</w:t>
            </w:r>
            <w:r w:rsidR="005A1E16" w:rsidRPr="00C0233C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0F562F" w:rsidRPr="00C0233C" w14:paraId="206EFDBD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86A7AA6" w14:textId="649CF053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7F0185C" w14:textId="73BC96D6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0E34409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9B5D319" w14:textId="24F38528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F707160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7BA3D21" w14:textId="2D481B49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(166)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EC7D8E1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3D80AED" w14:textId="424B8B7F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28021C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3E5C81B" w14:textId="67336804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13AAF25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435DD12B" w14:textId="3A2A5C56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12E3757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50DC5F1" w14:textId="062524E4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6F9760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400F2799" w14:textId="5A04E38B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(166)</w:t>
            </w:r>
          </w:p>
        </w:tc>
      </w:tr>
      <w:tr w:rsidR="000F562F" w:rsidRPr="00C0233C" w14:paraId="6366440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2716FFBE" w14:textId="089A257D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85DEB4C" w14:textId="1C9CE5A8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618A332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A396DCE" w14:textId="4A232F2E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8368455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E7F542C" w14:textId="42D5C6AF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5CCE4AA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06D2EF2" w14:textId="1E3412A6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7AE9D94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0E0224B" w14:textId="4EBC336F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(889)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1904913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7502FBB" w14:textId="250E0DF4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(524)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A43BF09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40490E8" w14:textId="273A214F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E37BAD5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7B075574" w14:textId="7C1C9B1A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(1,413)</w:t>
            </w:r>
          </w:p>
        </w:tc>
      </w:tr>
      <w:tr w:rsidR="003E23B9" w:rsidRPr="00C0233C" w14:paraId="72C42CED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6F572E9E" w14:textId="28C3EF20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EA450B7" w14:textId="05446D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0B97D49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67081649" w14:textId="75B384AB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4BD446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441B59FF" w14:textId="1F346956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85859EF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07F1EE9" w14:textId="4BDBA28E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7D19880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4ED447C2" w14:textId="1EAB7149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0D1AE79" w14:textId="77777777" w:rsidR="000F562F" w:rsidRPr="00C0233C" w:rsidRDefault="000F562F" w:rsidP="000F562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471F3F5C" w14:textId="6C8AE6B8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(99)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4CE7960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0132041" w14:textId="59E8843B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C9494A" w14:textId="77777777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bottom"/>
          </w:tcPr>
          <w:p w14:paraId="2D0D5009" w14:textId="69280A3E" w:rsidR="000F562F" w:rsidRPr="00C0233C" w:rsidRDefault="000F562F" w:rsidP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(130)</w:t>
            </w:r>
          </w:p>
        </w:tc>
      </w:tr>
      <w:tr w:rsidR="003E23B9" w:rsidRPr="00C0233C" w14:paraId="5B9C95BE" w14:textId="77777777" w:rsidTr="00E17190">
        <w:trPr>
          <w:gridAfter w:val="1"/>
          <w:wAfter w:w="10" w:type="dxa"/>
          <w:trHeight w:val="259"/>
        </w:trPr>
        <w:tc>
          <w:tcPr>
            <w:tcW w:w="3211" w:type="dxa"/>
            <w:tcBorders>
              <w:top w:val="nil"/>
              <w:bottom w:val="nil"/>
            </w:tcBorders>
          </w:tcPr>
          <w:p w14:paraId="318DBD2D" w14:textId="71ACAFE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 xml:space="preserve">    1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0568D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bottom"/>
          </w:tcPr>
          <w:p w14:paraId="259F320E" w14:textId="05FEFAB2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74FFA3B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023F9DA7" w14:textId="0864CD73" w:rsidR="006B0C57" w:rsidRPr="00C0233C" w:rsidRDefault="000F562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107,020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FB894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6DA8E659" w14:textId="33E686FF" w:rsidR="006B0C57" w:rsidRPr="00C0233C" w:rsidRDefault="000F562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28,</w:t>
            </w:r>
            <w:r w:rsidR="008B572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873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99DA5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405A3F1B" w14:textId="658C445B" w:rsidR="006B0C57" w:rsidRPr="00C0233C" w:rsidRDefault="000F562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100,</w:t>
            </w:r>
            <w:r w:rsidR="005A1E16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133C02E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19608898" w14:textId="5AA461CA" w:rsidR="006B0C57" w:rsidRPr="00C0233C" w:rsidRDefault="000F562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7,712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764E791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65146FEE" w14:textId="28C6FBD8" w:rsidR="006B0C57" w:rsidRPr="00C0233C" w:rsidRDefault="000F562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10,075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16D786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3571641" w14:textId="4DBE4A1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EFDAF0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vAlign w:val="bottom"/>
          </w:tcPr>
          <w:p w14:paraId="152F88B7" w14:textId="5C090CC8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F562F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8B572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A1E16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034</w:t>
            </w:r>
          </w:p>
        </w:tc>
      </w:tr>
      <w:tr w:rsidR="006B0C57" w:rsidRPr="00C0233C" w14:paraId="3F5E3C26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18F0D1BC" w14:textId="3DF0C04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9AAC6C7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798A3F2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D66B16" w14:textId="3D6C901E" w:rsidR="006B0C57" w:rsidRPr="00C0233C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21,367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D6DB3F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6A5D8D4" w14:textId="1B5FD598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11,090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37C07CB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843DB39" w14:textId="29E894AE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33785A" w:rsidRPr="00C0233C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E3E09E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D0DAD12" w14:textId="20879AB7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2,481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0B54515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252823A7" w14:textId="4E8C6FBE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4,373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FEC7C2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E63F71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0B81D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40816721" w14:textId="3A1CDF5D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60,</w:t>
            </w:r>
            <w:r w:rsidR="0033785A" w:rsidRPr="00C0233C">
              <w:rPr>
                <w:rFonts w:ascii="Angsana New" w:hAnsi="Angsana New"/>
                <w:sz w:val="26"/>
                <w:szCs w:val="26"/>
              </w:rPr>
              <w:t>650</w:t>
            </w:r>
          </w:p>
        </w:tc>
      </w:tr>
      <w:tr w:rsidR="006B0C57" w:rsidRPr="00C0233C" w14:paraId="4131FF94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74526D97" w14:textId="2EDE7513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0233C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94325FB" w14:textId="6757957B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014C5DB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7F73AD2" w14:textId="260E8210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988971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0DD9755" w14:textId="0E9F3EC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1,732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003653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D4E671D" w14:textId="7E7DFC41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D69A9B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AF5E255" w14:textId="6A143D38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5F8AF4C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069B6F9" w14:textId="790E446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29D496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7167B57" w14:textId="1896E89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486A0E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BD7CF22" w14:textId="3348372C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1,732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0C57" w:rsidRPr="00C0233C" w14:paraId="1893B6AF" w14:textId="77777777" w:rsidTr="0040603E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8559E0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79B91D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359F4B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22CEC1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6930A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E7B4BE8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B1BDEB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73B1D38" w14:textId="6F76504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DCBCEB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C485977" w14:textId="7F5F464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112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E9CF8C2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6FFEBBE" w14:textId="5E2921A6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880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303938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B3F115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D88D6AD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25A07ACC" w14:textId="0457B33F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992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23B9" w:rsidRPr="00C0233C" w14:paraId="20FE15EC" w14:textId="77777777" w:rsidTr="0040603E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1D695C1" w14:textId="02AB1BE4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_Hlk159516680"/>
            <w:r w:rsidRPr="00C0233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603BD963" w14:textId="1D754FD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30FA7B8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3AA2283E" w14:textId="351A65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9EEA9A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3EFC21D" w14:textId="50B348F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FF6A6FB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470B9DC" w14:textId="58D39142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1,062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396FC2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2530AE1" w14:textId="5B8498E9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D51681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17CD389E" w14:textId="26366C14" w:rsidR="006B0C57" w:rsidRPr="00C0233C" w:rsidRDefault="00D32EC6" w:rsidP="00D3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701D280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BF54ED1" w14:textId="4C6E1EA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DD8B5A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bottom"/>
          </w:tcPr>
          <w:p w14:paraId="0A37FD53" w14:textId="367F2DED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(</w:t>
            </w:r>
            <w:r w:rsidR="00D32EC6" w:rsidRPr="00C0233C">
              <w:rPr>
                <w:rFonts w:ascii="Angsana New" w:hAnsi="Angsana New"/>
                <w:sz w:val="26"/>
                <w:szCs w:val="26"/>
              </w:rPr>
              <w:t>1,062</w:t>
            </w:r>
            <w:r w:rsidRPr="00C023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bookmarkEnd w:id="7"/>
      <w:tr w:rsidR="003E23B9" w:rsidRPr="00C0233C" w14:paraId="6C266B57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  <w:tcBorders>
              <w:top w:val="nil"/>
              <w:bottom w:val="nil"/>
            </w:tcBorders>
          </w:tcPr>
          <w:p w14:paraId="5C3A71BA" w14:textId="0B8F796A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F562F"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9CB48" w14:textId="0C4B66AC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3685369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BD36" w14:textId="11AA4A5A" w:rsidR="006B0C57" w:rsidRPr="00C0233C" w:rsidRDefault="00801FCE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  <w:r w:rsidR="0079786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EB80D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A3868" w14:textId="11C2280C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38,231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12BD22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E828A" w14:textId="6C17878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32EC6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="003029C0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312C30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07D52" w14:textId="1B835FCF" w:rsidR="006B0C57" w:rsidRPr="00C0233C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6B0C57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081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66478DA" w14:textId="77777777" w:rsidR="006B0C57" w:rsidRPr="00C0233C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CF04D" w14:textId="5DB70855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32EC6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32EC6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568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F1BA125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0D38" w14:textId="55EEA76E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3C1CBB9" w14:textId="77777777" w:rsidR="006B0C57" w:rsidRPr="00C0233C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62C1" w14:textId="2083468C" w:rsidR="006B0C57" w:rsidRPr="00C0233C" w:rsidRDefault="00EA62C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233C">
              <w:rPr>
                <w:rFonts w:ascii="Angsana New" w:hAnsi="Angsana New"/>
                <w:b/>
                <w:bCs/>
                <w:sz w:val="26"/>
                <w:szCs w:val="26"/>
              </w:rPr>
              <w:t>310,8</w:t>
            </w:r>
            <w:r w:rsidR="00801FCE" w:rsidRPr="00C0233C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</w:p>
        </w:tc>
      </w:tr>
    </w:tbl>
    <w:p w14:paraId="3CA50C44" w14:textId="22D461F9" w:rsidR="00C80725" w:rsidRPr="00C0233C" w:rsidRDefault="00C80725" w:rsidP="00B4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26"/>
          <w:szCs w:val="26"/>
        </w:rPr>
      </w:pPr>
    </w:p>
    <w:tbl>
      <w:tblPr>
        <w:tblW w:w="15288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50"/>
        <w:gridCol w:w="122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</w:tblGrid>
      <w:tr w:rsidR="00C3509D" w:rsidRPr="00C0233C" w14:paraId="179879D5" w14:textId="77777777">
        <w:trPr>
          <w:trHeight w:val="281"/>
          <w:tblHeader/>
        </w:trPr>
        <w:tc>
          <w:tcPr>
            <w:tcW w:w="3211" w:type="dxa"/>
          </w:tcPr>
          <w:p w14:paraId="6561E0B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7" w:type="dxa"/>
            <w:gridSpan w:val="17"/>
          </w:tcPr>
          <w:p w14:paraId="76F7B2EF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509D" w:rsidRPr="00C0233C" w14:paraId="5562D6C9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4F868F5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783691FD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8B8162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2EF6AC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15E0873A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1B0664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74FAF9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70F335A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31F030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8623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B3DA14B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766179B5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14870F3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C5E76C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EFFC865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5B7C08D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C0233C" w14:paraId="1E9E0F8D" w14:textId="77777777">
        <w:trPr>
          <w:gridAfter w:val="1"/>
          <w:wAfter w:w="10" w:type="dxa"/>
          <w:trHeight w:val="259"/>
          <w:tblHeader/>
        </w:trPr>
        <w:tc>
          <w:tcPr>
            <w:tcW w:w="3211" w:type="dxa"/>
          </w:tcPr>
          <w:p w14:paraId="4BD6B6A2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072947F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5BB4DEF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DA9BD4B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3CF9633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DC205F6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676B6344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DCC0AB0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7C2B364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368D8A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84D140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30072132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1C915947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F1AB1AB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E1E9B6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73D882D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C0233C" w14:paraId="1C730A54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30C7489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6838EE25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6B14F61A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E323C8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0848F544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1F5EC9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66" w:type="dxa"/>
          </w:tcPr>
          <w:p w14:paraId="02827A95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2A5673D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6" w:type="dxa"/>
          </w:tcPr>
          <w:p w14:paraId="7E76897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483B5A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6" w:type="dxa"/>
          </w:tcPr>
          <w:p w14:paraId="6BDD90FA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2E0FAC93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2A5C50A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28EFAE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323D0AE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AD8DBB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509D" w:rsidRPr="00C0233C" w14:paraId="0D46E44E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045FE733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7" w:type="dxa"/>
            <w:gridSpan w:val="16"/>
          </w:tcPr>
          <w:p w14:paraId="6E35493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09D" w:rsidRPr="00C0233C" w14:paraId="6B6CBE5B" w14:textId="77777777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73B13AA8" w14:textId="5988624C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78" w:type="dxa"/>
            <w:gridSpan w:val="2"/>
            <w:tcBorders>
              <w:bottom w:val="nil"/>
            </w:tcBorders>
          </w:tcPr>
          <w:p w14:paraId="7124335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4D1A70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A01BA7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5A6767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A3DB8E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CEB51A0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AA773EA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516BD8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4720F54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6C2EC32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5EEC1C7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30D0D6C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6C8BC4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DECCE8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0BC1B37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C0233C" w14:paraId="1EC1B7E1" w14:textId="77777777" w:rsidTr="00A00E67">
        <w:trPr>
          <w:gridAfter w:val="1"/>
          <w:wAfter w:w="10" w:type="dxa"/>
          <w:trHeight w:val="252"/>
        </w:trPr>
        <w:tc>
          <w:tcPr>
            <w:tcW w:w="3261" w:type="dxa"/>
            <w:gridSpan w:val="2"/>
            <w:tcBorders>
              <w:top w:val="nil"/>
              <w:bottom w:val="nil"/>
            </w:tcBorders>
          </w:tcPr>
          <w:p w14:paraId="45CF9DCC" w14:textId="317E7661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F562F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bottom"/>
          </w:tcPr>
          <w:p w14:paraId="48E574F3" w14:textId="2F91224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C45FF3" w14:textId="77777777" w:rsidR="00C3509D" w:rsidRPr="00C0233C" w:rsidRDefault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9A1C6AA" w14:textId="5687B755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4F5C5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5968E15" w14:textId="579A53A5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BD5ADF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F7FE3FA" w14:textId="14ECB2F6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59C25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681593F" w14:textId="5F1DCA74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B49B754" w14:textId="77777777" w:rsidR="00C3509D" w:rsidRPr="00C0233C" w:rsidRDefault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360AEBA8" w14:textId="13A5EA64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BFF5336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D282DE2" w14:textId="2693EADD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9752D30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5F536E77" w14:textId="2AAF6A76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3B9" w:rsidRPr="00C0233C" w14:paraId="3E9E1363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</w:tcBorders>
          </w:tcPr>
          <w:p w14:paraId="08B7F4C1" w14:textId="3B341A5F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78" w:type="dxa"/>
            <w:gridSpan w:val="2"/>
            <w:tcBorders>
              <w:top w:val="nil"/>
            </w:tcBorders>
            <w:vAlign w:val="bottom"/>
          </w:tcPr>
          <w:p w14:paraId="14354491" w14:textId="0C7B69F9" w:rsidR="00C3509D" w:rsidRPr="00C0233C" w:rsidRDefault="000F562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9427D8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C97A04" w14:textId="01C30F01" w:rsidR="00C3509D" w:rsidRPr="00C0233C" w:rsidRDefault="000F562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328,297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5A982F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D2DC6" w14:textId="3A1BE984" w:rsidR="00C3509D" w:rsidRPr="00C0233C" w:rsidRDefault="00161201" w:rsidP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521DD0C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F29E037" w14:textId="15F6A4E2" w:rsidR="00C3509D" w:rsidRPr="00C0233C" w:rsidRDefault="008B572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126,7</w:t>
            </w:r>
            <w:r w:rsidR="00F5584A" w:rsidRPr="00C0233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8B6311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26448CA" w14:textId="4B82F8BB" w:rsidR="00C3509D" w:rsidRPr="00C0233C" w:rsidRDefault="00942472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2,388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C49170B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0B05DA8A" w14:textId="40AA4F4A" w:rsidR="00C3509D" w:rsidRPr="00C0233C" w:rsidRDefault="00942472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11</w:t>
            </w:r>
            <w:r w:rsidR="00D5499F" w:rsidRPr="00C0233C">
              <w:rPr>
                <w:rFonts w:ascii="Angsana New" w:hAnsi="Angsana New"/>
                <w:sz w:val="28"/>
                <w:szCs w:val="28"/>
              </w:rPr>
              <w:t>,5</w:t>
            </w:r>
            <w:r w:rsidRPr="00C0233C">
              <w:rPr>
                <w:rFonts w:ascii="Angsana New" w:hAnsi="Angsana New"/>
                <w:sz w:val="28"/>
                <w:szCs w:val="28"/>
              </w:rPr>
              <w:t>4</w:t>
            </w:r>
            <w:r w:rsidR="00D5499F" w:rsidRPr="00C0233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A9D95EE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DB557" w14:textId="0AA75FDB" w:rsidR="00C3509D" w:rsidRPr="00C0233C" w:rsidRDefault="00942472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72710A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66793CE" w14:textId="6CE90D7E" w:rsidR="00C3509D" w:rsidRPr="00C0233C" w:rsidRDefault="00942472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739,588</w:t>
            </w:r>
          </w:p>
        </w:tc>
      </w:tr>
      <w:tr w:rsidR="003E23B9" w:rsidRPr="00C0233C" w14:paraId="4B467635" w14:textId="77777777">
        <w:trPr>
          <w:gridAfter w:val="1"/>
          <w:wAfter w:w="10" w:type="dxa"/>
          <w:trHeight w:val="252"/>
        </w:trPr>
        <w:tc>
          <w:tcPr>
            <w:tcW w:w="3211" w:type="dxa"/>
          </w:tcPr>
          <w:p w14:paraId="515A96BA" w14:textId="53412B81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8" w:type="dxa"/>
            <w:gridSpan w:val="2"/>
            <w:tcBorders>
              <w:top w:val="nil"/>
            </w:tcBorders>
            <w:vAlign w:val="bottom"/>
          </w:tcPr>
          <w:p w14:paraId="1B554EA4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2B6A0BA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2340CD6C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8157783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696CF" w14:textId="5D8412A0" w:rsidR="00C3509D" w:rsidRPr="00C0233C" w:rsidRDefault="00161201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</w:t>
            </w:r>
            <w:r w:rsidR="000F562F" w:rsidRPr="00C0233C">
              <w:rPr>
                <w:rFonts w:ascii="Angsana New" w:hAnsi="Angsana New"/>
                <w:sz w:val="28"/>
                <w:szCs w:val="28"/>
              </w:rPr>
              <w:t>15</w:t>
            </w:r>
            <w:r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="008B5727" w:rsidRPr="00C0233C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E246235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4D87162" w14:textId="61FB6BC9" w:rsidR="00C3509D" w:rsidRPr="00C0233C" w:rsidRDefault="00F11BB9" w:rsidP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5,</w:t>
            </w:r>
            <w:r w:rsidR="008B5727" w:rsidRPr="00C0233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E82862E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627ACA" w14:textId="047EA19B" w:rsidR="00C3509D" w:rsidRPr="00C0233C" w:rsidRDefault="00942472" w:rsidP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0D5652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3B577CE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3C21744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8036818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5BD12C6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4185F64B" w14:textId="6ACAE6BD" w:rsidR="00C3509D" w:rsidRPr="00C0233C" w:rsidRDefault="00D5499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</w:t>
            </w:r>
            <w:r w:rsidR="00942472" w:rsidRPr="00C0233C">
              <w:rPr>
                <w:rFonts w:ascii="Angsana New" w:hAnsi="Angsana New"/>
                <w:sz w:val="28"/>
                <w:szCs w:val="28"/>
              </w:rPr>
              <w:t>25</w:t>
            </w:r>
            <w:r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="00942472" w:rsidRPr="00C0233C">
              <w:rPr>
                <w:rFonts w:ascii="Angsana New" w:hAnsi="Angsana New"/>
                <w:sz w:val="28"/>
                <w:szCs w:val="28"/>
              </w:rPr>
              <w:t>774</w:t>
            </w:r>
          </w:p>
        </w:tc>
      </w:tr>
      <w:tr w:rsidR="003E23B9" w:rsidRPr="00C0233C" w14:paraId="0335E974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</w:tcPr>
          <w:p w14:paraId="2F0582BF" w14:textId="062ECC5C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597E2" w14:textId="285C73B0" w:rsidR="00C3509D" w:rsidRPr="00C0233C" w:rsidRDefault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75058F3" w14:textId="77777777" w:rsidR="00C3509D" w:rsidRPr="00C0233C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11D54" w14:textId="7C9DE53C" w:rsidR="00C3509D" w:rsidRPr="00C0233C" w:rsidRDefault="000F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328,297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7EBD3A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E2184" w14:textId="461CA1D5" w:rsidR="00C3509D" w:rsidRPr="00C0233C" w:rsidRDefault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F562F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B5727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C89E92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03CF" w14:textId="1576DA24" w:rsidR="00C3509D" w:rsidRPr="00C0233C" w:rsidRDefault="008B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132,09</w:t>
            </w:r>
            <w:r w:rsidR="00F5584A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536DB97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2FCF4" w14:textId="6E698907" w:rsidR="00C3509D" w:rsidRPr="00C0233C" w:rsidRDefault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6,929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5FF1951" w14:textId="77777777" w:rsidR="00C3509D" w:rsidRPr="00C0233C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4238" w14:textId="76B6DE76" w:rsidR="00C3509D" w:rsidRPr="00C0233C" w:rsidRDefault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11,542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A839A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9B229" w14:textId="7175BEB6" w:rsidR="00C3509D" w:rsidRPr="00C0233C" w:rsidRDefault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F4A298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5093" w14:textId="5FCA1848" w:rsidR="00C3509D" w:rsidRPr="00C0233C" w:rsidRDefault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865,36</w:t>
            </w:r>
            <w:r w:rsidR="00F5584A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E23B9" w:rsidRPr="00C0233C" w14:paraId="577E4E53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</w:tcPr>
          <w:p w14:paraId="0E3ACBB0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0A4CBAD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D2649D2" w14:textId="77777777" w:rsidR="00C3509D" w:rsidRPr="00C0233C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50EAC9F1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5200E2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16F8D23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A65CD4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234415B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602127B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188BBBF9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3B6F747" w14:textId="77777777" w:rsidR="00C3509D" w:rsidRPr="00C0233C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14:paraId="5D3944F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18BB2E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44D1DE07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23F985F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nil"/>
            </w:tcBorders>
            <w:vAlign w:val="bottom"/>
          </w:tcPr>
          <w:p w14:paraId="1CC54895" w14:textId="77777777" w:rsidR="00C3509D" w:rsidRPr="00C0233C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09D" w:rsidRPr="00C0233C" w14:paraId="3779DF95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7DA5C820" w14:textId="47E9B044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F562F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5BFB6810" w14:textId="1097C9A9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6D41224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C8D13D" w14:textId="0DA86783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0FC2B0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EACB640" w14:textId="7A4A40E4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D886B2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7B44583" w14:textId="4931104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9DB8D2E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6C3E858" w14:textId="3318603F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B52826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4D20BC6" w14:textId="4B7DC5C1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1AA032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D805BE8" w14:textId="0F911275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052A089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6CE565A8" w14:textId="5FC47A34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09D" w:rsidRPr="00C0233C" w14:paraId="47A2930D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71E6C2E0" w14:textId="42F03044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3CCEED28" w14:textId="73DCE261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96CFE8E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6E846D" w14:textId="7E2192C1" w:rsidR="00C3509D" w:rsidRPr="00C0233C" w:rsidRDefault="00332380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3</w:t>
            </w:r>
            <w:r w:rsidR="005519A0" w:rsidRPr="00C0233C">
              <w:rPr>
                <w:rFonts w:ascii="Angsana New" w:hAnsi="Angsana New"/>
                <w:sz w:val="28"/>
                <w:szCs w:val="28"/>
              </w:rPr>
              <w:t>7</w:t>
            </w:r>
            <w:r w:rsidRPr="00C0233C">
              <w:rPr>
                <w:rFonts w:ascii="Angsana New" w:hAnsi="Angsana New"/>
                <w:sz w:val="28"/>
                <w:szCs w:val="28"/>
              </w:rPr>
              <w:t>5</w:t>
            </w:r>
            <w:r w:rsidR="005519A0"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DB0038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BA44E25" w14:textId="18881F11" w:rsidR="00C3509D" w:rsidRPr="00C0233C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956A733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C592D7C" w14:textId="58F7962A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</w:t>
            </w:r>
            <w:r w:rsidR="00F11BB9" w:rsidRPr="00C0233C">
              <w:rPr>
                <w:rFonts w:ascii="Angsana New" w:hAnsi="Angsana New"/>
                <w:sz w:val="28"/>
                <w:szCs w:val="28"/>
              </w:rPr>
              <w:t>2</w:t>
            </w:r>
            <w:r w:rsidR="00114853" w:rsidRPr="00C0233C">
              <w:rPr>
                <w:rFonts w:ascii="Angsana New" w:hAnsi="Angsana New"/>
                <w:sz w:val="28"/>
                <w:szCs w:val="28"/>
              </w:rPr>
              <w:t>2</w:t>
            </w:r>
            <w:r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6</w:t>
            </w:r>
            <w:r w:rsidR="0009436A" w:rsidRPr="00C0233C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432E5B5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FA32DBE" w14:textId="78AB82C7" w:rsidR="00C3509D" w:rsidRPr="00C0233C" w:rsidRDefault="002F5AE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</w:t>
            </w:r>
            <w:r w:rsidR="00F11BB9"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1E9575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7A58959F" w14:textId="42DAC498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3</w:t>
            </w:r>
            <w:r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370F916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0109271" w14:textId="7AA9B149" w:rsidR="00C3509D" w:rsidRPr="00C0233C" w:rsidRDefault="002F5AE7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CEBD88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244A0B5C" w14:textId="45660EC0" w:rsidR="00C3509D" w:rsidRPr="00C0233C" w:rsidRDefault="005519A0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7</w:t>
            </w:r>
            <w:r w:rsidR="007875E3" w:rsidRPr="00C0233C">
              <w:rPr>
                <w:rFonts w:ascii="Angsana New" w:hAnsi="Angsana New"/>
                <w:sz w:val="28"/>
                <w:szCs w:val="28"/>
              </w:rPr>
              <w:t>41</w:t>
            </w:r>
            <w:r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="00C751EB" w:rsidRPr="00C0233C">
              <w:rPr>
                <w:rFonts w:ascii="Angsana New" w:hAnsi="Angsana New"/>
                <w:sz w:val="28"/>
                <w:szCs w:val="28"/>
              </w:rPr>
              <w:t>787</w:t>
            </w:r>
          </w:p>
        </w:tc>
      </w:tr>
      <w:tr w:rsidR="00C3509D" w:rsidRPr="00C0233C" w14:paraId="3EF56608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3E52ECD1" w14:textId="675809BD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0E53DC61" w14:textId="377A776B" w:rsidR="00C3509D" w:rsidRPr="00C0233C" w:rsidRDefault="00C3509D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23A2F88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3E5A62" w14:textId="143FD9A9" w:rsidR="00C3509D" w:rsidRPr="00C0233C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1E439B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01481A0" w14:textId="673AA76F" w:rsidR="00C3509D" w:rsidRPr="00C0233C" w:rsidRDefault="002F5AE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106,491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DBDBBC2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2D8B2C8" w14:textId="229E2911" w:rsidR="00C3509D" w:rsidRPr="00C0233C" w:rsidRDefault="002F5AE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49</w:t>
            </w:r>
            <w:r w:rsidR="00F11BB9"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E4F6A11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7A4C5A0" w14:textId="1E918137" w:rsidR="00C3509D" w:rsidRPr="00C0233C" w:rsidRDefault="002F5AE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7,601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73E4E7D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C55D034" w14:textId="7C21F1D3" w:rsidR="00C3509D" w:rsidRPr="00C0233C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321169C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76D2F98" w14:textId="36AD06AB" w:rsidR="00C3509D" w:rsidRPr="00C0233C" w:rsidRDefault="00E94244" w:rsidP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2C7BAA7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035069BF" w14:textId="798BBD0D" w:rsidR="00C3509D" w:rsidRPr="00C0233C" w:rsidRDefault="00161201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63</w:t>
            </w:r>
            <w:r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68</w:t>
            </w:r>
            <w:r w:rsidR="0056367A" w:rsidRPr="00C0233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E23B9" w:rsidRPr="00C0233C" w14:paraId="007A0069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58C2927E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AE42F" w14:textId="78C8F345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90B4F0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A6188" w14:textId="1939DD39" w:rsidR="00C3509D" w:rsidRPr="00C0233C" w:rsidRDefault="00332380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375</w:t>
            </w:r>
            <w:r w:rsidR="005519A0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FC9278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BED5E" w14:textId="10890036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32EC6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32EC6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61E1EF2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DDB1" w14:textId="7492B3B3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32EC6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B2F81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B2F81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32EC6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2B2F81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C66967C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7DBF4" w14:textId="11009131" w:rsidR="00C3509D" w:rsidRPr="00C0233C" w:rsidRDefault="00D32EC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E94244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0ADEF5E" w14:textId="77777777" w:rsidR="00C3509D" w:rsidRPr="00C0233C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A6D1" w14:textId="32C1F8B9" w:rsidR="00C3509D" w:rsidRPr="00C0233C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32EC6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32EC6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406635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DE7A1" w14:textId="1557F928" w:rsidR="00C3509D" w:rsidRPr="00C0233C" w:rsidRDefault="00D32EC6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3CBE64D" w14:textId="77777777" w:rsidR="00C3509D" w:rsidRPr="00C0233C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EF781" w14:textId="710B79A3" w:rsidR="00C3509D" w:rsidRPr="00C0233C" w:rsidRDefault="005519A0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86039C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6039C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471</w:t>
            </w:r>
          </w:p>
        </w:tc>
      </w:tr>
    </w:tbl>
    <w:p w14:paraId="528A14F9" w14:textId="77777777" w:rsidR="00C3509D" w:rsidRPr="00C0233C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618CC3" w14:textId="77777777" w:rsidR="00C3509D" w:rsidRPr="00C0233C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D69E53" w14:textId="77777777" w:rsidR="00D828CA" w:rsidRPr="00C0233C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BF5C0E" w14:textId="6242918C" w:rsidR="00D828CA" w:rsidRPr="00C0233C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</w:rPr>
        <w:br w:type="page"/>
      </w:r>
    </w:p>
    <w:p w14:paraId="17056E09" w14:textId="77777777" w:rsidR="002C4FD1" w:rsidRPr="00C0233C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4"/>
          <w:szCs w:val="4"/>
        </w:rPr>
      </w:pPr>
    </w:p>
    <w:tbl>
      <w:tblPr>
        <w:tblW w:w="1431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62"/>
        <w:gridCol w:w="7"/>
        <w:gridCol w:w="11"/>
      </w:tblGrid>
      <w:tr w:rsidR="00923FAF" w:rsidRPr="00C0233C" w14:paraId="04CE2A46" w14:textId="77777777" w:rsidTr="002C7279">
        <w:trPr>
          <w:gridAfter w:val="1"/>
          <w:wAfter w:w="11" w:type="dxa"/>
          <w:trHeight w:val="424"/>
        </w:trPr>
        <w:tc>
          <w:tcPr>
            <w:tcW w:w="2880" w:type="dxa"/>
          </w:tcPr>
          <w:p w14:paraId="49C81ED2" w14:textId="77777777" w:rsidR="00923FAF" w:rsidRPr="00C0233C" w:rsidRDefault="00923FA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19" w:type="dxa"/>
            <w:gridSpan w:val="16"/>
          </w:tcPr>
          <w:p w14:paraId="74A8A4FB" w14:textId="795318FA" w:rsidR="00923FAF" w:rsidRPr="00C0233C" w:rsidRDefault="00923FAF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89515B"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C7279" w:rsidRPr="00C0233C" w14:paraId="0B649312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65B1D7F" w14:textId="77777777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875CE4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362C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259B8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C68BC5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A32295" w14:textId="36B26716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744905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0F116E" w14:textId="16AE1BFC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740A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C7D9F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8C1C60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2939A9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095D75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41C39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6B7FE9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16F93F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C0233C" w14:paraId="50FAEC99" w14:textId="77777777" w:rsidTr="002C7279">
        <w:trPr>
          <w:gridAfter w:val="2"/>
          <w:wAfter w:w="18" w:type="dxa"/>
          <w:trHeight w:val="404"/>
        </w:trPr>
        <w:tc>
          <w:tcPr>
            <w:tcW w:w="2880" w:type="dxa"/>
          </w:tcPr>
          <w:p w14:paraId="2C6AE152" w14:textId="77777777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52E115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19162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8343A1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2C647F6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DA692A" w14:textId="5275DD4A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04C8136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C3855A" w14:textId="782220AD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6DFB77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8F48E6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C5728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D84477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C76625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A655E9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E3A9585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8871344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C0233C" w14:paraId="498BEB83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5537BB4" w14:textId="77777777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BD853A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7ACDDEF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CAE7D2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C2C66DC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C04D96" w14:textId="5954FEAF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</w:tcPr>
          <w:p w14:paraId="54526A3A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73049F" w14:textId="2205D1E8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D854DF6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0C9622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E85FE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B51589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2080E13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0B88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E850EA1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18F17AB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9FC" w:rsidRPr="00C0233C" w14:paraId="46906136" w14:textId="77777777" w:rsidTr="002C7279">
        <w:trPr>
          <w:trHeight w:val="404"/>
        </w:trPr>
        <w:tc>
          <w:tcPr>
            <w:tcW w:w="2880" w:type="dxa"/>
          </w:tcPr>
          <w:p w14:paraId="0A693B54" w14:textId="77777777" w:rsidR="009879FC" w:rsidRPr="00C0233C" w:rsidRDefault="009879FC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7"/>
          </w:tcPr>
          <w:p w14:paraId="690A2DEA" w14:textId="200443E1" w:rsidR="009879FC" w:rsidRPr="00C0233C" w:rsidRDefault="009879F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C0233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0233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C7279" w:rsidRPr="00C0233C" w14:paraId="2CCD0F8C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63095F9A" w14:textId="76BDBF08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79A56F95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6A2C2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EE197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13406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4A4E672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5C8C3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59FAC" w14:textId="6F29A25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B6CFE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010825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22BF0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C6E62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3510F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993C7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6FF48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8C134C" w14:textId="77777777" w:rsidR="00A8215A" w:rsidRPr="00C0233C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472" w:rsidRPr="00C0233C" w14:paraId="4BC69DA3" w14:textId="77777777" w:rsidTr="008A2E70">
        <w:trPr>
          <w:gridAfter w:val="2"/>
          <w:wAfter w:w="18" w:type="dxa"/>
          <w:trHeight w:val="321"/>
        </w:trPr>
        <w:tc>
          <w:tcPr>
            <w:tcW w:w="2880" w:type="dxa"/>
          </w:tcPr>
          <w:p w14:paraId="51DA33EB" w14:textId="6532EF3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sz w:val="28"/>
                <w:szCs w:val="28"/>
              </w:rPr>
              <w:t>1</w:t>
            </w:r>
            <w:r w:rsidRPr="00C0233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023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B0691D8" w14:textId="133525E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165,085</w:t>
            </w:r>
          </w:p>
        </w:tc>
        <w:tc>
          <w:tcPr>
            <w:tcW w:w="270" w:type="dxa"/>
            <w:vAlign w:val="bottom"/>
          </w:tcPr>
          <w:p w14:paraId="0615CC49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4AC492" w14:textId="667E3D8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210,568</w:t>
            </w:r>
          </w:p>
        </w:tc>
        <w:tc>
          <w:tcPr>
            <w:tcW w:w="270" w:type="dxa"/>
            <w:vAlign w:val="bottom"/>
          </w:tcPr>
          <w:p w14:paraId="0863C36C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6C92AC" w14:textId="75CBF33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120,785</w:t>
            </w:r>
          </w:p>
        </w:tc>
        <w:tc>
          <w:tcPr>
            <w:tcW w:w="270" w:type="dxa"/>
            <w:vAlign w:val="bottom"/>
          </w:tcPr>
          <w:p w14:paraId="6A0FAA9C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4CCA6B" w14:textId="78F7C63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162,423</w:t>
            </w:r>
          </w:p>
        </w:tc>
        <w:tc>
          <w:tcPr>
            <w:tcW w:w="270" w:type="dxa"/>
            <w:vAlign w:val="bottom"/>
          </w:tcPr>
          <w:p w14:paraId="7AFE4FF2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4DF878" w14:textId="64ADD57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11,355</w:t>
            </w:r>
          </w:p>
        </w:tc>
        <w:tc>
          <w:tcPr>
            <w:tcW w:w="270" w:type="dxa"/>
            <w:vAlign w:val="bottom"/>
          </w:tcPr>
          <w:p w14:paraId="0F41C952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D50B54" w14:textId="42DA964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11,827</w:t>
            </w:r>
          </w:p>
        </w:tc>
        <w:tc>
          <w:tcPr>
            <w:tcW w:w="270" w:type="dxa"/>
            <w:vAlign w:val="bottom"/>
          </w:tcPr>
          <w:p w14:paraId="2D208CB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39509" w14:textId="187EEDC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155,769</w:t>
            </w:r>
          </w:p>
        </w:tc>
        <w:tc>
          <w:tcPr>
            <w:tcW w:w="270" w:type="dxa"/>
            <w:vAlign w:val="bottom"/>
          </w:tcPr>
          <w:p w14:paraId="6E394F76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7AA4FDD" w14:textId="7361E419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837,812</w:t>
            </w:r>
          </w:p>
        </w:tc>
      </w:tr>
      <w:tr w:rsidR="00942472" w:rsidRPr="00C0233C" w14:paraId="0FDC5B05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D9A5394" w14:textId="1ABE6115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0233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48514AE" w14:textId="3657030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>40,327</w:t>
            </w:r>
          </w:p>
        </w:tc>
        <w:tc>
          <w:tcPr>
            <w:tcW w:w="270" w:type="dxa"/>
          </w:tcPr>
          <w:p w14:paraId="40772EB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87568" w14:textId="00FB6B9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  <w:tc>
          <w:tcPr>
            <w:tcW w:w="270" w:type="dxa"/>
          </w:tcPr>
          <w:p w14:paraId="71CCD678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19A8C81" w14:textId="00AA3C4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270" w:type="dxa"/>
          </w:tcPr>
          <w:p w14:paraId="0A347FE5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4CA291" w14:textId="71A4C51F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27,752</w:t>
            </w:r>
          </w:p>
        </w:tc>
        <w:tc>
          <w:tcPr>
            <w:tcW w:w="270" w:type="dxa"/>
          </w:tcPr>
          <w:p w14:paraId="490580F2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0AFCF" w14:textId="65AF24B9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  <w:tc>
          <w:tcPr>
            <w:tcW w:w="270" w:type="dxa"/>
          </w:tcPr>
          <w:p w14:paraId="2DD5879E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C09622" w14:textId="0324B5F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5,752</w:t>
            </w:r>
          </w:p>
        </w:tc>
        <w:tc>
          <w:tcPr>
            <w:tcW w:w="270" w:type="dxa"/>
          </w:tcPr>
          <w:p w14:paraId="3E4C791C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CEEA3C" w14:textId="65F59EED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69,071</w:t>
            </w:r>
          </w:p>
        </w:tc>
        <w:tc>
          <w:tcPr>
            <w:tcW w:w="270" w:type="dxa"/>
          </w:tcPr>
          <w:p w14:paraId="1AFCC914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EBAD077" w14:textId="74A71F7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152,157</w:t>
            </w:r>
          </w:p>
        </w:tc>
      </w:tr>
      <w:tr w:rsidR="00942472" w:rsidRPr="00C0233C" w14:paraId="5068704E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183B362" w14:textId="0EDE945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170" w:type="dxa"/>
            <w:tcBorders>
              <w:bottom w:val="nil"/>
            </w:tcBorders>
          </w:tcPr>
          <w:p w14:paraId="04856669" w14:textId="37D02B7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CB67947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5755EF" w14:textId="3FCC8B2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88940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6A4BBF1" w14:textId="1D3305C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(1,557)</w:t>
            </w:r>
          </w:p>
        </w:tc>
        <w:tc>
          <w:tcPr>
            <w:tcW w:w="270" w:type="dxa"/>
            <w:tcBorders>
              <w:bottom w:val="nil"/>
            </w:tcBorders>
          </w:tcPr>
          <w:p w14:paraId="58CB0B1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75DCA2" w14:textId="1A3A8AD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49DF3D0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9F5EE8" w14:textId="6AC48395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08E89C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3D08C1B" w14:textId="5B32500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9B9CB6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6D7AEBB" w14:textId="5249486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573A1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C5D3FE0" w14:textId="1CCF477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(1,557)</w:t>
            </w:r>
          </w:p>
        </w:tc>
      </w:tr>
      <w:tr w:rsidR="00942472" w:rsidRPr="00C0233C" w14:paraId="689D1A26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24B1017E" w14:textId="2F50E0D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92F95E" w14:textId="267A882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7566A2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EF4CBD" w14:textId="53DF0C9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174,109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FBA1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A73C100" w14:textId="4F77ED1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00E5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F3FF2B" w14:textId="7B672890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11,347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90F85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E946578" w14:textId="798E4F65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057F17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E96EAB" w14:textId="11B3B8D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4783B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95DFF9" w14:textId="0041B43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(186,305)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BE2607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1CC5BAD4" w14:textId="0BB5C0D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472" w:rsidRPr="00C0233C" w14:paraId="5A504050" w14:textId="77777777" w:rsidTr="008A2E70">
        <w:trPr>
          <w:gridAfter w:val="2"/>
          <w:wAfter w:w="18" w:type="dxa"/>
          <w:trHeight w:val="383"/>
        </w:trPr>
        <w:tc>
          <w:tcPr>
            <w:tcW w:w="2880" w:type="dxa"/>
          </w:tcPr>
          <w:p w14:paraId="1E86102C" w14:textId="56B2B70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C0233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182723A1" w14:textId="2123EAEC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308EA172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D4509A" w14:textId="79F82ABC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251B01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089E755" w14:textId="408C67A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7C65F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061B15D" w14:textId="657261F0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6EDE32CB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D4F993E" w14:textId="70242B5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(889)</w:t>
            </w:r>
          </w:p>
        </w:tc>
        <w:tc>
          <w:tcPr>
            <w:tcW w:w="270" w:type="dxa"/>
            <w:tcBorders>
              <w:bottom w:val="nil"/>
            </w:tcBorders>
          </w:tcPr>
          <w:p w14:paraId="51B6D755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E6FC2B9" w14:textId="369EE1A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(585)</w:t>
            </w:r>
          </w:p>
        </w:tc>
        <w:tc>
          <w:tcPr>
            <w:tcW w:w="270" w:type="dxa"/>
            <w:tcBorders>
              <w:bottom w:val="nil"/>
            </w:tcBorders>
          </w:tcPr>
          <w:p w14:paraId="508E3428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73D398" w14:textId="084376B3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897218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5BEAD091" w14:textId="1F2D58E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(1,474)</w:t>
            </w:r>
          </w:p>
        </w:tc>
      </w:tr>
      <w:tr w:rsidR="00942472" w:rsidRPr="00C0233C" w14:paraId="4C55358C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46789DD6" w14:textId="1048961C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</w:tcBorders>
          </w:tcPr>
          <w:p w14:paraId="1C4BEB25" w14:textId="3D10DCD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7889A19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E8C78A4" w14:textId="165F50E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DFCF0F7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59CB0FD" w14:textId="25FDAEE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4BFE84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BB4EED9" w14:textId="642912C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270" w:type="dxa"/>
            <w:tcBorders>
              <w:top w:val="nil"/>
            </w:tcBorders>
          </w:tcPr>
          <w:p w14:paraId="473BE0BC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F296755" w14:textId="4D37A16B" w:rsidR="00942472" w:rsidRPr="00C0233C" w:rsidRDefault="00942472" w:rsidP="007F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26E1C51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541339A" w14:textId="115A882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270" w:type="dxa"/>
            <w:tcBorders>
              <w:top w:val="nil"/>
            </w:tcBorders>
          </w:tcPr>
          <w:p w14:paraId="11659588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1263C2E" w14:textId="39FC675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2DF65E9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F557423" w14:textId="170FDB0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</w:tr>
      <w:tr w:rsidR="00942472" w:rsidRPr="00C0233C" w14:paraId="4AD85A8D" w14:textId="77777777" w:rsidTr="00942472">
        <w:trPr>
          <w:gridAfter w:val="2"/>
          <w:wAfter w:w="18" w:type="dxa"/>
          <w:trHeight w:val="778"/>
        </w:trPr>
        <w:tc>
          <w:tcPr>
            <w:tcW w:w="2880" w:type="dxa"/>
          </w:tcPr>
          <w:p w14:paraId="6C4CEB0A" w14:textId="2A6221D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  <w:p w14:paraId="7BF4214F" w14:textId="7A61149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FAED1A7" w14:textId="3788AAE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ADDA8B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8A5EF65" w14:textId="6FB6204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390,174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DDDAEB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99FB427" w14:textId="6E725093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120,355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08B75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A24526B" w14:textId="770603A3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201,475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7AC60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170C2814" w14:textId="23AB1309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13,097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6A54D1" w14:textId="77777777" w:rsidR="00942472" w:rsidRPr="00C0233C" w:rsidRDefault="00942472" w:rsidP="0094247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44AFB1" w14:textId="037B347F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17,736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14E402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C7BD7E1" w14:textId="2B223DF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38,535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157A3B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14:paraId="00FED259" w14:textId="06D7104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986,784</w:t>
            </w:r>
          </w:p>
        </w:tc>
      </w:tr>
      <w:tr w:rsidR="002C7279" w:rsidRPr="00C0233C" w14:paraId="59226CF4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6916B23B" w14:textId="2F93D623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0233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</w:tcBorders>
          </w:tcPr>
          <w:p w14:paraId="26C07307" w14:textId="6B96721E" w:rsidR="00A8215A" w:rsidRPr="00C0233C" w:rsidRDefault="002F5AE7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4009951B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AAA042D" w14:textId="403A36CC" w:rsidR="00A8215A" w:rsidRPr="00C0233C" w:rsidRDefault="002F5AE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70" w:type="dxa"/>
            <w:tcBorders>
              <w:top w:val="nil"/>
            </w:tcBorders>
          </w:tcPr>
          <w:p w14:paraId="776F043E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78A1AF8" w14:textId="572AD842" w:rsidR="00A8215A" w:rsidRPr="00C0233C" w:rsidRDefault="002F5AE7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BA2F8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902ACD1" w14:textId="7F0997F0" w:rsidR="00A8215A" w:rsidRPr="00C0233C" w:rsidRDefault="002F5AE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8,683</w:t>
            </w:r>
          </w:p>
        </w:tc>
        <w:tc>
          <w:tcPr>
            <w:tcW w:w="270" w:type="dxa"/>
            <w:tcBorders>
              <w:top w:val="nil"/>
            </w:tcBorders>
          </w:tcPr>
          <w:p w14:paraId="76ACB626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AD4C31E" w14:textId="24B624E5" w:rsidR="00A8215A" w:rsidRPr="00C0233C" w:rsidRDefault="002F5AE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3</w:t>
            </w:r>
            <w:r w:rsidR="00D5499F" w:rsidRPr="00C0233C">
              <w:rPr>
                <w:rFonts w:ascii="Angsana New" w:hAnsi="Angsana New"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70" w:type="dxa"/>
            <w:tcBorders>
              <w:top w:val="nil"/>
            </w:tcBorders>
          </w:tcPr>
          <w:p w14:paraId="2F4E44B8" w14:textId="77777777" w:rsidR="00A8215A" w:rsidRPr="00C0233C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AF131E" w14:textId="4CB068D1" w:rsidR="00A8215A" w:rsidRPr="00C0233C" w:rsidRDefault="002F5AE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  <w:tc>
          <w:tcPr>
            <w:tcW w:w="270" w:type="dxa"/>
            <w:tcBorders>
              <w:top w:val="nil"/>
            </w:tcBorders>
          </w:tcPr>
          <w:p w14:paraId="1F7D62A8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3E8B11" w14:textId="7A13F80D" w:rsidR="00A8215A" w:rsidRPr="00C0233C" w:rsidRDefault="002F5AE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34,557</w:t>
            </w:r>
          </w:p>
        </w:tc>
        <w:tc>
          <w:tcPr>
            <w:tcW w:w="270" w:type="dxa"/>
            <w:tcBorders>
              <w:top w:val="nil"/>
            </w:tcBorders>
          </w:tcPr>
          <w:p w14:paraId="0269E252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31C20C8" w14:textId="3C6B4769" w:rsidR="00A8215A" w:rsidRPr="00C0233C" w:rsidRDefault="002F5AE7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49,647</w:t>
            </w:r>
          </w:p>
        </w:tc>
      </w:tr>
      <w:tr w:rsidR="002C7279" w:rsidRPr="00C0233C" w14:paraId="1016C9C3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</w:tcPr>
          <w:p w14:paraId="3AF540E7" w14:textId="1F758477" w:rsidR="00E86CBF" w:rsidRPr="00C0233C" w:rsidRDefault="00E86CB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DC7B6DB" w14:textId="7BCDA5B5" w:rsidR="00E86CBF" w:rsidRPr="00C0233C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BEE0B4" w14:textId="77777777" w:rsidR="00E86CBF" w:rsidRPr="00C0233C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2BF17A8" w14:textId="2939D20A" w:rsidR="00E86CBF" w:rsidRPr="00C0233C" w:rsidRDefault="002F5AE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63,023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FB5FB2" w14:textId="77777777" w:rsidR="00E86CBF" w:rsidRPr="00C0233C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1931D6F" w14:textId="62718E7D" w:rsidR="00E86CBF" w:rsidRPr="00C0233C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0922" w14:textId="77777777" w:rsidR="00E86CBF" w:rsidRPr="00C0233C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1B44714" w14:textId="32863421" w:rsidR="00E86CBF" w:rsidRPr="00C0233C" w:rsidRDefault="002F5AE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7,686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78921" w14:textId="77777777" w:rsidR="00E86CBF" w:rsidRPr="00C0233C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DF4A00B" w14:textId="4A7CE89A" w:rsidR="00E86CBF" w:rsidRPr="00C0233C" w:rsidRDefault="005651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AC8384" w14:textId="77777777" w:rsidR="00E86CBF" w:rsidRPr="00C0233C" w:rsidRDefault="00E86CBF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13E174D" w14:textId="5B455815" w:rsidR="00E86CBF" w:rsidRPr="00C0233C" w:rsidRDefault="002F5AE7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2,383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10AF39" w14:textId="77777777" w:rsidR="00E86CBF" w:rsidRPr="00C0233C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91F1E23" w14:textId="2EC6CF7F" w:rsidR="00E86CBF" w:rsidRPr="00C0233C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73,092</w:t>
            </w:r>
            <w:r w:rsidRPr="00C023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D3E4EE" w14:textId="77777777" w:rsidR="00E86CBF" w:rsidRPr="00C0233C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41024B7D" w14:textId="3E4006D8" w:rsidR="00E86CBF" w:rsidRPr="00C0233C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279" w:rsidRPr="00C0233C" w14:paraId="46B06877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12A07610" w14:textId="4659B209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C0233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30DDECCD" w14:textId="0DE5ECEE" w:rsidR="00A8215A" w:rsidRPr="00C0233C" w:rsidRDefault="00923FAF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CD235A9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616F49" w14:textId="1417A0CA" w:rsidR="00A8215A" w:rsidRPr="00C0233C" w:rsidRDefault="00A8215A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F703A9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01FC128" w14:textId="6B860B57" w:rsidR="00A8215A" w:rsidRPr="00C0233C" w:rsidRDefault="00A8215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7A686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2543074" w14:textId="01162943" w:rsidR="00A8215A" w:rsidRPr="00C0233C" w:rsidRDefault="00A01B27" w:rsidP="00A01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62D3A59C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C8538D9" w14:textId="5BD22FB7" w:rsidR="00A8215A" w:rsidRPr="00C0233C" w:rsidRDefault="00923FAF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161</w:t>
            </w:r>
            <w:r w:rsidRPr="00C023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E2BB3E" w14:textId="77777777" w:rsidR="00A8215A" w:rsidRPr="00C0233C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360E45" w14:textId="47A8503C" w:rsidR="00A8215A" w:rsidRPr="00C0233C" w:rsidRDefault="00A8215A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886</w:t>
            </w:r>
            <w:r w:rsidRPr="00C023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CE3140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444954" w14:textId="087DC736" w:rsidR="00A8215A" w:rsidRPr="00C0233C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BDF6A1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BAB5389" w14:textId="08094060" w:rsidR="00A8215A" w:rsidRPr="00C0233C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</w:t>
            </w:r>
            <w:r w:rsidR="00923FAF" w:rsidRPr="00C0233C">
              <w:rPr>
                <w:rFonts w:ascii="Angsana New" w:hAnsi="Angsana New"/>
                <w:sz w:val="28"/>
                <w:szCs w:val="28"/>
              </w:rPr>
              <w:t>1,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047</w:t>
            </w:r>
            <w:r w:rsidRPr="00C023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2496" w:rsidRPr="00C0233C" w14:paraId="4454FA8C" w14:textId="77777777" w:rsidTr="00962496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71B71FDF" w14:textId="77777777" w:rsidR="00962496" w:rsidRPr="00C0233C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nil"/>
            </w:tcBorders>
          </w:tcPr>
          <w:p w14:paraId="194EAB12" w14:textId="3E341594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233C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7A058B28" w14:textId="77777777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B87185" w14:textId="77777777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E7DC0C" w14:textId="77777777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8F1A54E" w14:textId="77777777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5F7F39" w14:textId="77777777" w:rsidR="00962496" w:rsidRPr="00C0233C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FA07808" w14:textId="168172A5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1,190</w:t>
            </w:r>
            <w:r w:rsidRPr="00C023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29D24D" w14:textId="77777777" w:rsidR="00962496" w:rsidRPr="00C0233C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175B681" w14:textId="77777777" w:rsidR="00962496" w:rsidRPr="00C0233C" w:rsidRDefault="00962496" w:rsidP="005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E7473B" w14:textId="77777777" w:rsidR="00962496" w:rsidRPr="00C0233C" w:rsidRDefault="00962496" w:rsidP="008E16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A49081" w14:textId="68ECCA96" w:rsidR="00962496" w:rsidRPr="00C0233C" w:rsidRDefault="002F5AE7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487830" w14:textId="77777777" w:rsidR="00962496" w:rsidRPr="00C0233C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D377C51" w14:textId="77777777" w:rsidR="00962496" w:rsidRPr="00C0233C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A8EFB7" w14:textId="77777777" w:rsidR="00962496" w:rsidRPr="00C0233C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001137B" w14:textId="60AF381E" w:rsidR="00962496" w:rsidRPr="00C0233C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(</w:t>
            </w:r>
            <w:r w:rsidR="002F5AE7" w:rsidRPr="00C0233C">
              <w:rPr>
                <w:rFonts w:ascii="Angsana New" w:hAnsi="Angsana New"/>
                <w:sz w:val="28"/>
                <w:szCs w:val="28"/>
              </w:rPr>
              <w:t>1,190</w:t>
            </w:r>
            <w:r w:rsidRPr="00C023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279" w:rsidRPr="00C0233C" w14:paraId="5D73D91D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  <w:tcBorders>
              <w:bottom w:val="nil"/>
            </w:tcBorders>
          </w:tcPr>
          <w:p w14:paraId="78A471D2" w14:textId="75DF31C1" w:rsidR="00A8215A" w:rsidRPr="00C0233C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42472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AF8843" w14:textId="3629528B" w:rsidR="00A8215A" w:rsidRPr="00C0233C" w:rsidRDefault="00060E6E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bottom w:val="nil"/>
            </w:tcBorders>
          </w:tcPr>
          <w:p w14:paraId="040B5FAA" w14:textId="77777777" w:rsidR="00A8215A" w:rsidRPr="00C0233C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61B0C2" w14:textId="498E7213" w:rsidR="00A8215A" w:rsidRPr="00C0233C" w:rsidRDefault="002F5AE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  <w:r w:rsidR="00060E6E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270" w:type="dxa"/>
            <w:tcBorders>
              <w:bottom w:val="nil"/>
            </w:tcBorders>
          </w:tcPr>
          <w:p w14:paraId="15C6DE91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43C59E" w14:textId="5741C043" w:rsidR="00A8215A" w:rsidRPr="00C0233C" w:rsidRDefault="00060E6E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99591B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9591B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DD6BF7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7D8CBEBA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551D39" w14:textId="698F1F16" w:rsidR="00A8215A" w:rsidRPr="00C0233C" w:rsidRDefault="00060E6E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F5AE7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F5AE7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tcBorders>
              <w:bottom w:val="nil"/>
            </w:tcBorders>
          </w:tcPr>
          <w:p w14:paraId="214EBE32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E33743" w14:textId="26F646C9" w:rsidR="00A8215A" w:rsidRPr="00C0233C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F5AE7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F5AE7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70" w:type="dxa"/>
            <w:tcBorders>
              <w:bottom w:val="nil"/>
            </w:tcBorders>
          </w:tcPr>
          <w:p w14:paraId="7BCC00E5" w14:textId="77777777" w:rsidR="00A8215A" w:rsidRPr="00C0233C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B3F2F" w14:textId="5249B2BD" w:rsidR="00A8215A" w:rsidRPr="00C0233C" w:rsidRDefault="002F5AE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060E6E" w:rsidRPr="00C023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70" w:type="dxa"/>
            <w:tcBorders>
              <w:bottom w:val="nil"/>
            </w:tcBorders>
          </w:tcPr>
          <w:p w14:paraId="4DC3E0CA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9382BE" w14:textId="22B6D0E4" w:rsidR="00A8215A" w:rsidRPr="00C0233C" w:rsidRDefault="002F5AE7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0B994D" w14:textId="77777777" w:rsidR="00A8215A" w:rsidRPr="00C0233C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404F690" w14:textId="24581EBC" w:rsidR="00A8215A" w:rsidRPr="00C0233C" w:rsidRDefault="002F5AE7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1,034,194</w:t>
            </w:r>
          </w:p>
        </w:tc>
      </w:tr>
    </w:tbl>
    <w:p w14:paraId="405D0F77" w14:textId="77777777" w:rsidR="002C4FD1" w:rsidRPr="00C0233C" w:rsidRDefault="002C4FD1" w:rsidP="002C4FD1">
      <w:pPr>
        <w:framePr w:w="13785" w:wrap="auto" w:hAnchor="text" w:x="1710"/>
        <w:spacing w:line="240" w:lineRule="auto"/>
        <w:rPr>
          <w:rFonts w:ascii="Angsana New" w:hAnsi="Angsana New"/>
          <w:sz w:val="30"/>
          <w:szCs w:val="30"/>
        </w:rPr>
        <w:sectPr w:rsidR="002C4FD1" w:rsidRPr="00C0233C" w:rsidSect="00ED5D97">
          <w:footerReference w:type="default" r:id="rId17"/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4D273194" w14:textId="77777777" w:rsidR="002C4FD1" w:rsidRPr="00C0233C" w:rsidRDefault="002C4FD1" w:rsidP="002C4FD1">
      <w:pPr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14332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  <w:gridCol w:w="22"/>
      </w:tblGrid>
      <w:tr w:rsidR="00923FAF" w:rsidRPr="00C0233C" w14:paraId="593C2D0C" w14:textId="77777777" w:rsidTr="00D41DE5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B3C120B" w14:textId="77777777" w:rsidR="00923FAF" w:rsidRPr="00C0233C" w:rsidRDefault="00923FAF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1AFF8FCB" w14:textId="4127FADA" w:rsidR="00923FAF" w:rsidRPr="00C0233C" w:rsidRDefault="00923FAF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DE5" w:rsidRPr="00C0233C" w14:paraId="20D68307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3A5E370" w14:textId="77777777" w:rsidR="001C68C8" w:rsidRPr="00C0233C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133660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9CFEE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4A82C7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7D14E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70B5AEA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B9FD7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7572FB" w14:textId="321B294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D243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72E53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92C21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1E98C5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7B2E7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F732FE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0367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CB6B0D" w14:textId="77777777" w:rsidR="001C68C8" w:rsidRPr="00C0233C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C0233C" w14:paraId="44CC1472" w14:textId="77777777" w:rsidTr="005B4ED0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06D6AF3" w14:textId="77777777" w:rsidR="001C68C8" w:rsidRPr="00C0233C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ACCA16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197B7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B62CA3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B24F0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4673E0" w14:textId="07FE754A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85C05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4B5C0" w14:textId="781FFD54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D40D3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8C895C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CCC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865795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AAED2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17C66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E4FE6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0C0FEF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C0233C" w14:paraId="0AD59EC3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4394456" w14:textId="77777777" w:rsidR="001C68C8" w:rsidRPr="00C0233C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FF78CE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16FA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E0721A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1DE4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2D43FF" w14:textId="47E652DA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64995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35BAD8" w14:textId="5A4F3190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DFCF5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EE3306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835EF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9F9FA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7B1E2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9FD836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6506F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B86A5F" w14:textId="77777777" w:rsidR="001C68C8" w:rsidRPr="00C0233C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9FC" w:rsidRPr="00C0233C" w14:paraId="08C823B8" w14:textId="77777777" w:rsidTr="00D41DE5">
        <w:trPr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4F6A0416" w14:textId="77777777" w:rsidR="009879FC" w:rsidRPr="00C0233C" w:rsidRDefault="009879FC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52" w:type="dxa"/>
            <w:gridSpan w:val="16"/>
            <w:tcBorders>
              <w:top w:val="nil"/>
              <w:bottom w:val="nil"/>
            </w:tcBorders>
          </w:tcPr>
          <w:p w14:paraId="3E2E1428" w14:textId="2A15C1B2" w:rsidR="009879FC" w:rsidRPr="00C0233C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03A5" w:rsidRPr="00C0233C" w14:paraId="2B680EBD" w14:textId="77777777">
        <w:trPr>
          <w:gridAfter w:val="1"/>
          <w:wAfter w:w="22" w:type="dxa"/>
          <w:trHeight w:val="375"/>
        </w:trPr>
        <w:tc>
          <w:tcPr>
            <w:tcW w:w="4050" w:type="dxa"/>
            <w:gridSpan w:val="2"/>
            <w:tcBorders>
              <w:top w:val="nil"/>
              <w:bottom w:val="nil"/>
            </w:tcBorders>
          </w:tcPr>
          <w:p w14:paraId="0D72A5C6" w14:textId="4D950A4E" w:rsidR="000903A5" w:rsidRPr="00C0233C" w:rsidRDefault="000903A5" w:rsidP="0009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E5E59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61F67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F6633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920DB6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F3C8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B06A5A" w14:textId="0BC3AB5F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CBE88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565E51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D2D62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72C7EB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C4882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26574D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00807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70D354" w14:textId="77777777" w:rsidR="000903A5" w:rsidRPr="00C0233C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2472" w:rsidRPr="00C0233C" w14:paraId="60EC10EF" w14:textId="77777777" w:rsidTr="008A2E70">
        <w:trPr>
          <w:gridAfter w:val="1"/>
          <w:wAfter w:w="22" w:type="dxa"/>
          <w:trHeight w:val="347"/>
        </w:trPr>
        <w:tc>
          <w:tcPr>
            <w:tcW w:w="2880" w:type="dxa"/>
            <w:tcBorders>
              <w:top w:val="nil"/>
              <w:bottom w:val="nil"/>
            </w:tcBorders>
          </w:tcPr>
          <w:p w14:paraId="520A3E9A" w14:textId="111194D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1080E5" w14:textId="07BA6EB5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2DC110" w14:textId="77777777" w:rsidR="00942472" w:rsidRPr="00C0233C" w:rsidRDefault="00942472" w:rsidP="00942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543DA2" w14:textId="2B472DA5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93,477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CD39E1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35BAF8" w14:textId="25E3E4A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17,824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5272D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325843" w14:textId="2A4C2E25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80,326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70CEFF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6C1B925" w14:textId="6E516FF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E8963D" w14:textId="77777777" w:rsidR="00942472" w:rsidRPr="00C0233C" w:rsidRDefault="00942472" w:rsidP="00942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D854D0" w14:textId="532719F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6,050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3A8150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A7F940F" w14:textId="2D6CE84C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5FCD8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5D8CB7" w14:textId="311B741F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204,496</w:t>
            </w:r>
          </w:p>
        </w:tc>
      </w:tr>
      <w:tr w:rsidR="00942472" w:rsidRPr="00C0233C" w14:paraId="7DA0F14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5B529377" w14:textId="494DD86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F012A0" w14:textId="7D83C91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74829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82409" w14:textId="2F7DFF5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11,386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B50A1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1F523B2" w14:textId="6CDD6BF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8,194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74260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090DE6C" w14:textId="4657172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15,249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195F8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D348E5" w14:textId="437D8C0F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0787F" w14:textId="77777777" w:rsidR="00942472" w:rsidRPr="00C0233C" w:rsidRDefault="00942472" w:rsidP="00942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3B6AEA" w14:textId="4FDCC22F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3,141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1777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D1C024" w14:textId="5209B19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4F4BB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ED60A2" w14:textId="6EFC482D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39,522</w:t>
            </w:r>
          </w:p>
        </w:tc>
      </w:tr>
      <w:tr w:rsidR="00942472" w:rsidRPr="00C0233C" w14:paraId="7132A6EE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716356C7" w14:textId="5F69E54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B05063C" w14:textId="7C8DA33D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CCDBA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0145850" w14:textId="60BC622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CAE16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FF3E3C" w14:textId="360F64D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036CC6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70ADC3" w14:textId="079C55B0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C6F6C5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F5B0BF" w14:textId="139002A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A4650" w14:textId="77777777" w:rsidR="00942472" w:rsidRPr="00C0233C" w:rsidRDefault="00942472" w:rsidP="00942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B82403" w14:textId="16C27F9C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4A3C5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FA9B3F" w14:textId="3EA64D54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228318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0C2D4C" w14:textId="0CF15833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</w:tr>
      <w:tr w:rsidR="00812569" w:rsidRPr="00C0233C" w14:paraId="2D296A76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3825B3E9" w14:textId="2E667876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73BE4D" w14:textId="2C281F82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83C7C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15107A" w14:textId="1A4D937F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5F157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A841FD" w14:textId="2D203DB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86744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9E8C2C" w14:textId="48ED43E4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44030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CF40DD" w14:textId="51525F90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F82672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E793D1" w14:textId="6028FA11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1E9FCE" w14:textId="1F0E4774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E56460" w14:textId="01D7E87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875BD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D9BCB6" w14:textId="52FEB17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(1,413)</w:t>
            </w:r>
          </w:p>
        </w:tc>
      </w:tr>
      <w:tr w:rsidR="00812569" w:rsidRPr="00C0233C" w14:paraId="6B5DA1D9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254329E" w14:textId="6B1D0FBB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68F5F" w14:textId="45CE4791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6FD49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3FC831" w14:textId="29FDC8A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FBE25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B6BF70E" w14:textId="23ED1653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1944D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5E49B7" w14:textId="662546BB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EB4C5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A9A163" w14:textId="7EEF557E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1392B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1AF72C" w14:textId="4F3FB5AE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91093" w14:textId="403C2B6C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DBD15" w14:textId="34F726A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B94C3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66D748" w14:textId="6E73CD19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(130)</w:t>
            </w:r>
          </w:p>
        </w:tc>
      </w:tr>
      <w:tr w:rsidR="00812569" w:rsidRPr="00C0233C" w14:paraId="27FC5A71" w14:textId="77777777" w:rsidTr="00942472">
        <w:trPr>
          <w:gridAfter w:val="1"/>
          <w:wAfter w:w="22" w:type="dxa"/>
          <w:trHeight w:val="724"/>
        </w:trPr>
        <w:tc>
          <w:tcPr>
            <w:tcW w:w="2880" w:type="dxa"/>
            <w:tcBorders>
              <w:top w:val="nil"/>
              <w:bottom w:val="nil"/>
            </w:tcBorders>
          </w:tcPr>
          <w:p w14:paraId="75CC4A8B" w14:textId="0736292A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0216E09F" w14:textId="7F2F993C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2B3DEB2" w14:textId="7E1015BB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732F95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2F5143D" w14:textId="13890C4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104,863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1628F9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BF9E59" w14:textId="62B886D0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2AA3E3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2EB6DF" w14:textId="3DF741F0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95,544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2A3765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3D9BE1E1" w14:textId="6DA6A06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3541D7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62BAB6C" w14:textId="48D2C8E9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5C31AA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FEA2206" w14:textId="1570C5F4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27FCCB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19F5ED" w14:textId="61EA64F3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242,309</w:t>
            </w:r>
          </w:p>
        </w:tc>
      </w:tr>
      <w:tr w:rsidR="00812569" w:rsidRPr="00C0233C" w14:paraId="37E23C4E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1726769F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A175DF" w14:textId="464B8A31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3CA20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DDE680" w14:textId="6B5B5740" w:rsidR="00812569" w:rsidRPr="00C0233C" w:rsidRDefault="00C6210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17,764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6ACF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4CA36A" w14:textId="5D7209DC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8,19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DF91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6E5B6B" w14:textId="155DB6A3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F801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F819EE" w14:textId="42829832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7196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9D7531" w14:textId="4B6143CA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8947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9056A5" w14:textId="1E87F30E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8A711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0E410C" w14:textId="6419489D" w:rsidR="00812569" w:rsidRPr="00C0233C" w:rsidRDefault="00C6210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812569" w:rsidRPr="00C02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812569" w:rsidRPr="00C0233C" w14:paraId="6A7EDE63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7D305918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D6E8FA" w14:textId="2121EED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49104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C2A42" w14:textId="2DD46973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DFDB8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8304FD" w14:textId="034AED6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435D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DB4A38" w14:textId="0F921894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B2009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C8BD02" w14:textId="5CEDFDCB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7B100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DF41D" w14:textId="270B64D1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ACF54" w14:textId="23B40296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60BEB4" w14:textId="4BD3F561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0DC86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98F86A" w14:textId="1C7870EB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2569" w:rsidRPr="00C0233C" w14:paraId="475920A7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07016D3E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C89529" w14:textId="5833F9BA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F3FD8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10F983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111B3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B50C437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8430B3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4CF7C6" w14:textId="74438E38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1,062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CA6256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2B5D4C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A72791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A5C25D" w14:textId="252AF8A6" w:rsidR="00812569" w:rsidRPr="00C0233C" w:rsidRDefault="00C62107" w:rsidP="00C6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1E37B6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4C175C" w14:textId="33731A80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023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900E2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13BD7D" w14:textId="425868AD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1,062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2569" w:rsidRPr="00C0233C" w14:paraId="3D8ACD0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0265AAD" w14:textId="5A633794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716919" w14:textId="26D3F56E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9E482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2035F5" w14:textId="466A72FA" w:rsidR="00812569" w:rsidRPr="00C0233C" w:rsidRDefault="006A5103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122,627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2ACAD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CBEF6B" w14:textId="55498027" w:rsidR="00812569" w:rsidRPr="00C0233C" w:rsidRDefault="00C6210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812569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CB58F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75D4A" w14:textId="2B7CBB5A" w:rsidR="00812569" w:rsidRPr="00C0233C" w:rsidRDefault="00C6210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109,602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29DD9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1E6FFD" w14:textId="61C15499" w:rsidR="00812569" w:rsidRPr="00C0233C" w:rsidRDefault="00C6210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12569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B14CD" w14:textId="77777777" w:rsidR="00812569" w:rsidRPr="00C0233C" w:rsidRDefault="00812569" w:rsidP="008125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9D8C8" w14:textId="4065CAB2" w:rsidR="00812569" w:rsidRPr="00C0233C" w:rsidRDefault="00C6210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12569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E6878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1A8826" w14:textId="21596AEA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233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621B9" w14:textId="77777777" w:rsidR="00812569" w:rsidRPr="00C0233C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8A33B" w14:textId="5F9DB9A5" w:rsidR="00812569" w:rsidRPr="00C0233C" w:rsidRDefault="005519A0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A5103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86,754</w:t>
            </w:r>
          </w:p>
        </w:tc>
      </w:tr>
    </w:tbl>
    <w:p w14:paraId="2DB0A738" w14:textId="77777777" w:rsidR="002C4FD1" w:rsidRPr="00C0233C" w:rsidRDefault="002C4FD1" w:rsidP="00F3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</w:rPr>
        <w:br w:type="page"/>
      </w:r>
    </w:p>
    <w:tbl>
      <w:tblPr>
        <w:tblW w:w="1431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</w:tblGrid>
      <w:tr w:rsidR="00D828CA" w:rsidRPr="00C0233C" w14:paraId="5D401BC7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B04C11D" w14:textId="77777777" w:rsidR="00D828CA" w:rsidRPr="00C0233C" w:rsidRDefault="00D828CA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76C7777E" w14:textId="6DE62BD9" w:rsidR="00D828CA" w:rsidRPr="00C0233C" w:rsidRDefault="00D828CA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378" w:rsidRPr="00C0233C" w14:paraId="06F10135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D0BCEBB" w14:textId="77777777" w:rsidR="009879FC" w:rsidRPr="00C0233C" w:rsidRDefault="009879FC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06CF65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F5273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1AC9E4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BFE793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08C57F5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3DF62" w14:textId="40A40CD0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23D1A4" w14:textId="2212A515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2E2EE2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C977AE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1377B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BA71C1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ACD8F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49CB59F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8A53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F76BD8" w14:textId="77777777" w:rsidR="009879FC" w:rsidRPr="00C0233C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C0233C" w14:paraId="4792E874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6C80985" w14:textId="77777777" w:rsidR="00F97746" w:rsidRPr="00C0233C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222728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4FC53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90F158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8773BE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26F386" w14:textId="0715FAB4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6A405" w14:textId="53174E62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701164" w14:textId="6CAD9AC0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583393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BF46D3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DDDF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A8B052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80FA75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915049E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5ED807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92389F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C0233C" w14:paraId="1B5478F9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9EC88EC" w14:textId="77777777" w:rsidR="00F97746" w:rsidRPr="00C0233C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4DBD52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4C8BB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594E3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DD921E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56444B" w14:textId="713F7EDD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869" w14:textId="31592111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3B77F1" w14:textId="0E9F3FCB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539E2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3A6B12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A4E75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0ABD5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CCF3D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C72E39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54375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39B7FF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219" w:rsidRPr="00C0233C" w14:paraId="0E9364E4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2FC4F7E" w14:textId="77777777" w:rsidR="00DA0219" w:rsidRPr="00C0233C" w:rsidRDefault="00DA0219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51DFB79A" w14:textId="7EC3D2A6" w:rsidR="00DA0219" w:rsidRPr="00C0233C" w:rsidRDefault="00DA021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4378" w:rsidRPr="00C0233C" w14:paraId="043CE4E1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B887729" w14:textId="77777777" w:rsidR="00F97746" w:rsidRPr="00C0233C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D501F10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C46101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CA6C69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DB42A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8D3AE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198A2" w14:textId="284BD78C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E575B0" w14:textId="28B2C44D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0D73F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AE84D1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A4CB8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E265A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01C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823DDB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B9933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8144E6" w14:textId="77777777" w:rsidR="00F97746" w:rsidRPr="00C0233C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C0233C" w14:paraId="1F21E539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F253D7E" w14:textId="36C9ADC6" w:rsidR="00B82177" w:rsidRPr="00C0233C" w:rsidRDefault="00B8217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42472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B4D5A1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744693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C43B03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8B21D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8E344F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FDC0F" w14:textId="01FD6812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75DC13" w14:textId="3CE976D0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88A111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97CCAF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448A9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B47B98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66E54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F36CF3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7775A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9A7FB5" w14:textId="77777777" w:rsidR="00B82177" w:rsidRPr="00C0233C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2472" w:rsidRPr="00C0233C" w14:paraId="1FF8A6E7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72638476" w14:textId="5616D6B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DD9684" w14:textId="67311D8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E440E9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9B0754" w14:textId="53DFE8A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285,311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515C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3F8617" w14:textId="51A080D0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59A75" w14:textId="7779A1C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D25614" w14:textId="189EAF1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100,662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D19B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10D3F4" w14:textId="0D8A834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01A3E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1BBE39" w14:textId="0DF31C3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9,168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D7ABB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3A32AC" w14:textId="5D10711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38,535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6C90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BC606" w14:textId="5A92FEE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640,162</w:t>
            </w:r>
          </w:p>
        </w:tc>
      </w:tr>
      <w:tr w:rsidR="00942472" w:rsidRPr="00C0233C" w14:paraId="67D0AAC0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127B3C7" w14:textId="2092D4D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289431" w14:textId="2D465E89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9C670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CE77BB" w14:textId="0B72E74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3E786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A6FC05B" w14:textId="3DFD81E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94,503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8F4A1" w14:textId="7007E88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65C810" w14:textId="1DC340D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8D31F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8826C6" w14:textId="660CB10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463F4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BB6261" w14:textId="111D582B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9FBCF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CFDDC22" w14:textId="0AAD57F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2FD6F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F1798B" w14:textId="07ACB7EE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104,313</w:t>
            </w:r>
          </w:p>
        </w:tc>
      </w:tr>
      <w:tr w:rsidR="00942472" w:rsidRPr="00C0233C" w14:paraId="0CCEEFAC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4B337F1C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03C93" w14:textId="3E46E9D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0A05A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48B71" w14:textId="4104BC61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285,311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6335D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ADFE8A" w14:textId="55E7908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5E2A" w14:textId="2C334A16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9D2AEF" w14:textId="47D24568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105,931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4FCD9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E4EB7E" w14:textId="4832EE7C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38BC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2C56B8" w14:textId="7E8C0882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7A331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0C5A2D" w14:textId="7E5C80D3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C6635" w14:textId="77777777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9F4BD" w14:textId="1AA9ECBA" w:rsidR="00942472" w:rsidRPr="00C0233C" w:rsidRDefault="00942472" w:rsidP="0094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744,475</w:t>
            </w:r>
          </w:p>
        </w:tc>
      </w:tr>
      <w:tr w:rsidR="0099591B" w:rsidRPr="00C0233C" w14:paraId="33F1A066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03C106E4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3218BF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C1409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C9841B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F872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10A9AB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6B804" w14:textId="1C0AD81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90F1F9" w14:textId="711A6B63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FBF03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6FC2F6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72E48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D774F9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F2EC0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A161BA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EFE94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E93DB8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91B" w:rsidRPr="00C0233C" w14:paraId="1E6E946B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79CD5A5E" w14:textId="4241E1B5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42472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610D3E4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DA286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70E092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41E79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C714D7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5225A" w14:textId="0549F19F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F1F534" w14:textId="3A1E3F74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89F48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E393BA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7291A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E09ED1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97FA2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E23D2D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19A39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96635C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91B" w:rsidRPr="00C0233C" w14:paraId="2AD9DA8B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1340981A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17DF02" w14:textId="529CCE09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32718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8F959E" w14:textId="5870322D" w:rsidR="0099591B" w:rsidRPr="00C0233C" w:rsidRDefault="005519A0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759D" w:rsidRPr="00C0233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759D" w:rsidRPr="00C0233C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B9655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CAC8E6" w14:textId="4A30B731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ECC08" w14:textId="707738CB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72FCBF" w14:textId="7C9A9004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98,125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6D1E6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BF4C55" w14:textId="33C2489F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02263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93EAB5" w14:textId="12E23143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10,519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00B2E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D9ACFE" w14:textId="62E52795" w:rsidR="0099591B" w:rsidRPr="00C0233C" w:rsidRDefault="00C62107" w:rsidP="00C6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E587A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250FBE" w14:textId="2F8C8E9F" w:rsidR="0099591B" w:rsidRPr="00C0233C" w:rsidRDefault="005519A0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70C7" w:rsidRPr="00C0233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2ABE" w:rsidRPr="00C0233C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</w:tr>
      <w:tr w:rsidR="0099591B" w:rsidRPr="00C0233C" w14:paraId="44CDA6DE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02A1DD44" w14:textId="068E3112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6B23A38" w14:textId="3928B36E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038E2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430BF8" w14:textId="6E5C95B2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F0914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0E4A667" w14:textId="73B4061E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86,313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F7238" w14:textId="0689D608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47C11E5" w14:textId="00031A5D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8,927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7388F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D1B2E5" w14:textId="32874F46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6,597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8D913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A3C9E97" w14:textId="72B65428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D0E41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E388FC7" w14:textId="54D75B96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C007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03AB41" w14:textId="62FED45F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2107" w:rsidRPr="00C0233C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99591B" w:rsidRPr="00C0233C" w14:paraId="50E42CB6" w14:textId="77777777" w:rsidTr="00DC7960">
        <w:trPr>
          <w:trHeight w:val="162"/>
        </w:trPr>
        <w:tc>
          <w:tcPr>
            <w:tcW w:w="2880" w:type="dxa"/>
            <w:tcBorders>
              <w:top w:val="nil"/>
              <w:bottom w:val="nil"/>
            </w:tcBorders>
          </w:tcPr>
          <w:p w14:paraId="20876CB7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268B3" w14:textId="4B06CD0E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741B2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FF2A7" w14:textId="034E6ABB" w:rsidR="0099591B" w:rsidRPr="00C0233C" w:rsidRDefault="005519A0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0759D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0759D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8CB1DB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122F0" w14:textId="62F8AFE4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BC5C8" w14:textId="0ED0B1C9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8FF972" w14:textId="4867E32B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  <w:r w:rsidR="00C6210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C6210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170EA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35AD6D" w14:textId="48590D94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B286E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5AEB4A" w14:textId="2089CBB6" w:rsidR="0099591B" w:rsidRPr="00C0233C" w:rsidRDefault="00C6210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9591B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013BDD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628026" w14:textId="23BCD03F" w:rsidR="0099591B" w:rsidRPr="00C0233C" w:rsidRDefault="00C62107" w:rsidP="00C6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B1D2D" w14:textId="77777777" w:rsidR="0099591B" w:rsidRPr="00C0233C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FB2C6D" w14:textId="6E7F3D81" w:rsidR="0099591B" w:rsidRPr="00C0233C" w:rsidRDefault="005519A0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0759D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902A5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</w:t>
            </w:r>
          </w:p>
        </w:tc>
      </w:tr>
    </w:tbl>
    <w:p w14:paraId="7B976FD1" w14:textId="6FEBF562" w:rsidR="00C165EC" w:rsidRPr="00C0233C" w:rsidRDefault="00C165EC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626DABF" w14:textId="372C4001" w:rsidR="00921426" w:rsidRPr="00C0233C" w:rsidRDefault="0062436B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60C29" w:rsidRPr="00C0233C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317BA" w:rsidRPr="00C0233C">
        <w:rPr>
          <w:rFonts w:asciiTheme="majorBidi" w:hAnsiTheme="majorBidi" w:cstheme="majorBidi" w:hint="cs"/>
          <w:sz w:val="30"/>
          <w:szCs w:val="30"/>
        </w:rPr>
        <w:t xml:space="preserve"> 2566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บริษัทได้ยกเลิกสัญญาเช่ากับผู้เช่ารายหนึ่ง จึงทำให้สินทรัพย์สิทธิการใช้ลดลงจำนวน</w:t>
      </w:r>
      <w:r w:rsidR="005317BA" w:rsidRPr="00C0233C">
        <w:rPr>
          <w:rFonts w:asciiTheme="majorBidi" w:hAnsiTheme="majorBidi" w:cstheme="majorBidi" w:hint="cs"/>
          <w:sz w:val="30"/>
          <w:szCs w:val="30"/>
        </w:rPr>
        <w:t xml:space="preserve"> 1.4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ล้านบาท บริษัทบันทึกกำไรจากการยกเลิกสัญญาเช่าดังกล่าวจำนวน</w:t>
      </w:r>
      <w:r w:rsidR="005317BA" w:rsidRPr="00C0233C">
        <w:rPr>
          <w:rFonts w:asciiTheme="majorBidi" w:hAnsiTheme="majorBidi" w:cstheme="majorBidi" w:hint="cs"/>
          <w:sz w:val="30"/>
          <w:szCs w:val="30"/>
        </w:rPr>
        <w:t xml:space="preserve"> 0.03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</w:t>
      </w:r>
    </w:p>
    <w:p w14:paraId="74A07866" w14:textId="77777777" w:rsidR="00942472" w:rsidRPr="00C0233C" w:rsidRDefault="00942472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9CBB5" w14:textId="6B1087C9" w:rsidR="00C62107" w:rsidRPr="00C0233C" w:rsidRDefault="00714FBD" w:rsidP="00C6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2566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กลุ่มบริษัทได้ทำสัญญาเช่าที่ดินและอาคารเป็นระยะเวลา </w:t>
      </w:r>
      <w:r w:rsidRPr="00C0233C">
        <w:rPr>
          <w:rFonts w:asciiTheme="majorBidi" w:hAnsiTheme="majorBidi" w:cstheme="majorBidi"/>
          <w:sz w:val="30"/>
          <w:szCs w:val="30"/>
        </w:rPr>
        <w:t>2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ปี สิ้นสุดในปี 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2568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กลุ่มบริษัทมีสิทธิต่ออายุสัญญาได้อีกสองครั้งคราวละ 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ปีตามลำดับนับจากวันสิ้นสุดสัญญาแต่ละครั้ง โดยค่าเช่าจะปรับเพิ่มขึ้นร้อยละ 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10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สำหรับการต่ออายุสัญญาเช่าแต่ละครั้ง</w:t>
      </w:r>
    </w:p>
    <w:p w14:paraId="1A4BD881" w14:textId="488EB4A4" w:rsidR="0010549E" w:rsidRPr="00C0233C" w:rsidRDefault="0010549E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810"/>
        <w:jc w:val="thaiDistribute"/>
        <w:rPr>
          <w:rFonts w:ascii="Angsana New" w:hAnsi="Angsana New"/>
          <w:sz w:val="30"/>
          <w:szCs w:val="30"/>
          <w:cs/>
        </w:rPr>
        <w:sectPr w:rsidR="0010549E" w:rsidRPr="00C0233C" w:rsidSect="00ED5D97"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FD76F2C" w14:textId="55005338" w:rsidR="00A85826" w:rsidRPr="00C0233C" w:rsidRDefault="00714FBD" w:rsidP="00C12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lastRenderedPageBreak/>
        <w:t>ในปี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256</w:t>
      </w:r>
      <w:r w:rsidRPr="00C0233C">
        <w:rPr>
          <w:rFonts w:asciiTheme="majorBidi" w:hAnsiTheme="majorBidi" w:cstheme="majorBidi"/>
          <w:sz w:val="30"/>
          <w:szCs w:val="30"/>
        </w:rPr>
        <w:t>7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กลุ่มบริษัทได้ยกเลิกสัญญาเช่ากับผู้เช่ารายหนึ่ง จึงทำให้สินทรัพย์สิทธิการใช้ลดลงจำนวน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0.03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33D6F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บริษัทบันทึกกำไรจากการยกเลิกสัญญาเช่าดังกล่าวจำนวน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0.0</w:t>
      </w:r>
      <w:r w:rsidRPr="00C0233C">
        <w:rPr>
          <w:rFonts w:asciiTheme="majorBidi" w:hAnsiTheme="majorBidi" w:cstheme="majorBidi"/>
          <w:sz w:val="30"/>
          <w:szCs w:val="30"/>
        </w:rPr>
        <w:t>02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</w:t>
      </w:r>
    </w:p>
    <w:p w14:paraId="249D70F9" w14:textId="77777777" w:rsidR="00C62107" w:rsidRPr="00C0233C" w:rsidRDefault="00C62107" w:rsidP="00C12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F437" w14:textId="23A126AB" w:rsidR="00C62107" w:rsidRPr="00C0233C" w:rsidRDefault="00C62107" w:rsidP="00C6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256</w:t>
      </w:r>
      <w:r w:rsidRPr="00C0233C">
        <w:rPr>
          <w:rFonts w:asciiTheme="majorBidi" w:hAnsiTheme="majorBidi" w:cstheme="majorBidi"/>
          <w:sz w:val="30"/>
          <w:szCs w:val="30"/>
        </w:rPr>
        <w:t>7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กลุ่มบริษัทได้ทำสัญญาเช่าอาคาร</w:t>
      </w:r>
      <w:r w:rsidR="00206352" w:rsidRPr="00C0233C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เป็นระยะเวลา </w:t>
      </w:r>
      <w:r w:rsidRPr="00C0233C">
        <w:rPr>
          <w:rFonts w:asciiTheme="majorBidi" w:hAnsiTheme="majorBidi" w:cstheme="majorBidi"/>
          <w:sz w:val="30"/>
          <w:szCs w:val="30"/>
        </w:rPr>
        <w:t>3</w:t>
      </w:r>
      <w:r w:rsidR="00206352" w:rsidRPr="00C0233C">
        <w:rPr>
          <w:rFonts w:asciiTheme="majorBidi" w:hAnsiTheme="majorBidi" w:cstheme="majorBidi"/>
          <w:sz w:val="30"/>
          <w:szCs w:val="30"/>
        </w:rPr>
        <w:t xml:space="preserve"> - </w:t>
      </w:r>
      <w:r w:rsidR="009E0CDC" w:rsidRPr="00C0233C">
        <w:rPr>
          <w:rFonts w:asciiTheme="majorBidi" w:hAnsiTheme="majorBidi" w:cstheme="majorBidi"/>
          <w:sz w:val="30"/>
          <w:szCs w:val="30"/>
        </w:rPr>
        <w:t>4</w:t>
      </w:r>
      <w:r w:rsidRPr="00C023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ปี สิ้นสุดในปี </w:t>
      </w:r>
      <w:r w:rsidRPr="00C0233C">
        <w:rPr>
          <w:rFonts w:asciiTheme="majorBidi" w:hAnsiTheme="majorBidi" w:cstheme="majorBidi" w:hint="cs"/>
          <w:sz w:val="30"/>
          <w:szCs w:val="30"/>
        </w:rPr>
        <w:t>25</w:t>
      </w:r>
      <w:r w:rsidR="007C2E42" w:rsidRPr="00C0233C">
        <w:rPr>
          <w:rFonts w:asciiTheme="majorBidi" w:hAnsiTheme="majorBidi" w:cstheme="majorBidi"/>
          <w:sz w:val="30"/>
          <w:szCs w:val="30"/>
        </w:rPr>
        <w:t>69</w:t>
      </w:r>
      <w:r w:rsidR="00DC2900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9E0CDC" w:rsidRPr="00C0233C">
        <w:rPr>
          <w:rFonts w:asciiTheme="majorBidi" w:hAnsiTheme="majorBidi" w:cstheme="majorBidi"/>
          <w:sz w:val="30"/>
          <w:szCs w:val="30"/>
        </w:rPr>
        <w:t>-2571</w:t>
      </w:r>
    </w:p>
    <w:p w14:paraId="2C9843D3" w14:textId="77777777" w:rsidR="00A85826" w:rsidRPr="00C0233C" w:rsidRDefault="00A85826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97F610A" w14:textId="51103EF8" w:rsidR="00434C3F" w:rsidRPr="00C0233C" w:rsidRDefault="007F5347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</w:rPr>
        <w:t>14</w:t>
      </w:r>
      <w:r w:rsidR="0041414E" w:rsidRPr="00C0233C">
        <w:rPr>
          <w:rFonts w:ascii="Angsana New" w:hAnsi="Angsana New"/>
          <w:b/>
          <w:bCs/>
          <w:sz w:val="30"/>
          <w:szCs w:val="30"/>
        </w:rPr>
        <w:tab/>
      </w:r>
      <w:r w:rsidR="0041414E" w:rsidRPr="00C0233C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106B50" w:rsidRPr="00C0233C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D72135" w:rsidRPr="00C0233C">
        <w:rPr>
          <w:rFonts w:ascii="Angsana New" w:hAnsi="Angsana New"/>
          <w:b/>
          <w:bCs/>
          <w:sz w:val="30"/>
          <w:szCs w:val="30"/>
          <w:cs/>
        </w:rPr>
        <w:t>นอกจากค่าความนิยม</w:t>
      </w:r>
    </w:p>
    <w:p w14:paraId="4E6DDC5A" w14:textId="0ED4FACF" w:rsidR="00155CBA" w:rsidRPr="00C0233C" w:rsidRDefault="00155CBA" w:rsidP="009E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40"/>
        <w:gridCol w:w="1311"/>
        <w:gridCol w:w="292"/>
        <w:gridCol w:w="1397"/>
        <w:gridCol w:w="270"/>
        <w:gridCol w:w="1435"/>
        <w:gridCol w:w="292"/>
        <w:gridCol w:w="1332"/>
      </w:tblGrid>
      <w:tr w:rsidR="00B874B7" w:rsidRPr="00C0233C" w14:paraId="1DCEE0E0" w14:textId="77777777" w:rsidTr="008A2E70">
        <w:trPr>
          <w:trHeight w:val="396"/>
          <w:tblHeader/>
        </w:trPr>
        <w:tc>
          <w:tcPr>
            <w:tcW w:w="2940" w:type="dxa"/>
          </w:tcPr>
          <w:p w14:paraId="1942B134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2E94CED1" w14:textId="2CD09128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874B7" w:rsidRPr="00C0233C" w14:paraId="3A63D479" w14:textId="77777777" w:rsidTr="008A2E70">
        <w:trPr>
          <w:trHeight w:val="781"/>
          <w:tblHeader/>
        </w:trPr>
        <w:tc>
          <w:tcPr>
            <w:tcW w:w="2940" w:type="dxa"/>
          </w:tcPr>
          <w:p w14:paraId="2495A6A7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C270DC4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ค่าทะเบียน</w:t>
            </w:r>
          </w:p>
          <w:p w14:paraId="2147DB6A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92" w:type="dxa"/>
            <w:vAlign w:val="bottom"/>
          </w:tcPr>
          <w:p w14:paraId="5CB948B9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B27CB88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50B7F094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B95453E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88E2F71" w14:textId="3FCC8BBC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92" w:type="dxa"/>
            <w:vAlign w:val="bottom"/>
          </w:tcPr>
          <w:p w14:paraId="31BEECAD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48A6E89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F2E66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4B7" w:rsidRPr="00C0233C" w14:paraId="39BBE41C" w14:textId="77777777" w:rsidTr="008A2E70">
        <w:trPr>
          <w:trHeight w:val="313"/>
          <w:tblHeader/>
        </w:trPr>
        <w:tc>
          <w:tcPr>
            <w:tcW w:w="2940" w:type="dxa"/>
          </w:tcPr>
          <w:p w14:paraId="22DB027F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46FB8220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74B7" w:rsidRPr="00C0233C" w14:paraId="48365F69" w14:textId="77777777" w:rsidTr="008A2E70">
        <w:trPr>
          <w:trHeight w:val="372"/>
        </w:trPr>
        <w:tc>
          <w:tcPr>
            <w:tcW w:w="2940" w:type="dxa"/>
          </w:tcPr>
          <w:p w14:paraId="782AE1E2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1" w:type="dxa"/>
          </w:tcPr>
          <w:p w14:paraId="20288188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4CFDFD92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6F5A899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1D843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3E264A6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0F3BF3C6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A03A0A4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4B7" w:rsidRPr="00C0233C" w14:paraId="497B4DAB" w14:textId="77777777" w:rsidTr="00570D60">
        <w:trPr>
          <w:trHeight w:val="384"/>
        </w:trPr>
        <w:tc>
          <w:tcPr>
            <w:tcW w:w="2940" w:type="dxa"/>
            <w:shd w:val="clear" w:color="auto" w:fill="auto"/>
          </w:tcPr>
          <w:p w14:paraId="68F722F2" w14:textId="34BDF8E8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1" w:type="dxa"/>
            <w:vAlign w:val="bottom"/>
          </w:tcPr>
          <w:p w14:paraId="6C049C04" w14:textId="4377E23F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292" w:type="dxa"/>
          </w:tcPr>
          <w:p w14:paraId="07E23A32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0CDF43A5" w14:textId="58576848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  <w:tc>
          <w:tcPr>
            <w:tcW w:w="270" w:type="dxa"/>
          </w:tcPr>
          <w:p w14:paraId="6C32BC3F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716CBCA3" w14:textId="70BD2ECF" w:rsidR="00B874B7" w:rsidRPr="00C0233C" w:rsidRDefault="00B874B7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</w:tcPr>
          <w:p w14:paraId="738DADE0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1D546389" w14:textId="0D5537F0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8,250</w:t>
            </w:r>
          </w:p>
        </w:tc>
      </w:tr>
      <w:tr w:rsidR="00B874B7" w:rsidRPr="00C0233C" w14:paraId="584E9B83" w14:textId="77777777" w:rsidTr="00570D60">
        <w:trPr>
          <w:trHeight w:val="396"/>
        </w:trPr>
        <w:tc>
          <w:tcPr>
            <w:tcW w:w="2940" w:type="dxa"/>
          </w:tcPr>
          <w:p w14:paraId="1A5F7D3A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5C53E752" w14:textId="20599382" w:rsidR="00B874B7" w:rsidRPr="00C0233C" w:rsidRDefault="00B874B7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</w:tcPr>
          <w:p w14:paraId="19DE190C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873962E" w14:textId="10DD33EF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0" w:type="dxa"/>
          </w:tcPr>
          <w:p w14:paraId="05556517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813D8EE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92" w:type="dxa"/>
          </w:tcPr>
          <w:p w14:paraId="6C75F76D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4A2100E" w14:textId="366B457D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675</w:t>
            </w:r>
          </w:p>
        </w:tc>
      </w:tr>
      <w:tr w:rsidR="00B874B7" w:rsidRPr="00C0233C" w14:paraId="39A11855" w14:textId="77777777" w:rsidTr="008A2E70">
        <w:trPr>
          <w:trHeight w:val="384"/>
        </w:trPr>
        <w:tc>
          <w:tcPr>
            <w:tcW w:w="2940" w:type="dxa"/>
          </w:tcPr>
          <w:p w14:paraId="5AB0D3CB" w14:textId="22254AF9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ได้มาจากการรวมธุรกิจ </w:t>
            </w:r>
            <w:r w:rsidR="00A97D4F"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(ดูหมายเหตุ</w:t>
            </w:r>
            <w:r w:rsidR="00577120"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ข้อ</w:t>
            </w: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5)</w:t>
            </w:r>
          </w:p>
        </w:tc>
        <w:tc>
          <w:tcPr>
            <w:tcW w:w="1311" w:type="dxa"/>
            <w:vAlign w:val="bottom"/>
          </w:tcPr>
          <w:p w14:paraId="4CB9FF77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168A6794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6B44918" w14:textId="0ADAEDD1" w:rsidR="00B874B7" w:rsidRPr="00C0233C" w:rsidRDefault="00B874B7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4FDA0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662D026" w14:textId="61FAD50C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292" w:type="dxa"/>
          </w:tcPr>
          <w:p w14:paraId="17D8004C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49029D1" w14:textId="61200D0E" w:rsidR="00B874B7" w:rsidRPr="00C0233C" w:rsidRDefault="00B874B7" w:rsidP="00A97D4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</w:tr>
      <w:tr w:rsidR="00B874B7" w:rsidRPr="00C0233C" w14:paraId="025160E9" w14:textId="77777777" w:rsidTr="008A2E70">
        <w:trPr>
          <w:trHeight w:val="396"/>
        </w:trPr>
        <w:tc>
          <w:tcPr>
            <w:tcW w:w="2940" w:type="dxa"/>
            <w:shd w:val="clear" w:color="auto" w:fill="auto"/>
          </w:tcPr>
          <w:p w14:paraId="742F53CF" w14:textId="10DCE51A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2567 -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6AF31B8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  <w:tc>
          <w:tcPr>
            <w:tcW w:w="292" w:type="dxa"/>
          </w:tcPr>
          <w:p w14:paraId="1A13540F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728C92B8" w14:textId="630741F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5,355</w:t>
            </w:r>
          </w:p>
        </w:tc>
        <w:tc>
          <w:tcPr>
            <w:tcW w:w="270" w:type="dxa"/>
          </w:tcPr>
          <w:p w14:paraId="15E5A3CB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5C95B78" w14:textId="7B38C111" w:rsidR="00B874B7" w:rsidRPr="00C0233C" w:rsidRDefault="00B874B7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1,528</w:t>
            </w:r>
          </w:p>
        </w:tc>
        <w:tc>
          <w:tcPr>
            <w:tcW w:w="292" w:type="dxa"/>
          </w:tcPr>
          <w:p w14:paraId="38C6D154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E5948F9" w14:textId="4FDDB3D6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10,453</w:t>
            </w:r>
          </w:p>
        </w:tc>
      </w:tr>
      <w:tr w:rsidR="00B874B7" w:rsidRPr="00C0233C" w14:paraId="079D9892" w14:textId="77777777" w:rsidTr="008A2E70">
        <w:trPr>
          <w:trHeight w:val="384"/>
        </w:trPr>
        <w:tc>
          <w:tcPr>
            <w:tcW w:w="2940" w:type="dxa"/>
          </w:tcPr>
          <w:p w14:paraId="06FF8611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13C6EF3B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</w:tcPr>
          <w:p w14:paraId="51D4659E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C4B3C05" w14:textId="65CB020E" w:rsidR="00B874B7" w:rsidRPr="00C0233C" w:rsidRDefault="00AB27FF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70" w:type="dxa"/>
          </w:tcPr>
          <w:p w14:paraId="4D4A7743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3CCE3150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92" w:type="dxa"/>
          </w:tcPr>
          <w:p w14:paraId="4D469A16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28921789" w14:textId="4A394958" w:rsidR="00B874B7" w:rsidRPr="00C0233C" w:rsidRDefault="00AB27FF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B874B7" w:rsidRPr="00C0233C" w14:paraId="79D8DC2C" w14:textId="77777777" w:rsidTr="008A2E70">
        <w:trPr>
          <w:trHeight w:val="396"/>
        </w:trPr>
        <w:tc>
          <w:tcPr>
            <w:tcW w:w="2940" w:type="dxa"/>
            <w:shd w:val="clear" w:color="auto" w:fill="auto"/>
          </w:tcPr>
          <w:p w14:paraId="43F2DC8D" w14:textId="15B543FC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3D9F3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3,570</w:t>
            </w:r>
          </w:p>
        </w:tc>
        <w:tc>
          <w:tcPr>
            <w:tcW w:w="292" w:type="dxa"/>
          </w:tcPr>
          <w:p w14:paraId="49CD191E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96592" w14:textId="4EEFE4BC" w:rsidR="00B874B7" w:rsidRPr="00C0233C" w:rsidRDefault="00AB27FF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6,043</w:t>
            </w:r>
          </w:p>
        </w:tc>
        <w:tc>
          <w:tcPr>
            <w:tcW w:w="270" w:type="dxa"/>
          </w:tcPr>
          <w:p w14:paraId="06CA6B6F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2930" w14:textId="7DEFA996" w:rsidR="00B874B7" w:rsidRPr="00C0233C" w:rsidRDefault="00A068C5" w:rsidP="00A0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1,528</w:t>
            </w:r>
          </w:p>
        </w:tc>
        <w:tc>
          <w:tcPr>
            <w:tcW w:w="292" w:type="dxa"/>
          </w:tcPr>
          <w:p w14:paraId="68A0E230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23DC6" w14:textId="1CD17E8E" w:rsidR="00B874B7" w:rsidRPr="00C0233C" w:rsidRDefault="00AB27FF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11,141</w:t>
            </w:r>
          </w:p>
        </w:tc>
      </w:tr>
      <w:tr w:rsidR="00B874B7" w:rsidRPr="00C0233C" w14:paraId="0DA23DB1" w14:textId="77777777" w:rsidTr="008A2E70">
        <w:trPr>
          <w:trHeight w:val="323"/>
        </w:trPr>
        <w:tc>
          <w:tcPr>
            <w:tcW w:w="2940" w:type="dxa"/>
            <w:shd w:val="clear" w:color="auto" w:fill="auto"/>
          </w:tcPr>
          <w:p w14:paraId="0F837EF2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vAlign w:val="bottom"/>
          </w:tcPr>
          <w:p w14:paraId="42A9C03D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0540B217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bottom"/>
          </w:tcPr>
          <w:p w14:paraId="1DFCCC3D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33F643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nil"/>
            </w:tcBorders>
            <w:vAlign w:val="bottom"/>
          </w:tcPr>
          <w:p w14:paraId="127B215D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18BBA908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72504CE1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4B7" w:rsidRPr="00C0233C" w14:paraId="799FB5D8" w14:textId="77777777" w:rsidTr="008A2E70">
        <w:trPr>
          <w:trHeight w:val="361"/>
        </w:trPr>
        <w:tc>
          <w:tcPr>
            <w:tcW w:w="2940" w:type="dxa"/>
            <w:shd w:val="clear" w:color="auto" w:fill="auto"/>
          </w:tcPr>
          <w:p w14:paraId="24255CC9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11" w:type="dxa"/>
            <w:vAlign w:val="bottom"/>
          </w:tcPr>
          <w:p w14:paraId="48654850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7093EEDD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63F9143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4B6A4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2CFA2CB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02A53146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165FF0A5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4B7" w:rsidRPr="00C0233C" w14:paraId="24D11E12" w14:textId="77777777" w:rsidTr="008A2E70">
        <w:trPr>
          <w:trHeight w:val="396"/>
        </w:trPr>
        <w:tc>
          <w:tcPr>
            <w:tcW w:w="2940" w:type="dxa"/>
            <w:shd w:val="clear" w:color="auto" w:fill="auto"/>
          </w:tcPr>
          <w:p w14:paraId="7F101062" w14:textId="12BD64C1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1" w:type="dxa"/>
            <w:vAlign w:val="bottom"/>
          </w:tcPr>
          <w:p w14:paraId="2651759E" w14:textId="618AAE0E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1,575</w:t>
            </w:r>
          </w:p>
        </w:tc>
        <w:tc>
          <w:tcPr>
            <w:tcW w:w="292" w:type="dxa"/>
          </w:tcPr>
          <w:p w14:paraId="1E19E52C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2799A5B" w14:textId="5C0AE5D3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1,295</w:t>
            </w:r>
          </w:p>
        </w:tc>
        <w:tc>
          <w:tcPr>
            <w:tcW w:w="270" w:type="dxa"/>
          </w:tcPr>
          <w:p w14:paraId="6E2378EF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1E36DE5" w14:textId="77777777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92" w:type="dxa"/>
          </w:tcPr>
          <w:p w14:paraId="6CFBDACE" w14:textId="77777777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15061144" w14:textId="78D40D7E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2,870</w:t>
            </w:r>
          </w:p>
        </w:tc>
      </w:tr>
      <w:tr w:rsidR="00B874B7" w:rsidRPr="00C0233C" w14:paraId="22BC150F" w14:textId="77777777" w:rsidTr="008A2E70">
        <w:trPr>
          <w:trHeight w:val="384"/>
        </w:trPr>
        <w:tc>
          <w:tcPr>
            <w:tcW w:w="2940" w:type="dxa"/>
            <w:shd w:val="clear" w:color="auto" w:fill="auto"/>
          </w:tcPr>
          <w:p w14:paraId="057B4D25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vAlign w:val="bottom"/>
          </w:tcPr>
          <w:p w14:paraId="664B252F" w14:textId="733EAE1E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92" w:type="dxa"/>
          </w:tcPr>
          <w:p w14:paraId="6BDE645F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DBD8AB8" w14:textId="3FC44C4A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493</w:t>
            </w:r>
          </w:p>
        </w:tc>
        <w:tc>
          <w:tcPr>
            <w:tcW w:w="270" w:type="dxa"/>
          </w:tcPr>
          <w:p w14:paraId="7B7F9892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90D102C" w14:textId="29420A5B" w:rsidR="00B874B7" w:rsidRPr="00C0233C" w:rsidRDefault="00B874B7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232</w:t>
            </w:r>
          </w:p>
        </w:tc>
        <w:tc>
          <w:tcPr>
            <w:tcW w:w="292" w:type="dxa"/>
          </w:tcPr>
          <w:p w14:paraId="353260FF" w14:textId="77777777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68BFD786" w14:textId="396FB0F6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</w:tr>
      <w:tr w:rsidR="00B874B7" w:rsidRPr="00C0233C" w14:paraId="1CB35104" w14:textId="77777777" w:rsidTr="008A2E70">
        <w:trPr>
          <w:trHeight w:val="396"/>
        </w:trPr>
        <w:tc>
          <w:tcPr>
            <w:tcW w:w="2940" w:type="dxa"/>
            <w:shd w:val="clear" w:color="auto" w:fill="auto"/>
          </w:tcPr>
          <w:p w14:paraId="2480B113" w14:textId="7D4DDA8E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2567 -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15EA75" w14:textId="1DE418EB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2,217</w:t>
            </w:r>
          </w:p>
        </w:tc>
        <w:tc>
          <w:tcPr>
            <w:tcW w:w="292" w:type="dxa"/>
          </w:tcPr>
          <w:p w14:paraId="7BD0926C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B8E2642" w14:textId="31156E1F" w:rsidR="00B874B7" w:rsidRPr="00C0233C" w:rsidRDefault="00B874B7" w:rsidP="00B8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1,788</w:t>
            </w:r>
          </w:p>
        </w:tc>
        <w:tc>
          <w:tcPr>
            <w:tcW w:w="270" w:type="dxa"/>
          </w:tcPr>
          <w:p w14:paraId="675E708A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1051AC" w14:textId="0D2972B5" w:rsidR="00B874B7" w:rsidRPr="00C0233C" w:rsidRDefault="00B874B7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232</w:t>
            </w:r>
          </w:p>
        </w:tc>
        <w:tc>
          <w:tcPr>
            <w:tcW w:w="292" w:type="dxa"/>
          </w:tcPr>
          <w:p w14:paraId="661A10C5" w14:textId="77777777" w:rsidR="00B874B7" w:rsidRPr="00C0233C" w:rsidRDefault="00B874B7" w:rsidP="00B87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10234E1" w14:textId="15557342" w:rsidR="00B874B7" w:rsidRPr="00C0233C" w:rsidRDefault="00A97D4F" w:rsidP="00B87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874B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</w:tr>
      <w:tr w:rsidR="00B874B7" w:rsidRPr="00C0233C" w14:paraId="1B85766D" w14:textId="77777777" w:rsidTr="008A2E70">
        <w:trPr>
          <w:trHeight w:val="336"/>
        </w:trPr>
        <w:tc>
          <w:tcPr>
            <w:tcW w:w="2940" w:type="dxa"/>
          </w:tcPr>
          <w:p w14:paraId="2637BF8D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3BC476F" w14:textId="03351B4E" w:rsidR="00B874B7" w:rsidRPr="00C0233C" w:rsidRDefault="00AB27FF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498</w:t>
            </w:r>
          </w:p>
        </w:tc>
        <w:tc>
          <w:tcPr>
            <w:tcW w:w="292" w:type="dxa"/>
          </w:tcPr>
          <w:p w14:paraId="290D448B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D0B4C74" w14:textId="6B8A5C0F" w:rsidR="00B874B7" w:rsidRPr="00C0233C" w:rsidRDefault="00AB27FF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569</w:t>
            </w:r>
          </w:p>
        </w:tc>
        <w:tc>
          <w:tcPr>
            <w:tcW w:w="270" w:type="dxa"/>
          </w:tcPr>
          <w:p w14:paraId="3580F4AE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F37787A" w14:textId="21838B25" w:rsidR="00B874B7" w:rsidRPr="00C0233C" w:rsidRDefault="00AB27FF" w:rsidP="00AB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383</w:t>
            </w:r>
          </w:p>
        </w:tc>
        <w:tc>
          <w:tcPr>
            <w:tcW w:w="292" w:type="dxa"/>
          </w:tcPr>
          <w:p w14:paraId="7E159BCF" w14:textId="77777777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E075CF2" w14:textId="1A05D950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AB27FF"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450</w:t>
            </w:r>
          </w:p>
        </w:tc>
      </w:tr>
      <w:tr w:rsidR="00B874B7" w:rsidRPr="00C0233C" w14:paraId="11117A71" w14:textId="77777777" w:rsidTr="008A2E70">
        <w:trPr>
          <w:trHeight w:val="396"/>
        </w:trPr>
        <w:tc>
          <w:tcPr>
            <w:tcW w:w="2940" w:type="dxa"/>
          </w:tcPr>
          <w:p w14:paraId="6A1CE426" w14:textId="0FD64526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97A9D" w14:textId="47E3F5A3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AB27F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92" w:type="dxa"/>
          </w:tcPr>
          <w:p w14:paraId="7691E00E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D5F36" w14:textId="06BE5537" w:rsidR="00B874B7" w:rsidRPr="00C0233C" w:rsidRDefault="00AB27FF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B874B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357</w:t>
            </w:r>
          </w:p>
        </w:tc>
        <w:tc>
          <w:tcPr>
            <w:tcW w:w="270" w:type="dxa"/>
          </w:tcPr>
          <w:p w14:paraId="144A8AA3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57E6" w14:textId="2D73B47F" w:rsidR="00B874B7" w:rsidRPr="00C0233C" w:rsidRDefault="00AB27FF" w:rsidP="00AB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615</w:t>
            </w:r>
          </w:p>
        </w:tc>
        <w:tc>
          <w:tcPr>
            <w:tcW w:w="292" w:type="dxa"/>
          </w:tcPr>
          <w:p w14:paraId="69F9CD5F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8A5E8" w14:textId="45DD69D7" w:rsidR="00B874B7" w:rsidRPr="00C0233C" w:rsidRDefault="00AB27FF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874B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E977C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B874B7" w:rsidRPr="00C0233C" w14:paraId="2C482B9A" w14:textId="77777777" w:rsidTr="00B874B7">
        <w:trPr>
          <w:trHeight w:val="48"/>
        </w:trPr>
        <w:tc>
          <w:tcPr>
            <w:tcW w:w="2940" w:type="dxa"/>
            <w:shd w:val="clear" w:color="auto" w:fill="auto"/>
          </w:tcPr>
          <w:p w14:paraId="66930DA0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7EA564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3F9BC73E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56376E2A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A1687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78F07A4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45250D2C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9772EB8" w14:textId="77777777" w:rsidR="00B874B7" w:rsidRPr="00C0233C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4B7" w:rsidRPr="00C0233C" w14:paraId="3672F2CB" w14:textId="77777777" w:rsidTr="008A2E70">
        <w:trPr>
          <w:trHeight w:val="408"/>
        </w:trPr>
        <w:tc>
          <w:tcPr>
            <w:tcW w:w="2940" w:type="dxa"/>
            <w:shd w:val="clear" w:color="auto" w:fill="auto"/>
          </w:tcPr>
          <w:p w14:paraId="67BD75DB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6A5F3443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6164E925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751257A" w14:textId="77777777" w:rsidR="00B874B7" w:rsidRPr="00C0233C" w:rsidRDefault="00B874B7" w:rsidP="008A2E7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7AEE1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A9CEDCA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015B488F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5FB5830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4B7" w:rsidRPr="00C0233C" w14:paraId="5BCE5168" w14:textId="77777777" w:rsidTr="008A2E70">
        <w:trPr>
          <w:trHeight w:val="396"/>
        </w:trPr>
        <w:tc>
          <w:tcPr>
            <w:tcW w:w="2940" w:type="dxa"/>
            <w:shd w:val="clear" w:color="auto" w:fill="auto"/>
          </w:tcPr>
          <w:p w14:paraId="72D9346A" w14:textId="1DDC73DE" w:rsidR="00B874B7" w:rsidRPr="00C0233C" w:rsidRDefault="00B874B7" w:rsidP="00A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6 - 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A97D4F"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11BCC6CA" w14:textId="1CC8AE36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</w:t>
            </w:r>
          </w:p>
        </w:tc>
        <w:tc>
          <w:tcPr>
            <w:tcW w:w="292" w:type="dxa"/>
          </w:tcPr>
          <w:p w14:paraId="1222E5AA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5FD159A9" w14:textId="198CA009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567</w:t>
            </w:r>
          </w:p>
        </w:tc>
        <w:tc>
          <w:tcPr>
            <w:tcW w:w="270" w:type="dxa"/>
          </w:tcPr>
          <w:p w14:paraId="7D699D5B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double" w:sz="4" w:space="0" w:color="auto"/>
            </w:tcBorders>
            <w:vAlign w:val="bottom"/>
          </w:tcPr>
          <w:p w14:paraId="57C69AA7" w14:textId="0D99D412" w:rsidR="00B874B7" w:rsidRPr="00C0233C" w:rsidRDefault="00A97D4F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1,296</w:t>
            </w:r>
          </w:p>
        </w:tc>
        <w:tc>
          <w:tcPr>
            <w:tcW w:w="292" w:type="dxa"/>
          </w:tcPr>
          <w:p w14:paraId="7927D666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0859102D" w14:textId="20DA7AA5" w:rsidR="00B874B7" w:rsidRPr="00C0233C" w:rsidRDefault="00A97D4F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874B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</w:tr>
      <w:tr w:rsidR="00B874B7" w:rsidRPr="00C0233C" w14:paraId="37174D7B" w14:textId="77777777" w:rsidTr="008A2E70">
        <w:trPr>
          <w:trHeight w:val="408"/>
        </w:trPr>
        <w:tc>
          <w:tcPr>
            <w:tcW w:w="2940" w:type="dxa"/>
            <w:shd w:val="clear" w:color="auto" w:fill="auto"/>
          </w:tcPr>
          <w:p w14:paraId="1515F26D" w14:textId="52079408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020BCE" w14:textId="68FCB870" w:rsidR="00B874B7" w:rsidRPr="00C0233C" w:rsidRDefault="00A068C5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292" w:type="dxa"/>
          </w:tcPr>
          <w:p w14:paraId="178B86E6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C2EDB6" w14:textId="07EF04D9" w:rsidR="00B874B7" w:rsidRPr="00C0233C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</w:t>
            </w:r>
            <w:r w:rsidR="00A068C5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686</w:t>
            </w:r>
          </w:p>
        </w:tc>
        <w:tc>
          <w:tcPr>
            <w:tcW w:w="270" w:type="dxa"/>
          </w:tcPr>
          <w:p w14:paraId="772635E2" w14:textId="77777777" w:rsidR="00B874B7" w:rsidRPr="00C0233C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EE05FB" w14:textId="1995B107" w:rsidR="00B874B7" w:rsidRPr="00C0233C" w:rsidRDefault="00A068C5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913</w:t>
            </w:r>
          </w:p>
        </w:tc>
        <w:tc>
          <w:tcPr>
            <w:tcW w:w="292" w:type="dxa"/>
          </w:tcPr>
          <w:p w14:paraId="396830CC" w14:textId="77777777" w:rsidR="00B874B7" w:rsidRPr="00C0233C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24C7F1" w14:textId="3590DBD9" w:rsidR="00B874B7" w:rsidRPr="00C0233C" w:rsidRDefault="00A068C5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874B7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</w:p>
        </w:tc>
      </w:tr>
    </w:tbl>
    <w:p w14:paraId="7C178389" w14:textId="77777777" w:rsidR="007F11B7" w:rsidRPr="00C0233C" w:rsidRDefault="007F11B7" w:rsidP="00A97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"/>
          <w:szCs w:val="2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47"/>
        <w:gridCol w:w="1395"/>
        <w:gridCol w:w="272"/>
        <w:gridCol w:w="1397"/>
        <w:gridCol w:w="270"/>
        <w:gridCol w:w="1395"/>
      </w:tblGrid>
      <w:tr w:rsidR="00A97D4F" w:rsidRPr="00C0233C" w14:paraId="7D6841A3" w14:textId="77777777" w:rsidTr="00A97D4F">
        <w:trPr>
          <w:trHeight w:val="235"/>
          <w:tblHeader/>
        </w:trPr>
        <w:tc>
          <w:tcPr>
            <w:tcW w:w="4547" w:type="dxa"/>
          </w:tcPr>
          <w:p w14:paraId="46FD3DF4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9" w:type="dxa"/>
            <w:gridSpan w:val="5"/>
            <w:vAlign w:val="bottom"/>
          </w:tcPr>
          <w:p w14:paraId="25926CE5" w14:textId="5F171A1E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D4F" w:rsidRPr="00C0233C" w14:paraId="35564BD5" w14:textId="23E0BCE4" w:rsidTr="00A97D4F">
        <w:trPr>
          <w:trHeight w:val="781"/>
          <w:tblHeader/>
        </w:trPr>
        <w:tc>
          <w:tcPr>
            <w:tcW w:w="4547" w:type="dxa"/>
          </w:tcPr>
          <w:p w14:paraId="006348F0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67DF85F" w14:textId="7873C3B5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ค่าทะเบียน</w:t>
            </w:r>
          </w:p>
          <w:p w14:paraId="09285E8B" w14:textId="0F108E2B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2" w:type="dxa"/>
            <w:vAlign w:val="bottom"/>
          </w:tcPr>
          <w:p w14:paraId="6CBFBB75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09453A9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128763DA" w14:textId="755A2CD1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F0E6ED8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DFCB397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668C15" w14:textId="128287C4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7D4F" w:rsidRPr="00C0233C" w14:paraId="55A1D22F" w14:textId="77777777" w:rsidTr="00A97D4F">
        <w:trPr>
          <w:trHeight w:val="88"/>
          <w:tblHeader/>
        </w:trPr>
        <w:tc>
          <w:tcPr>
            <w:tcW w:w="4547" w:type="dxa"/>
          </w:tcPr>
          <w:p w14:paraId="26BCEBBF" w14:textId="77777777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9" w:type="dxa"/>
            <w:gridSpan w:val="5"/>
            <w:vAlign w:val="bottom"/>
          </w:tcPr>
          <w:p w14:paraId="726CDE87" w14:textId="242E47AA" w:rsidR="00A97D4F" w:rsidRPr="00C0233C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7D4F" w:rsidRPr="00C0233C" w14:paraId="2BEB4433" w14:textId="74EA112F" w:rsidTr="00A97D4F">
        <w:trPr>
          <w:trHeight w:val="372"/>
        </w:trPr>
        <w:tc>
          <w:tcPr>
            <w:tcW w:w="4547" w:type="dxa"/>
          </w:tcPr>
          <w:p w14:paraId="59ECC47D" w14:textId="77777777" w:rsidR="00A97D4F" w:rsidRPr="00C0233C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5" w:type="dxa"/>
          </w:tcPr>
          <w:p w14:paraId="6B3AE1F9" w14:textId="77777777" w:rsidR="00A97D4F" w:rsidRPr="00C0233C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CFC033E" w14:textId="77777777" w:rsidR="00A97D4F" w:rsidRPr="00C0233C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B15500A" w14:textId="77777777" w:rsidR="00A97D4F" w:rsidRPr="00C0233C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AC8CC2" w14:textId="77777777" w:rsidR="00A97D4F" w:rsidRPr="00C0233C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0595B60" w14:textId="77777777" w:rsidR="00A97D4F" w:rsidRPr="00C0233C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BE0" w:rsidRPr="00C0233C" w14:paraId="7FB0308F" w14:textId="6F13506F" w:rsidTr="00A97D4F">
        <w:trPr>
          <w:trHeight w:val="384"/>
        </w:trPr>
        <w:tc>
          <w:tcPr>
            <w:tcW w:w="4547" w:type="dxa"/>
            <w:shd w:val="clear" w:color="auto" w:fill="auto"/>
          </w:tcPr>
          <w:p w14:paraId="7BA4161D" w14:textId="04FB3554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  <w:vAlign w:val="bottom"/>
          </w:tcPr>
          <w:p w14:paraId="60F16293" w14:textId="0A26A56A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272" w:type="dxa"/>
          </w:tcPr>
          <w:p w14:paraId="275F8DFA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17D66ADE" w14:textId="4D850719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4,617</w:t>
            </w:r>
          </w:p>
        </w:tc>
        <w:tc>
          <w:tcPr>
            <w:tcW w:w="270" w:type="dxa"/>
          </w:tcPr>
          <w:p w14:paraId="17CE7F39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EBE29BE" w14:textId="349B5871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8,187</w:t>
            </w:r>
          </w:p>
        </w:tc>
      </w:tr>
      <w:tr w:rsidR="002B2BE0" w:rsidRPr="00C0233C" w14:paraId="643546A0" w14:textId="60544AD1" w:rsidTr="00A97D4F">
        <w:trPr>
          <w:trHeight w:val="396"/>
        </w:trPr>
        <w:tc>
          <w:tcPr>
            <w:tcW w:w="4547" w:type="dxa"/>
          </w:tcPr>
          <w:p w14:paraId="2543EC04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9C217EA" w14:textId="031A251D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61C4A44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659FFDF" w14:textId="4E40C063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70" w:type="dxa"/>
          </w:tcPr>
          <w:p w14:paraId="25BA00CE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AC38BC" w14:textId="0F1E5FC3" w:rsidR="002B2BE0" w:rsidRPr="00C0233C" w:rsidRDefault="002B2BE0" w:rsidP="002B2B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2B2BE0" w:rsidRPr="00C0233C" w14:paraId="176CE41A" w14:textId="46C2F3E8" w:rsidTr="00A97D4F">
        <w:trPr>
          <w:trHeight w:val="396"/>
        </w:trPr>
        <w:tc>
          <w:tcPr>
            <w:tcW w:w="4547" w:type="dxa"/>
            <w:shd w:val="clear" w:color="auto" w:fill="auto"/>
          </w:tcPr>
          <w:p w14:paraId="711DF7F4" w14:textId="77D6C538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5BE366A" w14:textId="5D9C7081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  <w:tc>
          <w:tcPr>
            <w:tcW w:w="272" w:type="dxa"/>
          </w:tcPr>
          <w:p w14:paraId="0D3A5435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1BD249D" w14:textId="4B055301" w:rsidR="002B2BE0" w:rsidRPr="00C0233C" w:rsidRDefault="002B2BE0" w:rsidP="002B2B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5,148</w:t>
            </w:r>
          </w:p>
        </w:tc>
        <w:tc>
          <w:tcPr>
            <w:tcW w:w="270" w:type="dxa"/>
          </w:tcPr>
          <w:p w14:paraId="203246B8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4C87943" w14:textId="1CF58214" w:rsidR="002B2BE0" w:rsidRPr="00C0233C" w:rsidRDefault="002B2BE0" w:rsidP="002B2B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8,718</w:t>
            </w:r>
          </w:p>
        </w:tc>
      </w:tr>
      <w:tr w:rsidR="00A97D4F" w:rsidRPr="00C0233C" w14:paraId="45621AC9" w14:textId="0094D13F" w:rsidTr="00A97D4F">
        <w:trPr>
          <w:trHeight w:val="384"/>
        </w:trPr>
        <w:tc>
          <w:tcPr>
            <w:tcW w:w="4547" w:type="dxa"/>
          </w:tcPr>
          <w:p w14:paraId="27B7AEEE" w14:textId="454E26BD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CBEAC4A" w14:textId="623106C9" w:rsidR="00A97D4F" w:rsidRPr="00C0233C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9E465D4" w14:textId="77777777" w:rsidR="00A97D4F" w:rsidRPr="00C0233C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A2352C7" w14:textId="28EEAE1E" w:rsidR="00A97D4F" w:rsidRPr="00C0233C" w:rsidRDefault="00A068C5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182B7131" w14:textId="77777777" w:rsidR="00A97D4F" w:rsidRPr="00C0233C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B920640" w14:textId="355E4F48" w:rsidR="00A97D4F" w:rsidRPr="00C0233C" w:rsidRDefault="00A068C5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A97D4F" w:rsidRPr="00C0233C" w14:paraId="380CE5CB" w14:textId="2C06C77A" w:rsidTr="00A97D4F">
        <w:trPr>
          <w:trHeight w:val="396"/>
        </w:trPr>
        <w:tc>
          <w:tcPr>
            <w:tcW w:w="4547" w:type="dxa"/>
            <w:shd w:val="clear" w:color="auto" w:fill="auto"/>
          </w:tcPr>
          <w:p w14:paraId="5FAA6CE1" w14:textId="3CEE3A5A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B2BE0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E81B" w14:textId="3E7BDAD2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3,570</w:t>
            </w:r>
          </w:p>
        </w:tc>
        <w:tc>
          <w:tcPr>
            <w:tcW w:w="272" w:type="dxa"/>
          </w:tcPr>
          <w:p w14:paraId="6B180AA7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A760" w14:textId="4A1FFD1B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A068C5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70" w:type="dxa"/>
          </w:tcPr>
          <w:p w14:paraId="67EAC758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23BE" w14:textId="1EAD0958" w:rsidR="00A97D4F" w:rsidRPr="00C0233C" w:rsidRDefault="00A068C5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226</w:t>
            </w:r>
          </w:p>
        </w:tc>
      </w:tr>
      <w:tr w:rsidR="00A97D4F" w:rsidRPr="00C0233C" w14:paraId="5F9A13A7" w14:textId="60C7001F" w:rsidTr="00A97D4F">
        <w:trPr>
          <w:trHeight w:val="323"/>
        </w:trPr>
        <w:tc>
          <w:tcPr>
            <w:tcW w:w="4547" w:type="dxa"/>
            <w:shd w:val="clear" w:color="auto" w:fill="auto"/>
          </w:tcPr>
          <w:p w14:paraId="61D86294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54AACB2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5CCFF5D7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bottom"/>
          </w:tcPr>
          <w:p w14:paraId="31171664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2D9A3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184AE9B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7D4F" w:rsidRPr="00C0233C" w14:paraId="2EFFC461" w14:textId="0A2B5A8F" w:rsidTr="00A97D4F">
        <w:trPr>
          <w:trHeight w:val="361"/>
        </w:trPr>
        <w:tc>
          <w:tcPr>
            <w:tcW w:w="4547" w:type="dxa"/>
            <w:shd w:val="clear" w:color="auto" w:fill="auto"/>
          </w:tcPr>
          <w:p w14:paraId="34F0D73E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95" w:type="dxa"/>
            <w:vAlign w:val="bottom"/>
          </w:tcPr>
          <w:p w14:paraId="167E3CBE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3ED08FD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377E7BB9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D2953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2C2882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BE0" w:rsidRPr="00C0233C" w14:paraId="6F0D1FA6" w14:textId="6F1ACE87" w:rsidTr="00A97D4F">
        <w:trPr>
          <w:trHeight w:val="396"/>
        </w:trPr>
        <w:tc>
          <w:tcPr>
            <w:tcW w:w="4547" w:type="dxa"/>
            <w:shd w:val="clear" w:color="auto" w:fill="auto"/>
          </w:tcPr>
          <w:p w14:paraId="251D82EC" w14:textId="3687A8BC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78346EB9" w14:textId="3CAE5260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1,575</w:t>
            </w:r>
          </w:p>
        </w:tc>
        <w:tc>
          <w:tcPr>
            <w:tcW w:w="272" w:type="dxa"/>
          </w:tcPr>
          <w:p w14:paraId="0E88AAFE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C148873" w14:textId="017AAD65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270" w:type="dxa"/>
          </w:tcPr>
          <w:p w14:paraId="2AC363C5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A746D6F" w14:textId="61ABD110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2,869</w:t>
            </w:r>
          </w:p>
        </w:tc>
      </w:tr>
      <w:tr w:rsidR="002B2BE0" w:rsidRPr="00C0233C" w14:paraId="166E5B25" w14:textId="7C7DE0E2" w:rsidTr="00A97D4F">
        <w:trPr>
          <w:trHeight w:val="384"/>
        </w:trPr>
        <w:tc>
          <w:tcPr>
            <w:tcW w:w="4547" w:type="dxa"/>
            <w:shd w:val="clear" w:color="auto" w:fill="auto"/>
          </w:tcPr>
          <w:p w14:paraId="290CE7E2" w14:textId="4E429806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vAlign w:val="bottom"/>
          </w:tcPr>
          <w:p w14:paraId="6F288305" w14:textId="2E4031AF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642</w:t>
            </w:r>
          </w:p>
        </w:tc>
        <w:tc>
          <w:tcPr>
            <w:tcW w:w="272" w:type="dxa"/>
          </w:tcPr>
          <w:p w14:paraId="00374052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2AB33AC" w14:textId="04198935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482</w:t>
            </w:r>
          </w:p>
        </w:tc>
        <w:tc>
          <w:tcPr>
            <w:tcW w:w="270" w:type="dxa"/>
          </w:tcPr>
          <w:p w14:paraId="5CEA3BEE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AF7E2B9" w14:textId="4B5FFA89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1,124</w:t>
            </w:r>
          </w:p>
        </w:tc>
      </w:tr>
      <w:tr w:rsidR="002B2BE0" w:rsidRPr="00C0233C" w14:paraId="0866D021" w14:textId="52C1B882" w:rsidTr="00A97D4F">
        <w:trPr>
          <w:trHeight w:val="396"/>
        </w:trPr>
        <w:tc>
          <w:tcPr>
            <w:tcW w:w="4547" w:type="dxa"/>
            <w:shd w:val="clear" w:color="auto" w:fill="auto"/>
          </w:tcPr>
          <w:p w14:paraId="22AB6AFE" w14:textId="1EFA6B2B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5344FDE" w14:textId="7C24677E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2,217</w:t>
            </w:r>
          </w:p>
        </w:tc>
        <w:tc>
          <w:tcPr>
            <w:tcW w:w="272" w:type="dxa"/>
          </w:tcPr>
          <w:p w14:paraId="62E8B6F6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4BFE7DE" w14:textId="63BE59B4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1,776</w:t>
            </w:r>
          </w:p>
        </w:tc>
        <w:tc>
          <w:tcPr>
            <w:tcW w:w="270" w:type="dxa"/>
          </w:tcPr>
          <w:p w14:paraId="212EE3BA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CB09092" w14:textId="21DFC768" w:rsidR="002B2BE0" w:rsidRPr="00C0233C" w:rsidRDefault="002B2BE0" w:rsidP="002B2B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3,993</w:t>
            </w:r>
          </w:p>
        </w:tc>
      </w:tr>
      <w:tr w:rsidR="00A97D4F" w:rsidRPr="00C0233C" w14:paraId="5565AD9A" w14:textId="2A97E633" w:rsidTr="00A97D4F">
        <w:trPr>
          <w:trHeight w:val="336"/>
        </w:trPr>
        <w:tc>
          <w:tcPr>
            <w:tcW w:w="4547" w:type="dxa"/>
          </w:tcPr>
          <w:p w14:paraId="3776E988" w14:textId="4AE80115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7E9DD9F" w14:textId="7A0E29D7" w:rsidR="00A97D4F" w:rsidRPr="00C0233C" w:rsidRDefault="00A068C5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498</w:t>
            </w:r>
          </w:p>
        </w:tc>
        <w:tc>
          <w:tcPr>
            <w:tcW w:w="272" w:type="dxa"/>
          </w:tcPr>
          <w:p w14:paraId="11E80717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D64A72B" w14:textId="4E75C92D" w:rsidR="00A97D4F" w:rsidRPr="00C0233C" w:rsidRDefault="00A068C5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534</w:t>
            </w:r>
          </w:p>
        </w:tc>
        <w:tc>
          <w:tcPr>
            <w:tcW w:w="270" w:type="dxa"/>
          </w:tcPr>
          <w:p w14:paraId="696DDDBB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7F141C3" w14:textId="59D47CFF" w:rsidR="00A97D4F" w:rsidRPr="00C0233C" w:rsidRDefault="00A068C5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1,032</w:t>
            </w:r>
          </w:p>
        </w:tc>
      </w:tr>
      <w:tr w:rsidR="00A97D4F" w:rsidRPr="00C0233C" w14:paraId="6F622768" w14:textId="6D749377" w:rsidTr="00A97D4F">
        <w:trPr>
          <w:trHeight w:val="396"/>
        </w:trPr>
        <w:tc>
          <w:tcPr>
            <w:tcW w:w="4547" w:type="dxa"/>
          </w:tcPr>
          <w:p w14:paraId="38C1D8FE" w14:textId="55C32F5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B2BE0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E5F43" w14:textId="497C32DF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510E4B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72" w:type="dxa"/>
          </w:tcPr>
          <w:p w14:paraId="5F89891F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46CD" w14:textId="1875A6E6" w:rsidR="00A97D4F" w:rsidRPr="00C0233C" w:rsidRDefault="00510E4B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310</w:t>
            </w:r>
          </w:p>
        </w:tc>
        <w:tc>
          <w:tcPr>
            <w:tcW w:w="270" w:type="dxa"/>
          </w:tcPr>
          <w:p w14:paraId="4DCEE676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36B2" w14:textId="21F5DE97" w:rsidR="00A97D4F" w:rsidRPr="00C0233C" w:rsidRDefault="00510E4B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97D4F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025</w:t>
            </w:r>
          </w:p>
        </w:tc>
      </w:tr>
      <w:tr w:rsidR="00A97D4F" w:rsidRPr="00C0233C" w14:paraId="35B3B5F9" w14:textId="77777777" w:rsidTr="00A97D4F">
        <w:trPr>
          <w:trHeight w:val="323"/>
        </w:trPr>
        <w:tc>
          <w:tcPr>
            <w:tcW w:w="4547" w:type="dxa"/>
            <w:shd w:val="clear" w:color="auto" w:fill="auto"/>
          </w:tcPr>
          <w:p w14:paraId="4AA8159A" w14:textId="77777777" w:rsidR="00A97D4F" w:rsidRPr="00C0233C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519588" w14:textId="77777777" w:rsidR="00A97D4F" w:rsidRPr="00C0233C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DE23B0E" w14:textId="77777777" w:rsidR="00A97D4F" w:rsidRPr="00C0233C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5B0047D9" w14:textId="77777777" w:rsidR="00A97D4F" w:rsidRPr="00C0233C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13FC7" w14:textId="77777777" w:rsidR="00A97D4F" w:rsidRPr="00C0233C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C85D7C6" w14:textId="77777777" w:rsidR="00A97D4F" w:rsidRPr="00C0233C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7D4F" w:rsidRPr="00C0233C" w14:paraId="31A559E6" w14:textId="17AA41A5" w:rsidTr="00A97D4F">
        <w:trPr>
          <w:trHeight w:val="408"/>
        </w:trPr>
        <w:tc>
          <w:tcPr>
            <w:tcW w:w="4547" w:type="dxa"/>
            <w:shd w:val="clear" w:color="auto" w:fill="auto"/>
          </w:tcPr>
          <w:p w14:paraId="4A3B088F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95" w:type="dxa"/>
            <w:vAlign w:val="bottom"/>
          </w:tcPr>
          <w:p w14:paraId="55C42645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0FD1A7A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8EDAC5C" w14:textId="77777777" w:rsidR="00A97D4F" w:rsidRPr="00C0233C" w:rsidRDefault="00A97D4F" w:rsidP="0099759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A30CC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5CCA40" w14:textId="77777777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BE0" w:rsidRPr="00C0233C" w14:paraId="38E31FBF" w14:textId="64C7E179" w:rsidTr="00A97D4F">
        <w:trPr>
          <w:trHeight w:val="396"/>
        </w:trPr>
        <w:tc>
          <w:tcPr>
            <w:tcW w:w="4547" w:type="dxa"/>
            <w:shd w:val="clear" w:color="auto" w:fill="auto"/>
          </w:tcPr>
          <w:p w14:paraId="2F768ADC" w14:textId="4FBF3BD5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71B9E1E3" w14:textId="4220FD43" w:rsidR="002B2BE0" w:rsidRPr="00C0233C" w:rsidRDefault="002B2BE0" w:rsidP="002B2B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1,353</w:t>
            </w:r>
          </w:p>
        </w:tc>
        <w:tc>
          <w:tcPr>
            <w:tcW w:w="272" w:type="dxa"/>
          </w:tcPr>
          <w:p w14:paraId="031BC05C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5AAF4118" w14:textId="61904A86" w:rsidR="002B2BE0" w:rsidRPr="00C0233C" w:rsidRDefault="002B2BE0" w:rsidP="002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3,372</w:t>
            </w:r>
          </w:p>
        </w:tc>
        <w:tc>
          <w:tcPr>
            <w:tcW w:w="270" w:type="dxa"/>
          </w:tcPr>
          <w:p w14:paraId="10610DFD" w14:textId="77777777" w:rsidR="002B2BE0" w:rsidRPr="00C0233C" w:rsidRDefault="002B2BE0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389AFF1" w14:textId="316E2372" w:rsidR="002B2BE0" w:rsidRPr="00C0233C" w:rsidRDefault="002B2BE0" w:rsidP="002B2B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4,725</w:t>
            </w:r>
          </w:p>
        </w:tc>
      </w:tr>
      <w:tr w:rsidR="00A97D4F" w:rsidRPr="00C0233C" w14:paraId="4ADB1258" w14:textId="742F79FA" w:rsidTr="00A97D4F">
        <w:trPr>
          <w:trHeight w:val="408"/>
        </w:trPr>
        <w:tc>
          <w:tcPr>
            <w:tcW w:w="4547" w:type="dxa"/>
            <w:shd w:val="clear" w:color="auto" w:fill="auto"/>
          </w:tcPr>
          <w:p w14:paraId="7C45A9A4" w14:textId="6EB00C82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B2BE0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9EED1" w14:textId="070B2039" w:rsidR="00A97D4F" w:rsidRPr="00C0233C" w:rsidRDefault="00510E4B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272" w:type="dxa"/>
          </w:tcPr>
          <w:p w14:paraId="219B93AE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D4630" w14:textId="548D7D3F" w:rsidR="00A97D4F" w:rsidRPr="00C0233C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3,3</w:t>
            </w:r>
            <w:r w:rsidR="00510E4B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</w:t>
            </w:r>
          </w:p>
        </w:tc>
        <w:tc>
          <w:tcPr>
            <w:tcW w:w="270" w:type="dxa"/>
          </w:tcPr>
          <w:p w14:paraId="28FA8052" w14:textId="77777777" w:rsidR="00A97D4F" w:rsidRPr="00C0233C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3736A" w14:textId="13C36D00" w:rsidR="00A97D4F" w:rsidRPr="00C0233C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510E4B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</w:tr>
    </w:tbl>
    <w:p w14:paraId="2F9C6035" w14:textId="77777777" w:rsidR="0038205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638F93" w14:textId="6F18861F" w:rsidR="0038205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</w:rPr>
        <w:t>1</w:t>
      </w:r>
      <w:r w:rsidR="00F60592" w:rsidRPr="00C0233C">
        <w:rPr>
          <w:rFonts w:ascii="Angsana New" w:hAnsi="Angsana New"/>
          <w:b/>
          <w:bCs/>
          <w:sz w:val="30"/>
          <w:szCs w:val="30"/>
        </w:rPr>
        <w:t>5</w:t>
      </w:r>
      <w:r w:rsidRPr="00C0233C">
        <w:rPr>
          <w:rFonts w:ascii="Angsana New" w:hAnsi="Angsana New"/>
          <w:b/>
          <w:bCs/>
          <w:sz w:val="30"/>
          <w:szCs w:val="30"/>
        </w:rPr>
        <w:tab/>
      </w:r>
      <w:r w:rsidRPr="00C0233C">
        <w:rPr>
          <w:rFonts w:ascii="Angsana New" w:hAnsi="Angsana New" w:hint="cs"/>
          <w:b/>
          <w:bCs/>
          <w:sz w:val="30"/>
          <w:szCs w:val="30"/>
          <w:cs/>
        </w:rPr>
        <w:t xml:space="preserve">ค่าความนิยม </w:t>
      </w:r>
    </w:p>
    <w:p w14:paraId="2125BC03" w14:textId="77777777" w:rsidR="0038205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40"/>
        <w:gridCol w:w="1530"/>
      </w:tblGrid>
      <w:tr w:rsidR="00382055" w:rsidRPr="00C0233C" w14:paraId="6507E782" w14:textId="77777777" w:rsidTr="00D21A4D">
        <w:trPr>
          <w:tblHeader/>
        </w:trPr>
        <w:tc>
          <w:tcPr>
            <w:tcW w:w="5310" w:type="dxa"/>
          </w:tcPr>
          <w:p w14:paraId="0601F361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3E281B2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39638A4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82055" w:rsidRPr="00C0233C" w14:paraId="7577B117" w14:textId="77777777" w:rsidTr="00D21A4D">
        <w:tc>
          <w:tcPr>
            <w:tcW w:w="5310" w:type="dxa"/>
            <w:hideMark/>
          </w:tcPr>
          <w:p w14:paraId="7B4950D9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46AF80E1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left="1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F00EE1" w14:textId="7502A335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82055" w:rsidRPr="00C0233C" w14:paraId="0001EC49" w14:textId="77777777" w:rsidTr="00D21A4D">
        <w:tc>
          <w:tcPr>
            <w:tcW w:w="5310" w:type="dxa"/>
          </w:tcPr>
          <w:p w14:paraId="0BD1BA04" w14:textId="3F71872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40" w:type="dxa"/>
          </w:tcPr>
          <w:p w14:paraId="07D9EC45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left="15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49CB1D" w14:textId="44FDC24B" w:rsidR="00382055" w:rsidRPr="00C0233C" w:rsidRDefault="00F60592" w:rsidP="00C22735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4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382055" w:rsidRPr="00C0233C" w14:paraId="05629122" w14:textId="77777777" w:rsidTr="00D21A4D">
        <w:tc>
          <w:tcPr>
            <w:tcW w:w="5310" w:type="dxa"/>
          </w:tcPr>
          <w:p w14:paraId="64D24A57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sz w:val="30"/>
                <w:szCs w:val="30"/>
                <w:cs/>
              </w:rPr>
              <w:t>เพิ่มขึ้นจากการซื้อบริษัทย่อย</w:t>
            </w:r>
          </w:p>
        </w:tc>
        <w:tc>
          <w:tcPr>
            <w:tcW w:w="2340" w:type="dxa"/>
          </w:tcPr>
          <w:p w14:paraId="727AD0AF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A4B28C" w14:textId="61146F40" w:rsidR="00382055" w:rsidRPr="00C0233C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32,551</w:t>
            </w:r>
          </w:p>
        </w:tc>
      </w:tr>
      <w:tr w:rsidR="00382055" w:rsidRPr="00C0233C" w14:paraId="007308D0" w14:textId="77777777" w:rsidTr="00D21A4D">
        <w:tc>
          <w:tcPr>
            <w:tcW w:w="5310" w:type="dxa"/>
            <w:hideMark/>
          </w:tcPr>
          <w:p w14:paraId="31668AF6" w14:textId="43E559C6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032F2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35546"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40" w:type="dxa"/>
          </w:tcPr>
          <w:p w14:paraId="45EDCF64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3A08DE" w14:textId="49CDF3A6" w:rsidR="00382055" w:rsidRPr="00C0233C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32,551</w:t>
            </w:r>
          </w:p>
        </w:tc>
      </w:tr>
      <w:tr w:rsidR="00382055" w:rsidRPr="00C0233C" w14:paraId="60AE2174" w14:textId="77777777" w:rsidTr="00D21A4D">
        <w:tc>
          <w:tcPr>
            <w:tcW w:w="5310" w:type="dxa"/>
            <w:hideMark/>
          </w:tcPr>
          <w:p w14:paraId="130A261A" w14:textId="09613CF4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07646E45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6F0BC" w14:textId="2CCF43D5" w:rsidR="00382055" w:rsidRPr="00C0233C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  <w:tr w:rsidR="00382055" w:rsidRPr="00C0233C" w14:paraId="1ECE646E" w14:textId="77777777" w:rsidTr="00F9316A">
        <w:tc>
          <w:tcPr>
            <w:tcW w:w="5310" w:type="dxa"/>
          </w:tcPr>
          <w:p w14:paraId="13465215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BC7BB89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8722A53" w14:textId="77777777" w:rsidR="00382055" w:rsidRPr="00C0233C" w:rsidRDefault="00382055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316A" w:rsidRPr="00C0233C" w14:paraId="5B8163BC" w14:textId="77777777" w:rsidTr="00F9316A">
        <w:tc>
          <w:tcPr>
            <w:tcW w:w="5310" w:type="dxa"/>
          </w:tcPr>
          <w:p w14:paraId="12D09C6E" w14:textId="77777777" w:rsidR="00F9316A" w:rsidRPr="00C0233C" w:rsidRDefault="00F9316A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680DDCDC" w14:textId="77777777" w:rsidR="00F9316A" w:rsidRPr="00C0233C" w:rsidRDefault="00F9316A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6DEC6E6" w14:textId="77777777" w:rsidR="00F9316A" w:rsidRPr="00C0233C" w:rsidRDefault="00F9316A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316A" w:rsidRPr="00C0233C" w14:paraId="57F80CF3" w14:textId="77777777" w:rsidTr="00F9316A">
        <w:tc>
          <w:tcPr>
            <w:tcW w:w="5310" w:type="dxa"/>
          </w:tcPr>
          <w:p w14:paraId="0D115B27" w14:textId="77777777" w:rsidR="00F9316A" w:rsidRPr="00C0233C" w:rsidRDefault="00F9316A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6DE29000" w14:textId="77777777" w:rsidR="00F9316A" w:rsidRPr="00C0233C" w:rsidRDefault="00F9316A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7BB4FFB" w14:textId="77777777" w:rsidR="00F9316A" w:rsidRPr="00C0233C" w:rsidRDefault="00F9316A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2055" w:rsidRPr="00C0233C" w14:paraId="044E782F" w14:textId="77777777" w:rsidTr="00D21A4D">
        <w:tc>
          <w:tcPr>
            <w:tcW w:w="5310" w:type="dxa"/>
          </w:tcPr>
          <w:p w14:paraId="6EEFA53A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340" w:type="dxa"/>
          </w:tcPr>
          <w:p w14:paraId="7AA29708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88FC93" w14:textId="706BB1D3" w:rsidR="00382055" w:rsidRPr="00C0233C" w:rsidRDefault="00382055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2055" w:rsidRPr="00C0233C" w14:paraId="10CA4431" w14:textId="77777777" w:rsidTr="00D21A4D">
        <w:tc>
          <w:tcPr>
            <w:tcW w:w="5310" w:type="dxa"/>
          </w:tcPr>
          <w:p w14:paraId="51656250" w14:textId="476B2C09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(</w:t>
            </w:r>
            <w:r w:rsidRPr="00C023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ปรับปรุงใหม่)</w:t>
            </w:r>
          </w:p>
        </w:tc>
        <w:tc>
          <w:tcPr>
            <w:tcW w:w="2340" w:type="dxa"/>
          </w:tcPr>
          <w:p w14:paraId="39797C97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AD8B6B" w14:textId="72563697" w:rsidR="00382055" w:rsidRPr="00C0233C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  <w:tr w:rsidR="00382055" w:rsidRPr="00C0233C" w14:paraId="3112D6E7" w14:textId="77777777" w:rsidTr="00D21A4D">
        <w:tc>
          <w:tcPr>
            <w:tcW w:w="5310" w:type="dxa"/>
          </w:tcPr>
          <w:p w14:paraId="3AA6C7BE" w14:textId="36388548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2B49A9DA" w14:textId="77777777" w:rsidR="00382055" w:rsidRPr="00C0233C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E444" w14:textId="3328AB10" w:rsidR="00382055" w:rsidRPr="00C0233C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</w:tbl>
    <w:p w14:paraId="4F378E19" w14:textId="77777777" w:rsidR="0038205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49299C" w14:textId="0DDBF8A5" w:rsidR="00382055" w:rsidRPr="00C0233C" w:rsidRDefault="00382055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ค่าความนิยมเกิดจากการที่บริษัทซื้อหุ้นใน</w:t>
      </w:r>
      <w:r w:rsidR="008A2E70" w:rsidRPr="00C0233C">
        <w:rPr>
          <w:rFonts w:asciiTheme="majorBidi" w:hAnsiTheme="majorBidi"/>
          <w:sz w:val="30"/>
          <w:szCs w:val="30"/>
          <w:cs/>
        </w:rPr>
        <w:t>บริษัท เกรซ วอเทอร์ เมด จำกัด</w:t>
      </w:r>
      <w:r w:rsidRPr="00C0233C">
        <w:rPr>
          <w:rFonts w:asciiTheme="majorBidi" w:hAnsiTheme="majorBidi" w:cstheme="majorBidi"/>
          <w:sz w:val="30"/>
          <w:szCs w:val="30"/>
          <w:cs/>
        </w:rPr>
        <w:t>และ</w:t>
      </w:r>
      <w:r w:rsidR="008A2E70" w:rsidRPr="00C0233C">
        <w:rPr>
          <w:rFonts w:asciiTheme="majorBidi" w:hAnsiTheme="majorBidi"/>
          <w:spacing w:val="-4"/>
          <w:sz w:val="30"/>
          <w:szCs w:val="30"/>
          <w:cs/>
        </w:rPr>
        <w:t>บริษัท วารี เมดิคอล จำกัด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8A2E70" w:rsidRPr="00C0233C">
        <w:rPr>
          <w:rFonts w:asciiTheme="majorBidi" w:hAnsiTheme="majorBidi" w:cstheme="majorBidi"/>
          <w:sz w:val="30"/>
          <w:szCs w:val="30"/>
        </w:rPr>
        <w:t>5</w:t>
      </w:r>
      <w:r w:rsidRPr="00C0233C">
        <w:rPr>
          <w:rFonts w:asciiTheme="majorBidi" w:hAnsiTheme="majorBidi" w:cstheme="majorBidi"/>
          <w:sz w:val="30"/>
          <w:szCs w:val="30"/>
          <w:cs/>
        </w:rPr>
        <w:t>)</w:t>
      </w:r>
    </w:p>
    <w:p w14:paraId="574DCB41" w14:textId="77777777" w:rsidR="00382055" w:rsidRPr="00C0233C" w:rsidRDefault="00382055" w:rsidP="00D21A4D">
      <w:pPr>
        <w:spacing w:line="240" w:lineRule="auto"/>
        <w:ind w:left="540"/>
        <w:rPr>
          <w:rFonts w:ascii="Angsana New" w:hAnsi="Angsana New"/>
          <w:sz w:val="30"/>
          <w:szCs w:val="30"/>
          <w:lang w:val="x-none" w:eastAsia="x-none"/>
        </w:rPr>
      </w:pPr>
    </w:p>
    <w:p w14:paraId="6BCF68EC" w14:textId="77777777" w:rsidR="00382055" w:rsidRPr="00C0233C" w:rsidRDefault="00382055" w:rsidP="00382055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x-none" w:eastAsia="x-none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  <w:t xml:space="preserve">การทดสอบการด้อยค่า </w:t>
      </w:r>
    </w:p>
    <w:p w14:paraId="0EF912D5" w14:textId="77777777" w:rsidR="00382055" w:rsidRPr="00C0233C" w:rsidRDefault="00382055" w:rsidP="00382055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4543AD7" w14:textId="2CBCB532" w:rsidR="0038205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 </w:t>
      </w:r>
    </w:p>
    <w:p w14:paraId="1A82EFB8" w14:textId="77777777" w:rsidR="00382055" w:rsidRPr="00C0233C" w:rsidRDefault="00382055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70"/>
        <w:gridCol w:w="1440"/>
      </w:tblGrid>
      <w:tr w:rsidR="00382055" w:rsidRPr="00C0233C" w14:paraId="6B963303" w14:textId="77777777" w:rsidTr="008A2E70">
        <w:trPr>
          <w:tblHeader/>
        </w:trPr>
        <w:tc>
          <w:tcPr>
            <w:tcW w:w="6300" w:type="dxa"/>
          </w:tcPr>
          <w:p w14:paraId="4720165F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350713FA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82055" w:rsidRPr="00C0233C" w14:paraId="6BADCE27" w14:textId="77777777" w:rsidTr="008A2E70">
        <w:trPr>
          <w:tblHeader/>
        </w:trPr>
        <w:tc>
          <w:tcPr>
            <w:tcW w:w="6300" w:type="dxa"/>
          </w:tcPr>
          <w:p w14:paraId="7C2FE815" w14:textId="2D9BD6C3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31 ธันวาคม </w:t>
            </w:r>
          </w:p>
        </w:tc>
        <w:tc>
          <w:tcPr>
            <w:tcW w:w="1440" w:type="dxa"/>
            <w:vAlign w:val="center"/>
            <w:hideMark/>
          </w:tcPr>
          <w:p w14:paraId="54E76058" w14:textId="276D6A2C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  <w:vAlign w:val="center"/>
          </w:tcPr>
          <w:p w14:paraId="4B67ED67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6D0B75A9" w14:textId="6C2C0895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82055" w:rsidRPr="00C0233C" w14:paraId="45FAD058" w14:textId="77777777" w:rsidTr="008A2E70">
        <w:trPr>
          <w:tblHeader/>
        </w:trPr>
        <w:tc>
          <w:tcPr>
            <w:tcW w:w="6300" w:type="dxa"/>
          </w:tcPr>
          <w:p w14:paraId="05CA8E74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6C7BB5A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6B42E9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8F2CEF7" w14:textId="77777777" w:rsidR="00382055" w:rsidRPr="00C0233C" w:rsidRDefault="00382055" w:rsidP="008A2E70">
            <w:pPr>
              <w:tabs>
                <w:tab w:val="left" w:pos="1250"/>
                <w:tab w:val="decimal" w:pos="1322"/>
              </w:tabs>
              <w:spacing w:line="240" w:lineRule="auto"/>
              <w:ind w:left="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2055" w:rsidRPr="00C0233C" w14:paraId="5C2B1B50" w14:textId="77777777" w:rsidTr="008A2E70">
        <w:trPr>
          <w:tblHeader/>
        </w:trPr>
        <w:tc>
          <w:tcPr>
            <w:tcW w:w="6300" w:type="dxa"/>
          </w:tcPr>
          <w:p w14:paraId="4217880D" w14:textId="77777777" w:rsidR="00382055" w:rsidRPr="00C0233C" w:rsidRDefault="00382055" w:rsidP="008A2E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3150" w:type="dxa"/>
            <w:gridSpan w:val="3"/>
            <w:vAlign w:val="bottom"/>
            <w:hideMark/>
          </w:tcPr>
          <w:p w14:paraId="1BCB2A86" w14:textId="7273F2DC" w:rsidR="00382055" w:rsidRPr="00C0233C" w:rsidRDefault="00382055" w:rsidP="008A2E70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60592" w:rsidRPr="00C0233C" w14:paraId="7BE34956" w14:textId="77777777" w:rsidTr="008A2E70">
        <w:tc>
          <w:tcPr>
            <w:tcW w:w="6300" w:type="dxa"/>
          </w:tcPr>
          <w:p w14:paraId="7CC3B496" w14:textId="315501AF" w:rsidR="00F60592" w:rsidRPr="00C0233C" w:rsidRDefault="00F60592" w:rsidP="00F6059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233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C0233C">
              <w:rPr>
                <w:rFonts w:asciiTheme="majorBidi" w:hAnsiTheme="majorBidi"/>
                <w:spacing w:val="-4"/>
                <w:sz w:val="30"/>
                <w:szCs w:val="30"/>
                <w:lang w:val="en-GB"/>
              </w:rPr>
              <w:t>1</w:t>
            </w:r>
            <w:r w:rsidRPr="00C0233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- </w:t>
            </w:r>
            <w:r w:rsidRPr="00C0233C">
              <w:rPr>
                <w:rFonts w:asciiTheme="majorBidi" w:hAnsiTheme="majorBidi"/>
                <w:sz w:val="30"/>
                <w:szCs w:val="30"/>
                <w:cs/>
              </w:rPr>
              <w:t>บริษัท เกรซ วอเทอร์ เมด จำกัด</w:t>
            </w:r>
          </w:p>
        </w:tc>
        <w:tc>
          <w:tcPr>
            <w:tcW w:w="1440" w:type="dxa"/>
            <w:vAlign w:val="bottom"/>
          </w:tcPr>
          <w:p w14:paraId="7AF3C73D" w14:textId="11D23311" w:rsidR="00F60592" w:rsidRPr="00C0233C" w:rsidRDefault="00F60592" w:rsidP="00F60592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21,118</w:t>
            </w:r>
          </w:p>
        </w:tc>
        <w:tc>
          <w:tcPr>
            <w:tcW w:w="270" w:type="dxa"/>
          </w:tcPr>
          <w:p w14:paraId="752F6CF6" w14:textId="77777777" w:rsidR="00F60592" w:rsidRPr="00C0233C" w:rsidRDefault="00F60592" w:rsidP="00F6059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7418AC" w14:textId="3B50602C" w:rsidR="00F60592" w:rsidRPr="00C0233C" w:rsidRDefault="00F60592" w:rsidP="00F60592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21,118</w:t>
            </w:r>
          </w:p>
        </w:tc>
      </w:tr>
      <w:tr w:rsidR="00F60592" w:rsidRPr="00C0233C" w14:paraId="15D0090A" w14:textId="77777777" w:rsidTr="008A2E70">
        <w:tc>
          <w:tcPr>
            <w:tcW w:w="6300" w:type="dxa"/>
          </w:tcPr>
          <w:p w14:paraId="598153B0" w14:textId="2EB75713" w:rsidR="00F60592" w:rsidRPr="00C0233C" w:rsidRDefault="00F60592" w:rsidP="00F6059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C0233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C0233C">
              <w:rPr>
                <w:rFonts w:asciiTheme="majorBidi" w:hAnsiTheme="majorBidi"/>
                <w:spacing w:val="-4"/>
                <w:sz w:val="30"/>
                <w:szCs w:val="30"/>
                <w:lang w:val="en-GB"/>
              </w:rPr>
              <w:t>2</w:t>
            </w:r>
            <w:r w:rsidRPr="00C0233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- บริษัท วารี เมดิคอล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4730F" w14:textId="1E5F46ED" w:rsidR="00F60592" w:rsidRPr="00C0233C" w:rsidRDefault="00F60592" w:rsidP="00F60592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11,433</w:t>
            </w:r>
          </w:p>
        </w:tc>
        <w:tc>
          <w:tcPr>
            <w:tcW w:w="270" w:type="dxa"/>
            <w:shd w:val="clear" w:color="auto" w:fill="auto"/>
          </w:tcPr>
          <w:p w14:paraId="7B6EE468" w14:textId="77777777" w:rsidR="00F60592" w:rsidRPr="00C0233C" w:rsidRDefault="00F60592" w:rsidP="00F6059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D6171" w14:textId="5E09314C" w:rsidR="00F60592" w:rsidRPr="00C0233C" w:rsidRDefault="00F60592" w:rsidP="00F60592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11,433</w:t>
            </w:r>
          </w:p>
        </w:tc>
      </w:tr>
      <w:tr w:rsidR="00F60592" w:rsidRPr="00C0233C" w14:paraId="1D2613DA" w14:textId="77777777" w:rsidTr="008A2E70">
        <w:tc>
          <w:tcPr>
            <w:tcW w:w="6300" w:type="dxa"/>
            <w:hideMark/>
          </w:tcPr>
          <w:p w14:paraId="07FB0CD5" w14:textId="77777777" w:rsidR="00F60592" w:rsidRPr="00C0233C" w:rsidRDefault="00F60592" w:rsidP="00F60592">
            <w:pPr>
              <w:tabs>
                <w:tab w:val="left" w:pos="720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80A5D" w14:textId="100AAA67" w:rsidR="00F60592" w:rsidRPr="00C0233C" w:rsidRDefault="00F60592" w:rsidP="00F60592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32,551</w:t>
            </w:r>
          </w:p>
        </w:tc>
        <w:tc>
          <w:tcPr>
            <w:tcW w:w="270" w:type="dxa"/>
          </w:tcPr>
          <w:p w14:paraId="2C227A76" w14:textId="77777777" w:rsidR="00F60592" w:rsidRPr="00C0233C" w:rsidRDefault="00F60592" w:rsidP="00F6059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0D131" w14:textId="395BCF94" w:rsidR="00F60592" w:rsidRPr="00C0233C" w:rsidRDefault="00F60592" w:rsidP="00F60592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32,551</w:t>
            </w:r>
          </w:p>
        </w:tc>
      </w:tr>
    </w:tbl>
    <w:p w14:paraId="52500744" w14:textId="77777777" w:rsidR="00F9316A" w:rsidRPr="00C0233C" w:rsidRDefault="00F9316A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861659" w14:textId="3D2029B7" w:rsidR="00382055" w:rsidRPr="00C0233C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วิธี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และประมาณการรายได้รวมทั้งหมดสำหรับสินทรัพย์ไม่มีตัวตน</w:t>
      </w:r>
      <w:r w:rsidR="00106B50" w:rsidRPr="00C0233C">
        <w:rPr>
          <w:rFonts w:asciiTheme="majorBidi" w:hAnsiTheme="majorBidi" w:hint="cs"/>
          <w:sz w:val="30"/>
          <w:szCs w:val="30"/>
          <w:cs/>
        </w:rPr>
        <w:t>อื่น</w:t>
      </w:r>
      <w:r w:rsidR="00D72135" w:rsidRPr="00C0233C">
        <w:rPr>
          <w:rFonts w:asciiTheme="majorBidi" w:hAnsiTheme="majorBidi"/>
          <w:sz w:val="30"/>
          <w:szCs w:val="30"/>
          <w:cs/>
        </w:rPr>
        <w:t>นอกจากค่าความนิยม</w:t>
      </w:r>
      <w:r w:rsidRPr="00C0233C">
        <w:rPr>
          <w:rFonts w:asciiTheme="majorBidi" w:hAnsiTheme="majorBidi"/>
          <w:sz w:val="30"/>
          <w:szCs w:val="30"/>
          <w:cs/>
        </w:rPr>
        <w:t>ที่ถูกกำหนดขึ้นจากการซื้อธุรกิจ และอัตราคิดลดซึ่งคำนวณจากวิธีต้นทุนถัวเฉลี่ยถ่วงน้ำหนักของเงินลงทุน การวัดมูลค่ายุติธรรมจัดประเภทเป็นมูลค่ายุติธรรมระดับ</w:t>
      </w:r>
      <w:r w:rsidR="004314D9" w:rsidRPr="00C0233C">
        <w:rPr>
          <w:rFonts w:asciiTheme="majorBidi" w:hAnsiTheme="majorBidi"/>
          <w:sz w:val="30"/>
          <w:szCs w:val="30"/>
        </w:rPr>
        <w:t xml:space="preserve"> 3</w:t>
      </w:r>
    </w:p>
    <w:p w14:paraId="5B143C1B" w14:textId="77777777" w:rsidR="0038205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22423" w14:textId="3252C79A" w:rsidR="00B80A05" w:rsidRPr="00C0233C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8E4FCCF" w14:textId="77777777" w:rsidR="008A2E70" w:rsidRPr="00C0233C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430"/>
        <w:gridCol w:w="270"/>
        <w:gridCol w:w="2430"/>
      </w:tblGrid>
      <w:tr w:rsidR="008A2E70" w:rsidRPr="00C0233C" w14:paraId="02BEB7F5" w14:textId="77777777" w:rsidTr="008A2E70">
        <w:trPr>
          <w:tblHeader/>
        </w:trPr>
        <w:tc>
          <w:tcPr>
            <w:tcW w:w="3960" w:type="dxa"/>
            <w:vMerge w:val="restart"/>
          </w:tcPr>
          <w:p w14:paraId="6DCE4295" w14:textId="33A54B08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</w:tcPr>
          <w:p w14:paraId="1CDD30D0" w14:textId="344FEE11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270" w:type="dxa"/>
          </w:tcPr>
          <w:p w14:paraId="6CA66E81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7EA4DFD" w14:textId="5922DD76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วารี เมดิคอล จำกัด</w:t>
            </w:r>
          </w:p>
        </w:tc>
      </w:tr>
      <w:tr w:rsidR="008A2E70" w:rsidRPr="00C0233C" w14:paraId="57CE1F9F" w14:textId="77777777" w:rsidTr="008A2E70">
        <w:trPr>
          <w:tblHeader/>
        </w:trPr>
        <w:tc>
          <w:tcPr>
            <w:tcW w:w="3960" w:type="dxa"/>
            <w:vMerge/>
          </w:tcPr>
          <w:p w14:paraId="69A3EBB2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6F3A4820" w14:textId="4FE1505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9EDF52D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FB0AC49" w14:textId="0743CA0A" w:rsidR="008A2E70" w:rsidRPr="00C0233C" w:rsidRDefault="008A2E70" w:rsidP="00D2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2E70" w:rsidRPr="00C0233C" w14:paraId="58E28291" w14:textId="77777777" w:rsidTr="008A2E70">
        <w:trPr>
          <w:tblHeader/>
        </w:trPr>
        <w:tc>
          <w:tcPr>
            <w:tcW w:w="3960" w:type="dxa"/>
          </w:tcPr>
          <w:p w14:paraId="199FEBF5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</w:tcPr>
          <w:p w14:paraId="272BDDA3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8A2E70" w:rsidRPr="00C0233C" w14:paraId="3CD535F0" w14:textId="77777777" w:rsidTr="008A2E70">
        <w:tc>
          <w:tcPr>
            <w:tcW w:w="3960" w:type="dxa"/>
            <w:shd w:val="clear" w:color="auto" w:fill="auto"/>
          </w:tcPr>
          <w:p w14:paraId="04B7D20A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vAlign w:val="bottom"/>
          </w:tcPr>
          <w:p w14:paraId="08EA1DB6" w14:textId="0CD712D3" w:rsidR="008A2E70" w:rsidRPr="00C0233C" w:rsidRDefault="00F017B2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12.2</w:t>
            </w:r>
            <w:r w:rsidR="008C1E05"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8828ECF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239F999F" w14:textId="31F9D250" w:rsidR="008A2E70" w:rsidRPr="00C0233C" w:rsidRDefault="002F426E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12.2</w:t>
            </w:r>
            <w:r w:rsidR="008C1E05" w:rsidRPr="00C0233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A2E70" w:rsidRPr="00C0233C" w14:paraId="1A2F2247" w14:textId="77777777" w:rsidTr="008A2E70">
        <w:tc>
          <w:tcPr>
            <w:tcW w:w="3960" w:type="dxa"/>
          </w:tcPr>
          <w:p w14:paraId="79F2C81D" w14:textId="3CED2260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</w:t>
            </w:r>
            <w:r w:rsidR="00263A85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1F3FFE9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2430" w:type="dxa"/>
            <w:vAlign w:val="bottom"/>
          </w:tcPr>
          <w:p w14:paraId="040754F0" w14:textId="4B71E8B7" w:rsidR="008A2E70" w:rsidRPr="00C0233C" w:rsidRDefault="003760B2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5.97</w:t>
            </w:r>
          </w:p>
        </w:tc>
        <w:tc>
          <w:tcPr>
            <w:tcW w:w="270" w:type="dxa"/>
          </w:tcPr>
          <w:p w14:paraId="28521CFB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38010525" w14:textId="609E699B" w:rsidR="008A2E70" w:rsidRPr="00C0233C" w:rsidRDefault="002F426E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5.7</w:t>
            </w:r>
            <w:r w:rsidR="003760B2" w:rsidRPr="00C0233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80652E1" w14:textId="77777777" w:rsidR="008A2E70" w:rsidRPr="00C0233C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2C862" w14:textId="77777777" w:rsidR="008A2E70" w:rsidRPr="00C0233C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F12D2D7" w14:textId="77777777" w:rsidR="008A2E70" w:rsidRPr="00C0233C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4F65F" w14:textId="77777777" w:rsidR="008A2E70" w:rsidRPr="00C0233C" w:rsidRDefault="008A2E70" w:rsidP="008A2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Pr="00C0233C">
        <w:rPr>
          <w:rFonts w:asciiTheme="majorBidi" w:hAnsiTheme="majorBidi"/>
          <w:sz w:val="30"/>
          <w:szCs w:val="30"/>
        </w:rPr>
        <w:t>2</w:t>
      </w:r>
      <w:r w:rsidRPr="00C0233C">
        <w:rPr>
          <w:rFonts w:asciiTheme="majorBidi" w:hAnsiTheme="majorBid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Pr="00C0233C">
        <w:rPr>
          <w:rFonts w:asciiTheme="majorBidi" w:hAnsiTheme="majorBidi"/>
          <w:sz w:val="30"/>
          <w:szCs w:val="30"/>
        </w:rPr>
        <w:t xml:space="preserve">2 </w:t>
      </w:r>
      <w:r w:rsidRPr="00C0233C">
        <w:rPr>
          <w:rFonts w:asciiTheme="majorBidi" w:hAnsi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2D00F389" w14:textId="77777777" w:rsidR="008A2E70" w:rsidRPr="00C0233C" w:rsidRDefault="008A2E70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430"/>
        <w:gridCol w:w="270"/>
        <w:gridCol w:w="2430"/>
      </w:tblGrid>
      <w:tr w:rsidR="008A2E70" w:rsidRPr="00C0233C" w14:paraId="1738DB9B" w14:textId="77777777" w:rsidTr="008A2E70">
        <w:trPr>
          <w:tblHeader/>
        </w:trPr>
        <w:tc>
          <w:tcPr>
            <w:tcW w:w="3960" w:type="dxa"/>
            <w:vMerge w:val="restart"/>
          </w:tcPr>
          <w:p w14:paraId="1EB95067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</w:tcPr>
          <w:p w14:paraId="464E366A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270" w:type="dxa"/>
          </w:tcPr>
          <w:p w14:paraId="418A66C9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5960488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วารี เมดิคอล จำกัด</w:t>
            </w:r>
          </w:p>
        </w:tc>
      </w:tr>
      <w:tr w:rsidR="008A2E70" w:rsidRPr="00C0233C" w14:paraId="6902DA17" w14:textId="77777777" w:rsidTr="008A2E70">
        <w:trPr>
          <w:tblHeader/>
        </w:trPr>
        <w:tc>
          <w:tcPr>
            <w:tcW w:w="3960" w:type="dxa"/>
            <w:vMerge/>
          </w:tcPr>
          <w:p w14:paraId="7B4D8912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6890677B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6DEC1EA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2AC1D486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2E70" w:rsidRPr="00C0233C" w14:paraId="1D24BE19" w14:textId="77777777" w:rsidTr="008A2E70">
        <w:trPr>
          <w:tblHeader/>
        </w:trPr>
        <w:tc>
          <w:tcPr>
            <w:tcW w:w="3960" w:type="dxa"/>
          </w:tcPr>
          <w:p w14:paraId="2D759426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</w:tcPr>
          <w:p w14:paraId="12C14FF2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8A2E70" w:rsidRPr="00C0233C" w14:paraId="5A75DFFA" w14:textId="77777777" w:rsidTr="008A2E70">
        <w:tc>
          <w:tcPr>
            <w:tcW w:w="3960" w:type="dxa"/>
            <w:shd w:val="clear" w:color="auto" w:fill="auto"/>
          </w:tcPr>
          <w:p w14:paraId="259D8DFD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vAlign w:val="bottom"/>
          </w:tcPr>
          <w:p w14:paraId="285CF2A3" w14:textId="1E34EA35" w:rsidR="008A2E70" w:rsidRPr="00C0233C" w:rsidRDefault="00CC4BDE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33.24</w:t>
            </w:r>
          </w:p>
        </w:tc>
        <w:tc>
          <w:tcPr>
            <w:tcW w:w="270" w:type="dxa"/>
          </w:tcPr>
          <w:p w14:paraId="10D514E2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EE862" w14:textId="2FF4005E" w:rsidR="008A2E70" w:rsidRPr="00C0233C" w:rsidRDefault="00CB7D6B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15.13</w:t>
            </w:r>
          </w:p>
        </w:tc>
      </w:tr>
      <w:tr w:rsidR="008A2E70" w:rsidRPr="00C0233C" w14:paraId="603B3A72" w14:textId="77777777" w:rsidTr="008A2E70">
        <w:tc>
          <w:tcPr>
            <w:tcW w:w="3960" w:type="dxa"/>
          </w:tcPr>
          <w:p w14:paraId="771E54A1" w14:textId="2E420C96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</w:t>
            </w:r>
            <w:r w:rsidR="00263A85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1A1AA62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2430" w:type="dxa"/>
            <w:vAlign w:val="bottom"/>
          </w:tcPr>
          <w:p w14:paraId="12126239" w14:textId="45D9FA80" w:rsidR="008A2E70" w:rsidRPr="00C0233C" w:rsidRDefault="004C256B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192E" w:rsidRPr="00C0233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B7D6B" w:rsidRPr="00C0233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4ED868" w14:textId="77777777" w:rsidR="008A2E70" w:rsidRPr="00C0233C" w:rsidRDefault="008A2E7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79D0F45B" w14:textId="591EE388" w:rsidR="008A2E70" w:rsidRPr="00C0233C" w:rsidRDefault="00CB7D6B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5.16</w:t>
            </w:r>
          </w:p>
        </w:tc>
      </w:tr>
    </w:tbl>
    <w:p w14:paraId="071ACB13" w14:textId="3E089C40" w:rsidR="00113F1B" w:rsidRPr="00C0233C" w:rsidRDefault="0011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5F0B54" w14:textId="77777777" w:rsidR="00113F1B" w:rsidRPr="00C0233C" w:rsidRDefault="0011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br w:type="page"/>
      </w:r>
    </w:p>
    <w:p w14:paraId="05477F58" w14:textId="58811D40" w:rsidR="00791330" w:rsidRPr="00C0233C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233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84EF5" w:rsidRPr="00C0233C">
        <w:rPr>
          <w:rFonts w:ascii="Angsana New" w:hAnsi="Angsana New"/>
          <w:b/>
          <w:bCs/>
          <w:sz w:val="30"/>
          <w:szCs w:val="30"/>
        </w:rPr>
        <w:t>6</w:t>
      </w:r>
      <w:r w:rsidRPr="00C0233C">
        <w:rPr>
          <w:rFonts w:ascii="Angsana New" w:hAnsi="Angsana New"/>
          <w:b/>
          <w:bCs/>
          <w:sz w:val="30"/>
          <w:szCs w:val="30"/>
        </w:rPr>
        <w:tab/>
      </w:r>
      <w:r w:rsidRPr="00C0233C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0E8D78" w14:textId="77777777" w:rsidR="00791330" w:rsidRPr="00C0233C" w:rsidRDefault="00791330" w:rsidP="00997599">
      <w:pPr>
        <w:pStyle w:val="FSContent"/>
      </w:pPr>
    </w:p>
    <w:p w14:paraId="5F777832" w14:textId="6766B9E8" w:rsidR="00170FF9" w:rsidRPr="00C0233C" w:rsidRDefault="00170FF9" w:rsidP="00170FF9">
      <w:pPr>
        <w:pStyle w:val="FSContent"/>
      </w:pPr>
      <w:r w:rsidRPr="00C0233C">
        <w:rPr>
          <w:rFonts w:hint="cs"/>
          <w:cs/>
        </w:rPr>
        <w:t>หนี้สินตามสัญญาเช่าแสดงตามระยะเวลาครบกำหนดการจ่ายชำร</w:t>
      </w:r>
      <w:r w:rsidR="00247B2B" w:rsidRPr="00C0233C">
        <w:rPr>
          <w:rFonts w:hint="cs"/>
          <w:cs/>
        </w:rPr>
        <w:t>ะ ณ</w:t>
      </w:r>
      <w:r w:rsidR="003B78E4" w:rsidRPr="00C0233C">
        <w:rPr>
          <w:rFonts w:hint="cs"/>
          <w:cs/>
        </w:rPr>
        <w:t xml:space="preserve"> วันที่ </w:t>
      </w:r>
      <w:r w:rsidR="003B78E4" w:rsidRPr="00C0233C">
        <w:rPr>
          <w:lang w:val="en-US"/>
        </w:rPr>
        <w:t xml:space="preserve">31 </w:t>
      </w:r>
      <w:r w:rsidR="003B78E4" w:rsidRPr="00C0233C">
        <w:rPr>
          <w:rFonts w:hint="cs"/>
          <w:cs/>
          <w:lang w:val="en-US"/>
        </w:rPr>
        <w:t xml:space="preserve">ธันวาคม </w:t>
      </w:r>
      <w:r w:rsidRPr="00C0233C">
        <w:rPr>
          <w:rFonts w:hint="cs"/>
          <w:cs/>
        </w:rPr>
        <w:t>ได้ดังนี้</w:t>
      </w:r>
    </w:p>
    <w:p w14:paraId="054B1180" w14:textId="77777777" w:rsidR="00170FF9" w:rsidRPr="00C0233C" w:rsidRDefault="00170FF9" w:rsidP="00997599">
      <w:pPr>
        <w:pStyle w:val="FSContent"/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997599" w:rsidRPr="00C0233C" w14:paraId="549DBD38" w14:textId="77777777">
        <w:tc>
          <w:tcPr>
            <w:tcW w:w="1620" w:type="dxa"/>
          </w:tcPr>
          <w:p w14:paraId="4837F5ED" w14:textId="77777777" w:rsidR="00997599" w:rsidRPr="00C0233C" w:rsidRDefault="0099759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4F9CFCDE" w14:textId="6BF517A3" w:rsidR="00997599" w:rsidRPr="00C0233C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5573" w:rsidRPr="00C0233C" w14:paraId="183C94FC" w14:textId="77777777" w:rsidTr="00F532CE">
        <w:tc>
          <w:tcPr>
            <w:tcW w:w="1620" w:type="dxa"/>
          </w:tcPr>
          <w:p w14:paraId="2BEB0E3A" w14:textId="77777777" w:rsidR="00170FF9" w:rsidRPr="00C0233C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8D9FC8" w14:textId="2183043A" w:rsidR="00170FF9" w:rsidRPr="00C0233C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621C9C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B37BE42" w14:textId="77777777" w:rsidR="00170FF9" w:rsidRPr="00C0233C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8AB488" w14:textId="6E5CDB3C" w:rsidR="00170FF9" w:rsidRPr="00C0233C" w:rsidRDefault="0099759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621C9C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E5573" w:rsidRPr="00C0233C" w14:paraId="488686EF" w14:textId="77777777" w:rsidTr="00A36C02">
        <w:tc>
          <w:tcPr>
            <w:tcW w:w="1620" w:type="dxa"/>
            <w:shd w:val="clear" w:color="auto" w:fill="auto"/>
          </w:tcPr>
          <w:p w14:paraId="672C3746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E5C0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37006B89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1CDBA40E" w14:textId="4174C042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16895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825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F03C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241D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6B818BE" w14:textId="45057099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A114F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C3D6" w14:textId="77777777" w:rsidR="00416F79" w:rsidRPr="00C0233C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47E6B0AC" w14:textId="77777777" w:rsidR="00416F79" w:rsidRPr="00C0233C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5756CFFD" w14:textId="0DD791FF" w:rsidR="00383194" w:rsidRPr="00C0233C" w:rsidRDefault="00416F79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0B6E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51BB" w14:textId="1701957F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3371" w14:textId="77777777" w:rsidR="00383194" w:rsidRPr="00C0233C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6C5B" w14:textId="77777777" w:rsidR="00416F79" w:rsidRPr="00C0233C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C52334B" w14:textId="40C4CC3F" w:rsidR="00383194" w:rsidRPr="00C0233C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7E5573" w:rsidRPr="00C0233C" w14:paraId="4554B360" w14:textId="77777777" w:rsidTr="00A36C02">
        <w:trPr>
          <w:trHeight w:val="317"/>
        </w:trPr>
        <w:tc>
          <w:tcPr>
            <w:tcW w:w="1620" w:type="dxa"/>
          </w:tcPr>
          <w:p w14:paraId="6BF34BA0" w14:textId="77777777" w:rsidR="00170FF9" w:rsidRPr="00C0233C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FA919EE" w14:textId="77777777" w:rsidR="00170FF9" w:rsidRPr="00C0233C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C9C" w:rsidRPr="00C0233C" w14:paraId="62EEF6D2" w14:textId="77777777" w:rsidTr="00A36C02">
        <w:tc>
          <w:tcPr>
            <w:tcW w:w="1620" w:type="dxa"/>
          </w:tcPr>
          <w:p w14:paraId="5D7243B6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9C9528" w14:textId="1B91A217" w:rsidR="00621C9C" w:rsidRPr="00C0233C" w:rsidRDefault="00510E4B" w:rsidP="00621C9C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25,619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12D28F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224862C" w14:textId="7E26A6C4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C3819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1096C" w14:textId="04EF946F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551E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B5346A" w14:textId="51A86928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16,564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A8C28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83B0D1C" w14:textId="099A441B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(6,203)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C72A5C4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54E2BB1" w14:textId="1619F1DC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10,361</w:t>
            </w:r>
          </w:p>
        </w:tc>
      </w:tr>
      <w:tr w:rsidR="00621C9C" w:rsidRPr="00C0233C" w14:paraId="7791E150" w14:textId="77777777" w:rsidTr="00A36C02">
        <w:tc>
          <w:tcPr>
            <w:tcW w:w="1620" w:type="dxa"/>
          </w:tcPr>
          <w:p w14:paraId="047FC81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2C8A47" w14:textId="387DE4BC" w:rsidR="00621C9C" w:rsidRPr="00C0233C" w:rsidRDefault="00510E4B" w:rsidP="00621C9C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71,478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C190CD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4DCB522" w14:textId="1B4B89B1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D96B8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2BE19D" w14:textId="3F8F2BBF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B3CE6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BF681" w14:textId="13746650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8CA07D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F59BED" w14:textId="70D3D8CC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(19,908)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76B95A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84D15" w14:textId="14268AAD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34,791</w:t>
            </w:r>
          </w:p>
        </w:tc>
      </w:tr>
      <w:tr w:rsidR="00621C9C" w:rsidRPr="00C0233C" w14:paraId="10A8B4B3" w14:textId="77777777" w:rsidTr="00A36C02">
        <w:tc>
          <w:tcPr>
            <w:tcW w:w="1620" w:type="dxa"/>
          </w:tcPr>
          <w:p w14:paraId="327DAD3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6B6AF5" w14:textId="3E8E6EC9" w:rsidR="00621C9C" w:rsidRPr="00C0233C" w:rsidRDefault="00510E4B" w:rsidP="00621C9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104,209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F2E729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9AE589" w14:textId="06CF2399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(19,986)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4AA36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E2B3C2" w14:textId="4B519AE6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6E0A8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57C4D" w14:textId="73C8B07F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114,834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E65B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4041B2" w14:textId="1971D327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(23,958)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E250FF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EE19F4A" w14:textId="20FD3D60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90,876</w:t>
            </w:r>
          </w:p>
        </w:tc>
      </w:tr>
      <w:tr w:rsidR="00621C9C" w:rsidRPr="00C0233C" w14:paraId="7A7FFDEF" w14:textId="77777777" w:rsidTr="00A36C02">
        <w:tc>
          <w:tcPr>
            <w:tcW w:w="1620" w:type="dxa"/>
          </w:tcPr>
          <w:p w14:paraId="3328F03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39EB5" w14:textId="62DEAA72" w:rsidR="00621C9C" w:rsidRPr="00C0233C" w:rsidRDefault="00510E4B" w:rsidP="00621C9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201,306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3C58D9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96788" w14:textId="76F3A70D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(47,830)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5990E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A751" w14:textId="2E5D3F56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8CABC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64EE2" w14:textId="5B9154A8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186,097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23F8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C233" w14:textId="79D0555E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(50,069)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31C07F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E4EB" w14:textId="5904785F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136,028</w:t>
            </w:r>
          </w:p>
        </w:tc>
      </w:tr>
    </w:tbl>
    <w:p w14:paraId="1A31EBBA" w14:textId="77777777" w:rsidR="00997599" w:rsidRPr="00C0233C" w:rsidRDefault="00997599" w:rsidP="00997599">
      <w:pPr>
        <w:pStyle w:val="FSContent"/>
        <w:rPr>
          <w:lang w:val="en-US"/>
        </w:rPr>
      </w:pPr>
    </w:p>
    <w:p w14:paraId="1AFEB917" w14:textId="729A0800" w:rsidR="00997599" w:rsidRPr="00C0233C" w:rsidRDefault="00997599" w:rsidP="00113F1B">
      <w:pPr>
        <w:pStyle w:val="FSContent"/>
        <w:ind w:left="0"/>
      </w:pPr>
      <w:r w:rsidRPr="00C0233C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997599" w:rsidRPr="00C0233C" w14:paraId="1673319F" w14:textId="77777777">
        <w:tc>
          <w:tcPr>
            <w:tcW w:w="1620" w:type="dxa"/>
          </w:tcPr>
          <w:p w14:paraId="709BDBC8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1ABB1722" w14:textId="0541F1D5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599" w:rsidRPr="00C0233C" w14:paraId="281839CD" w14:textId="77777777">
        <w:tc>
          <w:tcPr>
            <w:tcW w:w="1620" w:type="dxa"/>
          </w:tcPr>
          <w:p w14:paraId="5C435210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B01D96" w14:textId="112D0601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621C9C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86BBAF1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EF72EA" w14:textId="0BEF481B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621C9C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97599" w:rsidRPr="00C0233C" w14:paraId="78F1ED0F" w14:textId="77777777">
        <w:tc>
          <w:tcPr>
            <w:tcW w:w="1620" w:type="dxa"/>
            <w:shd w:val="clear" w:color="auto" w:fill="auto"/>
          </w:tcPr>
          <w:p w14:paraId="446E2931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F0DB9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152E52A5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2D252EA7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B84AE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DA9AD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340F7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2BE2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C804329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D4F5E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A89F5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B80C7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40D8270A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E6ED1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2D02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5A7B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CF5E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BD802D9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997599" w:rsidRPr="00C0233C" w14:paraId="3C73C106" w14:textId="77777777">
        <w:trPr>
          <w:trHeight w:val="317"/>
        </w:trPr>
        <w:tc>
          <w:tcPr>
            <w:tcW w:w="1620" w:type="dxa"/>
          </w:tcPr>
          <w:p w14:paraId="74205B6C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18602B8F" w14:textId="77777777" w:rsidR="00997599" w:rsidRPr="00C0233C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C9C" w:rsidRPr="00C0233C" w14:paraId="45EF43FF" w14:textId="77777777">
        <w:tc>
          <w:tcPr>
            <w:tcW w:w="1620" w:type="dxa"/>
          </w:tcPr>
          <w:p w14:paraId="3FC0E63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64D6A94" w14:textId="0A0B28F8" w:rsidR="00621C9C" w:rsidRPr="00C0233C" w:rsidRDefault="00510E4B" w:rsidP="00621C9C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12,407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FEA75A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E66FDA3" w14:textId="4A6C80F0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D3D2B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C06420" w14:textId="75A5A38F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E00BC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FEEF5B" w14:textId="07178590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bidi="th-TH"/>
              </w:rPr>
              <w:t>12,205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3165B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D1776BD" w14:textId="3835BF05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(4,703)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833346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F6D7A08" w14:textId="4319E0B0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7,502</w:t>
            </w:r>
          </w:p>
        </w:tc>
      </w:tr>
      <w:tr w:rsidR="00621C9C" w:rsidRPr="00C0233C" w14:paraId="4368BB1E" w14:textId="77777777">
        <w:tc>
          <w:tcPr>
            <w:tcW w:w="1620" w:type="dxa"/>
          </w:tcPr>
          <w:p w14:paraId="0710653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B0848E0" w14:textId="4660FAA6" w:rsidR="00621C9C" w:rsidRPr="00C0233C" w:rsidRDefault="00510E4B" w:rsidP="00621C9C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40,352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E074F2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8F32AE6" w14:textId="067B3DB4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(15,400)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1A23B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981C2" w14:textId="2C45540B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73BE87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10CB8" w14:textId="360133E0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31DA38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28D550F" w14:textId="359717B7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(16,000)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304FB8F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133985B" w14:textId="3825A1B7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23,063</w:t>
            </w:r>
          </w:p>
        </w:tc>
      </w:tr>
      <w:tr w:rsidR="00621C9C" w:rsidRPr="00C0233C" w14:paraId="612A2DB0" w14:textId="77777777">
        <w:tc>
          <w:tcPr>
            <w:tcW w:w="1620" w:type="dxa"/>
          </w:tcPr>
          <w:p w14:paraId="23DF427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706B862" w14:textId="1F2564F9" w:rsidR="00621C9C" w:rsidRPr="00C0233C" w:rsidRDefault="00510E4B" w:rsidP="00621C9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93,891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DC74EB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F7E5C1A" w14:textId="68FE63AB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0072A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FDF86" w14:textId="1FBA1B87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F0EE4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B1A5E" w14:textId="70FF8CFB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101,468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4F6450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CC81492" w14:textId="551E701C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(22,521)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2CA1822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E0C83D4" w14:textId="573D5E02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78,947</w:t>
            </w:r>
          </w:p>
        </w:tc>
      </w:tr>
      <w:tr w:rsidR="00621C9C" w:rsidRPr="00C0233C" w14:paraId="611588BF" w14:textId="77777777">
        <w:tc>
          <w:tcPr>
            <w:tcW w:w="1620" w:type="dxa"/>
          </w:tcPr>
          <w:p w14:paraId="2A27A95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7E70A" w14:textId="11A9D312" w:rsidR="00621C9C" w:rsidRPr="00C0233C" w:rsidRDefault="00510E4B" w:rsidP="00621C9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146,650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873736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DDE85" w14:textId="59126457" w:rsidR="00621C9C" w:rsidRPr="00C0233C" w:rsidRDefault="00510E4B" w:rsidP="00621C9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(39,168)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E6E3B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7A612" w14:textId="573AB893" w:rsidR="00621C9C" w:rsidRPr="00C0233C" w:rsidRDefault="00510E4B" w:rsidP="00621C9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107,482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AFC2B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8F296" w14:textId="5480AD0F" w:rsidR="00621C9C" w:rsidRPr="00C0233C" w:rsidRDefault="00621C9C" w:rsidP="00621C9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152,736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2F2CCD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672D1" w14:textId="1AE51D38" w:rsidR="00621C9C" w:rsidRPr="00C0233C" w:rsidRDefault="00621C9C" w:rsidP="00621C9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(43,224)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3FF7433" w14:textId="77777777" w:rsidR="00621C9C" w:rsidRPr="00C0233C" w:rsidRDefault="00621C9C" w:rsidP="00621C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98BD1" w14:textId="7C107880" w:rsidR="00621C9C" w:rsidRPr="00C0233C" w:rsidRDefault="00621C9C" w:rsidP="00621C9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109,512</w:t>
            </w:r>
          </w:p>
        </w:tc>
      </w:tr>
    </w:tbl>
    <w:p w14:paraId="7D643164" w14:textId="77777777" w:rsidR="00997599" w:rsidRPr="00C0233C" w:rsidRDefault="00997599" w:rsidP="00170FF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271"/>
        <w:gridCol w:w="1189"/>
        <w:gridCol w:w="241"/>
        <w:gridCol w:w="1163"/>
        <w:gridCol w:w="264"/>
        <w:gridCol w:w="1110"/>
      </w:tblGrid>
      <w:tr w:rsidR="00E35C22" w:rsidRPr="00C0233C" w14:paraId="6BE8F76B" w14:textId="77777777" w:rsidTr="00621C9C">
        <w:trPr>
          <w:trHeight w:val="427"/>
          <w:tblHeader/>
        </w:trPr>
        <w:tc>
          <w:tcPr>
            <w:tcW w:w="2115" w:type="pct"/>
          </w:tcPr>
          <w:p w14:paraId="6603DB0B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14:paraId="3CF7155B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DFB0E29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535B2D62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5C22" w:rsidRPr="00C0233C" w14:paraId="330AD455" w14:textId="77777777" w:rsidTr="00C8154E">
        <w:trPr>
          <w:trHeight w:val="417"/>
          <w:tblHeader/>
        </w:trPr>
        <w:tc>
          <w:tcPr>
            <w:tcW w:w="2115" w:type="pct"/>
          </w:tcPr>
          <w:p w14:paraId="6368B682" w14:textId="5D0AB75C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</w:tcPr>
          <w:p w14:paraId="432E9622" w14:textId="554B7292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D426852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A9070E" w14:textId="59BD072A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A8061E8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A38AF23" w14:textId="08099EE0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7BA3B1D8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EAAD65" w14:textId="2361493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5C22" w:rsidRPr="00C0233C" w14:paraId="715681CB" w14:textId="77777777" w:rsidTr="00C8154E">
        <w:trPr>
          <w:trHeight w:val="417"/>
          <w:tblHeader/>
        </w:trPr>
        <w:tc>
          <w:tcPr>
            <w:tcW w:w="2115" w:type="pct"/>
          </w:tcPr>
          <w:p w14:paraId="4C122C49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</w:tcPr>
          <w:p w14:paraId="7039B80B" w14:textId="77777777" w:rsidR="00E35C22" w:rsidRPr="00C0233C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C22" w:rsidRPr="00C0233C" w14:paraId="5D3E6B66" w14:textId="77777777" w:rsidTr="00C8154E">
        <w:trPr>
          <w:trHeight w:val="397"/>
        </w:trPr>
        <w:tc>
          <w:tcPr>
            <w:tcW w:w="2115" w:type="pct"/>
          </w:tcPr>
          <w:p w14:paraId="1EBE3612" w14:textId="5083359C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21" w:type="pct"/>
            <w:vAlign w:val="bottom"/>
          </w:tcPr>
          <w:p w14:paraId="022D049E" w14:textId="38F8A539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416DE18" w14:textId="77777777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C52F724" w14:textId="05A8D4CE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5E0084E" w14:textId="77777777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EAB6537" w14:textId="51996AF3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56B065" w14:textId="77777777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8B9DC20" w14:textId="10601885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C22" w:rsidRPr="00C0233C" w14:paraId="12DE19A5" w14:textId="77777777" w:rsidTr="00C8154E">
        <w:trPr>
          <w:trHeight w:val="407"/>
        </w:trPr>
        <w:tc>
          <w:tcPr>
            <w:tcW w:w="2115" w:type="pct"/>
          </w:tcPr>
          <w:p w14:paraId="3EAB159A" w14:textId="76D1D05B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21" w:type="pct"/>
            <w:vAlign w:val="bottom"/>
          </w:tcPr>
          <w:p w14:paraId="44687DDA" w14:textId="40C8A071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7B0E3EA" w14:textId="77777777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58249266" w14:textId="5CB90383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E113FC7" w14:textId="77777777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6C87E46" w14:textId="0667F1EF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4A11A20" w14:textId="77777777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373F72D" w14:textId="35E75300" w:rsidR="00E35C22" w:rsidRPr="00C0233C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C9C" w:rsidRPr="00C0233C" w14:paraId="3D37090F" w14:textId="77777777" w:rsidTr="008A2E70">
        <w:trPr>
          <w:trHeight w:val="407"/>
        </w:trPr>
        <w:tc>
          <w:tcPr>
            <w:tcW w:w="2115" w:type="pct"/>
          </w:tcPr>
          <w:p w14:paraId="6D8A8D6E" w14:textId="4784D70F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สิทธิการเช่าที่ดินและอาคาร</w:t>
            </w:r>
          </w:p>
        </w:tc>
        <w:tc>
          <w:tcPr>
            <w:tcW w:w="621" w:type="pct"/>
            <w:vAlign w:val="bottom"/>
          </w:tcPr>
          <w:p w14:paraId="7760A187" w14:textId="40B62054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11,090</w:t>
            </w:r>
          </w:p>
        </w:tc>
        <w:tc>
          <w:tcPr>
            <w:tcW w:w="145" w:type="pct"/>
            <w:vAlign w:val="bottom"/>
          </w:tcPr>
          <w:p w14:paraId="5121BFE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16CB4D72" w14:textId="4A77D802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10,193</w:t>
            </w:r>
          </w:p>
        </w:tc>
        <w:tc>
          <w:tcPr>
            <w:tcW w:w="129" w:type="pct"/>
            <w:vAlign w:val="bottom"/>
          </w:tcPr>
          <w:p w14:paraId="1066CA0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2626B67" w14:textId="045772E0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8,190</w:t>
            </w:r>
          </w:p>
        </w:tc>
        <w:tc>
          <w:tcPr>
            <w:tcW w:w="141" w:type="pct"/>
            <w:vAlign w:val="bottom"/>
          </w:tcPr>
          <w:p w14:paraId="24BF32F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6134B27" w14:textId="1FE66176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8,194</w:t>
            </w:r>
          </w:p>
        </w:tc>
      </w:tr>
      <w:tr w:rsidR="00621C9C" w:rsidRPr="00C0233C" w14:paraId="12CC4AEA" w14:textId="77777777" w:rsidTr="008A2E70">
        <w:trPr>
          <w:trHeight w:val="407"/>
        </w:trPr>
        <w:tc>
          <w:tcPr>
            <w:tcW w:w="2115" w:type="pct"/>
          </w:tcPr>
          <w:p w14:paraId="036361E4" w14:textId="4E3E047B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621" w:type="pct"/>
            <w:vAlign w:val="bottom"/>
          </w:tcPr>
          <w:p w14:paraId="16AF085A" w14:textId="7FC7448C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790912" w:rsidRPr="00C0233C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5" w:type="pct"/>
            <w:vAlign w:val="bottom"/>
          </w:tcPr>
          <w:p w14:paraId="53E011B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5614ECC7" w14:textId="7C0FBE80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29" w:type="pct"/>
            <w:vAlign w:val="bottom"/>
          </w:tcPr>
          <w:p w14:paraId="7BCC70D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D112305" w14:textId="338529BC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41" w:type="pct"/>
            <w:vAlign w:val="bottom"/>
          </w:tcPr>
          <w:p w14:paraId="4579650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D25EB9A" w14:textId="7C2E1699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621C9C" w:rsidRPr="00C0233C" w14:paraId="35493FDC" w14:textId="77777777" w:rsidTr="008A2E70">
        <w:trPr>
          <w:trHeight w:val="407"/>
        </w:trPr>
        <w:tc>
          <w:tcPr>
            <w:tcW w:w="2115" w:type="pct"/>
          </w:tcPr>
          <w:p w14:paraId="3E3EC01A" w14:textId="3C3EB73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621" w:type="pct"/>
            <w:vAlign w:val="bottom"/>
          </w:tcPr>
          <w:p w14:paraId="085C8B80" w14:textId="09F5C245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145" w:type="pct"/>
            <w:vAlign w:val="bottom"/>
          </w:tcPr>
          <w:p w14:paraId="6160701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BB9CE5E" w14:textId="06CD297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129" w:type="pct"/>
            <w:vAlign w:val="bottom"/>
          </w:tcPr>
          <w:p w14:paraId="322ED11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917B971" w14:textId="28A7979A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141" w:type="pct"/>
            <w:vAlign w:val="bottom"/>
          </w:tcPr>
          <w:p w14:paraId="2E32015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F6A1F8D" w14:textId="3B5DA09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</w:tr>
      <w:tr w:rsidR="00621C9C" w:rsidRPr="00C0233C" w14:paraId="14B6DE9E" w14:textId="77777777" w:rsidTr="008A2E70">
        <w:trPr>
          <w:trHeight w:val="407"/>
        </w:trPr>
        <w:tc>
          <w:tcPr>
            <w:tcW w:w="2115" w:type="pct"/>
          </w:tcPr>
          <w:p w14:paraId="03AD694C" w14:textId="4D071B88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0233C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vAlign w:val="bottom"/>
          </w:tcPr>
          <w:p w14:paraId="2EAD43CE" w14:textId="598CCAC6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10E4B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45" w:type="pct"/>
            <w:vAlign w:val="bottom"/>
          </w:tcPr>
          <w:p w14:paraId="480EFC5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01F392E4" w14:textId="4E572CEC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6,252</w:t>
            </w:r>
          </w:p>
        </w:tc>
        <w:tc>
          <w:tcPr>
            <w:tcW w:w="129" w:type="pct"/>
            <w:vAlign w:val="bottom"/>
          </w:tcPr>
          <w:p w14:paraId="7856DCE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765DDAB" w14:textId="6E74E3A0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4,748</w:t>
            </w:r>
          </w:p>
        </w:tc>
        <w:tc>
          <w:tcPr>
            <w:tcW w:w="141" w:type="pct"/>
            <w:vAlign w:val="bottom"/>
          </w:tcPr>
          <w:p w14:paraId="59F5BFD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3CC6E79" w14:textId="46508E0F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</w:tr>
      <w:tr w:rsidR="00621C9C" w:rsidRPr="00C0233C" w14:paraId="029EDEC0" w14:textId="77777777" w:rsidTr="00C8154E">
        <w:trPr>
          <w:trHeight w:val="407"/>
        </w:trPr>
        <w:tc>
          <w:tcPr>
            <w:tcW w:w="2115" w:type="pct"/>
          </w:tcPr>
          <w:p w14:paraId="37FB0B95" w14:textId="62A3530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621" w:type="pct"/>
            <w:vAlign w:val="bottom"/>
          </w:tcPr>
          <w:p w14:paraId="34F819F0" w14:textId="304C4132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5" w:type="pct"/>
            <w:vAlign w:val="bottom"/>
          </w:tcPr>
          <w:p w14:paraId="2D07D89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210DE35E" w14:textId="5591761A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29" w:type="pct"/>
            <w:vAlign w:val="bottom"/>
          </w:tcPr>
          <w:p w14:paraId="2CD848F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0731D72" w14:textId="45E7AD37" w:rsidR="00621C9C" w:rsidRPr="00C0233C" w:rsidRDefault="00510E4B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1" w:type="pct"/>
            <w:vAlign w:val="bottom"/>
          </w:tcPr>
          <w:p w14:paraId="5B3D545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ADA453B" w14:textId="4AEFB79E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</w:tbl>
    <w:p w14:paraId="5F6E84B0" w14:textId="77777777" w:rsidR="00E35C22" w:rsidRPr="00C0233C" w:rsidRDefault="00E35C22" w:rsidP="00170FF9">
      <w:pPr>
        <w:pStyle w:val="FSContent"/>
        <w:rPr>
          <w:lang w:val="en-US"/>
        </w:rPr>
      </w:pPr>
    </w:p>
    <w:p w14:paraId="513E81BC" w14:textId="77777777" w:rsidR="00E35C22" w:rsidRPr="00C0233C" w:rsidRDefault="00E35C22" w:rsidP="00170FF9">
      <w:pPr>
        <w:pStyle w:val="FSContent"/>
        <w:rPr>
          <w:lang w:val="en-US"/>
        </w:rPr>
      </w:pPr>
    </w:p>
    <w:p w14:paraId="12BA855F" w14:textId="77777777" w:rsidR="001F2375" w:rsidRPr="00C0233C" w:rsidRDefault="001F2375" w:rsidP="00170FF9">
      <w:pPr>
        <w:pStyle w:val="FSContent"/>
        <w:rPr>
          <w:lang w:val="en-US"/>
        </w:rPr>
      </w:pPr>
    </w:p>
    <w:p w14:paraId="7027CC4B" w14:textId="4035F8AF" w:rsidR="00170FF9" w:rsidRPr="00C0233C" w:rsidRDefault="00385936" w:rsidP="00170FF9">
      <w:pPr>
        <w:pStyle w:val="FSContent"/>
        <w:rPr>
          <w:lang w:val="en-US"/>
        </w:rPr>
      </w:pPr>
      <w:r w:rsidRPr="00C0233C">
        <w:rPr>
          <w:cs/>
          <w:lang w:val="en-US"/>
        </w:rPr>
        <w:lastRenderedPageBreak/>
        <w:t>กระแสเงินสดจ่ายทั้งหมดของสัญญาเช่าที่แสดงในงบกระแสเงินสด</w:t>
      </w:r>
      <w:r w:rsidR="00F532CE" w:rsidRPr="00C0233C">
        <w:rPr>
          <w:rFonts w:hint="cs"/>
          <w:cs/>
          <w:lang w:val="en-US"/>
        </w:rPr>
        <w:t>รวมและงบกระแสเงินสดเฉพาะกิจการ</w:t>
      </w:r>
      <w:r w:rsidRPr="00C0233C">
        <w:rPr>
          <w:cs/>
          <w:lang w:val="en-US"/>
        </w:rPr>
        <w:t xml:space="preserve">สำหรับปีสิ้นสุดวันที่ </w:t>
      </w:r>
      <w:r w:rsidR="002873E3" w:rsidRPr="00C0233C">
        <w:rPr>
          <w:rFonts w:asciiTheme="majorBidi" w:hAnsiTheme="majorBidi" w:cstheme="majorBidi"/>
          <w:lang w:val="en-US"/>
        </w:rPr>
        <w:t>31</w:t>
      </w:r>
      <w:r w:rsidRPr="00C0233C">
        <w:rPr>
          <w:cs/>
          <w:lang w:val="en-US"/>
        </w:rPr>
        <w:t xml:space="preserve"> ธันวาคม </w:t>
      </w:r>
      <w:r w:rsidR="002873E3" w:rsidRPr="00C0233C">
        <w:rPr>
          <w:rFonts w:asciiTheme="majorBidi" w:hAnsiTheme="majorBidi" w:cstheme="majorBidi"/>
        </w:rPr>
        <w:t>256</w:t>
      </w:r>
      <w:r w:rsidR="00621C9C" w:rsidRPr="00C0233C">
        <w:rPr>
          <w:rFonts w:asciiTheme="majorBidi" w:hAnsiTheme="majorBidi" w:cstheme="majorBidi"/>
          <w:lang w:val="en-US"/>
        </w:rPr>
        <w:t>7</w:t>
      </w:r>
      <w:r w:rsidRPr="00C0233C" w:rsidDel="00385936">
        <w:rPr>
          <w:cs/>
          <w:lang w:val="en-US"/>
        </w:rPr>
        <w:t xml:space="preserve"> </w:t>
      </w:r>
      <w:r w:rsidR="00170FF9" w:rsidRPr="00C0233C">
        <w:rPr>
          <w:cs/>
          <w:lang w:val="en-US"/>
        </w:rPr>
        <w:t>มีจำนวน</w:t>
      </w:r>
      <w:r w:rsidR="00374E89" w:rsidRPr="00C0233C">
        <w:rPr>
          <w:lang w:val="en-US"/>
        </w:rPr>
        <w:t xml:space="preserve"> </w:t>
      </w:r>
      <w:r w:rsidR="005E719F" w:rsidRPr="00C0233C">
        <w:rPr>
          <w:lang w:val="en-US"/>
        </w:rPr>
        <w:t>15.6</w:t>
      </w:r>
      <w:r w:rsidR="00067AB2" w:rsidRPr="00C0233C">
        <w:rPr>
          <w:lang w:val="en-US"/>
        </w:rPr>
        <w:t xml:space="preserve"> </w:t>
      </w:r>
      <w:r w:rsidR="00067AB2" w:rsidRPr="00C0233C">
        <w:rPr>
          <w:rFonts w:hint="cs"/>
          <w:cs/>
          <w:lang w:val="en-US"/>
        </w:rPr>
        <w:t xml:space="preserve">ล้านบาท และ </w:t>
      </w:r>
      <w:r w:rsidR="005E719F" w:rsidRPr="00C0233C">
        <w:rPr>
          <w:rFonts w:asciiTheme="majorBidi" w:hAnsiTheme="majorBidi" w:cstheme="majorBidi"/>
          <w:lang w:val="en-US"/>
        </w:rPr>
        <w:t xml:space="preserve">8.2 </w:t>
      </w:r>
      <w:r w:rsidR="00374E89" w:rsidRPr="00C0233C">
        <w:rPr>
          <w:rFonts w:hint="cs"/>
          <w:cs/>
          <w:lang w:val="en-US"/>
        </w:rPr>
        <w:t>ล้านบาท</w:t>
      </w:r>
      <w:r w:rsidR="00067AB2" w:rsidRPr="00C0233C">
        <w:rPr>
          <w:lang w:val="en-US"/>
        </w:rPr>
        <w:t xml:space="preserve"> </w:t>
      </w:r>
      <w:r w:rsidR="00067AB2" w:rsidRPr="00C0233C">
        <w:rPr>
          <w:rFonts w:hint="cs"/>
          <w:cs/>
          <w:lang w:val="en-US"/>
        </w:rPr>
        <w:t>ตามลำดับ</w:t>
      </w:r>
      <w:r w:rsidR="00F532CE" w:rsidRPr="00C0233C">
        <w:rPr>
          <w:lang w:val="en-US"/>
        </w:rPr>
        <w:t xml:space="preserve"> </w:t>
      </w:r>
      <w:r w:rsidR="00374E89" w:rsidRPr="00C0233C">
        <w:rPr>
          <w:i/>
          <w:iCs/>
          <w:lang w:val="en-US"/>
        </w:rPr>
        <w:t>(256</w:t>
      </w:r>
      <w:r w:rsidR="00621C9C" w:rsidRPr="00C0233C">
        <w:rPr>
          <w:i/>
          <w:iCs/>
          <w:lang w:val="en-US"/>
        </w:rPr>
        <w:t xml:space="preserve">6 </w:t>
      </w:r>
      <w:r w:rsidR="00374E89" w:rsidRPr="00C0233C">
        <w:rPr>
          <w:i/>
          <w:iCs/>
          <w:lang w:val="en-US"/>
        </w:rPr>
        <w:t xml:space="preserve">: </w:t>
      </w:r>
      <w:r w:rsidR="00621C9C" w:rsidRPr="00C0233C">
        <w:rPr>
          <w:i/>
          <w:iCs/>
          <w:lang w:val="en-GB"/>
        </w:rPr>
        <w:t>9.3</w:t>
      </w:r>
      <w:r w:rsidR="00170FF9" w:rsidRPr="00C0233C">
        <w:rPr>
          <w:rFonts w:hint="cs"/>
          <w:i/>
          <w:iCs/>
          <w:cs/>
          <w:lang w:val="en-US"/>
        </w:rPr>
        <w:t xml:space="preserve"> ล้านบาท</w:t>
      </w:r>
      <w:r w:rsidR="00067AB2" w:rsidRPr="00C0233C">
        <w:rPr>
          <w:i/>
          <w:iCs/>
          <w:lang w:val="en-US"/>
        </w:rPr>
        <w:t xml:space="preserve"> </w:t>
      </w:r>
      <w:r w:rsidR="00067AB2" w:rsidRPr="00C0233C">
        <w:rPr>
          <w:rFonts w:hint="cs"/>
          <w:i/>
          <w:iCs/>
          <w:cs/>
          <w:lang w:val="en-US"/>
        </w:rPr>
        <w:t xml:space="preserve">และ </w:t>
      </w:r>
      <w:r w:rsidR="00621C9C" w:rsidRPr="00C0233C">
        <w:rPr>
          <w:i/>
          <w:iCs/>
          <w:lang w:val="en-US"/>
        </w:rPr>
        <w:t>6.7</w:t>
      </w:r>
      <w:r w:rsidR="00067AB2" w:rsidRPr="00C0233C">
        <w:rPr>
          <w:i/>
          <w:iCs/>
          <w:lang w:val="en-US"/>
        </w:rPr>
        <w:t xml:space="preserve"> </w:t>
      </w:r>
      <w:r w:rsidR="00067AB2" w:rsidRPr="00C0233C">
        <w:rPr>
          <w:rFonts w:hint="cs"/>
          <w:i/>
          <w:iCs/>
          <w:cs/>
          <w:lang w:val="en-US"/>
        </w:rPr>
        <w:t>ล้านบาท ตามลำดับ</w:t>
      </w:r>
      <w:r w:rsidR="00374E89" w:rsidRPr="00C0233C">
        <w:rPr>
          <w:i/>
          <w:iCs/>
          <w:lang w:val="en-US"/>
        </w:rPr>
        <w:t>)</w:t>
      </w:r>
      <w:r w:rsidR="00374E89" w:rsidRPr="00C0233C">
        <w:rPr>
          <w:rFonts w:hint="cs"/>
          <w:cs/>
          <w:lang w:val="en-US"/>
        </w:rPr>
        <w:t xml:space="preserve"> </w:t>
      </w:r>
    </w:p>
    <w:p w14:paraId="41D54B36" w14:textId="77777777" w:rsidR="00170FF9" w:rsidRPr="00C0233C" w:rsidRDefault="00170FF9" w:rsidP="00374E89">
      <w:pPr>
        <w:pStyle w:val="FSContent"/>
        <w:rPr>
          <w:lang w:val="en-US"/>
        </w:rPr>
      </w:pPr>
    </w:p>
    <w:p w14:paraId="2EB33B19" w14:textId="44BF51B1" w:rsidR="00170FF9" w:rsidRPr="00C0233C" w:rsidRDefault="00AE0F5E" w:rsidP="00595A96">
      <w:pPr>
        <w:pStyle w:val="FSContent"/>
        <w:tabs>
          <w:tab w:val="left" w:pos="630"/>
        </w:tabs>
        <w:rPr>
          <w:lang w:val="en-US"/>
        </w:rPr>
      </w:pPr>
      <w:r w:rsidRPr="00C0233C">
        <w:rPr>
          <w:rFonts w:hint="cs"/>
          <w:cs/>
          <w:lang w:val="en-US"/>
        </w:rPr>
        <w:t>กลุ่ม</w:t>
      </w:r>
      <w:r w:rsidR="00170FF9" w:rsidRPr="00C0233C">
        <w:rPr>
          <w:cs/>
          <w:lang w:val="en-US"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</w:t>
      </w:r>
      <w:r w:rsidR="00D57EF8" w:rsidRPr="00C0233C">
        <w:rPr>
          <w:rFonts w:hint="cs"/>
          <w:cs/>
          <w:lang w:val="en-US"/>
        </w:rPr>
        <w:t xml:space="preserve">ที่ดิน อาคาร </w:t>
      </w:r>
      <w:r w:rsidR="00170FF9" w:rsidRPr="00C0233C">
        <w:rPr>
          <w:cs/>
          <w:lang w:val="en-US"/>
        </w:rPr>
        <w:t xml:space="preserve">อุปกรณ์ </w:t>
      </w:r>
      <w:r w:rsidR="000549E4" w:rsidRPr="00C0233C">
        <w:rPr>
          <w:rFonts w:hint="cs"/>
          <w:cs/>
          <w:lang w:val="en-US"/>
        </w:rPr>
        <w:t xml:space="preserve">และยานพาหนะ </w:t>
      </w:r>
      <w:r w:rsidR="00170FF9" w:rsidRPr="00C0233C">
        <w:rPr>
          <w:cs/>
          <w:lang w:val="en-US"/>
        </w:rPr>
        <w:t xml:space="preserve">ภายใต้เงื่อนไขของสัญญา </w:t>
      </w:r>
      <w:r w:rsidR="00BE76A0" w:rsidRPr="00C0233C">
        <w:rPr>
          <w:rFonts w:hint="cs"/>
          <w:cs/>
          <w:lang w:val="en-US"/>
        </w:rPr>
        <w:t>กลุ่ม</w:t>
      </w:r>
      <w:r w:rsidR="00170FF9" w:rsidRPr="00C0233C">
        <w:rPr>
          <w:cs/>
          <w:lang w:val="en-US"/>
        </w:rPr>
        <w:t>บริษัทต้องปฏิบัติตามเงื่อนไขเกี่ยวกับสินทรัพย์ที่เช่า</w:t>
      </w:r>
    </w:p>
    <w:p w14:paraId="3E6C4CB9" w14:textId="77777777" w:rsidR="00F532CE" w:rsidRPr="00C0233C" w:rsidRDefault="00F532CE" w:rsidP="005E719F">
      <w:pPr>
        <w:pStyle w:val="FSContent"/>
        <w:rPr>
          <w:lang w:val="en-US"/>
        </w:rPr>
      </w:pPr>
    </w:p>
    <w:p w14:paraId="52F5A293" w14:textId="7EAFA7C7" w:rsidR="002C4FD1" w:rsidRPr="00C0233C" w:rsidRDefault="002C4FD1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0233C">
        <w:rPr>
          <w:rFonts w:ascii="Angsana New" w:hAnsi="Angsana New"/>
          <w:b/>
          <w:bCs/>
          <w:sz w:val="30"/>
          <w:szCs w:val="30"/>
        </w:rPr>
        <w:t>1</w:t>
      </w:r>
      <w:r w:rsidR="009523DE" w:rsidRPr="00C0233C">
        <w:rPr>
          <w:rFonts w:ascii="Angsana New" w:hAnsi="Angsana New"/>
          <w:b/>
          <w:bCs/>
          <w:sz w:val="30"/>
          <w:szCs w:val="30"/>
        </w:rPr>
        <w:t>7</w:t>
      </w:r>
      <w:r w:rsidRPr="00C0233C">
        <w:rPr>
          <w:rFonts w:ascii="Angsana New" w:hAnsi="Angsana New"/>
          <w:b/>
          <w:bCs/>
          <w:sz w:val="30"/>
          <w:szCs w:val="30"/>
        </w:rPr>
        <w:tab/>
      </w:r>
      <w:r w:rsidRPr="00C0233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C0233C" w:rsidRDefault="002C4FD1" w:rsidP="007E5573">
      <w:pPr>
        <w:pStyle w:val="FSContent"/>
        <w:rPr>
          <w:lang w:val="en-US"/>
        </w:rPr>
      </w:pPr>
    </w:p>
    <w:p w14:paraId="104AF897" w14:textId="030D6EED" w:rsidR="002C4FD1" w:rsidRPr="00C0233C" w:rsidRDefault="002C4FD1" w:rsidP="007E5573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>ธันวาคม ได้ดังนี้</w:t>
      </w:r>
    </w:p>
    <w:p w14:paraId="13858C65" w14:textId="77777777" w:rsidR="0076741D" w:rsidRPr="00C0233C" w:rsidRDefault="0076741D" w:rsidP="007E5573">
      <w:pPr>
        <w:pStyle w:val="FSContent"/>
        <w:rPr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283"/>
        <w:gridCol w:w="567"/>
        <w:gridCol w:w="828"/>
        <w:gridCol w:w="270"/>
        <w:gridCol w:w="921"/>
        <w:gridCol w:w="236"/>
        <w:gridCol w:w="818"/>
        <w:gridCol w:w="236"/>
        <w:gridCol w:w="904"/>
        <w:gridCol w:w="236"/>
        <w:gridCol w:w="948"/>
        <w:gridCol w:w="236"/>
        <w:gridCol w:w="865"/>
      </w:tblGrid>
      <w:tr w:rsidR="00067AB2" w:rsidRPr="00C0233C" w14:paraId="597C3178" w14:textId="77777777" w:rsidTr="004F7FAD">
        <w:trPr>
          <w:trHeight w:val="50"/>
          <w:tblHeader/>
        </w:trPr>
        <w:tc>
          <w:tcPr>
            <w:tcW w:w="2102" w:type="dxa"/>
          </w:tcPr>
          <w:p w14:paraId="721A971E" w14:textId="77777777" w:rsidR="00067AB2" w:rsidRPr="00C0233C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012449D8" w14:textId="77777777" w:rsidR="00067AB2" w:rsidRPr="00C0233C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498" w:type="dxa"/>
            <w:gridSpan w:val="11"/>
            <w:vAlign w:val="bottom"/>
          </w:tcPr>
          <w:p w14:paraId="4E92315A" w14:textId="4F3AFD95" w:rsidR="00067AB2" w:rsidRPr="00C0233C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573" w:rsidRPr="00C0233C" w14:paraId="21E8AA1C" w14:textId="77777777" w:rsidTr="004F7FAD">
        <w:trPr>
          <w:trHeight w:val="307"/>
          <w:tblHeader/>
        </w:trPr>
        <w:tc>
          <w:tcPr>
            <w:tcW w:w="2102" w:type="dxa"/>
          </w:tcPr>
          <w:p w14:paraId="1EE8BCBE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619D847C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73" w:type="dxa"/>
            <w:gridSpan w:val="5"/>
            <w:tcBorders>
              <w:bottom w:val="single" w:sz="4" w:space="0" w:color="auto"/>
            </w:tcBorders>
            <w:hideMark/>
          </w:tcPr>
          <w:p w14:paraId="72F0837A" w14:textId="1CD2B969" w:rsidR="0076741D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236" w:type="dxa"/>
          </w:tcPr>
          <w:p w14:paraId="0FF0D7E2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tcBorders>
              <w:bottom w:val="single" w:sz="4" w:space="0" w:color="auto"/>
            </w:tcBorders>
            <w:hideMark/>
          </w:tcPr>
          <w:p w14:paraId="2596B69F" w14:textId="1E0A7FD7" w:rsidR="0076741D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7E5573" w:rsidRPr="00C0233C" w14:paraId="2E6A9E68" w14:textId="77777777" w:rsidTr="004F7FAD">
        <w:trPr>
          <w:trHeight w:val="623"/>
          <w:tblHeader/>
        </w:trPr>
        <w:tc>
          <w:tcPr>
            <w:tcW w:w="2102" w:type="dxa"/>
            <w:hideMark/>
          </w:tcPr>
          <w:p w14:paraId="75D2BE6C" w14:textId="3847951B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30E035AA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  <w:hideMark/>
          </w:tcPr>
          <w:p w14:paraId="24777B20" w14:textId="52820B93" w:rsidR="0076741D" w:rsidRPr="00C0233C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BB2F3A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  <w:hideMark/>
          </w:tcPr>
          <w:p w14:paraId="260F8B2E" w14:textId="396FAD1D" w:rsidR="0076741D" w:rsidRPr="00C0233C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5B25A6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  <w:hideMark/>
          </w:tcPr>
          <w:p w14:paraId="6CC02526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5E0676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  <w:hideMark/>
          </w:tcPr>
          <w:p w14:paraId="0C2AA6D3" w14:textId="01B9F945" w:rsidR="0076741D" w:rsidRPr="00C0233C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4EAAD7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73FCF12A" w14:textId="54A9F708" w:rsidR="0076741D" w:rsidRPr="00C0233C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BCCA26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  <w:hideMark/>
          </w:tcPr>
          <w:p w14:paraId="6AA3F13D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E5573" w:rsidRPr="00C0233C" w14:paraId="77F6AE44" w14:textId="77777777" w:rsidTr="004F7FAD">
        <w:trPr>
          <w:trHeight w:val="307"/>
          <w:tblHeader/>
        </w:trPr>
        <w:tc>
          <w:tcPr>
            <w:tcW w:w="2102" w:type="dxa"/>
          </w:tcPr>
          <w:p w14:paraId="4B4BCF2D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3657D18E" w14:textId="77777777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498" w:type="dxa"/>
            <w:gridSpan w:val="11"/>
            <w:vAlign w:val="bottom"/>
            <w:hideMark/>
          </w:tcPr>
          <w:p w14:paraId="620F171D" w14:textId="1A487AD8" w:rsidR="0076741D" w:rsidRPr="00C0233C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C4556C"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7E5573" w:rsidRPr="00C0233C" w14:paraId="60992EC5" w14:textId="77777777" w:rsidTr="004F7FAD">
        <w:trPr>
          <w:trHeight w:val="325"/>
        </w:trPr>
        <w:tc>
          <w:tcPr>
            <w:tcW w:w="2102" w:type="dxa"/>
          </w:tcPr>
          <w:p w14:paraId="2D742285" w14:textId="0B2A0F19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850" w:type="dxa"/>
            <w:gridSpan w:val="2"/>
          </w:tcPr>
          <w:p w14:paraId="5B5D0814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B0BD736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4BF455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6CE91FD1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684F2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4BD700AB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418846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7715AB56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55AEE24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5C6EA422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B9B8A04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390A70E1" w14:textId="77777777" w:rsidR="006340CE" w:rsidRPr="00C0233C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21C9C" w:rsidRPr="00C0233C" w14:paraId="6F719D2A" w14:textId="77777777" w:rsidTr="004F7FAD">
        <w:trPr>
          <w:trHeight w:val="50"/>
        </w:trPr>
        <w:tc>
          <w:tcPr>
            <w:tcW w:w="2102" w:type="dxa"/>
          </w:tcPr>
          <w:p w14:paraId="4A537AB0" w14:textId="48011E51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เงินเบิกเกินบัญชี (ก)</w:t>
            </w:r>
          </w:p>
        </w:tc>
        <w:tc>
          <w:tcPr>
            <w:tcW w:w="850" w:type="dxa"/>
            <w:gridSpan w:val="2"/>
          </w:tcPr>
          <w:p w14:paraId="7F96931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8" w:type="dxa"/>
            <w:vAlign w:val="bottom"/>
          </w:tcPr>
          <w:p w14:paraId="4E96D64A" w14:textId="4221E5D0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  <w:tc>
          <w:tcPr>
            <w:tcW w:w="270" w:type="dxa"/>
            <w:vAlign w:val="bottom"/>
          </w:tcPr>
          <w:p w14:paraId="0BA7C06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3D8D225C" w14:textId="1C8CDF10" w:rsidR="00621C9C" w:rsidRPr="00C0233C" w:rsidRDefault="005E719F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A6BEF5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C91D11" w14:textId="1DA9D10B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  <w:tc>
          <w:tcPr>
            <w:tcW w:w="236" w:type="dxa"/>
            <w:vAlign w:val="bottom"/>
          </w:tcPr>
          <w:p w14:paraId="436CEDD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44EC4032" w14:textId="2796F8F1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  <w:tc>
          <w:tcPr>
            <w:tcW w:w="236" w:type="dxa"/>
            <w:vAlign w:val="bottom"/>
          </w:tcPr>
          <w:p w14:paraId="36678CC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D90036F" w14:textId="4DA440E3" w:rsidR="00621C9C" w:rsidRPr="00C0233C" w:rsidRDefault="00621C9C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8E0970F" w14:textId="0E723B48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0FFD35" w14:textId="6999E462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</w:tr>
      <w:tr w:rsidR="00621C9C" w:rsidRPr="00C0233C" w14:paraId="413D7B66" w14:textId="77777777" w:rsidTr="004F7FAD">
        <w:trPr>
          <w:trHeight w:val="614"/>
        </w:trPr>
        <w:tc>
          <w:tcPr>
            <w:tcW w:w="2102" w:type="dxa"/>
          </w:tcPr>
          <w:p w14:paraId="24A87465" w14:textId="6C912BB1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 (ก)</w:t>
            </w:r>
          </w:p>
        </w:tc>
        <w:tc>
          <w:tcPr>
            <w:tcW w:w="850" w:type="dxa"/>
            <w:gridSpan w:val="2"/>
          </w:tcPr>
          <w:p w14:paraId="6D8601A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8" w:type="dxa"/>
            <w:vAlign w:val="bottom"/>
          </w:tcPr>
          <w:p w14:paraId="48FA885C" w14:textId="03415A03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70" w:type="dxa"/>
            <w:vAlign w:val="bottom"/>
          </w:tcPr>
          <w:p w14:paraId="4E4E14D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482CA76" w14:textId="7D26E00E" w:rsidR="00621C9C" w:rsidRPr="00C0233C" w:rsidRDefault="005E719F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89DCD7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8E0E5DC" w14:textId="11872B81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36" w:type="dxa"/>
            <w:vAlign w:val="bottom"/>
          </w:tcPr>
          <w:p w14:paraId="16DF24A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098D0A0F" w14:textId="333F88CD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36" w:type="dxa"/>
            <w:vAlign w:val="bottom"/>
          </w:tcPr>
          <w:p w14:paraId="02C7A59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40273D0F" w14:textId="0E3E9C99" w:rsidR="00621C9C" w:rsidRPr="00C0233C" w:rsidRDefault="00621C9C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C5E47B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07F0F040" w14:textId="1065A5A8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621C9C" w:rsidRPr="00C0233C" w14:paraId="153D1212" w14:textId="77777777" w:rsidTr="004F7FAD">
        <w:trPr>
          <w:trHeight w:val="614"/>
        </w:trPr>
        <w:tc>
          <w:tcPr>
            <w:tcW w:w="2102" w:type="dxa"/>
            <w:hideMark/>
          </w:tcPr>
          <w:p w14:paraId="6A90710D" w14:textId="118FF1EF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(ข)</w:t>
            </w:r>
          </w:p>
        </w:tc>
        <w:tc>
          <w:tcPr>
            <w:tcW w:w="850" w:type="dxa"/>
            <w:gridSpan w:val="2"/>
          </w:tcPr>
          <w:p w14:paraId="424DEB6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8" w:type="dxa"/>
            <w:vAlign w:val="bottom"/>
          </w:tcPr>
          <w:p w14:paraId="424C5C34" w14:textId="7F52F61E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18,071</w:t>
            </w:r>
          </w:p>
        </w:tc>
        <w:tc>
          <w:tcPr>
            <w:tcW w:w="270" w:type="dxa"/>
            <w:vAlign w:val="bottom"/>
          </w:tcPr>
          <w:p w14:paraId="067A20E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64D8BAD" w14:textId="45DAFF8A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49,997</w:t>
            </w:r>
          </w:p>
        </w:tc>
        <w:tc>
          <w:tcPr>
            <w:tcW w:w="236" w:type="dxa"/>
            <w:vAlign w:val="bottom"/>
          </w:tcPr>
          <w:p w14:paraId="37F4171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26530D" w14:textId="3C04DDB7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68,068</w:t>
            </w:r>
          </w:p>
        </w:tc>
        <w:tc>
          <w:tcPr>
            <w:tcW w:w="236" w:type="dxa"/>
            <w:vAlign w:val="bottom"/>
          </w:tcPr>
          <w:p w14:paraId="1B4CEC1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10939EA" w14:textId="1B01CE1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36" w:type="dxa"/>
            <w:vAlign w:val="bottom"/>
          </w:tcPr>
          <w:p w14:paraId="09FFBBE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2D72936" w14:textId="7E540381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6" w:type="dxa"/>
            <w:vAlign w:val="bottom"/>
          </w:tcPr>
          <w:p w14:paraId="0354D63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68AB7890" w14:textId="35549D0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621C9C" w:rsidRPr="00C0233C" w14:paraId="59AE85F9" w14:textId="77777777" w:rsidTr="004F7FAD">
        <w:trPr>
          <w:trHeight w:val="307"/>
        </w:trPr>
        <w:tc>
          <w:tcPr>
            <w:tcW w:w="2102" w:type="dxa"/>
            <w:hideMark/>
          </w:tcPr>
          <w:p w14:paraId="11CBE3DA" w14:textId="10B9C0B0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0" w:type="dxa"/>
            <w:gridSpan w:val="2"/>
          </w:tcPr>
          <w:p w14:paraId="55F0D3B9" w14:textId="13968851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  <w:r w:rsidR="009523DE"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828" w:type="dxa"/>
            <w:vAlign w:val="bottom"/>
          </w:tcPr>
          <w:p w14:paraId="12F73C86" w14:textId="0C3D0D14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17,879</w:t>
            </w:r>
          </w:p>
        </w:tc>
        <w:tc>
          <w:tcPr>
            <w:tcW w:w="270" w:type="dxa"/>
            <w:vAlign w:val="bottom"/>
          </w:tcPr>
          <w:p w14:paraId="31D98BC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01D3A2B1" w14:textId="62180F4F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135,597</w:t>
            </w:r>
          </w:p>
        </w:tc>
        <w:tc>
          <w:tcPr>
            <w:tcW w:w="236" w:type="dxa"/>
            <w:vAlign w:val="bottom"/>
          </w:tcPr>
          <w:p w14:paraId="2F15148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C149AC" w14:textId="50E70969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153,476</w:t>
            </w:r>
          </w:p>
        </w:tc>
        <w:tc>
          <w:tcPr>
            <w:tcW w:w="236" w:type="dxa"/>
            <w:vAlign w:val="bottom"/>
          </w:tcPr>
          <w:p w14:paraId="5034390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E7CB0CF" w14:textId="783464D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10,361</w:t>
            </w:r>
          </w:p>
        </w:tc>
        <w:tc>
          <w:tcPr>
            <w:tcW w:w="236" w:type="dxa"/>
            <w:vAlign w:val="bottom"/>
          </w:tcPr>
          <w:p w14:paraId="1097EB4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2F2A338D" w14:textId="434C5EA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125,667</w:t>
            </w:r>
          </w:p>
        </w:tc>
        <w:tc>
          <w:tcPr>
            <w:tcW w:w="236" w:type="dxa"/>
            <w:vAlign w:val="bottom"/>
          </w:tcPr>
          <w:p w14:paraId="01086E8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84333D" w14:textId="57FE8099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136,028</w:t>
            </w:r>
          </w:p>
        </w:tc>
      </w:tr>
      <w:tr w:rsidR="00621C9C" w:rsidRPr="00C0233C" w14:paraId="2E4BC33A" w14:textId="77777777" w:rsidTr="004F7FAD">
        <w:trPr>
          <w:trHeight w:val="290"/>
        </w:trPr>
        <w:tc>
          <w:tcPr>
            <w:tcW w:w="2102" w:type="dxa"/>
          </w:tcPr>
          <w:p w14:paraId="7A80FCE6" w14:textId="77777777" w:rsidR="00621C9C" w:rsidRPr="00C0233C" w:rsidRDefault="00621C9C" w:rsidP="00621C9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50" w:type="dxa"/>
            <w:gridSpan w:val="2"/>
          </w:tcPr>
          <w:p w14:paraId="4173073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4E8354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50A10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F3EB19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30714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right w:val="nil"/>
            </w:tcBorders>
            <w:vAlign w:val="bottom"/>
          </w:tcPr>
          <w:p w14:paraId="4475C4A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06D03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216E2CF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BEC92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2436DDF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ED300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11596A3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621C9C" w:rsidRPr="00C0233C" w14:paraId="7A28277E" w14:textId="77777777" w:rsidTr="004F7FAD">
        <w:trPr>
          <w:trHeight w:val="325"/>
        </w:trPr>
        <w:tc>
          <w:tcPr>
            <w:tcW w:w="2102" w:type="dxa"/>
          </w:tcPr>
          <w:p w14:paraId="10D4272F" w14:textId="770C85BF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850" w:type="dxa"/>
            <w:gridSpan w:val="2"/>
          </w:tcPr>
          <w:p w14:paraId="35F0028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39CCCD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AC32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37CE46E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81DBA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33D5C06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425A8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4E97A83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B1DF2A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36F3610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1DE8B1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418A854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21C9C" w:rsidRPr="00C0233C" w14:paraId="045EE5F8" w14:textId="77777777" w:rsidTr="004F7FAD">
        <w:trPr>
          <w:trHeight w:val="50"/>
        </w:trPr>
        <w:tc>
          <w:tcPr>
            <w:tcW w:w="2102" w:type="dxa"/>
          </w:tcPr>
          <w:p w14:paraId="71801524" w14:textId="04E3160E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850" w:type="dxa"/>
            <w:gridSpan w:val="2"/>
            <w:vAlign w:val="bottom"/>
          </w:tcPr>
          <w:p w14:paraId="59B7F665" w14:textId="1E76687F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828" w:type="dxa"/>
            <w:vAlign w:val="bottom"/>
          </w:tcPr>
          <w:p w14:paraId="01746553" w14:textId="2C960F54" w:rsidR="00621C9C" w:rsidRPr="00C0233C" w:rsidRDefault="005E719F" w:rsidP="005E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14:paraId="695FD27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C1999EA" w14:textId="21BA9A09" w:rsidR="00621C9C" w:rsidRPr="00C0233C" w:rsidRDefault="005E719F" w:rsidP="005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D3268E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1EFE114" w14:textId="7A47E17A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5A9A90B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6AE64CA" w14:textId="41A56FA8" w:rsidR="00621C9C" w:rsidRPr="00C0233C" w:rsidRDefault="00621C9C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B5D8EF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F41B39A" w14:textId="1C51EAD5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</w:t>
            </w: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236" w:type="dxa"/>
            <w:vAlign w:val="bottom"/>
          </w:tcPr>
          <w:p w14:paraId="4694050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79258A1" w14:textId="679BE6B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621C9C" w:rsidRPr="00C0233C" w14:paraId="5DFCC800" w14:textId="77777777" w:rsidTr="004F7FAD">
        <w:trPr>
          <w:trHeight w:val="290"/>
        </w:trPr>
        <w:tc>
          <w:tcPr>
            <w:tcW w:w="2102" w:type="dxa"/>
          </w:tcPr>
          <w:p w14:paraId="1EC6CCDF" w14:textId="77777777" w:rsidR="00BE76A0" w:rsidRPr="00C0233C" w:rsidRDefault="00BE76A0" w:rsidP="00BE76A0">
            <w:pPr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4BAE379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841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57A04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D04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BF4A1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A894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2689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2B72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AA292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9243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EF3F8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4E6F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621C9C" w:rsidRPr="00C0233C" w14:paraId="0C07919B" w14:textId="77777777" w:rsidTr="008B7A4F">
        <w:trPr>
          <w:trHeight w:val="50"/>
        </w:trPr>
        <w:tc>
          <w:tcPr>
            <w:tcW w:w="2385" w:type="dxa"/>
            <w:gridSpan w:val="2"/>
            <w:vAlign w:val="center"/>
            <w:hideMark/>
          </w:tcPr>
          <w:p w14:paraId="36B1BC2D" w14:textId="38345874" w:rsidR="00621C9C" w:rsidRPr="00C0233C" w:rsidRDefault="00621C9C" w:rsidP="00621C9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567" w:type="dxa"/>
          </w:tcPr>
          <w:p w14:paraId="5B8CD79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7F84D" w14:textId="0E255554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102,812</w:t>
            </w:r>
          </w:p>
        </w:tc>
        <w:tc>
          <w:tcPr>
            <w:tcW w:w="270" w:type="dxa"/>
            <w:vAlign w:val="bottom"/>
          </w:tcPr>
          <w:p w14:paraId="0F3D752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3D7BF" w14:textId="27E9E374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185,594</w:t>
            </w:r>
          </w:p>
        </w:tc>
        <w:tc>
          <w:tcPr>
            <w:tcW w:w="236" w:type="dxa"/>
            <w:vAlign w:val="bottom"/>
          </w:tcPr>
          <w:p w14:paraId="4B3882E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03449E" w14:textId="1193483A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288,406</w:t>
            </w:r>
          </w:p>
        </w:tc>
        <w:tc>
          <w:tcPr>
            <w:tcW w:w="236" w:type="dxa"/>
            <w:vAlign w:val="bottom"/>
          </w:tcPr>
          <w:p w14:paraId="626C33A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711E4" w14:textId="7122C2ED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108,595</w:t>
            </w:r>
          </w:p>
        </w:tc>
        <w:tc>
          <w:tcPr>
            <w:tcW w:w="236" w:type="dxa"/>
            <w:vAlign w:val="bottom"/>
          </w:tcPr>
          <w:p w14:paraId="664651C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D6750" w14:textId="698170FA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181,935</w:t>
            </w:r>
          </w:p>
        </w:tc>
        <w:tc>
          <w:tcPr>
            <w:tcW w:w="236" w:type="dxa"/>
            <w:vAlign w:val="bottom"/>
          </w:tcPr>
          <w:p w14:paraId="27313E3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D32EE" w14:textId="6F7ACD11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290,530</w:t>
            </w:r>
          </w:p>
        </w:tc>
      </w:tr>
    </w:tbl>
    <w:p w14:paraId="670C9338" w14:textId="08E6CDEC" w:rsidR="00BA343E" w:rsidRPr="00C0233C" w:rsidRDefault="00BA343E" w:rsidP="00067AB2">
      <w:pPr>
        <w:pStyle w:val="FSContent"/>
        <w:rPr>
          <w:lang w:val="en-US"/>
        </w:rPr>
      </w:pPr>
    </w:p>
    <w:p w14:paraId="19768412" w14:textId="77777777" w:rsidR="00BA343E" w:rsidRPr="00C0233C" w:rsidRDefault="00BA3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C0233C"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630"/>
        <w:gridCol w:w="810"/>
        <w:gridCol w:w="270"/>
        <w:gridCol w:w="921"/>
        <w:gridCol w:w="236"/>
        <w:gridCol w:w="818"/>
        <w:gridCol w:w="236"/>
        <w:gridCol w:w="904"/>
        <w:gridCol w:w="236"/>
        <w:gridCol w:w="948"/>
        <w:gridCol w:w="236"/>
        <w:gridCol w:w="865"/>
      </w:tblGrid>
      <w:tr w:rsidR="00067AB2" w:rsidRPr="00C0233C" w14:paraId="1513DAAF" w14:textId="77777777" w:rsidTr="00B81434">
        <w:trPr>
          <w:trHeight w:val="155"/>
          <w:tblHeader/>
        </w:trPr>
        <w:tc>
          <w:tcPr>
            <w:tcW w:w="2070" w:type="dxa"/>
          </w:tcPr>
          <w:p w14:paraId="198CAA3C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446B71C6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4E9DC177" w14:textId="77777777" w:rsidR="00067AB2" w:rsidRPr="00C0233C" w:rsidRDefault="00067AB2" w:rsidP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AB2" w:rsidRPr="00C0233C" w14:paraId="6EB8F41F" w14:textId="77777777" w:rsidTr="00B81434">
        <w:trPr>
          <w:trHeight w:val="307"/>
          <w:tblHeader/>
        </w:trPr>
        <w:tc>
          <w:tcPr>
            <w:tcW w:w="2070" w:type="dxa"/>
          </w:tcPr>
          <w:p w14:paraId="35B926FE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1B19B9B0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hideMark/>
          </w:tcPr>
          <w:p w14:paraId="44F55F7E" w14:textId="7B387BCC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236" w:type="dxa"/>
          </w:tcPr>
          <w:p w14:paraId="145D345A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tcBorders>
              <w:bottom w:val="single" w:sz="4" w:space="0" w:color="auto"/>
            </w:tcBorders>
            <w:hideMark/>
          </w:tcPr>
          <w:p w14:paraId="56AE106C" w14:textId="2687456B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</w:p>
        </w:tc>
      </w:tr>
      <w:tr w:rsidR="00067AB2" w:rsidRPr="00C0233C" w14:paraId="235861AF" w14:textId="77777777" w:rsidTr="00B81434">
        <w:trPr>
          <w:trHeight w:val="623"/>
          <w:tblHeader/>
        </w:trPr>
        <w:tc>
          <w:tcPr>
            <w:tcW w:w="2070" w:type="dxa"/>
            <w:hideMark/>
          </w:tcPr>
          <w:p w14:paraId="487A30E3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2B25666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EA94A0A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8A4A4F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  <w:hideMark/>
          </w:tcPr>
          <w:p w14:paraId="17518906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027A3B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  <w:hideMark/>
          </w:tcPr>
          <w:p w14:paraId="3017F51D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231E8C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  <w:hideMark/>
          </w:tcPr>
          <w:p w14:paraId="38579F80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8EC5A6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4441241B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12FF7F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  <w:hideMark/>
          </w:tcPr>
          <w:p w14:paraId="7DE05CE3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067AB2" w:rsidRPr="00C0233C" w14:paraId="596125B5" w14:textId="77777777" w:rsidTr="00B81434">
        <w:trPr>
          <w:trHeight w:val="307"/>
          <w:tblHeader/>
        </w:trPr>
        <w:tc>
          <w:tcPr>
            <w:tcW w:w="2070" w:type="dxa"/>
          </w:tcPr>
          <w:p w14:paraId="10A83BBC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210867E0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1"/>
            <w:vAlign w:val="bottom"/>
            <w:hideMark/>
          </w:tcPr>
          <w:p w14:paraId="5A85C847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067AB2" w:rsidRPr="00C0233C" w14:paraId="2134B4F3" w14:textId="77777777" w:rsidTr="00B81434">
        <w:trPr>
          <w:trHeight w:val="325"/>
        </w:trPr>
        <w:tc>
          <w:tcPr>
            <w:tcW w:w="2070" w:type="dxa"/>
          </w:tcPr>
          <w:p w14:paraId="7EF06964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900" w:type="dxa"/>
            <w:gridSpan w:val="2"/>
          </w:tcPr>
          <w:p w14:paraId="68081CF5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4BD81F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AAECD10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4EFDDAAB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BAB59F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44D69D5B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5F8AFD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04641170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DFD9D2E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5583969F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4363258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1E3638FB" w14:textId="77777777" w:rsidR="00067AB2" w:rsidRPr="00C0233C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21C9C" w:rsidRPr="00C0233C" w14:paraId="2435D850" w14:textId="77777777" w:rsidTr="00B81434">
        <w:trPr>
          <w:trHeight w:val="50"/>
        </w:trPr>
        <w:tc>
          <w:tcPr>
            <w:tcW w:w="2070" w:type="dxa"/>
          </w:tcPr>
          <w:p w14:paraId="2DE2D66C" w14:textId="11A78DE1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เงินเบิกเกินบัญชี (ก)</w:t>
            </w:r>
          </w:p>
        </w:tc>
        <w:tc>
          <w:tcPr>
            <w:tcW w:w="900" w:type="dxa"/>
            <w:gridSpan w:val="2"/>
          </w:tcPr>
          <w:p w14:paraId="7248AB5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8E2656C" w14:textId="5A468E1E" w:rsidR="00621C9C" w:rsidRPr="00C0233C" w:rsidRDefault="005E719F" w:rsidP="005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059D63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17D0BF3" w14:textId="5FC705D0" w:rsidR="00621C9C" w:rsidRPr="00C0233C" w:rsidRDefault="005E719F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54033A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B0B8237" w14:textId="7136F27F" w:rsidR="00621C9C" w:rsidRPr="00C0233C" w:rsidRDefault="005E719F" w:rsidP="005E7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38F2FF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472F716B" w14:textId="0B4FC3AB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  <w:tc>
          <w:tcPr>
            <w:tcW w:w="236" w:type="dxa"/>
            <w:vAlign w:val="bottom"/>
          </w:tcPr>
          <w:p w14:paraId="021EDE2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753E490C" w14:textId="695DC83C" w:rsidR="00621C9C" w:rsidRPr="00C0233C" w:rsidRDefault="00621C9C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185565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234EE1B6" w14:textId="63D1ADA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</w:tr>
      <w:tr w:rsidR="00621C9C" w:rsidRPr="00C0233C" w14:paraId="693B63BC" w14:textId="77777777" w:rsidTr="00B81434">
        <w:trPr>
          <w:trHeight w:val="614"/>
        </w:trPr>
        <w:tc>
          <w:tcPr>
            <w:tcW w:w="2070" w:type="dxa"/>
          </w:tcPr>
          <w:p w14:paraId="3BB588ED" w14:textId="63FAB020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 (ก)</w:t>
            </w:r>
          </w:p>
        </w:tc>
        <w:tc>
          <w:tcPr>
            <w:tcW w:w="900" w:type="dxa"/>
            <w:gridSpan w:val="2"/>
          </w:tcPr>
          <w:p w14:paraId="3E52C9F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091B92E1" w14:textId="1DA16418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70" w:type="dxa"/>
            <w:vAlign w:val="bottom"/>
          </w:tcPr>
          <w:p w14:paraId="01DE7C6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4F57843D" w14:textId="5389A118" w:rsidR="00621C9C" w:rsidRPr="00C0233C" w:rsidRDefault="005E719F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B78E59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80BA825" w14:textId="7D5F4EFA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36" w:type="dxa"/>
            <w:vAlign w:val="bottom"/>
          </w:tcPr>
          <w:p w14:paraId="123E5D66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D91D03E" w14:textId="42E1A3B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36" w:type="dxa"/>
            <w:vAlign w:val="bottom"/>
          </w:tcPr>
          <w:p w14:paraId="5DEED19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2DEB3319" w14:textId="14C4691D" w:rsidR="00621C9C" w:rsidRPr="00C0233C" w:rsidRDefault="00621C9C" w:rsidP="0062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314042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21EF0263" w14:textId="1E3DD7B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621C9C" w:rsidRPr="00C0233C" w14:paraId="57CC94CB" w14:textId="77777777" w:rsidTr="00B81434">
        <w:trPr>
          <w:trHeight w:val="614"/>
        </w:trPr>
        <w:tc>
          <w:tcPr>
            <w:tcW w:w="2070" w:type="dxa"/>
            <w:hideMark/>
          </w:tcPr>
          <w:p w14:paraId="7E0E97DA" w14:textId="76A0DBAB" w:rsidR="00621C9C" w:rsidRPr="00C0233C" w:rsidRDefault="00621C9C" w:rsidP="00621C9C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C0233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(ข)</w:t>
            </w:r>
          </w:p>
        </w:tc>
        <w:tc>
          <w:tcPr>
            <w:tcW w:w="900" w:type="dxa"/>
            <w:gridSpan w:val="2"/>
          </w:tcPr>
          <w:p w14:paraId="10E494A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2C26F03B" w14:textId="47194D8E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18,071</w:t>
            </w:r>
          </w:p>
        </w:tc>
        <w:tc>
          <w:tcPr>
            <w:tcW w:w="270" w:type="dxa"/>
            <w:vAlign w:val="bottom"/>
          </w:tcPr>
          <w:p w14:paraId="6CDAD80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29F7C03" w14:textId="7D4F918B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49,997</w:t>
            </w:r>
          </w:p>
        </w:tc>
        <w:tc>
          <w:tcPr>
            <w:tcW w:w="236" w:type="dxa"/>
            <w:vAlign w:val="bottom"/>
          </w:tcPr>
          <w:p w14:paraId="5B653A5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57CA8E6" w14:textId="450FF75D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68,068</w:t>
            </w:r>
          </w:p>
        </w:tc>
        <w:tc>
          <w:tcPr>
            <w:tcW w:w="236" w:type="dxa"/>
            <w:vAlign w:val="bottom"/>
          </w:tcPr>
          <w:p w14:paraId="2A68525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F2C1584" w14:textId="3C401F55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36" w:type="dxa"/>
            <w:vAlign w:val="bottom"/>
          </w:tcPr>
          <w:p w14:paraId="59426C7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4476F96" w14:textId="051E831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6" w:type="dxa"/>
            <w:vAlign w:val="bottom"/>
          </w:tcPr>
          <w:p w14:paraId="2390B85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01FCBC33" w14:textId="1DD8242F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621C9C" w:rsidRPr="00C0233C" w14:paraId="7DABBAD2" w14:textId="77777777" w:rsidTr="00B81434">
        <w:trPr>
          <w:trHeight w:val="307"/>
        </w:trPr>
        <w:tc>
          <w:tcPr>
            <w:tcW w:w="2070" w:type="dxa"/>
            <w:hideMark/>
          </w:tcPr>
          <w:p w14:paraId="5E75064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</w:tcPr>
          <w:p w14:paraId="4A7F2DDB" w14:textId="227D2875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  <w:r w:rsidR="009523DE"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810" w:type="dxa"/>
            <w:vAlign w:val="bottom"/>
          </w:tcPr>
          <w:p w14:paraId="0C0F16C2" w14:textId="17888DDE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7,73</w:t>
            </w:r>
            <w:r w:rsidR="00E22042"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39E8CF0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335BA62C" w14:textId="7CB0EDBF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99,746</w:t>
            </w:r>
          </w:p>
        </w:tc>
        <w:tc>
          <w:tcPr>
            <w:tcW w:w="236" w:type="dxa"/>
            <w:vAlign w:val="bottom"/>
          </w:tcPr>
          <w:p w14:paraId="5E02C34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B0A0D60" w14:textId="51443C1A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107,48</w:t>
            </w:r>
            <w:r w:rsidR="00E22042"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3BAFF783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68B73C0C" w14:textId="4159486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7,502</w:t>
            </w:r>
          </w:p>
        </w:tc>
        <w:tc>
          <w:tcPr>
            <w:tcW w:w="236" w:type="dxa"/>
            <w:vAlign w:val="bottom"/>
          </w:tcPr>
          <w:p w14:paraId="588781E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190850A" w14:textId="039DB2AE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102,010</w:t>
            </w:r>
          </w:p>
        </w:tc>
        <w:tc>
          <w:tcPr>
            <w:tcW w:w="236" w:type="dxa"/>
            <w:vAlign w:val="bottom"/>
          </w:tcPr>
          <w:p w14:paraId="004CBAF6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1AAD192E" w14:textId="4CF2898E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109,512</w:t>
            </w:r>
          </w:p>
        </w:tc>
      </w:tr>
      <w:tr w:rsidR="00621C9C" w:rsidRPr="00C0233C" w14:paraId="558C1E1B" w14:textId="77777777" w:rsidTr="00B81434">
        <w:trPr>
          <w:trHeight w:val="290"/>
        </w:trPr>
        <w:tc>
          <w:tcPr>
            <w:tcW w:w="2070" w:type="dxa"/>
          </w:tcPr>
          <w:p w14:paraId="402B12F1" w14:textId="77777777" w:rsidR="00621C9C" w:rsidRPr="00C0233C" w:rsidRDefault="00621C9C" w:rsidP="00621C9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4F826EF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8AD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2C5374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6D0AD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E0389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6E39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BB65C1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7D3B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81185F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90E40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787DEFD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28DF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621C9C" w:rsidRPr="00C0233C" w14:paraId="673F74B2" w14:textId="77777777" w:rsidTr="009D35EA">
        <w:trPr>
          <w:trHeight w:val="360"/>
        </w:trPr>
        <w:tc>
          <w:tcPr>
            <w:tcW w:w="2340" w:type="dxa"/>
            <w:gridSpan w:val="2"/>
            <w:hideMark/>
          </w:tcPr>
          <w:p w14:paraId="7B6BDD8D" w14:textId="77777777" w:rsidR="00621C9C" w:rsidRPr="00C0233C" w:rsidRDefault="00621C9C" w:rsidP="00621C9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630" w:type="dxa"/>
          </w:tcPr>
          <w:p w14:paraId="741F721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67DC26" w14:textId="4E28E4AA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75,80</w:t>
            </w:r>
            <w:r w:rsidR="00E22042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2C75A64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77B640" w14:textId="2E9B6ED5" w:rsidR="00621C9C" w:rsidRPr="00C0233C" w:rsidRDefault="005E719F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149,743</w:t>
            </w:r>
          </w:p>
        </w:tc>
        <w:tc>
          <w:tcPr>
            <w:tcW w:w="236" w:type="dxa"/>
            <w:vAlign w:val="bottom"/>
          </w:tcPr>
          <w:p w14:paraId="63977649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1C1D6" w14:textId="6C019C86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225,550</w:t>
            </w:r>
          </w:p>
        </w:tc>
        <w:tc>
          <w:tcPr>
            <w:tcW w:w="236" w:type="dxa"/>
            <w:vAlign w:val="bottom"/>
          </w:tcPr>
          <w:p w14:paraId="0C95F72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364BEE" w14:textId="380734C1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83,247</w:t>
            </w:r>
          </w:p>
        </w:tc>
        <w:tc>
          <w:tcPr>
            <w:tcW w:w="236" w:type="dxa"/>
            <w:vAlign w:val="bottom"/>
          </w:tcPr>
          <w:p w14:paraId="6E0BEA56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9CF44" w14:textId="451E248A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148,278</w:t>
            </w:r>
          </w:p>
        </w:tc>
        <w:tc>
          <w:tcPr>
            <w:tcW w:w="236" w:type="dxa"/>
            <w:vAlign w:val="bottom"/>
          </w:tcPr>
          <w:p w14:paraId="11013E72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C54D9D" w14:textId="532F5F8A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231,525</w:t>
            </w:r>
          </w:p>
        </w:tc>
      </w:tr>
    </w:tbl>
    <w:p w14:paraId="34B186C9" w14:textId="77777777" w:rsidR="00067AB2" w:rsidRPr="00C0233C" w:rsidRDefault="00067AB2" w:rsidP="00067AB2">
      <w:pPr>
        <w:pStyle w:val="FSContent"/>
        <w:rPr>
          <w:lang w:val="en-US"/>
        </w:rPr>
      </w:pPr>
    </w:p>
    <w:p w14:paraId="0353D37E" w14:textId="058A4EAE" w:rsidR="00D0733A" w:rsidRPr="00C0233C" w:rsidRDefault="00D0733A" w:rsidP="007E5573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t>หนี้สินที่มีภาระดอกเบี้ย</w:t>
      </w:r>
      <w:r w:rsidR="00B34CCA" w:rsidRPr="00C0233C">
        <w:rPr>
          <w:rFonts w:hint="cs"/>
          <w:cs/>
          <w:lang w:val="en-US"/>
        </w:rPr>
        <w:t>และวงเงินกู้ยืม</w:t>
      </w:r>
      <w:r w:rsidRPr="00C0233C">
        <w:rPr>
          <w:rFonts w:hint="cs"/>
          <w:cs/>
          <w:lang w:val="en-US"/>
        </w:rPr>
        <w:t>ส่วนที่มีหลักประกัน</w:t>
      </w:r>
      <w:r w:rsidR="003C0DAF" w:rsidRPr="00C0233C">
        <w:rPr>
          <w:rFonts w:hint="cs"/>
          <w:cs/>
          <w:lang w:val="en-US"/>
        </w:rPr>
        <w:t xml:space="preserve">ซึ่งไม่รวมหนี้สินตามสัญญาเช่า </w:t>
      </w:r>
      <w:r w:rsidRPr="00C0233C">
        <w:rPr>
          <w:rFonts w:hint="cs"/>
          <w:cs/>
          <w:lang w:val="en-US"/>
        </w:rPr>
        <w:t xml:space="preserve">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>ธันวาคม</w:t>
      </w:r>
      <w:r w:rsidR="00A2655B" w:rsidRPr="00C0233C">
        <w:rPr>
          <w:lang w:val="en-US"/>
        </w:rPr>
        <w:t xml:space="preserve"> </w:t>
      </w:r>
      <w:r w:rsidR="00BF4EB1" w:rsidRPr="00C0233C">
        <w:rPr>
          <w:lang w:val="en-US"/>
        </w:rPr>
        <w:br/>
      </w:r>
      <w:r w:rsidRPr="00C0233C">
        <w:rPr>
          <w:rFonts w:hint="cs"/>
          <w:cs/>
          <w:lang w:val="en-US"/>
        </w:rPr>
        <w:t>มีรายละเอียดของหลักประกันซึ่งเป็นสินทรัพย์</w:t>
      </w:r>
      <w:r w:rsidR="00886378" w:rsidRPr="00C0233C">
        <w:rPr>
          <w:rFonts w:hint="cs"/>
          <w:cs/>
          <w:lang w:val="en-US"/>
        </w:rPr>
        <w:t>ของ</w:t>
      </w:r>
      <w:r w:rsidR="007E5573" w:rsidRPr="00C0233C">
        <w:rPr>
          <w:rFonts w:hint="cs"/>
          <w:cs/>
          <w:lang w:val="en-US"/>
        </w:rPr>
        <w:t>กลุ่มบริษัทและ</w:t>
      </w:r>
      <w:r w:rsidR="00886378" w:rsidRPr="00C0233C">
        <w:rPr>
          <w:rFonts w:hint="cs"/>
          <w:cs/>
          <w:lang w:val="en-US"/>
        </w:rPr>
        <w:t xml:space="preserve">บริษัท </w:t>
      </w:r>
      <w:r w:rsidRPr="00C0233C">
        <w:rPr>
          <w:rFonts w:hint="cs"/>
          <w:cs/>
          <w:lang w:val="en-US"/>
        </w:rPr>
        <w:t>ดังนี้</w:t>
      </w:r>
    </w:p>
    <w:p w14:paraId="1E959C8C" w14:textId="6878AD93" w:rsidR="00D0733A" w:rsidRPr="00C0233C" w:rsidRDefault="00D0733A" w:rsidP="007E5573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271"/>
        <w:gridCol w:w="1189"/>
        <w:gridCol w:w="241"/>
        <w:gridCol w:w="1163"/>
        <w:gridCol w:w="264"/>
        <w:gridCol w:w="1110"/>
      </w:tblGrid>
      <w:tr w:rsidR="00C5603B" w:rsidRPr="00C0233C" w14:paraId="3895CB0B" w14:textId="77777777" w:rsidTr="008214C8">
        <w:trPr>
          <w:trHeight w:val="427"/>
          <w:tblHeader/>
        </w:trPr>
        <w:tc>
          <w:tcPr>
            <w:tcW w:w="2115" w:type="pct"/>
          </w:tcPr>
          <w:p w14:paraId="76E38369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14:paraId="11353F4F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2CA61A3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69107CEF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03B" w:rsidRPr="00C0233C" w14:paraId="63354217" w14:textId="77777777" w:rsidTr="00BF4EB1">
        <w:trPr>
          <w:trHeight w:val="417"/>
          <w:tblHeader/>
        </w:trPr>
        <w:tc>
          <w:tcPr>
            <w:tcW w:w="2115" w:type="pct"/>
          </w:tcPr>
          <w:p w14:paraId="659B4640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10E2FC9D" w14:textId="433DC4E2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F01D412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431A9DB" w14:textId="099224BB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04DFF03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B3D08BA" w14:textId="46D89C0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F84C479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724E5E" w14:textId="6C45E565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603B" w:rsidRPr="00C0233C" w14:paraId="1502627E" w14:textId="77777777" w:rsidTr="00BF4EB1">
        <w:trPr>
          <w:trHeight w:val="417"/>
          <w:tblHeader/>
        </w:trPr>
        <w:tc>
          <w:tcPr>
            <w:tcW w:w="2115" w:type="pct"/>
          </w:tcPr>
          <w:p w14:paraId="4AB272EC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</w:tcPr>
          <w:p w14:paraId="3AEF9A62" w14:textId="77777777" w:rsidR="00C5603B" w:rsidRPr="00C0233C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C9C" w:rsidRPr="00C0233C" w14:paraId="351D3E1C" w14:textId="77777777" w:rsidTr="00BF4EB1">
        <w:trPr>
          <w:trHeight w:val="407"/>
        </w:trPr>
        <w:tc>
          <w:tcPr>
            <w:tcW w:w="2115" w:type="pct"/>
          </w:tcPr>
          <w:p w14:paraId="7AEDEDF3" w14:textId="2E9F785D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21" w:type="pct"/>
          </w:tcPr>
          <w:p w14:paraId="14CE7758" w14:textId="0AE87E5C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6,087</w:t>
            </w:r>
          </w:p>
        </w:tc>
        <w:tc>
          <w:tcPr>
            <w:tcW w:w="145" w:type="pct"/>
          </w:tcPr>
          <w:p w14:paraId="4FC52C61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A447508" w14:textId="226FB062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29" w:type="pct"/>
          </w:tcPr>
          <w:p w14:paraId="0F4A8E0C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38298B" w14:textId="28E5C1B7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141" w:type="pct"/>
          </w:tcPr>
          <w:p w14:paraId="179E826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FD7924" w14:textId="423A8FAC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621C9C" w:rsidRPr="00C0233C" w14:paraId="72341D82" w14:textId="77777777" w:rsidTr="00BF4EB1">
        <w:trPr>
          <w:trHeight w:val="397"/>
        </w:trPr>
        <w:tc>
          <w:tcPr>
            <w:tcW w:w="2115" w:type="pct"/>
          </w:tcPr>
          <w:p w14:paraId="3DE47E74" w14:textId="4AA5DE4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1D41085" w14:textId="795095FB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191,861</w:t>
            </w:r>
          </w:p>
        </w:tc>
        <w:tc>
          <w:tcPr>
            <w:tcW w:w="145" w:type="pct"/>
          </w:tcPr>
          <w:p w14:paraId="3F8A72C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D61A8BD" w14:textId="55EB1A31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136,534</w:t>
            </w:r>
          </w:p>
        </w:tc>
        <w:tc>
          <w:tcPr>
            <w:tcW w:w="129" w:type="pct"/>
          </w:tcPr>
          <w:p w14:paraId="66933BD7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B9780" w14:textId="6BE95108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169,431</w:t>
            </w:r>
          </w:p>
        </w:tc>
        <w:tc>
          <w:tcPr>
            <w:tcW w:w="141" w:type="pct"/>
          </w:tcPr>
          <w:p w14:paraId="6F9FCEA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C7F5F8" w14:textId="1EA87D4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114,104</w:t>
            </w:r>
          </w:p>
        </w:tc>
      </w:tr>
      <w:tr w:rsidR="00621C9C" w:rsidRPr="00C0233C" w14:paraId="7CB4FB27" w14:textId="77777777" w:rsidTr="00BF4EB1">
        <w:trPr>
          <w:trHeight w:val="417"/>
        </w:trPr>
        <w:tc>
          <w:tcPr>
            <w:tcW w:w="2115" w:type="pct"/>
          </w:tcPr>
          <w:p w14:paraId="545CEC14" w14:textId="10152212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BD98BD1" w14:textId="6A50CA1D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197,948</w:t>
            </w:r>
          </w:p>
        </w:tc>
        <w:tc>
          <w:tcPr>
            <w:tcW w:w="145" w:type="pct"/>
          </w:tcPr>
          <w:p w14:paraId="33D58E8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2C943A2" w14:textId="602889A0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148,523</w:t>
            </w:r>
          </w:p>
        </w:tc>
        <w:tc>
          <w:tcPr>
            <w:tcW w:w="129" w:type="pct"/>
          </w:tcPr>
          <w:p w14:paraId="1E3463FD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AEC94FC" w14:textId="497E898A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173,997</w:t>
            </w:r>
          </w:p>
        </w:tc>
        <w:tc>
          <w:tcPr>
            <w:tcW w:w="141" w:type="pct"/>
          </w:tcPr>
          <w:p w14:paraId="411C6A9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A3274BA" w14:textId="0BD67430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118,604</w:t>
            </w:r>
          </w:p>
        </w:tc>
      </w:tr>
    </w:tbl>
    <w:p w14:paraId="14190EF4" w14:textId="32ECAD6D" w:rsidR="00686F83" w:rsidRPr="00C0233C" w:rsidRDefault="00686F83" w:rsidP="007E5573">
      <w:pPr>
        <w:pStyle w:val="FSContent"/>
        <w:rPr>
          <w:cs/>
          <w:lang w:val="en-US"/>
        </w:rPr>
      </w:pPr>
    </w:p>
    <w:p w14:paraId="3CC60C1C" w14:textId="7006616B" w:rsidR="00686F83" w:rsidRPr="00C0233C" w:rsidRDefault="0068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C0233C">
        <w:rPr>
          <w:cs/>
        </w:rPr>
        <w:br w:type="page"/>
      </w:r>
    </w:p>
    <w:p w14:paraId="6284B5C5" w14:textId="49C3DE50" w:rsidR="004F56AB" w:rsidRPr="00C0233C" w:rsidRDefault="004F56AB" w:rsidP="008B3A3B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</w:t>
      </w:r>
      <w:r w:rsidR="00012EDA" w:rsidRPr="00C0233C">
        <w:rPr>
          <w:cs/>
          <w:lang w:val="en-US"/>
        </w:rPr>
        <w:br w:type="textWrapping" w:clear="all"/>
      </w:r>
      <w:r w:rsidRPr="00C0233C">
        <w:rPr>
          <w:rFonts w:hint="cs"/>
          <w:cs/>
          <w:lang w:val="en-US"/>
        </w:rPr>
        <w:t xml:space="preserve">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>ธันวาคม ได้ดังนี้</w:t>
      </w:r>
    </w:p>
    <w:p w14:paraId="168F8D68" w14:textId="1F75C43D" w:rsidR="00D62169" w:rsidRPr="00C0233C" w:rsidRDefault="00D62169" w:rsidP="008B3A3B">
      <w:pPr>
        <w:pStyle w:val="FSContent"/>
        <w:rPr>
          <w:lang w:val="en-US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4F7FAD" w:rsidRPr="00C0233C" w14:paraId="65AAC79A" w14:textId="77777777">
        <w:trPr>
          <w:trHeight w:val="427"/>
          <w:tblHeader/>
        </w:trPr>
        <w:tc>
          <w:tcPr>
            <w:tcW w:w="1988" w:type="pct"/>
          </w:tcPr>
          <w:p w14:paraId="19E7A73C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67076D81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300DD5C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338D0AF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FAD" w:rsidRPr="00C0233C" w14:paraId="077E7870" w14:textId="77777777">
        <w:trPr>
          <w:trHeight w:val="417"/>
          <w:tblHeader/>
        </w:trPr>
        <w:tc>
          <w:tcPr>
            <w:tcW w:w="1988" w:type="pct"/>
          </w:tcPr>
          <w:p w14:paraId="63B84CDD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069A609" w14:textId="633E6738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60136263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2B255DE" w14:textId="72EC0082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6E9500AF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5482E03" w14:textId="3BEBA593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D1A0D6C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81A408" w14:textId="44A6FE91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9C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7FAD" w:rsidRPr="00C0233C" w14:paraId="030DBBC8" w14:textId="77777777">
        <w:trPr>
          <w:trHeight w:val="417"/>
          <w:tblHeader/>
        </w:trPr>
        <w:tc>
          <w:tcPr>
            <w:tcW w:w="1988" w:type="pct"/>
          </w:tcPr>
          <w:p w14:paraId="4FC76584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2F8E5989" w14:textId="77777777" w:rsidR="004F7FAD" w:rsidRPr="00C0233C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C9C" w:rsidRPr="00C0233C" w14:paraId="1E11AB12" w14:textId="77777777">
        <w:trPr>
          <w:trHeight w:val="407"/>
        </w:trPr>
        <w:tc>
          <w:tcPr>
            <w:tcW w:w="1988" w:type="pct"/>
          </w:tcPr>
          <w:p w14:paraId="40E9A76C" w14:textId="4E6BCBA6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5EC8A3D1" w14:textId="2253A7CC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84,933</w:t>
            </w:r>
          </w:p>
        </w:tc>
        <w:tc>
          <w:tcPr>
            <w:tcW w:w="151" w:type="pct"/>
          </w:tcPr>
          <w:p w14:paraId="524161A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14BACD1" w14:textId="35C7405B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98,234</w:t>
            </w:r>
          </w:p>
        </w:tc>
        <w:tc>
          <w:tcPr>
            <w:tcW w:w="135" w:type="pct"/>
          </w:tcPr>
          <w:p w14:paraId="3F31986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B09662" w14:textId="3E50AF11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68,071</w:t>
            </w:r>
          </w:p>
        </w:tc>
        <w:tc>
          <w:tcPr>
            <w:tcW w:w="147" w:type="pct"/>
          </w:tcPr>
          <w:p w14:paraId="4D862E2E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A668DD" w14:textId="1AD07D1A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75,745</w:t>
            </w:r>
          </w:p>
        </w:tc>
      </w:tr>
      <w:tr w:rsidR="00621C9C" w:rsidRPr="00C0233C" w14:paraId="5CF02194" w14:textId="77777777">
        <w:trPr>
          <w:trHeight w:val="407"/>
        </w:trPr>
        <w:tc>
          <w:tcPr>
            <w:tcW w:w="1988" w:type="pct"/>
          </w:tcPr>
          <w:p w14:paraId="7F4820CB" w14:textId="18707866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8" w:type="pct"/>
          </w:tcPr>
          <w:p w14:paraId="0D1EF699" w14:textId="0B7697F2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49,523</w:t>
            </w:r>
          </w:p>
        </w:tc>
        <w:tc>
          <w:tcPr>
            <w:tcW w:w="151" w:type="pct"/>
          </w:tcPr>
          <w:p w14:paraId="77E6FFF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3F63291" w14:textId="72723D0E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51,110</w:t>
            </w:r>
          </w:p>
        </w:tc>
        <w:tc>
          <w:tcPr>
            <w:tcW w:w="135" w:type="pct"/>
          </w:tcPr>
          <w:p w14:paraId="46FED97D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A7125" w14:textId="00886CE5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49,523</w:t>
            </w:r>
          </w:p>
        </w:tc>
        <w:tc>
          <w:tcPr>
            <w:tcW w:w="147" w:type="pct"/>
          </w:tcPr>
          <w:p w14:paraId="72035F05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6614712" w14:textId="249462F8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</w:tr>
      <w:tr w:rsidR="00621C9C" w:rsidRPr="00C0233C" w14:paraId="3AA55F82" w14:textId="77777777">
        <w:trPr>
          <w:trHeight w:val="397"/>
        </w:trPr>
        <w:tc>
          <w:tcPr>
            <w:tcW w:w="1988" w:type="pct"/>
          </w:tcPr>
          <w:p w14:paraId="26DCA1A4" w14:textId="5C6ED90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931CAB8" w14:textId="0296B579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51" w:type="pct"/>
          </w:tcPr>
          <w:p w14:paraId="063AF340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92A236" w14:textId="63721DB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  <w:tc>
          <w:tcPr>
            <w:tcW w:w="135" w:type="pct"/>
          </w:tcPr>
          <w:p w14:paraId="7A65C1C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CC849DC" w14:textId="4A350D62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47" w:type="pct"/>
          </w:tcPr>
          <w:p w14:paraId="1AC650EB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1B1299" w14:textId="46C08403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</w:tr>
      <w:tr w:rsidR="00621C9C" w:rsidRPr="00C0233C" w14:paraId="42E1D398" w14:textId="77777777">
        <w:trPr>
          <w:trHeight w:val="417"/>
        </w:trPr>
        <w:tc>
          <w:tcPr>
            <w:tcW w:w="1988" w:type="pct"/>
          </w:tcPr>
          <w:p w14:paraId="754DD597" w14:textId="41BCAF3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607FA1E" w14:textId="71B19107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134,930</w:t>
            </w:r>
          </w:p>
        </w:tc>
        <w:tc>
          <w:tcPr>
            <w:tcW w:w="151" w:type="pct"/>
          </w:tcPr>
          <w:p w14:paraId="3B1318E8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6AF451C" w14:textId="6AA1A8A4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154,502</w:t>
            </w:r>
          </w:p>
        </w:tc>
        <w:tc>
          <w:tcPr>
            <w:tcW w:w="135" w:type="pct"/>
          </w:tcPr>
          <w:p w14:paraId="6CFB324A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BC52908" w14:textId="61EBCAF8" w:rsidR="00621C9C" w:rsidRPr="00C0233C" w:rsidRDefault="00E22042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118,068</w:t>
            </w:r>
          </w:p>
        </w:tc>
        <w:tc>
          <w:tcPr>
            <w:tcW w:w="147" w:type="pct"/>
          </w:tcPr>
          <w:p w14:paraId="55C40454" w14:textId="77777777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BE6DE0F" w14:textId="12870088" w:rsidR="00621C9C" w:rsidRPr="00C0233C" w:rsidRDefault="00621C9C" w:rsidP="0062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122,013</w:t>
            </w:r>
          </w:p>
        </w:tc>
      </w:tr>
    </w:tbl>
    <w:p w14:paraId="76EC4612" w14:textId="77777777" w:rsidR="004F7FAD" w:rsidRPr="00C0233C" w:rsidRDefault="004F7FAD" w:rsidP="008B3A3B">
      <w:pPr>
        <w:pStyle w:val="FSContent"/>
        <w:rPr>
          <w:lang w:val="en-US"/>
        </w:rPr>
      </w:pPr>
    </w:p>
    <w:p w14:paraId="79D249E4" w14:textId="166D09E4" w:rsidR="008B2830" w:rsidRPr="00C0233C" w:rsidRDefault="008B2830" w:rsidP="008B3A3B">
      <w:pPr>
        <w:pStyle w:val="FSContent"/>
        <w:rPr>
          <w:cs/>
          <w:lang w:val="en-US"/>
        </w:rPr>
      </w:pPr>
      <w:r w:rsidRPr="00C0233C">
        <w:rPr>
          <w:rFonts w:hint="cs"/>
          <w:cs/>
          <w:lang w:val="en-US"/>
        </w:rPr>
        <w:t xml:space="preserve">ณ วันที่ </w:t>
      </w:r>
      <w:r w:rsidR="002B317D" w:rsidRPr="00C0233C">
        <w:rPr>
          <w:lang w:val="en-US"/>
        </w:rPr>
        <w:t>31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 xml:space="preserve">ธันวาคม </w:t>
      </w:r>
      <w:r w:rsidR="002B317D" w:rsidRPr="00C0233C">
        <w:rPr>
          <w:lang w:val="en-US"/>
        </w:rPr>
        <w:t>256</w:t>
      </w:r>
      <w:r w:rsidR="00621C9C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="008B3A3B" w:rsidRPr="00C0233C">
        <w:rPr>
          <w:rFonts w:hint="cs"/>
          <w:cs/>
          <w:lang w:val="en-US"/>
        </w:rPr>
        <w:t>กลุ่มบริษัทและ</w:t>
      </w:r>
      <w:r w:rsidR="002B317D" w:rsidRPr="00C0233C">
        <w:rPr>
          <w:cs/>
          <w:lang w:val="en-US"/>
        </w:rPr>
        <w:t>บริษัทมีวงเงินสินเชื่อที่ยังมิได้เบิกใช้</w:t>
      </w:r>
      <w:r w:rsidR="00FB39D7" w:rsidRPr="00C0233C">
        <w:rPr>
          <w:rFonts w:hint="cs"/>
          <w:cs/>
          <w:lang w:val="en-US"/>
        </w:rPr>
        <w:t xml:space="preserve">จำนวน </w:t>
      </w:r>
      <w:r w:rsidR="00E22042" w:rsidRPr="00C0233C">
        <w:rPr>
          <w:lang w:val="en-US"/>
        </w:rPr>
        <w:t>148.1</w:t>
      </w:r>
      <w:r w:rsidR="00FB39D7" w:rsidRPr="00C0233C">
        <w:rPr>
          <w:lang w:val="en-US"/>
        </w:rPr>
        <w:t xml:space="preserve"> </w:t>
      </w:r>
      <w:r w:rsidR="00FB39D7" w:rsidRPr="00C0233C">
        <w:rPr>
          <w:rFonts w:hint="cs"/>
          <w:cs/>
          <w:lang w:val="en-US"/>
        </w:rPr>
        <w:t>ล้านบาท</w:t>
      </w:r>
      <w:r w:rsidR="008B3A3B" w:rsidRPr="00C0233C">
        <w:rPr>
          <w:lang w:val="en-US"/>
        </w:rPr>
        <w:t xml:space="preserve"> </w:t>
      </w:r>
      <w:r w:rsidR="008B3A3B" w:rsidRPr="00C0233C">
        <w:rPr>
          <w:rFonts w:hint="cs"/>
          <w:cs/>
          <w:lang w:val="en-US"/>
        </w:rPr>
        <w:t xml:space="preserve">และ </w:t>
      </w:r>
      <w:r w:rsidR="00425E5C" w:rsidRPr="00C0233C">
        <w:rPr>
          <w:rFonts w:hint="cs"/>
          <w:cs/>
          <w:lang w:val="en-US"/>
        </w:rPr>
        <w:t xml:space="preserve">          </w:t>
      </w:r>
      <w:r w:rsidR="00E22042" w:rsidRPr="00C0233C">
        <w:rPr>
          <w:lang w:val="en-US"/>
        </w:rPr>
        <w:t>143.0</w:t>
      </w:r>
      <w:r w:rsidR="008B3A3B" w:rsidRPr="00C0233C">
        <w:rPr>
          <w:lang w:val="en-US"/>
        </w:rPr>
        <w:t xml:space="preserve"> </w:t>
      </w:r>
      <w:r w:rsidR="008B3A3B" w:rsidRPr="00C0233C">
        <w:rPr>
          <w:rFonts w:hint="cs"/>
          <w:cs/>
          <w:lang w:val="en-US"/>
        </w:rPr>
        <w:t>ล้านบาท ตามลำดับ</w:t>
      </w:r>
      <w:r w:rsidR="00FB39D7" w:rsidRPr="00C0233C">
        <w:rPr>
          <w:rFonts w:hint="cs"/>
          <w:cs/>
          <w:lang w:val="en-US"/>
        </w:rPr>
        <w:t xml:space="preserve"> </w:t>
      </w:r>
      <w:r w:rsidR="00FB39D7" w:rsidRPr="00C0233C">
        <w:rPr>
          <w:i/>
          <w:iCs/>
          <w:lang w:val="en-US"/>
        </w:rPr>
        <w:t>(256</w:t>
      </w:r>
      <w:r w:rsidR="00621C9C" w:rsidRPr="00C0233C">
        <w:rPr>
          <w:i/>
          <w:iCs/>
          <w:lang w:val="en-US"/>
        </w:rPr>
        <w:t>6</w:t>
      </w:r>
      <w:r w:rsidR="00AC2AB8" w:rsidRPr="00C0233C">
        <w:rPr>
          <w:i/>
          <w:iCs/>
          <w:lang w:val="en-US"/>
        </w:rPr>
        <w:t xml:space="preserve"> </w:t>
      </w:r>
      <w:r w:rsidR="00FB39D7" w:rsidRPr="00C0233C">
        <w:rPr>
          <w:i/>
          <w:iCs/>
          <w:lang w:val="en-US"/>
        </w:rPr>
        <w:t xml:space="preserve">: </w:t>
      </w:r>
      <w:r w:rsidR="00AC2AB8" w:rsidRPr="00C0233C">
        <w:rPr>
          <w:i/>
          <w:iCs/>
          <w:lang w:val="en-US"/>
        </w:rPr>
        <w:t>7</w:t>
      </w:r>
      <w:r w:rsidR="00621C9C" w:rsidRPr="00C0233C">
        <w:rPr>
          <w:i/>
          <w:iCs/>
          <w:lang w:val="en-US"/>
        </w:rPr>
        <w:t>3.6</w:t>
      </w:r>
      <w:r w:rsidR="0059538F" w:rsidRPr="00C0233C">
        <w:rPr>
          <w:i/>
          <w:iCs/>
          <w:lang w:val="en-US"/>
        </w:rPr>
        <w:t xml:space="preserve"> </w:t>
      </w:r>
      <w:r w:rsidR="00FB39D7" w:rsidRPr="00C0233C">
        <w:rPr>
          <w:rFonts w:hint="cs"/>
          <w:i/>
          <w:iCs/>
          <w:cs/>
          <w:lang w:val="en-US"/>
        </w:rPr>
        <w:t>ล้านบาท</w:t>
      </w:r>
      <w:r w:rsidR="00AC2AB8" w:rsidRPr="00C0233C">
        <w:rPr>
          <w:i/>
          <w:iCs/>
          <w:lang w:val="en-US"/>
        </w:rPr>
        <w:t xml:space="preserve"> </w:t>
      </w:r>
      <w:r w:rsidR="00AC2AB8" w:rsidRPr="00C0233C">
        <w:rPr>
          <w:rFonts w:hint="cs"/>
          <w:i/>
          <w:iCs/>
          <w:cs/>
          <w:lang w:val="en-US"/>
        </w:rPr>
        <w:t xml:space="preserve">และ </w:t>
      </w:r>
      <w:r w:rsidR="00621C9C" w:rsidRPr="00C0233C">
        <w:rPr>
          <w:i/>
          <w:iCs/>
          <w:lang w:val="en-US"/>
        </w:rPr>
        <w:t>56.3</w:t>
      </w:r>
      <w:r w:rsidR="00AC2AB8" w:rsidRPr="00C0233C">
        <w:rPr>
          <w:i/>
          <w:iCs/>
          <w:lang w:val="en-US"/>
        </w:rPr>
        <w:t xml:space="preserve"> </w:t>
      </w:r>
      <w:r w:rsidR="00AC2AB8" w:rsidRPr="00C0233C">
        <w:rPr>
          <w:rFonts w:hint="cs"/>
          <w:i/>
          <w:iCs/>
          <w:cs/>
          <w:lang w:val="en-US"/>
        </w:rPr>
        <w:t>ล้านบาท ตามลำดับ</w:t>
      </w:r>
      <w:r w:rsidR="00FB39D7" w:rsidRPr="00C0233C">
        <w:rPr>
          <w:rFonts w:hint="cs"/>
          <w:i/>
          <w:iCs/>
          <w:cs/>
          <w:lang w:val="en-US"/>
        </w:rPr>
        <w:t>)</w:t>
      </w:r>
    </w:p>
    <w:p w14:paraId="0D9DCD1B" w14:textId="77777777" w:rsidR="008B2830" w:rsidRPr="00C0233C" w:rsidRDefault="008B2830" w:rsidP="008B3A3B">
      <w:pPr>
        <w:pStyle w:val="FSContent"/>
        <w:rPr>
          <w:lang w:val="en-US"/>
        </w:rPr>
      </w:pPr>
    </w:p>
    <w:p w14:paraId="22B38FFA" w14:textId="77777777" w:rsidR="00AC2AB8" w:rsidRPr="00C0233C" w:rsidRDefault="00AC2AB8" w:rsidP="00AC2AB8">
      <w:pPr>
        <w:pStyle w:val="FSContent"/>
        <w:numPr>
          <w:ilvl w:val="0"/>
          <w:numId w:val="20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0233C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5DA735CC" w14:textId="77777777" w:rsidR="00AC2AB8" w:rsidRPr="00C0233C" w:rsidRDefault="00AC2AB8" w:rsidP="00AC2AB8">
      <w:pPr>
        <w:pStyle w:val="FSContent"/>
        <w:rPr>
          <w:lang w:val="en-US"/>
        </w:rPr>
      </w:pPr>
    </w:p>
    <w:p w14:paraId="72C7B3FD" w14:textId="341BBC76" w:rsidR="00AC2AB8" w:rsidRPr="00C0233C" w:rsidRDefault="00AC2AB8" w:rsidP="00AC2AB8">
      <w:pPr>
        <w:pStyle w:val="FSContent"/>
        <w:rPr>
          <w:cs/>
          <w:lang w:val="en-US"/>
        </w:rPr>
      </w:pPr>
      <w:r w:rsidRPr="00C0233C">
        <w:rPr>
          <w:cs/>
          <w:lang w:val="en-US"/>
        </w:rPr>
        <w:t xml:space="preserve">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>ธันวาคม</w:t>
      </w:r>
      <w:r w:rsidRPr="00C0233C">
        <w:rPr>
          <w:cs/>
          <w:lang w:val="en-US"/>
        </w:rPr>
        <w:t xml:space="preserve"> </w:t>
      </w:r>
      <w:r w:rsidRPr="00C0233C">
        <w:rPr>
          <w:lang w:val="en-US"/>
        </w:rPr>
        <w:t>256</w:t>
      </w:r>
      <w:r w:rsidR="00621C9C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กลุ่มบริษัทมีเงินเบิกเกินบัญชีจำนวน </w:t>
      </w:r>
      <w:r w:rsidR="00E22042" w:rsidRPr="00C0233C">
        <w:rPr>
          <w:lang w:val="en-US"/>
        </w:rPr>
        <w:t>6.9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ล้านบาท มีอัตราดอกเบี้ย </w:t>
      </w:r>
      <w:r w:rsidRPr="00C0233C">
        <w:rPr>
          <w:lang w:val="en-US"/>
        </w:rPr>
        <w:t xml:space="preserve">MOR-2.55% </w:t>
      </w:r>
      <w:r w:rsidRPr="00C0233C">
        <w:rPr>
          <w:cs/>
          <w:lang w:val="en-US"/>
        </w:rPr>
        <w:t xml:space="preserve">และ </w:t>
      </w:r>
      <w:r w:rsidRPr="00C0233C">
        <w:rPr>
          <w:lang w:val="en-US"/>
        </w:rPr>
        <w:t>MOR</w:t>
      </w:r>
      <w:r w:rsidR="00E22042" w:rsidRPr="00C0233C">
        <w:rPr>
          <w:lang w:val="en-US"/>
        </w:rPr>
        <w:t>-1.45</w:t>
      </w:r>
      <w:r w:rsidRPr="00C0233C">
        <w:rPr>
          <w:lang w:val="en-US"/>
        </w:rPr>
        <w:t xml:space="preserve">% </w:t>
      </w:r>
      <w:r w:rsidRPr="00C0233C">
        <w:rPr>
          <w:rFonts w:hint="cs"/>
          <w:cs/>
          <w:lang w:val="en-US"/>
        </w:rPr>
        <w:t xml:space="preserve">ต่อปี </w:t>
      </w:r>
      <w:r w:rsidRPr="00C0233C">
        <w:rPr>
          <w:cs/>
          <w:lang w:val="en-US"/>
        </w:rPr>
        <w:t>โดยได้รับการค้ำประกันจากที่ดินที่เป็นกรรมสิทธิ์ของกลุ่มบริษัท</w:t>
      </w:r>
      <w:r w:rsidR="00EC2494" w:rsidRPr="00C0233C">
        <w:rPr>
          <w:rFonts w:hint="cs"/>
          <w:cs/>
          <w:lang w:val="en-US"/>
        </w:rPr>
        <w:t xml:space="preserve"> เงินฝากของกลุ่มบริษัทกับสถาบันการเงิน </w:t>
      </w:r>
      <w:r w:rsidRPr="00C0233C">
        <w:rPr>
          <w:i/>
          <w:iCs/>
          <w:cs/>
          <w:lang w:val="en-US"/>
        </w:rPr>
        <w:t>(</w:t>
      </w:r>
      <w:r w:rsidRPr="00C0233C">
        <w:rPr>
          <w:i/>
          <w:iCs/>
          <w:lang w:val="en-US"/>
        </w:rPr>
        <w:t>256</w:t>
      </w:r>
      <w:r w:rsidR="00621C9C" w:rsidRPr="00C0233C">
        <w:rPr>
          <w:i/>
          <w:iCs/>
          <w:lang w:val="en-US"/>
        </w:rPr>
        <w:t>6</w:t>
      </w:r>
      <w:r w:rsidRPr="00C0233C">
        <w:rPr>
          <w:i/>
          <w:iCs/>
          <w:cs/>
          <w:lang w:val="en-US"/>
        </w:rPr>
        <w:t xml:space="preserve"> </w:t>
      </w:r>
      <w:r w:rsidRPr="00C0233C">
        <w:rPr>
          <w:i/>
          <w:iCs/>
          <w:lang w:val="en-US"/>
        </w:rPr>
        <w:t>:</w:t>
      </w:r>
      <w:r w:rsidRPr="00C0233C">
        <w:rPr>
          <w:i/>
          <w:iCs/>
          <w:cs/>
          <w:lang w:val="en-US"/>
        </w:rPr>
        <w:t xml:space="preserve"> </w:t>
      </w:r>
      <w:r w:rsidR="00621C9C" w:rsidRPr="00C0233C">
        <w:rPr>
          <w:i/>
          <w:iCs/>
          <w:lang w:val="en-US"/>
        </w:rPr>
        <w:t>46.7</w:t>
      </w:r>
      <w:r w:rsidRPr="00C0233C">
        <w:rPr>
          <w:i/>
          <w:iCs/>
          <w:lang w:val="en-US"/>
        </w:rPr>
        <w:t xml:space="preserve"> </w:t>
      </w:r>
      <w:r w:rsidRPr="00C0233C">
        <w:rPr>
          <w:i/>
          <w:iCs/>
          <w:cs/>
          <w:lang w:val="en-US"/>
        </w:rPr>
        <w:t xml:space="preserve">ล้านบาท </w:t>
      </w:r>
      <w:r w:rsidR="00F7376E" w:rsidRPr="00C0233C">
        <w:rPr>
          <w:rFonts w:hint="cs"/>
          <w:i/>
          <w:iCs/>
          <w:cs/>
          <w:lang w:val="en-US"/>
        </w:rPr>
        <w:t>มี</w:t>
      </w:r>
      <w:r w:rsidRPr="00C0233C">
        <w:rPr>
          <w:i/>
          <w:iCs/>
          <w:cs/>
          <w:lang w:val="en-US"/>
        </w:rPr>
        <w:t xml:space="preserve">อัตราดอกเบี้ย </w:t>
      </w:r>
      <w:r w:rsidR="00621C9C" w:rsidRPr="00C0233C">
        <w:rPr>
          <w:i/>
          <w:iCs/>
          <w:lang w:val="en-US"/>
        </w:rPr>
        <w:t xml:space="preserve">MOR-2.55% MOR+1.5% </w:t>
      </w:r>
      <w:r w:rsidR="00621C9C" w:rsidRPr="00C0233C">
        <w:rPr>
          <w:i/>
          <w:iCs/>
          <w:cs/>
          <w:lang w:val="en-US"/>
        </w:rPr>
        <w:t xml:space="preserve">และ </w:t>
      </w:r>
      <w:r w:rsidR="00621C9C" w:rsidRPr="00C0233C">
        <w:rPr>
          <w:i/>
          <w:iCs/>
          <w:lang w:val="en-US"/>
        </w:rPr>
        <w:t xml:space="preserve">MOR+1% </w:t>
      </w:r>
      <w:r w:rsidR="00621C9C" w:rsidRPr="00C0233C">
        <w:rPr>
          <w:i/>
          <w:iCs/>
          <w:cs/>
          <w:lang w:val="en-US"/>
        </w:rPr>
        <w:t>ต่อปี</w:t>
      </w:r>
      <w:r w:rsidR="00F7376E" w:rsidRPr="00C0233C">
        <w:rPr>
          <w:rFonts w:hint="cs"/>
          <w:i/>
          <w:iCs/>
          <w:cs/>
          <w:lang w:val="en-US"/>
        </w:rPr>
        <w:t xml:space="preserve"> </w:t>
      </w:r>
      <w:r w:rsidR="00F7376E" w:rsidRPr="00C0233C">
        <w:rPr>
          <w:i/>
          <w:iCs/>
          <w:cs/>
          <w:lang w:val="en-US"/>
        </w:rPr>
        <w:t>โดยได้รับการค้ำประกันจากที่ดินที่เป็นกรรมสิทธิ์ของกลุ่มบริษัท เงินฝากของกลุ่มบริษัทกับสถาบันการเงิน</w:t>
      </w:r>
      <w:r w:rsidR="00D96352" w:rsidRPr="00C0233C">
        <w:rPr>
          <w:i/>
          <w:iCs/>
          <w:lang w:val="en-US"/>
        </w:rPr>
        <w:t xml:space="preserve"> </w:t>
      </w:r>
      <w:r w:rsidR="00506013" w:rsidRPr="00C0233C">
        <w:rPr>
          <w:i/>
          <w:iCs/>
          <w:cs/>
          <w:lang w:val="en-US"/>
        </w:rPr>
        <w:t>บรรษัทประกันสินเชื่ออุตสาหกรรมขนาดย่อม(บสย.)</w:t>
      </w:r>
      <w:r w:rsidR="00F7376E" w:rsidRPr="00C0233C">
        <w:rPr>
          <w:i/>
          <w:iCs/>
          <w:cs/>
          <w:lang w:val="en-US"/>
        </w:rPr>
        <w:t xml:space="preserve"> และผู้บริหารสำคัญ</w:t>
      </w:r>
      <w:r w:rsidRPr="00C0233C">
        <w:rPr>
          <w:i/>
          <w:iCs/>
          <w:cs/>
          <w:lang w:val="en-US"/>
        </w:rPr>
        <w:t>)</w:t>
      </w:r>
      <w:r w:rsidRPr="00C0233C">
        <w:rPr>
          <w:cs/>
          <w:lang w:val="en-US"/>
        </w:rPr>
        <w:t xml:space="preserve"> </w:t>
      </w:r>
    </w:p>
    <w:p w14:paraId="7250EBCA" w14:textId="77777777" w:rsidR="00AC2AB8" w:rsidRPr="00C0233C" w:rsidRDefault="00AC2AB8" w:rsidP="00AC2AB8">
      <w:pPr>
        <w:pStyle w:val="FSContent"/>
        <w:rPr>
          <w:lang w:val="en-US"/>
        </w:rPr>
      </w:pPr>
    </w:p>
    <w:p w14:paraId="2572A064" w14:textId="54B46FF0" w:rsidR="00AC2AB8" w:rsidRPr="00C0233C" w:rsidRDefault="00AC2AB8" w:rsidP="00AC2AB8">
      <w:pPr>
        <w:pStyle w:val="FSContent"/>
        <w:rPr>
          <w:cs/>
          <w:lang w:val="en-US"/>
        </w:rPr>
      </w:pPr>
      <w:r w:rsidRPr="00C0233C">
        <w:rPr>
          <w:cs/>
          <w:lang w:val="en-US"/>
        </w:rPr>
        <w:t xml:space="preserve">ณ วันที่ </w:t>
      </w:r>
      <w:r w:rsidRPr="00C0233C">
        <w:rPr>
          <w:lang w:val="en-US"/>
        </w:rPr>
        <w:t>3</w:t>
      </w:r>
      <w:r w:rsidR="004523FA" w:rsidRPr="00C0233C">
        <w:rPr>
          <w:lang w:val="en-US"/>
        </w:rPr>
        <w:t>1</w:t>
      </w:r>
      <w:r w:rsidRPr="00C0233C">
        <w:rPr>
          <w:lang w:val="en-US"/>
        </w:rPr>
        <w:t xml:space="preserve"> </w:t>
      </w:r>
      <w:r w:rsidR="004523FA" w:rsidRPr="00C0233C">
        <w:rPr>
          <w:rFonts w:hint="cs"/>
          <w:cs/>
          <w:lang w:val="en-US"/>
        </w:rPr>
        <w:t>ธันวาคม</w:t>
      </w:r>
      <w:r w:rsidRPr="00C0233C">
        <w:rPr>
          <w:cs/>
          <w:lang w:val="en-US"/>
        </w:rPr>
        <w:t xml:space="preserve"> </w:t>
      </w:r>
      <w:r w:rsidRPr="00C0233C">
        <w:rPr>
          <w:lang w:val="en-US"/>
        </w:rPr>
        <w:t>256</w:t>
      </w:r>
      <w:r w:rsidR="00621C9C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>บริษัท</w:t>
      </w:r>
      <w:r w:rsidR="00F7376E" w:rsidRPr="00C0233C">
        <w:rPr>
          <w:rFonts w:hint="cs"/>
          <w:cs/>
          <w:lang w:val="en-US"/>
        </w:rPr>
        <w:t>ไม่</w:t>
      </w:r>
      <w:r w:rsidRPr="00C0233C">
        <w:rPr>
          <w:cs/>
          <w:lang w:val="en-US"/>
        </w:rPr>
        <w:t xml:space="preserve">มีเงินเบิกเกินบัญชี </w:t>
      </w:r>
      <w:r w:rsidRPr="00C0233C">
        <w:rPr>
          <w:i/>
          <w:iCs/>
          <w:cs/>
          <w:lang w:val="en-US"/>
        </w:rPr>
        <w:t>(</w:t>
      </w:r>
      <w:r w:rsidRPr="00C0233C">
        <w:rPr>
          <w:i/>
          <w:iCs/>
          <w:lang w:val="en-US"/>
        </w:rPr>
        <w:t>256</w:t>
      </w:r>
      <w:r w:rsidR="00621C9C" w:rsidRPr="00C0233C">
        <w:rPr>
          <w:i/>
          <w:iCs/>
          <w:lang w:val="en-US"/>
        </w:rPr>
        <w:t>6</w:t>
      </w:r>
      <w:r w:rsidRPr="00C0233C">
        <w:rPr>
          <w:i/>
          <w:iCs/>
          <w:lang w:val="en-US"/>
        </w:rPr>
        <w:t xml:space="preserve"> : </w:t>
      </w:r>
      <w:r w:rsidR="00621C9C" w:rsidRPr="00C0233C">
        <w:rPr>
          <w:i/>
          <w:iCs/>
          <w:lang w:val="en-US"/>
        </w:rPr>
        <w:t xml:space="preserve">24.2 </w:t>
      </w:r>
      <w:r w:rsidR="00621C9C" w:rsidRPr="00C0233C">
        <w:rPr>
          <w:rFonts w:hint="cs"/>
          <w:i/>
          <w:iCs/>
          <w:cs/>
          <w:lang w:val="en-US"/>
        </w:rPr>
        <w:t>ล้านบาท</w:t>
      </w:r>
      <w:r w:rsidR="00F7376E" w:rsidRPr="00C0233C">
        <w:rPr>
          <w:rFonts w:hint="cs"/>
          <w:i/>
          <w:iCs/>
          <w:cs/>
          <w:lang w:val="en-US"/>
        </w:rPr>
        <w:t xml:space="preserve"> </w:t>
      </w:r>
      <w:r w:rsidR="00F7376E" w:rsidRPr="00C0233C">
        <w:rPr>
          <w:i/>
          <w:iCs/>
          <w:cs/>
          <w:lang w:val="en-US"/>
        </w:rPr>
        <w:t xml:space="preserve">มีอัตราดอกเบี้ย </w:t>
      </w:r>
      <w:r w:rsidR="00F7376E" w:rsidRPr="00C0233C">
        <w:rPr>
          <w:i/>
          <w:iCs/>
          <w:lang w:val="en-US"/>
        </w:rPr>
        <w:t>MOR-</w:t>
      </w:r>
      <w:r w:rsidR="002F72FA" w:rsidRPr="00C0233C">
        <w:rPr>
          <w:i/>
          <w:iCs/>
          <w:lang w:val="en-US"/>
        </w:rPr>
        <w:t>2.55</w:t>
      </w:r>
      <w:r w:rsidR="00F7376E" w:rsidRPr="00C0233C">
        <w:rPr>
          <w:i/>
          <w:iCs/>
          <w:cs/>
          <w:lang w:val="en-US"/>
        </w:rPr>
        <w:t>% ต่อปี โดยได้รับการค้ำประกันจากที่ดินที่เป็นกรรมสิทธิ์ของบริษัท</w:t>
      </w:r>
      <w:r w:rsidRPr="00C0233C">
        <w:rPr>
          <w:i/>
          <w:iCs/>
          <w:cs/>
          <w:lang w:val="en-US"/>
        </w:rPr>
        <w:t>)</w:t>
      </w:r>
      <w:r w:rsidRPr="00C0233C">
        <w:rPr>
          <w:cs/>
          <w:lang w:val="en-US"/>
        </w:rPr>
        <w:t xml:space="preserve"> </w:t>
      </w:r>
    </w:p>
    <w:p w14:paraId="397FE77B" w14:textId="77777777" w:rsidR="00AC2AB8" w:rsidRPr="00C0233C" w:rsidRDefault="00AC2AB8" w:rsidP="00AC2AB8">
      <w:pPr>
        <w:pStyle w:val="FSContent"/>
        <w:rPr>
          <w:lang w:val="en-US"/>
        </w:rPr>
      </w:pPr>
    </w:p>
    <w:p w14:paraId="7AE03AA3" w14:textId="45F8FC5E" w:rsidR="00AC2AB8" w:rsidRPr="00C0233C" w:rsidRDefault="00AC2AB8" w:rsidP="00AC2AB8">
      <w:pPr>
        <w:pStyle w:val="FSContent"/>
        <w:rPr>
          <w:lang w:val="en-US"/>
        </w:rPr>
      </w:pPr>
      <w:r w:rsidRPr="00C0233C">
        <w:rPr>
          <w:cs/>
          <w:lang w:val="en-US"/>
        </w:rPr>
        <w:t xml:space="preserve">ณ วันที่ </w:t>
      </w:r>
      <w:r w:rsidRPr="00C0233C">
        <w:rPr>
          <w:lang w:val="en-US"/>
        </w:rPr>
        <w:t>3</w:t>
      </w:r>
      <w:r w:rsidR="004523FA" w:rsidRPr="00C0233C">
        <w:rPr>
          <w:lang w:val="en-US"/>
        </w:rPr>
        <w:t>1</w:t>
      </w:r>
      <w:r w:rsidRPr="00C0233C">
        <w:rPr>
          <w:lang w:val="en-US"/>
        </w:rPr>
        <w:t xml:space="preserve"> </w:t>
      </w:r>
      <w:r w:rsidR="004523FA" w:rsidRPr="00C0233C">
        <w:rPr>
          <w:rFonts w:hint="cs"/>
          <w:cs/>
          <w:lang w:val="en-US"/>
        </w:rPr>
        <w:t>ธันวาคม</w:t>
      </w:r>
      <w:r w:rsidRPr="00C0233C">
        <w:rPr>
          <w:cs/>
          <w:lang w:val="en-US"/>
        </w:rPr>
        <w:t xml:space="preserve"> </w:t>
      </w:r>
      <w:r w:rsidRPr="00C0233C">
        <w:rPr>
          <w:lang w:val="en-US"/>
        </w:rPr>
        <w:t>256</w:t>
      </w:r>
      <w:r w:rsidR="00621C9C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กลุ่มบริษัทและบริษัทมีตั๋วสัญญาใช้เงินจากสถาบันการเงินรวม </w:t>
      </w:r>
      <w:r w:rsidR="00F7376E" w:rsidRPr="00C0233C">
        <w:rPr>
          <w:lang w:val="en-US"/>
        </w:rPr>
        <w:t>50.0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>ล้านบาท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และ </w:t>
      </w:r>
      <w:r w:rsidR="00F7376E" w:rsidRPr="00C0233C">
        <w:rPr>
          <w:lang w:val="en-US"/>
        </w:rPr>
        <w:t>50.0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>ล้านบาท ตามลำดับ มีอัตราดอกเบี้ยตามตลาด</w:t>
      </w:r>
      <w:r w:rsidR="005172B0" w:rsidRPr="00C0233C">
        <w:rPr>
          <w:lang w:val="en-US"/>
        </w:rPr>
        <w:t xml:space="preserve"> </w:t>
      </w:r>
      <w:bookmarkStart w:id="8" w:name="_Hlk189130572"/>
      <w:r w:rsidRPr="00C0233C">
        <w:rPr>
          <w:cs/>
          <w:lang w:val="en-US"/>
        </w:rPr>
        <w:t>โดยได้รับการค้ำประกันจากที่ดินที่เป็นกรรมสิทธิ์ของ</w:t>
      </w:r>
      <w:r w:rsidR="00BB1717" w:rsidRPr="00C0233C">
        <w:rPr>
          <w:rFonts w:hint="cs"/>
          <w:cs/>
          <w:lang w:val="en-US"/>
        </w:rPr>
        <w:t>กลุ่ม</w:t>
      </w:r>
      <w:r w:rsidRPr="00C0233C">
        <w:rPr>
          <w:cs/>
          <w:lang w:val="en-US"/>
        </w:rPr>
        <w:t>บริษัท</w:t>
      </w:r>
      <w:bookmarkEnd w:id="8"/>
      <w:r w:rsidR="00DD59CD" w:rsidRPr="00C0233C">
        <w:rPr>
          <w:lang w:val="en-US"/>
        </w:rPr>
        <w:t xml:space="preserve"> </w:t>
      </w:r>
      <w:r w:rsidRPr="00C0233C">
        <w:rPr>
          <w:i/>
          <w:iCs/>
          <w:cs/>
          <w:lang w:val="en-US"/>
        </w:rPr>
        <w:t>(</w:t>
      </w:r>
      <w:r w:rsidRPr="00C0233C">
        <w:rPr>
          <w:i/>
          <w:iCs/>
          <w:lang w:val="en-US"/>
        </w:rPr>
        <w:t>256</w:t>
      </w:r>
      <w:r w:rsidR="00621C9C" w:rsidRPr="00C0233C">
        <w:rPr>
          <w:i/>
          <w:iCs/>
          <w:lang w:val="en-US"/>
        </w:rPr>
        <w:t>6</w:t>
      </w:r>
      <w:r w:rsidRPr="00C0233C">
        <w:rPr>
          <w:i/>
          <w:iCs/>
          <w:lang w:val="en-US"/>
        </w:rPr>
        <w:t xml:space="preserve"> : </w:t>
      </w:r>
      <w:r w:rsidR="00621C9C" w:rsidRPr="00C0233C">
        <w:rPr>
          <w:i/>
          <w:iCs/>
          <w:lang w:val="en-US"/>
        </w:rPr>
        <w:t xml:space="preserve">41.0 </w:t>
      </w:r>
      <w:r w:rsidR="00621C9C" w:rsidRPr="00C0233C">
        <w:rPr>
          <w:rFonts w:hint="cs"/>
          <w:i/>
          <w:iCs/>
          <w:cs/>
          <w:lang w:val="en-US"/>
        </w:rPr>
        <w:t xml:space="preserve">ล้านบาท และ </w:t>
      </w:r>
      <w:r w:rsidR="00621C9C" w:rsidRPr="00C0233C">
        <w:rPr>
          <w:i/>
          <w:iCs/>
          <w:lang w:val="en-US"/>
        </w:rPr>
        <w:t xml:space="preserve">41.0 </w:t>
      </w:r>
      <w:r w:rsidR="00621C9C" w:rsidRPr="00C0233C">
        <w:rPr>
          <w:rFonts w:hint="cs"/>
          <w:i/>
          <w:iCs/>
          <w:cs/>
          <w:lang w:val="en-US"/>
        </w:rPr>
        <w:t>ล้านบาท</w:t>
      </w:r>
      <w:r w:rsidR="00C55695" w:rsidRPr="00C0233C">
        <w:rPr>
          <w:rFonts w:hint="cs"/>
          <w:i/>
          <w:iCs/>
          <w:cs/>
          <w:lang w:val="en-US"/>
        </w:rPr>
        <w:t xml:space="preserve"> ตามลำดับ</w:t>
      </w:r>
      <w:r w:rsidR="00F7376E" w:rsidRPr="00C0233C">
        <w:rPr>
          <w:i/>
          <w:iCs/>
          <w:lang w:val="en-US"/>
        </w:rPr>
        <w:t xml:space="preserve"> </w:t>
      </w:r>
      <w:r w:rsidR="00F7376E" w:rsidRPr="00C0233C">
        <w:rPr>
          <w:i/>
          <w:iCs/>
          <w:cs/>
          <w:lang w:val="en-US"/>
        </w:rPr>
        <w:t xml:space="preserve">มีอัตราดอกเบี้ยตามตลาด และ </w:t>
      </w:r>
      <w:r w:rsidR="00F7376E" w:rsidRPr="00C0233C">
        <w:rPr>
          <w:i/>
          <w:iCs/>
          <w:lang w:val="en-US"/>
        </w:rPr>
        <w:t xml:space="preserve">MLR-1% </w:t>
      </w:r>
      <w:r w:rsidR="00F7376E" w:rsidRPr="00C0233C">
        <w:rPr>
          <w:i/>
          <w:iCs/>
          <w:cs/>
          <w:lang w:val="en-US"/>
        </w:rPr>
        <w:t>ต่อปี</w:t>
      </w:r>
      <w:r w:rsidR="00F7376E" w:rsidRPr="00C0233C">
        <w:rPr>
          <w:i/>
          <w:iCs/>
          <w:lang w:val="en-US"/>
        </w:rPr>
        <w:t xml:space="preserve"> </w:t>
      </w:r>
      <w:r w:rsidR="00F7376E" w:rsidRPr="00C0233C">
        <w:rPr>
          <w:i/>
          <w:iCs/>
          <w:cs/>
          <w:lang w:val="en-US"/>
        </w:rPr>
        <w:t>โดยได้รับการค้ำประกันจากที่ดินที่เป็นกรรมสิทธิ์ของ</w:t>
      </w:r>
      <w:r w:rsidR="00BB1717" w:rsidRPr="00C0233C">
        <w:rPr>
          <w:rFonts w:hint="cs"/>
          <w:i/>
          <w:iCs/>
          <w:cs/>
          <w:lang w:val="en-US"/>
        </w:rPr>
        <w:t>กลุ่ม</w:t>
      </w:r>
      <w:r w:rsidR="00F7376E" w:rsidRPr="00C0233C">
        <w:rPr>
          <w:i/>
          <w:iCs/>
          <w:cs/>
          <w:lang w:val="en-US"/>
        </w:rPr>
        <w:t>บริษัท</w:t>
      </w:r>
      <w:r w:rsidR="00F7376E" w:rsidRPr="00C0233C">
        <w:rPr>
          <w:i/>
          <w:iCs/>
          <w:lang w:val="en-US"/>
        </w:rPr>
        <w:t xml:space="preserve"> </w:t>
      </w:r>
      <w:r w:rsidR="00F7376E" w:rsidRPr="00C0233C">
        <w:rPr>
          <w:rFonts w:hint="cs"/>
          <w:i/>
          <w:iCs/>
          <w:cs/>
          <w:lang w:val="en-US"/>
        </w:rPr>
        <w:t>บริษัทใหญ่ของกลุ่มบริษ</w:t>
      </w:r>
      <w:r w:rsidR="00BB1717" w:rsidRPr="00C0233C">
        <w:rPr>
          <w:rFonts w:hint="cs"/>
          <w:i/>
          <w:iCs/>
          <w:cs/>
          <w:lang w:val="en-US"/>
        </w:rPr>
        <w:t>ั</w:t>
      </w:r>
      <w:r w:rsidR="00F7376E" w:rsidRPr="00C0233C">
        <w:rPr>
          <w:rFonts w:hint="cs"/>
          <w:i/>
          <w:iCs/>
          <w:cs/>
          <w:lang w:val="en-US"/>
        </w:rPr>
        <w:t>ท และผู้บริหารสำคัญ</w:t>
      </w:r>
      <w:r w:rsidRPr="00C0233C">
        <w:rPr>
          <w:i/>
          <w:iCs/>
          <w:cs/>
          <w:lang w:val="en-US"/>
        </w:rPr>
        <w:t>)</w:t>
      </w:r>
      <w:r w:rsidRPr="00C0233C">
        <w:rPr>
          <w:cs/>
          <w:lang w:val="en-US"/>
        </w:rPr>
        <w:t xml:space="preserve"> </w:t>
      </w:r>
    </w:p>
    <w:p w14:paraId="07368112" w14:textId="042A5D4A" w:rsidR="009F2E1B" w:rsidRPr="00C0233C" w:rsidRDefault="009F2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C0233C">
        <w:br w:type="page"/>
      </w:r>
    </w:p>
    <w:p w14:paraId="33E5DB40" w14:textId="36F6E066" w:rsidR="0059254E" w:rsidRPr="00C0233C" w:rsidRDefault="00AC2AB8" w:rsidP="00AC2AB8">
      <w:pPr>
        <w:pStyle w:val="FSContent"/>
        <w:rPr>
          <w:lang w:val="en-US"/>
        </w:rPr>
      </w:pPr>
      <w:r w:rsidRPr="00C0233C">
        <w:rPr>
          <w:cs/>
          <w:lang w:val="en-US"/>
        </w:rPr>
        <w:lastRenderedPageBreak/>
        <w:t xml:space="preserve">ณ วันที่ </w:t>
      </w:r>
      <w:r w:rsidR="00AA02BF" w:rsidRPr="00C0233C">
        <w:rPr>
          <w:lang w:val="en-US"/>
        </w:rPr>
        <w:t xml:space="preserve">31 </w:t>
      </w:r>
      <w:r w:rsidR="00AA02BF" w:rsidRPr="00C0233C">
        <w:rPr>
          <w:rFonts w:hint="cs"/>
          <w:cs/>
          <w:lang w:val="en-US"/>
        </w:rPr>
        <w:t>ธันวาคม</w:t>
      </w:r>
      <w:r w:rsidRPr="00C0233C">
        <w:rPr>
          <w:lang w:val="en-US"/>
        </w:rPr>
        <w:t xml:space="preserve"> 256</w:t>
      </w:r>
      <w:r w:rsidR="00C55695" w:rsidRPr="00C0233C">
        <w:rPr>
          <w:lang w:val="en-US"/>
        </w:rPr>
        <w:t xml:space="preserve">7 </w:t>
      </w:r>
      <w:r w:rsidRPr="00C0233C">
        <w:rPr>
          <w:cs/>
          <w:lang w:val="en-US"/>
        </w:rPr>
        <w:t>วงเงิน</w:t>
      </w:r>
      <w:r w:rsidRPr="00C0233C">
        <w:rPr>
          <w:rFonts w:hint="cs"/>
          <w:cs/>
          <w:lang w:val="en-US"/>
        </w:rPr>
        <w:t>เบิกเกินบัญชี</w:t>
      </w:r>
      <w:r w:rsidR="00F7376E" w:rsidRPr="00C0233C">
        <w:rPr>
          <w:rFonts w:hint="cs"/>
          <w:cs/>
          <w:lang w:val="en-US"/>
        </w:rPr>
        <w:t>และเงินกู้ยืมระยะสั้น</w:t>
      </w:r>
      <w:r w:rsidRPr="00C0233C">
        <w:rPr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F7376E" w:rsidRPr="00C0233C">
        <w:rPr>
          <w:lang w:val="en-US"/>
        </w:rPr>
        <w:t>145.0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>ล้านบาท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และ </w:t>
      </w:r>
      <w:r w:rsidR="00F7376E" w:rsidRPr="00C0233C">
        <w:rPr>
          <w:lang w:val="en-US"/>
        </w:rPr>
        <w:t>130.0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ล้านบาท ตามลำดับ </w:t>
      </w:r>
      <w:r w:rsidRPr="00C0233C">
        <w:rPr>
          <w:i/>
          <w:iCs/>
          <w:lang w:val="en-US"/>
        </w:rPr>
        <w:t>(256</w:t>
      </w:r>
      <w:r w:rsidR="00C55695" w:rsidRPr="00C0233C">
        <w:rPr>
          <w:i/>
          <w:iCs/>
          <w:lang w:val="en-US"/>
        </w:rPr>
        <w:t>6</w:t>
      </w:r>
      <w:r w:rsidRPr="00C0233C">
        <w:rPr>
          <w:i/>
          <w:iCs/>
          <w:lang w:val="en-US"/>
        </w:rPr>
        <w:t xml:space="preserve"> : </w:t>
      </w:r>
      <w:r w:rsidR="00C55695" w:rsidRPr="00C0233C">
        <w:rPr>
          <w:i/>
          <w:iCs/>
          <w:lang w:val="en-US"/>
        </w:rPr>
        <w:t xml:space="preserve">75.0 </w:t>
      </w:r>
      <w:r w:rsidR="00C55695" w:rsidRPr="00C0233C">
        <w:rPr>
          <w:rFonts w:hint="cs"/>
          <w:i/>
          <w:iCs/>
          <w:cs/>
          <w:lang w:val="en-US"/>
        </w:rPr>
        <w:t xml:space="preserve">ล้านบาท และ </w:t>
      </w:r>
      <w:r w:rsidR="00C55695" w:rsidRPr="00C0233C">
        <w:rPr>
          <w:i/>
          <w:iCs/>
          <w:lang w:val="en-US"/>
        </w:rPr>
        <w:t xml:space="preserve">60.0 </w:t>
      </w:r>
      <w:r w:rsidR="00C55695" w:rsidRPr="00C0233C">
        <w:rPr>
          <w:rFonts w:hint="cs"/>
          <w:i/>
          <w:iCs/>
          <w:cs/>
          <w:lang w:val="en-US"/>
        </w:rPr>
        <w:t>ล้านบาท ตามลำดับ</w:t>
      </w:r>
      <w:r w:rsidRPr="00C0233C">
        <w:rPr>
          <w:i/>
          <w:iCs/>
          <w:lang w:val="en-US"/>
        </w:rPr>
        <w:t>)</w:t>
      </w:r>
      <w:r w:rsidRPr="00C0233C">
        <w:rPr>
          <w:cs/>
          <w:lang w:val="en-US"/>
        </w:rPr>
        <w:t xml:space="preserve"> กำหนดให้บริษัทต้องดำรง (</w:t>
      </w:r>
      <w:r w:rsidRPr="00C0233C">
        <w:rPr>
          <w:lang w:val="en-US"/>
        </w:rPr>
        <w:t xml:space="preserve">1) </w:t>
      </w:r>
      <w:r w:rsidRPr="00C0233C">
        <w:rPr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C0233C">
        <w:rPr>
          <w:lang w:val="en-US"/>
        </w:rPr>
        <w:t xml:space="preserve">(Debt-to-equity ratio) </w:t>
      </w:r>
      <w:r w:rsidRPr="00C0233C">
        <w:rPr>
          <w:cs/>
          <w:lang w:val="en-US"/>
        </w:rPr>
        <w:t xml:space="preserve">ไม่เกินกว่า </w:t>
      </w:r>
      <w:r w:rsidRPr="00C0233C">
        <w:rPr>
          <w:lang w:val="en-US"/>
        </w:rPr>
        <w:t xml:space="preserve">1.0 </w:t>
      </w:r>
      <w:r w:rsidRPr="00C0233C">
        <w:rPr>
          <w:cs/>
          <w:lang w:val="en-US"/>
        </w:rPr>
        <w:t xml:space="preserve">เท่า นับตั้งแต่ปี </w:t>
      </w:r>
      <w:r w:rsidRPr="00C0233C">
        <w:rPr>
          <w:lang w:val="en-US"/>
        </w:rPr>
        <w:t xml:space="preserve">2565 </w:t>
      </w:r>
      <w:r w:rsidRPr="00C0233C">
        <w:rPr>
          <w:cs/>
          <w:lang w:val="en-US"/>
        </w:rPr>
        <w:t>เป็นต้นไป</w:t>
      </w:r>
      <w:r w:rsidRPr="00C0233C">
        <w:rPr>
          <w:rFonts w:hint="cs"/>
          <w:cs/>
          <w:lang w:val="en-US"/>
        </w:rPr>
        <w:t xml:space="preserve"> </w:t>
      </w:r>
      <w:r w:rsidRPr="00C0233C">
        <w:rPr>
          <w:lang w:val="en-US"/>
        </w:rPr>
        <w:t xml:space="preserve">(2) </w:t>
      </w:r>
      <w:r w:rsidRPr="00C0233C">
        <w:rPr>
          <w:cs/>
          <w:lang w:val="en-US"/>
        </w:rPr>
        <w:t xml:space="preserve">อัตราส่วนความสามารถในการชำระหนี้ </w:t>
      </w:r>
      <w:r w:rsidRPr="00C0233C">
        <w:rPr>
          <w:lang w:val="en-US"/>
        </w:rPr>
        <w:t xml:space="preserve">(Debt service coverage ratio: DSCR) </w:t>
      </w:r>
      <w:r w:rsidRPr="00C0233C">
        <w:rPr>
          <w:cs/>
          <w:lang w:val="en-US"/>
        </w:rPr>
        <w:t xml:space="preserve">ไม่ต่ำกว่า </w:t>
      </w:r>
      <w:r w:rsidRPr="00C0233C">
        <w:rPr>
          <w:lang w:val="en-US"/>
        </w:rPr>
        <w:t xml:space="preserve">1.2 </w:t>
      </w:r>
      <w:r w:rsidRPr="00C0233C">
        <w:rPr>
          <w:cs/>
          <w:lang w:val="en-US"/>
        </w:rPr>
        <w:t xml:space="preserve">เท่า นับตั้งแต่ปี </w:t>
      </w:r>
      <w:r w:rsidRPr="00C0233C">
        <w:rPr>
          <w:lang w:val="en-US"/>
        </w:rPr>
        <w:t xml:space="preserve">2565 </w:t>
      </w:r>
      <w:r w:rsidRPr="00C0233C">
        <w:rPr>
          <w:cs/>
          <w:lang w:val="en-US"/>
        </w:rPr>
        <w:t xml:space="preserve">เป็นต้นไป และ </w:t>
      </w:r>
      <w:r w:rsidRPr="00C0233C">
        <w:rPr>
          <w:lang w:val="en-US"/>
        </w:rPr>
        <w:t xml:space="preserve">(3) </w:t>
      </w:r>
      <w:r w:rsidRPr="00C0233C">
        <w:rPr>
          <w:cs/>
          <w:lang w:val="en-US"/>
        </w:rPr>
        <w:t xml:space="preserve">อัตราส่วนทางการเงิน </w:t>
      </w:r>
      <w:r w:rsidRPr="00C0233C">
        <w:rPr>
          <w:lang w:val="en-US"/>
        </w:rPr>
        <w:t xml:space="preserve">Interest bearing debt to EBITDA </w:t>
      </w:r>
      <w:r w:rsidRPr="00C0233C">
        <w:rPr>
          <w:cs/>
          <w:lang w:val="en-US"/>
        </w:rPr>
        <w:t xml:space="preserve">ไม่เกินกว่า </w:t>
      </w:r>
      <w:r w:rsidRPr="00C0233C">
        <w:rPr>
          <w:lang w:val="en-US"/>
        </w:rPr>
        <w:t xml:space="preserve">4.5 </w:t>
      </w:r>
      <w:r w:rsidRPr="00C0233C">
        <w:rPr>
          <w:cs/>
          <w:lang w:val="en-US"/>
        </w:rPr>
        <w:t xml:space="preserve">เท่า ในปี </w:t>
      </w:r>
      <w:r w:rsidRPr="00C0233C">
        <w:rPr>
          <w:lang w:val="en-US"/>
        </w:rPr>
        <w:t xml:space="preserve">2565 </w:t>
      </w:r>
      <w:r w:rsidRPr="00C0233C">
        <w:rPr>
          <w:cs/>
          <w:lang w:val="en-US"/>
        </w:rPr>
        <w:t xml:space="preserve">ไม่เกินกว่า </w:t>
      </w:r>
      <w:r w:rsidRPr="00C0233C">
        <w:rPr>
          <w:lang w:val="en-US"/>
        </w:rPr>
        <w:t xml:space="preserve">3.0 </w:t>
      </w:r>
      <w:r w:rsidRPr="00C0233C">
        <w:rPr>
          <w:cs/>
          <w:lang w:val="en-US"/>
        </w:rPr>
        <w:t xml:space="preserve">เท่า ในปี </w:t>
      </w:r>
      <w:r w:rsidRPr="00C0233C">
        <w:rPr>
          <w:lang w:val="en-US"/>
        </w:rPr>
        <w:t xml:space="preserve">2566 </w:t>
      </w:r>
      <w:r w:rsidRPr="00C0233C">
        <w:rPr>
          <w:cs/>
          <w:lang w:val="en-US"/>
        </w:rPr>
        <w:t xml:space="preserve">และ </w:t>
      </w:r>
      <w:r w:rsidRPr="00C0233C">
        <w:rPr>
          <w:lang w:val="en-US"/>
        </w:rPr>
        <w:t xml:space="preserve">2567 </w:t>
      </w:r>
      <w:r w:rsidRPr="00C0233C">
        <w:rPr>
          <w:cs/>
          <w:lang w:val="en-US"/>
        </w:rPr>
        <w:t xml:space="preserve">และไม่เกินกว่า </w:t>
      </w:r>
      <w:r w:rsidRPr="00C0233C">
        <w:rPr>
          <w:lang w:val="en-US"/>
        </w:rPr>
        <w:t xml:space="preserve">2.0 </w:t>
      </w:r>
      <w:r w:rsidRPr="00C0233C">
        <w:rPr>
          <w:cs/>
          <w:lang w:val="en-US"/>
        </w:rPr>
        <w:t xml:space="preserve">เท่า ตั้งแต่ปี </w:t>
      </w:r>
      <w:r w:rsidRPr="00C0233C">
        <w:rPr>
          <w:lang w:val="en-US"/>
        </w:rPr>
        <w:t>2568</w:t>
      </w:r>
      <w:r w:rsidRPr="00C0233C">
        <w:rPr>
          <w:cs/>
          <w:lang w:val="en-US"/>
        </w:rPr>
        <w:t xml:space="preserve"> เป็นต้นไป</w:t>
      </w:r>
      <w:r w:rsidR="00175FA8" w:rsidRPr="00C0233C">
        <w:rPr>
          <w:lang w:val="en-US"/>
        </w:rPr>
        <w:t xml:space="preserve"> </w:t>
      </w:r>
    </w:p>
    <w:p w14:paraId="62E8B81B" w14:textId="77777777" w:rsidR="009A28A1" w:rsidRPr="00C0233C" w:rsidRDefault="009A28A1" w:rsidP="00AC2AB8">
      <w:pPr>
        <w:pStyle w:val="FSContent"/>
        <w:rPr>
          <w:lang w:val="en-US"/>
        </w:rPr>
      </w:pPr>
    </w:p>
    <w:p w14:paraId="337E137A" w14:textId="690A8C26" w:rsidR="009A28A1" w:rsidRPr="00C0233C" w:rsidRDefault="009A28A1" w:rsidP="00AC2AB8">
      <w:pPr>
        <w:pStyle w:val="FSContent"/>
        <w:rPr>
          <w:cs/>
          <w:lang w:val="en-US"/>
        </w:rPr>
      </w:pPr>
      <w:r w:rsidRPr="00C0233C">
        <w:rPr>
          <w:rFonts w:hint="cs"/>
          <w:cs/>
          <w:lang w:val="en-US"/>
        </w:rPr>
        <w:t xml:space="preserve">กลุ่มบริษัทและบริษัทสามารถดำรงเงื่อนไขอัตราส่วนความสามารถในการชำระหนี้ในงบการเงินสำหรับปีสิ้นสุด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 xml:space="preserve">ธันวาคม </w:t>
      </w:r>
      <w:r w:rsidRPr="00C0233C">
        <w:rPr>
          <w:lang w:val="en-US"/>
        </w:rPr>
        <w:t>2567</w:t>
      </w:r>
      <w:r w:rsidRPr="00C0233C">
        <w:rPr>
          <w:rFonts w:hint="cs"/>
          <w:cs/>
          <w:lang w:val="en-US"/>
        </w:rPr>
        <w:t xml:space="preserve"> </w:t>
      </w:r>
      <w:r w:rsidRPr="00C0233C">
        <w:rPr>
          <w:i/>
          <w:iCs/>
          <w:lang w:val="en-US"/>
        </w:rPr>
        <w:t xml:space="preserve">(2566 : </w:t>
      </w:r>
      <w:r w:rsidRPr="00C0233C">
        <w:rPr>
          <w:rFonts w:hint="cs"/>
          <w:i/>
          <w:iCs/>
          <w:cs/>
          <w:lang w:val="en-US"/>
        </w:rPr>
        <w:t xml:space="preserve">กลุ่มบริษัทและบริษัทไม่สามารถดำรงเงื่อนไขอัตราส่วนความสามารถในการชำระหนี้ในงบการเงินสำหรับปีสิ้นสุดวันที่ </w:t>
      </w:r>
      <w:r w:rsidRPr="00C0233C">
        <w:rPr>
          <w:i/>
          <w:iCs/>
          <w:lang w:val="en-US"/>
        </w:rPr>
        <w:t xml:space="preserve">31 </w:t>
      </w:r>
      <w:r w:rsidRPr="00C0233C">
        <w:rPr>
          <w:rFonts w:hint="cs"/>
          <w:i/>
          <w:iCs/>
          <w:cs/>
          <w:lang w:val="en-US"/>
        </w:rPr>
        <w:t xml:space="preserve">ธันวาคม </w:t>
      </w:r>
      <w:r w:rsidRPr="00C0233C">
        <w:rPr>
          <w:i/>
          <w:iCs/>
          <w:lang w:val="en-US"/>
        </w:rPr>
        <w:t xml:space="preserve">2566 </w:t>
      </w:r>
      <w:r w:rsidRPr="00C0233C">
        <w:rPr>
          <w:rFonts w:hint="cs"/>
          <w:i/>
          <w:iCs/>
          <w:cs/>
          <w:lang w:val="en-US"/>
        </w:rPr>
        <w:t xml:space="preserve">อย่างไรก็ตาม เมื่อวันที่ </w:t>
      </w:r>
      <w:r w:rsidRPr="00C0233C">
        <w:rPr>
          <w:i/>
          <w:iCs/>
          <w:lang w:val="en-US"/>
        </w:rPr>
        <w:t xml:space="preserve">21 </w:t>
      </w:r>
      <w:r w:rsidRPr="00C0233C">
        <w:rPr>
          <w:rFonts w:hint="cs"/>
          <w:i/>
          <w:iCs/>
          <w:cs/>
          <w:lang w:val="en-US"/>
        </w:rPr>
        <w:t xml:space="preserve">ธันวาคม </w:t>
      </w:r>
      <w:r w:rsidRPr="00C0233C">
        <w:rPr>
          <w:i/>
          <w:iCs/>
          <w:lang w:val="en-US"/>
        </w:rPr>
        <w:t xml:space="preserve">2566 </w:t>
      </w:r>
      <w:r w:rsidRPr="00C0233C">
        <w:rPr>
          <w:rFonts w:hint="cs"/>
          <w:i/>
          <w:iCs/>
          <w:cs/>
          <w:lang w:val="en-US"/>
        </w:rPr>
        <w:t>สถาบันการเงินดังกล่าวได้ให้หนังสือผ่อนผันการผิดเงื่อนไขและไม่ใช้สิทธิในเหตุผิดนัดสัญญาดังกล่าว</w:t>
      </w:r>
      <w:r w:rsidRPr="00C0233C">
        <w:rPr>
          <w:i/>
          <w:iCs/>
          <w:lang w:val="en-US"/>
        </w:rPr>
        <w:t>)</w:t>
      </w:r>
      <w:r w:rsidRPr="00C0233C">
        <w:rPr>
          <w:rFonts w:hint="cs"/>
          <w:cs/>
          <w:lang w:val="en-US"/>
        </w:rPr>
        <w:t xml:space="preserve"> </w:t>
      </w:r>
    </w:p>
    <w:p w14:paraId="6D1A05AA" w14:textId="77777777" w:rsidR="00AC2AB8" w:rsidRPr="00C0233C" w:rsidRDefault="00AC2AB8" w:rsidP="008B3A3B">
      <w:pPr>
        <w:pStyle w:val="FSContent"/>
        <w:rPr>
          <w:lang w:val="en-US"/>
        </w:rPr>
      </w:pPr>
    </w:p>
    <w:p w14:paraId="4DDE3C3C" w14:textId="46E1C91B" w:rsidR="002C4FD1" w:rsidRPr="00C0233C" w:rsidRDefault="002C4FD1" w:rsidP="00425E5C">
      <w:pPr>
        <w:pStyle w:val="FSContent"/>
        <w:rPr>
          <w:b/>
          <w:bCs/>
          <w:i/>
          <w:iCs/>
          <w:lang w:val="en-US"/>
        </w:rPr>
      </w:pPr>
      <w:r w:rsidRPr="00C0233C">
        <w:rPr>
          <w:rFonts w:hint="cs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C0233C" w:rsidRDefault="002C4FD1" w:rsidP="002C4FD1">
      <w:pPr>
        <w:pStyle w:val="FSContent"/>
        <w:rPr>
          <w:lang w:val="en-US"/>
        </w:rPr>
      </w:pPr>
    </w:p>
    <w:p w14:paraId="770AD131" w14:textId="6FC76A60" w:rsidR="00416991" w:rsidRPr="00C0233C" w:rsidRDefault="002C4FD1" w:rsidP="003B1495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t xml:space="preserve">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 xml:space="preserve">ธันวาคม </w:t>
      </w:r>
      <w:r w:rsidRPr="00C0233C">
        <w:rPr>
          <w:lang w:val="en-US"/>
        </w:rPr>
        <w:t>256</w:t>
      </w:r>
      <w:r w:rsidR="00C55695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="00425E5C" w:rsidRPr="00C0233C">
        <w:rPr>
          <w:rFonts w:hint="cs"/>
          <w:cs/>
          <w:lang w:val="en-US"/>
        </w:rPr>
        <w:t>กลุ่มบริษัทและ</w:t>
      </w:r>
      <w:r w:rsidRPr="00C0233C">
        <w:rPr>
          <w:rFonts w:hint="cs"/>
          <w:cs/>
          <w:lang w:val="en-US"/>
        </w:rPr>
        <w:t>บริษัทมีเงินกู้ยืมระยะยาว</w:t>
      </w:r>
      <w:r w:rsidR="000348D5" w:rsidRPr="00C0233C">
        <w:rPr>
          <w:rFonts w:hint="cs"/>
          <w:cs/>
          <w:lang w:val="en-US"/>
        </w:rPr>
        <w:t>จากสถาบันการเงินหลายแห่ง</w:t>
      </w:r>
      <w:r w:rsidRPr="00C0233C">
        <w:rPr>
          <w:rFonts w:hint="cs"/>
          <w:cs/>
          <w:lang w:val="en-US"/>
        </w:rPr>
        <w:t xml:space="preserve">จำนวน </w:t>
      </w:r>
      <w:r w:rsidR="009A28A1" w:rsidRPr="00C0233C">
        <w:rPr>
          <w:lang w:val="en-US"/>
        </w:rPr>
        <w:t xml:space="preserve">68.1    </w:t>
      </w:r>
      <w:r w:rsidRPr="00C0233C">
        <w:rPr>
          <w:rFonts w:hint="cs"/>
          <w:cs/>
          <w:lang w:val="en-US"/>
        </w:rPr>
        <w:t>ล้านบาท</w:t>
      </w:r>
      <w:r w:rsidR="00AA02BF" w:rsidRPr="00C0233C">
        <w:rPr>
          <w:rFonts w:hint="cs"/>
          <w:cs/>
          <w:lang w:val="en-US"/>
        </w:rPr>
        <w:t xml:space="preserve"> และ </w:t>
      </w:r>
      <w:r w:rsidR="009A28A1" w:rsidRPr="00C0233C">
        <w:rPr>
          <w:lang w:val="en-US"/>
        </w:rPr>
        <w:t>68.1</w:t>
      </w:r>
      <w:r w:rsidR="00AA02BF" w:rsidRPr="00C0233C">
        <w:rPr>
          <w:lang w:val="en-US"/>
        </w:rPr>
        <w:t xml:space="preserve"> </w:t>
      </w:r>
      <w:r w:rsidR="00AA02BF" w:rsidRPr="00C0233C">
        <w:rPr>
          <w:rFonts w:hint="cs"/>
          <w:cs/>
          <w:lang w:val="en-US"/>
        </w:rPr>
        <w:t>ล้านบาท ตามลำดับ</w:t>
      </w:r>
      <w:r w:rsidRPr="00C0233C">
        <w:rPr>
          <w:rFonts w:hint="cs"/>
          <w:cs/>
          <w:lang w:val="en-US"/>
        </w:rPr>
        <w:t xml:space="preserve"> </w:t>
      </w:r>
      <w:r w:rsidRPr="00C0233C">
        <w:rPr>
          <w:i/>
          <w:iCs/>
          <w:lang w:val="en-US"/>
        </w:rPr>
        <w:t>(25</w:t>
      </w:r>
      <w:r w:rsidR="005B14A7" w:rsidRPr="00C0233C">
        <w:rPr>
          <w:i/>
          <w:iCs/>
          <w:lang w:val="en-US"/>
        </w:rPr>
        <w:t>6</w:t>
      </w:r>
      <w:r w:rsidR="00C55695" w:rsidRPr="00C0233C">
        <w:rPr>
          <w:i/>
          <w:iCs/>
          <w:lang w:val="en-US"/>
        </w:rPr>
        <w:t>6</w:t>
      </w:r>
      <w:r w:rsidR="00AC2AB8" w:rsidRPr="00C0233C">
        <w:rPr>
          <w:i/>
          <w:iCs/>
          <w:lang w:val="en-US"/>
        </w:rPr>
        <w:t xml:space="preserve"> </w:t>
      </w:r>
      <w:r w:rsidRPr="00C0233C">
        <w:rPr>
          <w:i/>
          <w:iCs/>
          <w:lang w:val="en-US"/>
        </w:rPr>
        <w:t xml:space="preserve">: </w:t>
      </w:r>
      <w:r w:rsidR="00C55695" w:rsidRPr="00C0233C">
        <w:rPr>
          <w:i/>
          <w:iCs/>
          <w:lang w:val="en-US"/>
        </w:rPr>
        <w:t>56.8</w:t>
      </w:r>
      <w:r w:rsidR="00AC2AB8" w:rsidRPr="00C0233C">
        <w:rPr>
          <w:i/>
          <w:iCs/>
          <w:lang w:val="en-US"/>
        </w:rPr>
        <w:t xml:space="preserve"> </w:t>
      </w:r>
      <w:r w:rsidR="00AC2AB8" w:rsidRPr="00C0233C">
        <w:rPr>
          <w:rFonts w:hint="cs"/>
          <w:i/>
          <w:iCs/>
          <w:cs/>
          <w:lang w:val="en-US"/>
        </w:rPr>
        <w:t xml:space="preserve">ล้านบาท และ </w:t>
      </w:r>
      <w:r w:rsidR="00C55695" w:rsidRPr="00C0233C">
        <w:rPr>
          <w:i/>
          <w:iCs/>
          <w:lang w:val="en-US"/>
        </w:rPr>
        <w:t>56.8</w:t>
      </w:r>
      <w:r w:rsidRPr="00C0233C">
        <w:rPr>
          <w:i/>
          <w:iCs/>
          <w:lang w:val="en-US"/>
        </w:rPr>
        <w:t xml:space="preserve"> </w:t>
      </w:r>
      <w:r w:rsidRPr="00C0233C">
        <w:rPr>
          <w:i/>
          <w:iCs/>
          <w:cs/>
          <w:lang w:val="en-US"/>
        </w:rPr>
        <w:t>ล้านบาท</w:t>
      </w:r>
      <w:r w:rsidR="00AC2AB8" w:rsidRPr="00C0233C">
        <w:rPr>
          <w:rFonts w:hint="cs"/>
          <w:i/>
          <w:iCs/>
          <w:cs/>
          <w:lang w:val="en-US"/>
        </w:rPr>
        <w:t xml:space="preserve"> ตามลำดับ</w:t>
      </w:r>
      <w:r w:rsidRPr="00C0233C">
        <w:rPr>
          <w:i/>
          <w:iCs/>
          <w:lang w:val="en-US"/>
        </w:rPr>
        <w:t xml:space="preserve">) </w:t>
      </w:r>
      <w:r w:rsidRPr="00C0233C">
        <w:rPr>
          <w:rFonts w:hint="cs"/>
          <w:cs/>
          <w:lang w:val="en-US"/>
        </w:rPr>
        <w:t>โดย</w:t>
      </w:r>
      <w:r w:rsidR="003D1E39" w:rsidRPr="00C0233C">
        <w:rPr>
          <w:rFonts w:hint="cs"/>
          <w:cs/>
          <w:lang w:val="en-US"/>
        </w:rPr>
        <w:t>เ</w:t>
      </w:r>
      <w:r w:rsidRPr="00C0233C">
        <w:rPr>
          <w:rFonts w:hint="cs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C0233C">
        <w:rPr>
          <w:lang w:val="en-US"/>
        </w:rPr>
        <w:t>25</w:t>
      </w:r>
      <w:r w:rsidR="002B317D" w:rsidRPr="00C0233C">
        <w:rPr>
          <w:lang w:val="en-US"/>
        </w:rPr>
        <w:t>7</w:t>
      </w:r>
      <w:r w:rsidR="00A43BBF" w:rsidRPr="00C0233C">
        <w:rPr>
          <w:lang w:val="en-US"/>
        </w:rPr>
        <w:t>3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>ซึ่งมีรายละเอี</w:t>
      </w:r>
      <w:r w:rsidR="003D1E39" w:rsidRPr="00C0233C">
        <w:rPr>
          <w:rFonts w:hint="cs"/>
          <w:cs/>
          <w:lang w:val="en-US"/>
        </w:rPr>
        <w:t>ย</w:t>
      </w:r>
      <w:r w:rsidRPr="00C0233C">
        <w:rPr>
          <w:rFonts w:hint="cs"/>
          <w:cs/>
          <w:lang w:val="en-US"/>
        </w:rPr>
        <w:t>ดดังต่อไปนี้</w:t>
      </w:r>
    </w:p>
    <w:p w14:paraId="32DC4BC3" w14:textId="14CB5C06" w:rsidR="005E6DBE" w:rsidRPr="00C0233C" w:rsidRDefault="005E6DBE" w:rsidP="00C55695">
      <w:pPr>
        <w:pStyle w:val="FSContent"/>
        <w:rPr>
          <w:cs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C55695" w:rsidRPr="00C0233C" w14:paraId="609C9AE9" w14:textId="77777777" w:rsidTr="00C55695">
        <w:trPr>
          <w:tblHeader/>
        </w:trPr>
        <w:tc>
          <w:tcPr>
            <w:tcW w:w="2102" w:type="dxa"/>
          </w:tcPr>
          <w:p w14:paraId="612F47F3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6DE81076" w14:textId="37BD2D9B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7ACC813D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  <w:shd w:val="clear" w:color="auto" w:fill="auto"/>
          </w:tcPr>
          <w:p w14:paraId="12870377" w14:textId="6F7DA5B6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F3D" w:rsidRPr="00C0233C" w14:paraId="44EC80A6" w14:textId="77777777" w:rsidTr="00C55695">
        <w:trPr>
          <w:tblHeader/>
        </w:trPr>
        <w:tc>
          <w:tcPr>
            <w:tcW w:w="2102" w:type="dxa"/>
          </w:tcPr>
          <w:p w14:paraId="13E63202" w14:textId="77777777" w:rsidR="003B7F3D" w:rsidRPr="00C0233C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0119239D" w14:textId="6F8B5DDC" w:rsidR="003B7F3D" w:rsidRPr="00C0233C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3C77E9F2" w14:textId="77777777" w:rsidR="003B7F3D" w:rsidRPr="00C0233C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5F56AD53" w14:textId="77777777" w:rsidR="003B7F3D" w:rsidRPr="00C0233C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44283D" w14:textId="77777777" w:rsidR="003B7F3D" w:rsidRPr="00C0233C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0C872E5" w14:textId="77777777" w:rsidR="003B7F3D" w:rsidRPr="00C0233C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55695" w:rsidRPr="00C0233C" w14:paraId="177AACB1" w14:textId="77777777" w:rsidTr="00C55695">
        <w:trPr>
          <w:tblHeader/>
        </w:trPr>
        <w:tc>
          <w:tcPr>
            <w:tcW w:w="2102" w:type="dxa"/>
          </w:tcPr>
          <w:p w14:paraId="72EFBCB3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722719FB" w14:textId="1F2B3A91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611CB53B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2A634B52" w14:textId="788C11F1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4D6121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006947A" w14:textId="046DF8EF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C55695" w:rsidRPr="00C0233C" w14:paraId="008B3BB8" w14:textId="77777777" w:rsidTr="00C55695">
        <w:trPr>
          <w:tblHeader/>
        </w:trPr>
        <w:tc>
          <w:tcPr>
            <w:tcW w:w="2102" w:type="dxa"/>
          </w:tcPr>
          <w:p w14:paraId="2EE0D8B3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02E61955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50667E3C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  <w:shd w:val="clear" w:color="auto" w:fill="auto"/>
          </w:tcPr>
          <w:p w14:paraId="0705B206" w14:textId="77777777" w:rsidR="00C55695" w:rsidRPr="00C0233C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28A1" w:rsidRPr="00C0233C" w14:paraId="154C8B8D" w14:textId="77777777" w:rsidTr="00C55695">
        <w:tc>
          <w:tcPr>
            <w:tcW w:w="2102" w:type="dxa"/>
          </w:tcPr>
          <w:p w14:paraId="787EA369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2D4FDB5F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6B9FA400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200C965D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  <w:p w14:paraId="666381B1" w14:textId="5D93686D" w:rsidR="00B96BDF" w:rsidRPr="00C0233C" w:rsidRDefault="00B96BDF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12736082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5D12AB20" w14:textId="293A2D16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03BC511" w14:textId="11C66820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19,013</w:t>
            </w:r>
          </w:p>
        </w:tc>
        <w:tc>
          <w:tcPr>
            <w:tcW w:w="270" w:type="dxa"/>
            <w:shd w:val="clear" w:color="auto" w:fill="auto"/>
          </w:tcPr>
          <w:p w14:paraId="0003D9DF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C9F86F" w14:textId="7D081AA8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22,340</w:t>
            </w:r>
          </w:p>
        </w:tc>
      </w:tr>
      <w:tr w:rsidR="009A28A1" w:rsidRPr="00C0233C" w14:paraId="733593F4" w14:textId="77777777" w:rsidTr="00C55695">
        <w:tc>
          <w:tcPr>
            <w:tcW w:w="2102" w:type="dxa"/>
          </w:tcPr>
          <w:p w14:paraId="34925DA1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6E1EAA90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98239EE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03F53901" w14:textId="4359E75E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</w:t>
            </w:r>
            <w:r w:rsidR="00BB1717" w:rsidRPr="00C0233C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กลุ่ม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บริษัท</w:t>
            </w:r>
          </w:p>
        </w:tc>
        <w:tc>
          <w:tcPr>
            <w:tcW w:w="1309" w:type="dxa"/>
            <w:shd w:val="clear" w:color="auto" w:fill="auto"/>
          </w:tcPr>
          <w:p w14:paraId="71989129" w14:textId="35999176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14,930</w:t>
            </w:r>
          </w:p>
        </w:tc>
        <w:tc>
          <w:tcPr>
            <w:tcW w:w="270" w:type="dxa"/>
            <w:shd w:val="clear" w:color="auto" w:fill="auto"/>
          </w:tcPr>
          <w:p w14:paraId="0505BBC6" w14:textId="77777777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01415E" w14:textId="2DDA81DC" w:rsidR="009A28A1" w:rsidRPr="00C0233C" w:rsidRDefault="009A28A1" w:rsidP="009A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</w:tr>
      <w:tr w:rsidR="006568C6" w:rsidRPr="00C0233C" w14:paraId="03A087E2" w14:textId="77777777" w:rsidTr="00C55695">
        <w:tc>
          <w:tcPr>
            <w:tcW w:w="2102" w:type="dxa"/>
          </w:tcPr>
          <w:p w14:paraId="6FD8F364" w14:textId="478A8B29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</w:tcPr>
          <w:p w14:paraId="70FE3332" w14:textId="2909840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62FEE658" w14:textId="6D1ADC1A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67D7AE6F" w14:textId="3A7AD04D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22,036</w:t>
            </w:r>
          </w:p>
        </w:tc>
        <w:tc>
          <w:tcPr>
            <w:tcW w:w="270" w:type="dxa"/>
            <w:shd w:val="clear" w:color="auto" w:fill="auto"/>
          </w:tcPr>
          <w:p w14:paraId="584BCAD0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B07C61" w14:textId="1495E162" w:rsidR="006568C6" w:rsidRPr="00C0233C" w:rsidRDefault="006568C6" w:rsidP="0031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</w:tabs>
              <w:ind w:left="-79" w:right="3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568C6" w:rsidRPr="00C0233C" w14:paraId="2E825959" w14:textId="77777777" w:rsidTr="00C55695">
        <w:tc>
          <w:tcPr>
            <w:tcW w:w="2102" w:type="dxa"/>
          </w:tcPr>
          <w:p w14:paraId="6979EB8D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054E806E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2FA1A745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679ADB74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073702B1" w14:textId="66CC6E48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11,562</w:t>
            </w:r>
          </w:p>
        </w:tc>
        <w:tc>
          <w:tcPr>
            <w:tcW w:w="270" w:type="dxa"/>
            <w:shd w:val="clear" w:color="auto" w:fill="auto"/>
          </w:tcPr>
          <w:p w14:paraId="646EE5EA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7722E5" w14:textId="5750EFA4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14,666</w:t>
            </w:r>
          </w:p>
        </w:tc>
      </w:tr>
      <w:tr w:rsidR="006568C6" w:rsidRPr="00C0233C" w14:paraId="1138B1B2" w14:textId="77777777" w:rsidTr="00C55695">
        <w:tc>
          <w:tcPr>
            <w:tcW w:w="2102" w:type="dxa"/>
          </w:tcPr>
          <w:p w14:paraId="59AA80F9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7D22C1E5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39756E8B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691EAA2D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58737ED3" w14:textId="741FE532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61D555DE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4C1118" w14:textId="291555B0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6568C6" w:rsidRPr="00C0233C" w14:paraId="405DF3E1" w14:textId="77777777" w:rsidTr="00C55695">
        <w:tc>
          <w:tcPr>
            <w:tcW w:w="2102" w:type="dxa"/>
          </w:tcPr>
          <w:p w14:paraId="6E64E2AD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58E855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0D5C47F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DFF7C8" w14:textId="252E0D05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68,068</w:t>
            </w:r>
          </w:p>
        </w:tc>
        <w:tc>
          <w:tcPr>
            <w:tcW w:w="270" w:type="dxa"/>
          </w:tcPr>
          <w:p w14:paraId="62317D9C" w14:textId="77777777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ACB9BB" w14:textId="5447FE44" w:rsidR="006568C6" w:rsidRPr="00C0233C" w:rsidRDefault="006568C6" w:rsidP="0065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56,794</w:t>
            </w:r>
          </w:p>
        </w:tc>
      </w:tr>
    </w:tbl>
    <w:p w14:paraId="03B139B0" w14:textId="77777777" w:rsidR="005E6DBE" w:rsidRPr="00C0233C" w:rsidRDefault="005E6DBE" w:rsidP="003B1495">
      <w:pPr>
        <w:pStyle w:val="FSContent"/>
        <w:rPr>
          <w:lang w:val="en-US"/>
        </w:rPr>
      </w:pPr>
    </w:p>
    <w:p w14:paraId="3B4B666C" w14:textId="04F2ADB6" w:rsidR="0059254E" w:rsidRPr="00C0233C" w:rsidRDefault="005E6DBE" w:rsidP="003B1495">
      <w:pPr>
        <w:pStyle w:val="FSContent"/>
        <w:rPr>
          <w:lang w:val="en-US"/>
        </w:rPr>
      </w:pPr>
      <w:r w:rsidRPr="00C0233C">
        <w:rPr>
          <w:cs/>
          <w:lang w:val="en-US"/>
        </w:rPr>
        <w:t xml:space="preserve">ณ 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>ธันวาคม</w:t>
      </w:r>
      <w:r w:rsidRPr="00C0233C">
        <w:rPr>
          <w:lang w:val="en-US"/>
        </w:rPr>
        <w:t xml:space="preserve"> 256</w:t>
      </w:r>
      <w:r w:rsidR="00C55695" w:rsidRPr="00C0233C">
        <w:rPr>
          <w:lang w:val="en-US"/>
        </w:rPr>
        <w:t>7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>เงิน</w:t>
      </w:r>
      <w:r w:rsidRPr="00C0233C">
        <w:rPr>
          <w:cs/>
          <w:lang w:val="en-US"/>
        </w:rPr>
        <w:t>กู้ยืมระยะ</w:t>
      </w:r>
      <w:r w:rsidRPr="00C0233C">
        <w:rPr>
          <w:rFonts w:hint="cs"/>
          <w:cs/>
          <w:lang w:val="en-US"/>
        </w:rPr>
        <w:t>ยาว</w:t>
      </w:r>
      <w:r w:rsidRPr="00C0233C">
        <w:rPr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Pr="00C0233C">
        <w:rPr>
          <w:lang w:val="en-US"/>
        </w:rPr>
        <w:t xml:space="preserve">20.0 </w:t>
      </w:r>
      <w:r w:rsidRPr="00C0233C">
        <w:rPr>
          <w:cs/>
          <w:lang w:val="en-US"/>
        </w:rPr>
        <w:t>ล้านบาท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และ </w:t>
      </w:r>
      <w:r w:rsidR="00175FA8" w:rsidRPr="00C0233C">
        <w:rPr>
          <w:lang w:val="en-US"/>
        </w:rPr>
        <w:t>2</w:t>
      </w:r>
      <w:r w:rsidRPr="00C0233C">
        <w:rPr>
          <w:lang w:val="en-US"/>
        </w:rPr>
        <w:t xml:space="preserve">0.0 </w:t>
      </w:r>
      <w:r w:rsidRPr="00C0233C">
        <w:rPr>
          <w:cs/>
          <w:lang w:val="en-US"/>
        </w:rPr>
        <w:t xml:space="preserve">ล้านบาท ตามลำดับ </w:t>
      </w:r>
      <w:r w:rsidRPr="00C0233C">
        <w:rPr>
          <w:i/>
          <w:iCs/>
          <w:lang w:val="en-US"/>
        </w:rPr>
        <w:t>(256</w:t>
      </w:r>
      <w:r w:rsidR="00C55695" w:rsidRPr="00C0233C">
        <w:rPr>
          <w:i/>
          <w:iCs/>
          <w:lang w:val="en-US"/>
        </w:rPr>
        <w:t>6</w:t>
      </w:r>
      <w:r w:rsidRPr="00C0233C">
        <w:rPr>
          <w:i/>
          <w:iCs/>
          <w:lang w:val="en-US"/>
        </w:rPr>
        <w:t xml:space="preserve"> : </w:t>
      </w:r>
      <w:r w:rsidR="00C55695" w:rsidRPr="00C0233C">
        <w:rPr>
          <w:i/>
          <w:iCs/>
          <w:lang w:val="en-US"/>
        </w:rPr>
        <w:t xml:space="preserve">20.0 </w:t>
      </w:r>
      <w:r w:rsidR="00C55695" w:rsidRPr="00C0233C">
        <w:rPr>
          <w:rFonts w:hint="cs"/>
          <w:i/>
          <w:iCs/>
          <w:cs/>
          <w:lang w:val="en-US"/>
        </w:rPr>
        <w:t xml:space="preserve">ล้านบาท และ </w:t>
      </w:r>
      <w:r w:rsidR="00C55695" w:rsidRPr="00C0233C">
        <w:rPr>
          <w:i/>
          <w:iCs/>
          <w:lang w:val="en-US"/>
        </w:rPr>
        <w:t xml:space="preserve">20.0 </w:t>
      </w:r>
      <w:r w:rsidR="00C55695" w:rsidRPr="00C0233C">
        <w:rPr>
          <w:rFonts w:hint="cs"/>
          <w:i/>
          <w:iCs/>
          <w:cs/>
          <w:lang w:val="en-US"/>
        </w:rPr>
        <w:t>ล้านบาท ตามลำดับ</w:t>
      </w:r>
      <w:r w:rsidRPr="00C0233C">
        <w:rPr>
          <w:i/>
          <w:iCs/>
          <w:lang w:val="en-US"/>
        </w:rPr>
        <w:t>)</w:t>
      </w:r>
      <w:r w:rsidRPr="00C0233C">
        <w:rPr>
          <w:cs/>
          <w:lang w:val="en-US"/>
        </w:rPr>
        <w:t xml:space="preserve"> กำหนดให้บริษัทต้องดำรง (</w:t>
      </w:r>
      <w:r w:rsidRPr="00C0233C">
        <w:rPr>
          <w:lang w:val="en-US"/>
        </w:rPr>
        <w:t xml:space="preserve">1) </w:t>
      </w:r>
      <w:r w:rsidRPr="00C0233C">
        <w:rPr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C0233C">
        <w:rPr>
          <w:lang w:val="en-US"/>
        </w:rPr>
        <w:t xml:space="preserve">(Debt-to-equity ratio) </w:t>
      </w:r>
      <w:r w:rsidRPr="00C0233C">
        <w:rPr>
          <w:cs/>
          <w:lang w:val="en-US"/>
        </w:rPr>
        <w:t xml:space="preserve">ไม่เกินกว่า </w:t>
      </w:r>
      <w:r w:rsidRPr="00C0233C">
        <w:rPr>
          <w:lang w:val="en-US"/>
        </w:rPr>
        <w:t xml:space="preserve">1.0 </w:t>
      </w:r>
      <w:r w:rsidRPr="00C0233C">
        <w:rPr>
          <w:cs/>
          <w:lang w:val="en-US"/>
        </w:rPr>
        <w:t xml:space="preserve">เท่า นับตั้งแต่ปี </w:t>
      </w:r>
      <w:r w:rsidRPr="00C0233C">
        <w:rPr>
          <w:lang w:val="en-US"/>
        </w:rPr>
        <w:t xml:space="preserve">2565 </w:t>
      </w:r>
      <w:r w:rsidRPr="00C0233C">
        <w:rPr>
          <w:cs/>
          <w:lang w:val="en-US"/>
        </w:rPr>
        <w:t>เป็นต้นไป</w:t>
      </w:r>
      <w:r w:rsidRPr="00C0233C">
        <w:rPr>
          <w:rFonts w:hint="cs"/>
          <w:cs/>
          <w:lang w:val="en-US"/>
        </w:rPr>
        <w:t xml:space="preserve"> </w:t>
      </w:r>
      <w:r w:rsidRPr="00C0233C">
        <w:rPr>
          <w:lang w:val="en-US"/>
        </w:rPr>
        <w:t xml:space="preserve">(2) </w:t>
      </w:r>
      <w:r w:rsidRPr="00C0233C">
        <w:rPr>
          <w:cs/>
          <w:lang w:val="en-US"/>
        </w:rPr>
        <w:t xml:space="preserve">อัตราส่วนความสามารถในการชำระหนี้ </w:t>
      </w:r>
      <w:r w:rsidRPr="00C0233C">
        <w:rPr>
          <w:lang w:val="en-US"/>
        </w:rPr>
        <w:t xml:space="preserve">(Debt service coverage ratio: DSCR) </w:t>
      </w:r>
      <w:r w:rsidRPr="00C0233C">
        <w:rPr>
          <w:cs/>
          <w:lang w:val="en-US"/>
        </w:rPr>
        <w:t xml:space="preserve">ไม่ต่ำกว่า </w:t>
      </w:r>
      <w:r w:rsidRPr="00C0233C">
        <w:rPr>
          <w:lang w:val="en-US"/>
        </w:rPr>
        <w:t xml:space="preserve">1.2 </w:t>
      </w:r>
      <w:r w:rsidRPr="00C0233C">
        <w:rPr>
          <w:cs/>
          <w:lang w:val="en-US"/>
        </w:rPr>
        <w:t xml:space="preserve">เท่า นับตั้งแต่ปี </w:t>
      </w:r>
      <w:r w:rsidRPr="00C0233C">
        <w:rPr>
          <w:lang w:val="en-US"/>
        </w:rPr>
        <w:t xml:space="preserve">2565 </w:t>
      </w:r>
      <w:r w:rsidRPr="00C0233C">
        <w:rPr>
          <w:cs/>
          <w:lang w:val="en-US"/>
        </w:rPr>
        <w:t xml:space="preserve">เป็นต้นไป และ </w:t>
      </w:r>
      <w:r w:rsidRPr="00C0233C">
        <w:rPr>
          <w:lang w:val="en-US"/>
        </w:rPr>
        <w:t xml:space="preserve">(3) </w:t>
      </w:r>
      <w:r w:rsidRPr="00C0233C">
        <w:rPr>
          <w:cs/>
          <w:lang w:val="en-US"/>
        </w:rPr>
        <w:t xml:space="preserve">อัตราส่วนทางการเงิน </w:t>
      </w:r>
      <w:r w:rsidRPr="00C0233C">
        <w:rPr>
          <w:lang w:val="en-US"/>
        </w:rPr>
        <w:t xml:space="preserve">Interest bearing debt to EBITDA </w:t>
      </w:r>
      <w:r w:rsidRPr="00C0233C">
        <w:rPr>
          <w:cs/>
          <w:lang w:val="en-US"/>
        </w:rPr>
        <w:t xml:space="preserve">ไม่เกินกว่า </w:t>
      </w:r>
      <w:r w:rsidRPr="00C0233C">
        <w:rPr>
          <w:lang w:val="en-US"/>
        </w:rPr>
        <w:t xml:space="preserve">4.5 </w:t>
      </w:r>
      <w:r w:rsidRPr="00C0233C">
        <w:rPr>
          <w:cs/>
          <w:lang w:val="en-US"/>
        </w:rPr>
        <w:t xml:space="preserve">เท่า ในปี </w:t>
      </w:r>
      <w:r w:rsidRPr="00C0233C">
        <w:rPr>
          <w:lang w:val="en-US"/>
        </w:rPr>
        <w:t xml:space="preserve">2565 </w:t>
      </w:r>
      <w:r w:rsidRPr="00C0233C">
        <w:rPr>
          <w:cs/>
          <w:lang w:val="en-US"/>
        </w:rPr>
        <w:t xml:space="preserve">ไม่เกินกว่า </w:t>
      </w:r>
      <w:r w:rsidRPr="00C0233C">
        <w:rPr>
          <w:lang w:val="en-US"/>
        </w:rPr>
        <w:t xml:space="preserve">3.0 </w:t>
      </w:r>
      <w:r w:rsidRPr="00C0233C">
        <w:rPr>
          <w:cs/>
          <w:lang w:val="en-US"/>
        </w:rPr>
        <w:t xml:space="preserve">เท่า ในปี </w:t>
      </w:r>
      <w:r w:rsidRPr="00C0233C">
        <w:rPr>
          <w:lang w:val="en-US"/>
        </w:rPr>
        <w:t xml:space="preserve">2566 </w:t>
      </w:r>
      <w:r w:rsidRPr="00C0233C">
        <w:rPr>
          <w:cs/>
          <w:lang w:val="en-US"/>
        </w:rPr>
        <w:t xml:space="preserve">และ </w:t>
      </w:r>
      <w:r w:rsidRPr="00C0233C">
        <w:rPr>
          <w:lang w:val="en-US"/>
        </w:rPr>
        <w:t xml:space="preserve">2567 </w:t>
      </w:r>
      <w:r w:rsidRPr="00C0233C">
        <w:rPr>
          <w:cs/>
          <w:lang w:val="en-US"/>
        </w:rPr>
        <w:t xml:space="preserve">และไม่เกินกว่า </w:t>
      </w:r>
      <w:r w:rsidRPr="00C0233C">
        <w:rPr>
          <w:lang w:val="en-US"/>
        </w:rPr>
        <w:t xml:space="preserve">2.0 </w:t>
      </w:r>
      <w:r w:rsidRPr="00C0233C">
        <w:rPr>
          <w:cs/>
          <w:lang w:val="en-US"/>
        </w:rPr>
        <w:t xml:space="preserve">เท่า ตั้งแต่ปี </w:t>
      </w:r>
      <w:r w:rsidRPr="00C0233C">
        <w:rPr>
          <w:lang w:val="en-US"/>
        </w:rPr>
        <w:t>2568</w:t>
      </w:r>
      <w:r w:rsidRPr="00C0233C">
        <w:rPr>
          <w:cs/>
          <w:lang w:val="en-US"/>
        </w:rPr>
        <w:t xml:space="preserve"> เป็นต้นไป</w:t>
      </w:r>
      <w:r w:rsidRPr="00C0233C">
        <w:rPr>
          <w:rFonts w:hint="cs"/>
          <w:cs/>
          <w:lang w:val="en-US"/>
        </w:rPr>
        <w:t xml:space="preserve"> </w:t>
      </w:r>
    </w:p>
    <w:p w14:paraId="08735178" w14:textId="77777777" w:rsidR="00C55695" w:rsidRPr="00C0233C" w:rsidRDefault="00C55695" w:rsidP="003B1495">
      <w:pPr>
        <w:pStyle w:val="FSContent"/>
        <w:rPr>
          <w:lang w:val="en-US"/>
        </w:rPr>
      </w:pPr>
    </w:p>
    <w:p w14:paraId="4D55EDB9" w14:textId="64FE6660" w:rsidR="005E6DBE" w:rsidRPr="00C0233C" w:rsidRDefault="009A28A1" w:rsidP="003B1495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t xml:space="preserve">กลุ่มบริษัทและบริษัทสามารถดำรงเงื่อนไขอัตราส่วนความสามารถในการชำระหนี้ในงบการเงินสำหรับปีสิ้นสุดวันที่ </w:t>
      </w:r>
      <w:r w:rsidRPr="00C0233C">
        <w:rPr>
          <w:lang w:val="en-US"/>
        </w:rPr>
        <w:t xml:space="preserve">31 </w:t>
      </w:r>
      <w:r w:rsidRPr="00C0233C">
        <w:rPr>
          <w:rFonts w:hint="cs"/>
          <w:cs/>
          <w:lang w:val="en-US"/>
        </w:rPr>
        <w:t xml:space="preserve">ธันวาคม </w:t>
      </w:r>
      <w:r w:rsidRPr="00C0233C">
        <w:rPr>
          <w:lang w:val="en-US"/>
        </w:rPr>
        <w:t xml:space="preserve">2567 </w:t>
      </w:r>
      <w:r w:rsidRPr="00C0233C">
        <w:rPr>
          <w:i/>
          <w:iCs/>
          <w:lang w:val="en-US"/>
        </w:rPr>
        <w:t xml:space="preserve">(2566 : </w:t>
      </w:r>
      <w:r w:rsidR="005E6DBE" w:rsidRPr="00C0233C">
        <w:rPr>
          <w:rFonts w:hint="cs"/>
          <w:i/>
          <w:iCs/>
          <w:cs/>
          <w:lang w:val="en-US"/>
        </w:rPr>
        <w:t>กลุ่มบริษัทและบริษัทไม่สามารถดำรงเงื่อนไข</w:t>
      </w:r>
      <w:r w:rsidR="00175FA8" w:rsidRPr="00C0233C">
        <w:rPr>
          <w:rFonts w:hint="cs"/>
          <w:i/>
          <w:iCs/>
          <w:cs/>
          <w:lang w:val="en-US"/>
        </w:rPr>
        <w:t>อัตราส่วนความสามารถในการชำระหนี้</w:t>
      </w:r>
      <w:r w:rsidR="005E6DBE" w:rsidRPr="00C0233C">
        <w:rPr>
          <w:rFonts w:hint="cs"/>
          <w:i/>
          <w:iCs/>
          <w:cs/>
          <w:lang w:val="en-US"/>
        </w:rPr>
        <w:t xml:space="preserve">ในงบการเงินสำหรับปีสิ้นสุดวันที่ </w:t>
      </w:r>
      <w:r w:rsidR="005E6DBE" w:rsidRPr="00C0233C">
        <w:rPr>
          <w:i/>
          <w:iCs/>
          <w:lang w:val="en-US"/>
        </w:rPr>
        <w:t xml:space="preserve">31 </w:t>
      </w:r>
      <w:r w:rsidR="005E6DBE" w:rsidRPr="00C0233C">
        <w:rPr>
          <w:rFonts w:hint="cs"/>
          <w:i/>
          <w:iCs/>
          <w:cs/>
          <w:lang w:val="en-US"/>
        </w:rPr>
        <w:t xml:space="preserve">ธันวาคม </w:t>
      </w:r>
      <w:r w:rsidR="005E6DBE" w:rsidRPr="00C0233C">
        <w:rPr>
          <w:i/>
          <w:iCs/>
          <w:lang w:val="en-US"/>
        </w:rPr>
        <w:t xml:space="preserve">2566 </w:t>
      </w:r>
      <w:r w:rsidR="00175FA8" w:rsidRPr="00C0233C">
        <w:rPr>
          <w:rFonts w:hint="cs"/>
          <w:i/>
          <w:iCs/>
          <w:cs/>
          <w:lang w:val="en-US"/>
        </w:rPr>
        <w:t xml:space="preserve">อย่างไรก็ตาม เมื่อวันที่ </w:t>
      </w:r>
      <w:r w:rsidR="00175FA8" w:rsidRPr="00C0233C">
        <w:rPr>
          <w:i/>
          <w:iCs/>
          <w:lang w:val="en-US"/>
        </w:rPr>
        <w:t xml:space="preserve">21 </w:t>
      </w:r>
      <w:r w:rsidR="00175FA8" w:rsidRPr="00C0233C">
        <w:rPr>
          <w:rFonts w:hint="cs"/>
          <w:i/>
          <w:iCs/>
          <w:cs/>
          <w:lang w:val="en-US"/>
        </w:rPr>
        <w:t xml:space="preserve">ธันวาคม </w:t>
      </w:r>
      <w:r w:rsidR="00175FA8" w:rsidRPr="00C0233C">
        <w:rPr>
          <w:i/>
          <w:iCs/>
          <w:lang w:val="en-US"/>
        </w:rPr>
        <w:t xml:space="preserve">2566 </w:t>
      </w:r>
      <w:r w:rsidR="00175FA8" w:rsidRPr="00C0233C">
        <w:rPr>
          <w:rFonts w:hint="cs"/>
          <w:i/>
          <w:iCs/>
          <w:cs/>
          <w:lang w:val="en-US"/>
        </w:rPr>
        <w:t>สถาบันการเงิน</w:t>
      </w:r>
      <w:r w:rsidR="007A62FB" w:rsidRPr="00C0233C">
        <w:rPr>
          <w:rFonts w:hint="cs"/>
          <w:i/>
          <w:iCs/>
          <w:cs/>
          <w:lang w:val="en-US"/>
        </w:rPr>
        <w:t>ดังกล่าว</w:t>
      </w:r>
      <w:r w:rsidR="00175FA8" w:rsidRPr="00C0233C">
        <w:rPr>
          <w:rFonts w:hint="cs"/>
          <w:i/>
          <w:iCs/>
          <w:cs/>
          <w:lang w:val="en-US"/>
        </w:rPr>
        <w:t xml:space="preserve">ได้ให้หนังสือผ่อนผันการผิดเงื่อนไขและไม่ใช้สิทธิในเหตุผิดนัดสัญญาดังกล่าว ดังนั้น กลุ่มบริษัทและบริษัทจึงจัดประเภทรายการเงินกู้ยืมระยะยาวดังกล่าวเป็น “เงินกู้ยืมระยะยาวจากสถาบันการเงิน” ในงบฐานะการเงินรวมและงบฐานะการเงินเฉพาะกิจการ ณ วันที่ </w:t>
      </w:r>
      <w:r w:rsidR="00175FA8" w:rsidRPr="00C0233C">
        <w:rPr>
          <w:i/>
          <w:iCs/>
          <w:lang w:val="en-US"/>
        </w:rPr>
        <w:t xml:space="preserve">31 </w:t>
      </w:r>
      <w:r w:rsidR="00175FA8" w:rsidRPr="00C0233C">
        <w:rPr>
          <w:rFonts w:hint="cs"/>
          <w:i/>
          <w:iCs/>
          <w:cs/>
          <w:lang w:val="en-US"/>
        </w:rPr>
        <w:t xml:space="preserve">ธันวาคม </w:t>
      </w:r>
      <w:r w:rsidR="00175FA8" w:rsidRPr="00C0233C">
        <w:rPr>
          <w:i/>
          <w:iCs/>
          <w:lang w:val="en-US"/>
        </w:rPr>
        <w:t>2566</w:t>
      </w:r>
      <w:r w:rsidRPr="00C0233C">
        <w:rPr>
          <w:i/>
          <w:iCs/>
          <w:lang w:val="en-US"/>
        </w:rPr>
        <w:t>)</w:t>
      </w:r>
      <w:r w:rsidRPr="00C0233C">
        <w:rPr>
          <w:lang w:val="en-US"/>
        </w:rPr>
        <w:t xml:space="preserve"> </w:t>
      </w:r>
    </w:p>
    <w:p w14:paraId="2F09ACA9" w14:textId="0E7864EB" w:rsidR="00EC7768" w:rsidRPr="00C0233C" w:rsidRDefault="00C55695" w:rsidP="00D73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0233C">
        <w:br w:type="page"/>
      </w:r>
      <w:r w:rsidR="00EC7768"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972D8C" w:rsidRPr="00C0233C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06013" w:rsidRPr="00C0233C">
        <w:rPr>
          <w:rFonts w:asciiTheme="majorBidi" w:hAnsiTheme="majorBidi" w:cstheme="majorBidi"/>
          <w:b/>
          <w:bCs/>
          <w:sz w:val="30"/>
          <w:szCs w:val="30"/>
        </w:rPr>
        <w:t xml:space="preserve">       </w:t>
      </w:r>
      <w:r w:rsidR="00EC7768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ประมาณการหนี้สิน</w:t>
      </w:r>
      <w:r w:rsidR="00E9413D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ไม่หมุนเวียน</w:t>
      </w:r>
      <w:r w:rsidR="00FF2475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สำหรับ</w:t>
      </w:r>
      <w:r w:rsidR="00EC7768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ผลประโยชน์พนักงาน</w:t>
      </w:r>
    </w:p>
    <w:p w14:paraId="2131A7F6" w14:textId="43984E66" w:rsidR="00DE1615" w:rsidRPr="00C0233C" w:rsidRDefault="00DE1615" w:rsidP="003C52BC">
      <w:pPr>
        <w:pStyle w:val="FSContent"/>
        <w:rPr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59254E" w:rsidRPr="00C0233C" w14:paraId="3461E38E" w14:textId="77777777">
        <w:trPr>
          <w:trHeight w:val="427"/>
          <w:tblHeader/>
        </w:trPr>
        <w:tc>
          <w:tcPr>
            <w:tcW w:w="1988" w:type="pct"/>
          </w:tcPr>
          <w:p w14:paraId="3A3EDBF4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1888E7F3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737139E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6F87308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54E" w:rsidRPr="00C0233C" w14:paraId="094684CB" w14:textId="77777777" w:rsidTr="003B7F3D">
        <w:trPr>
          <w:trHeight w:val="417"/>
          <w:tblHeader/>
        </w:trPr>
        <w:tc>
          <w:tcPr>
            <w:tcW w:w="1988" w:type="pct"/>
          </w:tcPr>
          <w:p w14:paraId="2A639CEC" w14:textId="70EBF780" w:rsidR="0059254E" w:rsidRPr="00C0233C" w:rsidRDefault="000B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8" w:type="pct"/>
          </w:tcPr>
          <w:p w14:paraId="4A87D782" w14:textId="2605ACB8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5695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586384E5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CEE29E4" w14:textId="53C4DBFC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5695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57CA14D3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8DCC5F" w14:textId="7F0BCF25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5695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0E66408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19842C6" w14:textId="18048F7E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5695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9254E" w:rsidRPr="00C0233C" w14:paraId="271B9EE6" w14:textId="77777777">
        <w:trPr>
          <w:trHeight w:val="417"/>
          <w:tblHeader/>
        </w:trPr>
        <w:tc>
          <w:tcPr>
            <w:tcW w:w="1988" w:type="pct"/>
          </w:tcPr>
          <w:p w14:paraId="0534FA1B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C6B9AB9" w14:textId="77777777" w:rsidR="0059254E" w:rsidRPr="00C0233C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F3D" w:rsidRPr="00C0233C" w14:paraId="16916F7B" w14:textId="77777777" w:rsidTr="003B7F3D">
        <w:trPr>
          <w:trHeight w:val="407"/>
        </w:trPr>
        <w:tc>
          <w:tcPr>
            <w:tcW w:w="1988" w:type="pct"/>
          </w:tcPr>
          <w:p w14:paraId="026A7584" w14:textId="56EBB522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92AFF93" w14:textId="127C964D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51" w:type="pct"/>
          </w:tcPr>
          <w:p w14:paraId="119B943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18916BA8" w14:textId="4FA96AC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16,592</w:t>
            </w:r>
          </w:p>
        </w:tc>
        <w:tc>
          <w:tcPr>
            <w:tcW w:w="135" w:type="pct"/>
          </w:tcPr>
          <w:p w14:paraId="1DDBBA9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190F870" w14:textId="083BD0DB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17,703</w:t>
            </w:r>
          </w:p>
        </w:tc>
        <w:tc>
          <w:tcPr>
            <w:tcW w:w="147" w:type="pct"/>
          </w:tcPr>
          <w:p w14:paraId="0197972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F8EDBC2" w14:textId="16B6C22F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</w:tr>
    </w:tbl>
    <w:p w14:paraId="15F039F9" w14:textId="77777777" w:rsidR="0059254E" w:rsidRPr="00C0233C" w:rsidRDefault="0059254E" w:rsidP="003C52BC">
      <w:pPr>
        <w:pStyle w:val="FSContent"/>
        <w:rPr>
          <w:lang w:val="en-GB"/>
        </w:rPr>
      </w:pPr>
    </w:p>
    <w:p w14:paraId="02ADC9C7" w14:textId="3BE2C67F" w:rsidR="00FF2475" w:rsidRPr="00C0233C" w:rsidRDefault="00FF247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E69906" w14:textId="77777777" w:rsidR="00D5405C" w:rsidRPr="00C0233C" w:rsidRDefault="00D5405C" w:rsidP="003C52BC">
      <w:pPr>
        <w:pStyle w:val="FSContent"/>
        <w:rPr>
          <w:lang w:val="en-GB"/>
        </w:rPr>
      </w:pPr>
    </w:p>
    <w:p w14:paraId="09DF88F6" w14:textId="5CC78274" w:rsidR="00E2612B" w:rsidRPr="00C0233C" w:rsidRDefault="00520044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 w:hint="cs"/>
          <w:sz w:val="30"/>
          <w:szCs w:val="30"/>
          <w:cs/>
        </w:rPr>
        <w:t>กลุ่ม</w:t>
      </w:r>
      <w:r w:rsidR="00DE1615" w:rsidRPr="00C0233C">
        <w:rPr>
          <w:rFonts w:ascii="Angsana New" w:hAnsi="Angsana New"/>
          <w:sz w:val="30"/>
          <w:szCs w:val="30"/>
          <w:cs/>
        </w:rPr>
        <w:t>บริษัท</w:t>
      </w:r>
      <w:r w:rsidR="00467AF8" w:rsidRPr="00C0233C">
        <w:rPr>
          <w:rFonts w:ascii="Angsana New" w:hAnsi="Angsana New" w:hint="cs"/>
          <w:sz w:val="30"/>
          <w:szCs w:val="30"/>
          <w:cs/>
        </w:rPr>
        <w:t>และบริษัท</w:t>
      </w:r>
      <w:r w:rsidR="00DE1615" w:rsidRPr="00C0233C">
        <w:rPr>
          <w:rFonts w:ascii="Angsana New" w:hAnsi="Angsana New"/>
          <w:sz w:val="30"/>
          <w:szCs w:val="30"/>
          <w:cs/>
        </w:rPr>
        <w:t>จัดการโครงการ</w:t>
      </w:r>
      <w:r w:rsidR="00E66A6F" w:rsidRPr="00C0233C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DE1615" w:rsidRPr="00C0233C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DE1615" w:rsidRPr="00C0233C">
        <w:rPr>
          <w:rFonts w:ascii="Angsana New" w:hAnsi="Angsana New"/>
          <w:sz w:val="30"/>
          <w:szCs w:val="30"/>
        </w:rPr>
        <w:t xml:space="preserve">2541 </w:t>
      </w:r>
      <w:r w:rsidR="00DE1615" w:rsidRPr="00C0233C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516DB2"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="00DE1615" w:rsidRPr="00C0233C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C23230" w:rsidRPr="00C0233C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="00DE1615" w:rsidRPr="00C0233C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4CE4493C" w14:textId="2E73F784" w:rsidR="002D78CB" w:rsidRPr="00C0233C" w:rsidRDefault="002D78CB" w:rsidP="003B7F3D">
      <w:pPr>
        <w:pStyle w:val="FSContent"/>
        <w:rPr>
          <w:cs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02E04" w:rsidRPr="00C0233C" w14:paraId="004FB91D" w14:textId="77777777">
        <w:trPr>
          <w:trHeight w:val="427"/>
          <w:tblHeader/>
        </w:trPr>
        <w:tc>
          <w:tcPr>
            <w:tcW w:w="1988" w:type="pct"/>
          </w:tcPr>
          <w:p w14:paraId="1D03B416" w14:textId="3583BF8F" w:rsidR="00902E04" w:rsidRPr="00C0233C" w:rsidRDefault="0038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462" w:type="pct"/>
            <w:gridSpan w:val="3"/>
          </w:tcPr>
          <w:p w14:paraId="322067F7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0413C82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1BB0F89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E04" w:rsidRPr="00C0233C" w14:paraId="2CA7B10A" w14:textId="77777777">
        <w:trPr>
          <w:trHeight w:val="417"/>
          <w:tblHeader/>
        </w:trPr>
        <w:tc>
          <w:tcPr>
            <w:tcW w:w="1988" w:type="pct"/>
          </w:tcPr>
          <w:p w14:paraId="0D7D45D0" w14:textId="32368C86" w:rsidR="00902E04" w:rsidRPr="00C0233C" w:rsidRDefault="00381EC1" w:rsidP="00E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648" w:type="pct"/>
          </w:tcPr>
          <w:p w14:paraId="19EBF07C" w14:textId="560B21E1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0B7589E9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7386059" w14:textId="48F87D96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8D512B9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3BF542" w14:textId="3662E7B8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43CCBB5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5F936E" w14:textId="06B80CCA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2E04" w:rsidRPr="00C0233C" w14:paraId="435BBF04" w14:textId="77777777">
        <w:trPr>
          <w:trHeight w:val="417"/>
          <w:tblHeader/>
        </w:trPr>
        <w:tc>
          <w:tcPr>
            <w:tcW w:w="1988" w:type="pct"/>
          </w:tcPr>
          <w:p w14:paraId="1A0EB2AA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40E8F069" w14:textId="77777777" w:rsidR="00902E04" w:rsidRPr="00C0233C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F3D" w:rsidRPr="00C0233C" w14:paraId="26C2A8B7" w14:textId="77777777">
        <w:trPr>
          <w:trHeight w:val="407"/>
        </w:trPr>
        <w:tc>
          <w:tcPr>
            <w:tcW w:w="1988" w:type="pct"/>
          </w:tcPr>
          <w:p w14:paraId="31BBD23F" w14:textId="6F663921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8" w:type="pct"/>
          </w:tcPr>
          <w:p w14:paraId="0D7D93E8" w14:textId="17C98610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16,592</w:t>
            </w:r>
          </w:p>
        </w:tc>
        <w:tc>
          <w:tcPr>
            <w:tcW w:w="151" w:type="pct"/>
          </w:tcPr>
          <w:p w14:paraId="259FD6AB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FFB181D" w14:textId="7FB7BE9A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135" w:type="pct"/>
          </w:tcPr>
          <w:p w14:paraId="5ED9010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6084F91" w14:textId="4E8AD88D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  <w:tc>
          <w:tcPr>
            <w:tcW w:w="147" w:type="pct"/>
          </w:tcPr>
          <w:p w14:paraId="47E13D1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F1D69A" w14:textId="6725D259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13,008</w:t>
            </w:r>
          </w:p>
        </w:tc>
      </w:tr>
      <w:tr w:rsidR="003B7F3D" w:rsidRPr="00C0233C" w14:paraId="42B59561" w14:textId="77777777">
        <w:trPr>
          <w:trHeight w:val="407"/>
        </w:trPr>
        <w:tc>
          <w:tcPr>
            <w:tcW w:w="1988" w:type="pct"/>
          </w:tcPr>
          <w:p w14:paraId="295318C2" w14:textId="4911063A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  <w:r w:rsidR="00721566" w:rsidRPr="00C023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566" w:rsidRPr="00C023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21566" w:rsidRPr="00C023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ดูหมายเหตุ ข้อ </w:t>
            </w:r>
            <w:r w:rsidR="00721566" w:rsidRPr="00C0233C">
              <w:rPr>
                <w:rFonts w:ascii="Angsana New" w:hAnsi="Angsana New"/>
                <w:i/>
                <w:iCs/>
                <w:sz w:val="30"/>
                <w:szCs w:val="30"/>
              </w:rPr>
              <w:t>5)</w:t>
            </w:r>
          </w:p>
        </w:tc>
        <w:tc>
          <w:tcPr>
            <w:tcW w:w="648" w:type="pct"/>
          </w:tcPr>
          <w:p w14:paraId="73E98478" w14:textId="165D9A2E" w:rsidR="003B7F3D" w:rsidRPr="00C0233C" w:rsidRDefault="00421773" w:rsidP="004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08BE00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11F9203" w14:textId="0367ED4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35" w:type="pct"/>
          </w:tcPr>
          <w:p w14:paraId="633172E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B10E9E4" w14:textId="3FA26F9E" w:rsidR="003B7F3D" w:rsidRPr="00C0233C" w:rsidRDefault="00421773" w:rsidP="003B7F3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E9CCF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E68BA07" w14:textId="6FDF9FB8" w:rsidR="003B7F3D" w:rsidRPr="00C0233C" w:rsidRDefault="003B7F3D" w:rsidP="003B7F3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F3D" w:rsidRPr="00C0233C" w14:paraId="72C6C09E" w14:textId="77777777" w:rsidTr="003B7F3D">
        <w:trPr>
          <w:trHeight w:val="117"/>
        </w:trPr>
        <w:tc>
          <w:tcPr>
            <w:tcW w:w="1988" w:type="pct"/>
          </w:tcPr>
          <w:p w14:paraId="555C113C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480E151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5F4D166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2B6287C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7E009764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77BCC1F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F69736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2B7CEE1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F3D" w:rsidRPr="00C0233C" w14:paraId="6179A208" w14:textId="77777777">
        <w:trPr>
          <w:trHeight w:val="407"/>
        </w:trPr>
        <w:tc>
          <w:tcPr>
            <w:tcW w:w="1988" w:type="pct"/>
          </w:tcPr>
          <w:p w14:paraId="29090450" w14:textId="1249EE1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8" w:type="pct"/>
          </w:tcPr>
          <w:p w14:paraId="59F73C4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CD0CACE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1013E9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7CA12B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3D192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FAADC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3E8B522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F3D" w:rsidRPr="00C0233C" w14:paraId="25132FF3" w14:textId="77777777">
        <w:trPr>
          <w:trHeight w:val="407"/>
        </w:trPr>
        <w:tc>
          <w:tcPr>
            <w:tcW w:w="1988" w:type="pct"/>
          </w:tcPr>
          <w:p w14:paraId="37CEAE87" w14:textId="6C233A0B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8" w:type="pct"/>
          </w:tcPr>
          <w:p w14:paraId="0F0A4EC8" w14:textId="116F3F02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151" w:type="pct"/>
          </w:tcPr>
          <w:p w14:paraId="197D0B0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D1DB4A2" w14:textId="24BFE536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135" w:type="pct"/>
          </w:tcPr>
          <w:p w14:paraId="27A78C8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C81E64" w14:textId="55C03532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1,225</w:t>
            </w:r>
          </w:p>
        </w:tc>
        <w:tc>
          <w:tcPr>
            <w:tcW w:w="147" w:type="pct"/>
          </w:tcPr>
          <w:p w14:paraId="5542D75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4D005A" w14:textId="0D58AA56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</w:tr>
      <w:tr w:rsidR="003B7F3D" w:rsidRPr="00C0233C" w14:paraId="01E58444" w14:textId="77777777" w:rsidTr="00902E04">
        <w:trPr>
          <w:trHeight w:val="407"/>
        </w:trPr>
        <w:tc>
          <w:tcPr>
            <w:tcW w:w="1988" w:type="pct"/>
          </w:tcPr>
          <w:p w14:paraId="43313022" w14:textId="5D0FC5D2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1106D6E" w14:textId="633163F1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51" w:type="pct"/>
          </w:tcPr>
          <w:p w14:paraId="7E42F012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900DDF2" w14:textId="6DE5A39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35" w:type="pct"/>
          </w:tcPr>
          <w:p w14:paraId="614F6D0C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F1740EC" w14:textId="1775A6FE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7" w:type="pct"/>
          </w:tcPr>
          <w:p w14:paraId="7A22763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71E5668" w14:textId="05C61D4C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3B7F3D" w:rsidRPr="00C0233C" w14:paraId="72B72796" w14:textId="77777777" w:rsidTr="00902E04">
        <w:trPr>
          <w:trHeight w:val="407"/>
        </w:trPr>
        <w:tc>
          <w:tcPr>
            <w:tcW w:w="1988" w:type="pct"/>
          </w:tcPr>
          <w:p w14:paraId="52684BF2" w14:textId="3FAA8B3E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6365557" w14:textId="577092FF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</w:t>
            </w:r>
          </w:p>
        </w:tc>
        <w:tc>
          <w:tcPr>
            <w:tcW w:w="151" w:type="pct"/>
          </w:tcPr>
          <w:p w14:paraId="6D749696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CC1EA3C" w14:textId="06FEE7B5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2,292</w:t>
            </w:r>
          </w:p>
        </w:tc>
        <w:tc>
          <w:tcPr>
            <w:tcW w:w="135" w:type="pct"/>
          </w:tcPr>
          <w:p w14:paraId="2643CF7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27A257A" w14:textId="1E9D5B2B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47" w:type="pct"/>
          </w:tcPr>
          <w:p w14:paraId="72FC83B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C563835" w14:textId="7313D5F9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1,577</w:t>
            </w:r>
          </w:p>
        </w:tc>
      </w:tr>
      <w:tr w:rsidR="003B7F3D" w:rsidRPr="00C0233C" w14:paraId="0E75DCF5" w14:textId="77777777" w:rsidTr="008A2E70">
        <w:trPr>
          <w:trHeight w:val="117"/>
        </w:trPr>
        <w:tc>
          <w:tcPr>
            <w:tcW w:w="1988" w:type="pct"/>
          </w:tcPr>
          <w:p w14:paraId="439C9F16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6A8FE1EF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2CDB90F3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7E548F2B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0D055D1C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21D1B1A6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0498E2CF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41C6D5" w14:textId="77777777" w:rsidR="003B7F3D" w:rsidRPr="00C0233C" w:rsidRDefault="003B7F3D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F3D" w:rsidRPr="00C0233C" w14:paraId="7ABACB0F" w14:textId="77777777">
        <w:trPr>
          <w:trHeight w:val="407"/>
        </w:trPr>
        <w:tc>
          <w:tcPr>
            <w:tcW w:w="1988" w:type="pct"/>
          </w:tcPr>
          <w:p w14:paraId="5E95C0D9" w14:textId="5EFB15BC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" w:type="pct"/>
          </w:tcPr>
          <w:p w14:paraId="32143586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C5636B6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27DC69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E37C2C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C3924A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4060B4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CAB628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F3D" w:rsidRPr="00C0233C" w14:paraId="5E52256D" w14:textId="77777777">
        <w:trPr>
          <w:trHeight w:val="407"/>
        </w:trPr>
        <w:tc>
          <w:tcPr>
            <w:tcW w:w="1988" w:type="pct"/>
          </w:tcPr>
          <w:p w14:paraId="49F0C56E" w14:textId="3E513835" w:rsidR="003B7F3D" w:rsidRPr="00C0233C" w:rsidRDefault="003B7F3D" w:rsidP="003B7F3D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648" w:type="pct"/>
          </w:tcPr>
          <w:p w14:paraId="34D2F80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823A6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B073FA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022F43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00B5EF" w14:textId="77777777" w:rsidR="003B7F3D" w:rsidRPr="00C0233C" w:rsidRDefault="003B7F3D" w:rsidP="003B7F3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50495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1AA5A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3D" w:rsidRPr="00C0233C" w14:paraId="7C80EFF4" w14:textId="77777777">
        <w:trPr>
          <w:trHeight w:val="407"/>
        </w:trPr>
        <w:tc>
          <w:tcPr>
            <w:tcW w:w="1988" w:type="pct"/>
          </w:tcPr>
          <w:p w14:paraId="621BD3AF" w14:textId="79824B9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48" w:type="pct"/>
          </w:tcPr>
          <w:p w14:paraId="6094CF04" w14:textId="14C42126" w:rsidR="003B7F3D" w:rsidRPr="00C0233C" w:rsidRDefault="00421773" w:rsidP="004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7D6C29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4F4EC09" w14:textId="676E678C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5" w:type="pct"/>
          </w:tcPr>
          <w:p w14:paraId="130FD76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C87FB5" w14:textId="15BF34A0" w:rsidR="003B7F3D" w:rsidRPr="00C0233C" w:rsidRDefault="00421773" w:rsidP="003B7F3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D84068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A2BC712" w14:textId="5F2EA5FC" w:rsidR="003B7F3D" w:rsidRPr="00C0233C" w:rsidRDefault="003B7F3D" w:rsidP="0037183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F3D" w:rsidRPr="00C0233C" w14:paraId="500DFB52" w14:textId="77777777">
        <w:trPr>
          <w:trHeight w:val="407"/>
        </w:trPr>
        <w:tc>
          <w:tcPr>
            <w:tcW w:w="1988" w:type="pct"/>
          </w:tcPr>
          <w:p w14:paraId="339734D6" w14:textId="436F4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48" w:type="pct"/>
          </w:tcPr>
          <w:p w14:paraId="4AD2CB03" w14:textId="3CDBD44F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51" w:type="pct"/>
          </w:tcPr>
          <w:p w14:paraId="13C300B1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AFE4E88" w14:textId="0E52B44E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35" w:type="pct"/>
          </w:tcPr>
          <w:p w14:paraId="49179524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8C168D6" w14:textId="266E405E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47" w:type="pct"/>
          </w:tcPr>
          <w:p w14:paraId="1EDF9CA8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899461" w14:textId="46A798DA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3B7F3D" w:rsidRPr="00C0233C" w14:paraId="47A5D312" w14:textId="77777777" w:rsidTr="00902E04">
        <w:trPr>
          <w:trHeight w:val="407"/>
        </w:trPr>
        <w:tc>
          <w:tcPr>
            <w:tcW w:w="1988" w:type="pct"/>
          </w:tcPr>
          <w:p w14:paraId="34464274" w14:textId="3F9F42BD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7033F6" w14:textId="2B5BE56B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51" w:type="pct"/>
          </w:tcPr>
          <w:p w14:paraId="1986135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7A112E6" w14:textId="2AD5508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35" w:type="pct"/>
          </w:tcPr>
          <w:p w14:paraId="095EEC08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991A6A8" w14:textId="441BC01A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7" w:type="pct"/>
          </w:tcPr>
          <w:p w14:paraId="03B333E8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CDAF997" w14:textId="5937F309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3B7F3D" w:rsidRPr="00C0233C" w14:paraId="1E338AC2" w14:textId="77777777" w:rsidTr="00902E04">
        <w:trPr>
          <w:trHeight w:val="407"/>
        </w:trPr>
        <w:tc>
          <w:tcPr>
            <w:tcW w:w="1988" w:type="pct"/>
          </w:tcPr>
          <w:p w14:paraId="5349C07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F6AB6E1" w14:textId="5AC4A16B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1,489</w:t>
            </w:r>
          </w:p>
        </w:tc>
        <w:tc>
          <w:tcPr>
            <w:tcW w:w="151" w:type="pct"/>
          </w:tcPr>
          <w:p w14:paraId="4BF6C16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5466B3A8" w14:textId="14EE95B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35" w:type="pct"/>
          </w:tcPr>
          <w:p w14:paraId="03071E0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318D9C0" w14:textId="66124EF7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2B666C5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577BC2" w14:textId="347C2632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</w:tr>
      <w:tr w:rsidR="003B7F3D" w:rsidRPr="00C0233C" w14:paraId="0F3833BC" w14:textId="77777777" w:rsidTr="00A9326A">
        <w:trPr>
          <w:trHeight w:val="407"/>
        </w:trPr>
        <w:tc>
          <w:tcPr>
            <w:tcW w:w="1988" w:type="pct"/>
          </w:tcPr>
          <w:p w14:paraId="65DA5095" w14:textId="5CF48F6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อื่น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03524AE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116E6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2C4DBAE" w14:textId="77777777" w:rsidR="003B7F3D" w:rsidRPr="00C0233C" w:rsidRDefault="003B7F3D" w:rsidP="003B7F3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2C7B8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8B554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53C5A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D2ACB3" w14:textId="77777777" w:rsidR="003B7F3D" w:rsidRPr="00C0233C" w:rsidRDefault="003B7F3D" w:rsidP="003B7F3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B7F3D" w:rsidRPr="00C0233C" w14:paraId="27AF36B6" w14:textId="77777777" w:rsidTr="00A9326A">
        <w:trPr>
          <w:trHeight w:val="407"/>
        </w:trPr>
        <w:tc>
          <w:tcPr>
            <w:tcW w:w="1988" w:type="pct"/>
          </w:tcPr>
          <w:p w14:paraId="5D563F57" w14:textId="07D29965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0C8E35E" w14:textId="2DD5390A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151" w:type="pct"/>
          </w:tcPr>
          <w:p w14:paraId="45C76EA1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EEBFC65" w14:textId="065FF68F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(450)</w:t>
            </w:r>
          </w:p>
        </w:tc>
        <w:tc>
          <w:tcPr>
            <w:tcW w:w="135" w:type="pct"/>
          </w:tcPr>
          <w:p w14:paraId="0E3E635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A76DB3A" w14:textId="13DD706D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147" w:type="pct"/>
          </w:tcPr>
          <w:p w14:paraId="0CC4FDE4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C4CC1AE" w14:textId="2DFA66AF" w:rsidR="003B7F3D" w:rsidRPr="00C0233C" w:rsidRDefault="003B7F3D" w:rsidP="00BB1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</w:tr>
      <w:tr w:rsidR="003B7F3D" w:rsidRPr="00C0233C" w14:paraId="0D0D66E5" w14:textId="77777777" w:rsidTr="00902E04">
        <w:trPr>
          <w:trHeight w:val="407"/>
        </w:trPr>
        <w:tc>
          <w:tcPr>
            <w:tcW w:w="1988" w:type="pct"/>
          </w:tcPr>
          <w:p w14:paraId="24A44CB3" w14:textId="6670B9B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E1F37C8" w14:textId="0AE69731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51" w:type="pct"/>
          </w:tcPr>
          <w:p w14:paraId="1EABDBC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21C5A1C" w14:textId="6BB5866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16,592</w:t>
            </w:r>
          </w:p>
        </w:tc>
        <w:tc>
          <w:tcPr>
            <w:tcW w:w="135" w:type="pct"/>
          </w:tcPr>
          <w:p w14:paraId="54B9A9B4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1B04DCE" w14:textId="10CCBD18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17,703</w:t>
            </w:r>
          </w:p>
        </w:tc>
        <w:tc>
          <w:tcPr>
            <w:tcW w:w="147" w:type="pct"/>
          </w:tcPr>
          <w:p w14:paraId="13A5DBDD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CF062DC" w14:textId="534E309B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15,191</w:t>
            </w:r>
          </w:p>
        </w:tc>
      </w:tr>
    </w:tbl>
    <w:p w14:paraId="5A47E722" w14:textId="05665B26" w:rsidR="002819DD" w:rsidRPr="00C0233C" w:rsidRDefault="002819DD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6F61DC" w:rsidRPr="00C0233C" w14:paraId="13B76185" w14:textId="77777777">
        <w:trPr>
          <w:trHeight w:val="427"/>
          <w:tblHeader/>
        </w:trPr>
        <w:tc>
          <w:tcPr>
            <w:tcW w:w="1988" w:type="pct"/>
          </w:tcPr>
          <w:p w14:paraId="31BFFCC5" w14:textId="6E309F70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62" w:type="pct"/>
            <w:gridSpan w:val="3"/>
          </w:tcPr>
          <w:p w14:paraId="2D50D29B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0AC5143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3DB63FB9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1DC" w:rsidRPr="00C0233C" w14:paraId="1E21FE6E" w14:textId="77777777">
        <w:trPr>
          <w:trHeight w:val="417"/>
          <w:tblHeader/>
        </w:trPr>
        <w:tc>
          <w:tcPr>
            <w:tcW w:w="1988" w:type="pct"/>
          </w:tcPr>
          <w:p w14:paraId="7D24DF77" w14:textId="6EA6DC33" w:rsidR="006F61DC" w:rsidRPr="00C0233C" w:rsidRDefault="006F61DC" w:rsidP="00D34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48" w:type="pct"/>
          </w:tcPr>
          <w:p w14:paraId="0A9DC242" w14:textId="1C75AB72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6132125A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8F6DF42" w14:textId="2ED4162C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1DFDBA5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3F9F54C" w14:textId="146FDE3A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74452D4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2A7046" w14:textId="6563188B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F61DC" w:rsidRPr="00C0233C" w14:paraId="17CBBE6A" w14:textId="77777777">
        <w:trPr>
          <w:trHeight w:val="417"/>
          <w:tblHeader/>
        </w:trPr>
        <w:tc>
          <w:tcPr>
            <w:tcW w:w="1988" w:type="pct"/>
          </w:tcPr>
          <w:p w14:paraId="3EBEA2AD" w14:textId="77777777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2739945" w14:textId="7D7F78CA" w:rsidR="006F61DC" w:rsidRPr="00C0233C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B7F3D" w:rsidRPr="00C0233C" w14:paraId="5A509792" w14:textId="77777777">
        <w:trPr>
          <w:trHeight w:val="407"/>
        </w:trPr>
        <w:tc>
          <w:tcPr>
            <w:tcW w:w="1988" w:type="pct"/>
          </w:tcPr>
          <w:p w14:paraId="7E54B3E2" w14:textId="3708215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8" w:type="pct"/>
          </w:tcPr>
          <w:p w14:paraId="1285DAF8" w14:textId="7B60DC50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421773" w:rsidRPr="00C0233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- 3.63</w:t>
            </w:r>
          </w:p>
        </w:tc>
        <w:tc>
          <w:tcPr>
            <w:tcW w:w="151" w:type="pct"/>
          </w:tcPr>
          <w:p w14:paraId="342E04EE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47FF813" w14:textId="743FC55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2.92 - 3.63</w:t>
            </w:r>
          </w:p>
        </w:tc>
        <w:tc>
          <w:tcPr>
            <w:tcW w:w="135" w:type="pct"/>
          </w:tcPr>
          <w:p w14:paraId="1C5CD40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3F1CA9" w14:textId="34E7D539" w:rsidR="003B7F3D" w:rsidRPr="00C0233C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2.54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B7F3D"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2.79</w:t>
            </w:r>
          </w:p>
        </w:tc>
        <w:tc>
          <w:tcPr>
            <w:tcW w:w="147" w:type="pct"/>
          </w:tcPr>
          <w:p w14:paraId="003B4C8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F27A73" w14:textId="253D696E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3.12 - 3.15</w:t>
            </w:r>
          </w:p>
        </w:tc>
      </w:tr>
      <w:tr w:rsidR="003B7F3D" w:rsidRPr="00C0233C" w14:paraId="266C1D8E" w14:textId="77777777">
        <w:trPr>
          <w:trHeight w:val="407"/>
        </w:trPr>
        <w:tc>
          <w:tcPr>
            <w:tcW w:w="1988" w:type="pct"/>
          </w:tcPr>
          <w:p w14:paraId="0B7A0895" w14:textId="1CB6A7E1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8" w:type="pct"/>
          </w:tcPr>
          <w:p w14:paraId="63A7EFE7" w14:textId="456353BF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4.00 - 5.00</w:t>
            </w:r>
          </w:p>
        </w:tc>
        <w:tc>
          <w:tcPr>
            <w:tcW w:w="151" w:type="pct"/>
          </w:tcPr>
          <w:p w14:paraId="3CAB5E7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553C423" w14:textId="0DB4A63E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4.00 - 5.00</w:t>
            </w:r>
          </w:p>
        </w:tc>
        <w:tc>
          <w:tcPr>
            <w:tcW w:w="135" w:type="pct"/>
          </w:tcPr>
          <w:p w14:paraId="4998427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39A6B7" w14:textId="25E21159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47" w:type="pct"/>
          </w:tcPr>
          <w:p w14:paraId="4BBDA72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C15F26" w14:textId="39C0A10F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3B7F3D" w:rsidRPr="00C0233C" w14:paraId="3BB721C5" w14:textId="77777777">
        <w:trPr>
          <w:trHeight w:val="407"/>
        </w:trPr>
        <w:tc>
          <w:tcPr>
            <w:tcW w:w="1988" w:type="pct"/>
          </w:tcPr>
          <w:p w14:paraId="3D07657F" w14:textId="7B974B52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8" w:type="pct"/>
          </w:tcPr>
          <w:p w14:paraId="5FCD906D" w14:textId="15659421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1.91 - 34.38</w:t>
            </w:r>
          </w:p>
        </w:tc>
        <w:tc>
          <w:tcPr>
            <w:tcW w:w="151" w:type="pct"/>
          </w:tcPr>
          <w:p w14:paraId="6C2A96E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8EB74E2" w14:textId="31F4443B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1.91 - 34.38</w:t>
            </w:r>
          </w:p>
        </w:tc>
        <w:tc>
          <w:tcPr>
            <w:tcW w:w="135" w:type="pct"/>
          </w:tcPr>
          <w:p w14:paraId="3BEFC3A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832281F" w14:textId="7A7DD90A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  <w:tc>
          <w:tcPr>
            <w:tcW w:w="147" w:type="pct"/>
          </w:tcPr>
          <w:p w14:paraId="373A2586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BE4DAF" w14:textId="5BCCE1E6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</w:tr>
    </w:tbl>
    <w:p w14:paraId="36FE4259" w14:textId="77777777" w:rsidR="003B7F3D" w:rsidRPr="00C0233C" w:rsidRDefault="003B7F3D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41175" w14:textId="5E03130A" w:rsidR="00DE1615" w:rsidRPr="00C0233C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0EB3C3" w14:textId="77777777" w:rsidR="00DE1615" w:rsidRPr="00C0233C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2F5DD" w14:textId="594BEC5A" w:rsidR="00DE1615" w:rsidRPr="00C0233C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0233C">
        <w:rPr>
          <w:rFonts w:asciiTheme="majorBidi" w:hAnsiTheme="majorBidi" w:cstheme="majorBidi"/>
          <w:sz w:val="30"/>
          <w:szCs w:val="30"/>
        </w:rPr>
        <w:t>31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0233C">
        <w:rPr>
          <w:rFonts w:asciiTheme="majorBidi" w:hAnsiTheme="majorBidi" w:cstheme="majorBidi"/>
          <w:sz w:val="30"/>
          <w:szCs w:val="30"/>
        </w:rPr>
        <w:t>256</w:t>
      </w:r>
      <w:r w:rsidR="00590201" w:rsidRPr="00C0233C">
        <w:rPr>
          <w:rFonts w:asciiTheme="majorBidi" w:hAnsiTheme="majorBidi" w:cstheme="majorBidi"/>
          <w:sz w:val="30"/>
          <w:szCs w:val="30"/>
        </w:rPr>
        <w:t>7</w:t>
      </w:r>
      <w:r w:rsidR="00BB1717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D2B01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B90494" w:rsidRPr="00C0233C">
        <w:rPr>
          <w:rFonts w:asciiTheme="majorBidi" w:hAnsiTheme="majorBidi" w:cstheme="majorBidi"/>
          <w:sz w:val="30"/>
          <w:szCs w:val="30"/>
        </w:rPr>
        <w:t>13 -</w:t>
      </w:r>
      <w:r w:rsidR="00BC5C17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B90494" w:rsidRPr="00C0233C">
        <w:rPr>
          <w:rFonts w:asciiTheme="majorBidi" w:hAnsiTheme="majorBidi" w:cstheme="majorBidi"/>
          <w:sz w:val="30"/>
          <w:szCs w:val="30"/>
        </w:rPr>
        <w:t>23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ปี</w:t>
      </w:r>
      <w:r w:rsidR="005411B3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411B3" w:rsidRPr="00C0233C">
        <w:rPr>
          <w:rFonts w:asciiTheme="majorBidi" w:hAnsiTheme="majorBidi" w:cstheme="majorBidi"/>
          <w:i/>
          <w:iCs/>
          <w:sz w:val="30"/>
          <w:szCs w:val="30"/>
        </w:rPr>
        <w:t>(2566</w:t>
      </w:r>
      <w:r w:rsidR="009C6BCF"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1B3" w:rsidRPr="00C0233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C6BCF"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 13 -</w:t>
      </w:r>
      <w:r w:rsidR="009C6BCF" w:rsidRPr="00C023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C6BCF"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23 </w:t>
      </w:r>
      <w:r w:rsidR="009C6BCF" w:rsidRPr="00C0233C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5411B3" w:rsidRPr="00C0233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03384C" w14:textId="77777777" w:rsidR="006A0ED5" w:rsidRPr="00C0233C" w:rsidRDefault="006A0ED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174C0" w14:textId="54F1786D" w:rsidR="00DE1615" w:rsidRPr="00C0233C" w:rsidRDefault="00DE1615" w:rsidP="00C82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88EB14" w14:textId="77777777" w:rsidR="00DE1615" w:rsidRPr="00C0233C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AF255F" w14:textId="15D3124B" w:rsidR="00DE1615" w:rsidRPr="00C0233C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C5329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51094F" w:rsidRPr="00C0233C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485854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854" w:rsidRPr="00C0233C">
        <w:rPr>
          <w:rFonts w:asciiTheme="majorBidi" w:hAnsiTheme="majorBidi"/>
          <w:sz w:val="30"/>
          <w:szCs w:val="30"/>
          <w:cs/>
        </w:rPr>
        <w:t>มีผลกระทบต่อจำนวนหนี้สินผลประโยชน์ดังต่อไปนี้</w:t>
      </w:r>
    </w:p>
    <w:p w14:paraId="3EC8553F" w14:textId="77777777" w:rsidR="00800360" w:rsidRPr="00C0233C" w:rsidRDefault="00800360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6CD064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517EFB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F6B178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339D33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D245C3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30F4EA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F8B494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BA8359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F398AF" w14:textId="77777777" w:rsidR="00D64029" w:rsidRPr="00C0233C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1134"/>
        <w:gridCol w:w="262"/>
        <w:gridCol w:w="1134"/>
        <w:gridCol w:w="261"/>
        <w:gridCol w:w="1134"/>
        <w:gridCol w:w="261"/>
        <w:gridCol w:w="1134"/>
      </w:tblGrid>
      <w:tr w:rsidR="003B7F3D" w:rsidRPr="00C0233C" w14:paraId="150319C5" w14:textId="77777777" w:rsidTr="008A2E70">
        <w:trPr>
          <w:trHeight w:val="396"/>
        </w:trPr>
        <w:tc>
          <w:tcPr>
            <w:tcW w:w="3878" w:type="dxa"/>
          </w:tcPr>
          <w:p w14:paraId="00500DCB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vAlign w:val="bottom"/>
          </w:tcPr>
          <w:p w14:paraId="0ED98682" w14:textId="298187EC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A09D05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34F779A9" w14:textId="4F89EBB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F3D" w:rsidRPr="00C0233C" w14:paraId="63BEF2F6" w14:textId="77777777" w:rsidTr="008A2E70">
        <w:trPr>
          <w:trHeight w:val="396"/>
        </w:trPr>
        <w:tc>
          <w:tcPr>
            <w:tcW w:w="3878" w:type="dxa"/>
          </w:tcPr>
          <w:p w14:paraId="6FF741B6" w14:textId="4A40552C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ภาระผูกพันของโครงการ</w:t>
            </w:r>
          </w:p>
        </w:tc>
        <w:tc>
          <w:tcPr>
            <w:tcW w:w="2530" w:type="dxa"/>
            <w:gridSpan w:val="3"/>
            <w:vAlign w:val="bottom"/>
          </w:tcPr>
          <w:p w14:paraId="47921074" w14:textId="100A1855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  <w:tc>
          <w:tcPr>
            <w:tcW w:w="261" w:type="dxa"/>
          </w:tcPr>
          <w:p w14:paraId="498E093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6928F7FF" w14:textId="21106041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</w:tr>
      <w:tr w:rsidR="003B7F3D" w:rsidRPr="00C0233C" w14:paraId="1848CC45" w14:textId="2FFD02CC" w:rsidTr="008A2E70">
        <w:trPr>
          <w:trHeight w:val="396"/>
        </w:trPr>
        <w:tc>
          <w:tcPr>
            <w:tcW w:w="3878" w:type="dxa"/>
          </w:tcPr>
          <w:p w14:paraId="14352069" w14:textId="21104C75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พนักงานเพิ่มขึ้น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5529196F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24C1A77E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4436364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1" w:type="dxa"/>
          </w:tcPr>
          <w:p w14:paraId="5976563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012348D" w14:textId="4698AC4E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Align w:val="bottom"/>
          </w:tcPr>
          <w:p w14:paraId="3E0F4136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86123B4" w14:textId="6A1704F9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3B7F3D" w:rsidRPr="00C0233C" w14:paraId="6AD421B7" w14:textId="77777777" w:rsidTr="008A2E70">
        <w:trPr>
          <w:trHeight w:val="396"/>
        </w:trPr>
        <w:tc>
          <w:tcPr>
            <w:tcW w:w="3878" w:type="dxa"/>
          </w:tcPr>
          <w:p w14:paraId="374DAC6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9DAA20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13861D5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B205AB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4343E1BC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E37D44C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  <w:vAlign w:val="bottom"/>
          </w:tcPr>
          <w:p w14:paraId="5ED829C5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5C75351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7F3D" w:rsidRPr="00C0233C" w14:paraId="5B12BC3F" w14:textId="61A370D4" w:rsidTr="003B7F3D">
        <w:trPr>
          <w:trHeight w:val="396"/>
        </w:trPr>
        <w:tc>
          <w:tcPr>
            <w:tcW w:w="3878" w:type="dxa"/>
          </w:tcPr>
          <w:p w14:paraId="71096416" w14:textId="3E8B537B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34" w:type="dxa"/>
            <w:vAlign w:val="bottom"/>
          </w:tcPr>
          <w:p w14:paraId="10518CF1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2398B139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D3AFF9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8D808C3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96FBBFA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A3D4742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62C56F2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B7F3D" w:rsidRPr="00C0233C" w14:paraId="05884EE6" w14:textId="7E106B43" w:rsidTr="003B7F3D">
        <w:trPr>
          <w:trHeight w:val="396"/>
        </w:trPr>
        <w:tc>
          <w:tcPr>
            <w:tcW w:w="3878" w:type="dxa"/>
          </w:tcPr>
          <w:p w14:paraId="31A60360" w14:textId="76D404DE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8DC56F0" w14:textId="3309BD71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(2,016)</w:t>
            </w:r>
          </w:p>
        </w:tc>
        <w:tc>
          <w:tcPr>
            <w:tcW w:w="262" w:type="dxa"/>
            <w:vAlign w:val="bottom"/>
          </w:tcPr>
          <w:p w14:paraId="47FFFF97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2FD2BDB" w14:textId="1E3AC08C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2,408</w:t>
            </w:r>
          </w:p>
        </w:tc>
        <w:tc>
          <w:tcPr>
            <w:tcW w:w="261" w:type="dxa"/>
          </w:tcPr>
          <w:p w14:paraId="70904C25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3BEF28C" w14:textId="45249814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(1,805)</w:t>
            </w:r>
          </w:p>
        </w:tc>
        <w:tc>
          <w:tcPr>
            <w:tcW w:w="261" w:type="dxa"/>
          </w:tcPr>
          <w:p w14:paraId="0AD509E1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6EFD203" w14:textId="53FA1212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2,162</w:t>
            </w:r>
          </w:p>
        </w:tc>
      </w:tr>
      <w:tr w:rsidR="003B7F3D" w:rsidRPr="00C0233C" w14:paraId="02776BD3" w14:textId="4958B3DA" w:rsidTr="00B90494">
        <w:trPr>
          <w:trHeight w:val="396"/>
        </w:trPr>
        <w:tc>
          <w:tcPr>
            <w:tcW w:w="3878" w:type="dxa"/>
          </w:tcPr>
          <w:p w14:paraId="594774F7" w14:textId="199D8658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55F1667" w14:textId="21F7BCDB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262" w:type="dxa"/>
            <w:vAlign w:val="bottom"/>
          </w:tcPr>
          <w:p w14:paraId="4BEB2BC2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FA901D" w14:textId="03593E26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(1,957)</w:t>
            </w:r>
          </w:p>
        </w:tc>
        <w:tc>
          <w:tcPr>
            <w:tcW w:w="261" w:type="dxa"/>
          </w:tcPr>
          <w:p w14:paraId="4F58F1C6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22F59D5" w14:textId="2057BB7E" w:rsidR="003B7F3D" w:rsidRPr="00C0233C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61" w:type="dxa"/>
          </w:tcPr>
          <w:p w14:paraId="6077ABBC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AF88836" w14:textId="6F44DAA1" w:rsidR="003B7F3D" w:rsidRPr="00C0233C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(1,729)</w:t>
            </w:r>
          </w:p>
        </w:tc>
      </w:tr>
      <w:tr w:rsidR="003B7F3D" w:rsidRPr="00C0233C" w14:paraId="4291FACF" w14:textId="5B8E6D89" w:rsidTr="00B90494">
        <w:trPr>
          <w:trHeight w:val="396"/>
        </w:trPr>
        <w:tc>
          <w:tcPr>
            <w:tcW w:w="3878" w:type="dxa"/>
          </w:tcPr>
          <w:p w14:paraId="1DE31047" w14:textId="45089F4C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AF43FEC" w14:textId="786A739B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(2,715)</w:t>
            </w:r>
          </w:p>
        </w:tc>
        <w:tc>
          <w:tcPr>
            <w:tcW w:w="262" w:type="dxa"/>
            <w:vAlign w:val="bottom"/>
          </w:tcPr>
          <w:p w14:paraId="77450930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E7E6914" w14:textId="6DFE4F5B" w:rsidR="003B7F3D" w:rsidRPr="00C0233C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3,329</w:t>
            </w:r>
          </w:p>
        </w:tc>
        <w:tc>
          <w:tcPr>
            <w:tcW w:w="261" w:type="dxa"/>
          </w:tcPr>
          <w:p w14:paraId="0FA11B4B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EC255F" w14:textId="26AF1F03" w:rsidR="003B7F3D" w:rsidRPr="00C0233C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(2,452)</w:t>
            </w:r>
          </w:p>
        </w:tc>
        <w:tc>
          <w:tcPr>
            <w:tcW w:w="261" w:type="dxa"/>
          </w:tcPr>
          <w:p w14:paraId="3EA0E3E7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20D0C98" w14:textId="5D74407E" w:rsidR="003B7F3D" w:rsidRPr="00C0233C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3,146</w:t>
            </w:r>
          </w:p>
        </w:tc>
      </w:tr>
      <w:tr w:rsidR="003B7F3D" w:rsidRPr="00C0233C" w14:paraId="12EB5BB2" w14:textId="49A8E54E" w:rsidTr="003B7F3D">
        <w:trPr>
          <w:trHeight w:val="396"/>
        </w:trPr>
        <w:tc>
          <w:tcPr>
            <w:tcW w:w="3878" w:type="dxa"/>
          </w:tcPr>
          <w:p w14:paraId="14F2D31E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299D9D3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234648C6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A629497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C2CEAC6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E1460D1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515BB83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F71C31E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B7F3D" w:rsidRPr="00C0233C" w14:paraId="33E36C50" w14:textId="7A574850" w:rsidTr="003B7F3D">
        <w:trPr>
          <w:trHeight w:val="396"/>
        </w:trPr>
        <w:tc>
          <w:tcPr>
            <w:tcW w:w="3878" w:type="dxa"/>
          </w:tcPr>
          <w:p w14:paraId="64C2DCBC" w14:textId="45D4C84F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4" w:type="dxa"/>
            <w:vAlign w:val="bottom"/>
          </w:tcPr>
          <w:p w14:paraId="229B0326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2FD47D08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5CD668A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9BC0714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082DADF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A55A114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17E0CFE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B7F3D" w:rsidRPr="00C0233C" w14:paraId="0FA3B8D3" w14:textId="5BC51D5A" w:rsidTr="008A2E70">
        <w:trPr>
          <w:trHeight w:val="396"/>
        </w:trPr>
        <w:tc>
          <w:tcPr>
            <w:tcW w:w="3878" w:type="dxa"/>
          </w:tcPr>
          <w:p w14:paraId="7355588A" w14:textId="07D4895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C32A7AF" w14:textId="75BC4BCD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(1,646)</w:t>
            </w:r>
          </w:p>
        </w:tc>
        <w:tc>
          <w:tcPr>
            <w:tcW w:w="262" w:type="dxa"/>
            <w:vAlign w:val="bottom"/>
          </w:tcPr>
          <w:p w14:paraId="2E57C0AA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786F64C" w14:textId="60F03532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1,965</w:t>
            </w:r>
          </w:p>
        </w:tc>
        <w:tc>
          <w:tcPr>
            <w:tcW w:w="261" w:type="dxa"/>
          </w:tcPr>
          <w:p w14:paraId="5B4D9507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BB5D510" w14:textId="11D57126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(1,507)</w:t>
            </w:r>
          </w:p>
        </w:tc>
        <w:tc>
          <w:tcPr>
            <w:tcW w:w="261" w:type="dxa"/>
            <w:vAlign w:val="bottom"/>
          </w:tcPr>
          <w:p w14:paraId="5A3308BE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403DE90" w14:textId="44627068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1,802</w:t>
            </w:r>
          </w:p>
        </w:tc>
      </w:tr>
      <w:tr w:rsidR="003B7F3D" w:rsidRPr="00C0233C" w14:paraId="24739E44" w14:textId="137E0997" w:rsidTr="008A2E70">
        <w:trPr>
          <w:trHeight w:val="396"/>
        </w:trPr>
        <w:tc>
          <w:tcPr>
            <w:tcW w:w="3878" w:type="dxa"/>
          </w:tcPr>
          <w:p w14:paraId="3C5F7D1C" w14:textId="78354AC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64F6FB1" w14:textId="2A96E64D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1,849</w:t>
            </w:r>
          </w:p>
        </w:tc>
        <w:tc>
          <w:tcPr>
            <w:tcW w:w="262" w:type="dxa"/>
            <w:vAlign w:val="bottom"/>
          </w:tcPr>
          <w:p w14:paraId="207CAEF2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A5044FD" w14:textId="0073533C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61" w:type="dxa"/>
          </w:tcPr>
          <w:p w14:paraId="2347F47B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A9AED5" w14:textId="0F7F2911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61" w:type="dxa"/>
            <w:vAlign w:val="bottom"/>
          </w:tcPr>
          <w:p w14:paraId="15B45B2A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542A013" w14:textId="1C571824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(1,455)</w:t>
            </w:r>
          </w:p>
        </w:tc>
      </w:tr>
      <w:tr w:rsidR="003B7F3D" w:rsidRPr="00C0233C" w14:paraId="025F5029" w14:textId="4803D7E9" w:rsidTr="008A2E70">
        <w:trPr>
          <w:trHeight w:val="396"/>
        </w:trPr>
        <w:tc>
          <w:tcPr>
            <w:tcW w:w="3878" w:type="dxa"/>
          </w:tcPr>
          <w:p w14:paraId="6D779FF6" w14:textId="16510443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14085E6" w14:textId="239CD5A5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(2,189)</w:t>
            </w:r>
          </w:p>
        </w:tc>
        <w:tc>
          <w:tcPr>
            <w:tcW w:w="262" w:type="dxa"/>
            <w:vAlign w:val="bottom"/>
          </w:tcPr>
          <w:p w14:paraId="435D80D3" w14:textId="77777777" w:rsidR="003B7F3D" w:rsidRPr="00C0233C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24084C" w14:textId="314D44C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2,718</w:t>
            </w:r>
          </w:p>
        </w:tc>
        <w:tc>
          <w:tcPr>
            <w:tcW w:w="261" w:type="dxa"/>
          </w:tcPr>
          <w:p w14:paraId="745895D2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AF67F3" w14:textId="5445E1F0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(2,021)</w:t>
            </w:r>
          </w:p>
        </w:tc>
        <w:tc>
          <w:tcPr>
            <w:tcW w:w="261" w:type="dxa"/>
            <w:vAlign w:val="bottom"/>
          </w:tcPr>
          <w:p w14:paraId="5834C67D" w14:textId="77777777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7EEBC5" w14:textId="17F98B42" w:rsidR="003B7F3D" w:rsidRPr="00C0233C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2,607</w:t>
            </w:r>
          </w:p>
        </w:tc>
      </w:tr>
    </w:tbl>
    <w:p w14:paraId="5225783C" w14:textId="6C64BE71" w:rsidR="00590201" w:rsidRPr="00C0233C" w:rsidRDefault="00590201" w:rsidP="0088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6FEAF3D4" w14:textId="77777777" w:rsidR="00590201" w:rsidRPr="00C0233C" w:rsidRDefault="0059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br w:type="page"/>
      </w:r>
    </w:p>
    <w:p w14:paraId="3F1137DF" w14:textId="1A33692B" w:rsidR="001A4DE7" w:rsidRPr="00C0233C" w:rsidRDefault="00E63AD5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D64029" w:rsidRPr="00C0233C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1A4DE7"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C0233C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7777777" w:rsidR="001A4DE7" w:rsidRPr="00C0233C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59"/>
        <w:gridCol w:w="869"/>
        <w:gridCol w:w="247"/>
        <w:gridCol w:w="883"/>
        <w:gridCol w:w="246"/>
        <w:gridCol w:w="14"/>
        <w:gridCol w:w="872"/>
        <w:gridCol w:w="246"/>
        <w:gridCol w:w="14"/>
        <w:gridCol w:w="970"/>
        <w:gridCol w:w="270"/>
        <w:gridCol w:w="1026"/>
      </w:tblGrid>
      <w:tr w:rsidR="00B375B2" w:rsidRPr="00C0233C" w14:paraId="49BA1100" w14:textId="77777777">
        <w:trPr>
          <w:trHeight w:hRule="exact" w:val="447"/>
          <w:tblHeader/>
        </w:trPr>
        <w:tc>
          <w:tcPr>
            <w:tcW w:w="3559" w:type="dxa"/>
          </w:tcPr>
          <w:p w14:paraId="5C2138F5" w14:textId="77777777" w:rsidR="00B375B2" w:rsidRPr="00C0233C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019307F1" w14:textId="77777777" w:rsidR="00B375B2" w:rsidRPr="00C0233C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00A46279" w14:textId="77777777" w:rsidR="00B375B2" w:rsidRPr="00C0233C" w:rsidRDefault="00B375B2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9"/>
          </w:tcPr>
          <w:p w14:paraId="0C69965C" w14:textId="0F3C0135" w:rsidR="00B375B2" w:rsidRPr="00C0233C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A4DE7" w:rsidRPr="00C0233C" w14:paraId="771CBA23" w14:textId="77777777" w:rsidTr="007401FE">
        <w:trPr>
          <w:trHeight w:hRule="exact" w:val="447"/>
          <w:tblHeader/>
        </w:trPr>
        <w:tc>
          <w:tcPr>
            <w:tcW w:w="3559" w:type="dxa"/>
          </w:tcPr>
          <w:p w14:paraId="1D195586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6FF2B84A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7" w:type="dxa"/>
          </w:tcPr>
          <w:p w14:paraId="4D94DB14" w14:textId="77777777" w:rsidR="001A4DE7" w:rsidRPr="00C0233C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5" w:type="dxa"/>
            <w:gridSpan w:val="4"/>
          </w:tcPr>
          <w:p w14:paraId="62A57331" w14:textId="58CA1DA5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0201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00411258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  <w:gridSpan w:val="4"/>
          </w:tcPr>
          <w:p w14:paraId="5B6970E4" w14:textId="1BE56008" w:rsidR="001A4DE7" w:rsidRPr="00C0233C" w:rsidRDefault="002A0AC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0201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4DE7" w:rsidRPr="00C0233C" w14:paraId="5331EEE1" w14:textId="77777777" w:rsidTr="007401FE">
        <w:trPr>
          <w:trHeight w:hRule="exact" w:val="448"/>
          <w:tblHeader/>
        </w:trPr>
        <w:tc>
          <w:tcPr>
            <w:tcW w:w="3559" w:type="dxa"/>
          </w:tcPr>
          <w:p w14:paraId="241DBABE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391BF66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7" w:type="dxa"/>
          </w:tcPr>
          <w:p w14:paraId="2968849F" w14:textId="77777777" w:rsidR="001A4DE7" w:rsidRPr="00C0233C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9B49610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</w:tcPr>
          <w:p w14:paraId="0FEDB689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D806DA1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6" w:type="dxa"/>
          </w:tcPr>
          <w:p w14:paraId="32FA7462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gridSpan w:val="2"/>
          </w:tcPr>
          <w:p w14:paraId="4D4FA499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36A68FD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44A5880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DE7" w:rsidRPr="00C0233C" w14:paraId="07F5445A" w14:textId="77777777" w:rsidTr="007401FE">
        <w:trPr>
          <w:trHeight w:hRule="exact" w:val="430"/>
          <w:tblHeader/>
        </w:trPr>
        <w:tc>
          <w:tcPr>
            <w:tcW w:w="3559" w:type="dxa"/>
          </w:tcPr>
          <w:p w14:paraId="3DA61969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829ABA9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90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</w:tcPr>
          <w:p w14:paraId="61AB360E" w14:textId="77777777" w:rsidR="001A4DE7" w:rsidRPr="00C0233C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9"/>
          </w:tcPr>
          <w:p w14:paraId="004591C1" w14:textId="77777777" w:rsidR="001A4DE7" w:rsidRPr="00C0233C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260F7" w:rsidRPr="00C0233C" w14:paraId="0BEE04FB" w14:textId="77777777" w:rsidTr="007401FE">
        <w:trPr>
          <w:trHeight w:hRule="exact" w:val="430"/>
        </w:trPr>
        <w:tc>
          <w:tcPr>
            <w:tcW w:w="3559" w:type="dxa"/>
          </w:tcPr>
          <w:p w14:paraId="674BDCC1" w14:textId="77777777" w:rsidR="009260F7" w:rsidRPr="00C0233C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9" w:type="dxa"/>
          </w:tcPr>
          <w:p w14:paraId="6460B8D6" w14:textId="77777777" w:rsidR="009260F7" w:rsidRPr="00C0233C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D9FC766" w14:textId="77777777" w:rsidR="009260F7" w:rsidRPr="00C0233C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5B19635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8DC365D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231E4FB9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CE5400D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1D71660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82510C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96BE99E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C0233C" w14:paraId="4D8DFF2A" w14:textId="77777777" w:rsidTr="007401FE">
        <w:trPr>
          <w:trHeight w:hRule="exact" w:val="430"/>
        </w:trPr>
        <w:tc>
          <w:tcPr>
            <w:tcW w:w="3559" w:type="dxa"/>
          </w:tcPr>
          <w:p w14:paraId="4541B599" w14:textId="77777777" w:rsidR="009260F7" w:rsidRPr="00C0233C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04E09311" w14:textId="77777777" w:rsidR="009260F7" w:rsidRPr="00C0233C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76968B" w14:textId="77777777" w:rsidR="009260F7" w:rsidRPr="00C0233C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E7A2224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E7CC281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033E996C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3906D73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26C38483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F54C1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8234EAD" w14:textId="77777777" w:rsidR="009260F7" w:rsidRPr="00C0233C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0201" w:rsidRPr="00C0233C" w14:paraId="0B520232" w14:textId="77777777" w:rsidTr="007401FE">
        <w:trPr>
          <w:trHeight w:hRule="exact" w:val="439"/>
        </w:trPr>
        <w:tc>
          <w:tcPr>
            <w:tcW w:w="3559" w:type="dxa"/>
          </w:tcPr>
          <w:p w14:paraId="5B82D090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44880A24" w14:textId="5959B971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31F9DB26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9591300" w14:textId="4ECE4F23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682,500</w:t>
            </w:r>
          </w:p>
        </w:tc>
        <w:tc>
          <w:tcPr>
            <w:tcW w:w="246" w:type="dxa"/>
          </w:tcPr>
          <w:p w14:paraId="493ACACE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6F831893" w14:textId="379D5FF9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341,250</w:t>
            </w:r>
          </w:p>
        </w:tc>
        <w:tc>
          <w:tcPr>
            <w:tcW w:w="246" w:type="dxa"/>
          </w:tcPr>
          <w:p w14:paraId="1352B425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6D5A2EA" w14:textId="62B0F57A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682,500</w:t>
            </w:r>
          </w:p>
        </w:tc>
        <w:tc>
          <w:tcPr>
            <w:tcW w:w="270" w:type="dxa"/>
          </w:tcPr>
          <w:p w14:paraId="2CD7E30B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712DF662" w14:textId="01E66612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341,250</w:t>
            </w:r>
          </w:p>
        </w:tc>
      </w:tr>
      <w:tr w:rsidR="00590201" w:rsidRPr="00C0233C" w14:paraId="51A3214F" w14:textId="77777777" w:rsidTr="007401FE">
        <w:trPr>
          <w:trHeight w:hRule="exact" w:val="439"/>
        </w:trPr>
        <w:tc>
          <w:tcPr>
            <w:tcW w:w="3559" w:type="dxa"/>
          </w:tcPr>
          <w:p w14:paraId="6C61CE3D" w14:textId="20BA15D2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69" w:type="dxa"/>
          </w:tcPr>
          <w:p w14:paraId="7F31F6B0" w14:textId="4CCF55D6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3AD1B9F2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AD74412" w14:textId="26AF2430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(207,925)</w:t>
            </w:r>
          </w:p>
        </w:tc>
        <w:tc>
          <w:tcPr>
            <w:tcW w:w="246" w:type="dxa"/>
          </w:tcPr>
          <w:p w14:paraId="4F5B2122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7612F0D6" w14:textId="70BA3E62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(103,963)</w:t>
            </w:r>
          </w:p>
        </w:tc>
        <w:tc>
          <w:tcPr>
            <w:tcW w:w="246" w:type="dxa"/>
          </w:tcPr>
          <w:p w14:paraId="4FAE39A0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9E5A0F0" w14:textId="280C0919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C1405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4C78CED2" w14:textId="70C5DEBE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0201" w:rsidRPr="00C0233C" w14:paraId="00A6A848" w14:textId="77777777" w:rsidTr="007401FE">
        <w:trPr>
          <w:trHeight w:hRule="exact" w:val="439"/>
        </w:trPr>
        <w:tc>
          <w:tcPr>
            <w:tcW w:w="3559" w:type="dxa"/>
          </w:tcPr>
          <w:p w14:paraId="3FCA482D" w14:textId="5517036E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14:paraId="4E3FC295" w14:textId="75D5A6CA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7F18BEF8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3631F0F" w14:textId="583F58AF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237,287</w:t>
            </w:r>
          </w:p>
        </w:tc>
        <w:tc>
          <w:tcPr>
            <w:tcW w:w="246" w:type="dxa"/>
          </w:tcPr>
          <w:p w14:paraId="3CAB831A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1AD151A4" w14:textId="776BD6C6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118,644</w:t>
            </w:r>
          </w:p>
        </w:tc>
        <w:tc>
          <w:tcPr>
            <w:tcW w:w="246" w:type="dxa"/>
          </w:tcPr>
          <w:p w14:paraId="6B35C835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094E8BF9" w14:textId="68991F29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C8688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69A1D649" w14:textId="151B1EB5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0201" w:rsidRPr="00C0233C" w14:paraId="39A8A475" w14:textId="77777777" w:rsidTr="007401FE">
        <w:trPr>
          <w:trHeight w:hRule="exact" w:val="448"/>
        </w:trPr>
        <w:tc>
          <w:tcPr>
            <w:tcW w:w="3559" w:type="dxa"/>
          </w:tcPr>
          <w:p w14:paraId="3E25718C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3D81D45D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8BCB8B8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3B0748E1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183B802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</w:tcPr>
          <w:p w14:paraId="5536D727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631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3E8D660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14:paraId="0674E73D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7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7B1C7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6CBF5FC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0201" w:rsidRPr="00C0233C" w14:paraId="46F22BA3" w14:textId="77777777" w:rsidTr="007401FE">
        <w:trPr>
          <w:trHeight w:hRule="exact" w:val="422"/>
        </w:trPr>
        <w:tc>
          <w:tcPr>
            <w:tcW w:w="3559" w:type="dxa"/>
          </w:tcPr>
          <w:p w14:paraId="15B9E32A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174C80C0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6CF40BF5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697B9769" w14:textId="5D1F8BDB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711,862</w:t>
            </w:r>
          </w:p>
        </w:tc>
        <w:tc>
          <w:tcPr>
            <w:tcW w:w="246" w:type="dxa"/>
          </w:tcPr>
          <w:p w14:paraId="456C7614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</w:tcPr>
          <w:p w14:paraId="6CFABC6C" w14:textId="5092C091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355,931</w:t>
            </w:r>
          </w:p>
        </w:tc>
        <w:tc>
          <w:tcPr>
            <w:tcW w:w="246" w:type="dxa"/>
          </w:tcPr>
          <w:p w14:paraId="6A1B6F4C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bottom w:val="double" w:sz="4" w:space="0" w:color="auto"/>
            </w:tcBorders>
          </w:tcPr>
          <w:p w14:paraId="39899E63" w14:textId="5AE862C3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682,500</w:t>
            </w:r>
          </w:p>
        </w:tc>
        <w:tc>
          <w:tcPr>
            <w:tcW w:w="270" w:type="dxa"/>
          </w:tcPr>
          <w:p w14:paraId="6F8E0564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71CDD5" w14:textId="4615AA74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341,250</w:t>
            </w:r>
          </w:p>
        </w:tc>
      </w:tr>
      <w:tr w:rsidR="00204B15" w:rsidRPr="00C0233C" w14:paraId="7AC7E50C" w14:textId="77777777" w:rsidTr="007401FE">
        <w:trPr>
          <w:trHeight w:hRule="exact" w:val="422"/>
        </w:trPr>
        <w:tc>
          <w:tcPr>
            <w:tcW w:w="3559" w:type="dxa"/>
          </w:tcPr>
          <w:p w14:paraId="73CE468E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</w:tcPr>
          <w:p w14:paraId="4B75B7D0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E1974B6" w14:textId="77777777" w:rsidR="00204B15" w:rsidRPr="00C0233C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319F5544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896E1F3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</w:tcPr>
          <w:p w14:paraId="5F6715B8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0B92A02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</w:tcBorders>
          </w:tcPr>
          <w:p w14:paraId="2A8D535D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3D8F3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666A4AB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B15" w:rsidRPr="00C0233C" w14:paraId="6921AC63" w14:textId="77777777" w:rsidTr="007401FE">
        <w:trPr>
          <w:trHeight w:hRule="exact" w:val="439"/>
        </w:trPr>
        <w:tc>
          <w:tcPr>
            <w:tcW w:w="3559" w:type="dxa"/>
          </w:tcPr>
          <w:p w14:paraId="3C434B45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ออกและชำระแล้ว</w:t>
            </w:r>
          </w:p>
        </w:tc>
        <w:tc>
          <w:tcPr>
            <w:tcW w:w="869" w:type="dxa"/>
          </w:tcPr>
          <w:p w14:paraId="7CAB5BF9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5" w:right="-90" w:hanging="4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4F44B5A" w14:textId="77777777" w:rsidR="00204B15" w:rsidRPr="00C0233C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3AFBAB1D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804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3E05532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270" w:right="-259" w:firstLine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0313AF4" w14:textId="77777777" w:rsidR="00204B15" w:rsidRPr="00C0233C" w:rsidRDefault="00204B15" w:rsidP="00204B15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BAF69AC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4375CCD1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F45F8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B6BFEFB" w14:textId="77777777" w:rsidR="00204B15" w:rsidRPr="00C0233C" w:rsidRDefault="00204B15" w:rsidP="00204B15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4B15" w:rsidRPr="00C0233C" w14:paraId="22F7FD68" w14:textId="77777777" w:rsidTr="007401FE">
        <w:trPr>
          <w:trHeight w:hRule="exact" w:val="430"/>
        </w:trPr>
        <w:tc>
          <w:tcPr>
            <w:tcW w:w="3559" w:type="dxa"/>
          </w:tcPr>
          <w:p w14:paraId="60B9A7E2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4D6A833C" w14:textId="77777777" w:rsidR="00204B15" w:rsidRPr="00C0233C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0A39717D" w14:textId="77777777" w:rsidR="00204B15" w:rsidRPr="00C0233C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8C36FF9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5CAB79B3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968A47D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7E7B2ECA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56BF045A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6CC08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7A9E38DA" w14:textId="77777777" w:rsidR="00204B15" w:rsidRPr="00C0233C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0201" w:rsidRPr="00C0233C" w14:paraId="69F2D6E1" w14:textId="77777777" w:rsidTr="007401FE">
        <w:trPr>
          <w:trHeight w:hRule="exact" w:val="439"/>
        </w:trPr>
        <w:tc>
          <w:tcPr>
            <w:tcW w:w="3559" w:type="dxa"/>
          </w:tcPr>
          <w:p w14:paraId="1EC13C26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762D4E93" w14:textId="7ECB5C25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432C5643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6F621BB" w14:textId="01B46D2F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260" w:type="dxa"/>
            <w:gridSpan w:val="2"/>
          </w:tcPr>
          <w:p w14:paraId="7B78D128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64FCDDA5" w14:textId="50F0A74C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237,277</w:t>
            </w:r>
          </w:p>
        </w:tc>
        <w:tc>
          <w:tcPr>
            <w:tcW w:w="260" w:type="dxa"/>
            <w:gridSpan w:val="2"/>
          </w:tcPr>
          <w:p w14:paraId="53CFF55B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6C048BE8" w14:textId="27196A74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270" w:type="dxa"/>
          </w:tcPr>
          <w:p w14:paraId="05783A0C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0578E16" w14:textId="7BB653EA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</w:tr>
      <w:tr w:rsidR="00590201" w:rsidRPr="00C0233C" w14:paraId="4AFC345A" w14:textId="77777777" w:rsidTr="006E696A">
        <w:trPr>
          <w:trHeight w:hRule="exact" w:val="758"/>
        </w:trPr>
        <w:tc>
          <w:tcPr>
            <w:tcW w:w="3559" w:type="dxa"/>
          </w:tcPr>
          <w:p w14:paraId="6B851345" w14:textId="743DB660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เพิ่มขึ้นจากการใช้สิทธิ</w:t>
            </w:r>
          </w:p>
          <w:p w14:paraId="4A8EE919" w14:textId="22F3E91A" w:rsidR="00590201" w:rsidRPr="00C0233C" w:rsidRDefault="00B90494" w:rsidP="00B9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85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</w:t>
            </w:r>
            <w:r w:rsidR="00590201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869" w:type="dxa"/>
          </w:tcPr>
          <w:p w14:paraId="3A23D28E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14EDA" w14:textId="55124D14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4C8AFB2E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0FDA985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2E277" w14:textId="1A3DA72F" w:rsidR="00590201" w:rsidRPr="00C0233C" w:rsidRDefault="00CD358C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0" w:type="dxa"/>
            <w:gridSpan w:val="2"/>
          </w:tcPr>
          <w:p w14:paraId="57469F09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047DED08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FF1C3" w14:textId="6E52F663" w:rsidR="00590201" w:rsidRPr="00C0233C" w:rsidRDefault="00CD358C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0" w:type="dxa"/>
            <w:gridSpan w:val="2"/>
          </w:tcPr>
          <w:p w14:paraId="54FAA958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4A370D80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F7733" w14:textId="3D0DD68B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19,555</w:t>
            </w:r>
          </w:p>
        </w:tc>
        <w:tc>
          <w:tcPr>
            <w:tcW w:w="270" w:type="dxa"/>
          </w:tcPr>
          <w:p w14:paraId="30CCBE63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81EA43D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0B428" w14:textId="5A8FA3AE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9,777</w:t>
            </w:r>
          </w:p>
        </w:tc>
      </w:tr>
      <w:tr w:rsidR="00590201" w:rsidRPr="00C0233C" w14:paraId="0AA63FDE" w14:textId="77777777" w:rsidTr="007401FE">
        <w:trPr>
          <w:trHeight w:hRule="exact" w:val="448"/>
        </w:trPr>
        <w:tc>
          <w:tcPr>
            <w:tcW w:w="3559" w:type="dxa"/>
          </w:tcPr>
          <w:p w14:paraId="501188BC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4BB764B2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59ED6AE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99EBF21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6A1740BC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91B4DC8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4783B132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231A634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1E6F7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AC675E9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201" w:rsidRPr="00C0233C" w14:paraId="7FA49F58" w14:textId="77777777" w:rsidTr="007401FE">
        <w:trPr>
          <w:trHeight w:hRule="exact" w:val="422"/>
        </w:trPr>
        <w:tc>
          <w:tcPr>
            <w:tcW w:w="3559" w:type="dxa"/>
          </w:tcPr>
          <w:p w14:paraId="26ECE16C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6890A16E" w14:textId="77777777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0F8DF7D1" w14:textId="77777777" w:rsidR="00590201" w:rsidRPr="00C0233C" w:rsidRDefault="00590201" w:rsidP="005902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5468D442" w14:textId="31599A18" w:rsidR="00590201" w:rsidRPr="00C0233C" w:rsidRDefault="00590201" w:rsidP="00CD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</w:t>
            </w:r>
            <w:r w:rsidR="00CD358C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0" w:type="dxa"/>
            <w:gridSpan w:val="2"/>
          </w:tcPr>
          <w:p w14:paraId="54A3BED1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28DC45C6" w14:textId="7AB5D568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237,2</w:t>
            </w:r>
            <w:r w:rsidR="00CD358C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0" w:type="dxa"/>
            <w:gridSpan w:val="2"/>
          </w:tcPr>
          <w:p w14:paraId="256D7B59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421C492" w14:textId="0641CD13" w:rsidR="00590201" w:rsidRPr="00C0233C" w:rsidRDefault="00590201" w:rsidP="007F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270" w:type="dxa"/>
          </w:tcPr>
          <w:p w14:paraId="4E7EFA91" w14:textId="77777777" w:rsidR="00590201" w:rsidRPr="00C0233C" w:rsidRDefault="00590201" w:rsidP="0059020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85F6B4F" w14:textId="2F8F0BC8" w:rsidR="00590201" w:rsidRPr="00C0233C" w:rsidRDefault="00590201" w:rsidP="0059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237,277</w:t>
            </w:r>
          </w:p>
        </w:tc>
      </w:tr>
    </w:tbl>
    <w:p w14:paraId="668B2A7F" w14:textId="479C6D4E" w:rsidR="002C4FD1" w:rsidRPr="00C0233C" w:rsidRDefault="002C4FD1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57EE9" w14:textId="3A801C31" w:rsidR="00606BCE" w:rsidRPr="00C0233C" w:rsidRDefault="00294369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62F1BA8" w14:textId="5593CC2D" w:rsidR="00DB4F0D" w:rsidRPr="00C0233C" w:rsidRDefault="00D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br w:type="page"/>
      </w:r>
    </w:p>
    <w:p w14:paraId="1839FE74" w14:textId="4355B88C" w:rsidR="00CD358C" w:rsidRPr="00C0233C" w:rsidRDefault="00CD358C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ในระหว่างปีสิ้นสุดวันที่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0233C">
        <w:rPr>
          <w:rFonts w:asciiTheme="majorBidi" w:hAnsiTheme="majorBidi" w:cstheme="majorBidi"/>
          <w:sz w:val="30"/>
          <w:szCs w:val="30"/>
        </w:rPr>
        <w:t xml:space="preserve">2567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</w:p>
    <w:p w14:paraId="4E43963A" w14:textId="77777777" w:rsidR="00D64029" w:rsidRPr="00C0233C" w:rsidRDefault="00D64029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DFC9E4" w14:textId="77777777" w:rsidR="00CD358C" w:rsidRPr="00C0233C" w:rsidRDefault="00CD358C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การใช้สิทธิแปลงสภาพ</w:t>
      </w:r>
    </w:p>
    <w:p w14:paraId="5250F59F" w14:textId="77777777" w:rsidR="00CD358C" w:rsidRPr="00C0233C" w:rsidRDefault="00CD358C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BC964" w14:textId="7042CEAA" w:rsidR="00CD358C" w:rsidRPr="00C0233C" w:rsidRDefault="00CD358C" w:rsidP="00CD358C">
      <w:pPr>
        <w:pStyle w:val="FSContent"/>
        <w:rPr>
          <w:rFonts w:asciiTheme="majorBidi" w:hAnsiTheme="majorBidi" w:cstheme="majorBidi"/>
          <w:lang w:val="en-US"/>
        </w:rPr>
      </w:pPr>
      <w:r w:rsidRPr="00C0233C">
        <w:rPr>
          <w:rFonts w:asciiTheme="majorBidi" w:hAnsiTheme="majorBidi" w:cstheme="majorBidi"/>
          <w:cs/>
          <w:lang w:val="en-US"/>
        </w:rPr>
        <w:t>ในระหว่าง</w:t>
      </w:r>
      <w:r w:rsidRPr="00C0233C">
        <w:rPr>
          <w:rFonts w:asciiTheme="majorBidi" w:hAnsiTheme="majorBidi" w:cstheme="majorBidi" w:hint="cs"/>
          <w:cs/>
          <w:lang w:val="en-US"/>
        </w:rPr>
        <w:t>ปี</w:t>
      </w:r>
      <w:r w:rsidRPr="00C0233C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C0233C">
        <w:rPr>
          <w:rFonts w:asciiTheme="majorBidi" w:hAnsiTheme="majorBidi" w:cstheme="majorBidi"/>
          <w:lang w:val="en-US"/>
        </w:rPr>
        <w:t xml:space="preserve">31 </w:t>
      </w:r>
      <w:r w:rsidRPr="00C0233C">
        <w:rPr>
          <w:rFonts w:asciiTheme="majorBidi" w:hAnsiTheme="majorBidi" w:cstheme="majorBidi" w:hint="cs"/>
          <w:cs/>
          <w:lang w:val="en-US"/>
        </w:rPr>
        <w:t>ธันวาคม</w:t>
      </w:r>
      <w:r w:rsidRPr="00C0233C">
        <w:rPr>
          <w:rFonts w:asciiTheme="majorBidi" w:hAnsiTheme="majorBidi" w:cstheme="majorBidi"/>
          <w:cs/>
          <w:lang w:val="en-US"/>
        </w:rPr>
        <w:t xml:space="preserve"> </w:t>
      </w:r>
      <w:r w:rsidRPr="00C0233C">
        <w:rPr>
          <w:rFonts w:asciiTheme="majorBidi" w:hAnsiTheme="majorBidi" w:cstheme="majorBidi"/>
          <w:lang w:val="en-US"/>
        </w:rPr>
        <w:t>2567</w:t>
      </w:r>
      <w:r w:rsidRPr="00C0233C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Pr="00C0233C">
        <w:rPr>
          <w:rFonts w:asciiTheme="majorBidi" w:hAnsiTheme="majorBidi" w:cstheme="majorBidi" w:hint="cs"/>
          <w:cs/>
          <w:lang w:val="en-US"/>
        </w:rPr>
        <w:t xml:space="preserve">ครั้งที่ </w:t>
      </w:r>
      <w:r w:rsidRPr="00C0233C">
        <w:rPr>
          <w:rFonts w:asciiTheme="majorBidi" w:hAnsiTheme="majorBidi" w:cstheme="majorBidi"/>
          <w:lang w:val="en-US"/>
        </w:rPr>
        <w:t xml:space="preserve">1 (JSP-W1) </w:t>
      </w:r>
      <w:r w:rsidRPr="00C0233C">
        <w:rPr>
          <w:rFonts w:asciiTheme="majorBidi" w:hAnsiTheme="majorBidi" w:cstheme="majorBidi"/>
          <w:cs/>
          <w:lang w:val="en-US"/>
        </w:rPr>
        <w:t xml:space="preserve">จำนวน </w:t>
      </w:r>
      <w:r w:rsidRPr="00C0233C">
        <w:rPr>
          <w:rFonts w:asciiTheme="majorBidi" w:hAnsiTheme="majorBidi" w:cstheme="majorBidi"/>
          <w:lang w:val="en-US"/>
        </w:rPr>
        <w:t>20,021</w:t>
      </w:r>
      <w:r w:rsidRPr="00C0233C">
        <w:rPr>
          <w:rFonts w:asciiTheme="majorBidi" w:hAnsiTheme="majorBidi" w:cstheme="majorBidi"/>
          <w:cs/>
          <w:lang w:val="en-US"/>
        </w:rPr>
        <w:t xml:space="preserve"> หน่วย เป็นหุ้นสามัญจำนวน</w:t>
      </w:r>
      <w:r w:rsidRPr="00C0233C">
        <w:rPr>
          <w:rFonts w:asciiTheme="majorBidi" w:hAnsiTheme="majorBidi" w:cstheme="majorBidi"/>
          <w:lang w:val="en-US"/>
        </w:rPr>
        <w:t xml:space="preserve"> 20,021</w:t>
      </w:r>
      <w:r w:rsidRPr="00C0233C">
        <w:rPr>
          <w:rFonts w:asciiTheme="majorBidi" w:hAnsiTheme="majorBidi" w:cstheme="majorBidi"/>
          <w:cs/>
          <w:lang w:val="en-US"/>
        </w:rPr>
        <w:t xml:space="preserve"> หุ้น ในราคาใช้สิทธิหุ้นละ </w:t>
      </w:r>
      <w:r w:rsidRPr="00C0233C">
        <w:rPr>
          <w:rFonts w:asciiTheme="majorBidi" w:hAnsiTheme="majorBidi" w:cstheme="majorBidi"/>
          <w:lang w:val="en-US"/>
        </w:rPr>
        <w:t xml:space="preserve">2.50 </w:t>
      </w:r>
      <w:r w:rsidRPr="00C0233C">
        <w:rPr>
          <w:rFonts w:asciiTheme="majorBidi" w:hAnsiTheme="majorBidi" w:cstheme="majorBidi"/>
          <w:cs/>
          <w:lang w:val="en-US"/>
        </w:rPr>
        <w:t>บาท</w:t>
      </w:r>
      <w:r w:rsidRPr="00C0233C">
        <w:rPr>
          <w:rFonts w:asciiTheme="majorBidi" w:hAnsiTheme="majorBidi" w:cstheme="majorBidi"/>
          <w:lang w:val="en-US"/>
        </w:rPr>
        <w:t xml:space="preserve"> </w:t>
      </w:r>
      <w:r w:rsidRPr="00C0233C">
        <w:rPr>
          <w:rFonts w:asciiTheme="majorBidi" w:hAnsiTheme="majorBidi" w:cstheme="majorBidi"/>
          <w:cs/>
          <w:lang w:val="en-US"/>
        </w:rPr>
        <w:t xml:space="preserve">และบริษัทได้รับเงินชำระค่าหุ้นเพิ่มทุนครบถ้วนแล้ว บริษัทได้จดทะเบียนเพิ่มทุนกับกระทรวงพาณิชย์แล้วเมื่อวันที่ </w:t>
      </w:r>
      <w:r w:rsidR="00E56AD8" w:rsidRPr="00C0233C">
        <w:rPr>
          <w:rFonts w:asciiTheme="majorBidi" w:hAnsiTheme="majorBidi" w:cstheme="majorBidi"/>
          <w:lang w:val="en-US"/>
        </w:rPr>
        <w:br/>
      </w:r>
      <w:r w:rsidRPr="00C0233C">
        <w:rPr>
          <w:rFonts w:asciiTheme="majorBidi" w:hAnsiTheme="majorBidi" w:cstheme="majorBidi"/>
          <w:lang w:val="en-US"/>
        </w:rPr>
        <w:t xml:space="preserve">13 </w:t>
      </w:r>
      <w:r w:rsidRPr="00C0233C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C0233C">
        <w:rPr>
          <w:rFonts w:asciiTheme="majorBidi" w:hAnsiTheme="majorBidi" w:cstheme="majorBidi"/>
          <w:lang w:val="en-US"/>
        </w:rPr>
        <w:t>2567</w:t>
      </w:r>
    </w:p>
    <w:p w14:paraId="40AA87CD" w14:textId="77777777" w:rsidR="00CD358C" w:rsidRPr="00C0233C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938C4" w14:textId="2C31A26A" w:rsidR="00CD358C" w:rsidRPr="00C0233C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การตัดหุ้นสามัญที่ยังไม่ได้จำหน่าย</w:t>
      </w:r>
    </w:p>
    <w:p w14:paraId="5E810F6F" w14:textId="77777777" w:rsidR="00CD358C" w:rsidRPr="00C0233C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BD855" w14:textId="2B76E296" w:rsidR="00B814D1" w:rsidRPr="00C0233C" w:rsidRDefault="00B814D1" w:rsidP="00B814D1">
      <w:pPr>
        <w:pStyle w:val="FSContent"/>
        <w:rPr>
          <w:lang w:val="en-US"/>
        </w:rPr>
      </w:pPr>
      <w:r w:rsidRPr="00C0233C">
        <w:rPr>
          <w:rFonts w:hint="cs"/>
          <w:cs/>
        </w:rPr>
        <w:t>ในการ</w:t>
      </w:r>
      <w:r w:rsidRPr="00C0233C">
        <w:rPr>
          <w:rFonts w:hint="cs"/>
          <w:cs/>
          <w:lang w:val="en-US"/>
        </w:rPr>
        <w:t>ประชุมวิสามัญผู้ถือหุ้น</w:t>
      </w:r>
      <w:r w:rsidRPr="00C0233C">
        <w:rPr>
          <w:rFonts w:hint="cs"/>
          <w:cs/>
        </w:rPr>
        <w:t>เมื่อ</w:t>
      </w:r>
      <w:r w:rsidRPr="00C0233C">
        <w:rPr>
          <w:rFonts w:hint="cs"/>
          <w:cs/>
          <w:lang w:val="en-US"/>
        </w:rPr>
        <w:t xml:space="preserve">วันที่ </w:t>
      </w:r>
      <w:r w:rsidRPr="00C0233C">
        <w:rPr>
          <w:lang w:val="en-US"/>
        </w:rPr>
        <w:t xml:space="preserve">14 </w:t>
      </w:r>
      <w:r w:rsidRPr="00C0233C">
        <w:rPr>
          <w:rFonts w:hint="cs"/>
          <w:cs/>
          <w:lang w:val="en-US"/>
        </w:rPr>
        <w:t xml:space="preserve">พฤศจิกายน </w:t>
      </w:r>
      <w:r w:rsidRPr="00C0233C">
        <w:rPr>
          <w:lang w:val="en-US"/>
        </w:rPr>
        <w:t xml:space="preserve">2567 </w:t>
      </w:r>
      <w:r w:rsidRPr="00C0233C">
        <w:rPr>
          <w:rFonts w:hint="cs"/>
          <w:cs/>
          <w:lang w:val="en-US"/>
        </w:rPr>
        <w:t>ผู้ถือหุ้นมีมติอนุมัติ</w:t>
      </w:r>
      <w:r w:rsidRPr="00C0233C">
        <w:rPr>
          <w:cs/>
          <w:lang w:val="en-US"/>
        </w:rPr>
        <w:t>การ</w:t>
      </w:r>
      <w:r w:rsidRPr="00C0233C">
        <w:rPr>
          <w:rFonts w:hint="cs"/>
          <w:cs/>
          <w:lang w:val="en-US"/>
        </w:rPr>
        <w:t>ลด</w:t>
      </w:r>
      <w:r w:rsidRPr="00C0233C">
        <w:rPr>
          <w:cs/>
          <w:lang w:val="en-US"/>
        </w:rPr>
        <w:t>ทุนจดทะเบียนของบริษัท</w:t>
      </w:r>
      <w:r w:rsidRPr="00C0233C">
        <w:rPr>
          <w:rFonts w:hint="cs"/>
          <w:cs/>
          <w:lang w:val="en-US"/>
        </w:rPr>
        <w:t xml:space="preserve">จาก </w:t>
      </w:r>
      <w:r w:rsidRPr="00C0233C">
        <w:rPr>
          <w:lang w:val="en-US"/>
        </w:rPr>
        <w:t xml:space="preserve">341.3 </w:t>
      </w:r>
      <w:r w:rsidRPr="00C0233C">
        <w:rPr>
          <w:rFonts w:hint="cs"/>
          <w:cs/>
          <w:lang w:val="en-US"/>
        </w:rPr>
        <w:t xml:space="preserve">ล้านบาท (แบ่งเป็น </w:t>
      </w:r>
      <w:r w:rsidRPr="00C0233C">
        <w:rPr>
          <w:lang w:val="en-US"/>
        </w:rPr>
        <w:t xml:space="preserve">682.5 </w:t>
      </w:r>
      <w:r w:rsidRPr="00C0233C">
        <w:rPr>
          <w:rFonts w:hint="cs"/>
          <w:cs/>
          <w:lang w:val="en-US"/>
        </w:rPr>
        <w:t xml:space="preserve">ล้านหุ้น มูลค่าหุ้นละ </w:t>
      </w:r>
      <w:r w:rsidRPr="00C0233C">
        <w:rPr>
          <w:lang w:val="en-US"/>
        </w:rPr>
        <w:t xml:space="preserve">0.5 </w:t>
      </w:r>
      <w:r w:rsidRPr="00C0233C">
        <w:rPr>
          <w:rFonts w:hint="cs"/>
          <w:cs/>
          <w:lang w:val="en-US"/>
        </w:rPr>
        <w:t xml:space="preserve">บาท) เป็น </w:t>
      </w:r>
      <w:r w:rsidRPr="00C0233C">
        <w:rPr>
          <w:lang w:val="en-US"/>
        </w:rPr>
        <w:t xml:space="preserve">237.3 </w:t>
      </w:r>
      <w:r w:rsidRPr="00C0233C">
        <w:rPr>
          <w:rFonts w:hint="cs"/>
          <w:cs/>
          <w:lang w:val="en-US"/>
        </w:rPr>
        <w:t xml:space="preserve">ล้านบาท (แบ่งเป็น </w:t>
      </w:r>
      <w:r w:rsidRPr="00C0233C">
        <w:rPr>
          <w:lang w:val="en-US"/>
        </w:rPr>
        <w:t xml:space="preserve">474.6 </w:t>
      </w:r>
      <w:r w:rsidRPr="00C0233C">
        <w:rPr>
          <w:rFonts w:hint="cs"/>
          <w:cs/>
          <w:lang w:val="en-US"/>
        </w:rPr>
        <w:t xml:space="preserve">ล้านหุ้น มูลค่าหุ้นละ </w:t>
      </w:r>
      <w:r w:rsidRPr="00C0233C">
        <w:rPr>
          <w:lang w:val="en-US"/>
        </w:rPr>
        <w:t xml:space="preserve">0.5 </w:t>
      </w:r>
      <w:r w:rsidRPr="00C0233C">
        <w:rPr>
          <w:rFonts w:hint="cs"/>
          <w:cs/>
          <w:lang w:val="en-US"/>
        </w:rPr>
        <w:t>บาท) โดยตัดจำหน่ายหุ้นสามัญที่ยังไม่ได้ออกจำหน่าย</w:t>
      </w:r>
      <w:r w:rsidRPr="00C0233C">
        <w:rPr>
          <w:cs/>
          <w:lang w:val="en-US"/>
        </w:rPr>
        <w:t xml:space="preserve">จำนวน </w:t>
      </w:r>
      <w:r w:rsidRPr="00C0233C">
        <w:rPr>
          <w:lang w:val="en-US"/>
        </w:rPr>
        <w:t xml:space="preserve">207.9 </w:t>
      </w:r>
      <w:r w:rsidRPr="00C0233C">
        <w:rPr>
          <w:cs/>
          <w:lang w:val="en-US"/>
        </w:rPr>
        <w:t>ล้าน</w:t>
      </w:r>
      <w:r w:rsidRPr="00C0233C">
        <w:rPr>
          <w:rFonts w:hint="cs"/>
          <w:cs/>
          <w:lang w:val="en-US"/>
        </w:rPr>
        <w:t xml:space="preserve">หุ้น มูลค่าหุ้นละ </w:t>
      </w:r>
      <w:r w:rsidRPr="00C0233C">
        <w:rPr>
          <w:lang w:val="en-US"/>
        </w:rPr>
        <w:t xml:space="preserve">0.5 </w:t>
      </w:r>
      <w:r w:rsidRPr="00C0233C">
        <w:rPr>
          <w:rFonts w:hint="cs"/>
          <w:cs/>
          <w:lang w:val="en-US"/>
        </w:rPr>
        <w:t xml:space="preserve">บาท รวมเป็นเงิน </w:t>
      </w:r>
      <w:r w:rsidRPr="00C0233C">
        <w:rPr>
          <w:lang w:val="en-US"/>
        </w:rPr>
        <w:t xml:space="preserve">104.0 </w:t>
      </w:r>
      <w:r w:rsidRPr="00C0233C">
        <w:rPr>
          <w:rFonts w:hint="cs"/>
          <w:cs/>
          <w:lang w:val="en-US"/>
        </w:rPr>
        <w:t>ล้านบาท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 xml:space="preserve">ซึ่งเป็นหุ้นสามัญจดทะเบียนเพื่อรองรับการใช้สิทธิตามใบสำคัญแสดงสิทธิที่จะซื้อหุ้นสามัญของบริษัท ครั้งที่ </w:t>
      </w:r>
      <w:r w:rsidRPr="00C0233C">
        <w:rPr>
          <w:lang w:val="en-US"/>
        </w:rPr>
        <w:t xml:space="preserve">1 (JSP-W1) </w:t>
      </w:r>
      <w:r w:rsidRPr="00C0233C">
        <w:rPr>
          <w:rFonts w:hint="cs"/>
          <w:cs/>
          <w:lang w:val="en-US"/>
        </w:rPr>
        <w:t>ที่หมดอายุแล้ว ทั้งนี้บริษัทได้จดทะเบียน</w:t>
      </w:r>
      <w:r w:rsidR="009E6B62" w:rsidRPr="00C0233C">
        <w:rPr>
          <w:rFonts w:hint="cs"/>
          <w:cs/>
          <w:lang w:val="en-US"/>
        </w:rPr>
        <w:t>ลด</w:t>
      </w:r>
      <w:r w:rsidRPr="00C0233C">
        <w:rPr>
          <w:rFonts w:hint="cs"/>
          <w:cs/>
          <w:lang w:val="en-US"/>
        </w:rPr>
        <w:t>ทุน</w:t>
      </w:r>
      <w:r w:rsidR="009E6B62" w:rsidRPr="00C0233C">
        <w:rPr>
          <w:rFonts w:hint="cs"/>
          <w:cs/>
          <w:lang w:val="en-US"/>
        </w:rPr>
        <w:t>จดทะเบียน</w:t>
      </w:r>
      <w:r w:rsidRPr="00C0233C">
        <w:rPr>
          <w:rFonts w:hint="cs"/>
          <w:cs/>
          <w:lang w:val="en-US"/>
        </w:rPr>
        <w:t xml:space="preserve">กับกระทรวงพาณิชย์แล้วเมื่อวันที่ </w:t>
      </w:r>
      <w:r w:rsidRPr="00C0233C">
        <w:rPr>
          <w:lang w:val="en-US"/>
        </w:rPr>
        <w:t xml:space="preserve">15 </w:t>
      </w:r>
      <w:r w:rsidRPr="00C0233C">
        <w:rPr>
          <w:rFonts w:hint="cs"/>
          <w:cs/>
          <w:lang w:val="en-US"/>
        </w:rPr>
        <w:t xml:space="preserve">พฤศจิกายน </w:t>
      </w:r>
      <w:r w:rsidRPr="00C0233C">
        <w:rPr>
          <w:lang w:val="en-US"/>
        </w:rPr>
        <w:t>2567</w:t>
      </w:r>
    </w:p>
    <w:p w14:paraId="0DEB4126" w14:textId="77777777" w:rsidR="00CD358C" w:rsidRPr="00C0233C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8D967" w14:textId="03B2DCEC" w:rsidR="00CD358C" w:rsidRPr="00C0233C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การออกและจัดสรรหุ้นสามัญ</w:t>
      </w:r>
    </w:p>
    <w:p w14:paraId="1E14EC77" w14:textId="77777777" w:rsidR="00CD358C" w:rsidRPr="00C0233C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04F825" w14:textId="7F9C17DD" w:rsidR="00CD358C" w:rsidRPr="00C0233C" w:rsidRDefault="00CD358C" w:rsidP="00CD358C">
      <w:pPr>
        <w:pStyle w:val="FSContent"/>
        <w:rPr>
          <w:lang w:val="en-US"/>
        </w:rPr>
      </w:pPr>
      <w:r w:rsidRPr="00C0233C">
        <w:rPr>
          <w:rFonts w:hint="cs"/>
          <w:cs/>
        </w:rPr>
        <w:t>ในการ</w:t>
      </w:r>
      <w:r w:rsidRPr="00C0233C">
        <w:rPr>
          <w:rFonts w:hint="cs"/>
          <w:cs/>
          <w:lang w:val="en-US"/>
        </w:rPr>
        <w:t>ประชุมวิสามัญผู้ถือหุ้น</w:t>
      </w:r>
      <w:r w:rsidRPr="00C0233C">
        <w:rPr>
          <w:rFonts w:hint="cs"/>
          <w:cs/>
        </w:rPr>
        <w:t>เมื่อ</w:t>
      </w:r>
      <w:r w:rsidRPr="00C0233C">
        <w:rPr>
          <w:rFonts w:hint="cs"/>
          <w:cs/>
          <w:lang w:val="en-US"/>
        </w:rPr>
        <w:t xml:space="preserve">วันที่ </w:t>
      </w:r>
      <w:r w:rsidRPr="00C0233C">
        <w:rPr>
          <w:lang w:val="en-US"/>
        </w:rPr>
        <w:t xml:space="preserve">14 </w:t>
      </w:r>
      <w:r w:rsidRPr="00C0233C">
        <w:rPr>
          <w:rFonts w:hint="cs"/>
          <w:cs/>
          <w:lang w:val="en-US"/>
        </w:rPr>
        <w:t xml:space="preserve">พฤศจิกายน </w:t>
      </w:r>
      <w:r w:rsidRPr="00C0233C">
        <w:rPr>
          <w:lang w:val="en-US"/>
        </w:rPr>
        <w:t xml:space="preserve">2567 </w:t>
      </w:r>
      <w:r w:rsidRPr="00C0233C">
        <w:rPr>
          <w:rFonts w:hint="cs"/>
          <w:cs/>
          <w:lang w:val="en-US"/>
        </w:rPr>
        <w:t>ผู้ถือหุ้นมีมติอนุมัติ</w:t>
      </w:r>
      <w:r w:rsidRPr="00C0233C">
        <w:rPr>
          <w:cs/>
          <w:lang w:val="en-US"/>
        </w:rPr>
        <w:t>การเพิ่มทุนจดทะเบียนของบริษัท</w:t>
      </w:r>
      <w:r w:rsidRPr="00C0233C">
        <w:rPr>
          <w:rFonts w:hint="cs"/>
          <w:cs/>
          <w:lang w:val="en-US"/>
        </w:rPr>
        <w:t xml:space="preserve">จาก </w:t>
      </w:r>
      <w:r w:rsidRPr="00C0233C">
        <w:rPr>
          <w:lang w:val="en-US"/>
        </w:rPr>
        <w:t xml:space="preserve">237.3 </w:t>
      </w:r>
      <w:r w:rsidRPr="00C0233C">
        <w:rPr>
          <w:rFonts w:hint="cs"/>
          <w:cs/>
          <w:lang w:val="en-US"/>
        </w:rPr>
        <w:t xml:space="preserve">ล้านบาท (แบ่งเป็น </w:t>
      </w:r>
      <w:r w:rsidRPr="00C0233C">
        <w:rPr>
          <w:lang w:val="en-US"/>
        </w:rPr>
        <w:t xml:space="preserve">474.6 </w:t>
      </w:r>
      <w:r w:rsidRPr="00C0233C">
        <w:rPr>
          <w:rFonts w:hint="cs"/>
          <w:cs/>
          <w:lang w:val="en-US"/>
        </w:rPr>
        <w:t xml:space="preserve">ล้านหุ้น มูลค่าหุ้นละ </w:t>
      </w:r>
      <w:r w:rsidRPr="00C0233C">
        <w:rPr>
          <w:lang w:val="en-US"/>
        </w:rPr>
        <w:t xml:space="preserve">0.5 </w:t>
      </w:r>
      <w:r w:rsidRPr="00C0233C">
        <w:rPr>
          <w:rFonts w:hint="cs"/>
          <w:cs/>
          <w:lang w:val="en-US"/>
        </w:rPr>
        <w:t xml:space="preserve">บาท) เป็น </w:t>
      </w:r>
      <w:r w:rsidRPr="00C0233C">
        <w:rPr>
          <w:lang w:val="en-US"/>
        </w:rPr>
        <w:t xml:space="preserve">355.9 </w:t>
      </w:r>
      <w:r w:rsidRPr="00C0233C">
        <w:rPr>
          <w:rFonts w:hint="cs"/>
          <w:cs/>
          <w:lang w:val="en-US"/>
        </w:rPr>
        <w:t xml:space="preserve">ล้านบาท (แบ่งเป็น </w:t>
      </w:r>
      <w:r w:rsidRPr="00C0233C">
        <w:rPr>
          <w:lang w:val="en-US"/>
        </w:rPr>
        <w:t xml:space="preserve">711.9 </w:t>
      </w:r>
      <w:r w:rsidRPr="00C0233C">
        <w:rPr>
          <w:rFonts w:hint="cs"/>
          <w:cs/>
          <w:lang w:val="en-US"/>
        </w:rPr>
        <w:t xml:space="preserve">ล้านหุ้น มูลค่าหุ้นละ </w:t>
      </w:r>
      <w:r w:rsidRPr="00C0233C">
        <w:rPr>
          <w:lang w:val="en-US"/>
        </w:rPr>
        <w:t xml:space="preserve">0.5 </w:t>
      </w:r>
      <w:r w:rsidRPr="00C0233C">
        <w:rPr>
          <w:rFonts w:hint="cs"/>
          <w:cs/>
          <w:lang w:val="en-US"/>
        </w:rPr>
        <w:t>บาท) โดยออกหุ้นสามัญใหม่</w:t>
      </w:r>
      <w:r w:rsidRPr="00C0233C">
        <w:rPr>
          <w:cs/>
          <w:lang w:val="en-US"/>
        </w:rPr>
        <w:t xml:space="preserve">จำนวน </w:t>
      </w:r>
      <w:r w:rsidRPr="00C0233C">
        <w:rPr>
          <w:lang w:val="en-US"/>
        </w:rPr>
        <w:t xml:space="preserve">237.3 </w:t>
      </w:r>
      <w:r w:rsidRPr="00C0233C">
        <w:rPr>
          <w:cs/>
          <w:lang w:val="en-US"/>
        </w:rPr>
        <w:t>ล้าน</w:t>
      </w:r>
      <w:r w:rsidRPr="00C0233C">
        <w:rPr>
          <w:rFonts w:hint="cs"/>
          <w:cs/>
          <w:lang w:val="en-US"/>
        </w:rPr>
        <w:t xml:space="preserve">หุ้น มูลค่าหุ้นละ </w:t>
      </w:r>
      <w:r w:rsidRPr="00C0233C">
        <w:rPr>
          <w:lang w:val="en-US"/>
        </w:rPr>
        <w:t xml:space="preserve">0.5 </w:t>
      </w:r>
      <w:r w:rsidRPr="00C0233C">
        <w:rPr>
          <w:rFonts w:hint="cs"/>
          <w:cs/>
          <w:lang w:val="en-US"/>
        </w:rPr>
        <w:t xml:space="preserve">บาท รวมเป็นเงิน </w:t>
      </w:r>
      <w:r w:rsidRPr="00C0233C">
        <w:rPr>
          <w:lang w:val="en-US"/>
        </w:rPr>
        <w:t xml:space="preserve">118.6 </w:t>
      </w:r>
      <w:r w:rsidRPr="00C0233C">
        <w:rPr>
          <w:rFonts w:hint="cs"/>
          <w:cs/>
          <w:lang w:val="en-US"/>
        </w:rPr>
        <w:t>ล้านบาท ทั้งนี้บริษัทได้จดทะเบียนเพิ่มทุน</w:t>
      </w:r>
      <w:r w:rsidR="009E6B62" w:rsidRPr="00C0233C">
        <w:rPr>
          <w:rFonts w:hint="cs"/>
          <w:cs/>
          <w:lang w:val="en-US"/>
        </w:rPr>
        <w:t>จดทะเบียน</w:t>
      </w:r>
      <w:r w:rsidRPr="00C0233C">
        <w:rPr>
          <w:rFonts w:hint="cs"/>
          <w:cs/>
          <w:lang w:val="en-US"/>
        </w:rPr>
        <w:t xml:space="preserve">กับกระทรวงพาณิชย์แล้วเมื่อวันที่ </w:t>
      </w:r>
      <w:r w:rsidRPr="00C0233C">
        <w:rPr>
          <w:lang w:val="en-US"/>
        </w:rPr>
        <w:t xml:space="preserve">15 </w:t>
      </w:r>
      <w:r w:rsidRPr="00C0233C">
        <w:rPr>
          <w:rFonts w:hint="cs"/>
          <w:cs/>
          <w:lang w:val="en-US"/>
        </w:rPr>
        <w:t xml:space="preserve">พฤศจิกายน </w:t>
      </w:r>
      <w:r w:rsidRPr="00C0233C">
        <w:rPr>
          <w:lang w:val="en-US"/>
        </w:rPr>
        <w:t>2567</w:t>
      </w:r>
    </w:p>
    <w:p w14:paraId="65B0A391" w14:textId="77777777" w:rsidR="00CD358C" w:rsidRPr="00C0233C" w:rsidRDefault="00CD358C" w:rsidP="00CD358C">
      <w:pPr>
        <w:pStyle w:val="FSContent"/>
        <w:rPr>
          <w:lang w:val="en-US"/>
        </w:rPr>
      </w:pPr>
    </w:p>
    <w:p w14:paraId="447FE2E4" w14:textId="616C157A" w:rsidR="00CD358C" w:rsidRPr="00C0233C" w:rsidRDefault="00CD358C" w:rsidP="00CD358C">
      <w:pPr>
        <w:pStyle w:val="FSContent"/>
        <w:rPr>
          <w:lang w:val="en-US"/>
        </w:rPr>
      </w:pPr>
      <w:r w:rsidRPr="00C0233C">
        <w:rPr>
          <w:rFonts w:hint="cs"/>
          <w:cs/>
          <w:lang w:val="en-US"/>
        </w:rPr>
        <w:t>ในวันเดียวกันผู้ถือหุ้นมีมติอนุมัติ</w:t>
      </w:r>
      <w:r w:rsidRPr="00C0233C">
        <w:rPr>
          <w:cs/>
          <w:lang w:val="en-US"/>
        </w:rPr>
        <w:t xml:space="preserve">การจัดสรรหุ้นสามัญเพิ่มทุนของบริษัทจำนวน </w:t>
      </w:r>
      <w:r w:rsidRPr="00C0233C">
        <w:rPr>
          <w:lang w:val="en-US"/>
        </w:rPr>
        <w:t xml:space="preserve">237.3 </w:t>
      </w:r>
      <w:r w:rsidRPr="00C0233C">
        <w:rPr>
          <w:cs/>
          <w:lang w:val="en-US"/>
        </w:rPr>
        <w:t xml:space="preserve">ล้านหุ้น มูลค่าที่ตราไว้หุ้นละ </w:t>
      </w:r>
      <w:r w:rsidRPr="00C0233C">
        <w:rPr>
          <w:lang w:val="en-US"/>
        </w:rPr>
        <w:t xml:space="preserve">0.50 </w:t>
      </w:r>
      <w:r w:rsidRPr="00C0233C">
        <w:rPr>
          <w:cs/>
          <w:lang w:val="en-US"/>
        </w:rPr>
        <w:t>บาท เพื่อรองรับการใช้สิทธิตามใบสำคัญแสดงสิทธิที่จะซื้อหุ้นสามัญของบริษัท</w:t>
      </w:r>
      <w:r w:rsidRPr="00C0233C">
        <w:rPr>
          <w:lang w:val="en-US"/>
        </w:rPr>
        <w:t xml:space="preserve"> </w:t>
      </w:r>
      <w:r w:rsidRPr="00C0233C">
        <w:rPr>
          <w:rFonts w:hint="cs"/>
          <w:cs/>
          <w:lang w:val="en-US"/>
        </w:rPr>
        <w:t xml:space="preserve">ครั้งที่ </w:t>
      </w:r>
      <w:r w:rsidRPr="00C0233C">
        <w:rPr>
          <w:lang w:val="en-US"/>
        </w:rPr>
        <w:t>2</w:t>
      </w:r>
      <w:r w:rsidRPr="00C0233C">
        <w:rPr>
          <w:cs/>
          <w:lang w:val="en-US"/>
        </w:rPr>
        <w:t xml:space="preserve"> (</w:t>
      </w:r>
      <w:r w:rsidRPr="00C0233C">
        <w:rPr>
          <w:lang w:val="en-US"/>
        </w:rPr>
        <w:t>JSP-W2</w:t>
      </w:r>
      <w:r w:rsidRPr="00C0233C">
        <w:rPr>
          <w:cs/>
          <w:lang w:val="en-US"/>
        </w:rPr>
        <w:t>)</w:t>
      </w:r>
      <w:r w:rsidRPr="00C0233C">
        <w:rPr>
          <w:lang w:val="en-US"/>
        </w:rPr>
        <w:t xml:space="preserve"> </w:t>
      </w:r>
      <w:r w:rsidRPr="00C0233C">
        <w:rPr>
          <w:cs/>
          <w:lang w:val="en-US"/>
        </w:rPr>
        <w:t xml:space="preserve">จำนวน </w:t>
      </w:r>
      <w:r w:rsidRPr="00C0233C">
        <w:rPr>
          <w:lang w:val="en-US"/>
        </w:rPr>
        <w:t xml:space="preserve">237.3 </w:t>
      </w:r>
      <w:r w:rsidRPr="00C0233C">
        <w:rPr>
          <w:cs/>
          <w:lang w:val="en-US"/>
        </w:rPr>
        <w:t>ล้านหน่วย ที่จัดสรรให้แก่ผู้ถือหุ้นเดิมตามสัดส่วนการถือหุ้น</w:t>
      </w:r>
    </w:p>
    <w:p w14:paraId="72F29E2F" w14:textId="77777777" w:rsidR="00DB4F0D" w:rsidRPr="00C0233C" w:rsidRDefault="00DB4F0D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FD8E1" w14:textId="121A97E8" w:rsidR="003112C6" w:rsidRPr="00C0233C" w:rsidRDefault="003112C6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31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0233C">
        <w:rPr>
          <w:rFonts w:asciiTheme="majorBidi" w:hAnsiTheme="majorBidi" w:cstheme="majorBidi"/>
          <w:sz w:val="30"/>
          <w:szCs w:val="30"/>
        </w:rPr>
        <w:t xml:space="preserve">2566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</w:p>
    <w:p w14:paraId="7BC94A4E" w14:textId="77777777" w:rsidR="00952BB5" w:rsidRPr="00C0233C" w:rsidRDefault="00952BB5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5E74D" w14:textId="77777777" w:rsidR="00DB4F0D" w:rsidRPr="00C0233C" w:rsidRDefault="00DB4F0D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2082AB" w14:textId="39DD59C2" w:rsidR="003112C6" w:rsidRPr="00C0233C" w:rsidRDefault="003112C6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การใช้สิทธิแปลงสภาพ</w:t>
      </w:r>
    </w:p>
    <w:p w14:paraId="748DC25F" w14:textId="77777777" w:rsidR="003112C6" w:rsidRPr="00C0233C" w:rsidRDefault="003112C6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7FFDC8" w14:textId="1CD8781C" w:rsidR="003112C6" w:rsidRPr="00C0233C" w:rsidRDefault="003112C6" w:rsidP="003112C6">
      <w:pPr>
        <w:pStyle w:val="FSContent"/>
        <w:rPr>
          <w:rFonts w:asciiTheme="majorBidi" w:hAnsiTheme="majorBidi" w:cstheme="majorBidi"/>
          <w:lang w:val="en-US"/>
        </w:rPr>
      </w:pPr>
      <w:r w:rsidRPr="00C0233C">
        <w:rPr>
          <w:rFonts w:asciiTheme="majorBidi" w:hAnsiTheme="majorBidi" w:cstheme="majorBidi"/>
          <w:cs/>
          <w:lang w:val="en-US"/>
        </w:rPr>
        <w:t>ในระหว่าง</w:t>
      </w:r>
      <w:r w:rsidRPr="00C0233C">
        <w:rPr>
          <w:rFonts w:asciiTheme="majorBidi" w:hAnsiTheme="majorBidi" w:cstheme="majorBidi" w:hint="cs"/>
          <w:cs/>
          <w:lang w:val="en-US"/>
        </w:rPr>
        <w:t>ปี</w:t>
      </w:r>
      <w:r w:rsidRPr="00C0233C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C0233C">
        <w:rPr>
          <w:rFonts w:asciiTheme="majorBidi" w:hAnsiTheme="majorBidi" w:cstheme="majorBidi"/>
          <w:lang w:val="en-US"/>
        </w:rPr>
        <w:t xml:space="preserve">31 </w:t>
      </w:r>
      <w:r w:rsidRPr="00C0233C">
        <w:rPr>
          <w:rFonts w:asciiTheme="majorBidi" w:hAnsiTheme="majorBidi" w:cstheme="majorBidi" w:hint="cs"/>
          <w:cs/>
          <w:lang w:val="en-US"/>
        </w:rPr>
        <w:t>ธันวาคม</w:t>
      </w:r>
      <w:r w:rsidRPr="00C0233C">
        <w:rPr>
          <w:rFonts w:asciiTheme="majorBidi" w:hAnsiTheme="majorBidi" w:cstheme="majorBidi"/>
          <w:cs/>
          <w:lang w:val="en-US"/>
        </w:rPr>
        <w:t xml:space="preserve"> </w:t>
      </w:r>
      <w:r w:rsidRPr="00C0233C">
        <w:rPr>
          <w:rFonts w:asciiTheme="majorBidi" w:hAnsiTheme="majorBidi" w:cstheme="majorBidi"/>
          <w:lang w:val="en-US"/>
        </w:rPr>
        <w:t>2566</w:t>
      </w:r>
      <w:r w:rsidRPr="00C0233C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="00CD358C" w:rsidRPr="00C0233C">
        <w:rPr>
          <w:rFonts w:asciiTheme="majorBidi" w:hAnsiTheme="majorBidi" w:cstheme="majorBidi" w:hint="cs"/>
          <w:cs/>
          <w:lang w:val="en-US"/>
        </w:rPr>
        <w:t xml:space="preserve">ครั้งที่ </w:t>
      </w:r>
      <w:r w:rsidR="00CD358C" w:rsidRPr="00C0233C">
        <w:rPr>
          <w:rFonts w:asciiTheme="majorBidi" w:hAnsiTheme="majorBidi" w:cstheme="majorBidi"/>
          <w:lang w:val="en-US"/>
        </w:rPr>
        <w:t>1 (</w:t>
      </w:r>
      <w:r w:rsidRPr="00C0233C">
        <w:rPr>
          <w:rFonts w:asciiTheme="majorBidi" w:hAnsiTheme="majorBidi" w:cstheme="majorBidi"/>
          <w:lang w:val="en-US"/>
        </w:rPr>
        <w:t>JSP-W1</w:t>
      </w:r>
      <w:r w:rsidR="00CD358C" w:rsidRPr="00C0233C">
        <w:rPr>
          <w:rFonts w:asciiTheme="majorBidi" w:hAnsiTheme="majorBidi" w:cstheme="majorBidi"/>
          <w:lang w:val="en-US"/>
        </w:rPr>
        <w:t>)</w:t>
      </w:r>
      <w:r w:rsidRPr="00C0233C">
        <w:rPr>
          <w:rFonts w:asciiTheme="majorBidi" w:hAnsiTheme="majorBidi" w:cstheme="majorBidi"/>
          <w:lang w:val="en-US"/>
        </w:rPr>
        <w:t xml:space="preserve"> </w:t>
      </w:r>
      <w:r w:rsidRPr="00C0233C">
        <w:rPr>
          <w:rFonts w:asciiTheme="majorBidi" w:hAnsiTheme="majorBidi" w:cstheme="majorBidi"/>
          <w:cs/>
          <w:lang w:val="en-US"/>
        </w:rPr>
        <w:t xml:space="preserve">จำนวน </w:t>
      </w:r>
      <w:r w:rsidRPr="00C0233C">
        <w:rPr>
          <w:rFonts w:asciiTheme="majorBidi" w:hAnsiTheme="majorBidi" w:cstheme="majorBidi"/>
          <w:lang w:val="en-US"/>
        </w:rPr>
        <w:t>19,554,900</w:t>
      </w:r>
      <w:r w:rsidRPr="00C0233C">
        <w:rPr>
          <w:rFonts w:asciiTheme="majorBidi" w:hAnsiTheme="majorBidi" w:cstheme="majorBidi"/>
          <w:cs/>
          <w:lang w:val="en-US"/>
        </w:rPr>
        <w:t xml:space="preserve"> หน่วย เป็นหุ้นสามัญจำนวน</w:t>
      </w:r>
      <w:r w:rsidRPr="00C0233C">
        <w:rPr>
          <w:rFonts w:asciiTheme="majorBidi" w:hAnsiTheme="majorBidi" w:cstheme="majorBidi"/>
          <w:lang w:val="en-US"/>
        </w:rPr>
        <w:t xml:space="preserve"> 19,554,900</w:t>
      </w:r>
      <w:r w:rsidRPr="00C0233C">
        <w:rPr>
          <w:rFonts w:asciiTheme="majorBidi" w:hAnsiTheme="majorBidi" w:cstheme="majorBidi"/>
          <w:cs/>
          <w:lang w:val="en-US"/>
        </w:rPr>
        <w:t xml:space="preserve"> หุ้น ในราคาใช้สิทธิหุ้นละ </w:t>
      </w:r>
      <w:r w:rsidRPr="00C0233C">
        <w:rPr>
          <w:rFonts w:asciiTheme="majorBidi" w:hAnsiTheme="majorBidi" w:cstheme="majorBidi"/>
          <w:lang w:val="en-US"/>
        </w:rPr>
        <w:t xml:space="preserve">2.50 </w:t>
      </w:r>
      <w:r w:rsidRPr="00C0233C">
        <w:rPr>
          <w:rFonts w:asciiTheme="majorBidi" w:hAnsiTheme="majorBidi" w:cstheme="majorBidi"/>
          <w:cs/>
          <w:lang w:val="en-US"/>
        </w:rPr>
        <w:t>บาท</w:t>
      </w:r>
      <w:r w:rsidRPr="00C0233C">
        <w:rPr>
          <w:rFonts w:asciiTheme="majorBidi" w:hAnsiTheme="majorBidi" w:cstheme="majorBidi"/>
          <w:lang w:val="en-US"/>
        </w:rPr>
        <w:t xml:space="preserve"> </w:t>
      </w:r>
      <w:r w:rsidRPr="00C0233C">
        <w:rPr>
          <w:rFonts w:asciiTheme="majorBidi" w:hAnsiTheme="majorBidi" w:cstheme="majorBidi"/>
          <w:cs/>
          <w:lang w:val="en-US"/>
        </w:rPr>
        <w:t xml:space="preserve">และบริษัทได้รับเงินชำระค่าหุ้นเพิ่มทุนครบถ้วนแล้ว บริษัทได้จดทะเบียนเพิ่มทุนจำนวน </w:t>
      </w:r>
      <w:r w:rsidRPr="00C0233C">
        <w:rPr>
          <w:rFonts w:asciiTheme="majorBidi" w:hAnsiTheme="majorBidi" w:cstheme="majorBidi"/>
          <w:lang w:val="en-US"/>
        </w:rPr>
        <w:t xml:space="preserve">19,489,800 </w:t>
      </w:r>
      <w:r w:rsidRPr="00C0233C">
        <w:rPr>
          <w:rFonts w:asciiTheme="majorBidi" w:hAnsiTheme="majorBidi" w:cstheme="majorBidi"/>
          <w:cs/>
          <w:lang w:val="en-US"/>
        </w:rPr>
        <w:t xml:space="preserve">หุ้น และ </w:t>
      </w:r>
      <w:r w:rsidRPr="00C0233C">
        <w:rPr>
          <w:rFonts w:asciiTheme="majorBidi" w:hAnsiTheme="majorBidi" w:cstheme="majorBidi"/>
          <w:lang w:val="en-US"/>
        </w:rPr>
        <w:t xml:space="preserve">65,100 </w:t>
      </w:r>
      <w:r w:rsidRPr="00C0233C">
        <w:rPr>
          <w:rFonts w:asciiTheme="majorBidi" w:hAnsiTheme="majorBidi" w:cstheme="majorBidi"/>
          <w:cs/>
          <w:lang w:val="en-US"/>
        </w:rPr>
        <w:t xml:space="preserve">หุ้น กับกระทรวงพาณิชย์แล้วเมื่อวันที่ </w:t>
      </w:r>
      <w:r w:rsidRPr="00C0233C">
        <w:rPr>
          <w:rFonts w:asciiTheme="majorBidi" w:hAnsiTheme="majorBidi" w:cstheme="majorBidi"/>
          <w:lang w:val="en-US"/>
        </w:rPr>
        <w:t xml:space="preserve">12 </w:t>
      </w:r>
      <w:r w:rsidRPr="00C0233C">
        <w:rPr>
          <w:rFonts w:asciiTheme="majorBidi" w:hAnsiTheme="majorBidi" w:cstheme="majorBidi"/>
          <w:cs/>
          <w:lang w:val="en-US"/>
        </w:rPr>
        <w:t xml:space="preserve">เมษายน </w:t>
      </w:r>
      <w:r w:rsidRPr="00C0233C">
        <w:rPr>
          <w:rFonts w:asciiTheme="majorBidi" w:hAnsiTheme="majorBidi" w:cstheme="majorBidi"/>
          <w:lang w:val="en-US"/>
        </w:rPr>
        <w:t>2566</w:t>
      </w:r>
      <w:r w:rsidRPr="00C0233C">
        <w:rPr>
          <w:rFonts w:asciiTheme="majorBidi" w:hAnsiTheme="majorBidi" w:cstheme="majorBidi"/>
          <w:cs/>
          <w:lang w:val="en-US"/>
        </w:rPr>
        <w:t xml:space="preserve"> และ </w:t>
      </w:r>
      <w:r w:rsidRPr="00C0233C">
        <w:rPr>
          <w:rFonts w:asciiTheme="majorBidi" w:hAnsiTheme="majorBidi" w:cstheme="majorBidi"/>
          <w:lang w:val="en-US"/>
        </w:rPr>
        <w:t xml:space="preserve">2 </w:t>
      </w:r>
      <w:r w:rsidRPr="00C0233C">
        <w:rPr>
          <w:rFonts w:asciiTheme="majorBidi" w:hAnsiTheme="majorBidi" w:cstheme="majorBidi"/>
          <w:cs/>
          <w:lang w:val="en-US"/>
        </w:rPr>
        <w:t xml:space="preserve">ตุลาคม </w:t>
      </w:r>
      <w:r w:rsidRPr="00C0233C">
        <w:rPr>
          <w:rFonts w:asciiTheme="majorBidi" w:hAnsiTheme="majorBidi" w:cstheme="majorBidi"/>
          <w:lang w:val="en-US"/>
        </w:rPr>
        <w:t xml:space="preserve">2566 </w:t>
      </w:r>
      <w:r w:rsidRPr="00C0233C">
        <w:rPr>
          <w:rFonts w:asciiTheme="majorBidi" w:hAnsiTheme="majorBidi" w:cstheme="majorBidi"/>
          <w:cs/>
          <w:lang w:val="en-US"/>
        </w:rPr>
        <w:t xml:space="preserve">ตามลำดับ </w:t>
      </w:r>
    </w:p>
    <w:p w14:paraId="0A109B70" w14:textId="77777777" w:rsidR="003112C6" w:rsidRPr="00C0233C" w:rsidRDefault="003112C6" w:rsidP="003112C6">
      <w:pPr>
        <w:pStyle w:val="FSContent"/>
        <w:rPr>
          <w:rFonts w:asciiTheme="majorBidi" w:hAnsiTheme="majorBidi" w:cstheme="majorBidi"/>
          <w:sz w:val="26"/>
          <w:szCs w:val="26"/>
          <w:cs/>
        </w:rPr>
      </w:pPr>
    </w:p>
    <w:p w14:paraId="10B8D9D8" w14:textId="77777777" w:rsidR="00FD3D1A" w:rsidRPr="00C0233C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E89F2A3" w14:textId="77777777" w:rsidR="00FD3D1A" w:rsidRPr="00C0233C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40B7EBBD" w14:textId="4425B9BB" w:rsidR="00CD1981" w:rsidRPr="00C0233C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0233C">
        <w:rPr>
          <w:rFonts w:asciiTheme="majorBidi" w:hAnsiTheme="majorBidi" w:cstheme="majorBidi"/>
          <w:sz w:val="30"/>
          <w:szCs w:val="30"/>
        </w:rPr>
        <w:t xml:space="preserve">2535 </w:t>
      </w:r>
      <w:r w:rsidRPr="00C0233C">
        <w:rPr>
          <w:rFonts w:asciiTheme="majorBidi" w:hAnsiTheme="majorBidi"/>
          <w:sz w:val="30"/>
          <w:szCs w:val="30"/>
          <w:cs/>
        </w:rPr>
        <w:t xml:space="preserve">มาตรา </w:t>
      </w:r>
      <w:r w:rsidRPr="00C0233C">
        <w:rPr>
          <w:rFonts w:asciiTheme="majorBidi" w:hAnsiTheme="majorBidi" w:cstheme="majorBidi"/>
          <w:sz w:val="30"/>
          <w:szCs w:val="30"/>
        </w:rPr>
        <w:t xml:space="preserve">51 </w:t>
      </w:r>
      <w:r w:rsidRPr="00C0233C">
        <w:rPr>
          <w:rFonts w:asciiTheme="majorBidi" w:hAnsi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92ADDDF" w14:textId="77777777" w:rsidR="00B814D1" w:rsidRPr="00C0233C" w:rsidRDefault="00B814D1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6"/>
          <w:szCs w:val="26"/>
        </w:rPr>
      </w:pPr>
    </w:p>
    <w:p w14:paraId="1CAA52C8" w14:textId="27767366" w:rsidR="00C87C3E" w:rsidRPr="00C0233C" w:rsidRDefault="00D64029" w:rsidP="00C8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t>20</w:t>
      </w:r>
      <w:r w:rsidR="00C87C3E"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87C3E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ใบสำคัญแสดงสิทธิที่จะซื้อหุ้น</w:t>
      </w:r>
    </w:p>
    <w:p w14:paraId="40E32021" w14:textId="0FD85C63" w:rsidR="00C87C3E" w:rsidRPr="00C0233C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6"/>
          <w:szCs w:val="26"/>
        </w:rPr>
      </w:pPr>
    </w:p>
    <w:p w14:paraId="19796B9A" w14:textId="21C67F8E" w:rsidR="00B02ECA" w:rsidRPr="00C0233C" w:rsidRDefault="00B02ECA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ใบสำคัญแสดงสิทธิที่จะซื้อหุ้นสามัญของบริษัท ครั้งที่ </w:t>
      </w:r>
      <w:r w:rsidRPr="00C0233C">
        <w:rPr>
          <w:rFonts w:asciiTheme="majorBidi" w:hAnsiTheme="majorBidi"/>
          <w:b/>
          <w:bCs/>
          <w:i/>
          <w:iCs/>
          <w:sz w:val="30"/>
          <w:szCs w:val="30"/>
        </w:rPr>
        <w:t>1 (JSP-W1)</w:t>
      </w:r>
    </w:p>
    <w:p w14:paraId="5448D1D8" w14:textId="77777777" w:rsidR="00B02ECA" w:rsidRPr="00C0233C" w:rsidRDefault="00B02ECA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7A5CFFDA" w14:textId="43989740" w:rsidR="00C87C3E" w:rsidRPr="00C0233C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16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0233C">
        <w:rPr>
          <w:rFonts w:asciiTheme="majorBidi" w:hAnsiTheme="majorBidi" w:cstheme="majorBidi"/>
          <w:sz w:val="30"/>
          <w:szCs w:val="30"/>
        </w:rPr>
        <w:t xml:space="preserve">2565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="00443C03" w:rsidRPr="00C0233C">
        <w:rPr>
          <w:rFonts w:asciiTheme="majorBidi" w:hAnsiTheme="majorBidi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</w:t>
      </w:r>
      <w:r w:rsidR="008171FE" w:rsidRPr="00C0233C">
        <w:rPr>
          <w:rFonts w:asciiTheme="majorBidi" w:hAnsiTheme="majorBidi"/>
          <w:sz w:val="30"/>
          <w:szCs w:val="30"/>
        </w:rPr>
        <w:t xml:space="preserve"> </w:t>
      </w:r>
      <w:r w:rsidR="008171FE" w:rsidRPr="00C0233C">
        <w:rPr>
          <w:rFonts w:asciiTheme="majorBidi" w:hAnsiTheme="majorBidi" w:hint="cs"/>
          <w:sz w:val="30"/>
          <w:szCs w:val="30"/>
          <w:cs/>
        </w:rPr>
        <w:t xml:space="preserve">ครั้งที่ </w:t>
      </w:r>
      <w:r w:rsidR="008171FE" w:rsidRPr="00C0233C">
        <w:rPr>
          <w:rFonts w:asciiTheme="majorBidi" w:hAnsiTheme="majorBidi"/>
          <w:sz w:val="30"/>
          <w:szCs w:val="30"/>
        </w:rPr>
        <w:t>1</w:t>
      </w:r>
      <w:r w:rsidR="00443C03" w:rsidRPr="00C0233C">
        <w:rPr>
          <w:rFonts w:asciiTheme="majorBidi" w:hAnsiTheme="majorBidi"/>
          <w:sz w:val="30"/>
          <w:szCs w:val="30"/>
          <w:cs/>
        </w:rPr>
        <w:t xml:space="preserve"> (</w:t>
      </w:r>
      <w:r w:rsidR="00443C03" w:rsidRPr="00C0233C">
        <w:rPr>
          <w:rFonts w:asciiTheme="majorBidi" w:hAnsiTheme="majorBidi" w:cstheme="majorBidi"/>
          <w:sz w:val="30"/>
          <w:szCs w:val="30"/>
        </w:rPr>
        <w:t>J</w:t>
      </w:r>
      <w:r w:rsidR="00B02ECA" w:rsidRPr="00C0233C">
        <w:rPr>
          <w:rFonts w:asciiTheme="majorBidi" w:hAnsiTheme="majorBidi" w:cstheme="majorBidi"/>
          <w:sz w:val="30"/>
          <w:szCs w:val="30"/>
        </w:rPr>
        <w:t>S</w:t>
      </w:r>
      <w:r w:rsidR="00443C03" w:rsidRPr="00C0233C">
        <w:rPr>
          <w:rFonts w:asciiTheme="majorBidi" w:hAnsiTheme="majorBidi" w:cstheme="majorBidi"/>
          <w:sz w:val="30"/>
          <w:szCs w:val="30"/>
        </w:rPr>
        <w:t>P-W</w:t>
      </w:r>
      <w:r w:rsidR="00443C03" w:rsidRPr="00C0233C">
        <w:rPr>
          <w:rFonts w:asciiTheme="majorBidi" w:hAnsiTheme="majorBidi"/>
          <w:sz w:val="30"/>
          <w:szCs w:val="30"/>
        </w:rPr>
        <w:t>1</w:t>
      </w:r>
      <w:r w:rsidR="00443C03" w:rsidRPr="00C0233C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="00443C03" w:rsidRPr="00C0233C">
        <w:rPr>
          <w:rFonts w:asciiTheme="majorBidi" w:hAnsiTheme="majorBidi"/>
          <w:sz w:val="30"/>
          <w:szCs w:val="30"/>
        </w:rPr>
        <w:t>227.5</w:t>
      </w:r>
      <w:r w:rsidR="00443C03" w:rsidRPr="00C0233C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 w:rsidR="00443C03" w:rsidRPr="00C0233C">
        <w:rPr>
          <w:rFonts w:asciiTheme="majorBidi" w:hAnsiTheme="majorBidi"/>
          <w:sz w:val="30"/>
          <w:szCs w:val="30"/>
        </w:rPr>
        <w:t>2</w:t>
      </w:r>
      <w:r w:rsidR="00443C03" w:rsidRPr="00C0233C">
        <w:rPr>
          <w:rFonts w:asciiTheme="majorBidi" w:hAnsiTheme="majorBidi"/>
          <w:sz w:val="30"/>
          <w:szCs w:val="30"/>
          <w:cs/>
        </w:rPr>
        <w:t xml:space="preserve"> หุ้นสามัญเดิมต่อ</w:t>
      </w:r>
      <w:r w:rsidR="00ED0517"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="00443C03" w:rsidRPr="00C0233C">
        <w:rPr>
          <w:rFonts w:asciiTheme="majorBidi" w:hAnsiTheme="majorBidi"/>
          <w:sz w:val="30"/>
          <w:szCs w:val="30"/>
        </w:rPr>
        <w:t>1</w:t>
      </w:r>
      <w:r w:rsidR="00443C03" w:rsidRPr="00C0233C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 w:rsidR="00443C03" w:rsidRPr="00C0233C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3E902E79" w14:textId="03FCA96B" w:rsidR="00C87C3E" w:rsidRPr="00C0233C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6"/>
          <w:szCs w:val="2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70"/>
        <w:gridCol w:w="5940"/>
      </w:tblGrid>
      <w:tr w:rsidR="00443C03" w:rsidRPr="00C0233C" w14:paraId="52ADC15D" w14:textId="77777777" w:rsidTr="00EE437C">
        <w:trPr>
          <w:tblHeader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FB4E2" w14:textId="77777777" w:rsidR="00443C03" w:rsidRPr="00C0233C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275B1DD1" w14:textId="77777777" w:rsidR="00443C03" w:rsidRPr="00C0233C" w:rsidRDefault="00443C03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39AFD" w14:textId="77777777" w:rsidR="00443C03" w:rsidRPr="00C0233C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443C03" w:rsidRPr="00C0233C" w14:paraId="2646B6CA" w14:textId="77777777" w:rsidTr="00EE437C">
        <w:tc>
          <w:tcPr>
            <w:tcW w:w="2970" w:type="dxa"/>
            <w:hideMark/>
          </w:tcPr>
          <w:p w14:paraId="6EDFE486" w14:textId="77777777" w:rsidR="00443C03" w:rsidRPr="00C0233C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E4EDD6C" w14:textId="77777777" w:rsidR="00443C03" w:rsidRPr="00C0233C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52912BB6" w14:textId="2C32640B" w:rsidR="00443C03" w:rsidRPr="00C0233C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3C03" w:rsidRPr="00C0233C" w14:paraId="558F2B80" w14:textId="77777777" w:rsidTr="00EE437C">
        <w:tc>
          <w:tcPr>
            <w:tcW w:w="2970" w:type="dxa"/>
            <w:hideMark/>
          </w:tcPr>
          <w:p w14:paraId="01DF3CC7" w14:textId="77777777" w:rsidR="00443C03" w:rsidRPr="00C0233C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6C2B4627" w14:textId="77777777" w:rsidR="00443C03" w:rsidRPr="00C0233C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532F3849" w14:textId="77777777" w:rsidR="00443C03" w:rsidRPr="00C0233C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443C03" w:rsidRPr="00C0233C" w14:paraId="532BE2B2" w14:textId="77777777" w:rsidTr="00EE437C">
        <w:tc>
          <w:tcPr>
            <w:tcW w:w="2970" w:type="dxa"/>
            <w:hideMark/>
          </w:tcPr>
          <w:p w14:paraId="7084A550" w14:textId="77777777" w:rsidR="00443C03" w:rsidRPr="00C0233C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2BC6E9C5" w14:textId="77777777" w:rsidR="00443C03" w:rsidRPr="00C0233C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09030037" w14:textId="3FB5C65C" w:rsidR="00443C03" w:rsidRPr="00C0233C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="00443C03"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C03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443C03" w:rsidRPr="00C0233C" w14:paraId="51DFA96D" w14:textId="77777777" w:rsidTr="00EE437C">
        <w:tc>
          <w:tcPr>
            <w:tcW w:w="2970" w:type="dxa"/>
            <w:hideMark/>
          </w:tcPr>
          <w:p w14:paraId="3E30EDC1" w14:textId="77777777" w:rsidR="00443C03" w:rsidRPr="00C0233C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761DCE51" w14:textId="77777777" w:rsidR="00443C03" w:rsidRPr="00C0233C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1BDEEABA" w14:textId="74A82C25" w:rsidR="008D5B4D" w:rsidRPr="00C0233C" w:rsidRDefault="008D5B4D" w:rsidP="008D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4DB2E786" w14:textId="5A5C6F5E" w:rsidR="000C73EC" w:rsidRPr="00C0233C" w:rsidRDefault="00B02ECA" w:rsidP="007B1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</w:rPr>
        <w:br w:type="page"/>
      </w:r>
      <w:r w:rsidR="000C73EC" w:rsidRPr="00C0233C">
        <w:rPr>
          <w:rFonts w:asciiTheme="majorBidi" w:hAnsiTheme="majorBidi"/>
          <w:sz w:val="30"/>
          <w:szCs w:val="30"/>
          <w:cs/>
        </w:rPr>
        <w:lastRenderedPageBreak/>
        <w:t xml:space="preserve">รายการเคลื่อนไหวของใบสำคัญแสดงสิทธิ </w:t>
      </w:r>
      <w:r w:rsidR="000C73EC" w:rsidRPr="00C0233C">
        <w:rPr>
          <w:rFonts w:asciiTheme="majorBidi" w:hAnsiTheme="majorBidi"/>
          <w:sz w:val="30"/>
          <w:szCs w:val="30"/>
        </w:rPr>
        <w:t xml:space="preserve">JSP-W1 </w:t>
      </w:r>
      <w:r w:rsidR="000C73EC" w:rsidRPr="00C0233C">
        <w:rPr>
          <w:rFonts w:asciiTheme="majorBidi" w:hAnsiTheme="majorBidi"/>
          <w:sz w:val="30"/>
          <w:szCs w:val="30"/>
          <w:cs/>
        </w:rPr>
        <w:t>มีดังนี้</w:t>
      </w:r>
    </w:p>
    <w:p w14:paraId="6368EFEC" w14:textId="77777777" w:rsidR="000C73EC" w:rsidRPr="00C0233C" w:rsidRDefault="000C73EC" w:rsidP="0021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990"/>
        <w:gridCol w:w="270"/>
        <w:gridCol w:w="990"/>
        <w:gridCol w:w="270"/>
        <w:gridCol w:w="900"/>
        <w:gridCol w:w="270"/>
        <w:gridCol w:w="990"/>
        <w:gridCol w:w="270"/>
        <w:gridCol w:w="1080"/>
        <w:gridCol w:w="270"/>
        <w:gridCol w:w="1440"/>
      </w:tblGrid>
      <w:tr w:rsidR="000C73EC" w:rsidRPr="00C0233C" w14:paraId="01F3CED8" w14:textId="77777777">
        <w:trPr>
          <w:tblHeader/>
        </w:trPr>
        <w:tc>
          <w:tcPr>
            <w:tcW w:w="1440" w:type="dxa"/>
          </w:tcPr>
          <w:p w14:paraId="4BC90E52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37349B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จำนวนหน่วยใบสำคัญแสดงสิทธิ</w:t>
            </w:r>
          </w:p>
        </w:tc>
        <w:tc>
          <w:tcPr>
            <w:tcW w:w="270" w:type="dxa"/>
            <w:vAlign w:val="bottom"/>
          </w:tcPr>
          <w:p w14:paraId="0FEA0FD4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16DF2B0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</w:t>
            </w: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270" w:type="dxa"/>
            <w:vAlign w:val="bottom"/>
          </w:tcPr>
          <w:p w14:paraId="12040608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682E4F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1AC55887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E205FE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เงินรับจากการใช้สิทธิในการซื้อหุ้นสามัญ</w:t>
            </w:r>
          </w:p>
        </w:tc>
        <w:tc>
          <w:tcPr>
            <w:tcW w:w="270" w:type="dxa"/>
            <w:vAlign w:val="bottom"/>
          </w:tcPr>
          <w:p w14:paraId="3D0C97AC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7237661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ทุนที่ชำระแล้ว</w:t>
            </w:r>
            <w:r w:rsidRPr="00C023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ที่เพิ่มขึ้นจากการใช้สิทธิจากใบสำคัญแสดงสิทธิ</w:t>
            </w:r>
          </w:p>
        </w:tc>
        <w:tc>
          <w:tcPr>
            <w:tcW w:w="270" w:type="dxa"/>
            <w:vAlign w:val="bottom"/>
          </w:tcPr>
          <w:p w14:paraId="1681395D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6825B41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วันที่จดทะเบียน</w:t>
            </w:r>
            <w:r w:rsidRPr="00C023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เพิ่มทุนจากการใช้สิทธิตามใบสำคัญแสดงสิทธิกับกระทรวงพาณิชย์</w:t>
            </w:r>
          </w:p>
        </w:tc>
      </w:tr>
      <w:tr w:rsidR="000C73EC" w:rsidRPr="00C0233C" w14:paraId="37B1BC61" w14:textId="77777777" w:rsidTr="00B02ECA">
        <w:trPr>
          <w:tblHeader/>
        </w:trPr>
        <w:tc>
          <w:tcPr>
            <w:tcW w:w="1440" w:type="dxa"/>
          </w:tcPr>
          <w:p w14:paraId="0152DC43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2D894C3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</w:t>
            </w: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น่วย)</w:t>
            </w:r>
          </w:p>
        </w:tc>
        <w:tc>
          <w:tcPr>
            <w:tcW w:w="270" w:type="dxa"/>
          </w:tcPr>
          <w:p w14:paraId="29CFE3F0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hideMark/>
          </w:tcPr>
          <w:p w14:paraId="27683286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หุ้น</w:t>
            </w: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670B54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hideMark/>
          </w:tcPr>
          <w:p w14:paraId="032A8EC1" w14:textId="0CDCE748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12B3318C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F807A82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E8DC56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hideMark/>
          </w:tcPr>
          <w:p w14:paraId="4659CD0C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0233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023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1C1E4C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hideMark/>
          </w:tcPr>
          <w:p w14:paraId="17C33AC1" w14:textId="77777777" w:rsidR="000C73EC" w:rsidRPr="00C0233C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B02ECA" w:rsidRPr="00C0233C" w14:paraId="147DBDC0" w14:textId="77777777">
        <w:trPr>
          <w:trHeight w:val="137"/>
        </w:trPr>
        <w:tc>
          <w:tcPr>
            <w:tcW w:w="1440" w:type="dxa"/>
          </w:tcPr>
          <w:p w14:paraId="0A62B639" w14:textId="7A2D58C2" w:rsidR="00B02ECA" w:rsidRPr="00C0233C" w:rsidRDefault="00B02E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07F5500C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0C9DB2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0A9E7E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6EFFAB" w14:textId="77777777" w:rsidR="00B02ECA" w:rsidRPr="00C0233C" w:rsidRDefault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B53304B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7079AD" w14:textId="77777777" w:rsidR="00B02ECA" w:rsidRPr="00C0233C" w:rsidRDefault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89FD0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17D0B8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AEFABC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ED5DA9C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30641F" w14:textId="77777777" w:rsidR="00B02ECA" w:rsidRPr="00C0233C" w:rsidRDefault="00B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ECA" w:rsidRPr="00C0233C" w14:paraId="06923119" w14:textId="77777777" w:rsidTr="00B02ECA">
        <w:trPr>
          <w:trHeight w:val="137"/>
        </w:trPr>
        <w:tc>
          <w:tcPr>
            <w:tcW w:w="1440" w:type="dxa"/>
          </w:tcPr>
          <w:p w14:paraId="5DD7B4B9" w14:textId="5CC8F115" w:rsidR="00B02ECA" w:rsidRPr="00C0233C" w:rsidRDefault="00B02EC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เดือนสิงหาคม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3CF4F3" w14:textId="67150463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20,021</w:t>
            </w:r>
          </w:p>
        </w:tc>
        <w:tc>
          <w:tcPr>
            <w:tcW w:w="270" w:type="dxa"/>
          </w:tcPr>
          <w:p w14:paraId="388DDCA7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56CC5C" w14:textId="626A9049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20,021</w:t>
            </w:r>
          </w:p>
        </w:tc>
        <w:tc>
          <w:tcPr>
            <w:tcW w:w="270" w:type="dxa"/>
            <w:shd w:val="clear" w:color="auto" w:fill="auto"/>
          </w:tcPr>
          <w:p w14:paraId="5DEAA928" w14:textId="77777777" w:rsidR="00B02ECA" w:rsidRPr="00C0233C" w:rsidRDefault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8452B" w14:textId="62164EE1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513229BC" w14:textId="77777777" w:rsidR="00B02ECA" w:rsidRPr="00C0233C" w:rsidRDefault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77E419" w14:textId="7890FC83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6E763B8A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D720A2" w14:textId="03D68D0E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00BB84E" w14:textId="77777777" w:rsidR="00B02ECA" w:rsidRPr="00C0233C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AA2675" w14:textId="0F491E9C" w:rsidR="00B02ECA" w:rsidRPr="00C0233C" w:rsidRDefault="00B02ECA" w:rsidP="00B02ECA">
            <w:pPr>
              <w:pStyle w:val="BodyText"/>
              <w:tabs>
                <w:tab w:val="clear" w:pos="90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0233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02ECA" w:rsidRPr="00C0233C" w14:paraId="14477B2F" w14:textId="77777777" w:rsidTr="00B02ECA">
        <w:trPr>
          <w:trHeight w:val="137"/>
        </w:trPr>
        <w:tc>
          <w:tcPr>
            <w:tcW w:w="1440" w:type="dxa"/>
          </w:tcPr>
          <w:p w14:paraId="59B35950" w14:textId="77777777" w:rsidR="00B02ECA" w:rsidRPr="00C0233C" w:rsidRDefault="00B02ECA" w:rsidP="00B02EC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64680" w14:textId="3F13CA76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20,021</w:t>
            </w:r>
          </w:p>
        </w:tc>
        <w:tc>
          <w:tcPr>
            <w:tcW w:w="270" w:type="dxa"/>
          </w:tcPr>
          <w:p w14:paraId="647B80AD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4676D" w14:textId="754AF5F1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20,021</w:t>
            </w:r>
          </w:p>
        </w:tc>
        <w:tc>
          <w:tcPr>
            <w:tcW w:w="270" w:type="dxa"/>
            <w:shd w:val="clear" w:color="auto" w:fill="auto"/>
          </w:tcPr>
          <w:p w14:paraId="5100C718" w14:textId="77777777" w:rsidR="00B02ECA" w:rsidRPr="00C0233C" w:rsidRDefault="00B02ECA" w:rsidP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5E2BF5C" w14:textId="3132FA9B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D3E585" w14:textId="77777777" w:rsidR="00B02ECA" w:rsidRPr="00C0233C" w:rsidRDefault="00B02ECA" w:rsidP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18E288" w14:textId="003B819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77B72C42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9CA4D" w14:textId="05E7378E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342BC38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3B9ECB" w14:textId="77777777" w:rsidR="00B02ECA" w:rsidRPr="00C0233C" w:rsidRDefault="00B02ECA" w:rsidP="00B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ECA" w:rsidRPr="00C0233C" w14:paraId="115FD435" w14:textId="77777777" w:rsidTr="00B02ECA">
        <w:trPr>
          <w:trHeight w:val="137"/>
        </w:trPr>
        <w:tc>
          <w:tcPr>
            <w:tcW w:w="1440" w:type="dxa"/>
          </w:tcPr>
          <w:p w14:paraId="3894ACE8" w14:textId="77777777" w:rsidR="00B02ECA" w:rsidRPr="00C0233C" w:rsidRDefault="00B02ECA" w:rsidP="00B02EC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BA07B0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C5C8C0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7B3311C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6FE454" w14:textId="77777777" w:rsidR="00B02ECA" w:rsidRPr="00C0233C" w:rsidRDefault="00B02ECA" w:rsidP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972662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A85C75" w14:textId="77777777" w:rsidR="00B02ECA" w:rsidRPr="00C0233C" w:rsidRDefault="00B02ECA" w:rsidP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EFF30E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4C585A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CE61656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F3D071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902172" w14:textId="77777777" w:rsidR="00B02ECA" w:rsidRPr="00C0233C" w:rsidRDefault="00B02ECA" w:rsidP="00B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ECA" w:rsidRPr="00C0233C" w14:paraId="45C04B24" w14:textId="77777777">
        <w:trPr>
          <w:trHeight w:val="137"/>
        </w:trPr>
        <w:tc>
          <w:tcPr>
            <w:tcW w:w="1440" w:type="dxa"/>
          </w:tcPr>
          <w:p w14:paraId="245CABCC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-24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เดือนมีนาคม</w:t>
            </w:r>
          </w:p>
        </w:tc>
        <w:tc>
          <w:tcPr>
            <w:tcW w:w="990" w:type="dxa"/>
          </w:tcPr>
          <w:p w14:paraId="123780D1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19,489,800</w:t>
            </w:r>
          </w:p>
        </w:tc>
        <w:tc>
          <w:tcPr>
            <w:tcW w:w="270" w:type="dxa"/>
          </w:tcPr>
          <w:p w14:paraId="76559775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A052EC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19,489,800</w:t>
            </w:r>
          </w:p>
        </w:tc>
        <w:tc>
          <w:tcPr>
            <w:tcW w:w="270" w:type="dxa"/>
            <w:shd w:val="clear" w:color="auto" w:fill="auto"/>
          </w:tcPr>
          <w:p w14:paraId="3D9A0578" w14:textId="77777777" w:rsidR="00B02ECA" w:rsidRPr="00C0233C" w:rsidRDefault="00B02ECA" w:rsidP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D0AF59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58E3D29B" w14:textId="77777777" w:rsidR="00B02ECA" w:rsidRPr="00C0233C" w:rsidRDefault="00B02ECA" w:rsidP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136604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48,725</w:t>
            </w:r>
          </w:p>
        </w:tc>
        <w:tc>
          <w:tcPr>
            <w:tcW w:w="270" w:type="dxa"/>
          </w:tcPr>
          <w:p w14:paraId="7E3D7BE5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6F53B" w14:textId="13EC1228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48,675</w:t>
            </w:r>
          </w:p>
        </w:tc>
        <w:tc>
          <w:tcPr>
            <w:tcW w:w="270" w:type="dxa"/>
            <w:shd w:val="clear" w:color="auto" w:fill="auto"/>
          </w:tcPr>
          <w:p w14:paraId="46BAA7C8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C38B36" w14:textId="77777777" w:rsidR="00B02ECA" w:rsidRPr="00C0233C" w:rsidRDefault="00B02ECA" w:rsidP="00B02ECA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C0233C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C0233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02ECA" w:rsidRPr="00C0233C" w14:paraId="605864D9" w14:textId="77777777">
        <w:tc>
          <w:tcPr>
            <w:tcW w:w="1440" w:type="dxa"/>
          </w:tcPr>
          <w:p w14:paraId="7D0F8A94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-24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233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เดือนกันยายน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445330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65,100</w:t>
            </w:r>
          </w:p>
        </w:tc>
        <w:tc>
          <w:tcPr>
            <w:tcW w:w="270" w:type="dxa"/>
          </w:tcPr>
          <w:p w14:paraId="5038495B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62F7A3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65,100</w:t>
            </w:r>
          </w:p>
        </w:tc>
        <w:tc>
          <w:tcPr>
            <w:tcW w:w="270" w:type="dxa"/>
            <w:shd w:val="clear" w:color="auto" w:fill="auto"/>
          </w:tcPr>
          <w:p w14:paraId="61C2D7F1" w14:textId="77777777" w:rsidR="00B02ECA" w:rsidRPr="00C0233C" w:rsidRDefault="00B02ECA" w:rsidP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E32D71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48530950" w14:textId="77777777" w:rsidR="00B02ECA" w:rsidRPr="00C0233C" w:rsidRDefault="00B02ECA" w:rsidP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9923EB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7203D0C0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6C428C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2F41C4CF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280BC6" w14:textId="77777777" w:rsidR="00B02ECA" w:rsidRPr="00C0233C" w:rsidRDefault="00B02ECA" w:rsidP="00B02ECA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233C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C0233C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C0233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02ECA" w:rsidRPr="00C0233C" w14:paraId="2DC3BD56" w14:textId="77777777">
        <w:tc>
          <w:tcPr>
            <w:tcW w:w="1440" w:type="dxa"/>
          </w:tcPr>
          <w:p w14:paraId="3A21C255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290721" w14:textId="3855ED81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19,554,900</w:t>
            </w:r>
          </w:p>
        </w:tc>
        <w:tc>
          <w:tcPr>
            <w:tcW w:w="270" w:type="dxa"/>
          </w:tcPr>
          <w:p w14:paraId="0D034513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7D9356" w14:textId="0A22B765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19,554,900</w:t>
            </w:r>
          </w:p>
        </w:tc>
        <w:tc>
          <w:tcPr>
            <w:tcW w:w="270" w:type="dxa"/>
            <w:shd w:val="clear" w:color="auto" w:fill="auto"/>
          </w:tcPr>
          <w:p w14:paraId="598A353D" w14:textId="77777777" w:rsidR="00B02ECA" w:rsidRPr="00C0233C" w:rsidRDefault="00B02ECA" w:rsidP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6294DB0" w14:textId="77777777" w:rsidR="00B02ECA" w:rsidRPr="00C0233C" w:rsidRDefault="00B02ECA" w:rsidP="00B02ECA">
            <w:pPr>
              <w:pStyle w:val="BodyText"/>
              <w:tabs>
                <w:tab w:val="clear" w:pos="907"/>
                <w:tab w:val="decimal" w:pos="627"/>
              </w:tabs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961B54" w14:textId="77777777" w:rsidR="00B02ECA" w:rsidRPr="00C0233C" w:rsidRDefault="00B02ECA" w:rsidP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A31672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48,888</w:t>
            </w:r>
          </w:p>
        </w:tc>
        <w:tc>
          <w:tcPr>
            <w:tcW w:w="270" w:type="dxa"/>
          </w:tcPr>
          <w:p w14:paraId="41A0DE58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EA205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48,807</w:t>
            </w:r>
          </w:p>
        </w:tc>
        <w:tc>
          <w:tcPr>
            <w:tcW w:w="270" w:type="dxa"/>
            <w:shd w:val="clear" w:color="auto" w:fill="auto"/>
          </w:tcPr>
          <w:p w14:paraId="3C1A81AB" w14:textId="77777777" w:rsidR="00B02ECA" w:rsidRPr="00C0233C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FED4D84" w14:textId="77777777" w:rsidR="00B02ECA" w:rsidRPr="00C0233C" w:rsidRDefault="00B02ECA" w:rsidP="00B02ECA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83960F8" w14:textId="77777777" w:rsidR="007E77E4" w:rsidRPr="00C0233C" w:rsidRDefault="007E77E4" w:rsidP="007E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3CA78E28" w14:textId="15AFD8D0" w:rsidR="007E77E4" w:rsidRPr="00C0233C" w:rsidRDefault="007E77E4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0233C">
        <w:rPr>
          <w:rFonts w:asciiTheme="majorBidi" w:hAnsiTheme="majorBidi"/>
          <w:sz w:val="30"/>
          <w:szCs w:val="30"/>
        </w:rPr>
        <w:t xml:space="preserve">31 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C0233C">
        <w:rPr>
          <w:rFonts w:asciiTheme="majorBidi" w:hAnsiTheme="majorBidi"/>
          <w:sz w:val="30"/>
          <w:szCs w:val="30"/>
        </w:rPr>
        <w:t>256</w:t>
      </w:r>
      <w:r w:rsidR="00B02ECA" w:rsidRPr="00C0233C">
        <w:rPr>
          <w:rFonts w:asciiTheme="majorBidi" w:hAnsiTheme="majorBidi"/>
          <w:sz w:val="30"/>
          <w:szCs w:val="30"/>
        </w:rPr>
        <w:t xml:space="preserve">7 </w:t>
      </w:r>
      <w:r w:rsidR="00B02ECA" w:rsidRPr="00C0233C">
        <w:rPr>
          <w:rFonts w:asciiTheme="majorBidi" w:hAnsiTheme="majorBidi" w:hint="cs"/>
          <w:sz w:val="30"/>
          <w:szCs w:val="30"/>
          <w:cs/>
        </w:rPr>
        <w:t xml:space="preserve">ใบสำคัญแสดงสิทธิที่จะซื้อหุ้น </w:t>
      </w:r>
      <w:r w:rsidR="00B02ECA" w:rsidRPr="00C0233C">
        <w:rPr>
          <w:rFonts w:asciiTheme="majorBidi" w:hAnsiTheme="majorBidi"/>
          <w:sz w:val="30"/>
          <w:szCs w:val="30"/>
        </w:rPr>
        <w:t xml:space="preserve">JSP-W1 </w:t>
      </w:r>
      <w:r w:rsidR="00B02ECA" w:rsidRPr="00C0233C">
        <w:rPr>
          <w:rFonts w:asciiTheme="majorBidi" w:hAnsiTheme="majorBidi" w:hint="cs"/>
          <w:sz w:val="30"/>
          <w:szCs w:val="30"/>
          <w:cs/>
        </w:rPr>
        <w:t xml:space="preserve">ที่ยังไม่ได้สิทธิจำนวนคงเหลือจำนวน </w:t>
      </w:r>
      <w:r w:rsidR="00B02ECA" w:rsidRPr="00C0233C">
        <w:rPr>
          <w:rFonts w:asciiTheme="majorBidi" w:hAnsiTheme="majorBidi"/>
          <w:sz w:val="30"/>
          <w:szCs w:val="30"/>
        </w:rPr>
        <w:t xml:space="preserve">207.9 </w:t>
      </w:r>
      <w:r w:rsidR="00B02ECA" w:rsidRPr="00C0233C">
        <w:rPr>
          <w:rFonts w:asciiTheme="majorBidi" w:hAnsiTheme="majorBidi" w:hint="cs"/>
          <w:sz w:val="30"/>
          <w:szCs w:val="30"/>
          <w:cs/>
        </w:rPr>
        <w:t>ล้านหน่วย หมดอายุแล้ว</w:t>
      </w:r>
      <w:r w:rsidRPr="00C0233C">
        <w:rPr>
          <w:rFonts w:asciiTheme="majorBidi" w:hAnsiTheme="majorBidi"/>
          <w:sz w:val="30"/>
          <w:szCs w:val="30"/>
        </w:rPr>
        <w:t xml:space="preserve"> </w:t>
      </w:r>
      <w:r w:rsidR="00B02ECA" w:rsidRPr="00C0233C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B02ECA" w:rsidRPr="00C0233C">
        <w:rPr>
          <w:rFonts w:asciiTheme="majorBidi" w:hAnsiTheme="majorBidi"/>
          <w:i/>
          <w:iCs/>
          <w:sz w:val="30"/>
          <w:szCs w:val="30"/>
        </w:rPr>
        <w:t xml:space="preserve">2566 : </w:t>
      </w:r>
      <w:r w:rsidR="00B02ECA" w:rsidRPr="00C0233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C0233C">
        <w:rPr>
          <w:rFonts w:asciiTheme="majorBidi" w:hAnsiTheme="majorBidi" w:hint="cs"/>
          <w:i/>
          <w:iCs/>
          <w:sz w:val="30"/>
          <w:szCs w:val="30"/>
          <w:cs/>
        </w:rPr>
        <w:t>มีใบสำคัญแสดงสิทธิ</w:t>
      </w:r>
      <w:r w:rsidR="00B02ECA" w:rsidRPr="00C0233C">
        <w:rPr>
          <w:rFonts w:asciiTheme="majorBidi" w:hAnsiTheme="majorBidi"/>
          <w:i/>
          <w:iCs/>
          <w:sz w:val="30"/>
          <w:szCs w:val="30"/>
        </w:rPr>
        <w:t xml:space="preserve"> JSP-W1 </w:t>
      </w:r>
      <w:r w:rsidRPr="00C0233C">
        <w:rPr>
          <w:rFonts w:asciiTheme="majorBidi" w:hAnsiTheme="majorBidi" w:hint="cs"/>
          <w:i/>
          <w:iCs/>
          <w:sz w:val="30"/>
          <w:szCs w:val="30"/>
          <w:cs/>
        </w:rPr>
        <w:t xml:space="preserve">ที่ยังไม่ได้ใช้สิทธิซื้อหุ้นคงเหลือ </w:t>
      </w:r>
      <w:r w:rsidRPr="00C0233C">
        <w:rPr>
          <w:rFonts w:asciiTheme="majorBidi" w:hAnsiTheme="majorBidi"/>
          <w:i/>
          <w:iCs/>
          <w:sz w:val="30"/>
          <w:szCs w:val="30"/>
        </w:rPr>
        <w:t xml:space="preserve">207.9 </w:t>
      </w:r>
      <w:r w:rsidR="007A5044" w:rsidRPr="00C0233C">
        <w:rPr>
          <w:rFonts w:asciiTheme="majorBidi" w:hAnsiTheme="majorBidi"/>
          <w:i/>
          <w:iCs/>
          <w:sz w:val="30"/>
          <w:szCs w:val="30"/>
          <w:cs/>
        </w:rPr>
        <w:br/>
      </w:r>
      <w:r w:rsidRPr="00C0233C">
        <w:rPr>
          <w:rFonts w:asciiTheme="majorBidi" w:hAnsiTheme="majorBidi" w:hint="cs"/>
          <w:i/>
          <w:iCs/>
          <w:sz w:val="30"/>
          <w:szCs w:val="30"/>
          <w:cs/>
        </w:rPr>
        <w:t>ล้านหน่วย</w:t>
      </w:r>
      <w:r w:rsidR="00B02ECA" w:rsidRPr="00C0233C">
        <w:rPr>
          <w:rFonts w:asciiTheme="majorBidi" w:hAnsiTheme="majorBidi"/>
          <w:i/>
          <w:iCs/>
          <w:sz w:val="30"/>
          <w:szCs w:val="30"/>
        </w:rPr>
        <w:t>)</w:t>
      </w:r>
      <w:r w:rsidR="00B02ECA" w:rsidRPr="00C0233C">
        <w:rPr>
          <w:rFonts w:asciiTheme="majorBidi" w:hAnsiTheme="majorBidi"/>
          <w:sz w:val="30"/>
          <w:szCs w:val="30"/>
        </w:rPr>
        <w:t xml:space="preserve"> </w:t>
      </w:r>
    </w:p>
    <w:p w14:paraId="7882A513" w14:textId="77777777" w:rsidR="00B02ECA" w:rsidRPr="00C0233C" w:rsidRDefault="00B02ECA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7F6E812F" w14:textId="3CD7F915" w:rsidR="00B02ECA" w:rsidRPr="00C0233C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ใบสำคัญแสดงสิทธิที่จะซื้อหุ้นสามัญของบริษัท ครั้งที่ </w:t>
      </w:r>
      <w:r w:rsidRPr="00C0233C">
        <w:rPr>
          <w:rFonts w:asciiTheme="majorBidi" w:hAnsiTheme="majorBidi"/>
          <w:b/>
          <w:bCs/>
          <w:i/>
          <w:iCs/>
          <w:sz w:val="30"/>
          <w:szCs w:val="30"/>
        </w:rPr>
        <w:t>2 (JSP-W2)</w:t>
      </w:r>
    </w:p>
    <w:p w14:paraId="4D5EF769" w14:textId="77777777" w:rsidR="00B02ECA" w:rsidRPr="00C0233C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6636A" w14:textId="4793520D" w:rsidR="00B02ECA" w:rsidRPr="00C0233C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14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0233C">
        <w:rPr>
          <w:rFonts w:asciiTheme="majorBidi" w:hAnsiTheme="majorBidi" w:cstheme="majorBidi"/>
          <w:sz w:val="30"/>
          <w:szCs w:val="30"/>
        </w:rPr>
        <w:t xml:space="preserve">2567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Pr="00C0233C">
        <w:rPr>
          <w:rFonts w:asciiTheme="majorBidi" w:hAnsiTheme="majorBidi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 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ครั้งที่ </w:t>
      </w:r>
      <w:r w:rsidRPr="00C0233C">
        <w:rPr>
          <w:rFonts w:asciiTheme="majorBidi" w:hAnsiTheme="majorBidi"/>
          <w:sz w:val="30"/>
          <w:szCs w:val="30"/>
        </w:rPr>
        <w:t xml:space="preserve">2 </w:t>
      </w:r>
      <w:r w:rsidRPr="00C0233C">
        <w:rPr>
          <w:rFonts w:asciiTheme="majorBidi" w:hAnsiTheme="majorBidi"/>
          <w:sz w:val="30"/>
          <w:szCs w:val="30"/>
          <w:cs/>
        </w:rPr>
        <w:t>(</w:t>
      </w:r>
      <w:r w:rsidRPr="00C0233C">
        <w:rPr>
          <w:rFonts w:asciiTheme="majorBidi" w:hAnsiTheme="majorBidi" w:cstheme="majorBidi"/>
          <w:sz w:val="30"/>
          <w:szCs w:val="30"/>
        </w:rPr>
        <w:t>JSP-W</w:t>
      </w:r>
      <w:r w:rsidRPr="00C0233C">
        <w:rPr>
          <w:rFonts w:asciiTheme="majorBidi" w:hAnsiTheme="majorBidi"/>
          <w:sz w:val="30"/>
          <w:szCs w:val="30"/>
        </w:rPr>
        <w:t>2</w:t>
      </w:r>
      <w:r w:rsidRPr="00C0233C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Pr="00C0233C">
        <w:rPr>
          <w:rFonts w:asciiTheme="majorBidi" w:hAnsiTheme="majorBidi"/>
          <w:sz w:val="30"/>
          <w:szCs w:val="30"/>
        </w:rPr>
        <w:t>237.3</w:t>
      </w:r>
      <w:r w:rsidRPr="00C0233C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 w:rsidRPr="00C0233C">
        <w:rPr>
          <w:rFonts w:asciiTheme="majorBidi" w:hAnsiTheme="majorBidi"/>
          <w:sz w:val="30"/>
          <w:szCs w:val="30"/>
        </w:rPr>
        <w:t>2</w:t>
      </w:r>
      <w:r w:rsidRPr="00C0233C">
        <w:rPr>
          <w:rFonts w:asciiTheme="majorBidi" w:hAnsiTheme="majorBidi"/>
          <w:sz w:val="30"/>
          <w:szCs w:val="30"/>
          <w:cs/>
        </w:rPr>
        <w:t xml:space="preserve"> หุ้นสามัญเดิมต่อ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sz w:val="30"/>
          <w:szCs w:val="30"/>
        </w:rPr>
        <w:t>1</w:t>
      </w:r>
      <w:r w:rsidRPr="00C0233C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 w:rsidRPr="00C0233C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5A60C567" w14:textId="77777777" w:rsidR="00B02ECA" w:rsidRPr="00C0233C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B02ECA" w:rsidRPr="00C0233C" w14:paraId="7E7A4948" w14:textId="77777777" w:rsidTr="008A2E70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EFD6" w14:textId="77777777" w:rsidR="00B02ECA" w:rsidRPr="00C0233C" w:rsidRDefault="00B02ECA" w:rsidP="008A2E70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0CDAC268" w14:textId="77777777" w:rsidR="00B02ECA" w:rsidRPr="00C0233C" w:rsidRDefault="00B02ECA" w:rsidP="008A2E70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0C535" w14:textId="77777777" w:rsidR="00B02ECA" w:rsidRPr="00C0233C" w:rsidRDefault="00B02ECA" w:rsidP="008A2E70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B02ECA" w:rsidRPr="00C0233C" w14:paraId="5ADA6690" w14:textId="77777777" w:rsidTr="008A2E70">
        <w:tc>
          <w:tcPr>
            <w:tcW w:w="3510" w:type="dxa"/>
            <w:hideMark/>
          </w:tcPr>
          <w:p w14:paraId="345A56DA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08C2C13D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327C050C" w14:textId="5FE7A31C" w:rsidR="00B02ECA" w:rsidRPr="00C0233C" w:rsidRDefault="007A5044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02ECA" w:rsidRPr="00C0233C" w14:paraId="3B0A606B" w14:textId="77777777" w:rsidTr="008A2E70">
        <w:tc>
          <w:tcPr>
            <w:tcW w:w="3510" w:type="dxa"/>
            <w:hideMark/>
          </w:tcPr>
          <w:p w14:paraId="079D8DEA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4259F731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06CDA96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B02ECA" w:rsidRPr="00C0233C" w14:paraId="632E7C61" w14:textId="77777777" w:rsidTr="008A2E70">
        <w:tc>
          <w:tcPr>
            <w:tcW w:w="3510" w:type="dxa"/>
            <w:hideMark/>
          </w:tcPr>
          <w:p w14:paraId="1821BDFE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618279EF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658CBCA9" w14:textId="19BCAF4D" w:rsidR="00B02ECA" w:rsidRPr="00C0233C" w:rsidRDefault="007A5044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 w:rsidR="00B02ECA"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2ECA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B02ECA" w:rsidRPr="00C0233C" w14:paraId="47EFC22E" w14:textId="77777777" w:rsidTr="008A2E70">
        <w:tc>
          <w:tcPr>
            <w:tcW w:w="3510" w:type="dxa"/>
            <w:hideMark/>
          </w:tcPr>
          <w:p w14:paraId="09667F0A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3C246864" w14:textId="77777777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BC5A249" w14:textId="07A95D28" w:rsidR="00B02ECA" w:rsidRPr="00C0233C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ผู้ถือใบสำคัญแสดงสิทธิสามารถใช้สิทธิตามใบสำคัญแสดงสิทธิได้</w:t>
            </w:r>
            <w:r w:rsidR="007A5044" w:rsidRPr="00C0233C">
              <w:rPr>
                <w:rFonts w:asciiTheme="majorBidi" w:hAnsiTheme="majorBidi" w:cs="Angsana New" w:hint="cs"/>
                <w:sz w:val="30"/>
                <w:szCs w:val="30"/>
                <w:cs/>
              </w:rPr>
              <w:t>ครั้งเดียว</w:t>
            </w: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>ในวัน</w:t>
            </w:r>
            <w:r w:rsidR="007A5044" w:rsidRPr="00C0233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ในวันที่ครบกำหนดอายุของใบสำคัญแสดงสิทธิซึ่งจะตรงกับวันที่ </w:t>
            </w:r>
            <w:r w:rsidR="007A5044" w:rsidRPr="00C0233C">
              <w:rPr>
                <w:rFonts w:asciiTheme="majorBidi" w:hAnsiTheme="majorBidi" w:cs="Angsana New"/>
                <w:sz w:val="30"/>
                <w:szCs w:val="30"/>
              </w:rPr>
              <w:t xml:space="preserve">8 </w:t>
            </w:r>
            <w:r w:rsidR="007A5044" w:rsidRPr="00C0233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ธันวาคม </w:t>
            </w:r>
            <w:r w:rsidR="007A5044" w:rsidRPr="00C0233C">
              <w:rPr>
                <w:rFonts w:asciiTheme="majorBidi" w:hAnsiTheme="majorBidi" w:cs="Angsana New"/>
                <w:sz w:val="30"/>
                <w:szCs w:val="30"/>
              </w:rPr>
              <w:t>2568</w:t>
            </w:r>
            <w:r w:rsidRPr="00C023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53F93B9F" w14:textId="77777777" w:rsidR="00B02ECA" w:rsidRPr="00C0233C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0719AF80" w14:textId="704F472C" w:rsidR="00B02ECA" w:rsidRPr="00C0233C" w:rsidRDefault="007A5044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</w:pPr>
      <w:r w:rsidRPr="00C0233C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0233C">
        <w:rPr>
          <w:rFonts w:asciiTheme="majorBidi" w:hAnsiTheme="majorBidi"/>
          <w:sz w:val="30"/>
          <w:szCs w:val="30"/>
        </w:rPr>
        <w:t xml:space="preserve">31 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C0233C">
        <w:rPr>
          <w:rFonts w:asciiTheme="majorBidi" w:hAnsiTheme="majorBidi"/>
          <w:sz w:val="30"/>
          <w:szCs w:val="30"/>
        </w:rPr>
        <w:t xml:space="preserve">2567 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บริษัทมีใบสำคัญแสดงสิทธิ </w:t>
      </w:r>
      <w:r w:rsidRPr="00C0233C">
        <w:rPr>
          <w:rFonts w:asciiTheme="majorBidi" w:hAnsiTheme="majorBidi"/>
          <w:sz w:val="30"/>
          <w:szCs w:val="30"/>
        </w:rPr>
        <w:t xml:space="preserve">JSP-W2 </w:t>
      </w:r>
      <w:r w:rsidRPr="00C0233C">
        <w:rPr>
          <w:rFonts w:asciiTheme="majorBidi" w:hAnsiTheme="majorBidi" w:hint="cs"/>
          <w:sz w:val="30"/>
          <w:szCs w:val="30"/>
          <w:cs/>
        </w:rPr>
        <w:t xml:space="preserve">ที่ยังไม่ได้ใช้สิทธิซื้อหุ้นคงเหลือ </w:t>
      </w:r>
      <w:r w:rsidRPr="00C0233C">
        <w:rPr>
          <w:rFonts w:asciiTheme="majorBidi" w:hAnsiTheme="majorBidi"/>
          <w:sz w:val="30"/>
          <w:szCs w:val="30"/>
        </w:rPr>
        <w:t xml:space="preserve">237.3 </w:t>
      </w:r>
      <w:r w:rsidRPr="00C0233C">
        <w:rPr>
          <w:rFonts w:asciiTheme="majorBidi" w:hAnsiTheme="majorBidi" w:hint="cs"/>
          <w:sz w:val="30"/>
          <w:szCs w:val="30"/>
          <w:cs/>
        </w:rPr>
        <w:t>ล้านหน่วย</w:t>
      </w:r>
    </w:p>
    <w:p w14:paraId="788CB29F" w14:textId="77777777" w:rsidR="00B02ECA" w:rsidRPr="00C0233C" w:rsidRDefault="00B02ECA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0490CA9F" w14:textId="273BC04A" w:rsidR="00597858" w:rsidRPr="00C0233C" w:rsidRDefault="00BC1A3F" w:rsidP="00890DA6">
      <w:pPr>
        <w:pStyle w:val="FSContent"/>
        <w:tabs>
          <w:tab w:val="left" w:pos="540"/>
        </w:tabs>
        <w:ind w:left="0"/>
        <w:rPr>
          <w:spacing w:val="-4"/>
          <w:lang w:val="en-US"/>
        </w:rPr>
      </w:pPr>
      <w:r w:rsidRPr="00C0233C">
        <w:rPr>
          <w:rFonts w:asciiTheme="majorBidi" w:hAnsiTheme="majorBidi" w:cstheme="majorBidi"/>
          <w:b/>
          <w:bCs/>
          <w:lang w:val="en-GB"/>
        </w:rPr>
        <w:t>21</w:t>
      </w:r>
      <w:r w:rsidR="00890DA6" w:rsidRPr="00C0233C">
        <w:rPr>
          <w:rFonts w:asciiTheme="majorBidi" w:hAnsiTheme="majorBidi" w:cstheme="majorBidi"/>
          <w:b/>
          <w:bCs/>
          <w:cs/>
          <w:lang w:val="en-GB"/>
        </w:rPr>
        <w:tab/>
      </w:r>
      <w:r w:rsidR="00597858" w:rsidRPr="00C0233C">
        <w:rPr>
          <w:rFonts w:asciiTheme="majorBidi" w:hAnsiTheme="majorBidi" w:cstheme="majorBidi"/>
          <w:b/>
          <w:bCs/>
          <w:cs/>
          <w:lang w:val="en-GB"/>
        </w:rPr>
        <w:t>สำรอง</w:t>
      </w:r>
    </w:p>
    <w:p w14:paraId="41B9D8C1" w14:textId="71653D14" w:rsidR="00597858" w:rsidRPr="00C0233C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553CA" w14:textId="77777777" w:rsidR="004C66A0" w:rsidRPr="00C0233C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61C421B" w14:textId="77777777" w:rsidR="004C66A0" w:rsidRPr="00C0233C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520B17F" w14:textId="77777777" w:rsidR="004C66A0" w:rsidRPr="00C0233C" w:rsidRDefault="004C66A0" w:rsidP="004C66A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/</w:t>
      </w: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3E52339" w14:textId="77777777" w:rsidR="004C66A0" w:rsidRPr="00C0233C" w:rsidRDefault="004C66A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FA37" w14:textId="09A01357" w:rsidR="00B30364" w:rsidRPr="00C0233C" w:rsidRDefault="0059785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D129518" w14:textId="77777777" w:rsidR="00D257B2" w:rsidRPr="00C0233C" w:rsidRDefault="00D257B2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18753" w14:textId="4B97CBB1" w:rsidR="00597858" w:rsidRPr="00C0233C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0233C">
        <w:rPr>
          <w:rFonts w:asciiTheme="majorBidi" w:hAnsiTheme="majorBidi" w:cstheme="majorBidi"/>
          <w:sz w:val="30"/>
          <w:szCs w:val="30"/>
        </w:rPr>
        <w:t>2535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0233C">
        <w:rPr>
          <w:rFonts w:asciiTheme="majorBidi" w:hAnsiTheme="majorBidi" w:cstheme="majorBidi"/>
          <w:sz w:val="30"/>
          <w:szCs w:val="30"/>
        </w:rPr>
        <w:t>116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0233C">
        <w:rPr>
          <w:rFonts w:asciiTheme="majorBidi" w:hAnsiTheme="majorBidi" w:cstheme="majorBidi"/>
          <w:sz w:val="30"/>
          <w:szCs w:val="30"/>
        </w:rPr>
        <w:t>“</w:t>
      </w:r>
      <w:r w:rsidRPr="00C0233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0233C">
        <w:rPr>
          <w:rFonts w:asciiTheme="majorBidi" w:hAnsiTheme="majorBidi" w:cstheme="majorBidi"/>
          <w:sz w:val="30"/>
          <w:szCs w:val="30"/>
        </w:rPr>
        <w:t>”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0233C">
        <w:rPr>
          <w:rFonts w:asciiTheme="majorBidi" w:hAnsiTheme="majorBidi" w:cstheme="majorBidi"/>
          <w:sz w:val="30"/>
          <w:szCs w:val="30"/>
        </w:rPr>
        <w:t xml:space="preserve">5 </w:t>
      </w:r>
      <w:r w:rsidRPr="00C0233C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373FE3" w:rsidRPr="00C0233C">
        <w:rPr>
          <w:rFonts w:asciiTheme="majorBidi" w:hAnsiTheme="majorBidi"/>
          <w:sz w:val="30"/>
          <w:szCs w:val="30"/>
          <w:cs/>
        </w:rPr>
        <w:t>สำรอง</w:t>
      </w:r>
      <w:r w:rsidR="00F975A5" w:rsidRPr="00C0233C">
        <w:rPr>
          <w:rFonts w:asciiTheme="majorBidi" w:hAnsiTheme="majorBidi" w:hint="cs"/>
          <w:sz w:val="30"/>
          <w:szCs w:val="30"/>
          <w:cs/>
        </w:rPr>
        <w:t>ดังกล่าว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มีจำนวนไม่น้อยกว่าร้อยละ </w:t>
      </w:r>
      <w:r w:rsidRPr="00C0233C">
        <w:rPr>
          <w:rFonts w:asciiTheme="majorBidi" w:hAnsiTheme="majorBidi" w:cstheme="majorBidi"/>
          <w:sz w:val="30"/>
          <w:szCs w:val="30"/>
        </w:rPr>
        <w:t xml:space="preserve">10 </w:t>
      </w:r>
      <w:r w:rsidRPr="00C0233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3B179D7" w14:textId="77777777" w:rsidR="00711AEB" w:rsidRPr="00C0233C" w:rsidRDefault="00711AEB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0BCF" w14:textId="08AD72EC" w:rsidR="00314BD9" w:rsidRPr="00C0233C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1E478BF" w14:textId="40CA474F" w:rsidR="00314BD9" w:rsidRPr="00C0233C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7B107" w14:textId="33A542C4" w:rsidR="00B11526" w:rsidRPr="00C0233C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65FF2854" w14:textId="77777777" w:rsidR="00B11526" w:rsidRPr="00C0233C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B3758" w14:textId="77777777" w:rsidR="007A5044" w:rsidRPr="00C0233C" w:rsidRDefault="00B11526" w:rsidP="003B6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</w:t>
      </w:r>
      <w:r w:rsidR="00422C3B" w:rsidRPr="00C0233C">
        <w:rPr>
          <w:rFonts w:asciiTheme="majorBidi" w:hAnsiTheme="majorBidi" w:cstheme="majorBidi" w:hint="cs"/>
          <w:sz w:val="30"/>
          <w:szCs w:val="30"/>
          <w:cs/>
        </w:rPr>
        <w:t>ต้นทุนที่สูงกว่า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มูลค่าตามบัญชีของกิจการหรือธุรกิจภายใต้การควบคุมเดียวกัน ณ วันที่ได้มา</w:t>
      </w:r>
      <w:r w:rsidR="00422C3B" w:rsidRPr="00C0233C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จะไม่จำหน่ายและจะคงอยู่จนกว่าธุรกิจจะถูกขายหรือจำหน่ายออกไป</w:t>
      </w:r>
    </w:p>
    <w:p w14:paraId="0923F9E5" w14:textId="77777777" w:rsidR="007A5044" w:rsidRPr="00C0233C" w:rsidRDefault="007A5044" w:rsidP="003B6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559B5" w14:textId="2B76D707" w:rsidR="00DE1602" w:rsidRPr="00C0233C" w:rsidRDefault="00DE1602" w:rsidP="003B6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CD967C" w14:textId="13DCB57E" w:rsidR="002C4FD1" w:rsidRPr="00C0233C" w:rsidRDefault="007A5044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2</w:t>
      </w:r>
      <w:r w:rsidR="001040CB"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t>2</w:t>
      </w:r>
      <w:r w:rsidR="002C4FD1" w:rsidRPr="00C0233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C0233C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C0233C" w:rsidRDefault="002C4FD1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7498A" w14:textId="3D9773C3" w:rsidR="008E4328" w:rsidRPr="00C0233C" w:rsidRDefault="0007717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/>
          <w:sz w:val="30"/>
          <w:szCs w:val="30"/>
          <w:cs/>
        </w:rPr>
        <w:t>ผู้บริหารพิจารณาว่า</w:t>
      </w:r>
      <w:r w:rsidR="00F975A5" w:rsidRPr="00C0233C">
        <w:rPr>
          <w:rFonts w:asciiTheme="majorBidi" w:hAnsi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/>
          <w:sz w:val="30"/>
          <w:szCs w:val="30"/>
          <w:cs/>
        </w:rPr>
        <w:t xml:space="preserve">บริษัทมี </w:t>
      </w:r>
      <w:r w:rsidR="00F975A5" w:rsidRPr="00C0233C">
        <w:rPr>
          <w:rFonts w:asciiTheme="majorBidi" w:hAnsiTheme="majorBidi"/>
          <w:sz w:val="30"/>
          <w:szCs w:val="30"/>
        </w:rPr>
        <w:t>4</w:t>
      </w:r>
      <w:r w:rsidRPr="00C0233C">
        <w:rPr>
          <w:rFonts w:asciiTheme="majorBidi" w:hAnsiTheme="majorBidi"/>
          <w:sz w:val="30"/>
          <w:szCs w:val="30"/>
          <w:cs/>
        </w:rPr>
        <w:t xml:space="preserve"> ส่วนงานที่รายงาน </w:t>
      </w:r>
      <w:r w:rsidRPr="00C0233C">
        <w:rPr>
          <w:rFonts w:asciiTheme="majorBidi" w:hAnsiTheme="majorBidi" w:hint="cs"/>
          <w:sz w:val="30"/>
          <w:szCs w:val="30"/>
          <w:cs/>
        </w:rPr>
        <w:t>ซึ่ง</w:t>
      </w:r>
      <w:r w:rsidR="00991CCD" w:rsidRPr="00C0233C">
        <w:rPr>
          <w:rFonts w:asciiTheme="majorBidi" w:hAnsiTheme="majorBidi" w:cstheme="majorBidi"/>
          <w:sz w:val="30"/>
          <w:szCs w:val="30"/>
          <w:cs/>
        </w:rPr>
        <w:t>เป็นหน่วยงานธุรกิจที่สำคัญของ</w:t>
      </w:r>
      <w:r w:rsidR="00F975A5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91CCD" w:rsidRPr="00C0233C">
        <w:rPr>
          <w:rFonts w:asciiTheme="majorBidi" w:hAnsiTheme="majorBidi" w:cstheme="majorBidi"/>
          <w:sz w:val="30"/>
          <w:szCs w:val="30"/>
          <w:cs/>
        </w:rPr>
        <w:t>บริษัท หน่วยงานธุรกิจที่สำคัญนี้ผลิตสินค้า</w:t>
      </w:r>
      <w:r w:rsidR="007B168D" w:rsidRPr="00C0233C">
        <w:rPr>
          <w:rFonts w:asciiTheme="majorBidi" w:hAnsiTheme="majorBidi"/>
          <w:sz w:val="30"/>
          <w:szCs w:val="30"/>
          <w:cs/>
        </w:rPr>
        <w:t>และบริการ</w:t>
      </w:r>
      <w:r w:rsidR="00991CCD" w:rsidRPr="00C0233C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780C94" w:rsidRPr="00C0233C"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</w:t>
      </w:r>
      <w:r w:rsidR="00F975A5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80C94" w:rsidRPr="00C0233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53E1E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0C94" w:rsidRPr="00C0233C">
        <w:rPr>
          <w:rFonts w:asciiTheme="majorBidi" w:hAnsiTheme="majorBidi" w:cstheme="majorBidi" w:hint="cs"/>
          <w:sz w:val="30"/>
          <w:szCs w:val="30"/>
          <w:cs/>
        </w:rPr>
        <w:t>โดยสรุปมีดังนี้</w:t>
      </w:r>
    </w:p>
    <w:p w14:paraId="56C00A89" w14:textId="77777777" w:rsidR="008E7B5D" w:rsidRPr="00C0233C" w:rsidRDefault="008E7B5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3"/>
        <w:gridCol w:w="7560"/>
      </w:tblGrid>
      <w:tr w:rsidR="008E4328" w:rsidRPr="00C0233C" w14:paraId="39781F8B" w14:textId="77777777" w:rsidTr="00D64100">
        <w:trPr>
          <w:cantSplit/>
        </w:trPr>
        <w:tc>
          <w:tcPr>
            <w:tcW w:w="1703" w:type="dxa"/>
          </w:tcPr>
          <w:p w14:paraId="5A0EC844" w14:textId="05BFA557" w:rsidR="008E4328" w:rsidRPr="00C0233C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 w:rsidRPr="00C023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C0233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C0233C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0425CEB8" w14:textId="77777777" w:rsidR="008E4328" w:rsidRPr="00C0233C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C0233C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C0233C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8E4328" w:rsidRPr="00C0233C" w14:paraId="090D51ED" w14:textId="77777777" w:rsidTr="00D64100">
        <w:trPr>
          <w:cantSplit/>
        </w:trPr>
        <w:tc>
          <w:tcPr>
            <w:tcW w:w="1703" w:type="dxa"/>
          </w:tcPr>
          <w:p w14:paraId="505EE1E6" w14:textId="441D33FB" w:rsidR="008E4328" w:rsidRPr="00C0233C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 w:rsidRPr="00C023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C0233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C0233C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30D1C8E" w14:textId="77777777" w:rsidR="008E4328" w:rsidRPr="00C0233C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C0233C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C0233C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  <w:tr w:rsidR="00E54635" w:rsidRPr="00C0233C" w14:paraId="4AB9E355" w14:textId="77777777" w:rsidTr="00D64100">
        <w:trPr>
          <w:cantSplit/>
        </w:trPr>
        <w:tc>
          <w:tcPr>
            <w:tcW w:w="1703" w:type="dxa"/>
          </w:tcPr>
          <w:p w14:paraId="302661B0" w14:textId="25ACC976" w:rsidR="00E54635" w:rsidRPr="00C0233C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0233C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4B7E6372" w14:textId="70B97C2C" w:rsidR="00E54635" w:rsidRPr="00C0233C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E54635" w:rsidRPr="00C0233C" w14:paraId="0A27A9D5" w14:textId="77777777" w:rsidTr="00D64100">
        <w:trPr>
          <w:cantSplit/>
        </w:trPr>
        <w:tc>
          <w:tcPr>
            <w:tcW w:w="1703" w:type="dxa"/>
          </w:tcPr>
          <w:p w14:paraId="5AA44AF6" w14:textId="16DD88B1" w:rsidR="00E54635" w:rsidRPr="00C0233C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60" w:type="dxa"/>
          </w:tcPr>
          <w:p w14:paraId="6BDCA15F" w14:textId="7DEFE552" w:rsidR="00E54635" w:rsidRPr="00C0233C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 รับจ้างวิจัยผลิตภัณฑ์ และจัดฝึกอบรมเกี่ยวกับผลิตภัณฑ์เพื่อสุขภาพ</w:t>
            </w:r>
            <w:r w:rsidR="00A86F69" w:rsidRPr="00C0233C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</w:t>
            </w:r>
            <w:r w:rsidR="00A86F69" w:rsidRPr="00C0233C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และจำหน่ายสินค้าผ่านเครื่องจำหน่าย</w:t>
            </w:r>
            <w:r w:rsidR="000521C1" w:rsidRPr="00C0233C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สินค้าอัตโนมัติ</w:t>
            </w:r>
          </w:p>
        </w:tc>
      </w:tr>
    </w:tbl>
    <w:p w14:paraId="320BC900" w14:textId="77777777" w:rsidR="00FD3D1A" w:rsidRPr="00C0233C" w:rsidRDefault="00FD3D1A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87F278" w14:textId="6E5F51FC" w:rsidR="00742E5E" w:rsidRPr="00C0233C" w:rsidRDefault="00E25ED0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C0233C">
        <w:rPr>
          <w:rFonts w:ascii="Angsana New" w:hAnsi="Angsana New" w:hint="cs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C0233C">
        <w:rPr>
          <w:rFonts w:ascii="Angsana New" w:hAnsi="Angsana New"/>
          <w:sz w:val="30"/>
          <w:szCs w:val="30"/>
        </w:rPr>
        <w:t>256</w:t>
      </w:r>
      <w:r w:rsidR="007A5044" w:rsidRPr="00C0233C">
        <w:rPr>
          <w:rFonts w:ascii="Angsana New" w:hAnsi="Angsana New"/>
          <w:sz w:val="30"/>
          <w:szCs w:val="30"/>
        </w:rPr>
        <w:t>7</w:t>
      </w:r>
      <w:r w:rsidRPr="00C0233C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C0233C">
        <w:rPr>
          <w:rFonts w:ascii="Angsana New" w:hAnsi="Angsana New"/>
          <w:sz w:val="30"/>
          <w:szCs w:val="30"/>
        </w:rPr>
        <w:t>256</w:t>
      </w:r>
      <w:r w:rsidR="007A5044" w:rsidRPr="00C0233C">
        <w:rPr>
          <w:rFonts w:ascii="Angsana New" w:hAnsi="Angsana New"/>
          <w:sz w:val="30"/>
          <w:szCs w:val="30"/>
        </w:rPr>
        <w:t>6</w:t>
      </w:r>
    </w:p>
    <w:p w14:paraId="12FEC6A5" w14:textId="77777777" w:rsidR="00251FCF" w:rsidRPr="00C0233C" w:rsidRDefault="00251FCF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688E90DB" w14:textId="23EDAC0A" w:rsidR="006B3B1D" w:rsidRPr="00C0233C" w:rsidRDefault="00482F38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C0233C">
        <w:rPr>
          <w:rFonts w:ascii="Times New Roman" w:hAnsi="Times New Roman"/>
          <w:sz w:val="22"/>
          <w:szCs w:val="30"/>
          <w:cs/>
          <w:lang w:val="en-GB"/>
        </w:rPr>
        <w:t>ผลการดำเนินงานของแต่ละส่วนงานวัดโดยใช้กำไรก่อนภาษีเงินได้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BF4DA62" w14:textId="77777777" w:rsidR="00482F38" w:rsidRPr="00C0233C" w:rsidRDefault="00482F38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4057FFAB" w14:textId="3811432C" w:rsidR="006B3B1D" w:rsidRPr="00C0233C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C0233C">
        <w:rPr>
          <w:rFonts w:ascii="Times New Roman" w:hAnsi="Times New Roman" w:hint="cs"/>
          <w:sz w:val="22"/>
          <w:szCs w:val="30"/>
          <w:cs/>
          <w:lang w:val="en-GB"/>
        </w:rPr>
        <w:t>รายได้หลักของ</w:t>
      </w:r>
      <w:r w:rsidR="00F975A5" w:rsidRPr="00C0233C">
        <w:rPr>
          <w:rFonts w:ascii="Times New Roman" w:hAnsi="Times New Roman" w:hint="cs"/>
          <w:sz w:val="22"/>
          <w:szCs w:val="30"/>
          <w:cs/>
          <w:lang w:val="en-GB"/>
        </w:rPr>
        <w:t>กลุ่ม</w:t>
      </w:r>
      <w:r w:rsidRPr="00C0233C">
        <w:rPr>
          <w:rFonts w:ascii="Times New Roman" w:hAnsi="Times New Roman" w:hint="cs"/>
          <w:sz w:val="22"/>
          <w:szCs w:val="30"/>
          <w:cs/>
          <w:lang w:val="en-GB"/>
        </w:rPr>
        <w:t>บริษัท</w:t>
      </w:r>
      <w:r w:rsidR="00F975A5" w:rsidRPr="00C0233C">
        <w:rPr>
          <w:rFonts w:ascii="Times New Roman" w:hAnsi="Times New Roman" w:hint="cs"/>
          <w:sz w:val="22"/>
          <w:szCs w:val="30"/>
          <w:cs/>
          <w:lang w:val="en-GB"/>
        </w:rPr>
        <w:t>และบริษัท</w:t>
      </w:r>
      <w:r w:rsidRPr="00C0233C">
        <w:rPr>
          <w:rFonts w:ascii="Times New Roman" w:hAnsi="Times New Roman" w:hint="cs"/>
          <w:sz w:val="22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71F5DEDC" w14:textId="77777777" w:rsidR="00D35F99" w:rsidRPr="00C0233C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3AE29A5" w14:textId="77777777" w:rsidR="00D35F99" w:rsidRPr="00C0233C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D35F99" w:rsidRPr="00C0233C" w:rsidSect="00ED5D97">
          <w:footerReference w:type="defaul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tbl>
      <w:tblPr>
        <w:tblW w:w="4625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690"/>
        <w:gridCol w:w="1621"/>
        <w:gridCol w:w="268"/>
        <w:gridCol w:w="1621"/>
        <w:gridCol w:w="271"/>
        <w:gridCol w:w="1618"/>
        <w:gridCol w:w="271"/>
        <w:gridCol w:w="1621"/>
        <w:gridCol w:w="236"/>
        <w:gridCol w:w="1474"/>
        <w:gridCol w:w="268"/>
        <w:gridCol w:w="1440"/>
      </w:tblGrid>
      <w:tr w:rsidR="007A5044" w:rsidRPr="00C0233C" w14:paraId="4E9CCC20" w14:textId="77777777" w:rsidTr="008A2E70">
        <w:trPr>
          <w:trHeight w:val="451"/>
        </w:trPr>
        <w:tc>
          <w:tcPr>
            <w:tcW w:w="1281" w:type="pct"/>
          </w:tcPr>
          <w:p w14:paraId="10E5AB5C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19" w:type="pct"/>
            <w:gridSpan w:val="11"/>
          </w:tcPr>
          <w:p w14:paraId="55EBB57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5044" w:rsidRPr="00C0233C" w14:paraId="3F8EE085" w14:textId="77777777" w:rsidTr="008A2E70">
        <w:trPr>
          <w:trHeight w:val="451"/>
        </w:trPr>
        <w:tc>
          <w:tcPr>
            <w:tcW w:w="1281" w:type="pct"/>
          </w:tcPr>
          <w:p w14:paraId="6BCA08AA" w14:textId="77777777" w:rsidR="00306449" w:rsidRPr="00C0233C" w:rsidRDefault="003064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704FCF2C" w14:textId="454B10A3" w:rsidR="007A5044" w:rsidRPr="00C0233C" w:rsidRDefault="003064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563" w:type="pct"/>
            <w:vAlign w:val="bottom"/>
          </w:tcPr>
          <w:p w14:paraId="40CBCC3C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3" w:type="pct"/>
            <w:vAlign w:val="bottom"/>
          </w:tcPr>
          <w:p w14:paraId="6567005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B862FE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4" w:type="pct"/>
            <w:vAlign w:val="bottom"/>
          </w:tcPr>
          <w:p w14:paraId="25E8804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38D9841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4" w:type="pct"/>
            <w:vAlign w:val="bottom"/>
          </w:tcPr>
          <w:p w14:paraId="4A16D08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849A50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2" w:type="pct"/>
          </w:tcPr>
          <w:p w14:paraId="6C4BDD6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357A4BB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</w:tcPr>
          <w:p w14:paraId="2FB71FB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1F489BD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5044" w:rsidRPr="00C0233C" w14:paraId="2510E445" w14:textId="77777777" w:rsidTr="008A2E70">
        <w:trPr>
          <w:trHeight w:val="451"/>
        </w:trPr>
        <w:tc>
          <w:tcPr>
            <w:tcW w:w="1281" w:type="pct"/>
          </w:tcPr>
          <w:p w14:paraId="650319F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9" w:type="pct"/>
            <w:gridSpan w:val="11"/>
          </w:tcPr>
          <w:p w14:paraId="430800B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044" w:rsidRPr="00C0233C" w14:paraId="648B27EE" w14:textId="77777777" w:rsidTr="008A2E70">
        <w:trPr>
          <w:trHeight w:val="451"/>
        </w:trPr>
        <w:tc>
          <w:tcPr>
            <w:tcW w:w="1281" w:type="pct"/>
          </w:tcPr>
          <w:p w14:paraId="1411F8D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63" w:type="pct"/>
          </w:tcPr>
          <w:p w14:paraId="10843EC7" w14:textId="54F67DF4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308,388</w:t>
            </w:r>
          </w:p>
        </w:tc>
        <w:tc>
          <w:tcPr>
            <w:tcW w:w="93" w:type="pct"/>
          </w:tcPr>
          <w:p w14:paraId="3C6916A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2696237D" w14:textId="22498448" w:rsidR="007A5044" w:rsidRPr="00C0233C" w:rsidRDefault="005519A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337,199</w:t>
            </w:r>
          </w:p>
        </w:tc>
        <w:tc>
          <w:tcPr>
            <w:tcW w:w="94" w:type="pct"/>
          </w:tcPr>
          <w:p w14:paraId="68DC35B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</w:tcPr>
          <w:p w14:paraId="6304CBD9" w14:textId="3251AB5B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140,026</w:t>
            </w:r>
          </w:p>
        </w:tc>
        <w:tc>
          <w:tcPr>
            <w:tcW w:w="94" w:type="pct"/>
          </w:tcPr>
          <w:p w14:paraId="4A0D2A09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6126BD1" w14:textId="63CA6B19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8,037</w:t>
            </w:r>
          </w:p>
        </w:tc>
        <w:tc>
          <w:tcPr>
            <w:tcW w:w="82" w:type="pct"/>
          </w:tcPr>
          <w:p w14:paraId="3BBF14E1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2C90E191" w14:textId="79647826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</w:t>
            </w:r>
            <w:r w:rsidR="005519A0"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835</w:t>
            </w:r>
          </w:p>
        </w:tc>
        <w:tc>
          <w:tcPr>
            <w:tcW w:w="93" w:type="pct"/>
          </w:tcPr>
          <w:p w14:paraId="4D2A4BB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AA8B095" w14:textId="1E623A46" w:rsidR="007A5044" w:rsidRPr="00C0233C" w:rsidRDefault="005519A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824,485</w:t>
            </w:r>
          </w:p>
        </w:tc>
      </w:tr>
      <w:tr w:rsidR="007A5044" w:rsidRPr="00C0233C" w14:paraId="40E9EC5D" w14:textId="77777777" w:rsidTr="008A2E70">
        <w:trPr>
          <w:trHeight w:val="451"/>
        </w:trPr>
        <w:tc>
          <w:tcPr>
            <w:tcW w:w="1281" w:type="pct"/>
          </w:tcPr>
          <w:p w14:paraId="4987D391" w14:textId="2A79EC0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37993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37993"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7ACC300C" w14:textId="26234B26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69,491</w:t>
            </w:r>
          </w:p>
        </w:tc>
        <w:tc>
          <w:tcPr>
            <w:tcW w:w="93" w:type="pct"/>
          </w:tcPr>
          <w:p w14:paraId="065C3C6A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1B867252" w14:textId="39625BA2" w:rsidR="007A5044" w:rsidRPr="00C0233C" w:rsidRDefault="005519A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114,370</w:t>
            </w:r>
          </w:p>
        </w:tc>
        <w:tc>
          <w:tcPr>
            <w:tcW w:w="94" w:type="pct"/>
          </w:tcPr>
          <w:p w14:paraId="0FDC760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7A8B3E7" w14:textId="0D622547" w:rsidR="007A5044" w:rsidRPr="00C0233C" w:rsidRDefault="005519A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23,632</w:t>
            </w:r>
          </w:p>
        </w:tc>
        <w:tc>
          <w:tcPr>
            <w:tcW w:w="94" w:type="pct"/>
          </w:tcPr>
          <w:p w14:paraId="3E0A51BA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CEE17E0" w14:textId="4A68DBCB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(1,632)</w:t>
            </w:r>
          </w:p>
        </w:tc>
        <w:tc>
          <w:tcPr>
            <w:tcW w:w="82" w:type="pct"/>
          </w:tcPr>
          <w:p w14:paraId="4516B4E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1326FB88" w14:textId="1A68B05A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</w:t>
            </w:r>
            <w:r w:rsidR="00EF091D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</w:t>
            </w:r>
          </w:p>
        </w:tc>
        <w:tc>
          <w:tcPr>
            <w:tcW w:w="93" w:type="pct"/>
          </w:tcPr>
          <w:p w14:paraId="598C3C5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73F2B3D5" w14:textId="41641010" w:rsidR="007A5044" w:rsidRPr="00C0233C" w:rsidRDefault="005519A0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208,</w:t>
            </w:r>
            <w:r w:rsidR="007F0DC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893</w:t>
            </w:r>
          </w:p>
        </w:tc>
      </w:tr>
      <w:tr w:rsidR="007A5044" w:rsidRPr="00C0233C" w14:paraId="26A34EDA" w14:textId="77777777" w:rsidTr="008A2E70">
        <w:trPr>
          <w:trHeight w:val="451"/>
        </w:trPr>
        <w:tc>
          <w:tcPr>
            <w:tcW w:w="1281" w:type="pct"/>
          </w:tcPr>
          <w:p w14:paraId="691D7A8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AF2AFF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B545FAE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EE779B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13543B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73737BF9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067FE03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088968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33037FED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284F7A7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0C1B13FC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5DA66B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044" w:rsidRPr="00C0233C" w14:paraId="7F124DC9" w14:textId="77777777" w:rsidTr="008A2E70">
        <w:trPr>
          <w:trHeight w:val="451"/>
        </w:trPr>
        <w:tc>
          <w:tcPr>
            <w:tcW w:w="1281" w:type="pct"/>
          </w:tcPr>
          <w:p w14:paraId="6214C8E6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63" w:type="pct"/>
          </w:tcPr>
          <w:p w14:paraId="526C193D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811126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1FBB9B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11028C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3F818F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FE316B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5EC74C1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6B47E20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3FB6550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50E8890A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03DE37E0" w14:textId="05FD928D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21,447</w:t>
            </w:r>
          </w:p>
        </w:tc>
      </w:tr>
      <w:tr w:rsidR="007A5044" w:rsidRPr="00C0233C" w14:paraId="7F6F8582" w14:textId="77777777" w:rsidTr="008A2E70">
        <w:trPr>
          <w:trHeight w:val="451"/>
        </w:trPr>
        <w:tc>
          <w:tcPr>
            <w:tcW w:w="1281" w:type="pct"/>
          </w:tcPr>
          <w:p w14:paraId="7C3F07C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63" w:type="pct"/>
          </w:tcPr>
          <w:p w14:paraId="191B90B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18B10A6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F0A802D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0E43051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D1E517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F282B5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31415D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449642B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389C151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66CA16A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71D47A94" w14:textId="24B43C6A" w:rsidR="007A5044" w:rsidRPr="00C0233C" w:rsidRDefault="00572E49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</w:t>
            </w:r>
            <w:r w:rsidR="009111B1"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</w:t>
            </w:r>
            <w:r w:rsidR="009111B1"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5044" w:rsidRPr="00C0233C" w14:paraId="08AECA2C" w14:textId="77777777" w:rsidTr="008A2E70">
        <w:trPr>
          <w:trHeight w:val="451"/>
        </w:trPr>
        <w:tc>
          <w:tcPr>
            <w:tcW w:w="1844" w:type="pct"/>
            <w:gridSpan w:val="2"/>
          </w:tcPr>
          <w:p w14:paraId="7461D544" w14:textId="18949D4C" w:rsidR="007A5044" w:rsidRPr="00C0233C" w:rsidRDefault="00BB171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7A5044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4715AD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ด้อยค่าของ</w:t>
            </w:r>
            <w:r w:rsidR="007A5044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4715AD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ที่ไม่ใช่สินทรัพย์</w:t>
            </w:r>
            <w:r w:rsidR="007A5044"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3" w:type="pct"/>
          </w:tcPr>
          <w:p w14:paraId="683F9A7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B14F44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DEC6B7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1E2762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7DAFD6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7370B7D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45C09C6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093D7ED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1737493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3F0046F4" w14:textId="061441A9" w:rsidR="007A5044" w:rsidRPr="00C0233C" w:rsidRDefault="00D73BDC" w:rsidP="005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324A91"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115,990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5044" w:rsidRPr="00C0233C" w14:paraId="4C1A96FE" w14:textId="77777777" w:rsidTr="008A2E70">
        <w:trPr>
          <w:trHeight w:val="451"/>
        </w:trPr>
        <w:tc>
          <w:tcPr>
            <w:tcW w:w="1844" w:type="pct"/>
            <w:gridSpan w:val="2"/>
          </w:tcPr>
          <w:p w14:paraId="348EB10F" w14:textId="39E721E1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3" w:type="pct"/>
          </w:tcPr>
          <w:p w14:paraId="612B5354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628B746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30BD8A3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882C7B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C35BED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4E6C00D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5362A849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DED236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133255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422CCF54" w14:textId="5B03B976" w:rsidR="007A5044" w:rsidRPr="00C0233C" w:rsidRDefault="00572E49" w:rsidP="005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(2,684)</w:t>
            </w:r>
          </w:p>
        </w:tc>
      </w:tr>
      <w:tr w:rsidR="007A5044" w:rsidRPr="00C0233C" w14:paraId="1A0BDAB9" w14:textId="77777777" w:rsidTr="008A2E70">
        <w:trPr>
          <w:trHeight w:val="451"/>
        </w:trPr>
        <w:tc>
          <w:tcPr>
            <w:tcW w:w="1844" w:type="pct"/>
            <w:gridSpan w:val="2"/>
          </w:tcPr>
          <w:p w14:paraId="331F6112" w14:textId="31183B8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4715AD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93" w:type="pct"/>
          </w:tcPr>
          <w:p w14:paraId="55DBBE5D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A22D2E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502791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AECE4B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D0E12A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FEE348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60632C03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79C55AA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38F4E26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4BB5D727" w14:textId="3B5ACA22" w:rsidR="007A5044" w:rsidRPr="00C0233C" w:rsidRDefault="00572E49" w:rsidP="005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(3,097)</w:t>
            </w:r>
          </w:p>
        </w:tc>
      </w:tr>
      <w:tr w:rsidR="007A5044" w:rsidRPr="00C0233C" w14:paraId="4846460D" w14:textId="77777777" w:rsidTr="008A2E70">
        <w:trPr>
          <w:trHeight w:val="451"/>
        </w:trPr>
        <w:tc>
          <w:tcPr>
            <w:tcW w:w="1281" w:type="pct"/>
          </w:tcPr>
          <w:p w14:paraId="53D29FB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3" w:type="pct"/>
          </w:tcPr>
          <w:p w14:paraId="5246AF6F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7CC521BE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1AC6FDC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F4C0BE3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370C97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8ED0D4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23481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19917865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7CC46C9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1686DC03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EB31C02" w14:textId="47129A8F" w:rsidR="007A5044" w:rsidRPr="00C0233C" w:rsidRDefault="00572E49" w:rsidP="0057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(16,567)</w:t>
            </w:r>
          </w:p>
        </w:tc>
      </w:tr>
      <w:tr w:rsidR="007A5044" w:rsidRPr="00C0233C" w14:paraId="51B2CFCB" w14:textId="77777777" w:rsidTr="008A2E70">
        <w:trPr>
          <w:trHeight w:val="451"/>
        </w:trPr>
        <w:tc>
          <w:tcPr>
            <w:tcW w:w="1281" w:type="pct"/>
          </w:tcPr>
          <w:p w14:paraId="4AFA4BF2" w14:textId="7D517F6F" w:rsidR="007A5044" w:rsidRPr="00C0233C" w:rsidRDefault="0093364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7A504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63" w:type="pct"/>
          </w:tcPr>
          <w:p w14:paraId="7F4059FA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2C8CE92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CA98F8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FF41BBE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2D8F880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8C23459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D5EF8E6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5F7F5CBB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34154F38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308CF6A7" w14:textId="77777777" w:rsidR="007A5044" w:rsidRPr="00C0233C" w:rsidRDefault="007A5044" w:rsidP="008A2E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2ADF404F" w14:textId="1F392C28" w:rsidR="007A5044" w:rsidRPr="00C0233C" w:rsidRDefault="00B07612" w:rsidP="009F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(33,305)</w:t>
            </w:r>
          </w:p>
        </w:tc>
      </w:tr>
    </w:tbl>
    <w:p w14:paraId="2B784C70" w14:textId="77777777" w:rsidR="00920A71" w:rsidRPr="00C0233C" w:rsidRDefault="00920A7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7BA661E" w14:textId="77777777" w:rsidR="00920A71" w:rsidRPr="00C0233C" w:rsidRDefault="00920A7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7CD9114" w14:textId="77777777" w:rsidR="00516F05" w:rsidRPr="00C0233C" w:rsidRDefault="00516F05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8BDFB06" w14:textId="77777777" w:rsidR="009A309B" w:rsidRPr="00C0233C" w:rsidRDefault="009A309B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4625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690"/>
        <w:gridCol w:w="1621"/>
        <w:gridCol w:w="268"/>
        <w:gridCol w:w="1621"/>
        <w:gridCol w:w="271"/>
        <w:gridCol w:w="1618"/>
        <w:gridCol w:w="271"/>
        <w:gridCol w:w="1621"/>
        <w:gridCol w:w="236"/>
        <w:gridCol w:w="1474"/>
        <w:gridCol w:w="268"/>
        <w:gridCol w:w="1440"/>
      </w:tblGrid>
      <w:tr w:rsidR="00920A71" w:rsidRPr="00C0233C" w14:paraId="7A6E4705" w14:textId="77777777">
        <w:trPr>
          <w:trHeight w:val="451"/>
        </w:trPr>
        <w:tc>
          <w:tcPr>
            <w:tcW w:w="1281" w:type="pct"/>
          </w:tcPr>
          <w:p w14:paraId="45D8B922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19" w:type="pct"/>
            <w:gridSpan w:val="11"/>
          </w:tcPr>
          <w:p w14:paraId="26432EFC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0A71" w:rsidRPr="00C0233C" w14:paraId="2387A357" w14:textId="77777777">
        <w:trPr>
          <w:trHeight w:val="451"/>
        </w:trPr>
        <w:tc>
          <w:tcPr>
            <w:tcW w:w="1281" w:type="pct"/>
          </w:tcPr>
          <w:p w14:paraId="73A783F9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7C7EDCB7" w14:textId="4CCB10DC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BA3EF4"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563" w:type="pct"/>
            <w:vAlign w:val="bottom"/>
          </w:tcPr>
          <w:p w14:paraId="29E66306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3" w:type="pct"/>
            <w:vAlign w:val="bottom"/>
          </w:tcPr>
          <w:p w14:paraId="0671B17A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2B2560F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4" w:type="pct"/>
            <w:vAlign w:val="bottom"/>
          </w:tcPr>
          <w:p w14:paraId="1E9C54E5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E7187B1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4" w:type="pct"/>
            <w:vAlign w:val="bottom"/>
          </w:tcPr>
          <w:p w14:paraId="146F7B7A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3E0B9A3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2" w:type="pct"/>
          </w:tcPr>
          <w:p w14:paraId="2F3E4C2D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03FD2967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</w:tcPr>
          <w:p w14:paraId="2229F9BC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3F5E664E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20A71" w:rsidRPr="00C0233C" w14:paraId="30ED1398" w14:textId="77777777">
        <w:trPr>
          <w:trHeight w:val="451"/>
        </w:trPr>
        <w:tc>
          <w:tcPr>
            <w:tcW w:w="1281" w:type="pct"/>
          </w:tcPr>
          <w:p w14:paraId="259214C0" w14:textId="12BE6C9A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(ปรับปรุงใหม่)</w:t>
            </w:r>
          </w:p>
        </w:tc>
        <w:tc>
          <w:tcPr>
            <w:tcW w:w="563" w:type="pct"/>
          </w:tcPr>
          <w:p w14:paraId="7032E2E9" w14:textId="6BAED95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B380AB0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FFF007D" w14:textId="5E2279FD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4C2B3AB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C73956A" w14:textId="2B790E33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937EBBD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15B582C" w14:textId="75A3E444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685277C2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EC93D45" w14:textId="6C683AC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49405A34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44D16A70" w14:textId="25529699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0A71" w:rsidRPr="00C0233C" w14:paraId="153E9C6A" w14:textId="77777777">
        <w:trPr>
          <w:trHeight w:val="451"/>
        </w:trPr>
        <w:tc>
          <w:tcPr>
            <w:tcW w:w="1281" w:type="pct"/>
          </w:tcPr>
          <w:p w14:paraId="12157DF2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9" w:type="pct"/>
            <w:gridSpan w:val="11"/>
          </w:tcPr>
          <w:p w14:paraId="5D8D6A94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09B" w:rsidRPr="00C0233C" w14:paraId="6AAB3D9F" w14:textId="77777777">
        <w:trPr>
          <w:trHeight w:val="451"/>
        </w:trPr>
        <w:tc>
          <w:tcPr>
            <w:tcW w:w="1281" w:type="pct"/>
          </w:tcPr>
          <w:p w14:paraId="1E03508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63" w:type="pct"/>
          </w:tcPr>
          <w:p w14:paraId="0034D922" w14:textId="1239EB3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288,493</w:t>
            </w:r>
          </w:p>
        </w:tc>
        <w:tc>
          <w:tcPr>
            <w:tcW w:w="93" w:type="pct"/>
          </w:tcPr>
          <w:p w14:paraId="067AA68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2A532CDD" w14:textId="73E2F0E6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192,735</w:t>
            </w:r>
          </w:p>
        </w:tc>
        <w:tc>
          <w:tcPr>
            <w:tcW w:w="94" w:type="pct"/>
          </w:tcPr>
          <w:p w14:paraId="53ECD56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</w:tcPr>
          <w:p w14:paraId="3FC32C57" w14:textId="1CFDEB6B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64,665</w:t>
            </w:r>
          </w:p>
        </w:tc>
        <w:tc>
          <w:tcPr>
            <w:tcW w:w="94" w:type="pct"/>
          </w:tcPr>
          <w:p w14:paraId="3D88E105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72D475F" w14:textId="4AB03014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7,739</w:t>
            </w:r>
          </w:p>
        </w:tc>
        <w:tc>
          <w:tcPr>
            <w:tcW w:w="82" w:type="pct"/>
          </w:tcPr>
          <w:p w14:paraId="2F17D71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40A33D16" w14:textId="4FD1995F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21,946</w:t>
            </w:r>
          </w:p>
        </w:tc>
        <w:tc>
          <w:tcPr>
            <w:tcW w:w="93" w:type="pct"/>
          </w:tcPr>
          <w:p w14:paraId="516B438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1B0A0695" w14:textId="09BE4D3E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575,578</w:t>
            </w:r>
          </w:p>
        </w:tc>
      </w:tr>
      <w:tr w:rsidR="009A309B" w:rsidRPr="00C0233C" w14:paraId="183DC838" w14:textId="77777777">
        <w:trPr>
          <w:trHeight w:val="451"/>
        </w:trPr>
        <w:tc>
          <w:tcPr>
            <w:tcW w:w="1281" w:type="pct"/>
          </w:tcPr>
          <w:p w14:paraId="4667DF24" w14:textId="7AA466B1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19E854E0" w14:textId="4D52348F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38,074</w:t>
            </w:r>
          </w:p>
        </w:tc>
        <w:tc>
          <w:tcPr>
            <w:tcW w:w="93" w:type="pct"/>
          </w:tcPr>
          <w:p w14:paraId="010CE55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66C673B9" w14:textId="4233F23B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44,226</w:t>
            </w:r>
          </w:p>
        </w:tc>
        <w:tc>
          <w:tcPr>
            <w:tcW w:w="94" w:type="pct"/>
          </w:tcPr>
          <w:p w14:paraId="6652607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14C9061" w14:textId="7B5EFB85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</w:t>
            </w:r>
            <w:r w:rsidR="008933D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907</w:t>
            </w:r>
          </w:p>
        </w:tc>
        <w:tc>
          <w:tcPr>
            <w:tcW w:w="94" w:type="pct"/>
          </w:tcPr>
          <w:p w14:paraId="714B7B1A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7BE988B" w14:textId="700A3C18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693</w:t>
            </w:r>
          </w:p>
        </w:tc>
        <w:tc>
          <w:tcPr>
            <w:tcW w:w="82" w:type="pct"/>
          </w:tcPr>
          <w:p w14:paraId="65EEFAD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1C1ADF8E" w14:textId="51A2F371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1,8</w:t>
            </w:r>
            <w:r w:rsidR="008933D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</w:t>
            </w:r>
          </w:p>
        </w:tc>
        <w:tc>
          <w:tcPr>
            <w:tcW w:w="93" w:type="pct"/>
          </w:tcPr>
          <w:p w14:paraId="4DFF1A4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4EA12CBA" w14:textId="5924BB26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="008933D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F264B1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714</w:t>
            </w:r>
          </w:p>
        </w:tc>
      </w:tr>
      <w:tr w:rsidR="00920A71" w:rsidRPr="00C0233C" w14:paraId="02FE364B" w14:textId="77777777">
        <w:trPr>
          <w:trHeight w:val="451"/>
        </w:trPr>
        <w:tc>
          <w:tcPr>
            <w:tcW w:w="1281" w:type="pct"/>
          </w:tcPr>
          <w:p w14:paraId="1536CE5C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29753DE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279718C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805D21C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25A7C9A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46AE04F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32C11AB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CAE6DDD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5AB99F96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E2C2858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F146C32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D8784CA" w14:textId="77777777" w:rsidR="00920A71" w:rsidRPr="00C0233C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09B" w:rsidRPr="00C0233C" w14:paraId="1628FF8F" w14:textId="77777777">
        <w:trPr>
          <w:trHeight w:val="451"/>
        </w:trPr>
        <w:tc>
          <w:tcPr>
            <w:tcW w:w="1281" w:type="pct"/>
          </w:tcPr>
          <w:p w14:paraId="6D7586E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63" w:type="pct"/>
          </w:tcPr>
          <w:p w14:paraId="50C62E55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DEC439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BE9504B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0BA2AA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104427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B7655E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CA38C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29F0735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0886D7E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3814C0C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0F359886" w14:textId="14E9A619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18,780</w:t>
            </w:r>
          </w:p>
        </w:tc>
      </w:tr>
      <w:tr w:rsidR="009A309B" w:rsidRPr="00C0233C" w14:paraId="4DB343C2" w14:textId="77777777">
        <w:trPr>
          <w:trHeight w:val="451"/>
        </w:trPr>
        <w:tc>
          <w:tcPr>
            <w:tcW w:w="1281" w:type="pct"/>
          </w:tcPr>
          <w:p w14:paraId="3DE0D13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63" w:type="pct"/>
          </w:tcPr>
          <w:p w14:paraId="74C7E52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3AEFAC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AD6CC6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D6C62C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2168AEB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5DC2160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8F94F1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2F5B2E4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80BDB65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59EC9DF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574D243" w14:textId="1B25D4ED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(112,</w:t>
            </w:r>
            <w:r w:rsidR="00982E44"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559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A309B" w:rsidRPr="00C0233C" w14:paraId="5114685C" w14:textId="77777777">
        <w:trPr>
          <w:trHeight w:val="451"/>
        </w:trPr>
        <w:tc>
          <w:tcPr>
            <w:tcW w:w="1844" w:type="pct"/>
            <w:gridSpan w:val="2"/>
          </w:tcPr>
          <w:p w14:paraId="713B472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3" w:type="pct"/>
          </w:tcPr>
          <w:p w14:paraId="0A24E58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4854CF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8E6AE65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BD2C89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862676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268A6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4B98681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30DEDA2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7063FE2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71A2543" w14:textId="6659638D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39,912</w:t>
            </w:r>
          </w:p>
        </w:tc>
      </w:tr>
      <w:tr w:rsidR="009A309B" w:rsidRPr="00C0233C" w14:paraId="12F03B99" w14:textId="77777777">
        <w:trPr>
          <w:trHeight w:val="451"/>
        </w:trPr>
        <w:tc>
          <w:tcPr>
            <w:tcW w:w="1844" w:type="pct"/>
            <w:gridSpan w:val="2"/>
          </w:tcPr>
          <w:p w14:paraId="16F47647" w14:textId="063856E4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3" w:type="pct"/>
          </w:tcPr>
          <w:p w14:paraId="3B6A4800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759096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DCAB9B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54380B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9ADC12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D7B26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2E342C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3868D3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BE4292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5B0CBE5F" w14:textId="5DBD9D98" w:rsidR="009A309B" w:rsidRPr="00C0233C" w:rsidRDefault="009A309B" w:rsidP="00572E4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10,057</w:t>
            </w:r>
          </w:p>
        </w:tc>
      </w:tr>
      <w:tr w:rsidR="009A309B" w:rsidRPr="00C0233C" w14:paraId="050D01B5" w14:textId="77777777">
        <w:trPr>
          <w:trHeight w:val="451"/>
        </w:trPr>
        <w:tc>
          <w:tcPr>
            <w:tcW w:w="1844" w:type="pct"/>
            <w:gridSpan w:val="2"/>
          </w:tcPr>
          <w:p w14:paraId="653E5174" w14:textId="32FA2BC9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93" w:type="pct"/>
          </w:tcPr>
          <w:p w14:paraId="22C7CD3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619B84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3BEBC0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74042A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7496F3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3C381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4C40C38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6B996DC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7815486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63887568" w14:textId="240B5138" w:rsidR="009A309B" w:rsidRPr="00C0233C" w:rsidRDefault="009A309B" w:rsidP="00572E4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578</w:t>
            </w:r>
          </w:p>
        </w:tc>
      </w:tr>
      <w:tr w:rsidR="009A309B" w:rsidRPr="00C0233C" w14:paraId="6C88243E" w14:textId="77777777">
        <w:trPr>
          <w:trHeight w:val="451"/>
        </w:trPr>
        <w:tc>
          <w:tcPr>
            <w:tcW w:w="1281" w:type="pct"/>
          </w:tcPr>
          <w:p w14:paraId="2D72904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3" w:type="pct"/>
          </w:tcPr>
          <w:p w14:paraId="1F15EAA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6D6FF7A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113AEC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B240E3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142F1C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04170C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99038D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5CE17E6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1BC5319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0CCB9B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08FCFD25" w14:textId="4ACAF74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(12,996)</w:t>
            </w:r>
          </w:p>
        </w:tc>
      </w:tr>
      <w:tr w:rsidR="009A309B" w:rsidRPr="00C0233C" w14:paraId="539A5060" w14:textId="77777777">
        <w:trPr>
          <w:trHeight w:val="451"/>
        </w:trPr>
        <w:tc>
          <w:tcPr>
            <w:tcW w:w="1281" w:type="pct"/>
          </w:tcPr>
          <w:p w14:paraId="3DE35A61" w14:textId="7899924F" w:rsidR="009A309B" w:rsidRPr="00C0233C" w:rsidRDefault="00FA1E31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9A309B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63" w:type="pct"/>
          </w:tcPr>
          <w:p w14:paraId="560F1ED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D1E212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E9A35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92CFF5A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E4CEDF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853225B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859EB4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6CA3E40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667097B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0879555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31CAFEB6" w14:textId="0C4A8681" w:rsidR="009A309B" w:rsidRPr="00C0233C" w:rsidRDefault="009A309B" w:rsidP="009F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982E4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6,486</w:t>
            </w:r>
          </w:p>
        </w:tc>
      </w:tr>
    </w:tbl>
    <w:p w14:paraId="53CE9EDD" w14:textId="77777777" w:rsidR="00A218B2" w:rsidRPr="00C0233C" w:rsidRDefault="00A218B2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C48A9C1" w14:textId="77777777" w:rsidR="00EE4EB4" w:rsidRPr="00C0233C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E54DD13" w14:textId="77777777" w:rsidR="00EE4EB4" w:rsidRPr="00C0233C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411EE1D" w14:textId="76D256B2" w:rsidR="00EE4EB4" w:rsidRPr="00C0233C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EE4EB4" w:rsidRPr="00C0233C" w:rsidSect="00ED5D97">
          <w:pgSz w:w="16834" w:h="11909" w:orient="landscape" w:code="9"/>
          <w:pgMar w:top="1152" w:right="691" w:bottom="1199" w:left="576" w:header="720" w:footer="720" w:gutter="0"/>
          <w:cols w:space="720"/>
          <w:docGrid w:linePitch="245"/>
        </w:sectPr>
      </w:pPr>
    </w:p>
    <w:p w14:paraId="501BA7AF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0233C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4FFCC7C7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F890A04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0233C">
        <w:rPr>
          <w:rFonts w:ascii="Angsana New" w:hAnsi="Angsana New"/>
          <w:sz w:val="30"/>
          <w:szCs w:val="30"/>
          <w:cs/>
        </w:rPr>
        <w:t>บริษัท</w:t>
      </w:r>
      <w:r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 และไม่มีรายได้จากต่างประเทศหรือสินทรัพย์ในต่างประเทศที่มีสาระสำคัญ</w:t>
      </w:r>
    </w:p>
    <w:p w14:paraId="3752046F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080ED04" w14:textId="77777777" w:rsidR="00BE0EC1" w:rsidRPr="00C0233C" w:rsidRDefault="00BE0EC1" w:rsidP="00BE0EC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4D11925C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628C072" w14:textId="76809B42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รายได้จากลูกค้าหลัก</w:t>
      </w:r>
      <w:r w:rsidR="009208B5"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</w:t>
      </w:r>
      <w:r w:rsidR="009208B5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ราย</w:t>
      </w:r>
      <w:r w:rsidR="008E4996"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สำหรับปีสิ้นสุดวันที่ </w:t>
      </w:r>
      <w:r w:rsidR="008E4996"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="008E4996"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8E4996" w:rsidRPr="00C0233C">
        <w:rPr>
          <w:rFonts w:asciiTheme="majorBidi" w:hAnsiTheme="majorBidi" w:cstheme="majorBidi"/>
          <w:sz w:val="30"/>
          <w:szCs w:val="30"/>
        </w:rPr>
        <w:t>256</w:t>
      </w:r>
      <w:r w:rsidR="009A309B" w:rsidRPr="00C0233C">
        <w:rPr>
          <w:rFonts w:asciiTheme="majorBidi" w:hAnsiTheme="majorBidi" w:cstheme="majorBidi"/>
          <w:sz w:val="30"/>
          <w:szCs w:val="30"/>
        </w:rPr>
        <w:t>7</w:t>
      </w:r>
      <w:r w:rsidR="008E4996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</w:t>
      </w:r>
      <w:r w:rsidR="00601F70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="003552E9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และบริษัท</w:t>
      </w:r>
      <w:r w:rsidR="008E4996"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เป็นเงินจำนวน </w:t>
      </w:r>
      <w:r w:rsidR="004715AD"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125.6</w:t>
      </w:r>
      <w:r w:rsidR="008E4996"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4996"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9A4E34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70F7A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="00270F7A"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80.8</w:t>
      </w:r>
      <w:r w:rsidR="00270F7A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865B79"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B15026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ตามลำดับ</w:t>
      </w:r>
      <w:r w:rsidR="00E24D16" w:rsidRPr="00C0233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6</w:t>
      </w:r>
      <w:r w:rsidR="009A309B"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</w:t>
      </w:r>
      <w:r w:rsidR="00C65566"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F55E33" w:rsidRPr="00C0233C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715AD" w:rsidRPr="00C0233C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รายได้จากลูกค้าหลัก </w:t>
      </w:r>
      <w:r w:rsidR="004715AD"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2 </w:t>
      </w:r>
      <w:r w:rsidR="004715AD" w:rsidRPr="00C0233C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รายเป็นเงินจำนวน </w:t>
      </w:r>
      <w:r w:rsidR="009A309B"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118.1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1D6530" w:rsidRPr="00C0233C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D6530" w:rsidRPr="00C0233C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9A309B"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106.0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C0233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ตามลำดับ)</w:t>
      </w:r>
    </w:p>
    <w:p w14:paraId="546B93E7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E15F17D" w14:textId="77777777" w:rsidR="00BE0EC1" w:rsidRPr="00C0233C" w:rsidRDefault="00BE0EC1" w:rsidP="00BE0EC1">
      <w:pPr>
        <w:ind w:left="540"/>
        <w:rPr>
          <w:b/>
          <w:bCs/>
          <w:i/>
          <w:iCs/>
          <w:szCs w:val="30"/>
          <w:lang w:val="en-AU"/>
        </w:rPr>
      </w:pPr>
      <w:r w:rsidRPr="00C0233C">
        <w:rPr>
          <w:b/>
          <w:bCs/>
          <w:i/>
          <w:iCs/>
          <w:szCs w:val="30"/>
          <w:cs/>
          <w:lang w:val="en-AU"/>
        </w:rPr>
        <w:t>ยอดคงเหลือของสัญญา</w:t>
      </w:r>
    </w:p>
    <w:p w14:paraId="6ADE29D1" w14:textId="77777777" w:rsidR="00BE0EC1" w:rsidRPr="00C0233C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7F715DC" w14:textId="77777777" w:rsidR="00BE0EC1" w:rsidRPr="00C0233C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ตารางต่อไปนี้ให้ข้อมูลเกี่ยวกับลูกหนี้และหนี้สินที่เกิดจากสัญญาที่ทำกับลูกค้า</w:t>
      </w:r>
      <w:r w:rsidRPr="00C0233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0D0E7829" w14:textId="6D0F9690" w:rsidR="00BE0EC1" w:rsidRPr="00C0233C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3B1B57" w:rsidRPr="00C0233C" w14:paraId="25CD4113" w14:textId="77777777">
        <w:trPr>
          <w:trHeight w:val="427"/>
          <w:tblHeader/>
        </w:trPr>
        <w:tc>
          <w:tcPr>
            <w:tcW w:w="1988" w:type="pct"/>
          </w:tcPr>
          <w:p w14:paraId="1D7B2FAF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19E110C3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A4CC78D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1E906DB3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B57" w:rsidRPr="00C0233C" w14:paraId="62EC23A5" w14:textId="77777777">
        <w:trPr>
          <w:trHeight w:val="417"/>
          <w:tblHeader/>
        </w:trPr>
        <w:tc>
          <w:tcPr>
            <w:tcW w:w="1988" w:type="pct"/>
          </w:tcPr>
          <w:p w14:paraId="4E462F99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59CD52C" w14:textId="59789CFF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1CAAFBF6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690D352" w14:textId="44095688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5D07F184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4C9310B" w14:textId="5C3C4B66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56B2F8B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0B91FA" w14:textId="0939F10D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1B57" w:rsidRPr="00C0233C" w14:paraId="05679BA8" w14:textId="77777777">
        <w:trPr>
          <w:trHeight w:val="417"/>
          <w:tblHeader/>
        </w:trPr>
        <w:tc>
          <w:tcPr>
            <w:tcW w:w="1988" w:type="pct"/>
          </w:tcPr>
          <w:p w14:paraId="3F57700F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872C120" w14:textId="77777777" w:rsidR="003B1B57" w:rsidRPr="00C0233C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09B" w:rsidRPr="00C0233C" w14:paraId="55573594" w14:textId="77777777" w:rsidTr="003B1B57">
        <w:trPr>
          <w:trHeight w:val="407"/>
        </w:trPr>
        <w:tc>
          <w:tcPr>
            <w:tcW w:w="1988" w:type="pct"/>
          </w:tcPr>
          <w:p w14:paraId="72CB23E4" w14:textId="08B09D33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8" w:type="pct"/>
            <w:vAlign w:val="bottom"/>
          </w:tcPr>
          <w:p w14:paraId="762CD3F1" w14:textId="2DFDA49A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129,432</w:t>
            </w:r>
          </w:p>
        </w:tc>
        <w:tc>
          <w:tcPr>
            <w:tcW w:w="151" w:type="pct"/>
          </w:tcPr>
          <w:p w14:paraId="30CBB6F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3709A9" w14:textId="2B5E3CBC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98,447</w:t>
            </w:r>
          </w:p>
        </w:tc>
        <w:tc>
          <w:tcPr>
            <w:tcW w:w="135" w:type="pct"/>
          </w:tcPr>
          <w:p w14:paraId="647A4965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25E9FF4" w14:textId="7F83225C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80,842</w:t>
            </w:r>
          </w:p>
        </w:tc>
        <w:tc>
          <w:tcPr>
            <w:tcW w:w="147" w:type="pct"/>
          </w:tcPr>
          <w:p w14:paraId="432B1B9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7CD9843" w14:textId="35266C9E" w:rsidR="009A309B" w:rsidRPr="00C0233C" w:rsidRDefault="009A309B" w:rsidP="0098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64,07</w:t>
            </w:r>
            <w:r w:rsidR="00221208"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A309B" w:rsidRPr="00C0233C" w14:paraId="24EC2C4E" w14:textId="77777777" w:rsidTr="003B1B57">
        <w:trPr>
          <w:trHeight w:val="407"/>
        </w:trPr>
        <w:tc>
          <w:tcPr>
            <w:tcW w:w="1988" w:type="pct"/>
          </w:tcPr>
          <w:p w14:paraId="6DF5EAB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/>
                <w:sz w:val="30"/>
                <w:szCs w:val="30"/>
              </w:rPr>
            </w:pPr>
            <w:r w:rsidRPr="00C0233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C0233C">
              <w:rPr>
                <w:rFonts w:asciiTheme="majorBidi" w:hAnsiTheme="majorBidi"/>
                <w:sz w:val="30"/>
                <w:szCs w:val="30"/>
              </w:rPr>
              <w:tab/>
            </w:r>
            <w:r w:rsidRPr="00C0233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DAF568B" w14:textId="26CB24E3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        </w:t>
            </w:r>
            <w:r w:rsidRPr="00C0233C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A97DBEE" w14:textId="2FC89911" w:rsidR="009A309B" w:rsidRPr="00C0233C" w:rsidRDefault="00572E49" w:rsidP="009A309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(12,896)</w:t>
            </w:r>
          </w:p>
        </w:tc>
        <w:tc>
          <w:tcPr>
            <w:tcW w:w="151" w:type="pct"/>
          </w:tcPr>
          <w:p w14:paraId="4EDCED3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C860458" w14:textId="71858D23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(10,531)</w:t>
            </w:r>
          </w:p>
        </w:tc>
        <w:tc>
          <w:tcPr>
            <w:tcW w:w="135" w:type="pct"/>
          </w:tcPr>
          <w:p w14:paraId="0C616CE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09A9D1A" w14:textId="441E8612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(5,999)</w:t>
            </w:r>
          </w:p>
        </w:tc>
        <w:tc>
          <w:tcPr>
            <w:tcW w:w="147" w:type="pct"/>
          </w:tcPr>
          <w:p w14:paraId="1689AC1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A9C9AD2" w14:textId="4324B69C" w:rsidR="009A309B" w:rsidRPr="00C0233C" w:rsidRDefault="009A309B" w:rsidP="0098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(3,701)</w:t>
            </w:r>
          </w:p>
        </w:tc>
      </w:tr>
      <w:tr w:rsidR="009A309B" w:rsidRPr="00C0233C" w14:paraId="5212319C" w14:textId="77777777" w:rsidTr="003B1B57">
        <w:trPr>
          <w:trHeight w:val="407"/>
        </w:trPr>
        <w:tc>
          <w:tcPr>
            <w:tcW w:w="1988" w:type="pct"/>
          </w:tcPr>
          <w:p w14:paraId="136C60CA" w14:textId="51F81F4F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9DE8E" w14:textId="44776767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116,536</w:t>
            </w:r>
          </w:p>
        </w:tc>
        <w:tc>
          <w:tcPr>
            <w:tcW w:w="151" w:type="pct"/>
          </w:tcPr>
          <w:p w14:paraId="3E6BB7C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5AD4C" w14:textId="117840E3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87,916</w:t>
            </w:r>
          </w:p>
        </w:tc>
        <w:tc>
          <w:tcPr>
            <w:tcW w:w="135" w:type="pct"/>
          </w:tcPr>
          <w:p w14:paraId="4E86274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ECE5B" w14:textId="3847EFA0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74,843</w:t>
            </w:r>
          </w:p>
        </w:tc>
        <w:tc>
          <w:tcPr>
            <w:tcW w:w="147" w:type="pct"/>
          </w:tcPr>
          <w:p w14:paraId="665F2590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0177" w14:textId="0EFE5BD6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</w:t>
            </w:r>
            <w:r w:rsidR="0022120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9A309B" w:rsidRPr="00C0233C" w14:paraId="398613A5" w14:textId="77777777" w:rsidTr="003B1B57">
        <w:trPr>
          <w:trHeight w:val="407"/>
        </w:trPr>
        <w:tc>
          <w:tcPr>
            <w:tcW w:w="1988" w:type="pct"/>
          </w:tcPr>
          <w:p w14:paraId="1F05FF6C" w14:textId="59D2E9F9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44248C3B" w14:textId="34E53FF2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247D8A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7F0E343" w14:textId="7BB39EEF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F4B49C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565AE363" w14:textId="1F14CAC5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D2235B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53A34475" w14:textId="6B43B21C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309B" w:rsidRPr="00C0233C" w14:paraId="1B621B1D" w14:textId="77777777" w:rsidTr="003B1B57">
        <w:trPr>
          <w:trHeight w:val="407"/>
        </w:trPr>
        <w:tc>
          <w:tcPr>
            <w:tcW w:w="1988" w:type="pct"/>
          </w:tcPr>
          <w:p w14:paraId="4FA07A77" w14:textId="36D5F171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hint="cs"/>
                <w:szCs w:val="30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648" w:type="pct"/>
            <w:vAlign w:val="bottom"/>
          </w:tcPr>
          <w:p w14:paraId="5A86FB00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580BB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7C52CD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56F08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C56478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01FF3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8A9F67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309B" w:rsidRPr="00C0233C" w14:paraId="66C60DBB" w14:textId="77777777" w:rsidTr="003B1B57">
        <w:trPr>
          <w:trHeight w:val="407"/>
        </w:trPr>
        <w:tc>
          <w:tcPr>
            <w:tcW w:w="1988" w:type="pct"/>
          </w:tcPr>
          <w:p w14:paraId="5DE507D8" w14:textId="489C4A6D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648" w:type="pct"/>
            <w:vAlign w:val="bottom"/>
          </w:tcPr>
          <w:p w14:paraId="366AC75B" w14:textId="26D7DD4B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13,765</w:t>
            </w:r>
          </w:p>
        </w:tc>
        <w:tc>
          <w:tcPr>
            <w:tcW w:w="151" w:type="pct"/>
          </w:tcPr>
          <w:p w14:paraId="396EB86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7A48EFF" w14:textId="28AA4DFA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11,156</w:t>
            </w:r>
          </w:p>
        </w:tc>
        <w:tc>
          <w:tcPr>
            <w:tcW w:w="135" w:type="pct"/>
          </w:tcPr>
          <w:p w14:paraId="2F0EAF1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15FF91E" w14:textId="2BBEF1F8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147" w:type="pct"/>
          </w:tcPr>
          <w:p w14:paraId="39E4E61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D5BD34E" w14:textId="69AC1EB6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</w:tr>
      <w:tr w:rsidR="009A309B" w:rsidRPr="00C0233C" w14:paraId="78EC4E1E" w14:textId="77777777" w:rsidTr="003B1B57">
        <w:trPr>
          <w:trHeight w:val="407"/>
        </w:trPr>
        <w:tc>
          <w:tcPr>
            <w:tcW w:w="1988" w:type="pct"/>
          </w:tcPr>
          <w:p w14:paraId="4FF592FB" w14:textId="2EE0114A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เงินรับล่วงหน้าระยะยาว</w:t>
            </w:r>
          </w:p>
        </w:tc>
        <w:tc>
          <w:tcPr>
            <w:tcW w:w="648" w:type="pct"/>
            <w:vAlign w:val="bottom"/>
          </w:tcPr>
          <w:p w14:paraId="1B1490C3" w14:textId="30F990F5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  <w:tc>
          <w:tcPr>
            <w:tcW w:w="151" w:type="pct"/>
          </w:tcPr>
          <w:p w14:paraId="7F0239B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36C25A1" w14:textId="0AB5456E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10,692</w:t>
            </w:r>
          </w:p>
        </w:tc>
        <w:tc>
          <w:tcPr>
            <w:tcW w:w="135" w:type="pct"/>
          </w:tcPr>
          <w:p w14:paraId="36EC3B60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FAE99F5" w14:textId="02BAD740" w:rsidR="009A309B" w:rsidRPr="00C0233C" w:rsidRDefault="00572E4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  <w:tc>
          <w:tcPr>
            <w:tcW w:w="147" w:type="pct"/>
          </w:tcPr>
          <w:p w14:paraId="08551BC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4187278" w14:textId="5C239D18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10,692</w:t>
            </w:r>
          </w:p>
        </w:tc>
      </w:tr>
    </w:tbl>
    <w:p w14:paraId="09ABD0E3" w14:textId="77777777" w:rsidR="003B1B57" w:rsidRPr="00C0233C" w:rsidRDefault="003B1B57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09CF8AD" w14:textId="01D55127" w:rsidR="00BE0EC1" w:rsidRPr="00C0233C" w:rsidRDefault="00BE0EC1" w:rsidP="0013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เงินมัดจำรับค่าสินค้าและ</w:t>
      </w:r>
      <w:r w:rsidRPr="00C0233C">
        <w:rPr>
          <w:rFonts w:asciiTheme="majorBidi" w:hAnsiTheme="majorBidi"/>
          <w:sz w:val="30"/>
          <w:szCs w:val="30"/>
          <w:cs/>
        </w:rPr>
        <w:t>เงินรับล่วงหน้าระยะยาวส่วนใหญ่เกิดจากการขายสินค้าที่สั่งผลิตซึ่ง</w:t>
      </w:r>
      <w:r w:rsidR="00C152B6" w:rsidRPr="00C0233C">
        <w:rPr>
          <w:rFonts w:asciiTheme="majorBidi" w:hAnsiTheme="majorBidi" w:hint="cs"/>
          <w:sz w:val="30"/>
          <w:szCs w:val="30"/>
          <w:cs/>
        </w:rPr>
        <w:t>กลุ่ม</w:t>
      </w:r>
      <w:r w:rsidR="0046659C" w:rsidRPr="00C0233C">
        <w:rPr>
          <w:rFonts w:ascii="Angsana New" w:hAnsi="Angsana New" w:hint="cs"/>
          <w:sz w:val="30"/>
          <w:szCs w:val="30"/>
          <w:cs/>
        </w:rPr>
        <w:t>บริษัท</w:t>
      </w:r>
      <w:r w:rsidRPr="00C0233C">
        <w:rPr>
          <w:rFonts w:asciiTheme="majorBidi" w:hAnsiTheme="majorBidi"/>
          <w:sz w:val="30"/>
          <w:szCs w:val="30"/>
          <w:cs/>
        </w:rPr>
        <w:t>จะรับรู้เป็นรายได้จากการขาย ณ วันที่มีการส่งมอบสินค้าให้กับลูกค้า โดยหนี้สินที่เกิดจากสัญญาของ</w:t>
      </w:r>
      <w:r w:rsidR="008E4996" w:rsidRPr="00C0233C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C0233C">
        <w:rPr>
          <w:rFonts w:asciiTheme="majorBidi" w:hAnsiTheme="majorBidi"/>
          <w:sz w:val="30"/>
          <w:szCs w:val="30"/>
          <w:cs/>
        </w:rPr>
        <w:t xml:space="preserve">บริษัทจำนวน </w:t>
      </w:r>
      <w:r w:rsidR="00572E49" w:rsidRPr="00C0233C">
        <w:rPr>
          <w:rFonts w:asciiTheme="majorBidi" w:hAnsiTheme="majorBidi"/>
          <w:sz w:val="30"/>
          <w:szCs w:val="30"/>
        </w:rPr>
        <w:t>8.8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/>
          <w:sz w:val="30"/>
          <w:szCs w:val="30"/>
          <w:cs/>
        </w:rPr>
        <w:t>ล้านบาท</w:t>
      </w:r>
      <w:r w:rsidR="00133E94" w:rsidRPr="00C0233C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572E49" w:rsidRPr="00C0233C">
        <w:rPr>
          <w:rFonts w:asciiTheme="majorBidi" w:hAnsiTheme="majorBidi"/>
          <w:sz w:val="30"/>
          <w:szCs w:val="30"/>
        </w:rPr>
        <w:t>8.8</w:t>
      </w:r>
      <w:r w:rsidR="00133E94" w:rsidRPr="00C0233C">
        <w:rPr>
          <w:rFonts w:asciiTheme="majorBidi" w:hAnsiTheme="majorBidi"/>
          <w:sz w:val="30"/>
          <w:szCs w:val="30"/>
        </w:rPr>
        <w:t xml:space="preserve"> </w:t>
      </w:r>
      <w:r w:rsidR="00133E94" w:rsidRPr="00C0233C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  <w:r w:rsidR="008E4996" w:rsidRPr="00C0233C">
        <w:rPr>
          <w:rFonts w:asciiTheme="majorBidi" w:hAnsi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A309B"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6 </w:t>
      </w:r>
      <w:r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3E94" w:rsidRPr="00C0233C">
        <w:rPr>
          <w:rFonts w:asciiTheme="majorBidi" w:hAnsiTheme="majorBidi"/>
          <w:i/>
          <w:iCs/>
          <w:sz w:val="30"/>
          <w:szCs w:val="30"/>
        </w:rPr>
        <w:t>10.</w:t>
      </w:r>
      <w:r w:rsidR="009A309B" w:rsidRPr="00C0233C">
        <w:rPr>
          <w:rFonts w:asciiTheme="majorBidi" w:hAnsiTheme="majorBidi"/>
          <w:i/>
          <w:iCs/>
          <w:sz w:val="30"/>
          <w:szCs w:val="30"/>
        </w:rPr>
        <w:t>7</w:t>
      </w:r>
      <w:r w:rsidR="008E4996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E4996" w:rsidRPr="00C0233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133E94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33E94" w:rsidRPr="00C0233C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133E94" w:rsidRPr="00C0233C">
        <w:rPr>
          <w:rFonts w:asciiTheme="majorBidi" w:hAnsiTheme="majorBidi"/>
          <w:i/>
          <w:iCs/>
          <w:sz w:val="30"/>
          <w:szCs w:val="30"/>
        </w:rPr>
        <w:t>10.</w:t>
      </w:r>
      <w:r w:rsidR="009A309B" w:rsidRPr="00C0233C">
        <w:rPr>
          <w:rFonts w:asciiTheme="majorBidi" w:hAnsiTheme="majorBidi"/>
          <w:i/>
          <w:iCs/>
          <w:sz w:val="30"/>
          <w:szCs w:val="30"/>
        </w:rPr>
        <w:t>7</w:t>
      </w:r>
      <w:r w:rsidR="00133E94" w:rsidRPr="00C0233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33E94" w:rsidRPr="00C0233C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Pr="00C0233C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C0233C">
        <w:rPr>
          <w:rFonts w:asciiTheme="majorBidi" w:hAnsiTheme="majorBidi"/>
          <w:sz w:val="30"/>
          <w:szCs w:val="30"/>
          <w:cs/>
        </w:rPr>
        <w:t xml:space="preserve"> </w:t>
      </w:r>
      <w:r w:rsidR="00E24D16" w:rsidRPr="00C0233C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C0233C">
        <w:rPr>
          <w:rFonts w:asciiTheme="majorBidi" w:hAnsiTheme="majorBidi"/>
          <w:sz w:val="30"/>
          <w:szCs w:val="30"/>
          <w:cs/>
        </w:rPr>
        <w:t xml:space="preserve">มีกำหนดส่งมอบสินค้าให้กับลูกค้าเกินกว่า </w:t>
      </w:r>
      <w:r w:rsidRPr="00C0233C">
        <w:rPr>
          <w:rFonts w:asciiTheme="majorBidi" w:hAnsiTheme="majorBidi" w:cstheme="majorBidi"/>
          <w:sz w:val="30"/>
          <w:szCs w:val="30"/>
        </w:rPr>
        <w:t xml:space="preserve">12 </w:t>
      </w:r>
      <w:r w:rsidRPr="00C0233C">
        <w:rPr>
          <w:rFonts w:asciiTheme="majorBidi" w:hAnsiTheme="majorBidi"/>
          <w:sz w:val="30"/>
          <w:szCs w:val="30"/>
          <w:cs/>
        </w:rPr>
        <w:t>เดือนนับจากวันที่รายงาน</w:t>
      </w:r>
    </w:p>
    <w:p w14:paraId="371E8BA8" w14:textId="77777777" w:rsidR="00273537" w:rsidRPr="00C0233C" w:rsidRDefault="00273537" w:rsidP="0013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p w14:paraId="3E79D832" w14:textId="6BF40687" w:rsidR="00BE0EC1" w:rsidRPr="00C0233C" w:rsidRDefault="00BE0EC1" w:rsidP="00BE0EC1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6367BB05" w14:textId="77777777" w:rsidR="00BE0EC1" w:rsidRPr="00C0233C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D7EAC40" w14:textId="062E0D66" w:rsidR="00BE0EC1" w:rsidRPr="00C0233C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0233C">
        <w:rPr>
          <w:rFonts w:asciiTheme="majorBidi" w:hAnsiTheme="majorBidi" w:hint="cs"/>
          <w:sz w:val="30"/>
          <w:szCs w:val="30"/>
          <w:cs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</w:t>
      </w:r>
      <w:r w:rsidR="00995187" w:rsidRPr="00C0233C">
        <w:rPr>
          <w:rFonts w:asciiTheme="majorBidi" w:hAnsiTheme="majorBidi" w:hint="cs"/>
          <w:sz w:val="30"/>
          <w:szCs w:val="30"/>
          <w:cs/>
        </w:rPr>
        <w:t>กลุ่ม</w:t>
      </w:r>
      <w:r w:rsidR="0091649C" w:rsidRPr="00C0233C">
        <w:rPr>
          <w:rFonts w:ascii="Angsana New" w:hAnsi="Angsana New" w:hint="cs"/>
          <w:sz w:val="30"/>
          <w:szCs w:val="30"/>
          <w:cs/>
        </w:rPr>
        <w:t>บริษัท</w:t>
      </w:r>
      <w:r w:rsidRPr="00C0233C">
        <w:rPr>
          <w:rFonts w:asciiTheme="majorBidi" w:hAnsiTheme="majorBidi" w:hint="cs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1FA2C947" w14:textId="77777777" w:rsidR="00BE0EC1" w:rsidRPr="00C0233C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3105AD8" w14:textId="2B2A6106" w:rsidR="00BE0EC1" w:rsidRPr="00C0233C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0233C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BE0EC1"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บริษัทตัดจำหน่าย</w:t>
      </w:r>
      <w:r w:rsidR="00133E94"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>สินทรัพย์</w:t>
      </w:r>
      <w:r w:rsidR="00BE0EC1"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ต้นทุนของสัญญาระหว่างปีสิ้นสุดวันที่ </w:t>
      </w:r>
      <w:r w:rsidR="00BE0EC1" w:rsidRPr="00C0233C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BE0EC1" w:rsidRPr="00C0233C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="00BE0EC1" w:rsidRPr="00C0233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F02D1" w:rsidRPr="00C0233C">
        <w:rPr>
          <w:rFonts w:asciiTheme="majorBidi" w:hAnsiTheme="majorBidi" w:cstheme="majorBidi"/>
          <w:sz w:val="30"/>
          <w:szCs w:val="30"/>
        </w:rPr>
        <w:t>256</w:t>
      </w:r>
      <w:r w:rsidR="009A309B" w:rsidRPr="00C0233C">
        <w:rPr>
          <w:rFonts w:asciiTheme="majorBidi" w:hAnsiTheme="majorBidi" w:cstheme="majorBidi"/>
          <w:sz w:val="30"/>
          <w:szCs w:val="30"/>
        </w:rPr>
        <w:t>7</w:t>
      </w:r>
      <w:r w:rsidR="00133E94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133E94" w:rsidRPr="00C0233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72E49" w:rsidRPr="00C0233C">
        <w:rPr>
          <w:rFonts w:asciiTheme="majorBidi" w:hAnsiTheme="majorBidi" w:cstheme="majorBidi"/>
          <w:sz w:val="30"/>
          <w:szCs w:val="30"/>
        </w:rPr>
        <w:t>0.5</w:t>
      </w:r>
      <w:r w:rsidR="00133E94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133E94" w:rsidRPr="00C0233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72E49"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572E49" w:rsidRPr="00C0233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72E49" w:rsidRPr="00C0233C">
        <w:rPr>
          <w:rFonts w:asciiTheme="majorBidi" w:hAnsiTheme="majorBidi" w:cstheme="majorBidi"/>
          <w:sz w:val="30"/>
          <w:szCs w:val="30"/>
        </w:rPr>
        <w:t xml:space="preserve">0.5 </w:t>
      </w:r>
      <w:r w:rsidR="00572E49" w:rsidRPr="00C0233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BE0EC1" w:rsidRPr="00C0233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E0EC1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9A309B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="00133E94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BE0EC1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9A309B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0.02 </w:t>
      </w:r>
      <w:r w:rsidR="009A309B"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</w:t>
      </w:r>
      <w:r w:rsidR="00572E49" w:rsidRPr="00C0233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และ </w:t>
      </w:r>
      <w:r w:rsidR="00572E49" w:rsidRPr="00C0233C">
        <w:rPr>
          <w:rFonts w:asciiTheme="majorBidi" w:hAnsiTheme="majorBidi" w:cstheme="majorBidi"/>
          <w:i/>
          <w:iCs/>
          <w:sz w:val="30"/>
          <w:szCs w:val="30"/>
        </w:rPr>
        <w:t xml:space="preserve">0.02 </w:t>
      </w:r>
      <w:r w:rsidR="00572E49" w:rsidRPr="00C0233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BE0EC1" w:rsidRPr="00C0233C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79F732" w14:textId="77777777" w:rsidR="00BE0EC1" w:rsidRPr="00C0233C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C9FD18" w14:textId="3291E2DE" w:rsidR="00BE0EC1" w:rsidRPr="00C0233C" w:rsidRDefault="00133E94" w:rsidP="00595A9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C0233C">
        <w:rPr>
          <w:rFonts w:ascii="Angsana New" w:hAnsi="Angsana New" w:cs="Angsana New"/>
          <w:b/>
          <w:bCs/>
          <w:lang w:val="en-US"/>
        </w:rPr>
        <w:t>2</w:t>
      </w:r>
      <w:r w:rsidR="00F65AA3" w:rsidRPr="00C0233C">
        <w:rPr>
          <w:rFonts w:ascii="Angsana New" w:hAnsi="Angsana New" w:cs="Angsana New"/>
          <w:b/>
          <w:bCs/>
          <w:lang w:val="en-US"/>
        </w:rPr>
        <w:t>3</w:t>
      </w:r>
      <w:r w:rsidR="00BE0EC1" w:rsidRPr="00C0233C">
        <w:rPr>
          <w:rFonts w:ascii="Angsana New" w:hAnsi="Angsana New" w:cs="Angsana New"/>
          <w:b/>
          <w:bCs/>
          <w:lang w:val="en-US"/>
        </w:rPr>
        <w:tab/>
      </w:r>
      <w:r w:rsidR="00BE0EC1" w:rsidRPr="00C0233C">
        <w:rPr>
          <w:rFonts w:ascii="Angsana New" w:hAnsi="Angsana New" w:cs="Angsana New"/>
          <w:b/>
          <w:bCs/>
          <w:cs/>
          <w:lang w:val="en-US"/>
        </w:rPr>
        <w:t>ค่าใช้จ่ายตาม</w:t>
      </w:r>
      <w:r w:rsidR="009A309B" w:rsidRPr="00C0233C">
        <w:rPr>
          <w:rFonts w:ascii="Angsana New" w:hAnsi="Angsana New" w:cs="Angsana New" w:hint="cs"/>
          <w:b/>
          <w:bCs/>
          <w:cs/>
          <w:lang w:val="en-US"/>
        </w:rPr>
        <w:t>ธรรมชาติ</w:t>
      </w:r>
    </w:p>
    <w:p w14:paraId="3C67F673" w14:textId="0C138BD5" w:rsidR="008E4996" w:rsidRPr="00C0233C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07"/>
        <w:gridCol w:w="1176"/>
        <w:gridCol w:w="269"/>
        <w:gridCol w:w="1078"/>
        <w:gridCol w:w="276"/>
        <w:gridCol w:w="992"/>
        <w:gridCol w:w="269"/>
        <w:gridCol w:w="1041"/>
      </w:tblGrid>
      <w:tr w:rsidR="004A0FDB" w:rsidRPr="00C0233C" w14:paraId="38A13127" w14:textId="77777777" w:rsidTr="000F5CEC">
        <w:trPr>
          <w:trHeight w:val="427"/>
        </w:trPr>
        <w:tc>
          <w:tcPr>
            <w:tcW w:w="1771" w:type="pct"/>
          </w:tcPr>
          <w:p w14:paraId="427B6229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41" w:type="pct"/>
          </w:tcPr>
          <w:p w14:paraId="5C681B9C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</w:tcPr>
          <w:p w14:paraId="12718AA6" w14:textId="1CEA1D05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8E0CE49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vAlign w:val="bottom"/>
          </w:tcPr>
          <w:p w14:paraId="5356810A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FDB" w:rsidRPr="00C0233C" w14:paraId="3E2B1001" w14:textId="77777777" w:rsidTr="000F5CEC">
        <w:trPr>
          <w:trHeight w:val="417"/>
        </w:trPr>
        <w:tc>
          <w:tcPr>
            <w:tcW w:w="1771" w:type="pct"/>
          </w:tcPr>
          <w:p w14:paraId="1AE77AD0" w14:textId="65B15503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441" w:type="pct"/>
          </w:tcPr>
          <w:p w14:paraId="6AAAE90E" w14:textId="7C1D5304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3D5F48A4" w14:textId="20F824DD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B729592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E0BB49" w14:textId="779E27F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597DB0AA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5EF5F18" w14:textId="30CDD83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B2006CB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B162E0" w14:textId="0114CDFB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A0FDB" w:rsidRPr="00C0233C" w14:paraId="5D64D8D8" w14:textId="77777777" w:rsidTr="000F5CEC">
        <w:trPr>
          <w:trHeight w:val="417"/>
        </w:trPr>
        <w:tc>
          <w:tcPr>
            <w:tcW w:w="1771" w:type="pct"/>
          </w:tcPr>
          <w:p w14:paraId="1511CE08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713B1D2A" w14:textId="63B1D00C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719D050" w14:textId="39BBB5D2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pct"/>
            <w:gridSpan w:val="3"/>
          </w:tcPr>
          <w:p w14:paraId="64596ADF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2" w:type="pct"/>
          </w:tcPr>
          <w:p w14:paraId="5565D6BC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EBCF73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8250DB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FDB" w:rsidRPr="00C0233C" w14:paraId="28C5B448" w14:textId="77777777" w:rsidTr="000F5CEC">
        <w:trPr>
          <w:trHeight w:val="417"/>
        </w:trPr>
        <w:tc>
          <w:tcPr>
            <w:tcW w:w="1771" w:type="pct"/>
          </w:tcPr>
          <w:p w14:paraId="00DFB6E8" w14:textId="77777777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7DD05C21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21788CFE" w14:textId="03DAD956" w:rsidR="004A0FDB" w:rsidRPr="00C0233C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FDB" w:rsidRPr="00C0233C" w14:paraId="153659CF" w14:textId="77777777" w:rsidTr="000F5CEC">
        <w:trPr>
          <w:trHeight w:val="407"/>
        </w:trPr>
        <w:tc>
          <w:tcPr>
            <w:tcW w:w="1771" w:type="pct"/>
          </w:tcPr>
          <w:p w14:paraId="43A2027D" w14:textId="3FBC5CA0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441" w:type="pct"/>
          </w:tcPr>
          <w:p w14:paraId="5B11EF3C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9464CD1" w14:textId="3D6B5E6A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FDB029" w14:textId="77777777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75C049E" w14:textId="7E93A927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029CE35" w14:textId="77777777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ED8928F" w14:textId="7B5B7490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7B407A" w14:textId="77777777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6581EF" w14:textId="228C4C65" w:rsidR="004A0FDB" w:rsidRPr="00C0233C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FDB" w:rsidRPr="00C0233C" w14:paraId="4ADC68A0" w14:textId="77777777" w:rsidTr="000F5CEC">
        <w:trPr>
          <w:trHeight w:val="407"/>
        </w:trPr>
        <w:tc>
          <w:tcPr>
            <w:tcW w:w="1771" w:type="pct"/>
          </w:tcPr>
          <w:p w14:paraId="05ED029A" w14:textId="2F97A8CA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="00950878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41" w:type="pct"/>
          </w:tcPr>
          <w:p w14:paraId="3FB11EF2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0898624" w14:textId="5A13ABC2" w:rsidR="004A0FDB" w:rsidRPr="00C0233C" w:rsidRDefault="004A0FDB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(11,277)</w:t>
            </w:r>
          </w:p>
        </w:tc>
        <w:tc>
          <w:tcPr>
            <w:tcW w:w="147" w:type="pct"/>
          </w:tcPr>
          <w:p w14:paraId="66EBF5C2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053FF5DC" w14:textId="51F6E410" w:rsidR="004A0FDB" w:rsidRPr="00C0233C" w:rsidRDefault="004A0FDB" w:rsidP="007E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51" w:type="pct"/>
          </w:tcPr>
          <w:p w14:paraId="01C7BF5C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6704D601" w14:textId="3176129C" w:rsidR="004A0FDB" w:rsidRPr="00C0233C" w:rsidRDefault="00BB5910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(1,747)</w:t>
            </w:r>
          </w:p>
        </w:tc>
        <w:tc>
          <w:tcPr>
            <w:tcW w:w="147" w:type="pct"/>
          </w:tcPr>
          <w:p w14:paraId="3F92DD4D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040A3E6" w14:textId="7E65EA08" w:rsidR="004A0FDB" w:rsidRPr="00C0233C" w:rsidRDefault="004A0FDB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(1,189)</w:t>
            </w:r>
          </w:p>
        </w:tc>
      </w:tr>
      <w:tr w:rsidR="004A0FDB" w:rsidRPr="00C0233C" w14:paraId="0217ACC2" w14:textId="77777777" w:rsidTr="000F5CEC">
        <w:trPr>
          <w:trHeight w:val="407"/>
        </w:trPr>
        <w:tc>
          <w:tcPr>
            <w:tcW w:w="1771" w:type="pct"/>
          </w:tcPr>
          <w:p w14:paraId="402F8E0F" w14:textId="384D8208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วัตถุดิบและบรรจุภัณฑ์ใช้ไป</w:t>
            </w:r>
          </w:p>
        </w:tc>
        <w:tc>
          <w:tcPr>
            <w:tcW w:w="441" w:type="pct"/>
          </w:tcPr>
          <w:p w14:paraId="6FB09BD3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B69B893" w14:textId="0D90FEF0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F67B4" w:rsidRPr="00C023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,525</w:t>
            </w:r>
          </w:p>
        </w:tc>
        <w:tc>
          <w:tcPr>
            <w:tcW w:w="147" w:type="pct"/>
          </w:tcPr>
          <w:p w14:paraId="21DAEB8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668A1A91" w14:textId="72BAA25E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269,492</w:t>
            </w:r>
          </w:p>
        </w:tc>
        <w:tc>
          <w:tcPr>
            <w:tcW w:w="151" w:type="pct"/>
          </w:tcPr>
          <w:p w14:paraId="5B2A10EE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7D855A5" w14:textId="3EB9A41C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240,172</w:t>
            </w:r>
          </w:p>
        </w:tc>
        <w:tc>
          <w:tcPr>
            <w:tcW w:w="147" w:type="pct"/>
          </w:tcPr>
          <w:p w14:paraId="415A9D5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C52085D" w14:textId="1EC2CBC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222,767</w:t>
            </w:r>
          </w:p>
        </w:tc>
      </w:tr>
      <w:tr w:rsidR="004A0FDB" w:rsidRPr="00C0233C" w14:paraId="4C616928" w14:textId="77777777" w:rsidTr="000F5CEC">
        <w:trPr>
          <w:trHeight w:val="407"/>
        </w:trPr>
        <w:tc>
          <w:tcPr>
            <w:tcW w:w="1771" w:type="pct"/>
          </w:tcPr>
          <w:p w14:paraId="44BB6BB0" w14:textId="108241F4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441" w:type="pct"/>
          </w:tcPr>
          <w:p w14:paraId="4EA88DA7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51F0E5C" w14:textId="6556D14E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80,526</w:t>
            </w:r>
          </w:p>
        </w:tc>
        <w:tc>
          <w:tcPr>
            <w:tcW w:w="147" w:type="pct"/>
          </w:tcPr>
          <w:p w14:paraId="7376CDF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2FC76D52" w14:textId="34EB435C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65,302</w:t>
            </w:r>
          </w:p>
        </w:tc>
        <w:tc>
          <w:tcPr>
            <w:tcW w:w="151" w:type="pct"/>
          </w:tcPr>
          <w:p w14:paraId="10B9A37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CC0699D" w14:textId="130E7414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67,063</w:t>
            </w:r>
          </w:p>
        </w:tc>
        <w:tc>
          <w:tcPr>
            <w:tcW w:w="147" w:type="pct"/>
          </w:tcPr>
          <w:p w14:paraId="3CA08906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B56E9D" w14:textId="377E1078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57,525</w:t>
            </w:r>
          </w:p>
        </w:tc>
      </w:tr>
      <w:tr w:rsidR="004A0FDB" w:rsidRPr="00C0233C" w14:paraId="643ED7C2" w14:textId="77777777" w:rsidTr="000F5CEC">
        <w:trPr>
          <w:trHeight w:val="407"/>
        </w:trPr>
        <w:tc>
          <w:tcPr>
            <w:tcW w:w="1771" w:type="pct"/>
          </w:tcPr>
          <w:p w14:paraId="171CCCC2" w14:textId="7028E755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441" w:type="pct"/>
          </w:tcPr>
          <w:p w14:paraId="7E2D6F67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6E7FA61" w14:textId="334F2439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46,421</w:t>
            </w:r>
          </w:p>
        </w:tc>
        <w:tc>
          <w:tcPr>
            <w:tcW w:w="147" w:type="pct"/>
          </w:tcPr>
          <w:p w14:paraId="4C7D3527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7A6CF1CE" w14:textId="4E2D450A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37,119</w:t>
            </w:r>
          </w:p>
        </w:tc>
        <w:tc>
          <w:tcPr>
            <w:tcW w:w="151" w:type="pct"/>
          </w:tcPr>
          <w:p w14:paraId="40856778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8DF3558" w14:textId="0EE0057A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39,011</w:t>
            </w:r>
          </w:p>
        </w:tc>
        <w:tc>
          <w:tcPr>
            <w:tcW w:w="147" w:type="pct"/>
          </w:tcPr>
          <w:p w14:paraId="060E472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CCBDF35" w14:textId="1B4C556C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33,109</w:t>
            </w:r>
          </w:p>
        </w:tc>
      </w:tr>
      <w:tr w:rsidR="004A0FDB" w:rsidRPr="00C0233C" w14:paraId="2BE4C1C2" w14:textId="77777777" w:rsidTr="000F5CEC">
        <w:trPr>
          <w:trHeight w:val="407"/>
        </w:trPr>
        <w:tc>
          <w:tcPr>
            <w:tcW w:w="1771" w:type="pct"/>
          </w:tcPr>
          <w:p w14:paraId="1E7E1382" w14:textId="6C3FA2D5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ต้นทุนสินค้าซื้อมาเพื่อขาย</w:t>
            </w:r>
          </w:p>
        </w:tc>
        <w:tc>
          <w:tcPr>
            <w:tcW w:w="441" w:type="pct"/>
          </w:tcPr>
          <w:p w14:paraId="186D1823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5BF14E0" w14:textId="3017B44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55,953</w:t>
            </w:r>
          </w:p>
        </w:tc>
        <w:tc>
          <w:tcPr>
            <w:tcW w:w="147" w:type="pct"/>
          </w:tcPr>
          <w:p w14:paraId="6E90CD7C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427EE68" w14:textId="319EC974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7,220</w:t>
            </w:r>
          </w:p>
        </w:tc>
        <w:tc>
          <w:tcPr>
            <w:tcW w:w="151" w:type="pct"/>
          </w:tcPr>
          <w:p w14:paraId="4AF1D609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AACF156" w14:textId="01CB5989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9,326</w:t>
            </w:r>
          </w:p>
        </w:tc>
        <w:tc>
          <w:tcPr>
            <w:tcW w:w="147" w:type="pct"/>
          </w:tcPr>
          <w:p w14:paraId="17B3307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56C588" w14:textId="768544E2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7,053</w:t>
            </w:r>
          </w:p>
        </w:tc>
      </w:tr>
      <w:tr w:rsidR="004A0FDB" w:rsidRPr="00C0233C" w14:paraId="79534C3F" w14:textId="77777777" w:rsidTr="000F5CEC">
        <w:trPr>
          <w:trHeight w:val="407"/>
        </w:trPr>
        <w:tc>
          <w:tcPr>
            <w:tcW w:w="1771" w:type="pct"/>
          </w:tcPr>
          <w:p w14:paraId="6E83C6F8" w14:textId="6056C86D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41" w:type="pct"/>
          </w:tcPr>
          <w:p w14:paraId="3DCD69FA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0750C4F" w14:textId="2C43BD99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47,344</w:t>
            </w:r>
          </w:p>
        </w:tc>
        <w:tc>
          <w:tcPr>
            <w:tcW w:w="147" w:type="pct"/>
          </w:tcPr>
          <w:p w14:paraId="3566020D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5696DEA" w14:textId="174602C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52,740</w:t>
            </w:r>
          </w:p>
        </w:tc>
        <w:tc>
          <w:tcPr>
            <w:tcW w:w="151" w:type="pct"/>
          </w:tcPr>
          <w:p w14:paraId="58AA5E88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1AF96DE9" w14:textId="0FD3BD41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25,178</w:t>
            </w:r>
          </w:p>
        </w:tc>
        <w:tc>
          <w:tcPr>
            <w:tcW w:w="147" w:type="pct"/>
          </w:tcPr>
          <w:p w14:paraId="6DFA49B3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5EA51DD" w14:textId="1EF7BFEE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36,120</w:t>
            </w:r>
          </w:p>
        </w:tc>
      </w:tr>
      <w:tr w:rsidR="004A0FDB" w:rsidRPr="00C0233C" w14:paraId="0C212A82" w14:textId="77777777" w:rsidTr="000F5CEC">
        <w:trPr>
          <w:trHeight w:val="407"/>
        </w:trPr>
        <w:tc>
          <w:tcPr>
            <w:tcW w:w="1771" w:type="pct"/>
          </w:tcPr>
          <w:p w14:paraId="5BF4B8AE" w14:textId="7C53F1F5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</w:tcPr>
          <w:p w14:paraId="790DFB12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C56D" w14:textId="0C677C08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519,492</w:t>
            </w:r>
          </w:p>
        </w:tc>
        <w:tc>
          <w:tcPr>
            <w:tcW w:w="147" w:type="pct"/>
          </w:tcPr>
          <w:p w14:paraId="666BCBC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466D5" w14:textId="339C7742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432,057</w:t>
            </w:r>
          </w:p>
        </w:tc>
        <w:tc>
          <w:tcPr>
            <w:tcW w:w="151" w:type="pct"/>
          </w:tcPr>
          <w:p w14:paraId="1C99CA4E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2CC68" w14:textId="21388C23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379,003</w:t>
            </w:r>
          </w:p>
        </w:tc>
        <w:tc>
          <w:tcPr>
            <w:tcW w:w="147" w:type="pct"/>
          </w:tcPr>
          <w:p w14:paraId="479882DB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0D391" w14:textId="6385C3F1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355,385</w:t>
            </w:r>
          </w:p>
        </w:tc>
      </w:tr>
      <w:tr w:rsidR="004A0FDB" w:rsidRPr="00C0233C" w14:paraId="0C5FABFB" w14:textId="77777777" w:rsidTr="000F5CEC">
        <w:trPr>
          <w:trHeight w:val="20"/>
        </w:trPr>
        <w:tc>
          <w:tcPr>
            <w:tcW w:w="1771" w:type="pct"/>
          </w:tcPr>
          <w:p w14:paraId="159DF4AC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66C03149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67C02D2B" w14:textId="2865DC4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291BDC9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C2AA8D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4B9B9A9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2B85867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3C8367C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83034A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0FDB" w:rsidRPr="00C0233C" w14:paraId="2FB1AEB0" w14:textId="77777777" w:rsidTr="000F5CEC">
        <w:trPr>
          <w:trHeight w:val="407"/>
        </w:trPr>
        <w:tc>
          <w:tcPr>
            <w:tcW w:w="1771" w:type="pct"/>
          </w:tcPr>
          <w:p w14:paraId="7D2EF33C" w14:textId="139B2CF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441" w:type="pct"/>
          </w:tcPr>
          <w:p w14:paraId="1BEB094B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D364A9F" w14:textId="762F9EC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D9791F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0087F6B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10CE7BD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7231C8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09F28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DA9370D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FDB" w:rsidRPr="00C0233C" w14:paraId="36779CE4" w14:textId="77777777" w:rsidTr="000F5CEC">
        <w:trPr>
          <w:trHeight w:val="407"/>
        </w:trPr>
        <w:tc>
          <w:tcPr>
            <w:tcW w:w="1771" w:type="pct"/>
          </w:tcPr>
          <w:p w14:paraId="49624FD8" w14:textId="4319E7B0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441" w:type="pct"/>
          </w:tcPr>
          <w:p w14:paraId="2AB4F458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B9DF59C" w14:textId="22D0435C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33,743</w:t>
            </w:r>
          </w:p>
        </w:tc>
        <w:tc>
          <w:tcPr>
            <w:tcW w:w="147" w:type="pct"/>
          </w:tcPr>
          <w:p w14:paraId="55E445A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314FF0CE" w14:textId="6752F18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  <w:tc>
          <w:tcPr>
            <w:tcW w:w="151" w:type="pct"/>
          </w:tcPr>
          <w:p w14:paraId="62D5D4F8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0580888" w14:textId="7C93FD03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22,594</w:t>
            </w:r>
          </w:p>
        </w:tc>
        <w:tc>
          <w:tcPr>
            <w:tcW w:w="147" w:type="pct"/>
          </w:tcPr>
          <w:p w14:paraId="0C4C2C77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15289A6" w14:textId="27C267F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21,615</w:t>
            </w:r>
          </w:p>
        </w:tc>
      </w:tr>
      <w:tr w:rsidR="004A0FDB" w:rsidRPr="00C0233C" w14:paraId="66362E69" w14:textId="77777777" w:rsidTr="000F5CEC">
        <w:trPr>
          <w:trHeight w:val="407"/>
        </w:trPr>
        <w:tc>
          <w:tcPr>
            <w:tcW w:w="1771" w:type="pct"/>
          </w:tcPr>
          <w:p w14:paraId="2D947D21" w14:textId="68A0CE75" w:rsidR="004A0FDB" w:rsidRPr="00C0233C" w:rsidRDefault="004A0FDB" w:rsidP="00BB5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ค่าโฆษณาและค่าใช้จ่ายในการ</w:t>
            </w:r>
            <w:r w:rsidR="00216DA7" w:rsidRPr="00C023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/>
            </w:r>
            <w:r w:rsidRPr="00C023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441" w:type="pct"/>
          </w:tcPr>
          <w:p w14:paraId="79F2D51D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4912B64" w14:textId="7B0E983A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43,019</w:t>
            </w:r>
          </w:p>
        </w:tc>
        <w:tc>
          <w:tcPr>
            <w:tcW w:w="147" w:type="pct"/>
          </w:tcPr>
          <w:p w14:paraId="403A589F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9669592" w14:textId="070C913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7,264</w:t>
            </w:r>
          </w:p>
        </w:tc>
        <w:tc>
          <w:tcPr>
            <w:tcW w:w="151" w:type="pct"/>
          </w:tcPr>
          <w:p w14:paraId="0F84B24C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0B8C02F" w14:textId="1AD0DFFE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41,680</w:t>
            </w:r>
          </w:p>
        </w:tc>
        <w:tc>
          <w:tcPr>
            <w:tcW w:w="147" w:type="pct"/>
          </w:tcPr>
          <w:p w14:paraId="7AB1BC36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F8E6E9D" w14:textId="22CEC1A4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6,364</w:t>
            </w:r>
          </w:p>
        </w:tc>
      </w:tr>
      <w:tr w:rsidR="004A0FDB" w:rsidRPr="00C0233C" w14:paraId="7B93C2D9" w14:textId="77777777" w:rsidTr="000F5CEC">
        <w:trPr>
          <w:trHeight w:val="407"/>
        </w:trPr>
        <w:tc>
          <w:tcPr>
            <w:tcW w:w="1771" w:type="pct"/>
          </w:tcPr>
          <w:p w14:paraId="00D946B4" w14:textId="70775258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41" w:type="pct"/>
          </w:tcPr>
          <w:p w14:paraId="7508DE0F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A7A104E" w14:textId="1603C622" w:rsidR="004A0FDB" w:rsidRPr="00C0233C" w:rsidRDefault="00A41C94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4,503</w:t>
            </w:r>
          </w:p>
        </w:tc>
        <w:tc>
          <w:tcPr>
            <w:tcW w:w="147" w:type="pct"/>
          </w:tcPr>
          <w:p w14:paraId="27D0518E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7DD57762" w14:textId="7EB17EB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151" w:type="pct"/>
          </w:tcPr>
          <w:p w14:paraId="0151D50B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B66A831" w14:textId="69BC7437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147" w:type="pct"/>
          </w:tcPr>
          <w:p w14:paraId="6C4F252F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3526905" w14:textId="782FBC2B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</w:tr>
      <w:tr w:rsidR="004A0FDB" w:rsidRPr="00C0233C" w14:paraId="71E72D5F" w14:textId="77777777" w:rsidTr="000F5CEC">
        <w:trPr>
          <w:trHeight w:val="407"/>
        </w:trPr>
        <w:tc>
          <w:tcPr>
            <w:tcW w:w="1771" w:type="pct"/>
          </w:tcPr>
          <w:p w14:paraId="3EF70155" w14:textId="2C9EF66D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41" w:type="pct"/>
          </w:tcPr>
          <w:p w14:paraId="451F86D4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4FAE69C" w14:textId="51055019" w:rsidR="004A0FDB" w:rsidRPr="00C0233C" w:rsidRDefault="00D73BD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1C94" w:rsidRPr="00C0233C">
              <w:rPr>
                <w:rFonts w:asciiTheme="majorBidi" w:hAnsiTheme="majorBidi" w:cstheme="majorBidi"/>
                <w:sz w:val="30"/>
                <w:szCs w:val="30"/>
              </w:rPr>
              <w:t>4,835</w:t>
            </w:r>
          </w:p>
        </w:tc>
        <w:tc>
          <w:tcPr>
            <w:tcW w:w="147" w:type="pct"/>
          </w:tcPr>
          <w:p w14:paraId="486DB927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464D5C6" w14:textId="4932179D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14,432</w:t>
            </w:r>
          </w:p>
        </w:tc>
        <w:tc>
          <w:tcPr>
            <w:tcW w:w="151" w:type="pct"/>
          </w:tcPr>
          <w:p w14:paraId="1B69E72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8D54497" w14:textId="7993662C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9,380</w:t>
            </w:r>
          </w:p>
        </w:tc>
        <w:tc>
          <w:tcPr>
            <w:tcW w:w="147" w:type="pct"/>
          </w:tcPr>
          <w:p w14:paraId="38B5400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C653677" w14:textId="326323B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11,670</w:t>
            </w:r>
          </w:p>
        </w:tc>
      </w:tr>
      <w:tr w:rsidR="004A0FDB" w:rsidRPr="00C0233C" w14:paraId="72B68AD0" w14:textId="77777777" w:rsidTr="000F5CEC">
        <w:trPr>
          <w:trHeight w:val="407"/>
        </w:trPr>
        <w:tc>
          <w:tcPr>
            <w:tcW w:w="1771" w:type="pct"/>
          </w:tcPr>
          <w:p w14:paraId="4BF8764A" w14:textId="69608232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</w:tcPr>
          <w:p w14:paraId="1FA7BDAE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ED16C" w14:textId="11B2E231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</w:t>
            </w:r>
            <w:r w:rsidR="00A41C9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14:paraId="2014DC3A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15531" w14:textId="61F7207B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50,807</w:t>
            </w:r>
          </w:p>
        </w:tc>
        <w:tc>
          <w:tcPr>
            <w:tcW w:w="151" w:type="pct"/>
          </w:tcPr>
          <w:p w14:paraId="5A3E1483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5CC05" w14:textId="2F4CB92B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75,364</w:t>
            </w:r>
          </w:p>
        </w:tc>
        <w:tc>
          <w:tcPr>
            <w:tcW w:w="147" w:type="pct"/>
          </w:tcPr>
          <w:p w14:paraId="65909AE7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38DDF" w14:textId="7D6E2263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41,305</w:t>
            </w:r>
          </w:p>
        </w:tc>
      </w:tr>
      <w:tr w:rsidR="004A0FDB" w:rsidRPr="00C0233C" w14:paraId="075DF594" w14:textId="77777777" w:rsidTr="000F5CEC">
        <w:trPr>
          <w:trHeight w:val="407"/>
        </w:trPr>
        <w:tc>
          <w:tcPr>
            <w:tcW w:w="1771" w:type="pct"/>
          </w:tcPr>
          <w:p w14:paraId="686FD31B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71E2964F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250296C4" w14:textId="01248A84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F5E9C8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A7607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7F2BF636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54917F09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CC35B3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D8EB90D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6DA7" w:rsidRPr="00C0233C" w14:paraId="5E24AE23" w14:textId="77777777" w:rsidTr="00216DA7">
        <w:trPr>
          <w:trHeight w:val="407"/>
        </w:trPr>
        <w:tc>
          <w:tcPr>
            <w:tcW w:w="1771" w:type="pct"/>
          </w:tcPr>
          <w:p w14:paraId="5CBD0330" w14:textId="77777777" w:rsidR="00216DA7" w:rsidRPr="00C0233C" w:rsidRDefault="00216DA7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A302712" w14:textId="77777777" w:rsidR="00216DA7" w:rsidRPr="00C0233C" w:rsidRDefault="00216DA7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9" w:type="pct"/>
            <w:gridSpan w:val="3"/>
            <w:vAlign w:val="bottom"/>
          </w:tcPr>
          <w:p w14:paraId="1B7E6BF7" w14:textId="20284912" w:rsidR="00216DA7" w:rsidRPr="00C0233C" w:rsidRDefault="00216DA7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5C00B347" w14:textId="77777777" w:rsidR="00216DA7" w:rsidRPr="00C0233C" w:rsidRDefault="00216DA7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vAlign w:val="bottom"/>
          </w:tcPr>
          <w:p w14:paraId="60E2214F" w14:textId="6296B706" w:rsidR="00216DA7" w:rsidRPr="00C0233C" w:rsidRDefault="00216DA7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DA7" w:rsidRPr="00C0233C" w14:paraId="1B188217" w14:textId="77777777" w:rsidTr="00CD07D0">
        <w:trPr>
          <w:trHeight w:val="407"/>
        </w:trPr>
        <w:tc>
          <w:tcPr>
            <w:tcW w:w="1771" w:type="pct"/>
          </w:tcPr>
          <w:p w14:paraId="7795C9A2" w14:textId="6E3C6EF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441" w:type="pct"/>
          </w:tcPr>
          <w:p w14:paraId="486555A5" w14:textId="261883DA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3" w:type="pct"/>
          </w:tcPr>
          <w:p w14:paraId="72937647" w14:textId="2176C59D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E2D6BBE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F8B2BDE" w14:textId="6487DB52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291EC74E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CD0C525" w14:textId="4AF5B6F9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027CCB3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E4A19A" w14:textId="4F7954A9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6DA7" w:rsidRPr="00C0233C" w14:paraId="0AC31F60" w14:textId="77777777" w:rsidTr="00216DA7">
        <w:trPr>
          <w:trHeight w:val="407"/>
        </w:trPr>
        <w:tc>
          <w:tcPr>
            <w:tcW w:w="1771" w:type="pct"/>
          </w:tcPr>
          <w:p w14:paraId="57D8CB96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33072132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14:paraId="33913DA0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280" w:right="-13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pct"/>
            <w:gridSpan w:val="3"/>
          </w:tcPr>
          <w:p w14:paraId="793DED5A" w14:textId="304453CD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2" w:type="pct"/>
          </w:tcPr>
          <w:p w14:paraId="57C7A063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60D833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52D506" w14:textId="77777777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DA7" w:rsidRPr="00C0233C" w14:paraId="294601D5" w14:textId="77777777" w:rsidTr="00216DA7">
        <w:trPr>
          <w:trHeight w:val="407"/>
        </w:trPr>
        <w:tc>
          <w:tcPr>
            <w:tcW w:w="1771" w:type="pct"/>
          </w:tcPr>
          <w:p w14:paraId="095DCD3D" w14:textId="77777777" w:rsidR="00216DA7" w:rsidRPr="00C0233C" w:rsidRDefault="00216DA7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6E97513C" w14:textId="77777777" w:rsidR="00216DA7" w:rsidRPr="00C0233C" w:rsidRDefault="00216DA7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  <w:vAlign w:val="bottom"/>
          </w:tcPr>
          <w:p w14:paraId="624C6EDD" w14:textId="5BEC0595" w:rsidR="00216DA7" w:rsidRPr="00C0233C" w:rsidRDefault="00216DA7" w:rsidP="002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FDB" w:rsidRPr="00C0233C" w14:paraId="6AD11ECC" w14:textId="77777777" w:rsidTr="000F5CEC">
        <w:trPr>
          <w:trHeight w:val="407"/>
        </w:trPr>
        <w:tc>
          <w:tcPr>
            <w:tcW w:w="1771" w:type="pct"/>
          </w:tcPr>
          <w:p w14:paraId="548D1827" w14:textId="2C00D313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441" w:type="pct"/>
          </w:tcPr>
          <w:p w14:paraId="3DED1E3E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3E466DC" w14:textId="1CAD42EC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4AE5D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505FE309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995B52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F5252D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4096CA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CE57BF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FDB" w:rsidRPr="00C0233C" w14:paraId="528323A8" w14:textId="77777777" w:rsidTr="000F5CEC">
        <w:trPr>
          <w:trHeight w:val="407"/>
        </w:trPr>
        <w:tc>
          <w:tcPr>
            <w:tcW w:w="1771" w:type="pct"/>
          </w:tcPr>
          <w:p w14:paraId="0A5704C2" w14:textId="36AE46A3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441" w:type="pct"/>
          </w:tcPr>
          <w:p w14:paraId="4B604880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75E475D" w14:textId="612AF0B7" w:rsidR="004A0FDB" w:rsidRPr="00C0233C" w:rsidRDefault="00BB5910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B7828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7324" w:rsidRPr="00C0233C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7" w:type="pct"/>
          </w:tcPr>
          <w:p w14:paraId="06E4A02B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0BE13BE2" w14:textId="268A520A" w:rsidR="004A0FDB" w:rsidRPr="00C0233C" w:rsidRDefault="004A0FDB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61,294</w:t>
            </w:r>
          </w:p>
        </w:tc>
        <w:tc>
          <w:tcPr>
            <w:tcW w:w="151" w:type="pct"/>
          </w:tcPr>
          <w:p w14:paraId="5AC311A9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88961F4" w14:textId="487E2EBC" w:rsidR="004A0FDB" w:rsidRPr="00C0233C" w:rsidRDefault="00BB5910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56,325</w:t>
            </w:r>
          </w:p>
        </w:tc>
        <w:tc>
          <w:tcPr>
            <w:tcW w:w="147" w:type="pct"/>
          </w:tcPr>
          <w:p w14:paraId="197F9427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E634CB9" w14:textId="3E729433" w:rsidR="004A0FDB" w:rsidRPr="00C0233C" w:rsidRDefault="004A0FDB" w:rsidP="0096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50,953</w:t>
            </w:r>
          </w:p>
        </w:tc>
      </w:tr>
      <w:tr w:rsidR="004A0FDB" w:rsidRPr="00C0233C" w14:paraId="4FE0D762" w14:textId="77777777" w:rsidTr="000F5CEC">
        <w:trPr>
          <w:trHeight w:val="407"/>
        </w:trPr>
        <w:tc>
          <w:tcPr>
            <w:tcW w:w="1771" w:type="pct"/>
          </w:tcPr>
          <w:p w14:paraId="0C1E055A" w14:textId="56D8A0AC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41" w:type="pct"/>
          </w:tcPr>
          <w:p w14:paraId="33B2DF82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6C001B1" w14:textId="6A2A7F0C" w:rsidR="004A0FDB" w:rsidRPr="00C0233C" w:rsidRDefault="00327B16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13,913</w:t>
            </w:r>
          </w:p>
        </w:tc>
        <w:tc>
          <w:tcPr>
            <w:tcW w:w="147" w:type="pct"/>
          </w:tcPr>
          <w:p w14:paraId="3F0DE5C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333D9BC" w14:textId="1BFB154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17,912</w:t>
            </w:r>
          </w:p>
        </w:tc>
        <w:tc>
          <w:tcPr>
            <w:tcW w:w="151" w:type="pct"/>
          </w:tcPr>
          <w:p w14:paraId="4734B2C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BBA4518" w14:textId="3C75E946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A34769" w:rsidRPr="00C0233C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47" w:type="pct"/>
          </w:tcPr>
          <w:p w14:paraId="43F97F49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594FDFE" w14:textId="05FC930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12,621</w:t>
            </w:r>
          </w:p>
        </w:tc>
      </w:tr>
      <w:tr w:rsidR="004A0FDB" w:rsidRPr="00C0233C" w14:paraId="24CA89C0" w14:textId="77777777" w:rsidTr="000F5CEC">
        <w:trPr>
          <w:trHeight w:val="407"/>
        </w:trPr>
        <w:tc>
          <w:tcPr>
            <w:tcW w:w="1771" w:type="pct"/>
          </w:tcPr>
          <w:p w14:paraId="6C737F50" w14:textId="025B5543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41" w:type="pct"/>
          </w:tcPr>
          <w:p w14:paraId="4AB9A7C0" w14:textId="58E8ECD3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43" w:type="pct"/>
            <w:vAlign w:val="bottom"/>
          </w:tcPr>
          <w:p w14:paraId="25E81135" w14:textId="0FBECE20" w:rsidR="004A0FDB" w:rsidRPr="00C0233C" w:rsidRDefault="0086718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7,780</w:t>
            </w:r>
          </w:p>
        </w:tc>
        <w:tc>
          <w:tcPr>
            <w:tcW w:w="147" w:type="pct"/>
          </w:tcPr>
          <w:p w14:paraId="52E8DC8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A60B1FB" w14:textId="0B239AD3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7A98D7F3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4A18973" w14:textId="04ACF4E1" w:rsidR="004A0FDB" w:rsidRPr="00C0233C" w:rsidRDefault="00BB5910" w:rsidP="00BB5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22EA8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A8B15A7" w14:textId="63E7220A" w:rsidR="004A0FDB" w:rsidRPr="00C0233C" w:rsidRDefault="00BB5910" w:rsidP="00BB5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0FDB" w:rsidRPr="00C0233C" w14:paraId="3D2DF792" w14:textId="77777777" w:rsidTr="000F5CEC">
        <w:trPr>
          <w:trHeight w:val="407"/>
        </w:trPr>
        <w:tc>
          <w:tcPr>
            <w:tcW w:w="1771" w:type="pct"/>
          </w:tcPr>
          <w:p w14:paraId="7EA3F971" w14:textId="4F98CEEF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41" w:type="pct"/>
          </w:tcPr>
          <w:p w14:paraId="7D8941E7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3A56B4B" w14:textId="49E69474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11,177</w:t>
            </w:r>
          </w:p>
        </w:tc>
        <w:tc>
          <w:tcPr>
            <w:tcW w:w="147" w:type="pct"/>
          </w:tcPr>
          <w:p w14:paraId="2C12173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D110294" w14:textId="01EF67EB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8,813</w:t>
            </w:r>
          </w:p>
        </w:tc>
        <w:tc>
          <w:tcPr>
            <w:tcW w:w="151" w:type="pct"/>
          </w:tcPr>
          <w:p w14:paraId="209CB5B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6F31D8B" w14:textId="000E5C75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6,810</w:t>
            </w:r>
          </w:p>
        </w:tc>
        <w:tc>
          <w:tcPr>
            <w:tcW w:w="147" w:type="pct"/>
          </w:tcPr>
          <w:p w14:paraId="27C139F6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AD94B63" w14:textId="4E384C78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</w:tr>
      <w:tr w:rsidR="004A0FDB" w:rsidRPr="00C0233C" w14:paraId="5F6E0D42" w14:textId="77777777" w:rsidTr="000F5CEC">
        <w:trPr>
          <w:trHeight w:val="407"/>
        </w:trPr>
        <w:tc>
          <w:tcPr>
            <w:tcW w:w="1771" w:type="pct"/>
          </w:tcPr>
          <w:p w14:paraId="4EB46689" w14:textId="3447889B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441" w:type="pct"/>
          </w:tcPr>
          <w:p w14:paraId="6ECFC5D2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9CE7F57" w14:textId="2A367FF5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147" w:type="pct"/>
          </w:tcPr>
          <w:p w14:paraId="01F82A30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28773766" w14:textId="68E768E6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  <w:tc>
          <w:tcPr>
            <w:tcW w:w="151" w:type="pct"/>
          </w:tcPr>
          <w:p w14:paraId="0095143C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235F38C" w14:textId="06DDFE32" w:rsidR="004A0FDB" w:rsidRPr="00C0233C" w:rsidRDefault="006A69D4" w:rsidP="002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697834" w:rsidRPr="00C023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ACD3314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D2D56F7" w14:textId="3655AB79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</w:tr>
      <w:tr w:rsidR="004A0FDB" w:rsidRPr="00C0233C" w14:paraId="4841F7E2" w14:textId="77777777" w:rsidTr="000F5CEC">
        <w:trPr>
          <w:trHeight w:val="407"/>
        </w:trPr>
        <w:tc>
          <w:tcPr>
            <w:tcW w:w="1771" w:type="pct"/>
          </w:tcPr>
          <w:p w14:paraId="4508EC29" w14:textId="37507DB9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41" w:type="pct"/>
          </w:tcPr>
          <w:p w14:paraId="7256F337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258C7A0" w14:textId="538609D4" w:rsidR="004A0FDB" w:rsidRPr="00C0233C" w:rsidRDefault="008A5E42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22,731</w:t>
            </w:r>
          </w:p>
        </w:tc>
        <w:tc>
          <w:tcPr>
            <w:tcW w:w="147" w:type="pct"/>
          </w:tcPr>
          <w:p w14:paraId="22EEF9BA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4EF1BAE" w14:textId="4F3284B5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21,246</w:t>
            </w:r>
          </w:p>
        </w:tc>
        <w:tc>
          <w:tcPr>
            <w:tcW w:w="151" w:type="pct"/>
          </w:tcPr>
          <w:p w14:paraId="2405BB27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AE991F3" w14:textId="54CE6430" w:rsidR="004A0FDB" w:rsidRPr="00C0233C" w:rsidRDefault="006A69D4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29792C" w:rsidRPr="00C0233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D90D565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8574D6B" w14:textId="0A67CA59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12,918</w:t>
            </w:r>
          </w:p>
        </w:tc>
      </w:tr>
      <w:tr w:rsidR="004A0FDB" w:rsidRPr="00C0233C" w14:paraId="66779D8F" w14:textId="77777777" w:rsidTr="000F5CEC">
        <w:trPr>
          <w:trHeight w:val="407"/>
        </w:trPr>
        <w:tc>
          <w:tcPr>
            <w:tcW w:w="1771" w:type="pct"/>
          </w:tcPr>
          <w:p w14:paraId="2EF685CE" w14:textId="26424939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</w:tcPr>
          <w:p w14:paraId="5936013D" w14:textId="77777777" w:rsidR="004A0FDB" w:rsidRPr="00C0233C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806C1" w14:textId="0D7C3E40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6D5F3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5,306</w:t>
            </w:r>
          </w:p>
        </w:tc>
        <w:tc>
          <w:tcPr>
            <w:tcW w:w="147" w:type="pct"/>
          </w:tcPr>
          <w:p w14:paraId="11A7E89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BCF8" w14:textId="31CD75CD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112,559</w:t>
            </w:r>
          </w:p>
        </w:tc>
        <w:tc>
          <w:tcPr>
            <w:tcW w:w="151" w:type="pct"/>
          </w:tcPr>
          <w:p w14:paraId="7F0B5C11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8009E" w14:textId="49834549" w:rsidR="004A0FDB" w:rsidRPr="00C0233C" w:rsidRDefault="00BB5910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</w:t>
            </w:r>
            <w:r w:rsidR="00335374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C385C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69CA4C3" w14:textId="77777777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98DF4" w14:textId="52FB5158" w:rsidR="004A0FDB" w:rsidRPr="00C0233C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85,403</w:t>
            </w:r>
          </w:p>
        </w:tc>
      </w:tr>
    </w:tbl>
    <w:p w14:paraId="7C3938DF" w14:textId="77777777" w:rsidR="00133E94" w:rsidRPr="00C0233C" w:rsidRDefault="00133E94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449EC9" w14:textId="3B2E1E4C" w:rsidR="00BE0EC1" w:rsidRPr="00C0233C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  <w:lang w:val="en-GB"/>
        </w:rPr>
        <w:t>ในระหว่างปี</w:t>
      </w:r>
      <w:r w:rsidRPr="00C0233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0233C">
        <w:rPr>
          <w:rFonts w:ascii="Angsana New" w:eastAsia="Calibri" w:hAnsi="Angsana New"/>
          <w:sz w:val="30"/>
          <w:szCs w:val="30"/>
        </w:rPr>
        <w:t>256</w:t>
      </w:r>
      <w:r w:rsidR="009A309B" w:rsidRPr="00C0233C">
        <w:rPr>
          <w:rFonts w:ascii="Angsana New" w:eastAsia="Calibri" w:hAnsi="Angsana New"/>
          <w:sz w:val="30"/>
          <w:szCs w:val="30"/>
        </w:rPr>
        <w:t>7</w:t>
      </w:r>
      <w:r w:rsidRPr="00C0233C">
        <w:rPr>
          <w:rFonts w:ascii="Angsana New" w:eastAsia="Calibri" w:hAnsi="Angsana New"/>
          <w:sz w:val="30"/>
          <w:szCs w:val="30"/>
        </w:rPr>
        <w:t xml:space="preserve"> </w:t>
      </w:r>
      <w:r w:rsidR="002E1F7E" w:rsidRPr="00C0233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0233C">
        <w:rPr>
          <w:rFonts w:ascii="Angsana New" w:eastAsia="Calibri" w:hAnsi="Angsana New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บริษัทจ่ายเงินสมทบกองทุนสำรองเลี้ยงชีพสำหรับพนักงานเป็นจำนวน </w:t>
      </w:r>
      <w:r w:rsidR="0073453F" w:rsidRPr="00C0233C">
        <w:rPr>
          <w:rFonts w:ascii="Angsana New" w:eastAsia="Calibri" w:hAnsi="Angsana New"/>
          <w:sz w:val="30"/>
          <w:szCs w:val="30"/>
        </w:rPr>
        <w:t>1.4</w:t>
      </w:r>
      <w:r w:rsidRPr="00C0233C">
        <w:rPr>
          <w:rFonts w:ascii="Angsana New" w:eastAsia="Calibri" w:hAnsi="Angsana New"/>
          <w:sz w:val="30"/>
          <w:szCs w:val="30"/>
        </w:rPr>
        <w:t xml:space="preserve"> </w:t>
      </w:r>
      <w:r w:rsidRPr="00C0233C">
        <w:rPr>
          <w:rFonts w:ascii="Angsana New" w:eastAsia="Calibri" w:hAnsi="Angsana New"/>
          <w:sz w:val="30"/>
          <w:szCs w:val="30"/>
          <w:cs/>
        </w:rPr>
        <w:t>ล้านบาท</w:t>
      </w:r>
      <w:r w:rsidR="002E1F7E" w:rsidRPr="00C0233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C0233C">
        <w:rPr>
          <w:rFonts w:ascii="Angsana New" w:eastAsia="Calibri" w:hAnsi="Angsana New"/>
          <w:i/>
          <w:iCs/>
          <w:sz w:val="30"/>
          <w:szCs w:val="30"/>
        </w:rPr>
        <w:t>256</w:t>
      </w:r>
      <w:r w:rsidR="009A309B" w:rsidRPr="00C0233C">
        <w:rPr>
          <w:rFonts w:ascii="Angsana New" w:eastAsia="Calibri" w:hAnsi="Angsana New"/>
          <w:i/>
          <w:iCs/>
          <w:sz w:val="30"/>
          <w:szCs w:val="30"/>
        </w:rPr>
        <w:t xml:space="preserve">6 </w:t>
      </w:r>
      <w:r w:rsidRPr="00C0233C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9A309B" w:rsidRPr="00C0233C">
        <w:rPr>
          <w:rFonts w:ascii="Angsana New" w:eastAsia="Calibri" w:hAnsi="Angsana New"/>
          <w:i/>
          <w:iCs/>
          <w:sz w:val="30"/>
          <w:szCs w:val="30"/>
        </w:rPr>
        <w:t>1.4</w:t>
      </w:r>
      <w:r w:rsidRPr="00C0233C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C0233C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C0233C">
        <w:rPr>
          <w:rFonts w:ascii="Angsana New" w:eastAsia="Calibri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48C5C63" w14:textId="77777777" w:rsidR="00BE0EC1" w:rsidRPr="00C0233C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C113DC" w14:textId="3133F54E" w:rsidR="00BE0EC1" w:rsidRPr="00C0233C" w:rsidRDefault="005935EE" w:rsidP="00BE0EC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 w:rsidR="005107C7" w:rsidRPr="00C0233C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BE0EC1" w:rsidRPr="00C0233C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BE0EC1" w:rsidRPr="00C023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2523CD38" w14:textId="546F7DF5" w:rsidR="00BE0EC1" w:rsidRPr="00C0233C" w:rsidRDefault="00BE0EC1" w:rsidP="0042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420929" w:rsidRPr="00C0233C" w14:paraId="20C14EEA" w14:textId="77777777">
        <w:trPr>
          <w:trHeight w:val="427"/>
          <w:tblHeader/>
        </w:trPr>
        <w:tc>
          <w:tcPr>
            <w:tcW w:w="1988" w:type="pct"/>
          </w:tcPr>
          <w:p w14:paraId="75E975B3" w14:textId="04BB7970" w:rsidR="00420929" w:rsidRPr="00C0233C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62" w:type="pct"/>
            <w:gridSpan w:val="3"/>
          </w:tcPr>
          <w:p w14:paraId="18554360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A066A5B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32AEC8B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929" w:rsidRPr="00C0233C" w14:paraId="3EBEAA43" w14:textId="77777777">
        <w:trPr>
          <w:trHeight w:val="417"/>
          <w:tblHeader/>
        </w:trPr>
        <w:tc>
          <w:tcPr>
            <w:tcW w:w="1988" w:type="pct"/>
          </w:tcPr>
          <w:p w14:paraId="32FD2640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4B13B6B" w14:textId="5E4DDAD6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0E414D5E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A41CC49" w14:textId="51EF9D36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4947151D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701D878" w14:textId="6EBE92D3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CDA52C1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EA583D0" w14:textId="2CE5AF72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09B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20929" w:rsidRPr="00C0233C" w14:paraId="42AAC1A1" w14:textId="77777777">
        <w:trPr>
          <w:trHeight w:val="417"/>
          <w:tblHeader/>
        </w:trPr>
        <w:tc>
          <w:tcPr>
            <w:tcW w:w="1988" w:type="pct"/>
          </w:tcPr>
          <w:p w14:paraId="3396B52A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7B0EA85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1921B720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3D7B130D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6BE0D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305DAE0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929" w:rsidRPr="00C0233C" w14:paraId="47D0F21C" w14:textId="77777777">
        <w:trPr>
          <w:trHeight w:val="417"/>
          <w:tblHeader/>
        </w:trPr>
        <w:tc>
          <w:tcPr>
            <w:tcW w:w="1988" w:type="pct"/>
          </w:tcPr>
          <w:p w14:paraId="2BD319E0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C947ECA" w14:textId="77777777" w:rsidR="00420929" w:rsidRPr="00C0233C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929" w:rsidRPr="00C0233C" w14:paraId="54187B47" w14:textId="77777777" w:rsidTr="00420929">
        <w:trPr>
          <w:trHeight w:val="407"/>
        </w:trPr>
        <w:tc>
          <w:tcPr>
            <w:tcW w:w="1988" w:type="pct"/>
          </w:tcPr>
          <w:p w14:paraId="35E4F723" w14:textId="063A2B14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48" w:type="pct"/>
            <w:vAlign w:val="bottom"/>
          </w:tcPr>
          <w:p w14:paraId="2BE9C0D3" w14:textId="59E43581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1972097" w14:textId="77777777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DCA14B3" w14:textId="7A062C73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C88FAAF" w14:textId="77777777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E05D562" w14:textId="145E2034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7C0DB" w14:textId="77777777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0E6A7F" w14:textId="3B0A474D" w:rsidR="00420929" w:rsidRPr="00C0233C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09B" w:rsidRPr="00C0233C" w14:paraId="3AA6FDC0" w14:textId="77777777" w:rsidTr="008A2E70">
        <w:trPr>
          <w:trHeight w:val="407"/>
        </w:trPr>
        <w:tc>
          <w:tcPr>
            <w:tcW w:w="1988" w:type="pct"/>
          </w:tcPr>
          <w:p w14:paraId="4A3E3746" w14:textId="009364A1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48" w:type="pct"/>
            <w:vAlign w:val="bottom"/>
          </w:tcPr>
          <w:p w14:paraId="4FDB4229" w14:textId="2E2094F4" w:rsidR="009A309B" w:rsidRPr="00C0233C" w:rsidRDefault="00D73BDC" w:rsidP="009E18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25,062</w:t>
            </w:r>
          </w:p>
        </w:tc>
        <w:tc>
          <w:tcPr>
            <w:tcW w:w="151" w:type="pct"/>
          </w:tcPr>
          <w:p w14:paraId="2985EE8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1D278F" w14:textId="4C12C7FC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35" w:type="pct"/>
          </w:tcPr>
          <w:p w14:paraId="0383635B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2875BB2" w14:textId="0828F278" w:rsidR="009A309B" w:rsidRPr="00C0233C" w:rsidRDefault="00A92DCE" w:rsidP="0073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22,97</w:t>
            </w:r>
            <w:r w:rsidR="00373DEE"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DD599F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681BFC8" w14:textId="2B60C43A" w:rsidR="009A309B" w:rsidRPr="00C0233C" w:rsidRDefault="009A309B" w:rsidP="009A3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09B" w:rsidRPr="00C0233C" w14:paraId="0BA7AFA7" w14:textId="77777777" w:rsidTr="008A2E70">
        <w:trPr>
          <w:trHeight w:val="407"/>
        </w:trPr>
        <w:tc>
          <w:tcPr>
            <w:tcW w:w="1988" w:type="pct"/>
          </w:tcPr>
          <w:p w14:paraId="687BF05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3B0C" w14:textId="177949BD" w:rsidR="009A309B" w:rsidRPr="00C0233C" w:rsidRDefault="00D73BDC" w:rsidP="009E18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25,062</w:t>
            </w:r>
          </w:p>
        </w:tc>
        <w:tc>
          <w:tcPr>
            <w:tcW w:w="151" w:type="pct"/>
          </w:tcPr>
          <w:p w14:paraId="4449439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2674C" w14:textId="123C1B35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35" w:type="pct"/>
          </w:tcPr>
          <w:p w14:paraId="5C31A2FA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63EE3" w14:textId="329AA940" w:rsidR="009A309B" w:rsidRPr="00C0233C" w:rsidRDefault="00A92DCE" w:rsidP="0073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22,97</w:t>
            </w:r>
            <w:r w:rsidR="00373DE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CE78426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57F0C" w14:textId="5C588E6A" w:rsidR="009A309B" w:rsidRPr="00C0233C" w:rsidRDefault="009A309B" w:rsidP="009A3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A309B" w:rsidRPr="00C0233C" w14:paraId="46DE0844" w14:textId="77777777" w:rsidTr="008A2E70">
        <w:trPr>
          <w:trHeight w:val="407"/>
        </w:trPr>
        <w:tc>
          <w:tcPr>
            <w:tcW w:w="1988" w:type="pct"/>
          </w:tcPr>
          <w:p w14:paraId="7F0A9CEA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532AE86" w14:textId="77777777" w:rsidR="009A309B" w:rsidRPr="00C0233C" w:rsidRDefault="009A309B" w:rsidP="009A309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45E2BB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BBFC79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7581FC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AC8EDBD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55459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075AF10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09B" w:rsidRPr="00C0233C" w14:paraId="2E818B7F" w14:textId="77777777" w:rsidTr="008A2E70">
        <w:trPr>
          <w:trHeight w:val="407"/>
        </w:trPr>
        <w:tc>
          <w:tcPr>
            <w:tcW w:w="1988" w:type="pct"/>
          </w:tcPr>
          <w:p w14:paraId="12ECF891" w14:textId="77A342E8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8" w:type="pct"/>
            <w:vAlign w:val="bottom"/>
          </w:tcPr>
          <w:p w14:paraId="2808A121" w14:textId="77777777" w:rsidR="009A309B" w:rsidRPr="00C0233C" w:rsidRDefault="009A309B" w:rsidP="009A309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E1A2948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CAE9521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09C1B6F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FD54253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5E2B3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EABC3C0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09B" w:rsidRPr="00C0233C" w14:paraId="5D23FEB2" w14:textId="77777777" w:rsidTr="008A2E70">
        <w:trPr>
          <w:trHeight w:val="407"/>
        </w:trPr>
        <w:tc>
          <w:tcPr>
            <w:tcW w:w="1988" w:type="pct"/>
          </w:tcPr>
          <w:p w14:paraId="663009E7" w14:textId="4D4AB9EA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0233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BF8D03D" w14:textId="4FFEE9D0" w:rsidR="009A309B" w:rsidRPr="00C0233C" w:rsidRDefault="0073453F" w:rsidP="009E18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DEE" w:rsidRPr="00C0233C">
              <w:rPr>
                <w:rFonts w:asciiTheme="majorBidi" w:hAnsiTheme="majorBidi" w:cstheme="majorBidi"/>
                <w:sz w:val="30"/>
                <w:szCs w:val="30"/>
              </w:rPr>
              <w:t>25,195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73598E85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DBD86C4" w14:textId="453275D5" w:rsidR="009A309B" w:rsidRPr="00C0233C" w:rsidRDefault="009A309B" w:rsidP="00B7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06FA5" w:rsidRPr="00C0233C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35" w:type="pct"/>
          </w:tcPr>
          <w:p w14:paraId="7AE7F02E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EF612E4" w14:textId="6AC57F0F" w:rsidR="009A309B" w:rsidRPr="00C0233C" w:rsidRDefault="0073453F" w:rsidP="009E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76CA" w:rsidRPr="00C023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22D3F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35C6" w:rsidRPr="00C0233C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13F8A2C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6DA48F8D" w14:textId="105F2903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2,291</w:t>
            </w:r>
          </w:p>
        </w:tc>
      </w:tr>
      <w:tr w:rsidR="009A309B" w:rsidRPr="00C0233C" w14:paraId="63D3414C" w14:textId="77777777" w:rsidTr="008A2E70">
        <w:trPr>
          <w:trHeight w:val="407"/>
        </w:trPr>
        <w:tc>
          <w:tcPr>
            <w:tcW w:w="1988" w:type="pct"/>
          </w:tcPr>
          <w:p w14:paraId="50EE1ABE" w14:textId="3E7EF52A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4BF77" w14:textId="45F76F03" w:rsidR="009A309B" w:rsidRPr="00C0233C" w:rsidRDefault="00562E78" w:rsidP="009E18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(133)</w:t>
            </w:r>
          </w:p>
        </w:tc>
        <w:tc>
          <w:tcPr>
            <w:tcW w:w="151" w:type="pct"/>
          </w:tcPr>
          <w:p w14:paraId="54B22D44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F7F44" w14:textId="1B70B39C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306FA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35" w:type="pct"/>
          </w:tcPr>
          <w:p w14:paraId="00422D52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15F8F" w14:textId="44DD0970" w:rsidR="009A309B" w:rsidRPr="00C0233C" w:rsidRDefault="00683D51" w:rsidP="009E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61F2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8,178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C4BB057" w14:textId="77777777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8D515" w14:textId="152AAF9E" w:rsidR="009A309B" w:rsidRPr="00C0233C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2,291</w:t>
            </w:r>
          </w:p>
        </w:tc>
      </w:tr>
    </w:tbl>
    <w:p w14:paraId="1CEAC738" w14:textId="5929B73D" w:rsidR="00420929" w:rsidRPr="00C0233C" w:rsidRDefault="00FC6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C0233C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732679" w:rsidRPr="00C0233C" w14:paraId="0E0558D4" w14:textId="77777777" w:rsidTr="00E76622">
        <w:trPr>
          <w:cantSplit/>
          <w:trHeight w:val="402"/>
        </w:trPr>
        <w:tc>
          <w:tcPr>
            <w:tcW w:w="2345" w:type="dxa"/>
          </w:tcPr>
          <w:p w14:paraId="63A5FE28" w14:textId="77777777" w:rsidR="00732679" w:rsidRPr="00C0233C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9" w:type="dxa"/>
            <w:gridSpan w:val="12"/>
          </w:tcPr>
          <w:p w14:paraId="721440C2" w14:textId="35343021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679" w:rsidRPr="00C0233C" w14:paraId="58A78DC9" w14:textId="77777777" w:rsidTr="00E76622">
        <w:trPr>
          <w:cantSplit/>
          <w:trHeight w:val="381"/>
        </w:trPr>
        <w:tc>
          <w:tcPr>
            <w:tcW w:w="2345" w:type="dxa"/>
          </w:tcPr>
          <w:p w14:paraId="7E2D6459" w14:textId="77777777" w:rsidR="00732679" w:rsidRPr="00C0233C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0" w:type="dxa"/>
            <w:gridSpan w:val="5"/>
          </w:tcPr>
          <w:p w14:paraId="2E6FB866" w14:textId="4503F06A" w:rsidR="00732679" w:rsidRPr="00C0233C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2D1E" w:rsidRPr="00C0233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0F01E385" w14:textId="77777777" w:rsidR="00732679" w:rsidRPr="00C0233C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6" w:type="dxa"/>
            <w:gridSpan w:val="6"/>
          </w:tcPr>
          <w:p w14:paraId="56821D36" w14:textId="33A3C3DB" w:rsidR="00732679" w:rsidRPr="00C0233C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2D1E" w:rsidRPr="00C0233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76622"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732679" w:rsidRPr="00C0233C" w14:paraId="27B60A0D" w14:textId="77777777" w:rsidTr="00E76622">
        <w:trPr>
          <w:gridAfter w:val="1"/>
          <w:wAfter w:w="6" w:type="dxa"/>
          <w:cantSplit/>
          <w:trHeight w:val="1163"/>
        </w:trPr>
        <w:tc>
          <w:tcPr>
            <w:tcW w:w="2345" w:type="dxa"/>
          </w:tcPr>
          <w:p w14:paraId="3FDED520" w14:textId="77777777" w:rsidR="00E35662" w:rsidRPr="00C0233C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369D2D6" w14:textId="77777777" w:rsidR="00E35662" w:rsidRPr="00C0233C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F74AD0" w14:textId="62A307A9" w:rsidR="00732679" w:rsidRPr="00C0233C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6" w:type="dxa"/>
            <w:vAlign w:val="bottom"/>
          </w:tcPr>
          <w:p w14:paraId="5FFDCB87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675DC33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28D686C" w14:textId="77777777" w:rsidR="00732679" w:rsidRPr="00C0233C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5EBAD2F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6" w:type="dxa"/>
            <w:vAlign w:val="bottom"/>
          </w:tcPr>
          <w:p w14:paraId="4D5FB585" w14:textId="77777777" w:rsidR="00732679" w:rsidRPr="00C0233C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BC39A29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49FE17D9" w14:textId="77777777" w:rsidR="00732679" w:rsidRPr="00C0233C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3E5AA89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CCC2749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0F0BC303" w14:textId="77777777" w:rsidR="00732679" w:rsidRPr="00C0233C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44F300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91" w:type="dxa"/>
            <w:vAlign w:val="bottom"/>
          </w:tcPr>
          <w:p w14:paraId="5D2B2795" w14:textId="77777777" w:rsidR="00732679" w:rsidRPr="00C0233C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9A5E23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C1A4AD7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32679" w:rsidRPr="00C0233C" w14:paraId="78B67B24" w14:textId="77777777" w:rsidTr="00E76622">
        <w:trPr>
          <w:cantSplit/>
          <w:trHeight w:val="381"/>
        </w:trPr>
        <w:tc>
          <w:tcPr>
            <w:tcW w:w="2345" w:type="dxa"/>
          </w:tcPr>
          <w:p w14:paraId="0DAC5670" w14:textId="77777777" w:rsidR="00732679" w:rsidRPr="00C0233C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9" w:type="dxa"/>
            <w:gridSpan w:val="12"/>
          </w:tcPr>
          <w:p w14:paraId="277CC5A1" w14:textId="77777777" w:rsidR="00732679" w:rsidRPr="00C0233C" w:rsidRDefault="007326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3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759D9" w:rsidRPr="00C0233C" w14:paraId="18E1171A" w14:textId="77777777" w:rsidTr="001759D9">
        <w:trPr>
          <w:gridAfter w:val="1"/>
          <w:wAfter w:w="6" w:type="dxa"/>
          <w:cantSplit/>
          <w:trHeight w:val="60"/>
        </w:trPr>
        <w:tc>
          <w:tcPr>
            <w:tcW w:w="3321" w:type="dxa"/>
            <w:gridSpan w:val="2"/>
          </w:tcPr>
          <w:p w14:paraId="6E479D97" w14:textId="57BDFED2" w:rsidR="001759D9" w:rsidRPr="00C0233C" w:rsidRDefault="001759D9" w:rsidP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6" w:type="dxa"/>
          </w:tcPr>
          <w:p w14:paraId="4C75A82F" w14:textId="77777777" w:rsidR="001759D9" w:rsidRPr="00C0233C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8C1F681" w14:textId="77777777" w:rsidR="001759D9" w:rsidRPr="00C0233C" w:rsidRDefault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241A8E21" w14:textId="77777777" w:rsidR="001759D9" w:rsidRPr="00C0233C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9CB449B" w14:textId="77777777" w:rsidR="001759D9" w:rsidRPr="00C0233C" w:rsidRDefault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613C61F" w14:textId="77777777" w:rsidR="001759D9" w:rsidRPr="00C0233C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FA48EF7" w14:textId="77777777" w:rsidR="001759D9" w:rsidRPr="00C0233C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70D95BD" w14:textId="77777777" w:rsidR="001759D9" w:rsidRPr="00C0233C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F363ECF" w14:textId="77777777" w:rsidR="001759D9" w:rsidRPr="00C0233C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5F149285" w14:textId="77777777" w:rsidR="001759D9" w:rsidRPr="00C0233C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45D3F4" w14:textId="77777777" w:rsidR="001759D9" w:rsidRPr="00C0233C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2D1E" w:rsidRPr="00C0233C" w14:paraId="64F995EE" w14:textId="77777777" w:rsidTr="00E76622">
        <w:trPr>
          <w:gridAfter w:val="1"/>
          <w:wAfter w:w="6" w:type="dxa"/>
          <w:cantSplit/>
          <w:trHeight w:val="1153"/>
        </w:trPr>
        <w:tc>
          <w:tcPr>
            <w:tcW w:w="2345" w:type="dxa"/>
          </w:tcPr>
          <w:p w14:paraId="0E4003A9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6" w:type="dxa"/>
            <w:vAlign w:val="bottom"/>
          </w:tcPr>
          <w:p w14:paraId="48D91B3F" w14:textId="48450787" w:rsidR="00722D1E" w:rsidRPr="00C0233C" w:rsidRDefault="0073453F" w:rsidP="00722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(1,489)</w:t>
            </w:r>
          </w:p>
        </w:tc>
        <w:tc>
          <w:tcPr>
            <w:tcW w:w="186" w:type="dxa"/>
          </w:tcPr>
          <w:p w14:paraId="4BF72A36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641B29CA" w14:textId="6A7C443E" w:rsidR="00722D1E" w:rsidRPr="00C0233C" w:rsidRDefault="0073453F" w:rsidP="00722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86" w:type="dxa"/>
          </w:tcPr>
          <w:p w14:paraId="011F11DD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FFCF8D8" w14:textId="6519E17C" w:rsidR="00722D1E" w:rsidRPr="00C0233C" w:rsidRDefault="0073453F" w:rsidP="00722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(1,191)</w:t>
            </w:r>
          </w:p>
        </w:tc>
        <w:tc>
          <w:tcPr>
            <w:tcW w:w="183" w:type="dxa"/>
          </w:tcPr>
          <w:p w14:paraId="46E33ABB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650E91F" w14:textId="7E9EF32E" w:rsidR="00722D1E" w:rsidRPr="00C0233C" w:rsidRDefault="00722D1E" w:rsidP="00722D1E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(781)</w:t>
            </w:r>
          </w:p>
        </w:tc>
        <w:tc>
          <w:tcPr>
            <w:tcW w:w="189" w:type="dxa"/>
          </w:tcPr>
          <w:p w14:paraId="390C0980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DD55908" w14:textId="736D64AB" w:rsidR="00722D1E" w:rsidRPr="00C0233C" w:rsidRDefault="00722D1E" w:rsidP="00722D1E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91" w:type="dxa"/>
          </w:tcPr>
          <w:p w14:paraId="1CC5401B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6390820" w14:textId="3498BA51" w:rsidR="00722D1E" w:rsidRPr="00C0233C" w:rsidRDefault="00722D1E" w:rsidP="00722D1E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(625)</w:t>
            </w:r>
          </w:p>
        </w:tc>
      </w:tr>
    </w:tbl>
    <w:p w14:paraId="7E21F16A" w14:textId="4C36265C" w:rsidR="00BE0EC1" w:rsidRPr="00C0233C" w:rsidRDefault="00BE0EC1" w:rsidP="0073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176BE4" w:rsidRPr="00C0233C" w14:paraId="3510DB89" w14:textId="77777777" w:rsidTr="004D166F">
        <w:trPr>
          <w:cantSplit/>
          <w:trHeight w:val="402"/>
        </w:trPr>
        <w:tc>
          <w:tcPr>
            <w:tcW w:w="2345" w:type="dxa"/>
          </w:tcPr>
          <w:p w14:paraId="34CCA0B8" w14:textId="77777777" w:rsidR="00176BE4" w:rsidRPr="00C0233C" w:rsidRDefault="00176BE4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9" w:type="dxa"/>
            <w:gridSpan w:val="12"/>
          </w:tcPr>
          <w:p w14:paraId="5EEC94AF" w14:textId="5DCC619B" w:rsidR="00176BE4" w:rsidRPr="00C0233C" w:rsidRDefault="00176BE4" w:rsidP="00176B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EC1" w:rsidRPr="00C0233C" w14:paraId="5C38277F" w14:textId="77777777" w:rsidTr="004D166F">
        <w:trPr>
          <w:cantSplit/>
          <w:trHeight w:val="381"/>
        </w:trPr>
        <w:tc>
          <w:tcPr>
            <w:tcW w:w="2345" w:type="dxa"/>
          </w:tcPr>
          <w:p w14:paraId="50E60726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0" w:type="dxa"/>
            <w:gridSpan w:val="5"/>
          </w:tcPr>
          <w:p w14:paraId="23AD2375" w14:textId="28072219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2D1E" w:rsidRPr="00C0233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44361380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6" w:type="dxa"/>
            <w:gridSpan w:val="6"/>
          </w:tcPr>
          <w:p w14:paraId="6996E0BA" w14:textId="768C58A1" w:rsidR="00BE0EC1" w:rsidRPr="00C0233C" w:rsidRDefault="00176BE4" w:rsidP="00595A96">
            <w:pPr>
              <w:pStyle w:val="acctfourfigures"/>
              <w:tabs>
                <w:tab w:val="clear" w:pos="765"/>
                <w:tab w:val="decimal" w:pos="177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2D1E" w:rsidRPr="00C0233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E0EC1" w:rsidRPr="00C0233C" w14:paraId="78B3253B" w14:textId="77777777" w:rsidTr="00417E95">
        <w:trPr>
          <w:gridAfter w:val="1"/>
          <w:wAfter w:w="6" w:type="dxa"/>
          <w:cantSplit/>
          <w:trHeight w:val="1163"/>
        </w:trPr>
        <w:tc>
          <w:tcPr>
            <w:tcW w:w="2345" w:type="dxa"/>
            <w:vAlign w:val="bottom"/>
          </w:tcPr>
          <w:p w14:paraId="71500A80" w14:textId="610A028F" w:rsidR="00BE0EC1" w:rsidRPr="00C0233C" w:rsidRDefault="00417E95" w:rsidP="0041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6" w:type="dxa"/>
            <w:vAlign w:val="bottom"/>
          </w:tcPr>
          <w:p w14:paraId="26AFC8C3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5A8D9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41B55AA" w14:textId="77777777" w:rsidR="00BE0EC1" w:rsidRPr="00C0233C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7B22383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6" w:type="dxa"/>
            <w:vAlign w:val="bottom"/>
          </w:tcPr>
          <w:p w14:paraId="080940BE" w14:textId="77777777" w:rsidR="00BE0EC1" w:rsidRPr="00C0233C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6057F14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7BE91C18" w14:textId="77777777" w:rsidR="00BE0EC1" w:rsidRPr="00C0233C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8E7D242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07A0C76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553CE694" w14:textId="77777777" w:rsidR="00BE0EC1" w:rsidRPr="00C0233C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C66A232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91" w:type="dxa"/>
            <w:vAlign w:val="bottom"/>
          </w:tcPr>
          <w:p w14:paraId="28691741" w14:textId="77777777" w:rsidR="00BE0EC1" w:rsidRPr="00C0233C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ADF034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E1B1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E0EC1" w:rsidRPr="00C0233C" w14:paraId="395482F2" w14:textId="77777777" w:rsidTr="004D166F">
        <w:trPr>
          <w:cantSplit/>
          <w:trHeight w:val="381"/>
        </w:trPr>
        <w:tc>
          <w:tcPr>
            <w:tcW w:w="2345" w:type="dxa"/>
          </w:tcPr>
          <w:p w14:paraId="0BA831C9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9" w:type="dxa"/>
            <w:gridSpan w:val="12"/>
          </w:tcPr>
          <w:p w14:paraId="4E8AAE7B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3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3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4BA5" w:rsidRPr="00C0233C" w14:paraId="2B97C495" w14:textId="77777777" w:rsidTr="00014BA5">
        <w:trPr>
          <w:gridAfter w:val="1"/>
          <w:wAfter w:w="6" w:type="dxa"/>
          <w:cantSplit/>
          <w:trHeight w:val="60"/>
        </w:trPr>
        <w:tc>
          <w:tcPr>
            <w:tcW w:w="3321" w:type="dxa"/>
            <w:gridSpan w:val="2"/>
          </w:tcPr>
          <w:p w14:paraId="5145E3B3" w14:textId="161C305C" w:rsidR="00014BA5" w:rsidRPr="00C0233C" w:rsidRDefault="00014BA5" w:rsidP="00014B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6" w:type="dxa"/>
          </w:tcPr>
          <w:p w14:paraId="013D3B40" w14:textId="77777777" w:rsidR="00014BA5" w:rsidRPr="00C0233C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516A4F9" w14:textId="77777777" w:rsidR="00014BA5" w:rsidRPr="00C0233C" w:rsidRDefault="00014BA5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70C3AA10" w14:textId="77777777" w:rsidR="00014BA5" w:rsidRPr="00C0233C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D6029B4" w14:textId="77777777" w:rsidR="00014BA5" w:rsidRPr="00C0233C" w:rsidRDefault="00014BA5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2CA042" w14:textId="77777777" w:rsidR="00014BA5" w:rsidRPr="00C0233C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40CAA7E" w14:textId="77777777" w:rsidR="00014BA5" w:rsidRPr="00C0233C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4F5652F" w14:textId="77777777" w:rsidR="00014BA5" w:rsidRPr="00C0233C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537ABDF" w14:textId="77777777" w:rsidR="00014BA5" w:rsidRPr="00C0233C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43C93DCA" w14:textId="77777777" w:rsidR="00014BA5" w:rsidRPr="00C0233C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A543591" w14:textId="77777777" w:rsidR="00014BA5" w:rsidRPr="00C0233C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2D1E" w:rsidRPr="00C0233C" w14:paraId="1FEFAE10" w14:textId="77777777" w:rsidTr="004D166F">
        <w:trPr>
          <w:gridAfter w:val="1"/>
          <w:wAfter w:w="6" w:type="dxa"/>
          <w:cantSplit/>
          <w:trHeight w:val="1153"/>
        </w:trPr>
        <w:tc>
          <w:tcPr>
            <w:tcW w:w="2345" w:type="dxa"/>
          </w:tcPr>
          <w:p w14:paraId="4E5C416D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6" w:type="dxa"/>
            <w:vAlign w:val="bottom"/>
          </w:tcPr>
          <w:p w14:paraId="4446C6E4" w14:textId="0004B884" w:rsidR="00722D1E" w:rsidRPr="00C0233C" w:rsidRDefault="0073453F" w:rsidP="00722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(1,489)</w:t>
            </w:r>
          </w:p>
        </w:tc>
        <w:tc>
          <w:tcPr>
            <w:tcW w:w="186" w:type="dxa"/>
          </w:tcPr>
          <w:p w14:paraId="6A48FFED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D8F24E8" w14:textId="129AD0E8" w:rsidR="00722D1E" w:rsidRPr="00C0233C" w:rsidRDefault="0073453F" w:rsidP="00722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86" w:type="dxa"/>
          </w:tcPr>
          <w:p w14:paraId="47878AC8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5E404D5" w14:textId="07C15E52" w:rsidR="00722D1E" w:rsidRPr="00C0233C" w:rsidRDefault="0073453F" w:rsidP="00722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(1,191)</w:t>
            </w:r>
          </w:p>
        </w:tc>
        <w:tc>
          <w:tcPr>
            <w:tcW w:w="183" w:type="dxa"/>
          </w:tcPr>
          <w:p w14:paraId="079A219F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F0873C1" w14:textId="60E1B15D" w:rsidR="00722D1E" w:rsidRPr="00C0233C" w:rsidRDefault="00722D1E" w:rsidP="00722D1E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(956)</w:t>
            </w:r>
          </w:p>
        </w:tc>
        <w:tc>
          <w:tcPr>
            <w:tcW w:w="189" w:type="dxa"/>
          </w:tcPr>
          <w:p w14:paraId="424D8649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32569D3" w14:textId="2F17F878" w:rsidR="00722D1E" w:rsidRPr="00C0233C" w:rsidRDefault="00722D1E" w:rsidP="00722D1E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91" w:type="dxa"/>
          </w:tcPr>
          <w:p w14:paraId="3D598C2F" w14:textId="77777777" w:rsidR="00722D1E" w:rsidRPr="00C0233C" w:rsidRDefault="00722D1E" w:rsidP="0072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63BA52" w14:textId="3A82A7E6" w:rsidR="00722D1E" w:rsidRPr="00C0233C" w:rsidRDefault="00722D1E" w:rsidP="00722D1E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(765)</w:t>
            </w:r>
          </w:p>
        </w:tc>
      </w:tr>
    </w:tbl>
    <w:p w14:paraId="6414D8FA" w14:textId="2DCA198F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D43572B" w14:textId="16EB5251" w:rsidR="00ED7AB0" w:rsidRPr="00C0233C" w:rsidRDefault="00ED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sz w:val="30"/>
          <w:szCs w:val="30"/>
          <w:cs/>
        </w:rPr>
        <w:br w:type="page"/>
      </w:r>
    </w:p>
    <w:p w14:paraId="0ED4D793" w14:textId="77777777" w:rsidR="00BE0EC1" w:rsidRPr="00C0233C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0233C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การกระทบยอดเพื่อหา</w:t>
      </w:r>
      <w:r w:rsidRPr="00C0233C">
        <w:rPr>
          <w:rFonts w:ascii="Angsana New" w:hAnsi="Angsana New" w:cs="Angsana New"/>
          <w:b/>
          <w:bCs/>
          <w:i/>
          <w:iCs/>
          <w:cs/>
          <w:lang w:val="en-US"/>
        </w:rPr>
        <w:t>อัตราภาษีที่แท้จริง</w:t>
      </w:r>
    </w:p>
    <w:p w14:paraId="165ED355" w14:textId="5CB399EF" w:rsidR="00BE0EC1" w:rsidRPr="00C0233C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527"/>
        <w:gridCol w:w="553"/>
        <w:gridCol w:w="236"/>
        <w:gridCol w:w="1024"/>
        <w:gridCol w:w="270"/>
        <w:gridCol w:w="1080"/>
        <w:gridCol w:w="270"/>
        <w:gridCol w:w="1080"/>
      </w:tblGrid>
      <w:tr w:rsidR="004D166F" w:rsidRPr="00C0233C" w14:paraId="1E865BD8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63C02864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shd w:val="clear" w:color="auto" w:fill="auto"/>
          </w:tcPr>
          <w:p w14:paraId="5DDA65F5" w14:textId="4F41361A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166F" w:rsidRPr="00C0233C" w14:paraId="736E3A81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237E4044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3D743F87" w14:textId="3CDAE20D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FB5FB2E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371E515" w14:textId="0640223A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4D166F" w:rsidRPr="00C0233C" w14:paraId="5E64F2F0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4F5F6545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19BCECEC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9DFF0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47101F5" w14:textId="382F6C33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4D166F" w:rsidRPr="00C0233C" w14:paraId="5D74B804" w14:textId="77777777">
        <w:tc>
          <w:tcPr>
            <w:tcW w:w="4410" w:type="dxa"/>
            <w:shd w:val="clear" w:color="auto" w:fill="auto"/>
          </w:tcPr>
          <w:p w14:paraId="66C76C02" w14:textId="77777777" w:rsidR="004D166F" w:rsidRPr="00C0233C" w:rsidRDefault="004D16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B878064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5532E0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78D9E35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EFB2121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32F2F1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549EB615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BC15C0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59B5A97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3EF25A7" w14:textId="77777777" w:rsidR="004D166F" w:rsidRPr="00C0233C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884467F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912CE8" w14:textId="77777777" w:rsidR="004D166F" w:rsidRPr="00C0233C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6FA5" w:rsidRPr="00C0233C" w14:paraId="40BECB60" w14:textId="77777777">
        <w:tc>
          <w:tcPr>
            <w:tcW w:w="4410" w:type="dxa"/>
            <w:shd w:val="clear" w:color="auto" w:fill="auto"/>
          </w:tcPr>
          <w:p w14:paraId="61C4557B" w14:textId="1C67EABA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77BFE"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7BFE" w:rsidRPr="00C0233C">
              <w:rPr>
                <w:rFonts w:ascii="Angsana New" w:hAnsi="Angsana New"/>
                <w:sz w:val="30"/>
                <w:szCs w:val="30"/>
              </w:rPr>
              <w:t>(</w:t>
            </w:r>
            <w:r w:rsidR="00377BFE" w:rsidRPr="00C0233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77BFE" w:rsidRPr="00C0233C">
              <w:rPr>
                <w:rFonts w:ascii="Angsana New" w:hAnsi="Angsana New"/>
                <w:sz w:val="30"/>
                <w:szCs w:val="30"/>
              </w:rPr>
              <w:t>)</w:t>
            </w:r>
            <w:r w:rsidR="00377BFE"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103C54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E74AE4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D30E7A4" w14:textId="027423F7" w:rsidR="00306FA5" w:rsidRPr="00C0233C" w:rsidRDefault="00133E83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(33,305)</w:t>
            </w:r>
          </w:p>
        </w:tc>
        <w:tc>
          <w:tcPr>
            <w:tcW w:w="270" w:type="dxa"/>
            <w:shd w:val="clear" w:color="auto" w:fill="auto"/>
          </w:tcPr>
          <w:p w14:paraId="08335E1E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E48CA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2B4772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60C6FD" w14:textId="006EB01F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36,486</w:t>
            </w:r>
          </w:p>
        </w:tc>
      </w:tr>
      <w:tr w:rsidR="00306FA5" w:rsidRPr="00C0233C" w14:paraId="27FEB8E9" w14:textId="77777777" w:rsidTr="00D37DDD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28CF831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51A533C" w14:textId="041B2895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F7D9C5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6A4484" w14:textId="3C59F121" w:rsidR="00306FA5" w:rsidRPr="00C0233C" w:rsidRDefault="00C11061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(6,661)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D34FCD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A928C4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8DB102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7057" w14:textId="5B765C79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7,297</w:t>
            </w:r>
          </w:p>
        </w:tc>
      </w:tr>
      <w:tr w:rsidR="00306FA5" w:rsidRPr="00C0233C" w14:paraId="38641AC4" w14:textId="77777777" w:rsidTr="0073453F">
        <w:tc>
          <w:tcPr>
            <w:tcW w:w="4937" w:type="dxa"/>
            <w:gridSpan w:val="2"/>
            <w:tcBorders>
              <w:bottom w:val="nil"/>
            </w:tcBorders>
            <w:shd w:val="clear" w:color="auto" w:fill="auto"/>
          </w:tcPr>
          <w:p w14:paraId="2B88B202" w14:textId="0A7823DB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73453F" w:rsidRPr="00C023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453F" w:rsidRPr="00C0233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3453F" w:rsidRPr="00C0233C"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553" w:type="dxa"/>
            <w:tcBorders>
              <w:bottom w:val="nil"/>
            </w:tcBorders>
            <w:shd w:val="clear" w:color="auto" w:fill="auto"/>
          </w:tcPr>
          <w:p w14:paraId="3621D403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CF5666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F3262B2" w14:textId="1FBFE6BE" w:rsidR="00306FA5" w:rsidRPr="00C0233C" w:rsidRDefault="0073453F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00FFC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609F0E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C28CF0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3A5BD82" w14:textId="2D260892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(115)</w:t>
            </w:r>
          </w:p>
        </w:tc>
      </w:tr>
      <w:tr w:rsidR="00306FA5" w:rsidRPr="00C0233C" w14:paraId="2A45106D" w14:textId="77777777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2088D7F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hanging="4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D292C95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03C40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344137" w14:textId="7D5A0A12" w:rsidR="00306FA5" w:rsidRPr="00C0233C" w:rsidRDefault="0073453F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1,058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B685EA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13C3EEC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46ABAA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3480FB" w14:textId="17D0EDA4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2,487</w:t>
            </w:r>
          </w:p>
        </w:tc>
      </w:tr>
      <w:tr w:rsidR="00306FA5" w:rsidRPr="00C0233C" w14:paraId="784B27B6" w14:textId="77777777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3693E70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</w:tcPr>
          <w:p w14:paraId="63122785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A82F374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CC296B0" w14:textId="78AC6F09" w:rsidR="00306FA5" w:rsidRPr="00C0233C" w:rsidRDefault="0073453F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(538)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1BA6D7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FDC7C31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9547D4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1F17CBD" w14:textId="781B0E4E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</w:tr>
      <w:tr w:rsidR="00D73BDC" w:rsidRPr="00C0233C" w14:paraId="38389693" w14:textId="77777777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5DF8E6D7" w14:textId="56B810E9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</w:tcPr>
          <w:p w14:paraId="30BCB8F9" w14:textId="77777777" w:rsidR="00D73BDC" w:rsidRPr="00C0233C" w:rsidRDefault="00D73BDC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310ED64" w14:textId="77777777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EB4A1AF" w14:textId="77777777" w:rsidR="00D73BDC" w:rsidRPr="00C0233C" w:rsidRDefault="00D73BDC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4B6FF35D" w14:textId="242C2765" w:rsidR="00D73BDC" w:rsidRPr="00C0233C" w:rsidRDefault="00C11061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3,</w:t>
            </w:r>
            <w:r w:rsidR="00695F86" w:rsidRPr="00C0233C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0D80F0E" w14:textId="77777777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BC63E84" w14:textId="77777777" w:rsidR="00D73BDC" w:rsidRPr="00C0233C" w:rsidRDefault="00D73BDC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590ACC" w14:textId="77777777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C585D23" w14:textId="77777777" w:rsidR="00D73BDC" w:rsidRPr="00C0233C" w:rsidRDefault="00D73BDC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35FFFA78" w14:textId="6EB01BF7" w:rsidR="00D73BDC" w:rsidRPr="00C0233C" w:rsidRDefault="00D73BDC" w:rsidP="00D21A4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BDC" w:rsidRPr="00C0233C" w14:paraId="5280257F" w14:textId="77777777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008FE626" w14:textId="3D24037D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ที่ไม่ได้ใช้</w:t>
            </w: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</w:tcPr>
          <w:p w14:paraId="2B7CE5CB" w14:textId="77777777" w:rsidR="00D73BDC" w:rsidRPr="00C0233C" w:rsidRDefault="00D73BDC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1887A1B" w14:textId="77777777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2BA0564" w14:textId="77777777" w:rsidR="00D73BDC" w:rsidRPr="00C0233C" w:rsidRDefault="00D73BDC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</w:p>
          <w:p w14:paraId="1BC14F97" w14:textId="693063AB" w:rsidR="00D73BDC" w:rsidRPr="00C0233C" w:rsidRDefault="00D73BDC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1,530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21713C4" w14:textId="77777777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A5E4416" w14:textId="77777777" w:rsidR="00D73BDC" w:rsidRPr="00C0233C" w:rsidRDefault="00D73BDC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66B975" w14:textId="77777777" w:rsidR="00D73BDC" w:rsidRPr="00C0233C" w:rsidRDefault="00D73BDC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C79752E" w14:textId="77777777" w:rsidR="00D73BDC" w:rsidRPr="00C0233C" w:rsidRDefault="00D73BDC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68E5C9EB" w14:textId="7BE9B674" w:rsidR="00537993" w:rsidRPr="00C0233C" w:rsidRDefault="00537993" w:rsidP="00D21A4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FA5" w:rsidRPr="00C0233C" w14:paraId="3BF093F9" w14:textId="77777777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5693859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A38ACA" w14:textId="7D17EC13" w:rsidR="00306FA5" w:rsidRPr="00C0233C" w:rsidRDefault="00695F86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106D21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6DAC" w14:textId="1242D0DC" w:rsidR="00306FA5" w:rsidRPr="00C0233C" w:rsidRDefault="00695F86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(133)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71B6E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3640A6C" w14:textId="63B972FA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F0CBAA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23178" w14:textId="40E0119B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9,099</w:t>
            </w:r>
          </w:p>
        </w:tc>
      </w:tr>
    </w:tbl>
    <w:p w14:paraId="1BA6859D" w14:textId="77777777" w:rsidR="009F700D" w:rsidRPr="00C0233C" w:rsidRDefault="009F700D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80"/>
        <w:gridCol w:w="270"/>
        <w:gridCol w:w="1080"/>
      </w:tblGrid>
      <w:tr w:rsidR="00A46F50" w:rsidRPr="00C0233C" w14:paraId="58FCC7C4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5BBBC3E8" w14:textId="77777777" w:rsidR="00A46F50" w:rsidRPr="00C0233C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C2094E5" w14:textId="2CE65B91" w:rsidR="00A46F50" w:rsidRPr="00C0233C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EC1" w:rsidRPr="00C0233C" w14:paraId="1A924F7D" w14:textId="77777777" w:rsidTr="000D4194">
        <w:trPr>
          <w:trHeight w:val="252"/>
        </w:trPr>
        <w:tc>
          <w:tcPr>
            <w:tcW w:w="4410" w:type="dxa"/>
            <w:shd w:val="clear" w:color="auto" w:fill="auto"/>
          </w:tcPr>
          <w:p w14:paraId="4EDE2ECE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B68741" w14:textId="152FCA85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16F8A1A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1D7D7" w14:textId="6E37588E" w:rsidR="00BE0EC1" w:rsidRPr="00C0233C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BE0EC1" w:rsidRPr="00C0233C" w14:paraId="698B1DD7" w14:textId="77777777" w:rsidTr="000D4194">
        <w:tc>
          <w:tcPr>
            <w:tcW w:w="4410" w:type="dxa"/>
            <w:shd w:val="clear" w:color="auto" w:fill="auto"/>
          </w:tcPr>
          <w:p w14:paraId="7A0035F7" w14:textId="77777777" w:rsidR="00BE0EC1" w:rsidRPr="00C0233C" w:rsidRDefault="00BE0EC1" w:rsidP="000D41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33079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799F3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8A9F331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AE37892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951D61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1A94EFC0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BE6699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72F138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99CD1ED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2E501B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401F0" w14:textId="77777777" w:rsidR="00BE0EC1" w:rsidRPr="00C0233C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6FA5" w:rsidRPr="00C0233C" w14:paraId="27806F68" w14:textId="77777777" w:rsidTr="000D4194">
        <w:tc>
          <w:tcPr>
            <w:tcW w:w="4410" w:type="dxa"/>
            <w:shd w:val="clear" w:color="auto" w:fill="auto"/>
          </w:tcPr>
          <w:p w14:paraId="1904B027" w14:textId="76D3EF88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95F86"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5F86" w:rsidRPr="00C0233C">
              <w:rPr>
                <w:rFonts w:ascii="Angsana New" w:hAnsi="Angsana New"/>
                <w:sz w:val="30"/>
                <w:szCs w:val="30"/>
              </w:rPr>
              <w:t>(</w:t>
            </w:r>
            <w:r w:rsidR="00695F86" w:rsidRPr="00C0233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95F86" w:rsidRPr="00C0233C">
              <w:rPr>
                <w:rFonts w:ascii="Angsana New" w:hAnsi="Angsana New"/>
                <w:sz w:val="30"/>
                <w:szCs w:val="30"/>
              </w:rPr>
              <w:t>)</w:t>
            </w:r>
            <w:r w:rsidR="00695F86" w:rsidRPr="00C023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3E682FC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3BEDF1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F23FBB6" w14:textId="67355AE0" w:rsidR="00306FA5" w:rsidRPr="00C0233C" w:rsidRDefault="00142BAD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(43,151)</w:t>
            </w:r>
          </w:p>
        </w:tc>
        <w:tc>
          <w:tcPr>
            <w:tcW w:w="270" w:type="dxa"/>
            <w:shd w:val="clear" w:color="auto" w:fill="auto"/>
          </w:tcPr>
          <w:p w14:paraId="427C41B2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F11591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D53597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75BA80" w14:textId="571CE1D7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10,880</w:t>
            </w:r>
          </w:p>
        </w:tc>
      </w:tr>
      <w:tr w:rsidR="00306FA5" w:rsidRPr="00C0233C" w14:paraId="5FD35B7C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53EB76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0DF2D5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9B31C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C9424A" w14:textId="036CE02C" w:rsidR="00306FA5" w:rsidRPr="00C0233C" w:rsidRDefault="00C3242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0233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8,630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00FA4E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A8F71FC" w14:textId="1AFE1763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766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0E8363" w14:textId="41393316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2,176</w:t>
            </w:r>
          </w:p>
        </w:tc>
      </w:tr>
      <w:tr w:rsidR="00306FA5" w:rsidRPr="00C0233C" w14:paraId="2F019046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A697AE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9C444F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56F7A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6C280ED" w14:textId="6604045C" w:rsidR="00306FA5" w:rsidRPr="00C0233C" w:rsidRDefault="0073453F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884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8C34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CC7BFE7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19BD3C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7D891B" w14:textId="545A2A91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0233C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680</w:t>
            </w:r>
          </w:p>
        </w:tc>
      </w:tr>
      <w:tr w:rsidR="00306FA5" w:rsidRPr="00C0233C" w14:paraId="1F4AE7C2" w14:textId="77777777" w:rsidTr="000D4194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6A08A17F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8287DB2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46AF977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6F14856" w14:textId="65705124" w:rsidR="00306FA5" w:rsidRPr="00C0233C" w:rsidRDefault="0073453F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(43</w:t>
            </w:r>
            <w:r w:rsidR="00C32425" w:rsidRPr="00C0233C">
              <w:rPr>
                <w:rFonts w:ascii="Angsana New" w:hAnsi="Angsana New" w:cstheme="minorBidi"/>
                <w:sz w:val="30"/>
                <w:szCs w:val="38"/>
                <w:lang w:bidi="th-TH"/>
              </w:rPr>
              <w:t>2</w:t>
            </w:r>
            <w:r w:rsidRPr="00C023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70D9B1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15C3BF5" w14:textId="77777777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750BFB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597E30" w14:textId="3A361A79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(565)</w:t>
            </w:r>
          </w:p>
        </w:tc>
      </w:tr>
      <w:tr w:rsidR="00306FA5" w:rsidRPr="00C0233C" w14:paraId="290DE535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4C19EBA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F32B18" w14:textId="523B9922" w:rsidR="00306FA5" w:rsidRPr="00C0233C" w:rsidRDefault="00593BC0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C93CA3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84269" w14:textId="55B15F89" w:rsidR="00306FA5" w:rsidRPr="00C0233C" w:rsidRDefault="00593BC0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0233C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8,178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888019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A723A3" w14:textId="26CCB13D" w:rsidR="00306FA5" w:rsidRPr="00C0233C" w:rsidRDefault="00306FA5" w:rsidP="00306F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0EF4E9" w14:textId="77777777" w:rsidR="00306FA5" w:rsidRPr="00C0233C" w:rsidRDefault="00306FA5" w:rsidP="0030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68088" w14:textId="16A0A7B8" w:rsidR="00306FA5" w:rsidRPr="00C0233C" w:rsidRDefault="00306FA5" w:rsidP="00306FA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2,291</w:t>
            </w:r>
          </w:p>
        </w:tc>
      </w:tr>
    </w:tbl>
    <w:p w14:paraId="76F378EC" w14:textId="6026A317" w:rsidR="00E44AF1" w:rsidRPr="00C0233C" w:rsidRDefault="00E44AF1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454B8272" w14:textId="77777777" w:rsidR="00E44AF1" w:rsidRPr="00C0233C" w:rsidRDefault="00E4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cs/>
        </w:rPr>
        <w:br w:type="page"/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36"/>
        <w:gridCol w:w="1204"/>
        <w:gridCol w:w="270"/>
        <w:gridCol w:w="1080"/>
        <w:gridCol w:w="270"/>
        <w:gridCol w:w="1170"/>
      </w:tblGrid>
      <w:tr w:rsidR="00E44AF1" w:rsidRPr="00C0233C" w14:paraId="6DDE69D1" w14:textId="77777777">
        <w:tc>
          <w:tcPr>
            <w:tcW w:w="3690" w:type="dxa"/>
          </w:tcPr>
          <w:p w14:paraId="16C14773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DEB550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4AF1" w:rsidRPr="00C0233C" w14:paraId="079FCEAE" w14:textId="77777777">
        <w:tc>
          <w:tcPr>
            <w:tcW w:w="3690" w:type="dxa"/>
          </w:tcPr>
          <w:p w14:paraId="088E7A21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5CEFF990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D45DE47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6D493E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44AF1" w:rsidRPr="00C0233C" w14:paraId="0F55C983" w14:textId="77777777">
        <w:tc>
          <w:tcPr>
            <w:tcW w:w="3690" w:type="dxa"/>
          </w:tcPr>
          <w:p w14:paraId="18C8A621" w14:textId="693D2DFE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49A0D50" w14:textId="1747E02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4FDA14A" w14:textId="7777777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214497" w14:textId="2DA598D3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510AE1" w14:textId="7777777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B3227" w14:textId="12345BE4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5FE8E5" w14:textId="7777777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6743B" w14:textId="4909E7BD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306FA5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85A72" w:rsidRPr="00C0233C" w14:paraId="1CC9C965" w14:textId="77777777" w:rsidTr="00D85A72">
        <w:tc>
          <w:tcPr>
            <w:tcW w:w="3690" w:type="dxa"/>
          </w:tcPr>
          <w:p w14:paraId="278CAA55" w14:textId="77777777" w:rsidR="00D85A72" w:rsidRPr="00C0233C" w:rsidRDefault="00D8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F5798" w14:textId="77777777" w:rsidR="00D85A72" w:rsidRPr="00C0233C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03E74" w14:textId="77777777" w:rsidR="00D85A72" w:rsidRPr="00C0233C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E8D8FB" w14:textId="39F0A5E2" w:rsidR="00D85A72" w:rsidRPr="00C0233C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</w:tcPr>
          <w:p w14:paraId="25D9044E" w14:textId="77777777" w:rsidR="00D85A72" w:rsidRPr="00C0233C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E620" w14:textId="77777777" w:rsidR="00D85A72" w:rsidRPr="00C0233C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0C1904F" w14:textId="5CF1447B" w:rsidR="00D85A72" w:rsidRPr="00C0233C" w:rsidRDefault="00D85A72" w:rsidP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</w:t>
            </w:r>
            <w:r w:rsidRPr="00C0233C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E44AF1" w:rsidRPr="00C0233C" w14:paraId="3C5DE622" w14:textId="77777777">
        <w:tc>
          <w:tcPr>
            <w:tcW w:w="3690" w:type="dxa"/>
          </w:tcPr>
          <w:p w14:paraId="69206467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AB8BE01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0233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698" w:rsidRPr="00C0233C" w14:paraId="3F7791E7" w14:textId="77777777">
        <w:tc>
          <w:tcPr>
            <w:tcW w:w="3690" w:type="dxa"/>
          </w:tcPr>
          <w:p w14:paraId="795281E9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4EC67F" w14:textId="2ADFF333" w:rsidR="00704698" w:rsidRPr="00C0233C" w:rsidRDefault="00D605DE" w:rsidP="003209E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73,</w:t>
            </w:r>
            <w:r w:rsidR="00D1644B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36" w:type="dxa"/>
            <w:vAlign w:val="bottom"/>
          </w:tcPr>
          <w:p w14:paraId="0221E3E9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31192A" w14:textId="3CD2D2CE" w:rsidR="00704698" w:rsidRPr="00C0233C" w:rsidRDefault="007E442F" w:rsidP="003209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49,6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  <w:vAlign w:val="bottom"/>
          </w:tcPr>
          <w:p w14:paraId="1B9F50F4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17250" w14:textId="6D1139BB" w:rsidR="00704698" w:rsidRPr="00C0233C" w:rsidRDefault="00704698" w:rsidP="003209E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26,53</w:t>
            </w:r>
            <w:r w:rsidR="00D1644B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BB4074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4705F" w14:textId="0D8765E6" w:rsidR="00704698" w:rsidRPr="00C0233C" w:rsidRDefault="007E442F" w:rsidP="003209E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(28,05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04698" w:rsidRPr="00C0233C" w14:paraId="6C18DB11" w14:textId="77777777">
        <w:tc>
          <w:tcPr>
            <w:tcW w:w="3690" w:type="dxa"/>
          </w:tcPr>
          <w:p w14:paraId="692516E5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C3B8A" w14:textId="7A2E9EFB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(</w:t>
            </w:r>
            <w:r w:rsidR="0073453F" w:rsidRPr="00C0233C">
              <w:rPr>
                <w:rFonts w:ascii="Angsana New" w:hAnsi="Angsana New"/>
                <w:sz w:val="30"/>
                <w:szCs w:val="30"/>
              </w:rPr>
              <w:t>26,26</w:t>
            </w:r>
            <w:r w:rsidR="00D1644B" w:rsidRPr="00C0233C">
              <w:rPr>
                <w:rFonts w:ascii="Angsana New" w:hAnsi="Angsana New"/>
                <w:sz w:val="30"/>
                <w:szCs w:val="30"/>
              </w:rPr>
              <w:t>3</w:t>
            </w:r>
            <w:r w:rsidRPr="00C023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7B4E9A2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273D726" w14:textId="285FBE2D" w:rsidR="00704698" w:rsidRPr="00C0233C" w:rsidRDefault="00704698" w:rsidP="003209E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27,663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111AAD7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3D25F" w14:textId="6C16F1E5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26,26</w:t>
            </w:r>
            <w:r w:rsidR="00D1644B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3A5F4E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66F02E" w14:textId="6E744DEB" w:rsidR="00704698" w:rsidRPr="00C0233C" w:rsidRDefault="00777891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27,663</w:t>
            </w:r>
          </w:p>
        </w:tc>
      </w:tr>
      <w:tr w:rsidR="00704698" w:rsidRPr="00C0233C" w14:paraId="2C985FAB" w14:textId="77777777">
        <w:tc>
          <w:tcPr>
            <w:tcW w:w="3690" w:type="dxa"/>
          </w:tcPr>
          <w:p w14:paraId="5A356728" w14:textId="7E0C7F6B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5760" w14:textId="19FDA873" w:rsidR="00704698" w:rsidRPr="00C0233C" w:rsidRDefault="000A46A3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1644B" w:rsidRPr="00C0233C">
              <w:rPr>
                <w:rFonts w:ascii="Angsana New" w:hAnsi="Angsana New"/>
                <w:b/>
                <w:bCs/>
                <w:sz w:val="30"/>
                <w:szCs w:val="30"/>
              </w:rPr>
              <w:t>7,396</w:t>
            </w:r>
          </w:p>
        </w:tc>
        <w:tc>
          <w:tcPr>
            <w:tcW w:w="236" w:type="dxa"/>
            <w:vAlign w:val="bottom"/>
          </w:tcPr>
          <w:p w14:paraId="59FBE2A7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0646" w14:textId="79B0DD18" w:rsidR="00704698" w:rsidRPr="00C0233C" w:rsidRDefault="00777891" w:rsidP="003209E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22,027</w:t>
            </w:r>
          </w:p>
        </w:tc>
        <w:tc>
          <w:tcPr>
            <w:tcW w:w="270" w:type="dxa"/>
            <w:vAlign w:val="bottom"/>
          </w:tcPr>
          <w:p w14:paraId="53846A98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A27C8" w14:textId="350197D4" w:rsidR="00704698" w:rsidRPr="00C0233C" w:rsidRDefault="0073453F" w:rsidP="0073453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(270)</w:t>
            </w:r>
          </w:p>
        </w:tc>
        <w:tc>
          <w:tcPr>
            <w:tcW w:w="270" w:type="dxa"/>
            <w:vAlign w:val="bottom"/>
          </w:tcPr>
          <w:p w14:paraId="2CD4DFFA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135C2" w14:textId="4BC34DD4" w:rsidR="00704698" w:rsidRPr="00C0233C" w:rsidRDefault="007E442F" w:rsidP="007E44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(393)</w:t>
            </w:r>
          </w:p>
        </w:tc>
      </w:tr>
    </w:tbl>
    <w:p w14:paraId="6C9AF743" w14:textId="77777777" w:rsidR="00E44AF1" w:rsidRPr="00C0233C" w:rsidRDefault="00E44AF1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67"/>
        <w:gridCol w:w="1170"/>
        <w:gridCol w:w="237"/>
        <w:gridCol w:w="1116"/>
        <w:gridCol w:w="270"/>
        <w:gridCol w:w="1170"/>
      </w:tblGrid>
      <w:tr w:rsidR="00E44AF1" w:rsidRPr="00C0233C" w14:paraId="16F44CBD" w14:textId="77777777">
        <w:tc>
          <w:tcPr>
            <w:tcW w:w="3690" w:type="dxa"/>
          </w:tcPr>
          <w:p w14:paraId="100CC4DF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4E9587B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AF1" w:rsidRPr="00C0233C" w14:paraId="770EB2CE" w14:textId="77777777">
        <w:tc>
          <w:tcPr>
            <w:tcW w:w="3690" w:type="dxa"/>
          </w:tcPr>
          <w:p w14:paraId="3530B146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280D9044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2B643F45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3FDC073E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44AF1" w:rsidRPr="00C0233C" w14:paraId="3DA6EAF5" w14:textId="77777777" w:rsidTr="00DC5C52">
        <w:tc>
          <w:tcPr>
            <w:tcW w:w="3690" w:type="dxa"/>
          </w:tcPr>
          <w:p w14:paraId="09EE8E83" w14:textId="6FFB13D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FDDECDE" w14:textId="198F715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73453F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FD4B9BF" w14:textId="7777777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69799" w14:textId="0BFD3F62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73453F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2F529FCD" w14:textId="7777777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C93F70" w14:textId="6744DC7A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73453F" w:rsidRPr="00C023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935580" w14:textId="77777777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43D09D" w14:textId="295D2DD8" w:rsidR="00E44AF1" w:rsidRPr="00C0233C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</w:rPr>
              <w:t>256</w:t>
            </w:r>
            <w:r w:rsidR="0073453F" w:rsidRPr="00C023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44AF1" w:rsidRPr="00C0233C" w14:paraId="7AB22FF4" w14:textId="77777777">
        <w:tc>
          <w:tcPr>
            <w:tcW w:w="3690" w:type="dxa"/>
          </w:tcPr>
          <w:p w14:paraId="47907D43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225F64" w14:textId="77777777" w:rsidR="00E44AF1" w:rsidRPr="00C0233C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0233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698" w:rsidRPr="00C0233C" w14:paraId="40A5F091" w14:textId="77777777" w:rsidTr="00DC5C52">
        <w:tc>
          <w:tcPr>
            <w:tcW w:w="3690" w:type="dxa"/>
          </w:tcPr>
          <w:p w14:paraId="20E69F6D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7ECEC5" w14:textId="0D89DBF2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8A45E3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A92DCE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8A45E3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7DCF41EA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0B2DC" w14:textId="77DAA12E" w:rsidR="00704698" w:rsidRPr="00C0233C" w:rsidRDefault="00777891" w:rsidP="003209E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40,044</w:t>
            </w:r>
          </w:p>
        </w:tc>
        <w:tc>
          <w:tcPr>
            <w:tcW w:w="237" w:type="dxa"/>
            <w:vAlign w:val="bottom"/>
          </w:tcPr>
          <w:p w14:paraId="687A5758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75B85D" w14:textId="7D332E79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648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2EA91F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ABBDD" w14:textId="0DEFDD21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04698" w:rsidRPr="00C0233C" w14:paraId="1BF365CD" w14:textId="77777777" w:rsidTr="00DC5C52">
        <w:tc>
          <w:tcPr>
            <w:tcW w:w="3690" w:type="dxa"/>
          </w:tcPr>
          <w:p w14:paraId="390AB814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44A317" w14:textId="74335F06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21,648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4331A2AA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A3098" w14:textId="7F90FA2E" w:rsidR="00704698" w:rsidRPr="00C0233C" w:rsidRDefault="00704698" w:rsidP="003209E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77891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6D671314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653DAA2" w14:textId="76E193A4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21,</w:t>
            </w:r>
            <w:r w:rsidR="00663850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73453F"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9F72FC5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F09E3E" w14:textId="6EDEFBC5" w:rsidR="00704698" w:rsidRPr="00C0233C" w:rsidRDefault="00777891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sz w:val="30"/>
                <w:szCs w:val="30"/>
                <w:lang w:val="en-US" w:bidi="th-TH"/>
              </w:rPr>
              <w:t>22,365</w:t>
            </w:r>
          </w:p>
        </w:tc>
      </w:tr>
      <w:tr w:rsidR="00704698" w:rsidRPr="00C0233C" w14:paraId="0689F47F" w14:textId="77777777" w:rsidTr="00DC5C52">
        <w:tc>
          <w:tcPr>
            <w:tcW w:w="3690" w:type="dxa"/>
          </w:tcPr>
          <w:p w14:paraId="63952291" w14:textId="3B16CC8F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BFE3F" w14:textId="7F030EB5" w:rsidR="00704698" w:rsidRPr="00C0233C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8A45E3"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A92DCE"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A45E3"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4335B477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9238D" w14:textId="767BA992" w:rsidR="00704698" w:rsidRPr="00C0233C" w:rsidRDefault="00704698" w:rsidP="003209E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77891"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77891"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7" w:type="dxa"/>
            <w:vAlign w:val="bottom"/>
          </w:tcPr>
          <w:p w14:paraId="3CB5CEC2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5C9D01B" w14:textId="7F1A7C45" w:rsidR="00704698" w:rsidRPr="00C0233C" w:rsidRDefault="00704698" w:rsidP="007046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4A41574D" w14:textId="77777777" w:rsidR="00704698" w:rsidRPr="00C0233C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F075A" w14:textId="0B5CD4CE" w:rsidR="00704698" w:rsidRPr="00C0233C" w:rsidRDefault="00704698" w:rsidP="007046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</w:tr>
    </w:tbl>
    <w:p w14:paraId="76000B69" w14:textId="0860B9A1" w:rsidR="00E44AF1" w:rsidRPr="00C0233C" w:rsidRDefault="00E44AF1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01BDFEB4" w14:textId="77777777" w:rsidR="00E44AF1" w:rsidRPr="00C0233C" w:rsidRDefault="00E4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0233C">
        <w:rPr>
          <w:rFonts w:ascii="Angsana New" w:hAnsi="Angsana New"/>
          <w:cs/>
        </w:rPr>
        <w:br w:type="page"/>
      </w:r>
    </w:p>
    <w:tbl>
      <w:tblPr>
        <w:tblW w:w="9364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58"/>
        <w:gridCol w:w="1363"/>
        <w:gridCol w:w="238"/>
        <w:gridCol w:w="1219"/>
        <w:gridCol w:w="281"/>
        <w:gridCol w:w="1146"/>
      </w:tblGrid>
      <w:tr w:rsidR="00356303" w:rsidRPr="00C0233C" w14:paraId="16ADB8D5" w14:textId="77777777" w:rsidTr="008A2E70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065568CF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top w:val="nil"/>
            </w:tcBorders>
          </w:tcPr>
          <w:p w14:paraId="15A283FA" w14:textId="5894D469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E442F"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56303" w:rsidRPr="00C0233C" w14:paraId="267520FA" w14:textId="77777777" w:rsidTr="008A2E70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219880E6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7295AFE6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7389FB2B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  <w:bottom w:val="nil"/>
            </w:tcBorders>
          </w:tcPr>
          <w:p w14:paraId="0F75A120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427" w:type="dxa"/>
            <w:gridSpan w:val="2"/>
            <w:tcBorders>
              <w:top w:val="nil"/>
              <w:bottom w:val="nil"/>
            </w:tcBorders>
          </w:tcPr>
          <w:p w14:paraId="2EB30FE2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6303" w:rsidRPr="00C0233C" w14:paraId="3F748B9B" w14:textId="77777777" w:rsidTr="008A2E70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767EE26C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7CC12DA3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1A00AF58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</w:tcBorders>
          </w:tcPr>
          <w:p w14:paraId="27537074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281" w:type="dxa"/>
            <w:tcBorders>
              <w:top w:val="nil"/>
            </w:tcBorders>
          </w:tcPr>
          <w:p w14:paraId="470DCF6F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77DB9F20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6303" w:rsidRPr="00C0233C" w14:paraId="45301A0F" w14:textId="77777777" w:rsidTr="008A2E70">
        <w:trPr>
          <w:trHeight w:val="360"/>
          <w:tblHeader/>
        </w:trPr>
        <w:tc>
          <w:tcPr>
            <w:tcW w:w="3690" w:type="dxa"/>
          </w:tcPr>
          <w:p w14:paraId="751C923F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4236C07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58" w:type="dxa"/>
          </w:tcPr>
          <w:p w14:paraId="3DF42D2C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B75C8A6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09F7613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08194B7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1" w:type="dxa"/>
          </w:tcPr>
          <w:p w14:paraId="5632F3D7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BC16441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56303" w:rsidRPr="00C0233C" w14:paraId="2BB7C1C4" w14:textId="77777777" w:rsidTr="008A2E70">
        <w:trPr>
          <w:trHeight w:val="360"/>
          <w:tblHeader/>
        </w:trPr>
        <w:tc>
          <w:tcPr>
            <w:tcW w:w="3690" w:type="dxa"/>
          </w:tcPr>
          <w:p w14:paraId="61648272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67ED36D0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8" w:type="dxa"/>
          </w:tcPr>
          <w:p w14:paraId="125CBCE1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0AC6CC1F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</w:tcPr>
          <w:p w14:paraId="07918693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4E4698D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1" w:type="dxa"/>
          </w:tcPr>
          <w:p w14:paraId="79B2303E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3F1BBA0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56303" w:rsidRPr="00C0233C" w14:paraId="6A1A7BED" w14:textId="77777777" w:rsidTr="008A2E70">
        <w:trPr>
          <w:trHeight w:val="360"/>
          <w:tblHeader/>
        </w:trPr>
        <w:tc>
          <w:tcPr>
            <w:tcW w:w="3690" w:type="dxa"/>
          </w:tcPr>
          <w:p w14:paraId="140E3E21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172355C" w14:textId="10DC3852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58" w:type="dxa"/>
          </w:tcPr>
          <w:p w14:paraId="1575B4D6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5FA721E0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9CB7331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D0EF4AA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41CD241B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5EEED82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51E4FF2E" w14:textId="77777777" w:rsidTr="008A2E70">
        <w:trPr>
          <w:trHeight w:val="360"/>
          <w:tblHeader/>
        </w:trPr>
        <w:tc>
          <w:tcPr>
            <w:tcW w:w="3690" w:type="dxa"/>
          </w:tcPr>
          <w:p w14:paraId="43915179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</w:tcPr>
          <w:p w14:paraId="38EF5D8F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6303" w:rsidRPr="00C0233C" w14:paraId="54C4C63C" w14:textId="77777777" w:rsidTr="008A2E70">
        <w:trPr>
          <w:trHeight w:val="360"/>
        </w:trPr>
        <w:tc>
          <w:tcPr>
            <w:tcW w:w="3690" w:type="dxa"/>
          </w:tcPr>
          <w:p w14:paraId="591E6572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7E26A92B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2C34BFE6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EB295F8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4304CDF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C01D190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1CD17741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AD8A87E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5FE304F9" w14:textId="77777777" w:rsidTr="008A2E70">
        <w:trPr>
          <w:trHeight w:val="360"/>
        </w:trPr>
        <w:tc>
          <w:tcPr>
            <w:tcW w:w="3690" w:type="dxa"/>
          </w:tcPr>
          <w:p w14:paraId="1BF5CB2F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3F808651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0ADACC3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1C99EC9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DD7F15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260F7FB" w14:textId="77777777" w:rsidR="00356303" w:rsidRPr="00C0233C" w:rsidRDefault="0035630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3D165098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C1EAD17" w14:textId="77777777" w:rsidR="00356303" w:rsidRPr="00C0233C" w:rsidRDefault="00356303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42F" w:rsidRPr="00C0233C" w14:paraId="4391B9AA" w14:textId="77777777" w:rsidTr="008A2E70">
        <w:trPr>
          <w:trHeight w:val="360"/>
        </w:trPr>
        <w:tc>
          <w:tcPr>
            <w:tcW w:w="3690" w:type="dxa"/>
          </w:tcPr>
          <w:p w14:paraId="2342B873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  <w:vAlign w:val="bottom"/>
          </w:tcPr>
          <w:p w14:paraId="51AACE25" w14:textId="7489C0A0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258" w:type="dxa"/>
          </w:tcPr>
          <w:p w14:paraId="20B34E64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9D309DA" w14:textId="5E0C2F0D" w:rsidR="007E442F" w:rsidRPr="00C0233C" w:rsidRDefault="0073453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2,479</w:t>
            </w:r>
          </w:p>
        </w:tc>
        <w:tc>
          <w:tcPr>
            <w:tcW w:w="238" w:type="dxa"/>
          </w:tcPr>
          <w:p w14:paraId="502DBA86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55987B7" w14:textId="3128AB17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6B8339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39F5BCD" w14:textId="7ADE0737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</w:tr>
      <w:tr w:rsidR="007E442F" w:rsidRPr="00C0233C" w14:paraId="647C2F3F" w14:textId="77777777" w:rsidTr="008A2E70">
        <w:trPr>
          <w:trHeight w:val="360"/>
        </w:trPr>
        <w:tc>
          <w:tcPr>
            <w:tcW w:w="3690" w:type="dxa"/>
          </w:tcPr>
          <w:p w14:paraId="488C81B4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  <w:vAlign w:val="bottom"/>
          </w:tcPr>
          <w:p w14:paraId="5158B327" w14:textId="687A8F9A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258" w:type="dxa"/>
          </w:tcPr>
          <w:p w14:paraId="52DDB410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E519BF0" w14:textId="1E46A612" w:rsidR="007E442F" w:rsidRPr="00C0233C" w:rsidRDefault="0073453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38" w:type="dxa"/>
          </w:tcPr>
          <w:p w14:paraId="3BD7FCA9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804BB41" w14:textId="00384FED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890A0FB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F7C7407" w14:textId="73CDFDAB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2,567</w:t>
            </w:r>
          </w:p>
        </w:tc>
      </w:tr>
      <w:tr w:rsidR="007E442F" w:rsidRPr="00C0233C" w14:paraId="78A5C680" w14:textId="77777777" w:rsidTr="008A2E70">
        <w:trPr>
          <w:trHeight w:val="360"/>
        </w:trPr>
        <w:tc>
          <w:tcPr>
            <w:tcW w:w="3690" w:type="dxa"/>
          </w:tcPr>
          <w:p w14:paraId="0B2D63B9" w14:textId="65B95FEB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372941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67576FE5" w14:textId="03B453DB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58" w:type="dxa"/>
          </w:tcPr>
          <w:p w14:paraId="206C8D2B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F707073" w14:textId="39D0F251" w:rsidR="007E442F" w:rsidRPr="00C0233C" w:rsidRDefault="0073453F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38" w:type="dxa"/>
          </w:tcPr>
          <w:p w14:paraId="1796F71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5913ACB" w14:textId="0B5EDDEA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7F893BA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EC1B767" w14:textId="1CD23237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7E442F" w:rsidRPr="00C0233C" w14:paraId="01E1E0A2" w14:textId="77777777" w:rsidTr="008A2E70">
        <w:trPr>
          <w:trHeight w:val="360"/>
        </w:trPr>
        <w:tc>
          <w:tcPr>
            <w:tcW w:w="3690" w:type="dxa"/>
          </w:tcPr>
          <w:p w14:paraId="0ABD25C6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  <w:vAlign w:val="bottom"/>
          </w:tcPr>
          <w:p w14:paraId="155EC76B" w14:textId="336284BE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258" w:type="dxa"/>
          </w:tcPr>
          <w:p w14:paraId="701506F8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1B953A6" w14:textId="0BE11D20" w:rsidR="007E442F" w:rsidRPr="00C0233C" w:rsidRDefault="0073453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(1,379)</w:t>
            </w:r>
          </w:p>
        </w:tc>
        <w:tc>
          <w:tcPr>
            <w:tcW w:w="238" w:type="dxa"/>
          </w:tcPr>
          <w:p w14:paraId="6DCAF55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E343746" w14:textId="517410EE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4393259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14D69D5" w14:textId="3B1B3AA3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2,220</w:t>
            </w:r>
          </w:p>
        </w:tc>
      </w:tr>
      <w:tr w:rsidR="007E442F" w:rsidRPr="00C0233C" w14:paraId="482EED3E" w14:textId="77777777" w:rsidTr="00FB2F59">
        <w:trPr>
          <w:trHeight w:val="360"/>
        </w:trPr>
        <w:tc>
          <w:tcPr>
            <w:tcW w:w="3690" w:type="dxa"/>
          </w:tcPr>
          <w:p w14:paraId="51734892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64928BBE" w14:textId="5437AE51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258" w:type="dxa"/>
          </w:tcPr>
          <w:p w14:paraId="6507D77B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26C8232" w14:textId="55EA0742" w:rsidR="007E442F" w:rsidRPr="00C0233C" w:rsidRDefault="00D42162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22,802</w:t>
            </w:r>
          </w:p>
        </w:tc>
        <w:tc>
          <w:tcPr>
            <w:tcW w:w="238" w:type="dxa"/>
          </w:tcPr>
          <w:p w14:paraId="37CB7C20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AE32497" w14:textId="6CBA6825" w:rsidR="007E442F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6FF626A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148B3F" w14:textId="34FDE468" w:rsidR="007E442F" w:rsidRPr="00C0233C" w:rsidRDefault="000A46A3" w:rsidP="00FB2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2162" w:rsidRPr="00C0233C">
              <w:rPr>
                <w:rFonts w:asciiTheme="majorBidi" w:hAnsiTheme="majorBidi" w:cstheme="majorBidi"/>
                <w:sz w:val="28"/>
                <w:szCs w:val="28"/>
              </w:rPr>
              <w:t>9,5</w:t>
            </w:r>
            <w:r w:rsidR="001C001C" w:rsidRPr="00C023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2162" w:rsidRPr="00C023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E442F" w:rsidRPr="00C0233C" w14:paraId="1293A383" w14:textId="77777777" w:rsidTr="008A2E70">
        <w:trPr>
          <w:trHeight w:val="360"/>
        </w:trPr>
        <w:tc>
          <w:tcPr>
            <w:tcW w:w="3690" w:type="dxa"/>
          </w:tcPr>
          <w:p w14:paraId="4B503904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  <w:vAlign w:val="bottom"/>
          </w:tcPr>
          <w:p w14:paraId="5FA831F5" w14:textId="38D1E7C0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58" w:type="dxa"/>
          </w:tcPr>
          <w:p w14:paraId="5291663C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0BEAA8" w14:textId="618B6B98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77360738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EBFE787" w14:textId="463A415C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3220D5E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67BB91" w14:textId="00B29E2C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7E442F" w:rsidRPr="00C0233C" w14:paraId="1BEC3E0A" w14:textId="77777777" w:rsidTr="008A2E70">
        <w:trPr>
          <w:trHeight w:val="360"/>
        </w:trPr>
        <w:tc>
          <w:tcPr>
            <w:tcW w:w="3690" w:type="dxa"/>
          </w:tcPr>
          <w:p w14:paraId="44F49967" w14:textId="11367194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372941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76ADE2D3" w14:textId="14919064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58" w:type="dxa"/>
          </w:tcPr>
          <w:p w14:paraId="07E3B3C3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5740419" w14:textId="5905A550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38" w:type="dxa"/>
          </w:tcPr>
          <w:p w14:paraId="0ECE1F2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8D0BFC" w14:textId="43EA523E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211719B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23FFD7B" w14:textId="0D16D9EB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7E442F" w:rsidRPr="00C0233C" w14:paraId="5D42F03B" w14:textId="77777777" w:rsidTr="008A2E70">
        <w:trPr>
          <w:trHeight w:val="360"/>
        </w:trPr>
        <w:tc>
          <w:tcPr>
            <w:tcW w:w="3690" w:type="dxa"/>
          </w:tcPr>
          <w:p w14:paraId="5114D4D5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vAlign w:val="bottom"/>
          </w:tcPr>
          <w:p w14:paraId="2735C8FF" w14:textId="20F8EF0A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58" w:type="dxa"/>
          </w:tcPr>
          <w:p w14:paraId="556C9B67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292A42C" w14:textId="3FC05A4D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238" w:type="dxa"/>
          </w:tcPr>
          <w:p w14:paraId="0EB0F917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650974F" w14:textId="0F61FCFA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CC99521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C6AEE40" w14:textId="542BC748" w:rsidR="007E442F" w:rsidRPr="00C0233C" w:rsidRDefault="00744784" w:rsidP="00FB2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442F" w:rsidRPr="00C0233C" w14:paraId="0EEBE977" w14:textId="77777777" w:rsidTr="008A2E70">
        <w:trPr>
          <w:trHeight w:val="360"/>
        </w:trPr>
        <w:tc>
          <w:tcPr>
            <w:tcW w:w="3690" w:type="dxa"/>
          </w:tcPr>
          <w:p w14:paraId="6C06DF5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14:paraId="5EB24F76" w14:textId="21D75568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24,99</w:t>
            </w:r>
            <w:r w:rsidR="00415786" w:rsidRPr="00C0233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8" w:type="dxa"/>
          </w:tcPr>
          <w:p w14:paraId="799F59AD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1402CB1" w14:textId="1C8E5C19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46A3" w:rsidRPr="00C0233C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5FF8367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660DF0E" w14:textId="3D32BE3D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7D5A17B7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44CBC99" w14:textId="0BBF79DB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0A46A3" w:rsidRPr="00C0233C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</w:tr>
      <w:tr w:rsidR="007E442F" w:rsidRPr="00C0233C" w14:paraId="5F8538C7" w14:textId="77777777" w:rsidTr="00FB2F59">
        <w:trPr>
          <w:trHeight w:val="360"/>
        </w:trPr>
        <w:tc>
          <w:tcPr>
            <w:tcW w:w="3690" w:type="dxa"/>
          </w:tcPr>
          <w:p w14:paraId="0B683055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  <w:vAlign w:val="bottom"/>
          </w:tcPr>
          <w:p w14:paraId="6B0A8B28" w14:textId="6EF9C254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3,279</w:t>
            </w:r>
          </w:p>
        </w:tc>
        <w:tc>
          <w:tcPr>
            <w:tcW w:w="258" w:type="dxa"/>
          </w:tcPr>
          <w:p w14:paraId="0E897F3C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A63372A" w14:textId="7FA62777" w:rsidR="007E442F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38" w:type="dxa"/>
          </w:tcPr>
          <w:p w14:paraId="2B483E38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B617D8D" w14:textId="1FC08D06" w:rsidR="007E442F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81" w:type="dxa"/>
          </w:tcPr>
          <w:p w14:paraId="561A5599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147188A" w14:textId="1AA480CB" w:rsidR="007E442F" w:rsidRPr="00C0233C" w:rsidRDefault="00FB2F59" w:rsidP="00FB2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3,93</w:t>
            </w:r>
            <w:r w:rsidR="00415786" w:rsidRPr="00C023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2F59" w:rsidRPr="00C0233C" w14:paraId="6FA52BFB" w14:textId="77777777" w:rsidTr="00FB2F59">
        <w:trPr>
          <w:trHeight w:val="360"/>
        </w:trPr>
        <w:tc>
          <w:tcPr>
            <w:tcW w:w="3690" w:type="dxa"/>
          </w:tcPr>
          <w:p w14:paraId="40546E1B" w14:textId="1C23D290" w:rsidR="00FB2F59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69" w:type="dxa"/>
            <w:vAlign w:val="bottom"/>
          </w:tcPr>
          <w:p w14:paraId="0210D309" w14:textId="2551B169" w:rsidR="00FB2F59" w:rsidRPr="00C0233C" w:rsidRDefault="00FB2F59" w:rsidP="0030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5A7CBB50" w14:textId="77777777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7E2ACAFF" w14:textId="72362518" w:rsidR="00FB2F59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8" w:type="dxa"/>
          </w:tcPr>
          <w:p w14:paraId="4ABA8ECC" w14:textId="77777777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205132E" w14:textId="5EB90592" w:rsidR="00FB2F59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7BDBB34" w14:textId="77777777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4C39E85" w14:textId="3DC772AC" w:rsidR="00FB2F59" w:rsidRPr="00C0233C" w:rsidRDefault="00FB2F59" w:rsidP="00FB2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7E442F" w:rsidRPr="00C0233C" w14:paraId="057FD971" w14:textId="77777777" w:rsidTr="00FB2F59">
        <w:trPr>
          <w:trHeight w:val="360"/>
        </w:trPr>
        <w:tc>
          <w:tcPr>
            <w:tcW w:w="3690" w:type="dxa"/>
          </w:tcPr>
          <w:p w14:paraId="14E0118C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  <w:vAlign w:val="bottom"/>
          </w:tcPr>
          <w:p w14:paraId="775EEFFF" w14:textId="03C637B3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58" w:type="dxa"/>
            <w:tcBorders>
              <w:bottom w:val="nil"/>
            </w:tcBorders>
          </w:tcPr>
          <w:p w14:paraId="1029F490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468689B" w14:textId="2CE263F9" w:rsidR="007E442F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238" w:type="dxa"/>
            <w:tcBorders>
              <w:bottom w:val="nil"/>
            </w:tcBorders>
          </w:tcPr>
          <w:p w14:paraId="7481D51A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FD192FD" w14:textId="7B17A2F4" w:rsidR="007E442F" w:rsidRPr="00C0233C" w:rsidRDefault="00FB2F59" w:rsidP="00FB2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1600C549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9881AFB" w14:textId="08578FB1" w:rsidR="007E442F" w:rsidRPr="00C0233C" w:rsidRDefault="00FB2F59" w:rsidP="00FB2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7E442F" w:rsidRPr="00C0233C" w14:paraId="3963D37B" w14:textId="77777777" w:rsidTr="008A2E70">
        <w:trPr>
          <w:trHeight w:val="360"/>
        </w:trPr>
        <w:tc>
          <w:tcPr>
            <w:tcW w:w="3690" w:type="dxa"/>
          </w:tcPr>
          <w:p w14:paraId="14C577C1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68FE753" w14:textId="2B2C141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9AA4E8C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593F9D8" w14:textId="1A39CED9" w:rsidR="007E442F" w:rsidRPr="00C0233C" w:rsidRDefault="000A46A3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8E4BB04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9E789B4" w14:textId="54D36094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29AA4F8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1B78B32" w14:textId="36C11906" w:rsidR="007E442F" w:rsidRPr="00C0233C" w:rsidRDefault="000A46A3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4,338</w:t>
            </w:r>
          </w:p>
        </w:tc>
      </w:tr>
      <w:tr w:rsidR="007E442F" w:rsidRPr="00C0233C" w14:paraId="1CF75DD2" w14:textId="77777777" w:rsidTr="00415786">
        <w:trPr>
          <w:trHeight w:val="360"/>
        </w:trPr>
        <w:tc>
          <w:tcPr>
            <w:tcW w:w="3690" w:type="dxa"/>
          </w:tcPr>
          <w:p w14:paraId="45B4F91D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5A8CC" w14:textId="39D3B242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</w:t>
            </w:r>
            <w:r w:rsidR="00415786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BE97D18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770B32B" w14:textId="0DCA1BC7" w:rsidR="007E442F" w:rsidRPr="00C0233C" w:rsidRDefault="004315D7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23,671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9967453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BF99015" w14:textId="7284F9D2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019601A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888A38F" w14:textId="7334003E" w:rsidR="007E442F" w:rsidRPr="00C0233C" w:rsidRDefault="004315D7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73,659</w:t>
            </w:r>
          </w:p>
        </w:tc>
      </w:tr>
      <w:tr w:rsidR="007E442F" w:rsidRPr="00C0233C" w14:paraId="16EC2606" w14:textId="77777777" w:rsidTr="00415786">
        <w:trPr>
          <w:trHeight w:val="40"/>
        </w:trPr>
        <w:tc>
          <w:tcPr>
            <w:tcW w:w="3690" w:type="dxa"/>
          </w:tcPr>
          <w:p w14:paraId="58D715F5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E723B95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F64AC55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2433ED41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721AF2D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624A4602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66CB3E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233DDA4B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42F" w:rsidRPr="00C0233C" w14:paraId="4F24D9DC" w14:textId="77777777" w:rsidTr="008A2E70">
        <w:trPr>
          <w:trHeight w:val="360"/>
        </w:trPr>
        <w:tc>
          <w:tcPr>
            <w:tcW w:w="3690" w:type="dxa"/>
          </w:tcPr>
          <w:p w14:paraId="7C7B5F2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23FF9852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F833A36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85CFAD8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20FE00C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613134F" w14:textId="7777777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4D8ADB9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78D3487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42F" w:rsidRPr="00C0233C" w14:paraId="76B35E35" w14:textId="77777777" w:rsidTr="008A2E70">
        <w:trPr>
          <w:trHeight w:val="360"/>
        </w:trPr>
        <w:tc>
          <w:tcPr>
            <w:tcW w:w="3690" w:type="dxa"/>
          </w:tcPr>
          <w:p w14:paraId="53C6BD50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0A599197" w14:textId="7F522167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932F412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2CA2272" w14:textId="09CE34E6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(675)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F9822F7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A82365F" w14:textId="7E4326FD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06CAFC9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4A05A41" w14:textId="23282456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(2,044)</w:t>
            </w:r>
          </w:p>
        </w:tc>
      </w:tr>
      <w:tr w:rsidR="007E442F" w:rsidRPr="00C0233C" w14:paraId="100EDC56" w14:textId="77777777" w:rsidTr="008A2E70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7941BE81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6A36463C" w14:textId="2B0CF61C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F3150E0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61F87C7C" w14:textId="46D00896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CC9C75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089AEE34" w14:textId="713BB82F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AB0EF1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30D254E0" w14:textId="2C0E79C9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FB2F59" w:rsidRPr="00C0233C" w14:paraId="79A0D195" w14:textId="77777777" w:rsidTr="008A2E70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2313563" w14:textId="0DEDDA2A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14DA00FE" w14:textId="78D73FCA" w:rsidR="00FB2F59" w:rsidRPr="00C0233C" w:rsidRDefault="00FB2F59" w:rsidP="0030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A64C494" w14:textId="77777777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56D60D00" w14:textId="2070D7F1" w:rsidR="00FB2F59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CBD8B6B" w14:textId="77777777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E9A8095" w14:textId="1B15E215" w:rsidR="00FB2F59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8439F95" w14:textId="77777777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54DED98" w14:textId="49AF6960" w:rsidR="00FB2F59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7E442F" w:rsidRPr="00C0233C" w14:paraId="74F7EC9E" w14:textId="77777777" w:rsidTr="008A2E70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527833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77E2BD9B" w14:textId="0E46DD43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(26,33</w:t>
            </w:r>
            <w:r w:rsidR="00204E38" w:rsidRPr="00C0233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090EC94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62D0BA9D" w14:textId="4562FA0B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2,155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C93F27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2CAEDB1" w14:textId="318EEE9C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E0D8D5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8F548D4" w14:textId="52A4C219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(24,18</w:t>
            </w:r>
            <w:r w:rsidR="008A046D"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442F" w:rsidRPr="00C0233C" w14:paraId="6E2C4A49" w14:textId="77777777" w:rsidTr="00305081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5093DBD5" w14:textId="10F377F9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="00106B50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D72135" w:rsidRPr="00C0233C">
              <w:rPr>
                <w:rFonts w:asciiTheme="majorBidi" w:hAnsi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53654994" w14:textId="4DA011BC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FC48C61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624A485E" w14:textId="2A9604C7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6C723FA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</w:tcPr>
          <w:p w14:paraId="30BC01E4" w14:textId="5364AC3D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7A15A06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</w:tcPr>
          <w:p w14:paraId="44077BFC" w14:textId="2D85A094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(18</w:t>
            </w:r>
            <w:r w:rsidR="008A046D"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442F" w:rsidRPr="00C0233C" w14:paraId="464301FA" w14:textId="77777777" w:rsidTr="00305081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63D5020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7B6A9" w14:textId="3F880C39" w:rsidR="007E442F" w:rsidRPr="00C0233C" w:rsidRDefault="007E442F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(28,05</w:t>
            </w:r>
            <w:r w:rsidR="00204E38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96765D5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1EBA808F" w14:textId="63DF0802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3E2C22A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D3FCBC1" w14:textId="58308AA2" w:rsidR="007E442F" w:rsidRPr="00C0233C" w:rsidRDefault="00FB2F59" w:rsidP="007E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37886BF" w14:textId="77777777" w:rsidR="007E442F" w:rsidRPr="00C0233C" w:rsidRDefault="007E442F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1D65335" w14:textId="66F3F2AF" w:rsidR="007E442F" w:rsidRPr="00C0233C" w:rsidRDefault="00FB2F59" w:rsidP="007E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(26,532)</w:t>
            </w:r>
          </w:p>
        </w:tc>
      </w:tr>
    </w:tbl>
    <w:p w14:paraId="10040C38" w14:textId="77777777" w:rsidR="00356303" w:rsidRPr="00C0233C" w:rsidRDefault="00356303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tbl>
      <w:tblPr>
        <w:tblW w:w="965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170"/>
        <w:gridCol w:w="270"/>
        <w:gridCol w:w="766"/>
        <w:gridCol w:w="314"/>
        <w:gridCol w:w="942"/>
        <w:gridCol w:w="314"/>
        <w:gridCol w:w="838"/>
        <w:gridCol w:w="236"/>
        <w:gridCol w:w="78"/>
        <w:gridCol w:w="1012"/>
        <w:gridCol w:w="184"/>
      </w:tblGrid>
      <w:tr w:rsidR="009C18F3" w:rsidRPr="00C0233C" w14:paraId="51B72E3E" w14:textId="77777777" w:rsidTr="00436389">
        <w:trPr>
          <w:gridAfter w:val="1"/>
          <w:wAfter w:w="184" w:type="dxa"/>
          <w:trHeight w:val="139"/>
          <w:tblHeader/>
        </w:trPr>
        <w:tc>
          <w:tcPr>
            <w:tcW w:w="3534" w:type="dxa"/>
            <w:vAlign w:val="bottom"/>
          </w:tcPr>
          <w:p w14:paraId="5579D3F5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10"/>
            <w:vAlign w:val="bottom"/>
          </w:tcPr>
          <w:p w14:paraId="3DC5360C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C18F3" w:rsidRPr="00C0233C" w14:paraId="18FFFC90" w14:textId="77777777" w:rsidTr="00436389">
        <w:trPr>
          <w:gridAfter w:val="1"/>
          <w:wAfter w:w="184" w:type="dxa"/>
          <w:trHeight w:val="139"/>
          <w:tblHeader/>
        </w:trPr>
        <w:tc>
          <w:tcPr>
            <w:tcW w:w="3534" w:type="dxa"/>
            <w:vAlign w:val="bottom"/>
          </w:tcPr>
          <w:p w14:paraId="7B75F017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888DF3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BA9D2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652D024B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 /</w:t>
            </w:r>
          </w:p>
        </w:tc>
        <w:tc>
          <w:tcPr>
            <w:tcW w:w="314" w:type="dxa"/>
          </w:tcPr>
          <w:p w14:paraId="0ABDD895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02A7DBC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  <w:gridSpan w:val="2"/>
            <w:vAlign w:val="bottom"/>
          </w:tcPr>
          <w:p w14:paraId="69265236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E2CD54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18F3" w:rsidRPr="00C0233C" w14:paraId="6FF415BD" w14:textId="77777777" w:rsidTr="00436389">
        <w:trPr>
          <w:gridAfter w:val="1"/>
          <w:wAfter w:w="184" w:type="dxa"/>
          <w:trHeight w:val="139"/>
          <w:tblHeader/>
        </w:trPr>
        <w:tc>
          <w:tcPr>
            <w:tcW w:w="3534" w:type="dxa"/>
            <w:vAlign w:val="bottom"/>
          </w:tcPr>
          <w:p w14:paraId="2F88D118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CA42B6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6E146A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  <w:vAlign w:val="bottom"/>
          </w:tcPr>
          <w:p w14:paraId="3A11E73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314" w:type="dxa"/>
          </w:tcPr>
          <w:p w14:paraId="5BE13354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97AF661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</w:p>
        </w:tc>
        <w:tc>
          <w:tcPr>
            <w:tcW w:w="314" w:type="dxa"/>
            <w:gridSpan w:val="2"/>
            <w:vAlign w:val="bottom"/>
          </w:tcPr>
          <w:p w14:paraId="2D4AD16A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A5091B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18F3" w:rsidRPr="00C0233C" w14:paraId="37A61E47" w14:textId="77777777" w:rsidTr="00436389">
        <w:trPr>
          <w:gridAfter w:val="1"/>
          <w:wAfter w:w="184" w:type="dxa"/>
          <w:trHeight w:val="139"/>
          <w:tblHeader/>
        </w:trPr>
        <w:tc>
          <w:tcPr>
            <w:tcW w:w="3534" w:type="dxa"/>
            <w:vAlign w:val="bottom"/>
          </w:tcPr>
          <w:p w14:paraId="01F2ED33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82629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80E1DD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409CAFA8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bottom"/>
          </w:tcPr>
          <w:p w14:paraId="560B89FC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13B96D1B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14" w:type="dxa"/>
          </w:tcPr>
          <w:p w14:paraId="4B9B4F25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03809F9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</w:t>
            </w:r>
          </w:p>
        </w:tc>
        <w:tc>
          <w:tcPr>
            <w:tcW w:w="314" w:type="dxa"/>
            <w:gridSpan w:val="2"/>
            <w:vAlign w:val="bottom"/>
          </w:tcPr>
          <w:p w14:paraId="20E34C88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AFBC44A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</w:tr>
      <w:tr w:rsidR="009C18F3" w:rsidRPr="00C0233C" w14:paraId="70837BE0" w14:textId="77777777" w:rsidTr="00436389">
        <w:trPr>
          <w:gridAfter w:val="1"/>
          <w:wAfter w:w="184" w:type="dxa"/>
          <w:trHeight w:val="139"/>
          <w:tblHeader/>
        </w:trPr>
        <w:tc>
          <w:tcPr>
            <w:tcW w:w="3534" w:type="dxa"/>
            <w:vAlign w:val="bottom"/>
          </w:tcPr>
          <w:p w14:paraId="7AE469F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7C36488" w14:textId="34F0E7CB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มกราค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  <w:vAlign w:val="bottom"/>
          </w:tcPr>
          <w:p w14:paraId="0DF489DB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79593ED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314" w:type="dxa"/>
            <w:vAlign w:val="bottom"/>
          </w:tcPr>
          <w:p w14:paraId="6FCDC035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4353B14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14" w:type="dxa"/>
          </w:tcPr>
          <w:p w14:paraId="7CC5E782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F4F4ED3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314" w:type="dxa"/>
            <w:gridSpan w:val="2"/>
            <w:vAlign w:val="bottom"/>
          </w:tcPr>
          <w:p w14:paraId="308FE45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B38E3A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C18F3" w:rsidRPr="00C0233C" w14:paraId="01709FF7" w14:textId="77777777" w:rsidTr="00436389">
        <w:trPr>
          <w:trHeight w:val="139"/>
          <w:tblHeader/>
        </w:trPr>
        <w:tc>
          <w:tcPr>
            <w:tcW w:w="3534" w:type="dxa"/>
            <w:vAlign w:val="bottom"/>
          </w:tcPr>
          <w:p w14:paraId="7F342F44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063D51" w14:textId="0C892957" w:rsidR="009C18F3" w:rsidRPr="00C0233C" w:rsidRDefault="00FB585C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5A6AF868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54C89F85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  <w:vAlign w:val="bottom"/>
          </w:tcPr>
          <w:p w14:paraId="2F9CA72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27C65ED6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</w:tcPr>
          <w:p w14:paraId="00310A64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4685F37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319A65C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Align w:val="bottom"/>
          </w:tcPr>
          <w:p w14:paraId="6A0FF681" w14:textId="5612B05B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C18F3" w:rsidRPr="00C0233C" w14:paraId="03452AB2" w14:textId="77777777" w:rsidTr="00436389">
        <w:trPr>
          <w:gridAfter w:val="1"/>
          <w:wAfter w:w="184" w:type="dxa"/>
          <w:trHeight w:val="139"/>
          <w:tblHeader/>
        </w:trPr>
        <w:tc>
          <w:tcPr>
            <w:tcW w:w="3534" w:type="dxa"/>
            <w:vAlign w:val="bottom"/>
          </w:tcPr>
          <w:p w14:paraId="58B565D3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10"/>
            <w:vAlign w:val="bottom"/>
          </w:tcPr>
          <w:p w14:paraId="4210381B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18F3" w:rsidRPr="00C0233C" w14:paraId="40B17C60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0F839BB3" w14:textId="4CB1F51E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2566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14:paraId="46F8DBE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17F38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35E70D2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7BF0CCC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</w:tcPr>
          <w:p w14:paraId="5FED34A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2A08D6D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</w:tcPr>
          <w:p w14:paraId="30269B1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  <w:gridSpan w:val="2"/>
          </w:tcPr>
          <w:p w14:paraId="5419C3C2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</w:tcPr>
          <w:p w14:paraId="7B77DEF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C18F3" w:rsidRPr="00C0233C" w14:paraId="76950760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73FD5633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8E0CED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6D340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4F71C36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4" w:type="dxa"/>
          </w:tcPr>
          <w:p w14:paraId="5A628F4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</w:tcPr>
          <w:p w14:paraId="122055F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7D8F9CA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</w:tcPr>
          <w:p w14:paraId="0979B96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  <w:gridSpan w:val="2"/>
          </w:tcPr>
          <w:p w14:paraId="1DC9FB9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</w:tcPr>
          <w:p w14:paraId="68C55D31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C18F3" w:rsidRPr="00C0233C" w14:paraId="61CE2FC4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4E48E144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5CF6BD0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  <w:tc>
          <w:tcPr>
            <w:tcW w:w="270" w:type="dxa"/>
            <w:vAlign w:val="bottom"/>
          </w:tcPr>
          <w:p w14:paraId="00BF834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E1BEF51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487</w:t>
            </w:r>
          </w:p>
        </w:tc>
        <w:tc>
          <w:tcPr>
            <w:tcW w:w="314" w:type="dxa"/>
            <w:vAlign w:val="bottom"/>
          </w:tcPr>
          <w:p w14:paraId="20B8DCE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6F0067FB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7DA1F9F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4A00A88B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164EAE8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638AE05D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2,687</w:t>
            </w:r>
          </w:p>
        </w:tc>
      </w:tr>
      <w:tr w:rsidR="009C18F3" w:rsidRPr="00C0233C" w14:paraId="6029EEA4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3E0B6631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565C468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bottom"/>
          </w:tcPr>
          <w:p w14:paraId="2D0ABC5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FE8A69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(149)</w:t>
            </w:r>
          </w:p>
        </w:tc>
        <w:tc>
          <w:tcPr>
            <w:tcW w:w="314" w:type="dxa"/>
            <w:vAlign w:val="bottom"/>
          </w:tcPr>
          <w:p w14:paraId="6B4B6C7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478CA589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79B75B4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0A366D5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1,374</w:t>
            </w:r>
          </w:p>
        </w:tc>
        <w:tc>
          <w:tcPr>
            <w:tcW w:w="314" w:type="dxa"/>
            <w:gridSpan w:val="2"/>
            <w:vAlign w:val="bottom"/>
          </w:tcPr>
          <w:p w14:paraId="650D90D3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5479CFE9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2,089</w:t>
            </w:r>
          </w:p>
        </w:tc>
      </w:tr>
      <w:tr w:rsidR="009C18F3" w:rsidRPr="00C0233C" w14:paraId="118910D7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43B4F0FB" w14:textId="1BAB646E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421CD6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0F8D9A23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  <w:vAlign w:val="bottom"/>
          </w:tcPr>
          <w:p w14:paraId="465EF91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486F964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314" w:type="dxa"/>
            <w:vAlign w:val="bottom"/>
          </w:tcPr>
          <w:p w14:paraId="091A4BD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50DC6121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318709A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248A1D44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314" w:type="dxa"/>
            <w:gridSpan w:val="2"/>
            <w:vAlign w:val="bottom"/>
          </w:tcPr>
          <w:p w14:paraId="61918C1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7B979F9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9C18F3" w:rsidRPr="00C0233C" w14:paraId="2B77AF1B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5257B13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vAlign w:val="bottom"/>
          </w:tcPr>
          <w:p w14:paraId="093766A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3,603</w:t>
            </w:r>
          </w:p>
        </w:tc>
        <w:tc>
          <w:tcPr>
            <w:tcW w:w="270" w:type="dxa"/>
            <w:vAlign w:val="bottom"/>
          </w:tcPr>
          <w:p w14:paraId="2D69C0F4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D1C118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314" w:type="dxa"/>
            <w:vAlign w:val="bottom"/>
          </w:tcPr>
          <w:p w14:paraId="48D94D6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537BF8DB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5606D47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5F12543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314" w:type="dxa"/>
            <w:gridSpan w:val="2"/>
            <w:vAlign w:val="bottom"/>
          </w:tcPr>
          <w:p w14:paraId="5D36950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2002AD4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</w:tr>
      <w:tr w:rsidR="009C18F3" w:rsidRPr="00C0233C" w14:paraId="6B05F956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2985591B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เงินให้กู้ยืมแก่บุคคลและกิจการที่เกี่ยวข้องกัน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BB8206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9,925</w:t>
            </w:r>
          </w:p>
        </w:tc>
        <w:tc>
          <w:tcPr>
            <w:tcW w:w="270" w:type="dxa"/>
            <w:vAlign w:val="bottom"/>
          </w:tcPr>
          <w:p w14:paraId="61C0B13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85C617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(9,925)</w:t>
            </w:r>
          </w:p>
        </w:tc>
        <w:tc>
          <w:tcPr>
            <w:tcW w:w="314" w:type="dxa"/>
            <w:vAlign w:val="bottom"/>
          </w:tcPr>
          <w:p w14:paraId="4B1469E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692E8712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3900AF6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6A56EC65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23B7CBF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5D178995" w14:textId="1A902869" w:rsidR="009C18F3" w:rsidRPr="00C0233C" w:rsidRDefault="00415786" w:rsidP="004363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8F3" w:rsidRPr="00C0233C" w14:paraId="5FCD16DA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5F3B3AC5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ที่ไม่ใช่สินทรัพย์ทางการเงิน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E4A925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  <w:tc>
          <w:tcPr>
            <w:tcW w:w="270" w:type="dxa"/>
            <w:vAlign w:val="bottom"/>
          </w:tcPr>
          <w:p w14:paraId="0DDE3B8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19F5F93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314" w:type="dxa"/>
            <w:vAlign w:val="bottom"/>
          </w:tcPr>
          <w:p w14:paraId="7A224B9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10BABABF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669AF19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61336DF8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0D0EB8C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08D49E64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</w:tr>
      <w:tr w:rsidR="009C18F3" w:rsidRPr="00C0233C" w14:paraId="7F00C074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59F28FB2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497F8C1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70" w:type="dxa"/>
            <w:vAlign w:val="bottom"/>
          </w:tcPr>
          <w:p w14:paraId="3D2DFB7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814C50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314" w:type="dxa"/>
            <w:vAlign w:val="bottom"/>
          </w:tcPr>
          <w:p w14:paraId="3FD8156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5FBA0B86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7F58FE3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141DDC27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589378F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C958449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9C18F3" w:rsidRPr="00C0233C" w14:paraId="61F3E25A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5AE41D79" w14:textId="1ED370FC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421CD6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7C4B8431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70" w:type="dxa"/>
            <w:vAlign w:val="bottom"/>
          </w:tcPr>
          <w:p w14:paraId="781B58D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C2B1E12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314" w:type="dxa"/>
            <w:vAlign w:val="bottom"/>
          </w:tcPr>
          <w:p w14:paraId="2D2D71C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4372C5F2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2520A8E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70FCBDDF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2B0CFBF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C29FDA1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9C18F3" w:rsidRPr="00C0233C" w14:paraId="1AB0B672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643F80D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70" w:type="dxa"/>
            <w:vAlign w:val="bottom"/>
          </w:tcPr>
          <w:p w14:paraId="733FAD3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vAlign w:val="bottom"/>
          </w:tcPr>
          <w:p w14:paraId="6CE6399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573CC28E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314" w:type="dxa"/>
            <w:vAlign w:val="bottom"/>
          </w:tcPr>
          <w:p w14:paraId="510093E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1E380334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65DFB163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51A51874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45A7ECC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5633C245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9C18F3" w:rsidRPr="00C0233C" w14:paraId="09355FCB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47139825" w14:textId="7CE73BEF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5C08F6B" w14:textId="765A90F4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21,921</w:t>
            </w:r>
          </w:p>
        </w:tc>
        <w:tc>
          <w:tcPr>
            <w:tcW w:w="270" w:type="dxa"/>
            <w:vAlign w:val="bottom"/>
          </w:tcPr>
          <w:p w14:paraId="574ADCC1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E03ACA1" w14:textId="13AE326F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777891" w:rsidRPr="00C023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14" w:type="dxa"/>
            <w:vAlign w:val="bottom"/>
          </w:tcPr>
          <w:p w14:paraId="1E02987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64A10B4A" w14:textId="15E6925F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113AF6D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1E1C7198" w14:textId="08543835" w:rsidR="009C18F3" w:rsidRPr="00C0233C" w:rsidRDefault="009C18F3" w:rsidP="009C18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314" w:type="dxa"/>
            <w:gridSpan w:val="2"/>
            <w:vAlign w:val="bottom"/>
          </w:tcPr>
          <w:p w14:paraId="443EA5B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269357A" w14:textId="2BCD50E6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24,99</w:t>
            </w:r>
            <w:r w:rsidR="00777891" w:rsidRPr="00C0233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C18F3" w:rsidRPr="00C0233C" w14:paraId="164160FC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0854040A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1A2BB832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  <w:tc>
          <w:tcPr>
            <w:tcW w:w="270" w:type="dxa"/>
            <w:vAlign w:val="bottom"/>
          </w:tcPr>
          <w:p w14:paraId="1A46115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D14BCEF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314" w:type="dxa"/>
            <w:vAlign w:val="bottom"/>
          </w:tcPr>
          <w:p w14:paraId="6FA0CD6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06F3D0B1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314" w:type="dxa"/>
            <w:vAlign w:val="bottom"/>
          </w:tcPr>
          <w:p w14:paraId="5299D0A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71E71D1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314" w:type="dxa"/>
            <w:gridSpan w:val="2"/>
            <w:vAlign w:val="bottom"/>
          </w:tcPr>
          <w:p w14:paraId="4A52F31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6B437737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3,279</w:t>
            </w:r>
          </w:p>
        </w:tc>
      </w:tr>
      <w:tr w:rsidR="009C18F3" w:rsidRPr="00C0233C" w14:paraId="064819A5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65325B84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ภายใต้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170" w:type="dxa"/>
            <w:vAlign w:val="bottom"/>
          </w:tcPr>
          <w:p w14:paraId="57EDCB1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270" w:type="dxa"/>
            <w:vAlign w:val="bottom"/>
          </w:tcPr>
          <w:p w14:paraId="5895200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BFA6AE2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314" w:type="dxa"/>
            <w:vAlign w:val="bottom"/>
          </w:tcPr>
          <w:p w14:paraId="00E33EB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28EA9C06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B7050F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2EDF27AE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4201F77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607F14A6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</w:tr>
      <w:tr w:rsidR="009C18F3" w:rsidRPr="00C0233C" w14:paraId="553A5123" w14:textId="77777777" w:rsidTr="00436389">
        <w:trPr>
          <w:gridAfter w:val="1"/>
          <w:wAfter w:w="184" w:type="dxa"/>
          <w:trHeight w:val="139"/>
        </w:trPr>
        <w:tc>
          <w:tcPr>
            <w:tcW w:w="3534" w:type="dxa"/>
          </w:tcPr>
          <w:p w14:paraId="170C93A7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vAlign w:val="bottom"/>
          </w:tcPr>
          <w:p w14:paraId="588936C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3,524</w:t>
            </w:r>
          </w:p>
        </w:tc>
        <w:tc>
          <w:tcPr>
            <w:tcW w:w="270" w:type="dxa"/>
            <w:vAlign w:val="bottom"/>
          </w:tcPr>
          <w:p w14:paraId="230814B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8106E54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314" w:type="dxa"/>
            <w:vAlign w:val="bottom"/>
          </w:tcPr>
          <w:p w14:paraId="796553E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3F51628C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03E583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62CB417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314" w:type="dxa"/>
            <w:gridSpan w:val="2"/>
            <w:vAlign w:val="bottom"/>
          </w:tcPr>
          <w:p w14:paraId="2A9C873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51FC4044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</w:tr>
      <w:tr w:rsidR="009C18F3" w:rsidRPr="00C0233C" w14:paraId="293805BB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39477CCA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B1965" w14:textId="69A43C0E" w:rsidR="009C18F3" w:rsidRPr="00C0233C" w:rsidRDefault="009C18F3" w:rsidP="0043638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54,209</w:t>
            </w:r>
          </w:p>
        </w:tc>
        <w:tc>
          <w:tcPr>
            <w:tcW w:w="270" w:type="dxa"/>
            <w:vAlign w:val="bottom"/>
          </w:tcPr>
          <w:p w14:paraId="2159DA2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31FA7" w14:textId="246ECCBA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(6,37</w:t>
            </w:r>
            <w:r w:rsidR="0077789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4" w:type="dxa"/>
            <w:vAlign w:val="bottom"/>
          </w:tcPr>
          <w:p w14:paraId="6BB20B74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E4D6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314" w:type="dxa"/>
            <w:vAlign w:val="bottom"/>
          </w:tcPr>
          <w:p w14:paraId="2A9CA11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DCBEC" w14:textId="70163F2A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1,703</w:t>
            </w:r>
          </w:p>
        </w:tc>
        <w:tc>
          <w:tcPr>
            <w:tcW w:w="314" w:type="dxa"/>
            <w:gridSpan w:val="2"/>
            <w:vAlign w:val="bottom"/>
          </w:tcPr>
          <w:p w14:paraId="38E4F64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8B797" w14:textId="728CB8AC" w:rsidR="009C18F3" w:rsidRPr="00C0233C" w:rsidRDefault="009C18F3" w:rsidP="00436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</w:t>
            </w:r>
            <w:r w:rsidR="0077789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  <w:tr w:rsidR="009C18F3" w:rsidRPr="00C0233C" w14:paraId="10A4DFD9" w14:textId="77777777" w:rsidTr="00436389">
        <w:trPr>
          <w:gridAfter w:val="1"/>
          <w:wAfter w:w="184" w:type="dxa"/>
          <w:trHeight w:val="188"/>
        </w:trPr>
        <w:tc>
          <w:tcPr>
            <w:tcW w:w="3534" w:type="dxa"/>
          </w:tcPr>
          <w:p w14:paraId="6540A3A9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BD3643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9237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14928C23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</w:tcPr>
          <w:p w14:paraId="5516D09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674CFB5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</w:tcPr>
          <w:p w14:paraId="0F52DAD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78A2910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  <w:gridSpan w:val="2"/>
          </w:tcPr>
          <w:p w14:paraId="0FA34783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05FB3174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18F3" w:rsidRPr="00C0233C" w14:paraId="6FCD6D72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202C3DD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4DD2F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3812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</w:tcPr>
          <w:p w14:paraId="0B9FC30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0B0A1DB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1E23C3F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5D21883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</w:tcPr>
          <w:p w14:paraId="6A73634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  <w:gridSpan w:val="2"/>
          </w:tcPr>
          <w:p w14:paraId="67B43E3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</w:tcPr>
          <w:p w14:paraId="08C45A6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18F3" w:rsidRPr="00C0233C" w14:paraId="77CC54BB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36EC9F8F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2EB1EF3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(998)</w:t>
            </w:r>
          </w:p>
        </w:tc>
        <w:tc>
          <w:tcPr>
            <w:tcW w:w="270" w:type="dxa"/>
            <w:vAlign w:val="bottom"/>
          </w:tcPr>
          <w:p w14:paraId="7B32E8A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6B13EFB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(371)</w:t>
            </w:r>
          </w:p>
        </w:tc>
        <w:tc>
          <w:tcPr>
            <w:tcW w:w="314" w:type="dxa"/>
            <w:vAlign w:val="bottom"/>
          </w:tcPr>
          <w:p w14:paraId="76DFF70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913ABC5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2B1664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AAD9718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708A63B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821126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</w:tr>
      <w:tr w:rsidR="009C18F3" w:rsidRPr="00C0233C" w14:paraId="1AF784E1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74DB7D2C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235DE8E9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270" w:type="dxa"/>
            <w:vAlign w:val="bottom"/>
          </w:tcPr>
          <w:p w14:paraId="64BD0A1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4338C6DB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314" w:type="dxa"/>
            <w:vAlign w:val="bottom"/>
          </w:tcPr>
          <w:p w14:paraId="7431A9B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30495389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8167821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10B36CB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0641FB6B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C56DA0A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8F3" w:rsidRPr="00C0233C" w14:paraId="5F19F52A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24B17E03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70" w:type="dxa"/>
            <w:vAlign w:val="bottom"/>
          </w:tcPr>
          <w:p w14:paraId="483BFD8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70" w:type="dxa"/>
            <w:vAlign w:val="bottom"/>
          </w:tcPr>
          <w:p w14:paraId="4078EB1F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79E0D302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14" w:type="dxa"/>
            <w:vAlign w:val="bottom"/>
          </w:tcPr>
          <w:p w14:paraId="410BF042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20CE9A0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46B43D7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166918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gridSpan w:val="2"/>
            <w:vAlign w:val="bottom"/>
          </w:tcPr>
          <w:p w14:paraId="10CAB45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B74E8F6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9C18F3" w:rsidRPr="00C0233C" w14:paraId="3E3CBAB4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01DF3742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6B57A123" w14:textId="68E01B7F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(22,818)</w:t>
            </w:r>
          </w:p>
        </w:tc>
        <w:tc>
          <w:tcPr>
            <w:tcW w:w="270" w:type="dxa"/>
            <w:vAlign w:val="bottom"/>
          </w:tcPr>
          <w:p w14:paraId="1BCDA47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B2B579A" w14:textId="2DE31449" w:rsidR="009C18F3" w:rsidRPr="00C0233C" w:rsidRDefault="009C18F3" w:rsidP="008A2E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(2,11</w:t>
            </w:r>
            <w:r w:rsidR="00777891" w:rsidRPr="00C0233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4" w:type="dxa"/>
            <w:vAlign w:val="bottom"/>
          </w:tcPr>
          <w:p w14:paraId="08CC77C8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271BD60D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1EF7282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A08D180" w14:textId="2991C3CC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(1,406)</w:t>
            </w:r>
          </w:p>
        </w:tc>
        <w:tc>
          <w:tcPr>
            <w:tcW w:w="314" w:type="dxa"/>
            <w:gridSpan w:val="2"/>
            <w:vAlign w:val="bottom"/>
          </w:tcPr>
          <w:p w14:paraId="0F59E11D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61DBF33" w14:textId="0549B581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(26,33</w:t>
            </w:r>
            <w:r w:rsidR="00777891" w:rsidRPr="00C0233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18F3" w:rsidRPr="00C0233C" w14:paraId="6F7DC783" w14:textId="77777777" w:rsidTr="00436389">
        <w:trPr>
          <w:gridAfter w:val="1"/>
          <w:wAfter w:w="184" w:type="dxa"/>
          <w:trHeight w:val="334"/>
        </w:trPr>
        <w:tc>
          <w:tcPr>
            <w:tcW w:w="3534" w:type="dxa"/>
          </w:tcPr>
          <w:p w14:paraId="33BC014A" w14:textId="2C3D542C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="00106B50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D72135" w:rsidRPr="00C0233C">
              <w:rPr>
                <w:rFonts w:asciiTheme="majorBidi" w:hAnsi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170" w:type="dxa"/>
            <w:vAlign w:val="bottom"/>
          </w:tcPr>
          <w:p w14:paraId="4E8A4567" w14:textId="46B8EE96" w:rsidR="009C18F3" w:rsidRPr="00C0233C" w:rsidRDefault="009C18F3" w:rsidP="009C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995723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654C3E43" w14:textId="7DC22848" w:rsidR="009C18F3" w:rsidRPr="00C0233C" w:rsidRDefault="009C18F3" w:rsidP="004363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314" w:type="dxa"/>
            <w:vAlign w:val="bottom"/>
          </w:tcPr>
          <w:p w14:paraId="38FD81B5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7065CFC6" w14:textId="1C905150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CE0C2AA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5989E3E" w14:textId="3304F2DB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314" w:type="dxa"/>
            <w:gridSpan w:val="2"/>
            <w:vAlign w:val="bottom"/>
          </w:tcPr>
          <w:p w14:paraId="6AFB89F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EE9841A" w14:textId="3BAF54F6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</w:tr>
      <w:tr w:rsidR="009C18F3" w:rsidRPr="00C0233C" w14:paraId="2DAE983A" w14:textId="77777777" w:rsidTr="00436389">
        <w:trPr>
          <w:gridAfter w:val="1"/>
          <w:wAfter w:w="184" w:type="dxa"/>
        </w:trPr>
        <w:tc>
          <w:tcPr>
            <w:tcW w:w="3534" w:type="dxa"/>
          </w:tcPr>
          <w:p w14:paraId="3AD3678E" w14:textId="77777777" w:rsidR="009C18F3" w:rsidRPr="00C0233C" w:rsidRDefault="009C18F3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18" w14:textId="0D56122D" w:rsidR="009C18F3" w:rsidRPr="00C0233C" w:rsidRDefault="009C18F3" w:rsidP="008A2E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(23,970)</w:t>
            </w:r>
          </w:p>
        </w:tc>
        <w:tc>
          <w:tcPr>
            <w:tcW w:w="270" w:type="dxa"/>
            <w:vAlign w:val="bottom"/>
          </w:tcPr>
          <w:p w14:paraId="201769D0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3040A" w14:textId="13E94FAD" w:rsidR="009C18F3" w:rsidRPr="00C0233C" w:rsidRDefault="009C18F3" w:rsidP="008A2E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(2,37</w:t>
            </w:r>
            <w:r w:rsidR="0077789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4" w:type="dxa"/>
            <w:vAlign w:val="bottom"/>
          </w:tcPr>
          <w:p w14:paraId="4EFEC54E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41ABA" w14:textId="77777777" w:rsidR="009C18F3" w:rsidRPr="00C0233C" w:rsidRDefault="009C18F3" w:rsidP="00436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FE21FCC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AA0DD" w14:textId="2ECCD0A4" w:rsidR="009C18F3" w:rsidRPr="00C0233C" w:rsidRDefault="009C18F3" w:rsidP="008A2E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(1,712)</w:t>
            </w:r>
          </w:p>
        </w:tc>
        <w:tc>
          <w:tcPr>
            <w:tcW w:w="314" w:type="dxa"/>
            <w:gridSpan w:val="2"/>
            <w:vAlign w:val="bottom"/>
          </w:tcPr>
          <w:p w14:paraId="142A0A44" w14:textId="77777777" w:rsidR="009C18F3" w:rsidRPr="00C0233C" w:rsidRDefault="009C18F3" w:rsidP="008A2E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88D39" w14:textId="50A40059" w:rsidR="009C18F3" w:rsidRPr="00C0233C" w:rsidRDefault="009C18F3" w:rsidP="008A2E7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E744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E744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="00777891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8C77C24" w14:textId="48D234C3" w:rsidR="007E442F" w:rsidRPr="00C0233C" w:rsidRDefault="007E442F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0"/>
          <w:szCs w:val="10"/>
          <w:cs/>
          <w:lang w:val="en-US"/>
        </w:rPr>
      </w:pPr>
    </w:p>
    <w:tbl>
      <w:tblPr>
        <w:tblW w:w="9364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58"/>
        <w:gridCol w:w="1363"/>
        <w:gridCol w:w="238"/>
        <w:gridCol w:w="1219"/>
        <w:gridCol w:w="281"/>
        <w:gridCol w:w="1146"/>
      </w:tblGrid>
      <w:tr w:rsidR="00CC672B" w:rsidRPr="00C0233C" w14:paraId="45FF996D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53CA89F0" w14:textId="77777777" w:rsidR="00CC672B" w:rsidRPr="00C0233C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top w:val="nil"/>
            </w:tcBorders>
          </w:tcPr>
          <w:p w14:paraId="1C1AAA2F" w14:textId="2FA17CAC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023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C672B" w:rsidRPr="00C0233C" w14:paraId="61AFA97F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79ADC7F5" w14:textId="77777777" w:rsidR="00CC672B" w:rsidRPr="00C0233C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1ADCE849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27C7E9C0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  <w:bottom w:val="nil"/>
            </w:tcBorders>
          </w:tcPr>
          <w:p w14:paraId="3B5F2B30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427" w:type="dxa"/>
            <w:gridSpan w:val="2"/>
            <w:tcBorders>
              <w:top w:val="nil"/>
              <w:bottom w:val="nil"/>
            </w:tcBorders>
          </w:tcPr>
          <w:p w14:paraId="4D08B25E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72B" w:rsidRPr="00C0233C" w14:paraId="4309B53E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2B0655D0" w14:textId="77777777" w:rsidR="00CC672B" w:rsidRPr="00C0233C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2D16DCE3" w14:textId="0B7F89A8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6124BF83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</w:tcBorders>
          </w:tcPr>
          <w:p w14:paraId="59D3F6A1" w14:textId="0564377A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D0627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0627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281" w:type="dxa"/>
            <w:tcBorders>
              <w:top w:val="nil"/>
            </w:tcBorders>
          </w:tcPr>
          <w:p w14:paraId="33A969DD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054F01EE" w14:textId="36D0BB50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0DF" w:rsidRPr="00C0233C" w14:paraId="37EC67CF" w14:textId="77777777" w:rsidTr="0066025E">
        <w:trPr>
          <w:trHeight w:val="360"/>
          <w:tblHeader/>
        </w:trPr>
        <w:tc>
          <w:tcPr>
            <w:tcW w:w="3690" w:type="dxa"/>
          </w:tcPr>
          <w:p w14:paraId="667AE4B0" w14:textId="77777777" w:rsidR="003A60DF" w:rsidRPr="00C0233C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3A413A0" w14:textId="4E04D9F6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58" w:type="dxa"/>
          </w:tcPr>
          <w:p w14:paraId="189192E1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3BC8C98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36A684E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4303DF1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1" w:type="dxa"/>
          </w:tcPr>
          <w:p w14:paraId="79C53CEF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EBF9CBB" w14:textId="5075FD33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A60DF" w:rsidRPr="00C0233C" w14:paraId="261D204F" w14:textId="77777777" w:rsidTr="0066025E">
        <w:trPr>
          <w:trHeight w:val="360"/>
          <w:tblHeader/>
        </w:trPr>
        <w:tc>
          <w:tcPr>
            <w:tcW w:w="3690" w:type="dxa"/>
          </w:tcPr>
          <w:p w14:paraId="03573AAF" w14:textId="48C8A824" w:rsidR="003A60DF" w:rsidRPr="00C0233C" w:rsidRDefault="0040085B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4472EDD1" w14:textId="1A90DC15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8" w:type="dxa"/>
          </w:tcPr>
          <w:p w14:paraId="081A4525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72DB443A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</w:tcPr>
          <w:p w14:paraId="60D55037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2734497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1" w:type="dxa"/>
          </w:tcPr>
          <w:p w14:paraId="4B1B434D" w14:textId="77777777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FF1B0EB" w14:textId="06E14778" w:rsidR="003A60DF" w:rsidRPr="00C0233C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672B" w:rsidRPr="00C0233C" w14:paraId="7A754995" w14:textId="77777777" w:rsidTr="0066025E">
        <w:trPr>
          <w:trHeight w:val="360"/>
          <w:tblHeader/>
        </w:trPr>
        <w:tc>
          <w:tcPr>
            <w:tcW w:w="3690" w:type="dxa"/>
          </w:tcPr>
          <w:p w14:paraId="466D30C5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</w:tcPr>
          <w:p w14:paraId="65F4C6A3" w14:textId="77777777" w:rsidR="00CC672B" w:rsidRPr="00C0233C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6303" w:rsidRPr="00C0233C" w14:paraId="3290133D" w14:textId="77777777" w:rsidTr="0066025E">
        <w:trPr>
          <w:trHeight w:val="360"/>
        </w:trPr>
        <w:tc>
          <w:tcPr>
            <w:tcW w:w="3690" w:type="dxa"/>
          </w:tcPr>
          <w:p w14:paraId="33690B64" w14:textId="1559B2CF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5FE6C834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39B5AA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9F21B8C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817CA5D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3BB18F8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0BB9AB0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CE1EEB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16489FD4" w14:textId="77777777" w:rsidTr="0066025E">
        <w:trPr>
          <w:trHeight w:val="360"/>
        </w:trPr>
        <w:tc>
          <w:tcPr>
            <w:tcW w:w="3690" w:type="dxa"/>
          </w:tcPr>
          <w:p w14:paraId="5F8A1C89" w14:textId="7DA6C644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5075A74F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CA05EF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F68C8DB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1EE553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F473EA0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0B3A435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536117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3D31AB2A" w14:textId="77777777" w:rsidTr="009E3273">
        <w:trPr>
          <w:trHeight w:val="360"/>
        </w:trPr>
        <w:tc>
          <w:tcPr>
            <w:tcW w:w="3690" w:type="dxa"/>
          </w:tcPr>
          <w:p w14:paraId="2C3E2FFE" w14:textId="0211185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68C3EA3A" w14:textId="5F53B6FA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258" w:type="dxa"/>
          </w:tcPr>
          <w:p w14:paraId="3EFDB3C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5E77533" w14:textId="7242C1F3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2,479</w:t>
            </w:r>
          </w:p>
        </w:tc>
        <w:tc>
          <w:tcPr>
            <w:tcW w:w="238" w:type="dxa"/>
          </w:tcPr>
          <w:p w14:paraId="3B87E21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6F89D62" w14:textId="4003BFD2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ABAB86D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8422928" w14:textId="297CF2C3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</w:tr>
      <w:tr w:rsidR="00356303" w:rsidRPr="00C0233C" w14:paraId="288EB19B" w14:textId="77777777" w:rsidTr="009E3273">
        <w:trPr>
          <w:trHeight w:val="360"/>
        </w:trPr>
        <w:tc>
          <w:tcPr>
            <w:tcW w:w="3690" w:type="dxa"/>
          </w:tcPr>
          <w:p w14:paraId="024234A9" w14:textId="2582C5D3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</w:tcPr>
          <w:p w14:paraId="40EADAFC" w14:textId="6661FB2D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258" w:type="dxa"/>
          </w:tcPr>
          <w:p w14:paraId="0CDFDA1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2BEFF26" w14:textId="6DD360A9" w:rsidR="00356303" w:rsidRPr="00C0233C" w:rsidRDefault="00B809E7" w:rsidP="0043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E3273" w:rsidRPr="00C0233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8" w:type="dxa"/>
          </w:tcPr>
          <w:p w14:paraId="744F174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93C69F8" w14:textId="6AE2B43A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DBA069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249CA5BB" w14:textId="7ACE226D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</w:tr>
      <w:tr w:rsidR="00356303" w:rsidRPr="00C0233C" w14:paraId="5D95E49D" w14:textId="77777777" w:rsidTr="009E3273">
        <w:trPr>
          <w:trHeight w:val="360"/>
        </w:trPr>
        <w:tc>
          <w:tcPr>
            <w:tcW w:w="3690" w:type="dxa"/>
          </w:tcPr>
          <w:p w14:paraId="72409C46" w14:textId="0B9E45A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5809AE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33B8230A" w14:textId="5C3DDD39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8" w:type="dxa"/>
          </w:tcPr>
          <w:p w14:paraId="3A2508F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9D65090" w14:textId="545E6F72" w:rsidR="00356303" w:rsidRPr="00C0233C" w:rsidRDefault="009E3273" w:rsidP="00D1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DDD73C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3B0C1AF" w14:textId="16290637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F034F9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D10EE62" w14:textId="17A2CA14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356303" w:rsidRPr="00C0233C" w14:paraId="7C5AFD4C" w14:textId="77777777" w:rsidTr="009E3273">
        <w:trPr>
          <w:trHeight w:val="360"/>
        </w:trPr>
        <w:tc>
          <w:tcPr>
            <w:tcW w:w="3690" w:type="dxa"/>
          </w:tcPr>
          <w:p w14:paraId="782B3F4D" w14:textId="2727006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</w:tcPr>
          <w:p w14:paraId="2E286A41" w14:textId="1CAE0C3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3,577</w:t>
            </w:r>
          </w:p>
        </w:tc>
        <w:tc>
          <w:tcPr>
            <w:tcW w:w="258" w:type="dxa"/>
          </w:tcPr>
          <w:p w14:paraId="5F810E1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055C78" w14:textId="0AB66D65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(1,45</w:t>
            </w:r>
            <w:r w:rsidR="009E3273" w:rsidRPr="00C023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9B94D9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4E1BC20" w14:textId="3EE02A3F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2FAC22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8F86582" w14:textId="4713CC6D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2,122</w:t>
            </w:r>
          </w:p>
        </w:tc>
      </w:tr>
      <w:tr w:rsidR="00356303" w:rsidRPr="00C0233C" w14:paraId="6C832B85" w14:textId="77777777" w:rsidTr="009E3273">
        <w:trPr>
          <w:trHeight w:val="360"/>
        </w:trPr>
        <w:tc>
          <w:tcPr>
            <w:tcW w:w="3690" w:type="dxa"/>
          </w:tcPr>
          <w:p w14:paraId="04AB58B5" w14:textId="3EF8E15F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3C76C5D6" w14:textId="6C763651" w:rsidR="00356303" w:rsidRPr="00C0233C" w:rsidRDefault="00356303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258" w:type="dxa"/>
          </w:tcPr>
          <w:p w14:paraId="3390716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75BE512" w14:textId="0F9F8453" w:rsidR="00356303" w:rsidRPr="00C0233C" w:rsidRDefault="005809AE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30,604</w:t>
            </w:r>
          </w:p>
        </w:tc>
        <w:tc>
          <w:tcPr>
            <w:tcW w:w="238" w:type="dxa"/>
          </w:tcPr>
          <w:p w14:paraId="2B6FBD2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8B8644C" w14:textId="38C18A8E" w:rsidR="00356303" w:rsidRPr="00C0233C" w:rsidRDefault="009E3273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4EC9D5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45DC60A" w14:textId="4B79049A" w:rsidR="00356303" w:rsidRPr="00C0233C" w:rsidRDefault="005809AE" w:rsidP="00B80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37,316</w:t>
            </w:r>
          </w:p>
        </w:tc>
      </w:tr>
      <w:tr w:rsidR="00356303" w:rsidRPr="00C0233C" w14:paraId="396F046D" w14:textId="77777777" w:rsidTr="009E3273">
        <w:trPr>
          <w:trHeight w:val="360"/>
        </w:trPr>
        <w:tc>
          <w:tcPr>
            <w:tcW w:w="3690" w:type="dxa"/>
          </w:tcPr>
          <w:p w14:paraId="7E4B88BC" w14:textId="66201170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</w:tcPr>
          <w:p w14:paraId="32C98870" w14:textId="6380D95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58" w:type="dxa"/>
          </w:tcPr>
          <w:p w14:paraId="7883F92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9F9CCB7" w14:textId="5DB68052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7F2F856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D1CF903" w14:textId="73ED30FD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B89BE0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2E4C1FDC" w14:textId="22755851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356303" w:rsidRPr="00C0233C" w14:paraId="0BAD9012" w14:textId="77777777" w:rsidTr="009E3273">
        <w:trPr>
          <w:trHeight w:val="360"/>
        </w:trPr>
        <w:tc>
          <w:tcPr>
            <w:tcW w:w="3690" w:type="dxa"/>
          </w:tcPr>
          <w:p w14:paraId="6B4BBC9B" w14:textId="51E2D003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5809AE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538F6F35" w14:textId="741ACDA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58" w:type="dxa"/>
          </w:tcPr>
          <w:p w14:paraId="40AA297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B063CBB" w14:textId="6440B506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38" w:type="dxa"/>
          </w:tcPr>
          <w:p w14:paraId="1954C51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41A30E3" w14:textId="6D7D5E15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BD2686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1FB2B01" w14:textId="67C68556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356303" w:rsidRPr="00C0233C" w14:paraId="3E674989" w14:textId="77777777" w:rsidTr="009E3273">
        <w:trPr>
          <w:trHeight w:val="360"/>
        </w:trPr>
        <w:tc>
          <w:tcPr>
            <w:tcW w:w="3690" w:type="dxa"/>
          </w:tcPr>
          <w:p w14:paraId="75DFB27B" w14:textId="72E349A3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</w:tcPr>
          <w:p w14:paraId="21CF0DE0" w14:textId="57143133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58" w:type="dxa"/>
          </w:tcPr>
          <w:p w14:paraId="1F54012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4BCE02D" w14:textId="7F36658B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238" w:type="dxa"/>
          </w:tcPr>
          <w:p w14:paraId="0CF1023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EF49DC" w14:textId="7D8F3559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AF127C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508FF999" w14:textId="45E63EE2" w:rsidR="00356303" w:rsidRPr="00C0233C" w:rsidRDefault="009E3273" w:rsidP="00D1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6303" w:rsidRPr="00C0233C" w14:paraId="1E74486D" w14:textId="77777777" w:rsidTr="009E3273">
        <w:trPr>
          <w:trHeight w:val="360"/>
        </w:trPr>
        <w:tc>
          <w:tcPr>
            <w:tcW w:w="3690" w:type="dxa"/>
          </w:tcPr>
          <w:p w14:paraId="6BD64084" w14:textId="79C9D69E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</w:tcPr>
          <w:p w14:paraId="1575FD12" w14:textId="53A9B6EA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  <w:tc>
          <w:tcPr>
            <w:tcW w:w="258" w:type="dxa"/>
          </w:tcPr>
          <w:p w14:paraId="6A7A4B6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0AC2454" w14:textId="33DAA546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(1,04</w:t>
            </w:r>
            <w:r w:rsidR="005809AE" w:rsidRPr="00C0233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6FAB04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A48DD06" w14:textId="79FEA2EC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853EB1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566FEA17" w14:textId="657789FF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19,55</w:t>
            </w:r>
            <w:r w:rsidR="005809AE" w:rsidRPr="00C023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56303" w:rsidRPr="00C0233C" w14:paraId="68217799" w14:textId="77777777" w:rsidTr="009E3273">
        <w:trPr>
          <w:trHeight w:val="360"/>
        </w:trPr>
        <w:tc>
          <w:tcPr>
            <w:tcW w:w="3690" w:type="dxa"/>
          </w:tcPr>
          <w:p w14:paraId="54EFCE6D" w14:textId="7540DFDC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  <w:vAlign w:val="bottom"/>
          </w:tcPr>
          <w:p w14:paraId="0ECF1600" w14:textId="349C22D4" w:rsidR="00356303" w:rsidRPr="00C0233C" w:rsidRDefault="00356303" w:rsidP="00D1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3,038</w:t>
            </w:r>
          </w:p>
        </w:tc>
        <w:tc>
          <w:tcPr>
            <w:tcW w:w="258" w:type="dxa"/>
          </w:tcPr>
          <w:p w14:paraId="398BAEC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EBCEBA6" w14:textId="7EA554AD" w:rsidR="00356303" w:rsidRPr="00C0233C" w:rsidRDefault="00B809E7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E3273" w:rsidRPr="00C023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70A9139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161BBB0" w14:textId="1E20C142" w:rsidR="00356303" w:rsidRPr="00C0233C" w:rsidRDefault="00B809E7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81" w:type="dxa"/>
          </w:tcPr>
          <w:p w14:paraId="3D6A000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68F7252" w14:textId="7B235C79" w:rsidR="00356303" w:rsidRPr="00C0233C" w:rsidRDefault="009E3273" w:rsidP="00B80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3,540</w:t>
            </w:r>
          </w:p>
        </w:tc>
      </w:tr>
      <w:tr w:rsidR="00B809E7" w:rsidRPr="00C0233C" w14:paraId="52B91889" w14:textId="77777777" w:rsidTr="009E3273">
        <w:trPr>
          <w:trHeight w:val="360"/>
        </w:trPr>
        <w:tc>
          <w:tcPr>
            <w:tcW w:w="3690" w:type="dxa"/>
          </w:tcPr>
          <w:p w14:paraId="4B5E1664" w14:textId="779F24C4" w:rsidR="00B809E7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69" w:type="dxa"/>
            <w:vAlign w:val="bottom"/>
          </w:tcPr>
          <w:p w14:paraId="738DE506" w14:textId="2F52604D" w:rsidR="00B809E7" w:rsidRPr="00C0233C" w:rsidRDefault="00B809E7" w:rsidP="00D1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25980A32" w14:textId="77777777" w:rsidR="00B809E7" w:rsidRPr="00C0233C" w:rsidRDefault="00B809E7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4CBF31C" w14:textId="5DC20404" w:rsidR="00B809E7" w:rsidRPr="00C0233C" w:rsidRDefault="00B809E7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8" w:type="dxa"/>
          </w:tcPr>
          <w:p w14:paraId="2F3A55EF" w14:textId="77777777" w:rsidR="00B809E7" w:rsidRPr="00C0233C" w:rsidRDefault="00B809E7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BFF86B7" w14:textId="38BD20DC" w:rsidR="00B809E7" w:rsidRPr="00C0233C" w:rsidRDefault="009E3273" w:rsidP="00D1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4E012F7" w14:textId="77777777" w:rsidR="00B809E7" w:rsidRPr="00C0233C" w:rsidRDefault="00B809E7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3446A91" w14:textId="4493C4C6" w:rsidR="00B809E7" w:rsidRPr="00C0233C" w:rsidRDefault="009E3273" w:rsidP="00B80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356303" w:rsidRPr="00C0233C" w14:paraId="5CCE2E14" w14:textId="77777777" w:rsidTr="009E3273">
        <w:trPr>
          <w:trHeight w:val="360"/>
        </w:trPr>
        <w:tc>
          <w:tcPr>
            <w:tcW w:w="3690" w:type="dxa"/>
          </w:tcPr>
          <w:p w14:paraId="23326342" w14:textId="1BB13DE5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  <w:vAlign w:val="bottom"/>
          </w:tcPr>
          <w:p w14:paraId="5F169678" w14:textId="093073AA" w:rsidR="00356303" w:rsidRPr="00C0233C" w:rsidRDefault="00356303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58" w:type="dxa"/>
            <w:tcBorders>
              <w:bottom w:val="nil"/>
            </w:tcBorders>
          </w:tcPr>
          <w:p w14:paraId="009772F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D22C48D" w14:textId="65D67FE3" w:rsidR="00356303" w:rsidRPr="00C0233C" w:rsidRDefault="00B809E7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238" w:type="dxa"/>
            <w:tcBorders>
              <w:bottom w:val="nil"/>
            </w:tcBorders>
          </w:tcPr>
          <w:p w14:paraId="49DB25F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74D8598" w14:textId="4AA26BC4" w:rsidR="00356303" w:rsidRPr="00C0233C" w:rsidRDefault="009E3273" w:rsidP="00B8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740B0FE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76D07B9" w14:textId="32E177E6" w:rsidR="00356303" w:rsidRPr="00C0233C" w:rsidRDefault="009E3273" w:rsidP="00B80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356303" w:rsidRPr="00C0233C" w14:paraId="0DD59020" w14:textId="77777777" w:rsidTr="00356303">
        <w:trPr>
          <w:trHeight w:val="360"/>
        </w:trPr>
        <w:tc>
          <w:tcPr>
            <w:tcW w:w="3690" w:type="dxa"/>
          </w:tcPr>
          <w:p w14:paraId="696C29D6" w14:textId="23769AE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58DF299" w14:textId="6918300C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1A0BB1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E361D38" w14:textId="17EB6F37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(609)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D0BF29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E657D04" w14:textId="540D21DB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679E23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CE810B4" w14:textId="2D072F1B" w:rsidR="00356303" w:rsidRPr="00C0233C" w:rsidRDefault="009E3273" w:rsidP="009E3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6303" w:rsidRPr="00C0233C" w14:paraId="02C22818" w14:textId="77777777" w:rsidTr="009E3273">
        <w:trPr>
          <w:trHeight w:val="360"/>
        </w:trPr>
        <w:tc>
          <w:tcPr>
            <w:tcW w:w="3690" w:type="dxa"/>
          </w:tcPr>
          <w:p w14:paraId="034F9F08" w14:textId="754B6A2E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094B7B2" w14:textId="4FA8A3F6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40,044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457F91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3DFB0B15" w14:textId="5D60DA5F" w:rsidR="00356303" w:rsidRPr="00C0233C" w:rsidRDefault="005809AE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30,432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2E4F72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4EACFD7" w14:textId="3A555661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F342CD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FA8333A" w14:textId="6CEE1C58" w:rsidR="00356303" w:rsidRPr="00C0233C" w:rsidRDefault="005809AE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70,774</w:t>
            </w:r>
          </w:p>
        </w:tc>
      </w:tr>
      <w:tr w:rsidR="00356303" w:rsidRPr="00C0233C" w14:paraId="514E8B3B" w14:textId="77777777" w:rsidTr="009E3273">
        <w:trPr>
          <w:trHeight w:val="360"/>
        </w:trPr>
        <w:tc>
          <w:tcPr>
            <w:tcW w:w="3690" w:type="dxa"/>
          </w:tcPr>
          <w:p w14:paraId="4B5A1CB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B0D05ED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DA946B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0209B5DE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992B6A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C75F692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480F79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2A7FAD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0CD29005" w14:textId="77777777" w:rsidTr="00356303">
        <w:trPr>
          <w:trHeight w:val="360"/>
        </w:trPr>
        <w:tc>
          <w:tcPr>
            <w:tcW w:w="3690" w:type="dxa"/>
          </w:tcPr>
          <w:p w14:paraId="29353EA4" w14:textId="47918CB2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7AB0E328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F075D9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89EE8B1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35178A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78DD0BD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68DE67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CF03D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2282317B" w14:textId="77777777" w:rsidTr="00356303">
        <w:trPr>
          <w:trHeight w:val="360"/>
        </w:trPr>
        <w:tc>
          <w:tcPr>
            <w:tcW w:w="3690" w:type="dxa"/>
          </w:tcPr>
          <w:p w14:paraId="53F16F61" w14:textId="35CF631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</w:tcPr>
          <w:p w14:paraId="704AC296" w14:textId="05975E3B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(1,370)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F17F95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5C55A64" w14:textId="0C1B959C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(69</w:t>
            </w:r>
            <w:r w:rsidR="009E3273" w:rsidRPr="00C0233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02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F299BCD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A4AC969" w14:textId="76DF9204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21D94F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3E99191" w14:textId="5CA37AE8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(2,064)</w:t>
            </w:r>
          </w:p>
        </w:tc>
      </w:tr>
      <w:tr w:rsidR="00356303" w:rsidRPr="00C0233C" w14:paraId="5014FC52" w14:textId="77777777" w:rsidTr="00356303">
        <w:trPr>
          <w:trHeight w:val="360"/>
        </w:trPr>
        <w:tc>
          <w:tcPr>
            <w:tcW w:w="3690" w:type="dxa"/>
          </w:tcPr>
          <w:p w14:paraId="4EA82703" w14:textId="017599B9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</w:tcPr>
          <w:p w14:paraId="23ED814C" w14:textId="6A7AB10E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98606F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5C62113" w14:textId="1F256CF8" w:rsidR="00356303" w:rsidRPr="00C0233C" w:rsidRDefault="00B809E7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CEFAC9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1BD2322" w14:textId="79F187EE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FF96FA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F3CF1CC" w14:textId="655AFB95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B809E7" w:rsidRPr="00C0233C" w14:paraId="2B63A400" w14:textId="77777777" w:rsidTr="00356303">
        <w:trPr>
          <w:trHeight w:val="360"/>
        </w:trPr>
        <w:tc>
          <w:tcPr>
            <w:tcW w:w="3690" w:type="dxa"/>
          </w:tcPr>
          <w:p w14:paraId="0966D289" w14:textId="2F990D58" w:rsidR="00B809E7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</w:tcPr>
          <w:p w14:paraId="48A77A01" w14:textId="1DA1AFDB" w:rsidR="00B809E7" w:rsidRPr="00C0233C" w:rsidRDefault="009E3273" w:rsidP="00D1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C0066F5" w14:textId="77777777" w:rsidR="00B809E7" w:rsidRPr="00C0233C" w:rsidRDefault="00B809E7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7AA2BE" w14:textId="7C767632" w:rsidR="00B809E7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9C20F6A" w14:textId="77777777" w:rsidR="00B809E7" w:rsidRPr="00C0233C" w:rsidRDefault="00B809E7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4D63EC9" w14:textId="41F8A5A1" w:rsidR="00B809E7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A336070" w14:textId="77777777" w:rsidR="00B809E7" w:rsidRPr="00C0233C" w:rsidRDefault="00B809E7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007841A" w14:textId="0DDD6229" w:rsidR="00B809E7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356303" w:rsidRPr="00C0233C" w14:paraId="1A16B745" w14:textId="77777777" w:rsidTr="00173CE9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6D38BD6F" w14:textId="4AB517F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C83F77" w14:textId="68AE34AF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(20,906)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13780B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950AC37" w14:textId="1414C5C6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6EB906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60E8261" w14:textId="7AF6E82D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5AC6BF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2B80EA5" w14:textId="39491936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(19,462)</w:t>
            </w:r>
          </w:p>
        </w:tc>
      </w:tr>
      <w:tr w:rsidR="00356303" w:rsidRPr="00C0233C" w14:paraId="73ACE467" w14:textId="77777777" w:rsidTr="00173CE9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7D62DAB4" w14:textId="239BF2BC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6D2BAB" w14:textId="6427EBAB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(22,365)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B3117C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2569691C" w14:textId="3787FF39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7F225E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FA5A4E6" w14:textId="6D360C9E" w:rsidR="0035630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0B4076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58D2AB9" w14:textId="23E5C1D9" w:rsidR="0035630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(21,6</w:t>
            </w:r>
            <w:r w:rsidR="0099309E"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</w:tr>
      <w:tr w:rsidR="00356303" w:rsidRPr="00C0233C" w14:paraId="414FE657" w14:textId="77777777" w:rsidTr="00173CE9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5D84355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</w:tcPr>
          <w:p w14:paraId="33FFD1AE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81BD01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</w:tcPr>
          <w:p w14:paraId="5E0AA798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9CC56B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  <w:bottom w:val="nil"/>
            </w:tcBorders>
          </w:tcPr>
          <w:p w14:paraId="0F26DAC3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0A3142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</w:tcPr>
          <w:p w14:paraId="6B47ECA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273" w:rsidRPr="00C0233C" w14:paraId="15B0ECE6" w14:textId="77777777" w:rsidTr="00173CE9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235D4D6" w14:textId="77777777" w:rsidR="009E327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632CB04" w14:textId="77777777" w:rsidR="009E327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5A337E9" w14:textId="77777777" w:rsidR="009E327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71A4CF37" w14:textId="77777777" w:rsidR="009E327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AAE6E8F" w14:textId="77777777" w:rsidR="009E327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0D44E45" w14:textId="77777777" w:rsidR="009E3273" w:rsidRPr="00C0233C" w:rsidRDefault="009E327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BCBA39B" w14:textId="77777777" w:rsidR="009E327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E503292" w14:textId="77777777" w:rsidR="009E3273" w:rsidRPr="00C0233C" w:rsidRDefault="009E327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3C389D6A" w14:textId="77777777" w:rsidTr="00173CE9">
        <w:trPr>
          <w:trHeight w:val="360"/>
        </w:trPr>
        <w:tc>
          <w:tcPr>
            <w:tcW w:w="3690" w:type="dxa"/>
            <w:tcBorders>
              <w:top w:val="nil"/>
            </w:tcBorders>
          </w:tcPr>
          <w:p w14:paraId="2462FCE9" w14:textId="40001A14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2566</w:t>
            </w:r>
          </w:p>
        </w:tc>
        <w:tc>
          <w:tcPr>
            <w:tcW w:w="1169" w:type="dxa"/>
            <w:tcBorders>
              <w:top w:val="nil"/>
            </w:tcBorders>
          </w:tcPr>
          <w:p w14:paraId="048D307E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378A0DF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</w:tcBorders>
          </w:tcPr>
          <w:p w14:paraId="4645AAEC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79BAE77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124DAD60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</w:tcBorders>
          </w:tcPr>
          <w:p w14:paraId="4900EEC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43D4226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0E3382DB" w14:textId="77777777" w:rsidTr="0066025E">
        <w:trPr>
          <w:trHeight w:val="360"/>
        </w:trPr>
        <w:tc>
          <w:tcPr>
            <w:tcW w:w="3690" w:type="dxa"/>
          </w:tcPr>
          <w:p w14:paraId="7335C86F" w14:textId="0ED85FC5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71575204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DF261D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A0F8E2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78C64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C5B52E9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2688623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92C292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3ACC8F67" w14:textId="77777777" w:rsidTr="0066025E">
        <w:trPr>
          <w:trHeight w:val="360"/>
        </w:trPr>
        <w:tc>
          <w:tcPr>
            <w:tcW w:w="3690" w:type="dxa"/>
          </w:tcPr>
          <w:p w14:paraId="6893CFF8" w14:textId="1DDEB5AD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099E4626" w14:textId="5393908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  <w:tc>
          <w:tcPr>
            <w:tcW w:w="258" w:type="dxa"/>
          </w:tcPr>
          <w:p w14:paraId="17F5C63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AC31955" w14:textId="5D7371B3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238" w:type="dxa"/>
          </w:tcPr>
          <w:p w14:paraId="39AF9F6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18418BA" w14:textId="06303936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3B5624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087F4F1" w14:textId="41F6A5E9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</w:tr>
      <w:tr w:rsidR="00356303" w:rsidRPr="00C0233C" w14:paraId="6AC1A8B8" w14:textId="77777777" w:rsidTr="0066025E">
        <w:trPr>
          <w:trHeight w:val="360"/>
        </w:trPr>
        <w:tc>
          <w:tcPr>
            <w:tcW w:w="3690" w:type="dxa"/>
          </w:tcPr>
          <w:p w14:paraId="7C354C52" w14:textId="03EC6EA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</w:tcPr>
          <w:p w14:paraId="23BDE6BE" w14:textId="5F1C76C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58" w:type="dxa"/>
          </w:tcPr>
          <w:p w14:paraId="4749D1B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FFAA14" w14:textId="48D0C18C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8" w:type="dxa"/>
          </w:tcPr>
          <w:p w14:paraId="6C2CB57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A3AFF09" w14:textId="030F84BE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456BD8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EB1EC43" w14:textId="6BA55C3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</w:tr>
      <w:tr w:rsidR="00356303" w:rsidRPr="00C0233C" w14:paraId="5F5A4E28" w14:textId="77777777" w:rsidTr="0066025E">
        <w:trPr>
          <w:trHeight w:val="360"/>
        </w:trPr>
        <w:tc>
          <w:tcPr>
            <w:tcW w:w="3690" w:type="dxa"/>
          </w:tcPr>
          <w:p w14:paraId="021881D2" w14:textId="1A828A60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EF7913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0138F92F" w14:textId="620604DD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8" w:type="dxa"/>
          </w:tcPr>
          <w:p w14:paraId="01BC33C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C1B3081" w14:textId="0B9DFCDE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209C1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00FF49B" w14:textId="0564226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F27B7E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1C64BE4" w14:textId="764389FB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356303" w:rsidRPr="00C0233C" w14:paraId="0A6AF45D" w14:textId="77777777" w:rsidTr="0066025E">
        <w:trPr>
          <w:trHeight w:val="360"/>
        </w:trPr>
        <w:tc>
          <w:tcPr>
            <w:tcW w:w="3690" w:type="dxa"/>
          </w:tcPr>
          <w:p w14:paraId="7982E5E4" w14:textId="5729DE94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</w:tcPr>
          <w:p w14:paraId="2DBA41E2" w14:textId="1BF5783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3,603</w:t>
            </w:r>
          </w:p>
        </w:tc>
        <w:tc>
          <w:tcPr>
            <w:tcW w:w="258" w:type="dxa"/>
          </w:tcPr>
          <w:p w14:paraId="5D7E3DD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F181B0E" w14:textId="5C0300D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38" w:type="dxa"/>
          </w:tcPr>
          <w:p w14:paraId="6AD2C4C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2D3ADDB" w14:textId="6D877CF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7DC180C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37714F0" w14:textId="75B0783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3,577</w:t>
            </w:r>
          </w:p>
        </w:tc>
      </w:tr>
      <w:tr w:rsidR="00356303" w:rsidRPr="00C0233C" w14:paraId="0B7B7A9D" w14:textId="77777777" w:rsidTr="0066025E">
        <w:trPr>
          <w:trHeight w:val="360"/>
        </w:trPr>
        <w:tc>
          <w:tcPr>
            <w:tcW w:w="3690" w:type="dxa"/>
          </w:tcPr>
          <w:p w14:paraId="182FE9CC" w14:textId="7C4CBE4F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</w:tcPr>
          <w:p w14:paraId="3310A47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907F6" w14:textId="2082AA66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  <w:tc>
          <w:tcPr>
            <w:tcW w:w="258" w:type="dxa"/>
          </w:tcPr>
          <w:p w14:paraId="1E231B7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51D6E70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E19FCA" w14:textId="49E22E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238" w:type="dxa"/>
          </w:tcPr>
          <w:p w14:paraId="41BBDB8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9EBCF87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131EA" w14:textId="76855A8A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044CB7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062239D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3EEF9E" w14:textId="093C5B5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</w:tr>
      <w:tr w:rsidR="00356303" w:rsidRPr="00C0233C" w14:paraId="45DD0078" w14:textId="77777777" w:rsidTr="0066025E">
        <w:trPr>
          <w:trHeight w:val="360"/>
        </w:trPr>
        <w:tc>
          <w:tcPr>
            <w:tcW w:w="3690" w:type="dxa"/>
          </w:tcPr>
          <w:p w14:paraId="75755FEC" w14:textId="272DE825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</w:tcPr>
          <w:p w14:paraId="32EDC73D" w14:textId="4FCFC8DF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58" w:type="dxa"/>
          </w:tcPr>
          <w:p w14:paraId="6701353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46378D1" w14:textId="38C73985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671EAABD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E88F312" w14:textId="74EF5192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6E1CE4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FB38AB5" w14:textId="5E51BD4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356303" w:rsidRPr="00C0233C" w14:paraId="52279D54" w14:textId="77777777" w:rsidTr="0066025E">
        <w:trPr>
          <w:trHeight w:val="360"/>
        </w:trPr>
        <w:tc>
          <w:tcPr>
            <w:tcW w:w="3690" w:type="dxa"/>
          </w:tcPr>
          <w:p w14:paraId="0D62FD10" w14:textId="1D033428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EF7913"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299313F9" w14:textId="7159E73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58" w:type="dxa"/>
          </w:tcPr>
          <w:p w14:paraId="0A72040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311992C" w14:textId="296CB97A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38" w:type="dxa"/>
          </w:tcPr>
          <w:p w14:paraId="652E06E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1CB7E32" w14:textId="1C194E8B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6B5196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C9D85EC" w14:textId="64A2583F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356303" w:rsidRPr="00C0233C" w14:paraId="4C9D701A" w14:textId="77777777" w:rsidTr="0066025E">
        <w:trPr>
          <w:trHeight w:val="360"/>
        </w:trPr>
        <w:tc>
          <w:tcPr>
            <w:tcW w:w="3690" w:type="dxa"/>
          </w:tcPr>
          <w:p w14:paraId="02E1C437" w14:textId="32096C6B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</w:tcPr>
          <w:p w14:paraId="2A31327F" w14:textId="63517050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58" w:type="dxa"/>
          </w:tcPr>
          <w:p w14:paraId="3C6AF4AD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E3966B7" w14:textId="2A446AD8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8" w:type="dxa"/>
          </w:tcPr>
          <w:p w14:paraId="2B265A77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96954EE" w14:textId="63D548FC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8EC1629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41B0BB7" w14:textId="46C0A114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356303" w:rsidRPr="00C0233C" w14:paraId="11648EA3" w14:textId="77777777" w:rsidTr="0066025E">
        <w:trPr>
          <w:trHeight w:val="360"/>
        </w:trPr>
        <w:tc>
          <w:tcPr>
            <w:tcW w:w="3690" w:type="dxa"/>
          </w:tcPr>
          <w:p w14:paraId="0ABDA79A" w14:textId="5B19213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</w:tcPr>
          <w:p w14:paraId="28D3714D" w14:textId="4D06185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21,771</w:t>
            </w:r>
          </w:p>
        </w:tc>
        <w:tc>
          <w:tcPr>
            <w:tcW w:w="258" w:type="dxa"/>
          </w:tcPr>
          <w:p w14:paraId="52AE4CD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3C6EB51" w14:textId="63E910A6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(1,175)</w:t>
            </w:r>
          </w:p>
        </w:tc>
        <w:tc>
          <w:tcPr>
            <w:tcW w:w="238" w:type="dxa"/>
          </w:tcPr>
          <w:p w14:paraId="013E24A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8118E56" w14:textId="7F30A6EA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48E476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155BDF1" w14:textId="75697FE8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</w:tr>
      <w:tr w:rsidR="00356303" w:rsidRPr="00C0233C" w14:paraId="26A4CCF0" w14:textId="77777777" w:rsidTr="0066025E">
        <w:trPr>
          <w:trHeight w:val="360"/>
        </w:trPr>
        <w:tc>
          <w:tcPr>
            <w:tcW w:w="3690" w:type="dxa"/>
          </w:tcPr>
          <w:p w14:paraId="6E623396" w14:textId="2E9119D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</w:tcPr>
          <w:p w14:paraId="318582F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61E3B9" w14:textId="4D0AC71D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2,602</w:t>
            </w:r>
          </w:p>
        </w:tc>
        <w:tc>
          <w:tcPr>
            <w:tcW w:w="258" w:type="dxa"/>
          </w:tcPr>
          <w:p w14:paraId="6E6A0F2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C2F6A26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3B73C" w14:textId="13576E4E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38" w:type="dxa"/>
          </w:tcPr>
          <w:p w14:paraId="56296D02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07CEFF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7DB71" w14:textId="2B7C2E5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81" w:type="dxa"/>
          </w:tcPr>
          <w:p w14:paraId="75BA3F3C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C3588A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18E20D" w14:textId="24F4EFBE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3,038</w:t>
            </w:r>
          </w:p>
        </w:tc>
      </w:tr>
      <w:tr w:rsidR="00356303" w:rsidRPr="00C0233C" w14:paraId="60BDF2A3" w14:textId="77777777" w:rsidTr="0066025E">
        <w:trPr>
          <w:trHeight w:val="360"/>
        </w:trPr>
        <w:tc>
          <w:tcPr>
            <w:tcW w:w="3690" w:type="dxa"/>
          </w:tcPr>
          <w:p w14:paraId="4C4579F3" w14:textId="0F992633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</w:tcPr>
          <w:p w14:paraId="7B0F090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44170" w14:textId="0ADAD553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258" w:type="dxa"/>
            <w:tcBorders>
              <w:bottom w:val="nil"/>
            </w:tcBorders>
          </w:tcPr>
          <w:p w14:paraId="412F2E3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676CD59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0CED97" w14:textId="582C46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238" w:type="dxa"/>
            <w:tcBorders>
              <w:bottom w:val="nil"/>
            </w:tcBorders>
          </w:tcPr>
          <w:p w14:paraId="6D038C2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DE470A5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239266" w14:textId="6FC26CC3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3BB426C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4FA02A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F6979" w14:textId="6CCB88D1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</w:tr>
      <w:tr w:rsidR="00356303" w:rsidRPr="00C0233C" w14:paraId="2E9E4570" w14:textId="77777777" w:rsidTr="0066025E">
        <w:trPr>
          <w:trHeight w:val="360"/>
        </w:trPr>
        <w:tc>
          <w:tcPr>
            <w:tcW w:w="3690" w:type="dxa"/>
          </w:tcPr>
          <w:p w14:paraId="698AF982" w14:textId="015B24E2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392D083" w14:textId="17E2B1C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3,241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255F4B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69A53D2" w14:textId="0FEA9A5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(2,632)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98E675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7208E50" w14:textId="10D37ABD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70074F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7951D9F" w14:textId="143C499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356303" w:rsidRPr="00C0233C" w14:paraId="6BCE0527" w14:textId="77777777" w:rsidTr="00B809E7">
        <w:trPr>
          <w:trHeight w:val="360"/>
        </w:trPr>
        <w:tc>
          <w:tcPr>
            <w:tcW w:w="3690" w:type="dxa"/>
          </w:tcPr>
          <w:p w14:paraId="135A1A89" w14:textId="20A2A7F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2B8B9D6" w14:textId="3F2EFF70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43,603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3BE05D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2BF293F9" w14:textId="626A6E68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(3,750)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238EE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32D8A72" w14:textId="42BE561E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5250FC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9DBAECF" w14:textId="767693E3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40,044</w:t>
            </w:r>
          </w:p>
        </w:tc>
      </w:tr>
      <w:tr w:rsidR="00356303" w:rsidRPr="00C0233C" w14:paraId="19090B49" w14:textId="77777777" w:rsidTr="00B809E7">
        <w:trPr>
          <w:trHeight w:val="360"/>
        </w:trPr>
        <w:tc>
          <w:tcPr>
            <w:tcW w:w="3690" w:type="dxa"/>
          </w:tcPr>
          <w:p w14:paraId="4C98D1A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AEBF6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3F1381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6802BA1A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AA642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62D18E99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C5880A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0A4BCD2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4D9C0F7F" w14:textId="77777777" w:rsidTr="0066025E">
        <w:trPr>
          <w:trHeight w:val="360"/>
        </w:trPr>
        <w:tc>
          <w:tcPr>
            <w:tcW w:w="3690" w:type="dxa"/>
          </w:tcPr>
          <w:p w14:paraId="14E76E3B" w14:textId="34111954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0D7C981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FE2745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D969908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57996F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4A100AF" w14:textId="77777777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FA3FE9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16A7F21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303" w:rsidRPr="00C0233C" w14:paraId="6FAC8A7A" w14:textId="77777777" w:rsidTr="0066025E">
        <w:trPr>
          <w:trHeight w:val="360"/>
        </w:trPr>
        <w:tc>
          <w:tcPr>
            <w:tcW w:w="3690" w:type="dxa"/>
          </w:tcPr>
          <w:p w14:paraId="4A323596" w14:textId="0F058116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</w:tcPr>
          <w:p w14:paraId="033E94F6" w14:textId="7E779A4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(999)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2E5503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2427C2A" w14:textId="330B0F3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(371)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A21440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3EFAF8C" w14:textId="1AFA8A01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D2E659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7FC9352" w14:textId="3ACB1AB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(1,370)</w:t>
            </w:r>
          </w:p>
        </w:tc>
      </w:tr>
      <w:tr w:rsidR="00356303" w:rsidRPr="00C0233C" w14:paraId="2AA0E441" w14:textId="77777777" w:rsidTr="0066025E">
        <w:trPr>
          <w:trHeight w:val="360"/>
        </w:trPr>
        <w:tc>
          <w:tcPr>
            <w:tcW w:w="3690" w:type="dxa"/>
          </w:tcPr>
          <w:p w14:paraId="53A2E62C" w14:textId="6135ED1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</w:tcPr>
          <w:p w14:paraId="2B650239" w14:textId="4D6680CA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D130F2F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F3A6D0B" w14:textId="59252294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F761936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0B1FAC5" w14:textId="188CF852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6EE1C5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7C278CB" w14:textId="2152D069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6303" w:rsidRPr="00C0233C" w14:paraId="72390B28" w14:textId="77777777" w:rsidTr="0066025E">
        <w:trPr>
          <w:trHeight w:val="360"/>
        </w:trPr>
        <w:tc>
          <w:tcPr>
            <w:tcW w:w="3690" w:type="dxa"/>
          </w:tcPr>
          <w:p w14:paraId="395447BE" w14:textId="6CD5DC8E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</w:tcPr>
          <w:p w14:paraId="71512654" w14:textId="7067ADE8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1384A5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788E61C" w14:textId="00AC5DA3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9F0BFB3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3F715DD" w14:textId="731F1EDA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90E7EFA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C29FF6E" w14:textId="7B282AA9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356303" w:rsidRPr="00C0233C" w14:paraId="480A3D69" w14:textId="77777777" w:rsidTr="009E3273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056E6C7A" w14:textId="038DD709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84429B5" w14:textId="71B99628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(22,671)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A00F71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1434C0" w14:textId="5D928E6C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1,765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C388C35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0679AA8" w14:textId="00E0656C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1A4EADB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ED2CCDF" w14:textId="4EAEF83E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sz w:val="28"/>
                <w:szCs w:val="28"/>
              </w:rPr>
              <w:t>(20,906)</w:t>
            </w:r>
          </w:p>
        </w:tc>
      </w:tr>
      <w:tr w:rsidR="00356303" w:rsidRPr="00C0233C" w14:paraId="38E2966B" w14:textId="77777777" w:rsidTr="009E3273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7CF2F332" w14:textId="737F3874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F68AFCA" w14:textId="37E4FDA3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(23,824)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E2C9E24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0BBA90A" w14:textId="2DED2A10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1,459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A50B5EE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5604860" w14:textId="2F787E65" w:rsidR="00356303" w:rsidRPr="00C0233C" w:rsidRDefault="00356303" w:rsidP="0035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9C54758" w14:textId="77777777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04EC4DA" w14:textId="6B44630C" w:rsidR="00356303" w:rsidRPr="00C0233C" w:rsidRDefault="00356303" w:rsidP="0035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(22,365)</w:t>
            </w:r>
          </w:p>
        </w:tc>
      </w:tr>
    </w:tbl>
    <w:p w14:paraId="4B1E0310" w14:textId="77777777" w:rsidR="007E442F" w:rsidRPr="00C0233C" w:rsidRDefault="007E442F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02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8"/>
        <w:gridCol w:w="1388"/>
        <w:gridCol w:w="185"/>
        <w:gridCol w:w="1512"/>
      </w:tblGrid>
      <w:tr w:rsidR="002E0058" w:rsidRPr="00C0233C" w14:paraId="7BF49B96" w14:textId="77777777" w:rsidTr="002E0058">
        <w:trPr>
          <w:cantSplit/>
          <w:tblHeader/>
        </w:trPr>
        <w:tc>
          <w:tcPr>
            <w:tcW w:w="3320" w:type="pct"/>
            <w:shd w:val="clear" w:color="auto" w:fill="auto"/>
            <w:vAlign w:val="center"/>
          </w:tcPr>
          <w:p w14:paraId="39A3B727" w14:textId="13F30A4A" w:rsidR="002E0058" w:rsidRPr="00C0233C" w:rsidRDefault="002E0058" w:rsidP="008A2E70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680" w:type="pct"/>
            <w:gridSpan w:val="3"/>
            <w:shd w:val="clear" w:color="auto" w:fill="auto"/>
            <w:vAlign w:val="center"/>
          </w:tcPr>
          <w:p w14:paraId="63C0F144" w14:textId="1648D2F8" w:rsidR="002E0058" w:rsidRPr="00C0233C" w:rsidRDefault="002E0058" w:rsidP="008A2E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50AD7" w:rsidRPr="00C0233C" w14:paraId="02C190B0" w14:textId="77777777" w:rsidTr="008A2E70">
        <w:trPr>
          <w:cantSplit/>
          <w:tblHeader/>
        </w:trPr>
        <w:tc>
          <w:tcPr>
            <w:tcW w:w="3320" w:type="pct"/>
            <w:shd w:val="clear" w:color="auto" w:fill="auto"/>
            <w:vAlign w:val="center"/>
          </w:tcPr>
          <w:p w14:paraId="7DFB0576" w14:textId="77777777" w:rsidR="00150AD7" w:rsidRPr="00C0233C" w:rsidRDefault="00150AD7" w:rsidP="008A2E70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220D7249" w14:textId="3FA3389B" w:rsidR="00150AD7" w:rsidRPr="00C0233C" w:rsidRDefault="00150AD7" w:rsidP="008A2E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25</w:t>
            </w:r>
            <w:r w:rsidRPr="00C023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101" w:type="pct"/>
            <w:shd w:val="clear" w:color="auto" w:fill="auto"/>
            <w:vAlign w:val="center"/>
          </w:tcPr>
          <w:p w14:paraId="78E61C14" w14:textId="77777777" w:rsidR="00150AD7" w:rsidRPr="00C0233C" w:rsidRDefault="00150AD7" w:rsidP="008A2E7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center"/>
          </w:tcPr>
          <w:p w14:paraId="2ED028FF" w14:textId="2462867A" w:rsidR="00150AD7" w:rsidRPr="00C0233C" w:rsidRDefault="00150AD7" w:rsidP="008A2E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50AD7" w:rsidRPr="00C0233C" w14:paraId="30A207E6" w14:textId="77777777" w:rsidTr="00D21A4D">
        <w:trPr>
          <w:cantSplit/>
          <w:tblHeader/>
        </w:trPr>
        <w:tc>
          <w:tcPr>
            <w:tcW w:w="3320" w:type="pct"/>
            <w:shd w:val="clear" w:color="auto" w:fill="auto"/>
          </w:tcPr>
          <w:p w14:paraId="56D85F71" w14:textId="77777777" w:rsidR="00150AD7" w:rsidRPr="00C0233C" w:rsidRDefault="00150AD7" w:rsidP="008A2E70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pct"/>
            <w:gridSpan w:val="3"/>
            <w:shd w:val="clear" w:color="auto" w:fill="auto"/>
            <w:vAlign w:val="center"/>
          </w:tcPr>
          <w:p w14:paraId="45D25209" w14:textId="77777777" w:rsidR="00150AD7" w:rsidRPr="00C0233C" w:rsidRDefault="00150AD7" w:rsidP="008A2E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50AD7" w:rsidRPr="00C0233C" w14:paraId="30228C88" w14:textId="77777777" w:rsidTr="00D21A4D">
        <w:trPr>
          <w:cantSplit/>
        </w:trPr>
        <w:tc>
          <w:tcPr>
            <w:tcW w:w="3320" w:type="pct"/>
            <w:shd w:val="clear" w:color="auto" w:fill="auto"/>
          </w:tcPr>
          <w:p w14:paraId="4EF57A15" w14:textId="5022555A" w:rsidR="00150AD7" w:rsidRPr="00C0233C" w:rsidRDefault="00150AD7" w:rsidP="00D2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5966C0" w14:textId="39838119" w:rsidR="00150AD7" w:rsidRPr="00C0233C" w:rsidRDefault="00150AD7" w:rsidP="008A2E7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19585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2C7958A" w14:textId="77777777" w:rsidR="00150AD7" w:rsidRPr="00C0233C" w:rsidRDefault="00150AD7" w:rsidP="008A2E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0950B" w14:textId="7AFAD508" w:rsidR="00150AD7" w:rsidRPr="00C0233C" w:rsidRDefault="00150AD7" w:rsidP="00D21A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16D9FD" w14:textId="77777777" w:rsidR="00B809E7" w:rsidRPr="00C0233C" w:rsidRDefault="00B809E7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EDFA4C" w14:textId="64BEBBD4" w:rsidR="00150AD7" w:rsidRPr="00C0233C" w:rsidRDefault="002E0058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ขาดทุนทางภาษีจะสิ้นอายุในปี</w:t>
      </w:r>
      <w:r w:rsidR="007E706E" w:rsidRPr="00C0233C">
        <w:rPr>
          <w:rFonts w:ascii="Angsana New" w:hAnsi="Angsana New"/>
          <w:sz w:val="30"/>
          <w:szCs w:val="30"/>
        </w:rPr>
        <w:t xml:space="preserve"> 2571 </w:t>
      </w:r>
      <w:r w:rsidRPr="00C0233C">
        <w:rPr>
          <w:rFonts w:ascii="Angsana New" w:hAnsi="Angsana New"/>
          <w:sz w:val="30"/>
          <w:szCs w:val="30"/>
        </w:rPr>
        <w:t>- 2572</w:t>
      </w:r>
      <w:r w:rsidRPr="00C0233C">
        <w:rPr>
          <w:rFonts w:ascii="Angsana New" w:hAnsi="Angsana New"/>
          <w:sz w:val="30"/>
          <w:szCs w:val="30"/>
          <w:cs/>
        </w:rPr>
        <w:t xml:space="preserve"> </w:t>
      </w:r>
      <w:r w:rsidR="0073215D" w:rsidRPr="00C0233C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73215D"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2B7727F8" w14:textId="77777777" w:rsidR="009E3273" w:rsidRPr="00C0233C" w:rsidRDefault="009E3273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204792" w14:textId="0AF1882C" w:rsidR="00BE0EC1" w:rsidRPr="00C0233C" w:rsidRDefault="001B3BB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0233C">
        <w:rPr>
          <w:rFonts w:ascii="Angsana New" w:hAnsi="Angsana New" w:cs="Angsana New"/>
          <w:b/>
          <w:bCs/>
          <w:lang w:val="en-US"/>
        </w:rPr>
        <w:t>2</w:t>
      </w:r>
      <w:r w:rsidR="00972D8C" w:rsidRPr="00C0233C">
        <w:rPr>
          <w:rFonts w:ascii="Angsana New" w:hAnsi="Angsana New" w:cs="Angsana New"/>
          <w:b/>
          <w:bCs/>
          <w:lang w:val="en-US"/>
        </w:rPr>
        <w:t>5</w:t>
      </w:r>
      <w:r w:rsidR="00BE0EC1" w:rsidRPr="00C0233C">
        <w:rPr>
          <w:rFonts w:ascii="Angsana New" w:hAnsi="Angsana New" w:cs="Angsana New"/>
          <w:b/>
          <w:bCs/>
          <w:lang w:val="en-US"/>
        </w:rPr>
        <w:tab/>
      </w:r>
      <w:r w:rsidR="00BE0EC1" w:rsidRPr="00C0233C">
        <w:rPr>
          <w:rFonts w:ascii="Angsana New" w:hAnsi="Angsana New" w:cs="Angsana New"/>
          <w:b/>
          <w:bCs/>
          <w:cs/>
          <w:lang w:val="en-US"/>
        </w:rPr>
        <w:t>กำไร</w:t>
      </w:r>
      <w:r w:rsidR="0060480F" w:rsidRPr="00C0233C">
        <w:rPr>
          <w:rFonts w:ascii="Angsana New" w:hAnsi="Angsana New" w:cs="Angsana New" w:hint="cs"/>
          <w:b/>
          <w:bCs/>
          <w:cs/>
          <w:lang w:val="en-US"/>
        </w:rPr>
        <w:t xml:space="preserve"> (ขาดทุน) </w:t>
      </w:r>
      <w:r w:rsidR="00BE0EC1" w:rsidRPr="00C0233C">
        <w:rPr>
          <w:rFonts w:ascii="Angsana New" w:hAnsi="Angsana New" w:cs="Angsana New"/>
          <w:b/>
          <w:bCs/>
          <w:cs/>
          <w:lang w:val="en-US"/>
        </w:rPr>
        <w:t>ต่อหุ้น</w:t>
      </w:r>
    </w:p>
    <w:p w14:paraId="3890B9D6" w14:textId="6FED51A4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4"/>
        <w:gridCol w:w="1153"/>
        <w:gridCol w:w="264"/>
        <w:gridCol w:w="1207"/>
        <w:gridCol w:w="262"/>
        <w:gridCol w:w="1020"/>
        <w:gridCol w:w="256"/>
        <w:gridCol w:w="1034"/>
      </w:tblGrid>
      <w:tr w:rsidR="002F177B" w:rsidRPr="00C0233C" w14:paraId="7A43AE9A" w14:textId="77777777" w:rsidTr="00FE678F">
        <w:trPr>
          <w:tblHeader/>
        </w:trPr>
        <w:tc>
          <w:tcPr>
            <w:tcW w:w="2142" w:type="pct"/>
          </w:tcPr>
          <w:p w14:paraId="286F93CF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14:paraId="5B863614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งบการเงินรวม</w:t>
            </w:r>
          </w:p>
        </w:tc>
        <w:tc>
          <w:tcPr>
            <w:tcW w:w="144" w:type="pct"/>
          </w:tcPr>
          <w:p w14:paraId="46D57ADA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vAlign w:val="bottom"/>
          </w:tcPr>
          <w:p w14:paraId="06D6D205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77B" w:rsidRPr="00C0233C" w14:paraId="08E616F7" w14:textId="77777777" w:rsidTr="00FE678F">
        <w:trPr>
          <w:tblHeader/>
        </w:trPr>
        <w:tc>
          <w:tcPr>
            <w:tcW w:w="2142" w:type="pct"/>
          </w:tcPr>
          <w:p w14:paraId="118E5145" w14:textId="758BA5F3" w:rsidR="002F177B" w:rsidRPr="00C0233C" w:rsidRDefault="00B07396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1BD07958" w14:textId="793EFE23" w:rsidR="002F177B" w:rsidRPr="00C0233C" w:rsidRDefault="002E0058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7CBDE11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312F563" w14:textId="00A88260" w:rsidR="002F177B" w:rsidRPr="00C0233C" w:rsidRDefault="002E0058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95CAE2F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93050A" w14:textId="5B9E4183" w:rsidR="002F177B" w:rsidRPr="00C0233C" w:rsidRDefault="002E0058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0A34FA72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D78A887" w14:textId="614437F9" w:rsidR="002F177B" w:rsidRPr="00C0233C" w:rsidRDefault="002E0058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F177B" w:rsidRPr="00C0233C" w14:paraId="462C05C7" w14:textId="77777777" w:rsidTr="00FE678F">
        <w:trPr>
          <w:tblHeader/>
        </w:trPr>
        <w:tc>
          <w:tcPr>
            <w:tcW w:w="2142" w:type="pct"/>
          </w:tcPr>
          <w:p w14:paraId="7E0BC5FD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4B766F5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AF59C26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B741ACC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4" w:type="pct"/>
          </w:tcPr>
          <w:p w14:paraId="2034D868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5ECE85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259BC3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3D53A58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77B" w:rsidRPr="00C0233C" w14:paraId="00BC6309" w14:textId="77777777" w:rsidTr="00FE678F">
        <w:trPr>
          <w:trHeight w:val="50"/>
          <w:tblHeader/>
        </w:trPr>
        <w:tc>
          <w:tcPr>
            <w:tcW w:w="2142" w:type="pct"/>
          </w:tcPr>
          <w:p w14:paraId="21E68BE5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7"/>
          </w:tcPr>
          <w:p w14:paraId="2491998C" w14:textId="77777777" w:rsidR="002F177B" w:rsidRPr="00C0233C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7C5958" w:rsidRPr="00C0233C" w14:paraId="1A6F4678" w14:textId="77777777">
        <w:tc>
          <w:tcPr>
            <w:tcW w:w="2142" w:type="pct"/>
          </w:tcPr>
          <w:p w14:paraId="793034FC" w14:textId="28C3D196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(ขั้นพื้นฐานและปรับลด)</w:t>
            </w: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496DAD72" w14:textId="4AFCD284" w:rsidR="007C5958" w:rsidRPr="00C0233C" w:rsidRDefault="007947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4,525</w:t>
            </w:r>
          </w:p>
        </w:tc>
        <w:tc>
          <w:tcPr>
            <w:tcW w:w="145" w:type="pct"/>
          </w:tcPr>
          <w:p w14:paraId="0FA3B8A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16F05230" w14:textId="5EBFAC40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,719)</w:t>
            </w:r>
          </w:p>
        </w:tc>
        <w:tc>
          <w:tcPr>
            <w:tcW w:w="144" w:type="pct"/>
          </w:tcPr>
          <w:p w14:paraId="1C8DBBA7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0464C2B3" w14:textId="32B5FF17" w:rsidR="007C5958" w:rsidRPr="00C0233C" w:rsidRDefault="007947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(34,974)</w:t>
            </w:r>
          </w:p>
        </w:tc>
        <w:tc>
          <w:tcPr>
            <w:tcW w:w="141" w:type="pct"/>
          </w:tcPr>
          <w:p w14:paraId="288DF604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923B8A3" w14:textId="492494AA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8,589</w:t>
            </w:r>
          </w:p>
        </w:tc>
      </w:tr>
      <w:tr w:rsidR="007C5958" w:rsidRPr="00C0233C" w14:paraId="7C88F093" w14:textId="77777777" w:rsidTr="008A2E70">
        <w:tc>
          <w:tcPr>
            <w:tcW w:w="2142" w:type="pct"/>
          </w:tcPr>
          <w:p w14:paraId="39EF29B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720D75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31F2918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41C5CF3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5CAB75C1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38D141D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4ED8591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5CDF45E3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958" w:rsidRPr="00C0233C" w14:paraId="06DA28A9" w14:textId="77777777">
        <w:tc>
          <w:tcPr>
            <w:tcW w:w="2142" w:type="pct"/>
          </w:tcPr>
          <w:p w14:paraId="2C8232D0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4" w:type="pct"/>
          </w:tcPr>
          <w:p w14:paraId="19E40F56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D0B71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41CC68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F989D3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62960D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C759F7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773F712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5958" w:rsidRPr="00C0233C" w14:paraId="6111EC25" w14:textId="77777777" w:rsidTr="00B305B7">
        <w:tc>
          <w:tcPr>
            <w:tcW w:w="2142" w:type="pct"/>
          </w:tcPr>
          <w:p w14:paraId="7A569AEE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67829DDC" w14:textId="778F68A6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5" w:type="pct"/>
          </w:tcPr>
          <w:p w14:paraId="18EEF570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24A8E79" w14:textId="09E74633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4" w:type="pct"/>
          </w:tcPr>
          <w:p w14:paraId="2148880F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6986197" w14:textId="1698C8AB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90FF5" w:rsidRPr="00C0233C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FF5" w:rsidRPr="00C0233C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41" w:type="pct"/>
          </w:tcPr>
          <w:p w14:paraId="4EE4DC42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CE2BA4D" w14:textId="01335338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7C5958" w:rsidRPr="00C0233C" w14:paraId="229EB3DC" w14:textId="77777777" w:rsidTr="007C5958">
        <w:tc>
          <w:tcPr>
            <w:tcW w:w="2142" w:type="pct"/>
          </w:tcPr>
          <w:p w14:paraId="7A045A73" w14:textId="43D529FF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634" w:type="pct"/>
          </w:tcPr>
          <w:p w14:paraId="1D801672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ED5EE" w14:textId="7B8BDE94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31D186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6E4591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3FAEC9" w14:textId="713B1DB9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14,097</w:t>
            </w:r>
          </w:p>
        </w:tc>
        <w:tc>
          <w:tcPr>
            <w:tcW w:w="144" w:type="pct"/>
          </w:tcPr>
          <w:p w14:paraId="08213C33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AA12AA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F2892" w14:textId="3FCC02D3" w:rsidR="007C5958" w:rsidRPr="00C0233C" w:rsidRDefault="00F90FF5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6946426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437C274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D2CA11" w14:textId="7A2BCEE4" w:rsidR="007C5958" w:rsidRPr="00C0233C" w:rsidRDefault="007C5958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14,097</w:t>
            </w:r>
          </w:p>
        </w:tc>
      </w:tr>
      <w:tr w:rsidR="007C5958" w:rsidRPr="00C0233C" w14:paraId="4D910778" w14:textId="77777777" w:rsidTr="007C5958">
        <w:tc>
          <w:tcPr>
            <w:tcW w:w="2142" w:type="pct"/>
          </w:tcPr>
          <w:p w14:paraId="079D2EEC" w14:textId="7A703BB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634" w:type="pct"/>
          </w:tcPr>
          <w:p w14:paraId="341DC14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D1E81" w14:textId="14C089E2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D826E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1507D6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DF560" w14:textId="77E82292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1CEB382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6D6B0B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4680A5" w14:textId="48A78776" w:rsidR="007C5958" w:rsidRPr="00C0233C" w:rsidRDefault="00F90FF5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C2392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F38D6A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EE416" w14:textId="728FD80D" w:rsidR="007C5958" w:rsidRPr="00C0233C" w:rsidRDefault="007C5958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C5958" w:rsidRPr="00C0233C" w14:paraId="51B98D70" w14:textId="77777777" w:rsidTr="007C5958">
        <w:tc>
          <w:tcPr>
            <w:tcW w:w="2142" w:type="pct"/>
          </w:tcPr>
          <w:p w14:paraId="3337A3E6" w14:textId="487A8C36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B4BE44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77DD3" w14:textId="7981DEDE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6C30E99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9DEE931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3E2AA" w14:textId="57A4ED44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EB80D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DADC3D5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B1705" w14:textId="3E3EB94A" w:rsidR="00F90FF5" w:rsidRPr="00C0233C" w:rsidRDefault="00F90FF5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466EDCE7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36CBB53" w14:textId="77777777" w:rsidR="007C5958" w:rsidRPr="00C0233C" w:rsidRDefault="007C5958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D6BB4" w14:textId="7D5B2282" w:rsidR="00F90FF5" w:rsidRPr="00C0233C" w:rsidRDefault="00F90FF5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5958" w:rsidRPr="00C0233C" w14:paraId="2B226464" w14:textId="77777777">
        <w:tc>
          <w:tcPr>
            <w:tcW w:w="2142" w:type="pct"/>
          </w:tcPr>
          <w:p w14:paraId="4FD85A83" w14:textId="5E88411D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53E37" w14:textId="4ECE7944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474,561</w:t>
            </w:r>
          </w:p>
        </w:tc>
        <w:tc>
          <w:tcPr>
            <w:tcW w:w="145" w:type="pct"/>
          </w:tcPr>
          <w:p w14:paraId="5C0089A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E15C1" w14:textId="08E646E0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469,113</w:t>
            </w:r>
          </w:p>
        </w:tc>
        <w:tc>
          <w:tcPr>
            <w:tcW w:w="144" w:type="pct"/>
          </w:tcPr>
          <w:p w14:paraId="00853C2C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1A29" w14:textId="2D8B2964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90F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90F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41" w:type="pct"/>
          </w:tcPr>
          <w:p w14:paraId="589256E2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C0618" w14:textId="70DC86EB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469,113</w:t>
            </w:r>
          </w:p>
        </w:tc>
      </w:tr>
      <w:tr w:rsidR="007C5958" w:rsidRPr="00C0233C" w14:paraId="064AE7BD" w14:textId="77777777">
        <w:tc>
          <w:tcPr>
            <w:tcW w:w="2142" w:type="pct"/>
          </w:tcPr>
          <w:p w14:paraId="6172277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4" w:type="pct"/>
            <w:tcBorders>
              <w:top w:val="double" w:sz="4" w:space="0" w:color="auto"/>
              <w:bottom w:val="single" w:sz="4" w:space="0" w:color="auto"/>
            </w:tcBorders>
          </w:tcPr>
          <w:p w14:paraId="73611573" w14:textId="1A0EFA2E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80BFAE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single" w:sz="4" w:space="0" w:color="auto"/>
            </w:tcBorders>
          </w:tcPr>
          <w:p w14:paraId="5C466D6C" w14:textId="1488E499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55,978</w:t>
            </w:r>
          </w:p>
        </w:tc>
        <w:tc>
          <w:tcPr>
            <w:tcW w:w="144" w:type="pct"/>
          </w:tcPr>
          <w:p w14:paraId="14E0A1C7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single" w:sz="4" w:space="0" w:color="auto"/>
            </w:tcBorders>
          </w:tcPr>
          <w:p w14:paraId="08AB0518" w14:textId="2CB5AFB5" w:rsidR="007C5958" w:rsidRPr="00C0233C" w:rsidRDefault="00F90FF5" w:rsidP="00F9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3EF2D3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single" w:sz="4" w:space="0" w:color="auto"/>
            </w:tcBorders>
          </w:tcPr>
          <w:p w14:paraId="29A6FD29" w14:textId="05B3DA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55,978</w:t>
            </w:r>
          </w:p>
        </w:tc>
      </w:tr>
      <w:tr w:rsidR="007C5958" w:rsidRPr="00C0233C" w14:paraId="2AFF57C0" w14:textId="77777777">
        <w:tc>
          <w:tcPr>
            <w:tcW w:w="2142" w:type="pct"/>
          </w:tcPr>
          <w:p w14:paraId="02A8E8F9" w14:textId="12D269C0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E4B7C" w14:textId="3CA81E65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474,561</w:t>
            </w:r>
          </w:p>
        </w:tc>
        <w:tc>
          <w:tcPr>
            <w:tcW w:w="145" w:type="pct"/>
          </w:tcPr>
          <w:p w14:paraId="4AA2A246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83A2F" w14:textId="0FB50F98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525,091</w:t>
            </w:r>
          </w:p>
        </w:tc>
        <w:tc>
          <w:tcPr>
            <w:tcW w:w="144" w:type="pct"/>
          </w:tcPr>
          <w:p w14:paraId="741D065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9660B" w14:textId="5B457328" w:rsidR="007C5958" w:rsidRPr="00C0233C" w:rsidRDefault="00F90FF5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474,561</w:t>
            </w:r>
          </w:p>
        </w:tc>
        <w:tc>
          <w:tcPr>
            <w:tcW w:w="141" w:type="pct"/>
          </w:tcPr>
          <w:p w14:paraId="6A1C6213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B67F0" w14:textId="6801879E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525,091</w:t>
            </w:r>
          </w:p>
        </w:tc>
      </w:tr>
      <w:tr w:rsidR="007C5958" w:rsidRPr="00C0233C" w14:paraId="349D53FF" w14:textId="77777777">
        <w:tc>
          <w:tcPr>
            <w:tcW w:w="2142" w:type="pct"/>
          </w:tcPr>
          <w:p w14:paraId="20D63A5E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589E4E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261FCAC3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CB267F1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534A5EDE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7264E14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438E3087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40E88E06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958" w:rsidRPr="00C0233C" w14:paraId="1D32FF31" w14:textId="77777777">
        <w:tc>
          <w:tcPr>
            <w:tcW w:w="2142" w:type="pct"/>
          </w:tcPr>
          <w:p w14:paraId="12AC32FC" w14:textId="6EF9528E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กำไร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32C9CC0" w14:textId="0930161F" w:rsidR="007C5958" w:rsidRPr="00C0233C" w:rsidRDefault="000A46A3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0AD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11865C3A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A8CD4E4" w14:textId="0E7E8D46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(0.004)</w:t>
            </w:r>
          </w:p>
        </w:tc>
        <w:tc>
          <w:tcPr>
            <w:tcW w:w="144" w:type="pct"/>
          </w:tcPr>
          <w:p w14:paraId="37D01508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4C3A474" w14:textId="176CA1C5" w:rsidR="007C5958" w:rsidRPr="00C0233C" w:rsidRDefault="00106D76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0AD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2088DA19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D23B066" w14:textId="0ADCA2A8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0AD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  <w:tr w:rsidR="007C5958" w:rsidRPr="00C0233C" w14:paraId="6BCD3DF5" w14:textId="77777777">
        <w:tc>
          <w:tcPr>
            <w:tcW w:w="2142" w:type="pct"/>
          </w:tcPr>
          <w:p w14:paraId="4874AEE0" w14:textId="6EA521DB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14:paraId="3F65AA6E" w14:textId="61A449EA" w:rsidR="007C5958" w:rsidRPr="00C0233C" w:rsidRDefault="000A46A3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0AD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3A481CBF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</w:tcPr>
          <w:p w14:paraId="7B839C9B" w14:textId="76BAB24B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(0.003)</w:t>
            </w:r>
          </w:p>
        </w:tc>
        <w:tc>
          <w:tcPr>
            <w:tcW w:w="144" w:type="pct"/>
          </w:tcPr>
          <w:p w14:paraId="031BE29E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double" w:sz="4" w:space="0" w:color="auto"/>
            </w:tcBorders>
          </w:tcPr>
          <w:p w14:paraId="5FD1880F" w14:textId="7427F3FC" w:rsidR="007C5958" w:rsidRPr="00C0233C" w:rsidRDefault="00106D76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0AD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45D9E4B" w14:textId="77777777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168E4A83" w14:textId="37B20676" w:rsidR="007C5958" w:rsidRPr="00C0233C" w:rsidRDefault="007C5958" w:rsidP="007C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0AD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14:paraId="7E61FC22" w14:textId="3C928B9E" w:rsidR="00F90FF5" w:rsidRPr="00C0233C" w:rsidRDefault="00F90FF5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8FEC4E" w14:textId="2EDDD402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D4914" w:rsidRPr="00C0233C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0233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869534A" w14:textId="77777777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AD0764" w14:textId="77777777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8014212" w14:textId="77777777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BE0EC1" w:rsidRPr="00C0233C" w14:paraId="6F45621B" w14:textId="77777777" w:rsidTr="000D4194">
        <w:trPr>
          <w:tblHeader/>
        </w:trPr>
        <w:tc>
          <w:tcPr>
            <w:tcW w:w="2952" w:type="dxa"/>
            <w:vAlign w:val="bottom"/>
          </w:tcPr>
          <w:p w14:paraId="435095F7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0595EE04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BAFCDAC" w14:textId="6E23B73E" w:rsidR="00BE0EC1" w:rsidRPr="00C0233C" w:rsidRDefault="0075484B" w:rsidP="0075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727207A3" w14:textId="2547F345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1B9BF559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2017FF" w14:textId="77777777" w:rsidR="00BE0EC1" w:rsidRPr="00C0233C" w:rsidDel="00D43E7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E0EC1" w:rsidRPr="00C0233C" w14:paraId="3DD1E1D3" w14:textId="77777777" w:rsidTr="000D4194">
        <w:trPr>
          <w:tblHeader/>
        </w:trPr>
        <w:tc>
          <w:tcPr>
            <w:tcW w:w="2952" w:type="dxa"/>
          </w:tcPr>
          <w:p w14:paraId="53D1A928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D534D68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CD5B81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C6411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BD7B1ED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18B17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EC1" w:rsidRPr="00C0233C" w14:paraId="4FB955A4" w14:textId="77777777" w:rsidTr="000D4194">
        <w:tc>
          <w:tcPr>
            <w:tcW w:w="2952" w:type="dxa"/>
          </w:tcPr>
          <w:p w14:paraId="37D127DB" w14:textId="2B98DF2D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90FF5"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38" w:type="dxa"/>
          </w:tcPr>
          <w:p w14:paraId="6DF2CBFB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884AB5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6B23D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106F47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9DB91" w14:textId="77777777" w:rsidR="00BE0EC1" w:rsidRPr="00C0233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675" w:rsidRPr="00C0233C" w14:paraId="140CB8F1" w14:textId="77777777" w:rsidTr="000D4194">
        <w:tc>
          <w:tcPr>
            <w:tcW w:w="2952" w:type="dxa"/>
          </w:tcPr>
          <w:p w14:paraId="14175A1C" w14:textId="0FE8ADF5" w:rsidR="00635675" w:rsidRPr="00C0233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90FF5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071B90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71B90"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38" w:type="dxa"/>
          </w:tcPr>
          <w:p w14:paraId="5EE89C5E" w14:textId="43DC56DE" w:rsidR="00635675" w:rsidRPr="00C0233C" w:rsidRDefault="00F90FF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95630A" w:rsidRPr="00C023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10" w:type="dxa"/>
          </w:tcPr>
          <w:p w14:paraId="1CC3A4D5" w14:textId="3B6C5AA3" w:rsidR="00635675" w:rsidRPr="00C0233C" w:rsidRDefault="00F90FF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8973B53" w14:textId="11464CB1" w:rsidR="00635675" w:rsidRPr="00C0233C" w:rsidRDefault="0095630A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F90FF5" w:rsidRPr="00C023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60" w:type="dxa"/>
          </w:tcPr>
          <w:p w14:paraId="7CCB9E9D" w14:textId="77777777" w:rsidR="00635675" w:rsidRPr="00C0233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0E778" w14:textId="4F53AFCE" w:rsidR="00635675" w:rsidRPr="00C0233C" w:rsidRDefault="00F90FF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14,996</w:t>
            </w:r>
          </w:p>
        </w:tc>
      </w:tr>
    </w:tbl>
    <w:p w14:paraId="05A07A1A" w14:textId="77777777" w:rsidR="00F90FF5" w:rsidRPr="00C0233C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A744F" w14:textId="1C9C581F" w:rsidR="00F90FF5" w:rsidRPr="00C0233C" w:rsidRDefault="00F90FF5" w:rsidP="00F90FF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0233C">
        <w:rPr>
          <w:rFonts w:ascii="Angsana New" w:hAnsi="Angsana New" w:cs="Angsana New"/>
          <w:b/>
          <w:bCs/>
          <w:lang w:val="en-US"/>
        </w:rPr>
        <w:t>2</w:t>
      </w:r>
      <w:r w:rsidR="00ED4914" w:rsidRPr="00C0233C">
        <w:rPr>
          <w:rFonts w:ascii="Angsana New" w:hAnsi="Angsana New" w:cs="Angsana New"/>
          <w:b/>
          <w:bCs/>
          <w:lang w:val="en-US"/>
        </w:rPr>
        <w:t>7</w:t>
      </w:r>
      <w:r w:rsidRPr="00C0233C">
        <w:rPr>
          <w:rFonts w:ascii="Angsana New" w:hAnsi="Angsana New" w:cs="Angsana New"/>
          <w:b/>
          <w:bCs/>
          <w:lang w:val="en-US"/>
        </w:rPr>
        <w:tab/>
      </w:r>
      <w:r w:rsidRPr="00C0233C">
        <w:rPr>
          <w:rFonts w:ascii="Angsana New" w:hAnsi="Angsana New" w:cs="Angsana New" w:hint="cs"/>
          <w:b/>
          <w:bCs/>
          <w:cs/>
          <w:lang w:val="en-US"/>
        </w:rPr>
        <w:t>เ</w:t>
      </w:r>
      <w:r w:rsidRPr="00C0233C">
        <w:rPr>
          <w:rFonts w:ascii="Angsana New" w:hAnsi="Angsana New" w:cs="Angsana New"/>
          <w:b/>
          <w:bCs/>
          <w:cs/>
          <w:lang w:val="en-US"/>
        </w:rPr>
        <w:t>ครื่องมือทางการเงิน</w:t>
      </w:r>
    </w:p>
    <w:p w14:paraId="000D1B8D" w14:textId="77777777" w:rsidR="00F90FF5" w:rsidRPr="00C0233C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1C0E9E" w14:textId="6EB2B6F6" w:rsidR="00BE0EC1" w:rsidRPr="00C0233C" w:rsidRDefault="00BE0EC1" w:rsidP="0019550D">
      <w:pPr>
        <w:pStyle w:val="ListParagraph"/>
        <w:numPr>
          <w:ilvl w:val="1"/>
          <w:numId w:val="18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1698124" w14:textId="21FE2919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8C0F55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233C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334EDC4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279C1" w14:textId="52F7835B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คณะกรรมการบริษัทของ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</w:t>
      </w:r>
      <w:r w:rsidR="00777F74"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91649C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E55BD34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8306E" w14:textId="39B7C56C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นโยบายการบริหารความเสี่ยงของ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</w:t>
      </w:r>
      <w:r w:rsidR="0065366B" w:rsidRPr="00C0233C">
        <w:rPr>
          <w:rFonts w:ascii="Angsana New" w:hAnsi="Angsana New"/>
          <w:sz w:val="30"/>
          <w:szCs w:val="30"/>
        </w:rPr>
        <w:t xml:space="preserve"> 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บริษัทมีเป้าหมายในการรักษาสภาพแวดล้อมการควบคุมให้เป็น</w:t>
      </w:r>
      <w:r w:rsidRPr="00C0233C">
        <w:rPr>
          <w:rFonts w:ascii="Angsana New" w:hAnsi="Angsana New"/>
          <w:sz w:val="30"/>
          <w:szCs w:val="30"/>
          <w:cs/>
        </w:rPr>
        <w:lastRenderedPageBreak/>
        <w:t>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E76E32D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5E873" w14:textId="03EF474F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คณะกรรมการตรวจสอบของ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บริษัทเผชิญอยู่ คณะกรรมการตรวจสอบของ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Pr="00C0233C">
        <w:rPr>
          <w:rFonts w:ascii="Angsana New" w:hAnsi="Angsana New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317AB93" w14:textId="77777777" w:rsidR="00A16C7C" w:rsidRPr="00C0233C" w:rsidRDefault="00A16C7C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D91016" w14:textId="1D52F898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90FF5"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C0233C">
        <w:rPr>
          <w:rFonts w:ascii="Angsana New" w:hAnsi="Angsana New"/>
          <w:b/>
          <w:bCs/>
          <w:i/>
          <w:iCs/>
          <w:sz w:val="30"/>
          <w:szCs w:val="30"/>
        </w:rPr>
        <w:t>.1)</w:t>
      </w:r>
      <w:r w:rsidR="00D74C15"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C0233C">
        <w:rPr>
          <w:b/>
          <w:bCs/>
          <w:sz w:val="30"/>
          <w:szCs w:val="30"/>
          <w:cs/>
        </w:rPr>
        <w:t xml:space="preserve"> </w:t>
      </w:r>
    </w:p>
    <w:p w14:paraId="474B0EB5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80131E" w14:textId="75879ACC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1D1B31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5F05" w:rsidRPr="00C0233C">
        <w:rPr>
          <w:rFonts w:ascii="Angsana New" w:hAnsi="Angsana New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หากลูกค้าไม่สามารถปฏิบัติตามภาระผูกพันตามสัญญา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1D1B31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E54C67C" w14:textId="77777777" w:rsidR="00F90FF5" w:rsidRPr="00C0233C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97415" w14:textId="3BA09C34" w:rsidR="00BE0EC1" w:rsidRPr="00C0233C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0233C">
        <w:rPr>
          <w:rFonts w:asciiTheme="majorBidi" w:hAnsiTheme="majorBidi" w:cstheme="majorBidi"/>
          <w:sz w:val="30"/>
          <w:szCs w:val="30"/>
        </w:rPr>
        <w:t>(</w:t>
      </w:r>
      <w:r w:rsidR="00F90FF5"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C0233C">
        <w:rPr>
          <w:rFonts w:asciiTheme="majorBidi" w:hAnsiTheme="majorBidi" w:cstheme="majorBidi"/>
          <w:sz w:val="30"/>
          <w:szCs w:val="30"/>
        </w:rPr>
        <w:t>.1.1)</w:t>
      </w:r>
      <w:r w:rsidR="00FA51C1" w:rsidRPr="00C0233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C0233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3327031A" w14:textId="77777777" w:rsidR="00BE0EC1" w:rsidRPr="00C0233C" w:rsidRDefault="00BE0EC1" w:rsidP="001D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AEBC22" w14:textId="7A003B3F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1D1B31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606BCE" w:rsidRPr="00C0233C">
        <w:rPr>
          <w:rFonts w:asciiTheme="majorBidi" w:hAnsiTheme="majorBidi" w:cstheme="majorBidi"/>
          <w:sz w:val="30"/>
          <w:szCs w:val="30"/>
          <w:cs/>
        </w:rPr>
        <w:br/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F90FF5" w:rsidRPr="00C0233C">
        <w:rPr>
          <w:rFonts w:asciiTheme="majorBidi" w:hAnsiTheme="majorBidi" w:cstheme="majorBidi"/>
          <w:sz w:val="30"/>
          <w:szCs w:val="30"/>
        </w:rPr>
        <w:t>2</w:t>
      </w:r>
      <w:r w:rsidR="00835DB3" w:rsidRPr="00C0233C">
        <w:rPr>
          <w:rFonts w:asciiTheme="majorBidi" w:hAnsiTheme="majorBidi" w:cstheme="majorBidi"/>
          <w:sz w:val="30"/>
          <w:szCs w:val="30"/>
        </w:rPr>
        <w:t>2</w:t>
      </w:r>
    </w:p>
    <w:p w14:paraId="1C744D54" w14:textId="77777777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firstLine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7556D" w14:textId="2F3662D2" w:rsidR="00BE0EC1" w:rsidRPr="00C0233C" w:rsidRDefault="0022017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0233C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C0233C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BE0EC1" w:rsidRPr="00C0233C">
        <w:rPr>
          <w:rFonts w:ascii="Angsana New" w:hAnsi="Angsana New" w:hint="cs"/>
          <w:sz w:val="30"/>
          <w:szCs w:val="30"/>
          <w:cs/>
        </w:rPr>
        <w:t xml:space="preserve">ทางการค้า </w:t>
      </w:r>
      <w:r w:rsidR="001D1B31" w:rsidRPr="00C0233C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0233C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C0233C">
        <w:rPr>
          <w:rFonts w:ascii="Angsana New" w:hAnsi="Angsana New"/>
          <w:sz w:val="30"/>
          <w:szCs w:val="30"/>
          <w:cs/>
        </w:rPr>
        <w:t>จะทบทวน</w:t>
      </w:r>
      <w:r w:rsidR="00BE0EC1" w:rsidRPr="00C0233C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E0EC1" w:rsidRPr="00C0233C">
        <w:rPr>
          <w:rFonts w:ascii="Angsana New" w:hAnsi="Angsana New" w:hint="cs"/>
          <w:sz w:val="30"/>
          <w:szCs w:val="30"/>
        </w:rPr>
        <w:t xml:space="preserve"> (</w:t>
      </w:r>
      <w:r w:rsidR="00BE0EC1" w:rsidRPr="00C0233C">
        <w:rPr>
          <w:rFonts w:ascii="Angsana New" w:hAnsi="Angsana New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</w:t>
      </w:r>
      <w:r w:rsidR="00BE0EC1" w:rsidRPr="00C0233C">
        <w:rPr>
          <w:rFonts w:ascii="Angsana New" w:hAnsi="Angsana New" w:hint="cs"/>
          <w:sz w:val="30"/>
          <w:szCs w:val="30"/>
          <w:cs/>
        </w:rPr>
        <w:t>ปี</w:t>
      </w:r>
      <w:r w:rsidR="00BE0EC1" w:rsidRPr="00C0233C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ผู้รับผิดชอบสูงสุดในสายงานบัญชีและการเงิน</w:t>
      </w:r>
    </w:p>
    <w:p w14:paraId="5E24FC21" w14:textId="77777777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firstLine="900"/>
        <w:jc w:val="thaiDistribute"/>
        <w:rPr>
          <w:rFonts w:ascii="Angsana New" w:hAnsi="Angsana New"/>
          <w:sz w:val="30"/>
          <w:szCs w:val="30"/>
        </w:rPr>
      </w:pPr>
    </w:p>
    <w:p w14:paraId="269CEE56" w14:textId="77777777" w:rsidR="006F7560" w:rsidRPr="00C0233C" w:rsidRDefault="006F7560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4BE96D68" w14:textId="54F12C1F" w:rsidR="00BE0EC1" w:rsidRPr="00C0233C" w:rsidRDefault="001D1B3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BE0EC1" w:rsidRPr="00C0233C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E0EC1" w:rsidRPr="00C0233C">
        <w:rPr>
          <w:rFonts w:ascii="Angsana New" w:hAnsi="Angsana New"/>
          <w:sz w:val="30"/>
          <w:szCs w:val="30"/>
        </w:rPr>
        <w:t xml:space="preserve">120 </w:t>
      </w:r>
      <w:r w:rsidR="00BE0EC1" w:rsidRPr="00C0233C">
        <w:rPr>
          <w:rFonts w:ascii="Angsana New" w:hAnsi="Angsana New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</w:t>
      </w:r>
      <w:r w:rsidRPr="00C0233C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0233C">
        <w:rPr>
          <w:rFonts w:ascii="Angsana New" w:hAnsi="Angsana New"/>
          <w:sz w:val="30"/>
          <w:szCs w:val="30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C0233C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0233C">
        <w:rPr>
          <w:rFonts w:ascii="Angsana New" w:hAnsi="Angsana New"/>
          <w:sz w:val="30"/>
          <w:szCs w:val="30"/>
          <w:cs/>
        </w:rPr>
        <w:t>บริษัทมีต่อสภาวะเศรษฐกิจตลอดอายุที่คาดการณ์ไว้ของลูกหนี้</w:t>
      </w:r>
      <w:r w:rsidR="00BE0EC1"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="00BE0EC1" w:rsidRPr="00C0233C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</w:t>
      </w:r>
      <w:r w:rsidR="00BE0EC1" w:rsidRPr="00C0233C">
        <w:rPr>
          <w:rFonts w:ascii="Angsana New" w:hAnsi="Angsana New" w:hint="cs"/>
          <w:sz w:val="30"/>
          <w:szCs w:val="30"/>
          <w:cs/>
        </w:rPr>
        <w:t>ด</w:t>
      </w:r>
      <w:r w:rsidR="00BE0EC1" w:rsidRPr="00C0233C">
        <w:rPr>
          <w:rFonts w:ascii="Angsana New" w:hAnsi="Angsana New"/>
          <w:sz w:val="30"/>
          <w:szCs w:val="30"/>
          <w:cs/>
        </w:rPr>
        <w:t xml:space="preserve">เผยในหมายเหตุข้อ </w:t>
      </w:r>
      <w:r w:rsidR="00BB2039" w:rsidRPr="00C0233C">
        <w:rPr>
          <w:rFonts w:ascii="Angsana New" w:hAnsi="Angsana New"/>
          <w:sz w:val="30"/>
          <w:szCs w:val="30"/>
        </w:rPr>
        <w:t>8</w:t>
      </w:r>
    </w:p>
    <w:p w14:paraId="603C1B0E" w14:textId="77777777" w:rsidR="00F90FF5" w:rsidRPr="00C0233C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firstLine="900"/>
        <w:jc w:val="thaiDistribute"/>
        <w:rPr>
          <w:rFonts w:ascii="Angsana New" w:hAnsi="Angsana New"/>
          <w:sz w:val="30"/>
          <w:szCs w:val="30"/>
        </w:rPr>
      </w:pPr>
    </w:p>
    <w:p w14:paraId="704526D6" w14:textId="6F72408D" w:rsidR="00BE0EC1" w:rsidRPr="00C0233C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/>
          <w:sz w:val="30"/>
          <w:szCs w:val="30"/>
        </w:rPr>
        <w:t>(</w:t>
      </w:r>
      <w:r w:rsidR="00F90FF5"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C0233C">
        <w:rPr>
          <w:rFonts w:asciiTheme="majorBidi" w:hAnsiTheme="majorBidi" w:cstheme="majorBidi"/>
          <w:sz w:val="30"/>
          <w:szCs w:val="30"/>
        </w:rPr>
        <w:t>.1.2)</w:t>
      </w:r>
      <w:r w:rsidR="00927933" w:rsidRPr="00C0233C">
        <w:rPr>
          <w:rFonts w:asciiTheme="majorBidi" w:hAnsiTheme="majorBidi" w:cstheme="majorBidi"/>
          <w:sz w:val="30"/>
          <w:szCs w:val="30"/>
          <w:cs/>
        </w:rPr>
        <w:tab/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7EFCD24" w14:textId="77777777" w:rsidR="00BE0EC1" w:rsidRPr="00C0233C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24"/>
          <w:szCs w:val="24"/>
        </w:rPr>
      </w:pPr>
    </w:p>
    <w:p w14:paraId="359D990C" w14:textId="06B49222" w:rsidR="00BE0EC1" w:rsidRPr="00C0233C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0A1A0D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ซึ่ง</w:t>
      </w:r>
      <w:r w:rsidR="001D1B31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383B73BA" w14:textId="77777777" w:rsidR="00F90FF5" w:rsidRPr="00C0233C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5086F" w14:textId="5CBB44C3" w:rsidR="00BE0EC1" w:rsidRPr="00C0233C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90FF5"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C0233C">
        <w:rPr>
          <w:rFonts w:ascii="Angsana New" w:hAnsi="Angsana New"/>
          <w:b/>
          <w:bCs/>
          <w:i/>
          <w:iCs/>
          <w:sz w:val="30"/>
          <w:szCs w:val="30"/>
        </w:rPr>
        <w:t>.2)</w:t>
      </w:r>
      <w:r w:rsidR="00927933"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D157B9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B1F4666" w14:textId="3985386F" w:rsidR="00BE0EC1" w:rsidRPr="00C0233C" w:rsidRDefault="001D1B3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</w:t>
      </w:r>
      <w:r w:rsidR="003A4A85" w:rsidRPr="00C0233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รักษาระดับของเงินสดและรายการเทียบเท่าเงินสด</w:t>
      </w:r>
      <w:r w:rsidR="00763556" w:rsidRPr="00C0233C">
        <w:rPr>
          <w:rFonts w:asciiTheme="majorBidi" w:hAnsiTheme="majorBidi" w:cstheme="majorBidi" w:hint="cs"/>
          <w:sz w:val="30"/>
          <w:szCs w:val="30"/>
          <w:cs/>
        </w:rPr>
        <w:t>ที่ผู้บริหารพิจารณาว่า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223B90" w:rsidRPr="00C0233C">
        <w:rPr>
          <w:rFonts w:asciiTheme="majorBidi" w:hAnsiTheme="majorBidi" w:cstheme="majorBidi" w:hint="cs"/>
          <w:sz w:val="30"/>
          <w:szCs w:val="30"/>
          <w:cs/>
        </w:rPr>
        <w:t>ในการจัดหาเงินเพื่อใช้ใน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การดำเนินงานของ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 xml:space="preserve">บริษัท และลดผลกระทบจากความผันผวนในกระแสเงินสด </w:t>
      </w:r>
    </w:p>
    <w:p w14:paraId="63D5B29C" w14:textId="34E3203D" w:rsidR="002557F7" w:rsidRPr="00C0233C" w:rsidRDefault="002557F7" w:rsidP="00427656">
      <w:pPr>
        <w:tabs>
          <w:tab w:val="clear" w:pos="680"/>
          <w:tab w:val="clear" w:pos="907"/>
          <w:tab w:val="left" w:pos="630"/>
          <w:tab w:val="left" w:pos="171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CA6FEC3" w14:textId="13D4BFFB" w:rsidR="00BE0EC1" w:rsidRPr="00C0233C" w:rsidRDefault="00BE0EC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="00AE52A0" w:rsidRPr="00C0233C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C0233C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</w:p>
    <w:p w14:paraId="6BF3056C" w14:textId="5B616823" w:rsidR="00F608A9" w:rsidRPr="00C0233C" w:rsidRDefault="00F60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C0233C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36"/>
        <w:gridCol w:w="1024"/>
        <w:gridCol w:w="270"/>
        <w:gridCol w:w="1080"/>
        <w:gridCol w:w="270"/>
        <w:gridCol w:w="1080"/>
        <w:gridCol w:w="270"/>
        <w:gridCol w:w="1080"/>
      </w:tblGrid>
      <w:tr w:rsidR="00B32751" w:rsidRPr="00C0233C" w14:paraId="2C5223C2" w14:textId="77777777" w:rsidTr="006F5602">
        <w:trPr>
          <w:tblHeader/>
        </w:trPr>
        <w:tc>
          <w:tcPr>
            <w:tcW w:w="3065" w:type="dxa"/>
            <w:shd w:val="clear" w:color="auto" w:fill="auto"/>
          </w:tcPr>
          <w:p w14:paraId="0B76AEC5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shd w:val="clear" w:color="auto" w:fill="auto"/>
          </w:tcPr>
          <w:p w14:paraId="631B6081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2751" w:rsidRPr="00C0233C" w14:paraId="52B7325B" w14:textId="77777777" w:rsidTr="006F5602">
        <w:trPr>
          <w:tblHeader/>
        </w:trPr>
        <w:tc>
          <w:tcPr>
            <w:tcW w:w="3065" w:type="dxa"/>
            <w:shd w:val="clear" w:color="auto" w:fill="auto"/>
          </w:tcPr>
          <w:p w14:paraId="66329CB8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B3377B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642E17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7"/>
            <w:shd w:val="clear" w:color="auto" w:fill="auto"/>
            <w:vAlign w:val="bottom"/>
            <w:hideMark/>
          </w:tcPr>
          <w:p w14:paraId="2A492257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F5602" w:rsidRPr="00C0233C" w14:paraId="03C9D40D" w14:textId="77777777" w:rsidTr="006F5602">
        <w:trPr>
          <w:tblHeader/>
        </w:trPr>
        <w:tc>
          <w:tcPr>
            <w:tcW w:w="3065" w:type="dxa"/>
            <w:shd w:val="clear" w:color="auto" w:fill="auto"/>
            <w:vAlign w:val="bottom"/>
            <w:hideMark/>
          </w:tcPr>
          <w:p w14:paraId="5913A33A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169BD90" w14:textId="77777777" w:rsidR="00B32751" w:rsidRPr="00C0233C" w:rsidRDefault="00B32751" w:rsidP="008A2E7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09A20D2" w14:textId="77777777" w:rsidR="00B32751" w:rsidRPr="00C0233C" w:rsidRDefault="00B32751" w:rsidP="008A2E7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3E9D429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5C7CE164" w14:textId="77777777" w:rsidR="00B32751" w:rsidRPr="00C0233C" w:rsidRDefault="00B32751" w:rsidP="008A2E7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หรือ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น้อยกว่า</w:t>
            </w:r>
          </w:p>
        </w:tc>
        <w:tc>
          <w:tcPr>
            <w:tcW w:w="270" w:type="dxa"/>
            <w:shd w:val="clear" w:color="auto" w:fill="auto"/>
          </w:tcPr>
          <w:p w14:paraId="3DDF9185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4DE6D23" w14:textId="77777777" w:rsidR="00B32751" w:rsidRPr="00C0233C" w:rsidRDefault="00B32751" w:rsidP="008A2E7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DBF0B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E66CEFB" w14:textId="77777777" w:rsidR="00B32751" w:rsidRPr="00C0233C" w:rsidRDefault="00B32751" w:rsidP="008A2E7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F3FB0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EDB07E0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32751" w:rsidRPr="00C0233C" w14:paraId="54E02649" w14:textId="77777777" w:rsidTr="006F5602">
        <w:trPr>
          <w:tblHeader/>
        </w:trPr>
        <w:tc>
          <w:tcPr>
            <w:tcW w:w="3065" w:type="dxa"/>
            <w:shd w:val="clear" w:color="auto" w:fill="auto"/>
            <w:vAlign w:val="bottom"/>
          </w:tcPr>
          <w:p w14:paraId="70D8A89F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shd w:val="clear" w:color="auto" w:fill="auto"/>
            <w:vAlign w:val="bottom"/>
          </w:tcPr>
          <w:p w14:paraId="42C9DAEA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2751" w:rsidRPr="00C0233C" w14:paraId="34446989" w14:textId="77777777" w:rsidTr="000C5DBF">
        <w:tc>
          <w:tcPr>
            <w:tcW w:w="3065" w:type="dxa"/>
            <w:shd w:val="clear" w:color="auto" w:fill="auto"/>
          </w:tcPr>
          <w:p w14:paraId="3629B236" w14:textId="5A1D64DB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78A68679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81CD64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B12B81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DEB3DA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A690AE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093EED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BFCA29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BB6C5A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3869EC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751" w:rsidRPr="00C0233C" w14:paraId="54C96464" w14:textId="77777777" w:rsidTr="006F5602">
        <w:tc>
          <w:tcPr>
            <w:tcW w:w="3065" w:type="dxa"/>
            <w:shd w:val="clear" w:color="auto" w:fill="auto"/>
            <w:hideMark/>
          </w:tcPr>
          <w:p w14:paraId="3F918EB3" w14:textId="77777777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E1C5260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91158D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F4928B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A6D3E9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C5D66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7DE08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DB9CA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DD4EE7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28C990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751" w:rsidRPr="00C0233C" w14:paraId="1D6B4C39" w14:textId="77777777" w:rsidTr="006F5602">
        <w:tc>
          <w:tcPr>
            <w:tcW w:w="3065" w:type="dxa"/>
            <w:shd w:val="clear" w:color="auto" w:fill="auto"/>
            <w:hideMark/>
          </w:tcPr>
          <w:p w14:paraId="4D1D2A51" w14:textId="77777777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2ED4508" w14:textId="081FF3C3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53,453</w:t>
            </w:r>
          </w:p>
        </w:tc>
        <w:tc>
          <w:tcPr>
            <w:tcW w:w="236" w:type="dxa"/>
            <w:shd w:val="clear" w:color="auto" w:fill="auto"/>
          </w:tcPr>
          <w:p w14:paraId="137E3B6C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CBA46EB" w14:textId="69410A34" w:rsidR="00B32751" w:rsidRPr="00C0233C" w:rsidRDefault="00A20402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53,453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3F976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082AB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1A6B4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4ECEF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A2405F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8C7B83" w14:textId="4ABD264F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53,453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3EB3D338" w14:textId="77777777" w:rsidTr="006F5602">
        <w:tc>
          <w:tcPr>
            <w:tcW w:w="3065" w:type="dxa"/>
            <w:shd w:val="clear" w:color="auto" w:fill="auto"/>
          </w:tcPr>
          <w:p w14:paraId="3857F575" w14:textId="7E340C8D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40289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21705FAC" w14:textId="4C4B1AC7" w:rsidR="00B32751" w:rsidRPr="00C0233C" w:rsidRDefault="00BA5EF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41,367</w:t>
            </w:r>
          </w:p>
        </w:tc>
        <w:tc>
          <w:tcPr>
            <w:tcW w:w="236" w:type="dxa"/>
            <w:shd w:val="clear" w:color="auto" w:fill="auto"/>
          </w:tcPr>
          <w:p w14:paraId="6F131EF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984053" w14:textId="42E3BE7A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5EF5" w:rsidRPr="00C0233C">
              <w:rPr>
                <w:rFonts w:asciiTheme="majorBidi" w:hAnsiTheme="majorBidi" w:cstheme="majorBidi"/>
                <w:sz w:val="30"/>
                <w:szCs w:val="30"/>
              </w:rPr>
              <w:t>41,367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E89263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49876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9BF0E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437445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0626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5B82C0" w14:textId="7BD58E33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5EF5" w:rsidRPr="00C0233C">
              <w:rPr>
                <w:rFonts w:asciiTheme="majorBidi" w:hAnsiTheme="majorBidi" w:cstheme="majorBidi"/>
                <w:sz w:val="30"/>
                <w:szCs w:val="30"/>
              </w:rPr>
              <w:t>41,367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524EED20" w14:textId="77777777" w:rsidTr="006F5602">
        <w:tc>
          <w:tcPr>
            <w:tcW w:w="3065" w:type="dxa"/>
            <w:shd w:val="clear" w:color="auto" w:fill="auto"/>
          </w:tcPr>
          <w:p w14:paraId="603E7318" w14:textId="191379F4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  <w:shd w:val="clear" w:color="auto" w:fill="auto"/>
          </w:tcPr>
          <w:p w14:paraId="56D23EE0" w14:textId="17B5F97A" w:rsidR="00B32751" w:rsidRPr="00C0233C" w:rsidRDefault="000A46A3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</w:p>
        </w:tc>
        <w:tc>
          <w:tcPr>
            <w:tcW w:w="236" w:type="dxa"/>
            <w:shd w:val="clear" w:color="auto" w:fill="auto"/>
          </w:tcPr>
          <w:p w14:paraId="5AC30B70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9AAF64" w14:textId="360F1D25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46A3" w:rsidRPr="00C0233C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4751C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990A4" w14:textId="304E00CC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CED0C0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B222D" w14:textId="3B816176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AFCAD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4C5B13" w14:textId="05968E16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46A3" w:rsidRPr="00C0233C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4DC4DB27" w14:textId="77777777" w:rsidTr="006F5602">
        <w:tc>
          <w:tcPr>
            <w:tcW w:w="3065" w:type="dxa"/>
            <w:shd w:val="clear" w:color="auto" w:fill="auto"/>
          </w:tcPr>
          <w:p w14:paraId="13BAF286" w14:textId="77777777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F6B6BB" w14:textId="544D4865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153,476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CD250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AD319D" w14:textId="7CDDF193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25,619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512C0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D2ADC" w14:textId="3812C386" w:rsidR="00B32751" w:rsidRPr="00C0233C" w:rsidRDefault="00231AE8" w:rsidP="008A2E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71,478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2355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64B7A5" w14:textId="112A78DF" w:rsidR="00B32751" w:rsidRPr="00C0233C" w:rsidRDefault="0011302E" w:rsidP="006F560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104,209</w:t>
            </w:r>
            <w:r w:rsidR="00482005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636DE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3BB4A" w14:textId="00D8508B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201,306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44880433" w14:textId="77777777" w:rsidTr="006F5602">
        <w:tc>
          <w:tcPr>
            <w:tcW w:w="3065" w:type="dxa"/>
            <w:shd w:val="clear" w:color="auto" w:fill="auto"/>
          </w:tcPr>
          <w:p w14:paraId="141835C5" w14:textId="77777777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D38ECB" w14:textId="01611D2F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A05D8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5F124C" w14:textId="69898C23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6,862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DDDED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7B1B9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A043D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15FB7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1DB3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4218E" w14:textId="44BF7AD7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6,862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1E5FD310" w14:textId="77777777" w:rsidTr="006F5602">
        <w:tc>
          <w:tcPr>
            <w:tcW w:w="3065" w:type="dxa"/>
            <w:shd w:val="clear" w:color="auto" w:fill="auto"/>
          </w:tcPr>
          <w:p w14:paraId="3115FA89" w14:textId="77777777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3923BA" w14:textId="2EDFB53F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C54C3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3EC8D8B" w14:textId="5CD1FEBE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EB2A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8DAD4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FE444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4B1BC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935981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DD8C66" w14:textId="035DE8FA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464046D9" w14:textId="77777777" w:rsidTr="006F5602">
        <w:tc>
          <w:tcPr>
            <w:tcW w:w="3065" w:type="dxa"/>
            <w:shd w:val="clear" w:color="auto" w:fill="auto"/>
          </w:tcPr>
          <w:p w14:paraId="5D30D484" w14:textId="77777777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55C5A3" w14:textId="725A676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8BD77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D563CB" w14:textId="7F26ABAA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21,625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236BD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AE240" w14:textId="6D7EE48C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53,801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6992E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CF2AB7" w14:textId="256BCFE4" w:rsidR="00B32751" w:rsidRPr="00C0233C" w:rsidRDefault="0011302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482005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68061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7D12B" w14:textId="440EB5B6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75,903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4EBA2921" w14:textId="77777777" w:rsidTr="006F5602">
        <w:tc>
          <w:tcPr>
            <w:tcW w:w="3065" w:type="dxa"/>
            <w:shd w:val="clear" w:color="auto" w:fill="auto"/>
          </w:tcPr>
          <w:p w14:paraId="2AEABFB6" w14:textId="4D7847F0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96A88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8ACD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B67E2" w14:textId="0994A780" w:rsidR="00B32751" w:rsidRPr="00C0233C" w:rsidRDefault="00231AE8" w:rsidP="00B327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10,229</w:t>
            </w:r>
            <w:r w:rsidR="00A20402"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D105C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9694B" w14:textId="1AC8E6E9" w:rsidR="00B32751" w:rsidRPr="00C0233C" w:rsidRDefault="00B32751" w:rsidP="00B3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95436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08006" w14:textId="77777777" w:rsidR="00B32751" w:rsidRPr="00C0233C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C28F2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B7953" w14:textId="10F9390F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10,229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56942293" w14:textId="77777777" w:rsidTr="006F5602">
        <w:tc>
          <w:tcPr>
            <w:tcW w:w="3065" w:type="dxa"/>
            <w:shd w:val="clear" w:color="auto" w:fill="auto"/>
          </w:tcPr>
          <w:p w14:paraId="56C8C5A8" w14:textId="77777777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3A2BB" w14:textId="3045B589" w:rsidR="00B32751" w:rsidRPr="00C0233C" w:rsidRDefault="000A46A3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BA5E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0,282</w:t>
            </w:r>
          </w:p>
        </w:tc>
        <w:tc>
          <w:tcPr>
            <w:tcW w:w="236" w:type="dxa"/>
            <w:shd w:val="clear" w:color="auto" w:fill="auto"/>
          </w:tcPr>
          <w:p w14:paraId="7696E4EE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96830" w14:textId="26EA8E07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A46A3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BA5E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A46A3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5E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="00A20402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7EB84D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14B06" w14:textId="74D0133C" w:rsidR="00B32751" w:rsidRPr="00C0233C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125,279</w:t>
            </w:r>
            <w:r w:rsidR="00A20402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57F1FC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B0AFD" w14:textId="34131F3E" w:rsidR="00B32751" w:rsidRPr="00C0233C" w:rsidRDefault="006F5602" w:rsidP="006F5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104,686</w:t>
            </w:r>
            <w:r w:rsidR="0048200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117FD3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19B6A" w14:textId="2CC15C28" w:rsidR="00B32751" w:rsidRPr="00C0233C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A46A3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A5E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A46A3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BA5EF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07396" w:rsidRPr="00C0233C" w14:paraId="2F58663A" w14:textId="77777777" w:rsidTr="006F5602">
        <w:tc>
          <w:tcPr>
            <w:tcW w:w="3065" w:type="dxa"/>
            <w:shd w:val="clear" w:color="auto" w:fill="auto"/>
          </w:tcPr>
          <w:p w14:paraId="1FFFC87E" w14:textId="5954E891" w:rsidR="00B07396" w:rsidRPr="00C0233C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46D0"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2BB3F80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7FCE0B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104CD8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60D3EE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AF4D04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2A8086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916814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52811C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FF1B5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0233C" w14:paraId="6901BC0E" w14:textId="77777777" w:rsidTr="006F5602">
        <w:tc>
          <w:tcPr>
            <w:tcW w:w="3065" w:type="dxa"/>
            <w:shd w:val="clear" w:color="auto" w:fill="auto"/>
            <w:hideMark/>
          </w:tcPr>
          <w:p w14:paraId="6D567EC2" w14:textId="77777777" w:rsidR="00B07396" w:rsidRPr="00C0233C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A49C174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8F450C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58C942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DB209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13BA92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E92877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C22443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F5FFAB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E4174" w14:textId="77777777" w:rsidR="00B07396" w:rsidRPr="00C0233C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0233C" w14:paraId="1F824E72" w14:textId="77777777" w:rsidTr="006F5602">
        <w:tc>
          <w:tcPr>
            <w:tcW w:w="3065" w:type="dxa"/>
            <w:shd w:val="clear" w:color="auto" w:fill="auto"/>
            <w:hideMark/>
          </w:tcPr>
          <w:p w14:paraId="029858C7" w14:textId="77777777" w:rsidR="00B07396" w:rsidRPr="00C0233C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9928F27" w14:textId="4B1D5527" w:rsidR="00B07396" w:rsidRPr="00C0233C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43,654</w:t>
            </w:r>
          </w:p>
        </w:tc>
        <w:tc>
          <w:tcPr>
            <w:tcW w:w="236" w:type="dxa"/>
            <w:shd w:val="clear" w:color="auto" w:fill="auto"/>
          </w:tcPr>
          <w:p w14:paraId="768AA23C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7ECB30" w14:textId="4DA5B71C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43,654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45BFC8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DB6992" w14:textId="77777777" w:rsidR="00B07396" w:rsidRPr="00C0233C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DE115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608A58" w14:textId="77777777" w:rsidR="00B07396" w:rsidRPr="00C0233C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A80FCA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7271BD" w14:textId="2FF3C724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43,654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396" w:rsidRPr="00C0233C" w14:paraId="6DAED089" w14:textId="77777777" w:rsidTr="006F5602">
        <w:tc>
          <w:tcPr>
            <w:tcW w:w="3065" w:type="dxa"/>
            <w:shd w:val="clear" w:color="auto" w:fill="auto"/>
          </w:tcPr>
          <w:p w14:paraId="65082123" w14:textId="0113D9E6" w:rsidR="00B07396" w:rsidRPr="00C0233C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40289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03EC1EA0" w14:textId="1F79F897" w:rsidR="00B07396" w:rsidRPr="00C0233C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</w:p>
        </w:tc>
        <w:tc>
          <w:tcPr>
            <w:tcW w:w="236" w:type="dxa"/>
            <w:shd w:val="clear" w:color="auto" w:fill="auto"/>
          </w:tcPr>
          <w:p w14:paraId="145F8A9D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0555C23" w14:textId="54E76F4D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BC7FE8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3D547" w14:textId="77777777" w:rsidR="00B07396" w:rsidRPr="00C0233C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9D125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F955CD" w14:textId="77777777" w:rsidR="00B07396" w:rsidRPr="00C0233C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5D7FC1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FAC044" w14:textId="179AFD4A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396" w:rsidRPr="00C0233C" w14:paraId="69B8BCC5" w14:textId="77777777" w:rsidTr="006F5602">
        <w:tc>
          <w:tcPr>
            <w:tcW w:w="3065" w:type="dxa"/>
            <w:shd w:val="clear" w:color="auto" w:fill="auto"/>
          </w:tcPr>
          <w:p w14:paraId="6682FDD2" w14:textId="77777777" w:rsidR="00B07396" w:rsidRPr="00C0233C" w:rsidRDefault="00B07396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504A6A" w14:textId="551AEF83" w:rsidR="00B07396" w:rsidRPr="00C0233C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136,028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39848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35B87C" w14:textId="6F1D5F8C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16,564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3149B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A7AEA" w14:textId="3545D46E" w:rsidR="00B07396" w:rsidRPr="00C0233C" w:rsidRDefault="00E22F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54,699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A3F78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1BDFA" w14:textId="59720458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114,834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2026D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E3EAEF" w14:textId="7B9B806E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7396" w:rsidRPr="00C023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B07396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46D0" w:rsidRPr="00C0233C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0E30" w:rsidRPr="00C0233C" w14:paraId="651EA2C8" w14:textId="77777777" w:rsidTr="006F5602">
        <w:tc>
          <w:tcPr>
            <w:tcW w:w="3065" w:type="dxa"/>
            <w:shd w:val="clear" w:color="auto" w:fill="auto"/>
          </w:tcPr>
          <w:p w14:paraId="1D3B1D94" w14:textId="591194B6" w:rsidR="00080E30" w:rsidRPr="00C0233C" w:rsidRDefault="00080E3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EA80CB" w14:textId="14F606A2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46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5BD744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5E3EB7" w14:textId="27C94308" w:rsidR="00080E30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0E30" w:rsidRPr="00C0233C">
              <w:rPr>
                <w:rFonts w:asciiTheme="majorBidi" w:hAnsiTheme="majorBidi" w:cstheme="majorBidi"/>
                <w:sz w:val="30"/>
                <w:szCs w:val="30"/>
              </w:rPr>
              <w:t>46,708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8EBB7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7A16C" w14:textId="04A28068" w:rsidR="00080E30" w:rsidRPr="00C0233C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89331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D361F1" w14:textId="6924BB3E" w:rsidR="00080E30" w:rsidRPr="00C0233C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13BA8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A8575" w14:textId="4A3F5B39" w:rsidR="00080E30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0E30" w:rsidRPr="00C0233C">
              <w:rPr>
                <w:rFonts w:asciiTheme="majorBidi" w:hAnsiTheme="majorBidi" w:cstheme="majorBidi"/>
                <w:sz w:val="30"/>
                <w:szCs w:val="30"/>
              </w:rPr>
              <w:t>46,708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0E30" w:rsidRPr="00C0233C" w14:paraId="0BBA8897" w14:textId="77777777" w:rsidTr="006F5602">
        <w:tc>
          <w:tcPr>
            <w:tcW w:w="3065" w:type="dxa"/>
            <w:shd w:val="clear" w:color="auto" w:fill="auto"/>
          </w:tcPr>
          <w:p w14:paraId="418F3F80" w14:textId="20278040" w:rsidR="00080E30" w:rsidRPr="00C0233C" w:rsidRDefault="00080E3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</w:t>
            </w:r>
            <w:r w:rsidR="00ED1823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83F528" w14:textId="08C1C71D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0C955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8BEDC" w14:textId="75DFDA5E" w:rsidR="00080E30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0E30"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ED6DD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5A711" w14:textId="057819BB" w:rsidR="00080E30" w:rsidRPr="00C0233C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6F54A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D07FB" w14:textId="6B7FDF7E" w:rsidR="00080E30" w:rsidRPr="00C0233C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7D177" w14:textId="77777777" w:rsidR="00080E30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BC5A7" w14:textId="5B32E31B" w:rsidR="00080E30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0E30"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396" w:rsidRPr="00C0233C" w14:paraId="048A7E10" w14:textId="77777777" w:rsidTr="006F5602">
        <w:tc>
          <w:tcPr>
            <w:tcW w:w="3065" w:type="dxa"/>
            <w:shd w:val="clear" w:color="auto" w:fill="auto"/>
          </w:tcPr>
          <w:p w14:paraId="6F2ECB9F" w14:textId="77777777" w:rsidR="00B07396" w:rsidRPr="00C0233C" w:rsidRDefault="00B07396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468ED7" w14:textId="4550A169" w:rsidR="00B07396" w:rsidRPr="00C0233C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56,794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E2C684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E68BE6" w14:textId="5B26ADA1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0E30" w:rsidRPr="00C0233C">
              <w:rPr>
                <w:rFonts w:asciiTheme="majorBidi" w:hAnsiTheme="majorBidi" w:cstheme="majorBidi"/>
                <w:sz w:val="30"/>
                <w:szCs w:val="30"/>
              </w:rPr>
              <w:t>13,688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1B725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BCFF3" w14:textId="40311029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EF8" w:rsidRPr="00C0233C">
              <w:rPr>
                <w:rFonts w:asciiTheme="majorBidi" w:hAnsiTheme="majorBidi" w:cstheme="majorBidi"/>
                <w:sz w:val="30"/>
                <w:szCs w:val="30"/>
              </w:rPr>
              <w:t>46,664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55806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EA13D" w14:textId="30F245F1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EF8" w:rsidRPr="00C0233C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C90CE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6BFB09" w14:textId="47E94618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0E30" w:rsidRPr="00C0233C">
              <w:rPr>
                <w:rFonts w:asciiTheme="majorBidi" w:hAnsiTheme="majorBidi" w:cstheme="majorBidi"/>
                <w:sz w:val="30"/>
                <w:szCs w:val="30"/>
              </w:rPr>
              <w:t>65,701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4E0B" w:rsidRPr="00C0233C" w14:paraId="6E75841D" w14:textId="77777777" w:rsidTr="006F5602">
        <w:tc>
          <w:tcPr>
            <w:tcW w:w="3065" w:type="dxa"/>
            <w:shd w:val="clear" w:color="auto" w:fill="auto"/>
          </w:tcPr>
          <w:p w14:paraId="026E7B2C" w14:textId="3FF6DF79" w:rsidR="002F4E0B" w:rsidRPr="00C0233C" w:rsidRDefault="002F4E0B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 w:rsidR="003C3EF8" w:rsidRPr="00C023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C3EF8" w:rsidRPr="00C0233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7F49D" w14:textId="3DB71264" w:rsidR="002F4E0B" w:rsidRPr="00C0233C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F02821" w14:textId="77777777" w:rsidR="002F4E0B" w:rsidRPr="00C0233C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0333C" w14:textId="33495D8C" w:rsidR="002F4E0B" w:rsidRPr="00C0233C" w:rsidRDefault="002F4E0B" w:rsidP="00DA4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A55F2" w14:textId="77777777" w:rsidR="002F4E0B" w:rsidRPr="00C0233C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FF3E3" w14:textId="0BEDE32E" w:rsidR="002F4E0B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4E0B" w:rsidRPr="00C0233C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04FB5" w:rsidRPr="00C0233C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C3689" w14:textId="77777777" w:rsidR="002F4E0B" w:rsidRPr="00C0233C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1542" w14:textId="3817DD09" w:rsidR="002F4E0B" w:rsidRPr="00C0233C" w:rsidRDefault="002F4E0B" w:rsidP="002F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D8FF7" w14:textId="77777777" w:rsidR="002F4E0B" w:rsidRPr="00C0233C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8F4D7" w14:textId="14F64CB4" w:rsidR="002F4E0B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4E0B" w:rsidRPr="00C0233C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04FB5" w:rsidRPr="00C0233C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396" w:rsidRPr="00C0233C" w14:paraId="469E9508" w14:textId="77777777" w:rsidTr="006F5602">
        <w:tc>
          <w:tcPr>
            <w:tcW w:w="3065" w:type="dxa"/>
            <w:shd w:val="clear" w:color="auto" w:fill="auto"/>
          </w:tcPr>
          <w:p w14:paraId="5012CD9B" w14:textId="77777777" w:rsidR="00B07396" w:rsidRPr="00C0233C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68A12" w14:textId="394F88CD" w:rsidR="00B07396" w:rsidRPr="00C0233C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365,577</w:t>
            </w:r>
          </w:p>
        </w:tc>
        <w:tc>
          <w:tcPr>
            <w:tcW w:w="236" w:type="dxa"/>
            <w:shd w:val="clear" w:color="auto" w:fill="auto"/>
          </w:tcPr>
          <w:p w14:paraId="04CBE1C8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17845" w14:textId="29591FD3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3EF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0739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EF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8FB4E5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BC07C" w14:textId="24FFFF32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46D0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3EF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04FB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739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04FB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B4224C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4A1DE" w14:textId="01BFAA3B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739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3EF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B0739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EF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12767A" w14:textId="77777777" w:rsidR="00B07396" w:rsidRPr="00C0233C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7DBF7" w14:textId="5FBA9BC2" w:rsidR="00B07396" w:rsidRPr="00C0233C" w:rsidRDefault="00E22F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F4E0B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C3EF8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4FB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07396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04FB5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082A136" w14:textId="128FB2D8" w:rsidR="00B32751" w:rsidRPr="00C0233C" w:rsidRDefault="00B32751" w:rsidP="00B32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CB7E6" w14:textId="77777777" w:rsidR="00B32751" w:rsidRPr="00C0233C" w:rsidRDefault="00B32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065"/>
        <w:gridCol w:w="1168"/>
        <w:gridCol w:w="238"/>
        <w:gridCol w:w="1042"/>
        <w:gridCol w:w="270"/>
        <w:gridCol w:w="900"/>
        <w:gridCol w:w="252"/>
        <w:gridCol w:w="1080"/>
        <w:gridCol w:w="270"/>
        <w:gridCol w:w="1080"/>
      </w:tblGrid>
      <w:tr w:rsidR="00B32751" w:rsidRPr="00C0233C" w14:paraId="632F52CF" w14:textId="77777777" w:rsidTr="00E14124">
        <w:trPr>
          <w:tblHeader/>
        </w:trPr>
        <w:tc>
          <w:tcPr>
            <w:tcW w:w="3065" w:type="dxa"/>
            <w:shd w:val="clear" w:color="auto" w:fill="auto"/>
          </w:tcPr>
          <w:p w14:paraId="6A5DC9D6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shd w:val="clear" w:color="auto" w:fill="auto"/>
          </w:tcPr>
          <w:p w14:paraId="2B151765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2751" w:rsidRPr="00C0233C" w14:paraId="29C046C1" w14:textId="77777777" w:rsidTr="00E14124">
        <w:trPr>
          <w:tblHeader/>
        </w:trPr>
        <w:tc>
          <w:tcPr>
            <w:tcW w:w="3065" w:type="dxa"/>
            <w:shd w:val="clear" w:color="auto" w:fill="auto"/>
          </w:tcPr>
          <w:p w14:paraId="2988B63A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CC39F8A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7CC747B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4" w:type="dxa"/>
            <w:gridSpan w:val="7"/>
            <w:shd w:val="clear" w:color="auto" w:fill="auto"/>
            <w:vAlign w:val="bottom"/>
            <w:hideMark/>
          </w:tcPr>
          <w:p w14:paraId="799D7C8E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32751" w:rsidRPr="00C0233C" w14:paraId="09E1EB00" w14:textId="77777777" w:rsidTr="00E14124">
        <w:trPr>
          <w:tblHeader/>
        </w:trPr>
        <w:tc>
          <w:tcPr>
            <w:tcW w:w="3065" w:type="dxa"/>
            <w:shd w:val="clear" w:color="auto" w:fill="auto"/>
            <w:vAlign w:val="bottom"/>
            <w:hideMark/>
          </w:tcPr>
          <w:p w14:paraId="506714A2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1D8F5F60" w14:textId="77777777" w:rsidR="00B32751" w:rsidRPr="00C0233C" w:rsidRDefault="00B32751" w:rsidP="008A2E7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04A9528" w14:textId="77777777" w:rsidR="00B32751" w:rsidRPr="00C0233C" w:rsidRDefault="00B32751" w:rsidP="008A2E7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6848EA9B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505D3CA9" w14:textId="77777777" w:rsidR="00B32751" w:rsidRPr="00C0233C" w:rsidRDefault="00B32751" w:rsidP="008A2E7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23ECFF01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5FF9A82" w14:textId="77777777" w:rsidR="00B32751" w:rsidRPr="00C0233C" w:rsidRDefault="00B32751" w:rsidP="008A2E7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9D76290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6ED1962" w14:textId="77777777" w:rsidR="00B32751" w:rsidRPr="00C0233C" w:rsidRDefault="00B32751" w:rsidP="008A2E7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3B419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050E15A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32751" w:rsidRPr="00C0233C" w14:paraId="34802795" w14:textId="77777777" w:rsidTr="00E14124">
        <w:trPr>
          <w:tblHeader/>
        </w:trPr>
        <w:tc>
          <w:tcPr>
            <w:tcW w:w="3065" w:type="dxa"/>
            <w:shd w:val="clear" w:color="auto" w:fill="auto"/>
            <w:vAlign w:val="bottom"/>
          </w:tcPr>
          <w:p w14:paraId="3B012668" w14:textId="77777777" w:rsidR="00B32751" w:rsidRPr="00C0233C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shd w:val="clear" w:color="auto" w:fill="auto"/>
            <w:vAlign w:val="bottom"/>
          </w:tcPr>
          <w:p w14:paraId="362B4198" w14:textId="77777777" w:rsidR="00B32751" w:rsidRPr="00C0233C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2751" w:rsidRPr="00C0233C" w14:paraId="59B45AD3" w14:textId="77777777" w:rsidTr="00E14124">
        <w:tc>
          <w:tcPr>
            <w:tcW w:w="3065" w:type="dxa"/>
            <w:shd w:val="clear" w:color="auto" w:fill="auto"/>
          </w:tcPr>
          <w:p w14:paraId="337B3DEB" w14:textId="1B9C2068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68" w:type="dxa"/>
            <w:shd w:val="clear" w:color="auto" w:fill="auto"/>
          </w:tcPr>
          <w:p w14:paraId="1A034274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A192D11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2E29F40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0404F5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43F195F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3BD57B6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AA0E3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AC7AF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B464A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751" w:rsidRPr="00C0233C" w14:paraId="6EE7BF20" w14:textId="77777777" w:rsidTr="00E14124">
        <w:tc>
          <w:tcPr>
            <w:tcW w:w="3065" w:type="dxa"/>
            <w:shd w:val="clear" w:color="auto" w:fill="auto"/>
            <w:hideMark/>
          </w:tcPr>
          <w:p w14:paraId="770D379A" w14:textId="77777777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511AFED0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3AE52BF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1A9336B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265507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98E07C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3E8C11A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44C3EF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1D7838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99F8BA" w14:textId="77777777" w:rsidR="00B32751" w:rsidRPr="00C0233C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751" w:rsidRPr="00C0233C" w14:paraId="4B9CFE00" w14:textId="77777777" w:rsidTr="00E14124">
        <w:tc>
          <w:tcPr>
            <w:tcW w:w="3065" w:type="dxa"/>
            <w:shd w:val="clear" w:color="auto" w:fill="auto"/>
            <w:hideMark/>
          </w:tcPr>
          <w:p w14:paraId="4B9C1A5F" w14:textId="77777777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3EAC9025" w14:textId="3B9030EE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36,688</w:t>
            </w:r>
          </w:p>
        </w:tc>
        <w:tc>
          <w:tcPr>
            <w:tcW w:w="238" w:type="dxa"/>
            <w:shd w:val="clear" w:color="auto" w:fill="auto"/>
          </w:tcPr>
          <w:p w14:paraId="7D22A8E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5B7122B" w14:textId="5471FB51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36,688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40CA8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FA6346D" w14:textId="77777777" w:rsidR="00B32751" w:rsidRPr="00C0233C" w:rsidRDefault="00B32751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635E07C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F1D94E" w14:textId="77777777" w:rsidR="00B32751" w:rsidRPr="00C0233C" w:rsidRDefault="00B32751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A3A4F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BD2A5" w14:textId="320B4AD0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sz w:val="30"/>
                <w:szCs w:val="30"/>
              </w:rPr>
              <w:t>36,688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1340B993" w14:textId="77777777" w:rsidTr="00E14124">
        <w:tc>
          <w:tcPr>
            <w:tcW w:w="3065" w:type="dxa"/>
            <w:shd w:val="clear" w:color="auto" w:fill="auto"/>
          </w:tcPr>
          <w:p w14:paraId="60C91BB7" w14:textId="719B0F8A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40289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68" w:type="dxa"/>
            <w:shd w:val="clear" w:color="auto" w:fill="auto"/>
          </w:tcPr>
          <w:p w14:paraId="1E3933E5" w14:textId="518B86C6" w:rsidR="00B32751" w:rsidRPr="00C0233C" w:rsidRDefault="00A00F2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32,972</w:t>
            </w:r>
          </w:p>
        </w:tc>
        <w:tc>
          <w:tcPr>
            <w:tcW w:w="238" w:type="dxa"/>
            <w:shd w:val="clear" w:color="auto" w:fill="auto"/>
          </w:tcPr>
          <w:p w14:paraId="138887B3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7CA97A5" w14:textId="33C342AB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sz w:val="30"/>
                <w:szCs w:val="30"/>
              </w:rPr>
              <w:t>32,972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2888EE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19F331" w14:textId="77777777" w:rsidR="00B32751" w:rsidRPr="00C0233C" w:rsidRDefault="00B32751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6938BBE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64FC46" w14:textId="77777777" w:rsidR="00B32751" w:rsidRPr="00C0233C" w:rsidRDefault="00B32751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ED3D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817A61" w14:textId="7641D26B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sz w:val="30"/>
                <w:szCs w:val="30"/>
              </w:rPr>
              <w:t>32,972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5AAE2EFD" w14:textId="77777777" w:rsidTr="00E14124">
        <w:tc>
          <w:tcPr>
            <w:tcW w:w="3065" w:type="dxa"/>
            <w:shd w:val="clear" w:color="auto" w:fill="auto"/>
          </w:tcPr>
          <w:p w14:paraId="07CD2C46" w14:textId="2AA6FA7A" w:rsidR="00B32751" w:rsidRPr="00C0233C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168" w:type="dxa"/>
            <w:shd w:val="clear" w:color="auto" w:fill="auto"/>
          </w:tcPr>
          <w:p w14:paraId="65282E54" w14:textId="2EFAB55C" w:rsidR="00B32751" w:rsidRPr="00C0233C" w:rsidRDefault="00A00F2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15,624</w:t>
            </w:r>
          </w:p>
        </w:tc>
        <w:tc>
          <w:tcPr>
            <w:tcW w:w="238" w:type="dxa"/>
            <w:shd w:val="clear" w:color="auto" w:fill="auto"/>
          </w:tcPr>
          <w:p w14:paraId="51862F7F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3D8F2F4" w14:textId="64E177B4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sz w:val="30"/>
                <w:szCs w:val="30"/>
              </w:rPr>
              <w:t>15,624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ED4FFC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224C1E" w14:textId="49B9F142" w:rsidR="00B32751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1CEDF02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4E2DD7" w14:textId="7D6945DE" w:rsidR="00B32751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149FA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BFD07D" w14:textId="5632504D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sz w:val="30"/>
                <w:szCs w:val="30"/>
              </w:rPr>
              <w:t>15,624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452F7092" w14:textId="77777777" w:rsidTr="00E14124">
        <w:tc>
          <w:tcPr>
            <w:tcW w:w="3065" w:type="dxa"/>
            <w:shd w:val="clear" w:color="auto" w:fill="auto"/>
          </w:tcPr>
          <w:p w14:paraId="351C0A2E" w14:textId="77777777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FBF4F05" w14:textId="50E53645" w:rsidR="00B32751" w:rsidRPr="00C0233C" w:rsidRDefault="00BB4727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10FFD" w:rsidRPr="00C0233C">
              <w:rPr>
                <w:rFonts w:asciiTheme="majorBidi" w:hAnsiTheme="majorBidi" w:cstheme="majorBidi"/>
                <w:sz w:val="30"/>
                <w:szCs w:val="30"/>
              </w:rPr>
              <w:t>7,482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473128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B35AA2A" w14:textId="38BA2F93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DF6E8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86009D" w14:textId="76572406" w:rsidR="00B32751" w:rsidRPr="00C0233C" w:rsidRDefault="00E14124" w:rsidP="008A2E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BD27B2D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CC35CE" w14:textId="6A6EFCBF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891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8EC1C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6EAEE" w14:textId="633F7682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C0233C" w14:paraId="6CA567C8" w14:textId="77777777" w:rsidTr="00E14124">
        <w:tc>
          <w:tcPr>
            <w:tcW w:w="3065" w:type="dxa"/>
            <w:shd w:val="clear" w:color="auto" w:fill="auto"/>
          </w:tcPr>
          <w:p w14:paraId="064843F5" w14:textId="77777777" w:rsidR="00B32751" w:rsidRPr="00C0233C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63CF0B" w14:textId="73C8E2C5" w:rsidR="00B32751" w:rsidRPr="00C0233C" w:rsidRDefault="00C97087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0AA5F3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88D23A8" w14:textId="59BFE58E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DCFB3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606E7" w14:textId="77777777" w:rsidR="00B32751" w:rsidRPr="00C0233C" w:rsidRDefault="00B32751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B3B5F1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57B937" w14:textId="77777777" w:rsidR="00B32751" w:rsidRPr="00C0233C" w:rsidRDefault="00B32751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94495" w14:textId="77777777" w:rsidR="00B32751" w:rsidRPr="00C0233C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78B42F" w14:textId="14B23F95" w:rsidR="00B32751" w:rsidRPr="00C0233C" w:rsidRDefault="00E14124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32751" w:rsidRPr="00C0233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51921F5E" w14:textId="77777777" w:rsidTr="00E14124">
        <w:tc>
          <w:tcPr>
            <w:tcW w:w="3065" w:type="dxa"/>
            <w:shd w:val="clear" w:color="auto" w:fill="auto"/>
          </w:tcPr>
          <w:p w14:paraId="208B5579" w14:textId="77777777" w:rsidR="00C97087" w:rsidRPr="00C0233C" w:rsidRDefault="00C97087" w:rsidP="00C97087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D980" w14:textId="2194B506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68,068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56D57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851DB" w14:textId="31D6598B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21,625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922A9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A102" w14:textId="080DF391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53,801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B4ADFB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515F" w14:textId="3EE309E9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58586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419E" w14:textId="153DEF41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75,903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03EC2813" w14:textId="77777777" w:rsidTr="00E14124">
        <w:tc>
          <w:tcPr>
            <w:tcW w:w="3065" w:type="dxa"/>
            <w:shd w:val="clear" w:color="auto" w:fill="auto"/>
          </w:tcPr>
          <w:p w14:paraId="6DCA323C" w14:textId="77777777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626E1" w14:textId="5FB79372" w:rsidR="00C97087" w:rsidRPr="00C0233C" w:rsidRDefault="00E85039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310,834</w:t>
            </w:r>
          </w:p>
        </w:tc>
        <w:tc>
          <w:tcPr>
            <w:tcW w:w="238" w:type="dxa"/>
            <w:shd w:val="clear" w:color="auto" w:fill="auto"/>
          </w:tcPr>
          <w:p w14:paraId="7E3E3B9C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1C084" w14:textId="073604FD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169,316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C35C1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0440" w14:textId="1A45BF0B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94,153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EFCC4B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3ACE5" w14:textId="26FFFBA0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94,368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DCB62A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55574" w14:textId="041045F7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0F2E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357,837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97087" w:rsidRPr="00C0233C" w14:paraId="24980E7F" w14:textId="77777777" w:rsidTr="00E14124">
        <w:tc>
          <w:tcPr>
            <w:tcW w:w="3065" w:type="dxa"/>
            <w:shd w:val="clear" w:color="auto" w:fill="auto"/>
          </w:tcPr>
          <w:p w14:paraId="47726700" w14:textId="77777777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E65926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F6BABB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1666D0E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7272C0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A90039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47A67B2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E8DB1A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2A3A35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07BADA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7087" w:rsidRPr="00C0233C" w14:paraId="174175FD" w14:textId="77777777" w:rsidTr="00E14124">
        <w:tc>
          <w:tcPr>
            <w:tcW w:w="3065" w:type="dxa"/>
            <w:shd w:val="clear" w:color="auto" w:fill="auto"/>
          </w:tcPr>
          <w:p w14:paraId="79A7358F" w14:textId="567DD352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68" w:type="dxa"/>
            <w:shd w:val="clear" w:color="auto" w:fill="auto"/>
          </w:tcPr>
          <w:p w14:paraId="1EBEA1D1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25293F0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5021CD5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8C529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508F0E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F8D1221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FD7A8A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52F864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1002A0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7087" w:rsidRPr="00C0233C" w14:paraId="29C7A7E2" w14:textId="77777777" w:rsidTr="00E14124">
        <w:tc>
          <w:tcPr>
            <w:tcW w:w="3065" w:type="dxa"/>
            <w:shd w:val="clear" w:color="auto" w:fill="auto"/>
            <w:hideMark/>
          </w:tcPr>
          <w:p w14:paraId="455837C9" w14:textId="77777777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646101CB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88EB889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64A6046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5C24B0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F843CF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24E4E2B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1985BD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C6D64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D64FA" w14:textId="77777777" w:rsidR="00C97087" w:rsidRPr="00C0233C" w:rsidRDefault="00C97087" w:rsidP="00C970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7087" w:rsidRPr="00C0233C" w14:paraId="15634654" w14:textId="77777777" w:rsidTr="00E14124">
        <w:tc>
          <w:tcPr>
            <w:tcW w:w="3065" w:type="dxa"/>
            <w:shd w:val="clear" w:color="auto" w:fill="auto"/>
            <w:hideMark/>
          </w:tcPr>
          <w:p w14:paraId="6B805381" w14:textId="77777777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351063DD" w14:textId="6EB8D904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32,714</w:t>
            </w:r>
          </w:p>
        </w:tc>
        <w:tc>
          <w:tcPr>
            <w:tcW w:w="238" w:type="dxa"/>
            <w:shd w:val="clear" w:color="auto" w:fill="auto"/>
          </w:tcPr>
          <w:p w14:paraId="50D3F39F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E35E889" w14:textId="1C96F5A6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32,714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26BE71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64B377" w14:textId="238DFF70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445C1D5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9EDE8" w14:textId="56E2D511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8BBD7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6B09CA" w14:textId="676B7E09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32,714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69517CFF" w14:textId="77777777" w:rsidTr="00E14124">
        <w:tc>
          <w:tcPr>
            <w:tcW w:w="3065" w:type="dxa"/>
            <w:shd w:val="clear" w:color="auto" w:fill="auto"/>
          </w:tcPr>
          <w:p w14:paraId="1C8DC3FB" w14:textId="64B009CF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40289"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68" w:type="dxa"/>
            <w:shd w:val="clear" w:color="auto" w:fill="auto"/>
          </w:tcPr>
          <w:p w14:paraId="05A44842" w14:textId="145E2063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38" w:type="dxa"/>
            <w:shd w:val="clear" w:color="auto" w:fill="auto"/>
          </w:tcPr>
          <w:p w14:paraId="0A74B7D0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ABC6401" w14:textId="665AB419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5521A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3BA42F" w14:textId="46F49431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71678C4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3BAF1" w14:textId="266ECAD6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C76AD1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59C7C4" w14:textId="21CF0E17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288640D7" w14:textId="77777777" w:rsidTr="00E14124">
        <w:tc>
          <w:tcPr>
            <w:tcW w:w="3065" w:type="dxa"/>
            <w:shd w:val="clear" w:color="auto" w:fill="auto"/>
          </w:tcPr>
          <w:p w14:paraId="763537D2" w14:textId="77777777" w:rsidR="00C97087" w:rsidRPr="00C0233C" w:rsidRDefault="00C97087" w:rsidP="00C97087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AB76C9" w14:textId="22A1EEDC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109,512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F8F4D5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553F1" w14:textId="40BC1845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12,206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1FFBF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D08E5" w14:textId="06CC706D" w:rsidR="00C97087" w:rsidRPr="00C0233C" w:rsidRDefault="00E14124" w:rsidP="00C9708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39,062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80B101B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75D0A0" w14:textId="73EDDC7F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101,467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1446B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AA2DA" w14:textId="1F5C54A3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152,735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711F9C07" w14:textId="77777777" w:rsidTr="00E14124">
        <w:tc>
          <w:tcPr>
            <w:tcW w:w="3065" w:type="dxa"/>
            <w:shd w:val="clear" w:color="auto" w:fill="auto"/>
          </w:tcPr>
          <w:p w14:paraId="69396E57" w14:textId="62C94914" w:rsidR="00C97087" w:rsidRPr="00C0233C" w:rsidRDefault="00C97087" w:rsidP="00C97087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B4AFBE9" w14:textId="7FE23D95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F009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B6B716" w14:textId="0AFBEC35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AA81A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FB082" w14:textId="1B309DC9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933482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522B6D" w14:textId="36DCD291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8EA62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24A01F" w14:textId="3427A13F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0F74B636" w14:textId="77777777" w:rsidTr="00E14124">
        <w:tc>
          <w:tcPr>
            <w:tcW w:w="3065" w:type="dxa"/>
            <w:shd w:val="clear" w:color="auto" w:fill="auto"/>
          </w:tcPr>
          <w:p w14:paraId="0FCB03C3" w14:textId="721971FE" w:rsidR="00C97087" w:rsidRPr="00C0233C" w:rsidRDefault="00C97087" w:rsidP="00C97087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5C02F0" w14:textId="0CEAA64D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E9ACBF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D94E318" w14:textId="7DA15842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8E30B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8ACFE0" w14:textId="3321E862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25584AA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F41C1" w14:textId="5086CBC8" w:rsidR="00C97087" w:rsidRPr="00C0233C" w:rsidRDefault="00C97087" w:rsidP="0097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A6B5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4EDD3" w14:textId="11F381E1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0DD2344D" w14:textId="77777777" w:rsidTr="00E14124">
        <w:tc>
          <w:tcPr>
            <w:tcW w:w="3065" w:type="dxa"/>
            <w:shd w:val="clear" w:color="auto" w:fill="auto"/>
          </w:tcPr>
          <w:p w14:paraId="62235048" w14:textId="1ADFA244" w:rsidR="00C97087" w:rsidRPr="00C0233C" w:rsidRDefault="00C97087" w:rsidP="00C97087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0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BD675" w14:textId="62E83E60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56,794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EF53D2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68F1" w14:textId="31C3E638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13,688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9D49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AC8E" w14:textId="6C01C06A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46,664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D1752F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95B7" w14:textId="0730FA30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18140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819C9" w14:textId="6F61B1EB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65,701</w:t>
            </w:r>
            <w:r w:rsidRPr="00C023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7087" w:rsidRPr="00C0233C" w14:paraId="06E19FFF" w14:textId="77777777" w:rsidTr="00E14124">
        <w:tc>
          <w:tcPr>
            <w:tcW w:w="3065" w:type="dxa"/>
            <w:shd w:val="clear" w:color="auto" w:fill="auto"/>
          </w:tcPr>
          <w:p w14:paraId="542D2EA3" w14:textId="77777777" w:rsidR="00C97087" w:rsidRPr="00C0233C" w:rsidRDefault="00C97087" w:rsidP="00C970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F3B0" w14:textId="135F072D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287,938</w:t>
            </w:r>
          </w:p>
        </w:tc>
        <w:tc>
          <w:tcPr>
            <w:tcW w:w="238" w:type="dxa"/>
            <w:shd w:val="clear" w:color="auto" w:fill="auto"/>
          </w:tcPr>
          <w:p w14:paraId="432B83EC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0DE88" w14:textId="4363D121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147,526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15F387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6014" w14:textId="1A3F92E7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85,726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26EB788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3B532" w14:textId="7CFAB543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106,816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B225F" w14:textId="77777777" w:rsidR="00C97087" w:rsidRPr="00C0233C" w:rsidRDefault="00C97087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25CDE" w14:textId="45CA51CE" w:rsidR="00C97087" w:rsidRPr="00C0233C" w:rsidRDefault="00E14124" w:rsidP="00C9708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87"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340,068</w:t>
            </w: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55B057F" w14:textId="66B782A3" w:rsidR="00C97087" w:rsidRPr="00C0233C" w:rsidRDefault="00C9708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B900B" w14:textId="77777777" w:rsidR="00C97087" w:rsidRPr="00C0233C" w:rsidRDefault="00C9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br w:type="page"/>
      </w:r>
    </w:p>
    <w:p w14:paraId="32C9494E" w14:textId="2128F100" w:rsidR="00BE0EC1" w:rsidRPr="00C0233C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233C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C97087" w:rsidRPr="00C023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C0233C">
        <w:rPr>
          <w:rFonts w:ascii="Angsana New" w:hAnsi="Angsana New"/>
          <w:b/>
          <w:bCs/>
          <w:i/>
          <w:iCs/>
          <w:sz w:val="30"/>
          <w:szCs w:val="30"/>
        </w:rPr>
        <w:t>.3)</w:t>
      </w:r>
      <w:r w:rsidR="00246950" w:rsidRPr="00C0233C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0233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F0E0309" w14:textId="77777777" w:rsidR="00BE0EC1" w:rsidRPr="00C0233C" w:rsidRDefault="00BE0EC1" w:rsidP="0002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757F9" w14:textId="24CB3409" w:rsidR="00BE0EC1" w:rsidRPr="00C0233C" w:rsidRDefault="00840B82" w:rsidP="00C9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416ADEB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EEA3" w14:textId="671D8EED" w:rsidR="00BE0EC1" w:rsidRPr="00C0233C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t>(</w:t>
      </w:r>
      <w:r w:rsidR="00C97087"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C0233C">
        <w:rPr>
          <w:rFonts w:asciiTheme="majorBidi" w:hAnsiTheme="majorBidi" w:cstheme="majorBidi"/>
          <w:sz w:val="30"/>
          <w:szCs w:val="30"/>
        </w:rPr>
        <w:t>.3.1)</w:t>
      </w:r>
      <w:r w:rsidR="00246950" w:rsidRPr="00C0233C">
        <w:rPr>
          <w:rFonts w:asciiTheme="majorBidi" w:hAnsiTheme="majorBidi" w:cstheme="majorBidi"/>
          <w:sz w:val="30"/>
          <w:szCs w:val="30"/>
        </w:rPr>
        <w:tab/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54183A8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4B6D2" w14:textId="79C36182" w:rsidR="00BE0EC1" w:rsidRPr="00C0233C" w:rsidRDefault="00840B82" w:rsidP="00C9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E0EC1" w:rsidRPr="00C0233C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BE0EC1" w:rsidRPr="00C0233C">
        <w:rPr>
          <w:rFonts w:asciiTheme="majorBidi" w:hAnsiTheme="majorBidi" w:cstheme="majorBidi"/>
          <w:sz w:val="30"/>
          <w:szCs w:val="30"/>
          <w:cs/>
        </w:rPr>
        <w:t>มีการซื้อและการขายที่เป็นสกุลเงินตราต่างประเทศ ดังนั้นจึงไม่มีความเสี่ยงด้านอัตราแลกเปลี่ยนที่เป็นสาระสำคัญ</w:t>
      </w:r>
    </w:p>
    <w:p w14:paraId="4BC67A9E" w14:textId="77777777" w:rsidR="00BE0EC1" w:rsidRPr="00C0233C" w:rsidRDefault="00BE0EC1" w:rsidP="00BE0EC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185AE1A2" w14:textId="64DA2181" w:rsidR="00BE0EC1" w:rsidRPr="00C0233C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</w:rPr>
        <w:t>(</w:t>
      </w:r>
      <w:r w:rsidR="00C97087" w:rsidRPr="00C0233C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C0233C">
        <w:rPr>
          <w:rFonts w:asciiTheme="majorBidi" w:hAnsiTheme="majorBidi" w:cstheme="majorBidi"/>
          <w:sz w:val="30"/>
          <w:szCs w:val="30"/>
        </w:rPr>
        <w:t>.3.2)</w:t>
      </w:r>
      <w:r w:rsidR="00D417F1" w:rsidRPr="00C0233C">
        <w:rPr>
          <w:rFonts w:asciiTheme="majorBidi" w:hAnsiTheme="majorBidi" w:cstheme="majorBidi"/>
          <w:sz w:val="30"/>
          <w:szCs w:val="30"/>
        </w:rPr>
        <w:tab/>
      </w:r>
      <w:r w:rsidRPr="00C0233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18EBC58" w14:textId="77777777" w:rsidR="00BE0EC1" w:rsidRPr="00C0233C" w:rsidRDefault="00BE0EC1" w:rsidP="00BE0EC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DC7A87" w14:textId="5EA366BA" w:rsidR="00BE0EC1" w:rsidRPr="00C0233C" w:rsidRDefault="00BE0EC1" w:rsidP="0059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36206E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เนื่องจากเงินกู้ยืมส่วนใหญ่มีอัตราดอกเบี้ยผันแปร</w:t>
      </w:r>
      <w:r w:rsidRPr="00C0233C">
        <w:rPr>
          <w:rFonts w:asciiTheme="majorBidi" w:hAnsiTheme="majorBidi" w:cstheme="majorBidi"/>
          <w:sz w:val="30"/>
          <w:szCs w:val="30"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  <w:cs/>
        </w:rPr>
        <w:t>ทำให้</w:t>
      </w:r>
      <w:r w:rsidR="0036206E" w:rsidRPr="00C0233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233C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บริษัทมีความเสี่ยงด้านอัตราดอกเบี้ย</w:t>
      </w:r>
      <w:r w:rsidR="0036206E" w:rsidRPr="00C023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33C">
        <w:rPr>
          <w:rFonts w:asciiTheme="majorBidi" w:hAnsiTheme="majorBidi" w:cstheme="majorBidi"/>
          <w:sz w:val="30"/>
          <w:szCs w:val="30"/>
        </w:rPr>
        <w:t>(</w:t>
      </w:r>
      <w:r w:rsidR="00B60B56" w:rsidRPr="00C0233C">
        <w:rPr>
          <w:rFonts w:asciiTheme="majorBidi" w:hAnsiTheme="majorBidi" w:cstheme="majorBidi"/>
          <w:sz w:val="30"/>
          <w:szCs w:val="30"/>
          <w:cs/>
        </w:rPr>
        <w:t>ดู</w:t>
      </w:r>
      <w:r w:rsidRPr="00C0233C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9F3A7D" w:rsidRPr="00C0233C">
        <w:rPr>
          <w:rFonts w:asciiTheme="majorBidi" w:hAnsiTheme="majorBidi" w:cstheme="majorBidi"/>
          <w:sz w:val="30"/>
          <w:szCs w:val="30"/>
        </w:rPr>
        <w:t>17</w:t>
      </w:r>
      <w:r w:rsidRPr="00C0233C">
        <w:rPr>
          <w:rFonts w:asciiTheme="majorBidi" w:hAnsiTheme="majorBidi" w:cstheme="majorBidi"/>
          <w:sz w:val="30"/>
          <w:szCs w:val="30"/>
        </w:rPr>
        <w:t xml:space="preserve">) </w:t>
      </w:r>
    </w:p>
    <w:p w14:paraId="1EFCFA26" w14:textId="6A1537E1" w:rsidR="00840B82" w:rsidRPr="00C0233C" w:rsidRDefault="00840B82" w:rsidP="00BE0EC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382"/>
        <w:gridCol w:w="780"/>
        <w:gridCol w:w="271"/>
        <w:gridCol w:w="1188"/>
        <w:gridCol w:w="242"/>
        <w:gridCol w:w="1162"/>
        <w:gridCol w:w="264"/>
        <w:gridCol w:w="1111"/>
      </w:tblGrid>
      <w:tr w:rsidR="00024793" w:rsidRPr="00C0233C" w14:paraId="7F9A712A" w14:textId="77777777">
        <w:trPr>
          <w:trHeight w:val="427"/>
          <w:tblHeader/>
        </w:trPr>
        <w:tc>
          <w:tcPr>
            <w:tcW w:w="1988" w:type="pct"/>
          </w:tcPr>
          <w:p w14:paraId="0D8322D4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4"/>
          </w:tcPr>
          <w:p w14:paraId="7ADBE1C6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0716310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8F239A5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793" w:rsidRPr="00C0233C" w14:paraId="51D39B19" w14:textId="77777777">
        <w:trPr>
          <w:trHeight w:val="417"/>
          <w:tblHeader/>
        </w:trPr>
        <w:tc>
          <w:tcPr>
            <w:tcW w:w="1988" w:type="pct"/>
          </w:tcPr>
          <w:p w14:paraId="62F44CC5" w14:textId="06A3CB82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8" w:type="pct"/>
            <w:gridSpan w:val="2"/>
          </w:tcPr>
          <w:p w14:paraId="569013C4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20CCA" w14:textId="3BD2EFA0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08217874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29BF9AA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6B02B" w14:textId="718813D3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C7113AD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314E299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C9435" w14:textId="5E95ACD2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29EB695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9DB5A2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F393C" w14:textId="299A8E56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24793" w:rsidRPr="00C0233C" w14:paraId="4E64CCE0" w14:textId="77777777" w:rsidTr="00024793">
        <w:trPr>
          <w:trHeight w:val="417"/>
          <w:tblHeader/>
        </w:trPr>
        <w:tc>
          <w:tcPr>
            <w:tcW w:w="1988" w:type="pct"/>
          </w:tcPr>
          <w:p w14:paraId="6273FDEA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8"/>
          </w:tcPr>
          <w:p w14:paraId="16E0F006" w14:textId="77777777" w:rsidR="00024793" w:rsidRPr="00C0233C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4793" w:rsidRPr="00C0233C" w14:paraId="2333E427" w14:textId="77777777">
        <w:trPr>
          <w:trHeight w:val="407"/>
        </w:trPr>
        <w:tc>
          <w:tcPr>
            <w:tcW w:w="1988" w:type="pct"/>
          </w:tcPr>
          <w:p w14:paraId="0C149E25" w14:textId="7665F23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648" w:type="pct"/>
            <w:gridSpan w:val="2"/>
            <w:vAlign w:val="bottom"/>
          </w:tcPr>
          <w:p w14:paraId="0E03B315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F9E49A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3C3B5B9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61F4283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847804C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119BE2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95F063" w14:textId="77777777" w:rsidR="00024793" w:rsidRPr="00C0233C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087" w:rsidRPr="00C0233C" w14:paraId="2B686769" w14:textId="77777777" w:rsidTr="008A2E70">
        <w:trPr>
          <w:trHeight w:val="407"/>
        </w:trPr>
        <w:tc>
          <w:tcPr>
            <w:tcW w:w="1988" w:type="pct"/>
          </w:tcPr>
          <w:p w14:paraId="18C46C02" w14:textId="612A3F71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42705946" w14:textId="3017B94F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51" w:type="pct"/>
          </w:tcPr>
          <w:p w14:paraId="6B1DB662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DEAB347" w14:textId="5DB8CF60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35" w:type="pct"/>
          </w:tcPr>
          <w:p w14:paraId="5FEC975D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77AC45" w14:textId="7F2CF709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7" w:type="pct"/>
          </w:tcPr>
          <w:p w14:paraId="1418929C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DBD1F5A" w14:textId="1F6AC51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C97087" w:rsidRPr="00C0233C" w14:paraId="7A4D3691" w14:textId="77777777" w:rsidTr="00024793">
        <w:trPr>
          <w:trHeight w:val="407"/>
        </w:trPr>
        <w:tc>
          <w:tcPr>
            <w:tcW w:w="1988" w:type="pct"/>
          </w:tcPr>
          <w:p w14:paraId="19C684CA" w14:textId="4670404D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เงินกู้ยืมระยะยาวจากบุคคล</w:t>
            </w:r>
            <w:r w:rsidRPr="00C0233C">
              <w:rPr>
                <w:rFonts w:ascii="Angsana New" w:hAnsi="Angsana New"/>
                <w:sz w:val="30"/>
                <w:szCs w:val="30"/>
              </w:rPr>
              <w:br/>
            </w:r>
            <w:r w:rsidRPr="00C0233C">
              <w:rPr>
                <w:rFonts w:ascii="Angsana New" w:hAnsi="Angsana New"/>
                <w:sz w:val="30"/>
                <w:szCs w:val="30"/>
              </w:rPr>
              <w:tab/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8" w:type="pct"/>
            <w:gridSpan w:val="2"/>
            <w:vAlign w:val="bottom"/>
          </w:tcPr>
          <w:p w14:paraId="6FE0EBA8" w14:textId="46EAA78C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151" w:type="pct"/>
          </w:tcPr>
          <w:p w14:paraId="22BD87AA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C0A5382" w14:textId="78E23A21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35" w:type="pct"/>
          </w:tcPr>
          <w:p w14:paraId="13327866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419030" w14:textId="0265F133" w:rsidR="00C97087" w:rsidRPr="00C0233C" w:rsidRDefault="00C97087" w:rsidP="0097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453E93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37E9600" w14:textId="51BC194C" w:rsidR="00C97087" w:rsidRPr="00C0233C" w:rsidRDefault="00C97087" w:rsidP="0097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7087" w:rsidRPr="00C0233C" w14:paraId="06984A86" w14:textId="77777777" w:rsidTr="00024793">
        <w:trPr>
          <w:trHeight w:val="407"/>
        </w:trPr>
        <w:tc>
          <w:tcPr>
            <w:tcW w:w="1988" w:type="pct"/>
          </w:tcPr>
          <w:p w14:paraId="5F53E4F5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30838596" w14:textId="56933F6F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0A8ABA0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1CCF4B1" w14:textId="612EAC42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ED3DC6D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0BC2F4B" w14:textId="3834EB2B" w:rsidR="00C97087" w:rsidRPr="00C0233C" w:rsidRDefault="00C97087" w:rsidP="00C9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6F2717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93B64D6" w14:textId="739863AD" w:rsidR="00C97087" w:rsidRPr="00C0233C" w:rsidRDefault="00C97087" w:rsidP="00C9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7087" w:rsidRPr="00C0233C" w14:paraId="57BD3594" w14:textId="77777777" w:rsidTr="00024793">
        <w:trPr>
          <w:trHeight w:val="407"/>
        </w:trPr>
        <w:tc>
          <w:tcPr>
            <w:tcW w:w="2201" w:type="pct"/>
            <w:gridSpan w:val="2"/>
          </w:tcPr>
          <w:p w14:paraId="1B6FB5EC" w14:textId="2CD0C24B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435" w:type="pct"/>
            <w:vAlign w:val="bottom"/>
          </w:tcPr>
          <w:p w14:paraId="27A2DDE7" w14:textId="77777777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E279F1E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10FFE37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D98664A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7A98E458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7CFE67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3887C4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087" w:rsidRPr="00C0233C" w14:paraId="28BDDC5F" w14:textId="77777777" w:rsidTr="008A2E70">
        <w:trPr>
          <w:trHeight w:val="407"/>
        </w:trPr>
        <w:tc>
          <w:tcPr>
            <w:tcW w:w="1988" w:type="pct"/>
          </w:tcPr>
          <w:p w14:paraId="23957FCF" w14:textId="29953B5C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648" w:type="pct"/>
            <w:gridSpan w:val="2"/>
            <w:vAlign w:val="bottom"/>
          </w:tcPr>
          <w:p w14:paraId="3954E3B1" w14:textId="7322A66C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6,862</w:t>
            </w:r>
          </w:p>
        </w:tc>
        <w:tc>
          <w:tcPr>
            <w:tcW w:w="151" w:type="pct"/>
          </w:tcPr>
          <w:p w14:paraId="08AFDFAF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E250301" w14:textId="69B5AA82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46,708</w:t>
            </w:r>
          </w:p>
        </w:tc>
        <w:tc>
          <w:tcPr>
            <w:tcW w:w="135" w:type="pct"/>
          </w:tcPr>
          <w:p w14:paraId="4CF133AD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C58466B" w14:textId="1DFD10A7" w:rsidR="00C97087" w:rsidRPr="00C0233C" w:rsidRDefault="00C97087" w:rsidP="0097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25727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6265CAB" w14:textId="629C2BE5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</w:p>
        </w:tc>
      </w:tr>
      <w:tr w:rsidR="00C97087" w:rsidRPr="00C0233C" w14:paraId="163A24A1" w14:textId="77777777" w:rsidTr="008A2E70">
        <w:trPr>
          <w:trHeight w:val="407"/>
        </w:trPr>
        <w:tc>
          <w:tcPr>
            <w:tcW w:w="1988" w:type="pct"/>
          </w:tcPr>
          <w:p w14:paraId="551F714E" w14:textId="3F520BBA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324AAC75" w14:textId="2D204797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51" w:type="pct"/>
          </w:tcPr>
          <w:p w14:paraId="75C6C64A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5B1F127" w14:textId="3C1CB8F6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135" w:type="pct"/>
          </w:tcPr>
          <w:p w14:paraId="767D5123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09EA21A" w14:textId="5C381BD3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47" w:type="pct"/>
          </w:tcPr>
          <w:p w14:paraId="20BD98FD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A2D7B6" w14:textId="4C61F5E1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</w:tr>
      <w:tr w:rsidR="00C97087" w:rsidRPr="00C0233C" w14:paraId="483F3E7F" w14:textId="77777777" w:rsidTr="008A2E70">
        <w:trPr>
          <w:trHeight w:val="407"/>
        </w:trPr>
        <w:tc>
          <w:tcPr>
            <w:tcW w:w="1988" w:type="pct"/>
          </w:tcPr>
          <w:p w14:paraId="10BD64A2" w14:textId="13EC8433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0233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4CCA439D" w14:textId="76ADE77F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67,541</w:t>
            </w:r>
          </w:p>
        </w:tc>
        <w:tc>
          <w:tcPr>
            <w:tcW w:w="151" w:type="pct"/>
          </w:tcPr>
          <w:p w14:paraId="0690B0AF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7D6EA76" w14:textId="0B3FBB1A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55,933</w:t>
            </w:r>
          </w:p>
        </w:tc>
        <w:tc>
          <w:tcPr>
            <w:tcW w:w="135" w:type="pct"/>
          </w:tcPr>
          <w:p w14:paraId="0AED9640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7A9BF95" w14:textId="27FE255A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67,541</w:t>
            </w:r>
          </w:p>
        </w:tc>
        <w:tc>
          <w:tcPr>
            <w:tcW w:w="147" w:type="pct"/>
          </w:tcPr>
          <w:p w14:paraId="2627A906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A8C0240" w14:textId="79109870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55,933</w:t>
            </w:r>
          </w:p>
        </w:tc>
      </w:tr>
    </w:tbl>
    <w:p w14:paraId="7E3187B2" w14:textId="77777777" w:rsidR="00096308" w:rsidRPr="00C0233C" w:rsidRDefault="00096308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3A2791" w14:textId="77777777" w:rsidR="00C97087" w:rsidRPr="00C0233C" w:rsidRDefault="00C9708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22B16B" w14:textId="133026F1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D4914" w:rsidRPr="00C0233C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0233C">
        <w:rPr>
          <w:rFonts w:asciiTheme="majorBidi" w:hAnsiTheme="majorBidi"/>
          <w:b/>
          <w:bCs/>
          <w:sz w:val="30"/>
          <w:szCs w:val="30"/>
          <w:cs/>
        </w:rPr>
        <w:t>การบริหารจัดการทุน</w:t>
      </w:r>
    </w:p>
    <w:p w14:paraId="76FD364D" w14:textId="77777777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191F68" w14:textId="7CFADFB9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0233C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C0233C">
        <w:rPr>
          <w:rFonts w:ascii="Angsana New" w:hAnsi="Angsana New" w:hint="cs"/>
          <w:sz w:val="30"/>
          <w:szCs w:val="30"/>
          <w:cs/>
        </w:rPr>
        <w:t>ความเช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C0233C">
        <w:rPr>
          <w:rFonts w:ascii="Angsana New" w:hAnsi="Angsana New" w:hint="cs"/>
          <w:sz w:val="30"/>
          <w:szCs w:val="30"/>
          <w:cs/>
        </w:rPr>
        <w:t>มั่นขอ</w:t>
      </w:r>
      <w:r w:rsidRPr="00C0233C">
        <w:rPr>
          <w:rFonts w:ascii="Angsana New" w:hAnsi="Angsana New"/>
          <w:sz w:val="30"/>
          <w:szCs w:val="30"/>
          <w:cs/>
        </w:rPr>
        <w:t>งนักลงทุ</w:t>
      </w:r>
      <w:r w:rsidRPr="00C0233C">
        <w:rPr>
          <w:rFonts w:ascii="Angsana New" w:hAnsi="Angsana New" w:hint="cs"/>
          <w:sz w:val="30"/>
          <w:szCs w:val="30"/>
          <w:cs/>
        </w:rPr>
        <w:t>น</w:t>
      </w:r>
      <w:r w:rsidRPr="00C0233C">
        <w:rPr>
          <w:rFonts w:ascii="Angsana New" w:hAnsi="Angsana New"/>
          <w:sz w:val="30"/>
          <w:szCs w:val="30"/>
          <w:cs/>
        </w:rPr>
        <w:t xml:space="preserve"> เจ้าหนี้และตลาด</w:t>
      </w:r>
      <w:r w:rsidRPr="00C0233C">
        <w:rPr>
          <w:rFonts w:ascii="Angsana New" w:hAnsi="Angsana New" w:hint="cs"/>
          <w:sz w:val="30"/>
          <w:szCs w:val="30"/>
          <w:cs/>
        </w:rPr>
        <w:t xml:space="preserve"> </w:t>
      </w:r>
      <w:r w:rsidRPr="00C0233C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C0233C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C0233C">
        <w:rPr>
          <w:rFonts w:ascii="Angsana New" w:hAnsi="Angsana New"/>
          <w:sz w:val="30"/>
          <w:szCs w:val="30"/>
          <w:cs/>
        </w:rPr>
        <w:t xml:space="preserve"> </w:t>
      </w:r>
      <w:r w:rsidR="007B4E90" w:rsidRPr="00C0233C">
        <w:rPr>
          <w:rFonts w:ascii="Angsana New" w:hAnsi="Angsana New" w:hint="cs"/>
          <w:sz w:val="30"/>
          <w:szCs w:val="30"/>
          <w:cs/>
        </w:rPr>
        <w:t>โดย</w:t>
      </w:r>
      <w:r w:rsidRPr="00C0233C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</w:t>
      </w:r>
      <w:r w:rsidRPr="00C0233C">
        <w:rPr>
          <w:rFonts w:ascii="Angsana New" w:hAnsi="Angsana New" w:hint="cs"/>
          <w:sz w:val="30"/>
          <w:szCs w:val="30"/>
          <w:cs/>
        </w:rPr>
        <w:t>าน</w:t>
      </w:r>
      <w:r w:rsidRPr="00C0233C">
        <w:rPr>
          <w:rFonts w:ascii="Angsana New" w:hAnsi="Angsana New"/>
          <w:sz w:val="30"/>
          <w:szCs w:val="30"/>
          <w:cs/>
        </w:rPr>
        <w:t>ต่อส่วนของเจ้าของรวม</w:t>
      </w:r>
      <w:r w:rsidR="00E26456" w:rsidRPr="00C0233C">
        <w:rPr>
          <w:rFonts w:ascii="Angsana New" w:hAnsi="Angsana New"/>
          <w:sz w:val="30"/>
          <w:szCs w:val="30"/>
        </w:rPr>
        <w:br/>
      </w:r>
      <w:r w:rsidR="007B4E90" w:rsidRPr="00C0233C">
        <w:rPr>
          <w:rFonts w:ascii="Angsana New" w:hAnsi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C0233C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194D7D9B" w14:textId="77777777" w:rsidR="00C97087" w:rsidRPr="00C0233C" w:rsidRDefault="00C9708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A8ABD0" w14:textId="30605562" w:rsidR="00BE0EC1" w:rsidRPr="00C0233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0233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50955" w:rsidRPr="00C0233C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C0233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0233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C0233C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8D43869" w14:textId="4A4F7B1D" w:rsidR="00BE0EC1" w:rsidRPr="00C0233C" w:rsidRDefault="00BE0EC1" w:rsidP="005E0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096308" w:rsidRPr="00C0233C" w14:paraId="4E85130D" w14:textId="77777777">
        <w:trPr>
          <w:trHeight w:val="427"/>
          <w:tblHeader/>
        </w:trPr>
        <w:tc>
          <w:tcPr>
            <w:tcW w:w="1988" w:type="pct"/>
          </w:tcPr>
          <w:p w14:paraId="0E0ED5AE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6A28280F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195BBF7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858B785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308" w:rsidRPr="00C0233C" w14:paraId="6A7E3D90" w14:textId="77777777">
        <w:trPr>
          <w:trHeight w:val="417"/>
          <w:tblHeader/>
        </w:trPr>
        <w:tc>
          <w:tcPr>
            <w:tcW w:w="1988" w:type="pct"/>
          </w:tcPr>
          <w:p w14:paraId="6238BA3B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54D417A" w14:textId="13C1C1B2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6FD5A934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2C91F75" w14:textId="5EF59779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28C8B72D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72813F0" w14:textId="17A3DA48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791A8D2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063078" w14:textId="212EF959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7087" w:rsidRPr="00C023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6308" w:rsidRPr="00C0233C" w14:paraId="6BCF783C" w14:textId="77777777" w:rsidTr="005C4BB5">
        <w:trPr>
          <w:trHeight w:val="417"/>
          <w:tblHeader/>
        </w:trPr>
        <w:tc>
          <w:tcPr>
            <w:tcW w:w="1988" w:type="pct"/>
          </w:tcPr>
          <w:p w14:paraId="76CD4059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B2A9629" w14:textId="77777777" w:rsidR="00096308" w:rsidRPr="00C0233C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308" w:rsidRPr="00C0233C" w14:paraId="782D49CB" w14:textId="77777777">
        <w:trPr>
          <w:trHeight w:val="407"/>
        </w:trPr>
        <w:tc>
          <w:tcPr>
            <w:tcW w:w="1988" w:type="pct"/>
          </w:tcPr>
          <w:p w14:paraId="114491BB" w14:textId="3566886F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648" w:type="pct"/>
            <w:vAlign w:val="bottom"/>
          </w:tcPr>
          <w:p w14:paraId="0E977732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3C47ED8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44321D4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E757113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A7F9C14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36B42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E867B19" w14:textId="77777777" w:rsidR="00096308" w:rsidRPr="00C0233C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087" w:rsidRPr="00C0233C" w14:paraId="625805FB" w14:textId="77777777" w:rsidTr="005C4BB5">
        <w:trPr>
          <w:trHeight w:val="407"/>
        </w:trPr>
        <w:tc>
          <w:tcPr>
            <w:tcW w:w="1988" w:type="pct"/>
          </w:tcPr>
          <w:p w14:paraId="420B1295" w14:textId="7E61B8CA" w:rsidR="00C97087" w:rsidRPr="00C0233C" w:rsidRDefault="005C4BB5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33C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3DD4BF89" w14:textId="41A7B633" w:rsidR="00C97087" w:rsidRPr="00C0233C" w:rsidRDefault="00C97087" w:rsidP="00C9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5C4C9B5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097ADD8E" w14:textId="78709261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28,732</w:t>
            </w:r>
          </w:p>
        </w:tc>
        <w:tc>
          <w:tcPr>
            <w:tcW w:w="135" w:type="pct"/>
          </w:tcPr>
          <w:p w14:paraId="499237EC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09784070" w14:textId="32D5A657" w:rsidR="00C97087" w:rsidRPr="00C0233C" w:rsidRDefault="00C97087" w:rsidP="00C9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4CCB26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4E1A4F10" w14:textId="3641B4DB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27,930</w:t>
            </w:r>
          </w:p>
        </w:tc>
      </w:tr>
      <w:tr w:rsidR="00C97087" w:rsidRPr="00C0233C" w14:paraId="38E090B0" w14:textId="77777777" w:rsidTr="008A2E70">
        <w:trPr>
          <w:trHeight w:val="407"/>
        </w:trPr>
        <w:tc>
          <w:tcPr>
            <w:tcW w:w="1988" w:type="pct"/>
          </w:tcPr>
          <w:p w14:paraId="65EA60F9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6B9714C9" w14:textId="77777777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E05452E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4B3BA763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A916B36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47CAE62F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ED84AC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2C078E08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087" w:rsidRPr="00C0233C" w14:paraId="2EC5EA51" w14:textId="77777777" w:rsidTr="008A2E70">
        <w:trPr>
          <w:trHeight w:val="407"/>
        </w:trPr>
        <w:tc>
          <w:tcPr>
            <w:tcW w:w="1988" w:type="pct"/>
          </w:tcPr>
          <w:p w14:paraId="45BD73A8" w14:textId="286DC879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02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23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  <w:vAlign w:val="bottom"/>
          </w:tcPr>
          <w:p w14:paraId="100ACB53" w14:textId="2BB069EE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926FA16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54C3AF" w14:textId="0A95B0E8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9E3D210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3FE8036" w14:textId="094A8324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896DA3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43FCDC5" w14:textId="7A9A375A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087" w:rsidRPr="00C0233C" w14:paraId="39E2A515" w14:textId="77777777" w:rsidTr="008A2E70">
        <w:trPr>
          <w:trHeight w:val="407"/>
        </w:trPr>
        <w:tc>
          <w:tcPr>
            <w:tcW w:w="1988" w:type="pct"/>
          </w:tcPr>
          <w:p w14:paraId="79BAE08A" w14:textId="0C78351C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23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11451A67" w14:textId="6F9BA3F9" w:rsidR="00C97087" w:rsidRPr="00C0233C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1" w:type="pct"/>
          </w:tcPr>
          <w:p w14:paraId="23129618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1B14E4CC" w14:textId="22652176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35" w:type="pct"/>
          </w:tcPr>
          <w:p w14:paraId="0B9A23EE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33610F51" w14:textId="4F2B027E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47" w:type="pct"/>
          </w:tcPr>
          <w:p w14:paraId="2D95768F" w14:textId="77777777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59F22783" w14:textId="27ACA375" w:rsidR="00C97087" w:rsidRPr="00C0233C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55512500" w14:textId="77777777" w:rsidR="00347760" w:rsidRPr="00C0233C" w:rsidRDefault="00347760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D2E23E" w14:textId="58B087A9" w:rsidR="000454DD" w:rsidRPr="00C0233C" w:rsidRDefault="00CF160E" w:rsidP="005E2CEF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C0233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C023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C0233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Start w:id="9" w:name="_Hlk39513395"/>
      <w:r w:rsidR="00C97087" w:rsidRPr="00C0233C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C97087" w:rsidRPr="00C023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965C6" w:rsidRPr="00C0233C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</w:t>
      </w:r>
      <w:r w:rsidR="00D965C6" w:rsidRPr="00C0233C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A97A27" w:rsidRPr="00C0233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C0233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0233C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bookmarkEnd w:id="9"/>
    </w:p>
    <w:p w14:paraId="2C95CEB5" w14:textId="77777777" w:rsidR="005E2CEF" w:rsidRPr="00C0233C" w:rsidRDefault="005E2CEF" w:rsidP="005E2CEF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F0E89F0" w14:textId="34CB890C" w:rsidR="001A5F92" w:rsidRPr="00C0233C" w:rsidRDefault="00B072D2" w:rsidP="001A5F92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C0233C">
        <w:rPr>
          <w:rFonts w:ascii="Angsana New" w:hAnsi="Angsana New" w:cs="Angsana New"/>
          <w:b/>
          <w:bCs/>
          <w:sz w:val="30"/>
          <w:szCs w:val="30"/>
          <w:lang w:val="en-US" w:bidi="th-TH"/>
        </w:rPr>
        <w:t>30</w:t>
      </w:r>
      <w:r w:rsidR="001A5F92" w:rsidRPr="00C0233C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="001A5F92" w:rsidRPr="00C0233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  <w:r w:rsidR="001A5F92" w:rsidRPr="00C0233C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0BCE7211" w14:textId="77777777" w:rsidR="001A5F92" w:rsidRPr="00C0233C" w:rsidRDefault="001A5F92" w:rsidP="001A5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38B2B5D" w14:textId="1C6E6FAE" w:rsidR="00DE136C" w:rsidRPr="00DE136C" w:rsidRDefault="00DE136C" w:rsidP="004968BC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  <w:r w:rsidRPr="00C0233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0233C">
        <w:rPr>
          <w:rFonts w:asciiTheme="majorBidi" w:hAnsiTheme="majorBidi" w:cstheme="majorBidi"/>
          <w:sz w:val="30"/>
          <w:szCs w:val="30"/>
        </w:rPr>
        <w:t xml:space="preserve">28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C0233C">
        <w:rPr>
          <w:rFonts w:asciiTheme="majorBidi" w:hAnsiTheme="majorBidi" w:cstheme="majorBidi"/>
          <w:sz w:val="30"/>
          <w:szCs w:val="30"/>
        </w:rPr>
        <w:t xml:space="preserve">2568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</w:t>
      </w:r>
      <w:r w:rsidR="007B3DF8" w:rsidRPr="00C0233C">
        <w:rPr>
          <w:rFonts w:asciiTheme="majorBidi" w:hAnsiTheme="majorBidi" w:cstheme="majorBidi" w:hint="cs"/>
          <w:sz w:val="30"/>
          <w:szCs w:val="30"/>
          <w:cs/>
        </w:rPr>
        <w:t>เห็นชอบให้เสนอ</w:t>
      </w:r>
      <w:r w:rsidR="008D4892" w:rsidRPr="00C0233C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7B3DF8" w:rsidRPr="00C0233C">
        <w:rPr>
          <w:rFonts w:asciiTheme="majorBidi" w:hAnsiTheme="majorBidi" w:cstheme="majorBidi" w:hint="cs"/>
          <w:sz w:val="30"/>
          <w:szCs w:val="30"/>
          <w:cs/>
        </w:rPr>
        <w:t>อที่ประชุม</w:t>
      </w:r>
      <w:r w:rsidR="008D4892" w:rsidRPr="00C0233C">
        <w:rPr>
          <w:rFonts w:asciiTheme="majorBidi" w:hAnsiTheme="majorBidi" w:cstheme="majorBidi" w:hint="cs"/>
          <w:sz w:val="30"/>
          <w:szCs w:val="30"/>
          <w:cs/>
        </w:rPr>
        <w:t>ผู้ถือหุ้นให้พิจารณาอนุมัติ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ให้บริษัทโอนทุนสำรองตามกฎหมายและส่วนเกินมูลค่าหุ้นจำนวน </w:t>
      </w:r>
      <w:r w:rsidRPr="00C0233C">
        <w:rPr>
          <w:rFonts w:asciiTheme="majorBidi" w:hAnsiTheme="majorBidi" w:cstheme="majorBidi"/>
          <w:sz w:val="30"/>
          <w:szCs w:val="30"/>
        </w:rPr>
        <w:t xml:space="preserve">3.9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C0233C">
        <w:rPr>
          <w:rFonts w:asciiTheme="majorBidi" w:hAnsiTheme="majorBidi" w:cstheme="majorBidi"/>
          <w:sz w:val="30"/>
          <w:szCs w:val="30"/>
        </w:rPr>
        <w:t>49.6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 เพื่อชดเชยขาดทุนสะสมในงบการเงินเฉพาะกิจการจำนวน </w:t>
      </w:r>
      <w:r w:rsidRPr="00C0233C">
        <w:rPr>
          <w:rFonts w:asciiTheme="majorBidi" w:hAnsiTheme="majorBidi" w:cstheme="majorBidi"/>
          <w:sz w:val="30"/>
          <w:szCs w:val="30"/>
        </w:rPr>
        <w:t xml:space="preserve">53.5 </w:t>
      </w:r>
      <w:r w:rsidRPr="00C0233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E2B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0C8921E" w14:textId="77777777" w:rsidR="00BB0B99" w:rsidRPr="00CC6D18" w:rsidRDefault="00BB0B99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BB0B99" w:rsidRPr="00CC6D18" w:rsidSect="00024793">
      <w:pgSz w:w="11909" w:h="16834" w:code="9"/>
      <w:pgMar w:top="692" w:right="1196" w:bottom="578" w:left="1151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1518" w14:textId="77777777" w:rsidR="002B7129" w:rsidRDefault="002B7129">
      <w:r>
        <w:separator/>
      </w:r>
    </w:p>
  </w:endnote>
  <w:endnote w:type="continuationSeparator" w:id="0">
    <w:p w14:paraId="339C7DC1" w14:textId="77777777" w:rsidR="002B7129" w:rsidRDefault="002B7129">
      <w:r>
        <w:continuationSeparator/>
      </w:r>
    </w:p>
  </w:endnote>
  <w:endnote w:type="continuationNotice" w:id="1">
    <w:p w14:paraId="7E081535" w14:textId="77777777" w:rsidR="002B7129" w:rsidRDefault="002B71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F95B" w14:textId="77777777" w:rsidR="009C7C0D" w:rsidRDefault="009C7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6440931"/>
      <w:docPartObj>
        <w:docPartGallery w:val="Page Numbers (Bottom of Page)"/>
        <w:docPartUnique/>
      </w:docPartObj>
    </w:sdtPr>
    <w:sdtContent>
      <w:p w14:paraId="4AF1D0C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12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AFD3" w14:textId="77777777" w:rsidR="009C7C0D" w:rsidRDefault="009C7C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2174188"/>
      <w:docPartObj>
        <w:docPartGallery w:val="Page Numbers (Bottom of Page)"/>
        <w:docPartUnique/>
      </w:docPartObj>
    </w:sdtPr>
    <w:sdtContent>
      <w:p w14:paraId="723B478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41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849316"/>
      <w:docPartObj>
        <w:docPartGallery w:val="Page Numbers (Bottom of Page)"/>
        <w:docPartUnique/>
      </w:docPartObj>
    </w:sdtPr>
    <w:sdtContent>
      <w:p w14:paraId="5C0FCBE9" w14:textId="77777777" w:rsidR="00A34478" w:rsidRPr="001E0F62" w:rsidRDefault="00A34478" w:rsidP="001E0F62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415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80707" w14:textId="2B90A941" w:rsidR="00A34478" w:rsidRPr="00A15DB7" w:rsidRDefault="00A34478" w:rsidP="00A15DB7">
        <w:pPr>
          <w:pStyle w:val="Footer"/>
          <w:jc w:val="center"/>
        </w:pPr>
        <w:r w:rsidRPr="00E13C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3C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3C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77C" w14:textId="77777777" w:rsidR="002B7129" w:rsidRDefault="002B7129">
      <w:r>
        <w:separator/>
      </w:r>
    </w:p>
  </w:footnote>
  <w:footnote w:type="continuationSeparator" w:id="0">
    <w:p w14:paraId="27E22B9F" w14:textId="77777777" w:rsidR="002B7129" w:rsidRDefault="002B7129">
      <w:r>
        <w:continuationSeparator/>
      </w:r>
    </w:p>
  </w:footnote>
  <w:footnote w:type="continuationNotice" w:id="1">
    <w:p w14:paraId="4663B98B" w14:textId="77777777" w:rsidR="002B7129" w:rsidRDefault="002B71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2E23B" w14:textId="77777777" w:rsidR="009C7C0D" w:rsidRDefault="009C7C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F7AD" w14:textId="0BC0A172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C0E37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0549B9">
      <w:rPr>
        <w:rFonts w:ascii="Angsana New" w:hAnsi="Angsana New"/>
        <w:b/>
        <w:bCs/>
        <w:sz w:val="32"/>
        <w:szCs w:val="32"/>
      </w:rPr>
      <w:t xml:space="preserve"> </w:t>
    </w:r>
    <w:r w:rsidR="000549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8D5D6C" w14:textId="77777777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445CD34" w14:textId="6A72BE3C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สำหรับ</w:t>
    </w:r>
    <w:r w:rsidRPr="006C0E37">
      <w:rPr>
        <w:rFonts w:ascii="Angsana New" w:hAnsi="Angsana New" w:hint="cs"/>
        <w:b/>
        <w:bCs/>
        <w:sz w:val="32"/>
        <w:szCs w:val="32"/>
        <w:cs/>
      </w:rPr>
      <w:t>ปี</w:t>
    </w:r>
    <w:r w:rsidRPr="006C0E37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47F0">
      <w:rPr>
        <w:rFonts w:ascii="Angsana New" w:hAnsi="Angsana New"/>
        <w:b/>
        <w:bCs/>
        <w:sz w:val="32"/>
        <w:szCs w:val="32"/>
      </w:rPr>
      <w:t>31</w:t>
    </w:r>
    <w:r w:rsidRPr="00CF47F0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396033">
      <w:rPr>
        <w:rFonts w:ascii="Angsana New" w:hAnsi="Angsana New"/>
        <w:b/>
        <w:bCs/>
        <w:sz w:val="32"/>
        <w:szCs w:val="32"/>
      </w:rPr>
      <w:t>7</w:t>
    </w:r>
  </w:p>
  <w:p w14:paraId="24DE1CFB" w14:textId="77777777" w:rsidR="00A34478" w:rsidRPr="006C0E37" w:rsidRDefault="00A34478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A253" w14:textId="77777777" w:rsidR="009C7C0D" w:rsidRDefault="009C7C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942A2"/>
    <w:multiLevelType w:val="hybridMultilevel"/>
    <w:tmpl w:val="FFA0272E"/>
    <w:lvl w:ilvl="0" w:tplc="E814D3D8">
      <w:start w:val="1"/>
      <w:numFmt w:val="decimal"/>
      <w:lvlText w:val="(ง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32B72"/>
    <w:multiLevelType w:val="hybridMultilevel"/>
    <w:tmpl w:val="D36EC2AA"/>
    <w:lvl w:ilvl="0" w:tplc="81AC4B6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025F73"/>
    <w:multiLevelType w:val="hybridMultilevel"/>
    <w:tmpl w:val="3A02B87E"/>
    <w:lvl w:ilvl="0" w:tplc="F8823E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250E76"/>
    <w:multiLevelType w:val="hybridMultilevel"/>
    <w:tmpl w:val="3DD8E286"/>
    <w:lvl w:ilvl="0" w:tplc="FFFFFFFF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18022A1E"/>
    <w:multiLevelType w:val="hybridMultilevel"/>
    <w:tmpl w:val="8C7030CA"/>
    <w:lvl w:ilvl="0" w:tplc="37FE6886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F3331"/>
    <w:multiLevelType w:val="hybridMultilevel"/>
    <w:tmpl w:val="3FAE6794"/>
    <w:lvl w:ilvl="0" w:tplc="5B2AE5E6">
      <w:start w:val="4"/>
      <w:numFmt w:val="decimal"/>
      <w:lvlText w:val="(ง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12EC4"/>
    <w:multiLevelType w:val="hybridMultilevel"/>
    <w:tmpl w:val="1242B986"/>
    <w:lvl w:ilvl="0" w:tplc="82A2F1D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719CECF8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782727515">
    <w:abstractNumId w:val="6"/>
  </w:num>
  <w:num w:numId="2" w16cid:durableId="811096224">
    <w:abstractNumId w:val="5"/>
  </w:num>
  <w:num w:numId="3" w16cid:durableId="536236342">
    <w:abstractNumId w:val="9"/>
  </w:num>
  <w:num w:numId="4" w16cid:durableId="1809516987">
    <w:abstractNumId w:val="7"/>
  </w:num>
  <w:num w:numId="5" w16cid:durableId="1438523390">
    <w:abstractNumId w:val="8"/>
  </w:num>
  <w:num w:numId="6" w16cid:durableId="1064915978">
    <w:abstractNumId w:val="3"/>
  </w:num>
  <w:num w:numId="7" w16cid:durableId="1615214679">
    <w:abstractNumId w:val="2"/>
  </w:num>
  <w:num w:numId="8" w16cid:durableId="834995357">
    <w:abstractNumId w:val="0"/>
  </w:num>
  <w:num w:numId="9" w16cid:durableId="1457481482">
    <w:abstractNumId w:val="1"/>
  </w:num>
  <w:num w:numId="10" w16cid:durableId="2074548898">
    <w:abstractNumId w:val="4"/>
  </w:num>
  <w:num w:numId="11" w16cid:durableId="572276136">
    <w:abstractNumId w:val="23"/>
  </w:num>
  <w:num w:numId="12" w16cid:durableId="461387168">
    <w:abstractNumId w:val="16"/>
  </w:num>
  <w:num w:numId="13" w16cid:durableId="2068986759">
    <w:abstractNumId w:val="29"/>
  </w:num>
  <w:num w:numId="14" w16cid:durableId="1976400740">
    <w:abstractNumId w:val="21"/>
  </w:num>
  <w:num w:numId="15" w16cid:durableId="1743747671">
    <w:abstractNumId w:val="25"/>
  </w:num>
  <w:num w:numId="16" w16cid:durableId="1294675434">
    <w:abstractNumId w:val="11"/>
  </w:num>
  <w:num w:numId="17" w16cid:durableId="1748111592">
    <w:abstractNumId w:val="26"/>
  </w:num>
  <w:num w:numId="18" w16cid:durableId="923148737">
    <w:abstractNumId w:val="27"/>
  </w:num>
  <w:num w:numId="19" w16cid:durableId="433672276">
    <w:abstractNumId w:val="17"/>
  </w:num>
  <w:num w:numId="20" w16cid:durableId="967054717">
    <w:abstractNumId w:val="24"/>
  </w:num>
  <w:num w:numId="21" w16cid:durableId="223837691">
    <w:abstractNumId w:val="18"/>
  </w:num>
  <w:num w:numId="22" w16cid:durableId="686836660">
    <w:abstractNumId w:val="31"/>
  </w:num>
  <w:num w:numId="23" w16cid:durableId="149450210">
    <w:abstractNumId w:val="28"/>
  </w:num>
  <w:num w:numId="24" w16cid:durableId="1037241231">
    <w:abstractNumId w:val="15"/>
  </w:num>
  <w:num w:numId="25" w16cid:durableId="329215995">
    <w:abstractNumId w:val="19"/>
  </w:num>
  <w:num w:numId="26" w16cid:durableId="1420636914">
    <w:abstractNumId w:val="30"/>
  </w:num>
  <w:num w:numId="27" w16cid:durableId="1127234575">
    <w:abstractNumId w:val="14"/>
  </w:num>
  <w:num w:numId="28" w16cid:durableId="200216983">
    <w:abstractNumId w:val="12"/>
  </w:num>
  <w:num w:numId="29" w16cid:durableId="1646427440">
    <w:abstractNumId w:val="10"/>
  </w:num>
  <w:num w:numId="30" w16cid:durableId="1572495437">
    <w:abstractNumId w:val="20"/>
  </w:num>
  <w:num w:numId="31" w16cid:durableId="863636996">
    <w:abstractNumId w:val="22"/>
  </w:num>
  <w:num w:numId="32" w16cid:durableId="206067054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0CF8"/>
    <w:rsid w:val="00000D6C"/>
    <w:rsid w:val="0000124E"/>
    <w:rsid w:val="00001913"/>
    <w:rsid w:val="00002347"/>
    <w:rsid w:val="000026D7"/>
    <w:rsid w:val="00002876"/>
    <w:rsid w:val="000029D7"/>
    <w:rsid w:val="00003539"/>
    <w:rsid w:val="00003673"/>
    <w:rsid w:val="00003EED"/>
    <w:rsid w:val="00003F35"/>
    <w:rsid w:val="000040ED"/>
    <w:rsid w:val="00005007"/>
    <w:rsid w:val="000051EA"/>
    <w:rsid w:val="000052B8"/>
    <w:rsid w:val="00005829"/>
    <w:rsid w:val="00005F09"/>
    <w:rsid w:val="00005F59"/>
    <w:rsid w:val="000062F8"/>
    <w:rsid w:val="0000660E"/>
    <w:rsid w:val="000069D7"/>
    <w:rsid w:val="00006E48"/>
    <w:rsid w:val="00007745"/>
    <w:rsid w:val="00007F82"/>
    <w:rsid w:val="00010698"/>
    <w:rsid w:val="0001088E"/>
    <w:rsid w:val="00010A06"/>
    <w:rsid w:val="00010B16"/>
    <w:rsid w:val="000118E9"/>
    <w:rsid w:val="00011DCD"/>
    <w:rsid w:val="00012AA9"/>
    <w:rsid w:val="00012B37"/>
    <w:rsid w:val="00012B92"/>
    <w:rsid w:val="00012C81"/>
    <w:rsid w:val="00012CD4"/>
    <w:rsid w:val="00012EDA"/>
    <w:rsid w:val="0001309F"/>
    <w:rsid w:val="00013C03"/>
    <w:rsid w:val="00013DFF"/>
    <w:rsid w:val="000146C6"/>
    <w:rsid w:val="000147A0"/>
    <w:rsid w:val="00014846"/>
    <w:rsid w:val="00014BA5"/>
    <w:rsid w:val="000151A7"/>
    <w:rsid w:val="00015AE2"/>
    <w:rsid w:val="000163CF"/>
    <w:rsid w:val="0001653B"/>
    <w:rsid w:val="00016888"/>
    <w:rsid w:val="000169AF"/>
    <w:rsid w:val="000174E0"/>
    <w:rsid w:val="000175A6"/>
    <w:rsid w:val="00017C0A"/>
    <w:rsid w:val="00017FF4"/>
    <w:rsid w:val="00020216"/>
    <w:rsid w:val="00020217"/>
    <w:rsid w:val="000203FD"/>
    <w:rsid w:val="00020477"/>
    <w:rsid w:val="0002075D"/>
    <w:rsid w:val="00020DC4"/>
    <w:rsid w:val="00020F45"/>
    <w:rsid w:val="00021148"/>
    <w:rsid w:val="0002154A"/>
    <w:rsid w:val="00021D48"/>
    <w:rsid w:val="00022326"/>
    <w:rsid w:val="000223DF"/>
    <w:rsid w:val="0002247F"/>
    <w:rsid w:val="00023B82"/>
    <w:rsid w:val="00023B83"/>
    <w:rsid w:val="00024064"/>
    <w:rsid w:val="00024784"/>
    <w:rsid w:val="00024793"/>
    <w:rsid w:val="000249A3"/>
    <w:rsid w:val="00024D39"/>
    <w:rsid w:val="00024ECC"/>
    <w:rsid w:val="00024FEB"/>
    <w:rsid w:val="0002509C"/>
    <w:rsid w:val="000251CB"/>
    <w:rsid w:val="000251E9"/>
    <w:rsid w:val="000253EE"/>
    <w:rsid w:val="00025666"/>
    <w:rsid w:val="0002578C"/>
    <w:rsid w:val="000258D7"/>
    <w:rsid w:val="00025B5A"/>
    <w:rsid w:val="00025C1D"/>
    <w:rsid w:val="00025C57"/>
    <w:rsid w:val="00025F00"/>
    <w:rsid w:val="000260C1"/>
    <w:rsid w:val="0002616A"/>
    <w:rsid w:val="000263CA"/>
    <w:rsid w:val="00026782"/>
    <w:rsid w:val="0003038B"/>
    <w:rsid w:val="00030CA4"/>
    <w:rsid w:val="00030D0A"/>
    <w:rsid w:val="00030DAC"/>
    <w:rsid w:val="00031A18"/>
    <w:rsid w:val="00032026"/>
    <w:rsid w:val="00032185"/>
    <w:rsid w:val="000323ED"/>
    <w:rsid w:val="0003302F"/>
    <w:rsid w:val="00033464"/>
    <w:rsid w:val="000338F1"/>
    <w:rsid w:val="000339C9"/>
    <w:rsid w:val="00033B5A"/>
    <w:rsid w:val="00033BDC"/>
    <w:rsid w:val="00033FA0"/>
    <w:rsid w:val="00033FA9"/>
    <w:rsid w:val="00034646"/>
    <w:rsid w:val="000348D5"/>
    <w:rsid w:val="00034D6A"/>
    <w:rsid w:val="00034DE9"/>
    <w:rsid w:val="00034DFE"/>
    <w:rsid w:val="000354D0"/>
    <w:rsid w:val="00035ADF"/>
    <w:rsid w:val="00036610"/>
    <w:rsid w:val="00036D38"/>
    <w:rsid w:val="000372CE"/>
    <w:rsid w:val="00037B01"/>
    <w:rsid w:val="00037C84"/>
    <w:rsid w:val="00037F8D"/>
    <w:rsid w:val="00037FB7"/>
    <w:rsid w:val="00040438"/>
    <w:rsid w:val="000427C4"/>
    <w:rsid w:val="000427E8"/>
    <w:rsid w:val="00042835"/>
    <w:rsid w:val="00043328"/>
    <w:rsid w:val="00043563"/>
    <w:rsid w:val="000437D3"/>
    <w:rsid w:val="00043B8B"/>
    <w:rsid w:val="00043C93"/>
    <w:rsid w:val="00043D58"/>
    <w:rsid w:val="00043DFB"/>
    <w:rsid w:val="00043F3B"/>
    <w:rsid w:val="000444E4"/>
    <w:rsid w:val="00044582"/>
    <w:rsid w:val="00044677"/>
    <w:rsid w:val="00044B3C"/>
    <w:rsid w:val="00044C4E"/>
    <w:rsid w:val="00044E26"/>
    <w:rsid w:val="00044EB6"/>
    <w:rsid w:val="00045431"/>
    <w:rsid w:val="000454DD"/>
    <w:rsid w:val="00045A63"/>
    <w:rsid w:val="00046397"/>
    <w:rsid w:val="00046ACF"/>
    <w:rsid w:val="00046BFF"/>
    <w:rsid w:val="000472E5"/>
    <w:rsid w:val="00047360"/>
    <w:rsid w:val="0004782C"/>
    <w:rsid w:val="00047B14"/>
    <w:rsid w:val="00050829"/>
    <w:rsid w:val="00050F0E"/>
    <w:rsid w:val="000513E7"/>
    <w:rsid w:val="000521C1"/>
    <w:rsid w:val="00052533"/>
    <w:rsid w:val="00052538"/>
    <w:rsid w:val="000528CB"/>
    <w:rsid w:val="000528F7"/>
    <w:rsid w:val="00052D9F"/>
    <w:rsid w:val="00053477"/>
    <w:rsid w:val="00053D6E"/>
    <w:rsid w:val="00053FCD"/>
    <w:rsid w:val="00054147"/>
    <w:rsid w:val="00054551"/>
    <w:rsid w:val="000549B9"/>
    <w:rsid w:val="000549E4"/>
    <w:rsid w:val="0005549F"/>
    <w:rsid w:val="000556A9"/>
    <w:rsid w:val="00055BF9"/>
    <w:rsid w:val="00055CEC"/>
    <w:rsid w:val="0005656D"/>
    <w:rsid w:val="000567B7"/>
    <w:rsid w:val="00057100"/>
    <w:rsid w:val="00057A35"/>
    <w:rsid w:val="00057C6E"/>
    <w:rsid w:val="00057E88"/>
    <w:rsid w:val="00057E90"/>
    <w:rsid w:val="00057F11"/>
    <w:rsid w:val="00060A97"/>
    <w:rsid w:val="00060C0E"/>
    <w:rsid w:val="00060E6E"/>
    <w:rsid w:val="00060EC1"/>
    <w:rsid w:val="0006113E"/>
    <w:rsid w:val="000612D2"/>
    <w:rsid w:val="000614B8"/>
    <w:rsid w:val="000615E5"/>
    <w:rsid w:val="00061864"/>
    <w:rsid w:val="00061E5B"/>
    <w:rsid w:val="0006236E"/>
    <w:rsid w:val="00062489"/>
    <w:rsid w:val="000625BD"/>
    <w:rsid w:val="00062827"/>
    <w:rsid w:val="0006290C"/>
    <w:rsid w:val="00062C85"/>
    <w:rsid w:val="00063228"/>
    <w:rsid w:val="0006333A"/>
    <w:rsid w:val="00063B62"/>
    <w:rsid w:val="00063F2B"/>
    <w:rsid w:val="00063F5C"/>
    <w:rsid w:val="000640ED"/>
    <w:rsid w:val="000642C2"/>
    <w:rsid w:val="000645F9"/>
    <w:rsid w:val="00064669"/>
    <w:rsid w:val="000646C5"/>
    <w:rsid w:val="00064C2A"/>
    <w:rsid w:val="0006501B"/>
    <w:rsid w:val="0006510E"/>
    <w:rsid w:val="000653CA"/>
    <w:rsid w:val="00066A7B"/>
    <w:rsid w:val="00066DA1"/>
    <w:rsid w:val="00066EFF"/>
    <w:rsid w:val="000671E3"/>
    <w:rsid w:val="00067AB2"/>
    <w:rsid w:val="00067B85"/>
    <w:rsid w:val="00067F50"/>
    <w:rsid w:val="00067F56"/>
    <w:rsid w:val="000705D7"/>
    <w:rsid w:val="0007074B"/>
    <w:rsid w:val="00070A74"/>
    <w:rsid w:val="00070B1F"/>
    <w:rsid w:val="00070C47"/>
    <w:rsid w:val="000711EE"/>
    <w:rsid w:val="00071218"/>
    <w:rsid w:val="00071279"/>
    <w:rsid w:val="00071740"/>
    <w:rsid w:val="00071925"/>
    <w:rsid w:val="00071A0F"/>
    <w:rsid w:val="00071B90"/>
    <w:rsid w:val="00072349"/>
    <w:rsid w:val="00072CBA"/>
    <w:rsid w:val="0007318C"/>
    <w:rsid w:val="000732C9"/>
    <w:rsid w:val="00074076"/>
    <w:rsid w:val="0007456F"/>
    <w:rsid w:val="00074DF8"/>
    <w:rsid w:val="00075190"/>
    <w:rsid w:val="00075918"/>
    <w:rsid w:val="00075B22"/>
    <w:rsid w:val="000762B7"/>
    <w:rsid w:val="0007647F"/>
    <w:rsid w:val="00076788"/>
    <w:rsid w:val="00076D12"/>
    <w:rsid w:val="00076FE2"/>
    <w:rsid w:val="0007717D"/>
    <w:rsid w:val="00077440"/>
    <w:rsid w:val="00077B6C"/>
    <w:rsid w:val="0008002E"/>
    <w:rsid w:val="000800F9"/>
    <w:rsid w:val="000803A1"/>
    <w:rsid w:val="00080667"/>
    <w:rsid w:val="00080CDE"/>
    <w:rsid w:val="00080E30"/>
    <w:rsid w:val="00080E7C"/>
    <w:rsid w:val="0008102C"/>
    <w:rsid w:val="00081ADA"/>
    <w:rsid w:val="00081BDE"/>
    <w:rsid w:val="00082476"/>
    <w:rsid w:val="000825A7"/>
    <w:rsid w:val="0008326E"/>
    <w:rsid w:val="0008330F"/>
    <w:rsid w:val="00083407"/>
    <w:rsid w:val="000836C1"/>
    <w:rsid w:val="000839AD"/>
    <w:rsid w:val="00083B4C"/>
    <w:rsid w:val="00083D50"/>
    <w:rsid w:val="00083F7B"/>
    <w:rsid w:val="00084279"/>
    <w:rsid w:val="00084AFC"/>
    <w:rsid w:val="00084D45"/>
    <w:rsid w:val="000851D6"/>
    <w:rsid w:val="000854B3"/>
    <w:rsid w:val="000856B5"/>
    <w:rsid w:val="00085729"/>
    <w:rsid w:val="00085B25"/>
    <w:rsid w:val="00085BBC"/>
    <w:rsid w:val="00085FF0"/>
    <w:rsid w:val="00086509"/>
    <w:rsid w:val="0008686F"/>
    <w:rsid w:val="00086FD1"/>
    <w:rsid w:val="0008737E"/>
    <w:rsid w:val="000875E6"/>
    <w:rsid w:val="00087BC4"/>
    <w:rsid w:val="00087C7D"/>
    <w:rsid w:val="00090113"/>
    <w:rsid w:val="00090246"/>
    <w:rsid w:val="000903A5"/>
    <w:rsid w:val="00090731"/>
    <w:rsid w:val="00090B2F"/>
    <w:rsid w:val="00090C82"/>
    <w:rsid w:val="00090CCB"/>
    <w:rsid w:val="00090EA9"/>
    <w:rsid w:val="000915F7"/>
    <w:rsid w:val="0009174E"/>
    <w:rsid w:val="00091803"/>
    <w:rsid w:val="00092876"/>
    <w:rsid w:val="00092906"/>
    <w:rsid w:val="0009298F"/>
    <w:rsid w:val="000929A2"/>
    <w:rsid w:val="00092A13"/>
    <w:rsid w:val="00092A28"/>
    <w:rsid w:val="00093004"/>
    <w:rsid w:val="0009350B"/>
    <w:rsid w:val="00093539"/>
    <w:rsid w:val="000936FD"/>
    <w:rsid w:val="00093B68"/>
    <w:rsid w:val="00093CFA"/>
    <w:rsid w:val="0009436A"/>
    <w:rsid w:val="000947AD"/>
    <w:rsid w:val="00094B04"/>
    <w:rsid w:val="00094D11"/>
    <w:rsid w:val="0009530B"/>
    <w:rsid w:val="0009592D"/>
    <w:rsid w:val="00096141"/>
    <w:rsid w:val="00096308"/>
    <w:rsid w:val="00096CC5"/>
    <w:rsid w:val="00097782"/>
    <w:rsid w:val="000977AB"/>
    <w:rsid w:val="000A00C6"/>
    <w:rsid w:val="000A0B5F"/>
    <w:rsid w:val="000A0E86"/>
    <w:rsid w:val="000A103A"/>
    <w:rsid w:val="000A153A"/>
    <w:rsid w:val="000A160A"/>
    <w:rsid w:val="000A1811"/>
    <w:rsid w:val="000A1883"/>
    <w:rsid w:val="000A1A0D"/>
    <w:rsid w:val="000A1A48"/>
    <w:rsid w:val="000A1A72"/>
    <w:rsid w:val="000A1AC3"/>
    <w:rsid w:val="000A1DF2"/>
    <w:rsid w:val="000A206C"/>
    <w:rsid w:val="000A2452"/>
    <w:rsid w:val="000A27AA"/>
    <w:rsid w:val="000A2E91"/>
    <w:rsid w:val="000A2EA5"/>
    <w:rsid w:val="000A33AA"/>
    <w:rsid w:val="000A37ED"/>
    <w:rsid w:val="000A3C44"/>
    <w:rsid w:val="000A3DA9"/>
    <w:rsid w:val="000A46A3"/>
    <w:rsid w:val="000A5A68"/>
    <w:rsid w:val="000A5E24"/>
    <w:rsid w:val="000A61C6"/>
    <w:rsid w:val="000A65F7"/>
    <w:rsid w:val="000A7619"/>
    <w:rsid w:val="000A7709"/>
    <w:rsid w:val="000A7721"/>
    <w:rsid w:val="000A7CAA"/>
    <w:rsid w:val="000A7DF8"/>
    <w:rsid w:val="000B0651"/>
    <w:rsid w:val="000B0843"/>
    <w:rsid w:val="000B0966"/>
    <w:rsid w:val="000B09DA"/>
    <w:rsid w:val="000B0B2E"/>
    <w:rsid w:val="000B0ED4"/>
    <w:rsid w:val="000B1234"/>
    <w:rsid w:val="000B175F"/>
    <w:rsid w:val="000B1795"/>
    <w:rsid w:val="000B1827"/>
    <w:rsid w:val="000B1B76"/>
    <w:rsid w:val="000B20FF"/>
    <w:rsid w:val="000B2450"/>
    <w:rsid w:val="000B2669"/>
    <w:rsid w:val="000B289C"/>
    <w:rsid w:val="000B2B73"/>
    <w:rsid w:val="000B2C45"/>
    <w:rsid w:val="000B2D36"/>
    <w:rsid w:val="000B361A"/>
    <w:rsid w:val="000B3688"/>
    <w:rsid w:val="000B40D0"/>
    <w:rsid w:val="000B45DB"/>
    <w:rsid w:val="000B4AA7"/>
    <w:rsid w:val="000B4BF1"/>
    <w:rsid w:val="000B5A34"/>
    <w:rsid w:val="000B5C62"/>
    <w:rsid w:val="000B5D46"/>
    <w:rsid w:val="000B5D89"/>
    <w:rsid w:val="000B5DFB"/>
    <w:rsid w:val="000B5F36"/>
    <w:rsid w:val="000B62BC"/>
    <w:rsid w:val="000B667B"/>
    <w:rsid w:val="000B683F"/>
    <w:rsid w:val="000B6936"/>
    <w:rsid w:val="000B6A0C"/>
    <w:rsid w:val="000B6C22"/>
    <w:rsid w:val="000B6F2D"/>
    <w:rsid w:val="000B7436"/>
    <w:rsid w:val="000B759E"/>
    <w:rsid w:val="000B7B45"/>
    <w:rsid w:val="000B7E32"/>
    <w:rsid w:val="000C0332"/>
    <w:rsid w:val="000C0A9A"/>
    <w:rsid w:val="000C0AE5"/>
    <w:rsid w:val="000C10DA"/>
    <w:rsid w:val="000C172D"/>
    <w:rsid w:val="000C1998"/>
    <w:rsid w:val="000C20ED"/>
    <w:rsid w:val="000C2472"/>
    <w:rsid w:val="000C287E"/>
    <w:rsid w:val="000C3510"/>
    <w:rsid w:val="000C354F"/>
    <w:rsid w:val="000C387C"/>
    <w:rsid w:val="000C3F70"/>
    <w:rsid w:val="000C4108"/>
    <w:rsid w:val="000C41B7"/>
    <w:rsid w:val="000C497D"/>
    <w:rsid w:val="000C4EAE"/>
    <w:rsid w:val="000C54EC"/>
    <w:rsid w:val="000C5773"/>
    <w:rsid w:val="000C58F5"/>
    <w:rsid w:val="000C5B5A"/>
    <w:rsid w:val="000C5DBF"/>
    <w:rsid w:val="000C634C"/>
    <w:rsid w:val="000C6369"/>
    <w:rsid w:val="000C68D6"/>
    <w:rsid w:val="000C68DF"/>
    <w:rsid w:val="000C73EC"/>
    <w:rsid w:val="000C7476"/>
    <w:rsid w:val="000C7934"/>
    <w:rsid w:val="000C7CDE"/>
    <w:rsid w:val="000D0022"/>
    <w:rsid w:val="000D0631"/>
    <w:rsid w:val="000D0E99"/>
    <w:rsid w:val="000D0FA3"/>
    <w:rsid w:val="000D13AF"/>
    <w:rsid w:val="000D148F"/>
    <w:rsid w:val="000D22B9"/>
    <w:rsid w:val="000D2752"/>
    <w:rsid w:val="000D2DEB"/>
    <w:rsid w:val="000D30C4"/>
    <w:rsid w:val="000D30CE"/>
    <w:rsid w:val="000D31C7"/>
    <w:rsid w:val="000D34ED"/>
    <w:rsid w:val="000D3766"/>
    <w:rsid w:val="000D3D00"/>
    <w:rsid w:val="000D3D01"/>
    <w:rsid w:val="000D4194"/>
    <w:rsid w:val="000D460F"/>
    <w:rsid w:val="000D491F"/>
    <w:rsid w:val="000D49B4"/>
    <w:rsid w:val="000D4A9B"/>
    <w:rsid w:val="000D4ED3"/>
    <w:rsid w:val="000D5101"/>
    <w:rsid w:val="000D57C5"/>
    <w:rsid w:val="000D587E"/>
    <w:rsid w:val="000D5C59"/>
    <w:rsid w:val="000D5EBE"/>
    <w:rsid w:val="000D656F"/>
    <w:rsid w:val="000D6837"/>
    <w:rsid w:val="000D6A41"/>
    <w:rsid w:val="000D7D65"/>
    <w:rsid w:val="000E0336"/>
    <w:rsid w:val="000E0602"/>
    <w:rsid w:val="000E0D50"/>
    <w:rsid w:val="000E0DDC"/>
    <w:rsid w:val="000E123C"/>
    <w:rsid w:val="000E1294"/>
    <w:rsid w:val="000E13BB"/>
    <w:rsid w:val="000E14AE"/>
    <w:rsid w:val="000E16D3"/>
    <w:rsid w:val="000E219F"/>
    <w:rsid w:val="000E39A5"/>
    <w:rsid w:val="000E3C02"/>
    <w:rsid w:val="000E3C19"/>
    <w:rsid w:val="000E41A9"/>
    <w:rsid w:val="000E4FF1"/>
    <w:rsid w:val="000E50BE"/>
    <w:rsid w:val="000E6782"/>
    <w:rsid w:val="000E6AB6"/>
    <w:rsid w:val="000E7125"/>
    <w:rsid w:val="000E7635"/>
    <w:rsid w:val="000E7848"/>
    <w:rsid w:val="000E78A4"/>
    <w:rsid w:val="000E78AB"/>
    <w:rsid w:val="000E7B4D"/>
    <w:rsid w:val="000E7D72"/>
    <w:rsid w:val="000E7FF9"/>
    <w:rsid w:val="000F0160"/>
    <w:rsid w:val="000F060F"/>
    <w:rsid w:val="000F0B0D"/>
    <w:rsid w:val="000F0EF0"/>
    <w:rsid w:val="000F0F15"/>
    <w:rsid w:val="000F113C"/>
    <w:rsid w:val="000F15AD"/>
    <w:rsid w:val="000F19D8"/>
    <w:rsid w:val="000F1CEF"/>
    <w:rsid w:val="000F1ED7"/>
    <w:rsid w:val="000F1FDF"/>
    <w:rsid w:val="000F2419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62F"/>
    <w:rsid w:val="000F584E"/>
    <w:rsid w:val="000F586F"/>
    <w:rsid w:val="000F5987"/>
    <w:rsid w:val="000F5CEC"/>
    <w:rsid w:val="000F60DB"/>
    <w:rsid w:val="000F67EA"/>
    <w:rsid w:val="000F764E"/>
    <w:rsid w:val="000F7671"/>
    <w:rsid w:val="000F7BEA"/>
    <w:rsid w:val="00100211"/>
    <w:rsid w:val="0010023A"/>
    <w:rsid w:val="0010025C"/>
    <w:rsid w:val="001005E0"/>
    <w:rsid w:val="00100F30"/>
    <w:rsid w:val="00100FCA"/>
    <w:rsid w:val="00100FE0"/>
    <w:rsid w:val="001011F2"/>
    <w:rsid w:val="00101377"/>
    <w:rsid w:val="001015E2"/>
    <w:rsid w:val="00101D6E"/>
    <w:rsid w:val="001026BD"/>
    <w:rsid w:val="00102908"/>
    <w:rsid w:val="00102FA1"/>
    <w:rsid w:val="0010347C"/>
    <w:rsid w:val="00103592"/>
    <w:rsid w:val="0010387F"/>
    <w:rsid w:val="00103E54"/>
    <w:rsid w:val="00103F8B"/>
    <w:rsid w:val="001040CB"/>
    <w:rsid w:val="00104AB4"/>
    <w:rsid w:val="00104F07"/>
    <w:rsid w:val="00104F89"/>
    <w:rsid w:val="0010549E"/>
    <w:rsid w:val="00105F97"/>
    <w:rsid w:val="00106A3A"/>
    <w:rsid w:val="00106A57"/>
    <w:rsid w:val="00106B50"/>
    <w:rsid w:val="00106D76"/>
    <w:rsid w:val="001076A1"/>
    <w:rsid w:val="001077D0"/>
    <w:rsid w:val="00110E2D"/>
    <w:rsid w:val="001114A4"/>
    <w:rsid w:val="001114E5"/>
    <w:rsid w:val="001116FE"/>
    <w:rsid w:val="0011177C"/>
    <w:rsid w:val="00111A28"/>
    <w:rsid w:val="00112485"/>
    <w:rsid w:val="001124DB"/>
    <w:rsid w:val="00112DAF"/>
    <w:rsid w:val="00112E98"/>
    <w:rsid w:val="0011302E"/>
    <w:rsid w:val="00113069"/>
    <w:rsid w:val="0011321E"/>
    <w:rsid w:val="00113F1B"/>
    <w:rsid w:val="0011423E"/>
    <w:rsid w:val="00114288"/>
    <w:rsid w:val="001143FA"/>
    <w:rsid w:val="00114853"/>
    <w:rsid w:val="0011487E"/>
    <w:rsid w:val="00114A5F"/>
    <w:rsid w:val="00114B8A"/>
    <w:rsid w:val="00115101"/>
    <w:rsid w:val="00115115"/>
    <w:rsid w:val="00115374"/>
    <w:rsid w:val="0011543C"/>
    <w:rsid w:val="001164F9"/>
    <w:rsid w:val="0011699E"/>
    <w:rsid w:val="00116ABE"/>
    <w:rsid w:val="00116B3C"/>
    <w:rsid w:val="001179EC"/>
    <w:rsid w:val="00117B97"/>
    <w:rsid w:val="00120274"/>
    <w:rsid w:val="0012044A"/>
    <w:rsid w:val="0012063E"/>
    <w:rsid w:val="001206E4"/>
    <w:rsid w:val="00120AA8"/>
    <w:rsid w:val="001213BE"/>
    <w:rsid w:val="001217DC"/>
    <w:rsid w:val="00121AEF"/>
    <w:rsid w:val="00121F2E"/>
    <w:rsid w:val="0012296D"/>
    <w:rsid w:val="00123D27"/>
    <w:rsid w:val="00123D3C"/>
    <w:rsid w:val="001241F7"/>
    <w:rsid w:val="001243D5"/>
    <w:rsid w:val="0012451F"/>
    <w:rsid w:val="00124552"/>
    <w:rsid w:val="00124769"/>
    <w:rsid w:val="00124906"/>
    <w:rsid w:val="00125C2D"/>
    <w:rsid w:val="001267C8"/>
    <w:rsid w:val="001269B8"/>
    <w:rsid w:val="001306D6"/>
    <w:rsid w:val="00130841"/>
    <w:rsid w:val="00130A91"/>
    <w:rsid w:val="00130C96"/>
    <w:rsid w:val="001318D3"/>
    <w:rsid w:val="001323D4"/>
    <w:rsid w:val="001323ED"/>
    <w:rsid w:val="0013347C"/>
    <w:rsid w:val="00133BCC"/>
    <w:rsid w:val="00133DEF"/>
    <w:rsid w:val="00133E83"/>
    <w:rsid w:val="00133E94"/>
    <w:rsid w:val="0013463F"/>
    <w:rsid w:val="00134756"/>
    <w:rsid w:val="00134821"/>
    <w:rsid w:val="00134BB7"/>
    <w:rsid w:val="00134CBE"/>
    <w:rsid w:val="00134D16"/>
    <w:rsid w:val="00134DFA"/>
    <w:rsid w:val="0013507F"/>
    <w:rsid w:val="001353A5"/>
    <w:rsid w:val="001355EF"/>
    <w:rsid w:val="00135946"/>
    <w:rsid w:val="00135960"/>
    <w:rsid w:val="00135A5D"/>
    <w:rsid w:val="00135E34"/>
    <w:rsid w:val="00135E50"/>
    <w:rsid w:val="001361B9"/>
    <w:rsid w:val="001364D0"/>
    <w:rsid w:val="00137033"/>
    <w:rsid w:val="00137E97"/>
    <w:rsid w:val="001400DB"/>
    <w:rsid w:val="00140BF1"/>
    <w:rsid w:val="0014140A"/>
    <w:rsid w:val="00141565"/>
    <w:rsid w:val="001416D2"/>
    <w:rsid w:val="00141A16"/>
    <w:rsid w:val="00142091"/>
    <w:rsid w:val="00142164"/>
    <w:rsid w:val="0014240C"/>
    <w:rsid w:val="001425F6"/>
    <w:rsid w:val="001427A1"/>
    <w:rsid w:val="0014284A"/>
    <w:rsid w:val="00142BAD"/>
    <w:rsid w:val="00142CD4"/>
    <w:rsid w:val="001431DD"/>
    <w:rsid w:val="001432F2"/>
    <w:rsid w:val="00143612"/>
    <w:rsid w:val="001436AD"/>
    <w:rsid w:val="00143745"/>
    <w:rsid w:val="001439AE"/>
    <w:rsid w:val="001442C8"/>
    <w:rsid w:val="0014444C"/>
    <w:rsid w:val="00144B7A"/>
    <w:rsid w:val="00145945"/>
    <w:rsid w:val="00145BEE"/>
    <w:rsid w:val="00146594"/>
    <w:rsid w:val="00146693"/>
    <w:rsid w:val="00146769"/>
    <w:rsid w:val="001469BA"/>
    <w:rsid w:val="00146A8D"/>
    <w:rsid w:val="00146D4F"/>
    <w:rsid w:val="00147AA5"/>
    <w:rsid w:val="00147EA5"/>
    <w:rsid w:val="001501CC"/>
    <w:rsid w:val="0015064A"/>
    <w:rsid w:val="00150AD7"/>
    <w:rsid w:val="00150BC6"/>
    <w:rsid w:val="00150C9C"/>
    <w:rsid w:val="001511AC"/>
    <w:rsid w:val="001518AB"/>
    <w:rsid w:val="0015198F"/>
    <w:rsid w:val="00151B7D"/>
    <w:rsid w:val="00151F24"/>
    <w:rsid w:val="0015247D"/>
    <w:rsid w:val="00152A25"/>
    <w:rsid w:val="00152F9C"/>
    <w:rsid w:val="00153416"/>
    <w:rsid w:val="001536B6"/>
    <w:rsid w:val="001539C7"/>
    <w:rsid w:val="00154A26"/>
    <w:rsid w:val="00154F9D"/>
    <w:rsid w:val="001554B8"/>
    <w:rsid w:val="001555F2"/>
    <w:rsid w:val="001556FE"/>
    <w:rsid w:val="0015571F"/>
    <w:rsid w:val="00155788"/>
    <w:rsid w:val="00155CBA"/>
    <w:rsid w:val="00155CF5"/>
    <w:rsid w:val="00156496"/>
    <w:rsid w:val="001569A0"/>
    <w:rsid w:val="00157677"/>
    <w:rsid w:val="00157B69"/>
    <w:rsid w:val="00157C9F"/>
    <w:rsid w:val="00157DA4"/>
    <w:rsid w:val="00160118"/>
    <w:rsid w:val="0016037E"/>
    <w:rsid w:val="00160886"/>
    <w:rsid w:val="00160CC6"/>
    <w:rsid w:val="00161201"/>
    <w:rsid w:val="0016199C"/>
    <w:rsid w:val="001619C2"/>
    <w:rsid w:val="00161A16"/>
    <w:rsid w:val="00161B74"/>
    <w:rsid w:val="00161C03"/>
    <w:rsid w:val="00161C43"/>
    <w:rsid w:val="00161D8E"/>
    <w:rsid w:val="00161EA5"/>
    <w:rsid w:val="00162454"/>
    <w:rsid w:val="001627D5"/>
    <w:rsid w:val="00163786"/>
    <w:rsid w:val="00163A9B"/>
    <w:rsid w:val="00163E71"/>
    <w:rsid w:val="00163EC1"/>
    <w:rsid w:val="00164159"/>
    <w:rsid w:val="001641A5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24F"/>
    <w:rsid w:val="001675DE"/>
    <w:rsid w:val="001678B2"/>
    <w:rsid w:val="00167AE5"/>
    <w:rsid w:val="0017006C"/>
    <w:rsid w:val="00170519"/>
    <w:rsid w:val="001707B8"/>
    <w:rsid w:val="0017092D"/>
    <w:rsid w:val="00170F4F"/>
    <w:rsid w:val="00170FF9"/>
    <w:rsid w:val="0017168F"/>
    <w:rsid w:val="0017170E"/>
    <w:rsid w:val="001726E5"/>
    <w:rsid w:val="00172BF1"/>
    <w:rsid w:val="00172CA3"/>
    <w:rsid w:val="00173313"/>
    <w:rsid w:val="001733DC"/>
    <w:rsid w:val="00173CE9"/>
    <w:rsid w:val="00173F4C"/>
    <w:rsid w:val="00174409"/>
    <w:rsid w:val="00174994"/>
    <w:rsid w:val="00174D27"/>
    <w:rsid w:val="001753F8"/>
    <w:rsid w:val="001759D9"/>
    <w:rsid w:val="00175C46"/>
    <w:rsid w:val="00175F7B"/>
    <w:rsid w:val="00175FA8"/>
    <w:rsid w:val="00176562"/>
    <w:rsid w:val="001767EE"/>
    <w:rsid w:val="00176814"/>
    <w:rsid w:val="001769F5"/>
    <w:rsid w:val="00176BA3"/>
    <w:rsid w:val="00176BE4"/>
    <w:rsid w:val="00176D3B"/>
    <w:rsid w:val="00176FAE"/>
    <w:rsid w:val="00177390"/>
    <w:rsid w:val="0017764D"/>
    <w:rsid w:val="0018034B"/>
    <w:rsid w:val="00180455"/>
    <w:rsid w:val="0018059A"/>
    <w:rsid w:val="00180CE0"/>
    <w:rsid w:val="00180F0C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3830"/>
    <w:rsid w:val="00183C44"/>
    <w:rsid w:val="0018401F"/>
    <w:rsid w:val="00184475"/>
    <w:rsid w:val="001844ED"/>
    <w:rsid w:val="00184D7F"/>
    <w:rsid w:val="00185CF2"/>
    <w:rsid w:val="001862DC"/>
    <w:rsid w:val="00186863"/>
    <w:rsid w:val="00187286"/>
    <w:rsid w:val="00187D39"/>
    <w:rsid w:val="001904F8"/>
    <w:rsid w:val="00190AC8"/>
    <w:rsid w:val="001916A5"/>
    <w:rsid w:val="00191717"/>
    <w:rsid w:val="001918B2"/>
    <w:rsid w:val="0019227A"/>
    <w:rsid w:val="0019238A"/>
    <w:rsid w:val="00192632"/>
    <w:rsid w:val="001926E4"/>
    <w:rsid w:val="00192B9F"/>
    <w:rsid w:val="00192D45"/>
    <w:rsid w:val="00193390"/>
    <w:rsid w:val="001937AF"/>
    <w:rsid w:val="00193D82"/>
    <w:rsid w:val="00193E0D"/>
    <w:rsid w:val="00193FF3"/>
    <w:rsid w:val="001943A1"/>
    <w:rsid w:val="00194444"/>
    <w:rsid w:val="00194779"/>
    <w:rsid w:val="00195176"/>
    <w:rsid w:val="0019550D"/>
    <w:rsid w:val="001957BE"/>
    <w:rsid w:val="00195856"/>
    <w:rsid w:val="00195CE9"/>
    <w:rsid w:val="00196863"/>
    <w:rsid w:val="00196C39"/>
    <w:rsid w:val="00196D38"/>
    <w:rsid w:val="00197546"/>
    <w:rsid w:val="00197B26"/>
    <w:rsid w:val="00197CB2"/>
    <w:rsid w:val="00197F81"/>
    <w:rsid w:val="001A10BF"/>
    <w:rsid w:val="001A12E3"/>
    <w:rsid w:val="001A18ED"/>
    <w:rsid w:val="001A1A9D"/>
    <w:rsid w:val="001A1B76"/>
    <w:rsid w:val="001A2A13"/>
    <w:rsid w:val="001A2A4D"/>
    <w:rsid w:val="001A3380"/>
    <w:rsid w:val="001A363B"/>
    <w:rsid w:val="001A36F8"/>
    <w:rsid w:val="001A392D"/>
    <w:rsid w:val="001A3AB2"/>
    <w:rsid w:val="001A3DBE"/>
    <w:rsid w:val="001A3E4C"/>
    <w:rsid w:val="001A422E"/>
    <w:rsid w:val="001A47A6"/>
    <w:rsid w:val="001A4BD6"/>
    <w:rsid w:val="001A4DE7"/>
    <w:rsid w:val="001A5632"/>
    <w:rsid w:val="001A5F4D"/>
    <w:rsid w:val="001A5F92"/>
    <w:rsid w:val="001A6590"/>
    <w:rsid w:val="001A65C7"/>
    <w:rsid w:val="001A7033"/>
    <w:rsid w:val="001A7C88"/>
    <w:rsid w:val="001A7F1C"/>
    <w:rsid w:val="001B014C"/>
    <w:rsid w:val="001B0508"/>
    <w:rsid w:val="001B0604"/>
    <w:rsid w:val="001B072C"/>
    <w:rsid w:val="001B0E07"/>
    <w:rsid w:val="001B1457"/>
    <w:rsid w:val="001B1E30"/>
    <w:rsid w:val="001B2183"/>
    <w:rsid w:val="001B27F1"/>
    <w:rsid w:val="001B2BBA"/>
    <w:rsid w:val="001B2D71"/>
    <w:rsid w:val="001B31B4"/>
    <w:rsid w:val="001B3338"/>
    <w:rsid w:val="001B38C0"/>
    <w:rsid w:val="001B3BB1"/>
    <w:rsid w:val="001B4610"/>
    <w:rsid w:val="001B474F"/>
    <w:rsid w:val="001B4EB6"/>
    <w:rsid w:val="001B4FA2"/>
    <w:rsid w:val="001B5B84"/>
    <w:rsid w:val="001B6084"/>
    <w:rsid w:val="001B6192"/>
    <w:rsid w:val="001B63EC"/>
    <w:rsid w:val="001B7FDA"/>
    <w:rsid w:val="001C001C"/>
    <w:rsid w:val="001C03D4"/>
    <w:rsid w:val="001C08D9"/>
    <w:rsid w:val="001C0A73"/>
    <w:rsid w:val="001C1606"/>
    <w:rsid w:val="001C1B2C"/>
    <w:rsid w:val="001C1BAC"/>
    <w:rsid w:val="001C1F83"/>
    <w:rsid w:val="001C21AD"/>
    <w:rsid w:val="001C25BF"/>
    <w:rsid w:val="001C2739"/>
    <w:rsid w:val="001C2D6E"/>
    <w:rsid w:val="001C2F1A"/>
    <w:rsid w:val="001C37DB"/>
    <w:rsid w:val="001C3902"/>
    <w:rsid w:val="001C39E9"/>
    <w:rsid w:val="001C3ECC"/>
    <w:rsid w:val="001C41E0"/>
    <w:rsid w:val="001C43AA"/>
    <w:rsid w:val="001C4525"/>
    <w:rsid w:val="001C464A"/>
    <w:rsid w:val="001C4659"/>
    <w:rsid w:val="001C488A"/>
    <w:rsid w:val="001C4C03"/>
    <w:rsid w:val="001C5371"/>
    <w:rsid w:val="001C54B8"/>
    <w:rsid w:val="001C5522"/>
    <w:rsid w:val="001C589E"/>
    <w:rsid w:val="001C5D34"/>
    <w:rsid w:val="001C60B1"/>
    <w:rsid w:val="001C68C8"/>
    <w:rsid w:val="001C6905"/>
    <w:rsid w:val="001C6D8A"/>
    <w:rsid w:val="001C6F23"/>
    <w:rsid w:val="001C7052"/>
    <w:rsid w:val="001C7209"/>
    <w:rsid w:val="001C7659"/>
    <w:rsid w:val="001C765B"/>
    <w:rsid w:val="001C7BD6"/>
    <w:rsid w:val="001C7CC1"/>
    <w:rsid w:val="001D02D5"/>
    <w:rsid w:val="001D0677"/>
    <w:rsid w:val="001D09D2"/>
    <w:rsid w:val="001D0ED6"/>
    <w:rsid w:val="001D1225"/>
    <w:rsid w:val="001D1B31"/>
    <w:rsid w:val="001D1F39"/>
    <w:rsid w:val="001D2109"/>
    <w:rsid w:val="001D22B1"/>
    <w:rsid w:val="001D2581"/>
    <w:rsid w:val="001D27A0"/>
    <w:rsid w:val="001D27E8"/>
    <w:rsid w:val="001D2D9C"/>
    <w:rsid w:val="001D3188"/>
    <w:rsid w:val="001D3242"/>
    <w:rsid w:val="001D339A"/>
    <w:rsid w:val="001D3692"/>
    <w:rsid w:val="001D3A9C"/>
    <w:rsid w:val="001D43C5"/>
    <w:rsid w:val="001D49B8"/>
    <w:rsid w:val="001D4E47"/>
    <w:rsid w:val="001D51F2"/>
    <w:rsid w:val="001D57F4"/>
    <w:rsid w:val="001D59E0"/>
    <w:rsid w:val="001D5A84"/>
    <w:rsid w:val="001D5CE7"/>
    <w:rsid w:val="001D5D6B"/>
    <w:rsid w:val="001D641C"/>
    <w:rsid w:val="001D6530"/>
    <w:rsid w:val="001D6FDE"/>
    <w:rsid w:val="001D6FF2"/>
    <w:rsid w:val="001D723A"/>
    <w:rsid w:val="001D7454"/>
    <w:rsid w:val="001D7ABD"/>
    <w:rsid w:val="001E002B"/>
    <w:rsid w:val="001E016F"/>
    <w:rsid w:val="001E0740"/>
    <w:rsid w:val="001E0B2E"/>
    <w:rsid w:val="001E0BA0"/>
    <w:rsid w:val="001E0F62"/>
    <w:rsid w:val="001E0FEC"/>
    <w:rsid w:val="001E142D"/>
    <w:rsid w:val="001E1828"/>
    <w:rsid w:val="001E1C59"/>
    <w:rsid w:val="001E21F9"/>
    <w:rsid w:val="001E237A"/>
    <w:rsid w:val="001E47EE"/>
    <w:rsid w:val="001E4ACA"/>
    <w:rsid w:val="001E50F6"/>
    <w:rsid w:val="001E5776"/>
    <w:rsid w:val="001E58EF"/>
    <w:rsid w:val="001E60B2"/>
    <w:rsid w:val="001E612F"/>
    <w:rsid w:val="001E665B"/>
    <w:rsid w:val="001E6A24"/>
    <w:rsid w:val="001E6A32"/>
    <w:rsid w:val="001E6EAF"/>
    <w:rsid w:val="001E7842"/>
    <w:rsid w:val="001E7C86"/>
    <w:rsid w:val="001E7FC2"/>
    <w:rsid w:val="001F047C"/>
    <w:rsid w:val="001F07E3"/>
    <w:rsid w:val="001F0F53"/>
    <w:rsid w:val="001F10D9"/>
    <w:rsid w:val="001F1170"/>
    <w:rsid w:val="001F167B"/>
    <w:rsid w:val="001F1EF3"/>
    <w:rsid w:val="001F2375"/>
    <w:rsid w:val="001F2739"/>
    <w:rsid w:val="001F293A"/>
    <w:rsid w:val="001F2A5C"/>
    <w:rsid w:val="001F2DA8"/>
    <w:rsid w:val="001F31D1"/>
    <w:rsid w:val="001F370D"/>
    <w:rsid w:val="001F3BBA"/>
    <w:rsid w:val="001F3BED"/>
    <w:rsid w:val="001F3F25"/>
    <w:rsid w:val="001F413A"/>
    <w:rsid w:val="001F4366"/>
    <w:rsid w:val="001F4836"/>
    <w:rsid w:val="001F4C53"/>
    <w:rsid w:val="001F56DE"/>
    <w:rsid w:val="001F5C82"/>
    <w:rsid w:val="001F6C05"/>
    <w:rsid w:val="001F721B"/>
    <w:rsid w:val="001F72DA"/>
    <w:rsid w:val="001F7325"/>
    <w:rsid w:val="001F7E44"/>
    <w:rsid w:val="0020017A"/>
    <w:rsid w:val="00200B48"/>
    <w:rsid w:val="00200B9A"/>
    <w:rsid w:val="00201194"/>
    <w:rsid w:val="00201527"/>
    <w:rsid w:val="00201963"/>
    <w:rsid w:val="00201DAE"/>
    <w:rsid w:val="0020236C"/>
    <w:rsid w:val="002023EE"/>
    <w:rsid w:val="002025BB"/>
    <w:rsid w:val="0020291B"/>
    <w:rsid w:val="00202F41"/>
    <w:rsid w:val="00203081"/>
    <w:rsid w:val="0020356A"/>
    <w:rsid w:val="00203710"/>
    <w:rsid w:val="00203CD5"/>
    <w:rsid w:val="00203CE8"/>
    <w:rsid w:val="00203FCC"/>
    <w:rsid w:val="002046D0"/>
    <w:rsid w:val="00204B15"/>
    <w:rsid w:val="00204E38"/>
    <w:rsid w:val="00204ED3"/>
    <w:rsid w:val="0020529D"/>
    <w:rsid w:val="00205433"/>
    <w:rsid w:val="002055C6"/>
    <w:rsid w:val="00205B52"/>
    <w:rsid w:val="00205ED2"/>
    <w:rsid w:val="00206160"/>
    <w:rsid w:val="00206344"/>
    <w:rsid w:val="00206352"/>
    <w:rsid w:val="00206541"/>
    <w:rsid w:val="00206755"/>
    <w:rsid w:val="00206BD5"/>
    <w:rsid w:val="00206DB7"/>
    <w:rsid w:val="002073E7"/>
    <w:rsid w:val="00207C8C"/>
    <w:rsid w:val="00207FD9"/>
    <w:rsid w:val="00210286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26A"/>
    <w:rsid w:val="002133C3"/>
    <w:rsid w:val="00213A4B"/>
    <w:rsid w:val="00213BD9"/>
    <w:rsid w:val="002142BB"/>
    <w:rsid w:val="002145AE"/>
    <w:rsid w:val="002145E3"/>
    <w:rsid w:val="00214703"/>
    <w:rsid w:val="002148C3"/>
    <w:rsid w:val="00214C03"/>
    <w:rsid w:val="00214C04"/>
    <w:rsid w:val="002150F2"/>
    <w:rsid w:val="00215114"/>
    <w:rsid w:val="0021526D"/>
    <w:rsid w:val="0021599E"/>
    <w:rsid w:val="0021603E"/>
    <w:rsid w:val="00216091"/>
    <w:rsid w:val="00216230"/>
    <w:rsid w:val="00216558"/>
    <w:rsid w:val="00216DA7"/>
    <w:rsid w:val="002174B3"/>
    <w:rsid w:val="00220171"/>
    <w:rsid w:val="002202F0"/>
    <w:rsid w:val="0022067A"/>
    <w:rsid w:val="00220D3C"/>
    <w:rsid w:val="00221208"/>
    <w:rsid w:val="002215A5"/>
    <w:rsid w:val="00221A4B"/>
    <w:rsid w:val="00221C04"/>
    <w:rsid w:val="00222123"/>
    <w:rsid w:val="002223D7"/>
    <w:rsid w:val="00222568"/>
    <w:rsid w:val="00222787"/>
    <w:rsid w:val="00222816"/>
    <w:rsid w:val="002228AD"/>
    <w:rsid w:val="00222B18"/>
    <w:rsid w:val="00222B4C"/>
    <w:rsid w:val="00222BD1"/>
    <w:rsid w:val="00222E0D"/>
    <w:rsid w:val="002236E0"/>
    <w:rsid w:val="00223B90"/>
    <w:rsid w:val="00223DDE"/>
    <w:rsid w:val="00223EF6"/>
    <w:rsid w:val="00223F5E"/>
    <w:rsid w:val="00223F64"/>
    <w:rsid w:val="00224560"/>
    <w:rsid w:val="00224A4F"/>
    <w:rsid w:val="00224D78"/>
    <w:rsid w:val="00225075"/>
    <w:rsid w:val="002253C7"/>
    <w:rsid w:val="002254C4"/>
    <w:rsid w:val="00225658"/>
    <w:rsid w:val="00225662"/>
    <w:rsid w:val="00225808"/>
    <w:rsid w:val="00225AEC"/>
    <w:rsid w:val="002260E6"/>
    <w:rsid w:val="002261D1"/>
    <w:rsid w:val="00226341"/>
    <w:rsid w:val="002265CA"/>
    <w:rsid w:val="00226B46"/>
    <w:rsid w:val="00226E21"/>
    <w:rsid w:val="002271A5"/>
    <w:rsid w:val="002279F4"/>
    <w:rsid w:val="00227B9F"/>
    <w:rsid w:val="00227CEA"/>
    <w:rsid w:val="0023040C"/>
    <w:rsid w:val="00230575"/>
    <w:rsid w:val="00230A76"/>
    <w:rsid w:val="00230ADF"/>
    <w:rsid w:val="002314BC"/>
    <w:rsid w:val="00231AE8"/>
    <w:rsid w:val="00232045"/>
    <w:rsid w:val="00232620"/>
    <w:rsid w:val="00232AC7"/>
    <w:rsid w:val="00232B1B"/>
    <w:rsid w:val="002333BA"/>
    <w:rsid w:val="0023379A"/>
    <w:rsid w:val="00233978"/>
    <w:rsid w:val="002339C2"/>
    <w:rsid w:val="00234024"/>
    <w:rsid w:val="00234051"/>
    <w:rsid w:val="00234645"/>
    <w:rsid w:val="0023558F"/>
    <w:rsid w:val="00235ABA"/>
    <w:rsid w:val="002364AE"/>
    <w:rsid w:val="00236744"/>
    <w:rsid w:val="00236D73"/>
    <w:rsid w:val="0023757E"/>
    <w:rsid w:val="002379B9"/>
    <w:rsid w:val="00237C26"/>
    <w:rsid w:val="00237CD4"/>
    <w:rsid w:val="002402EC"/>
    <w:rsid w:val="002404CC"/>
    <w:rsid w:val="002406F9"/>
    <w:rsid w:val="002411FF"/>
    <w:rsid w:val="0024122C"/>
    <w:rsid w:val="00241562"/>
    <w:rsid w:val="002416DB"/>
    <w:rsid w:val="00241860"/>
    <w:rsid w:val="00241914"/>
    <w:rsid w:val="00241E0A"/>
    <w:rsid w:val="00241E97"/>
    <w:rsid w:val="0024292E"/>
    <w:rsid w:val="00242DC3"/>
    <w:rsid w:val="0024339C"/>
    <w:rsid w:val="00243A8B"/>
    <w:rsid w:val="00243F14"/>
    <w:rsid w:val="002445EC"/>
    <w:rsid w:val="00244664"/>
    <w:rsid w:val="00244B77"/>
    <w:rsid w:val="00244E25"/>
    <w:rsid w:val="002452B9"/>
    <w:rsid w:val="002452D6"/>
    <w:rsid w:val="00246950"/>
    <w:rsid w:val="002469C9"/>
    <w:rsid w:val="00246A7A"/>
    <w:rsid w:val="00246CD0"/>
    <w:rsid w:val="0024750B"/>
    <w:rsid w:val="00247725"/>
    <w:rsid w:val="00247B2B"/>
    <w:rsid w:val="00247B72"/>
    <w:rsid w:val="00247EAF"/>
    <w:rsid w:val="00247F3C"/>
    <w:rsid w:val="0025004D"/>
    <w:rsid w:val="002508C6"/>
    <w:rsid w:val="00250AAB"/>
    <w:rsid w:val="00250D12"/>
    <w:rsid w:val="00250E74"/>
    <w:rsid w:val="002515D1"/>
    <w:rsid w:val="00251A1C"/>
    <w:rsid w:val="00251EDC"/>
    <w:rsid w:val="00251FCF"/>
    <w:rsid w:val="002521B4"/>
    <w:rsid w:val="00252291"/>
    <w:rsid w:val="00252439"/>
    <w:rsid w:val="0025288F"/>
    <w:rsid w:val="00252C84"/>
    <w:rsid w:val="002530C8"/>
    <w:rsid w:val="002532CC"/>
    <w:rsid w:val="002532E1"/>
    <w:rsid w:val="00253524"/>
    <w:rsid w:val="00253F3D"/>
    <w:rsid w:val="002543C3"/>
    <w:rsid w:val="002545E6"/>
    <w:rsid w:val="0025506F"/>
    <w:rsid w:val="00255173"/>
    <w:rsid w:val="00255208"/>
    <w:rsid w:val="00255631"/>
    <w:rsid w:val="002557D6"/>
    <w:rsid w:val="002557F7"/>
    <w:rsid w:val="002559EE"/>
    <w:rsid w:val="00255B57"/>
    <w:rsid w:val="00255BDC"/>
    <w:rsid w:val="00255C9D"/>
    <w:rsid w:val="0025623C"/>
    <w:rsid w:val="002562F5"/>
    <w:rsid w:val="002563FF"/>
    <w:rsid w:val="002565A6"/>
    <w:rsid w:val="0025679A"/>
    <w:rsid w:val="002568ED"/>
    <w:rsid w:val="00256C88"/>
    <w:rsid w:val="00256CB9"/>
    <w:rsid w:val="00256F53"/>
    <w:rsid w:val="002570DF"/>
    <w:rsid w:val="0025715A"/>
    <w:rsid w:val="0025735C"/>
    <w:rsid w:val="00257538"/>
    <w:rsid w:val="002575CA"/>
    <w:rsid w:val="0025776E"/>
    <w:rsid w:val="00257B98"/>
    <w:rsid w:val="00257FAD"/>
    <w:rsid w:val="00260729"/>
    <w:rsid w:val="002609DC"/>
    <w:rsid w:val="00260B44"/>
    <w:rsid w:val="00260D15"/>
    <w:rsid w:val="00261241"/>
    <w:rsid w:val="002614B6"/>
    <w:rsid w:val="00261513"/>
    <w:rsid w:val="002616C6"/>
    <w:rsid w:val="00261B77"/>
    <w:rsid w:val="00261D7B"/>
    <w:rsid w:val="00261F28"/>
    <w:rsid w:val="0026200C"/>
    <w:rsid w:val="00262026"/>
    <w:rsid w:val="00262163"/>
    <w:rsid w:val="00262390"/>
    <w:rsid w:val="002628AA"/>
    <w:rsid w:val="002629A0"/>
    <w:rsid w:val="00262AD0"/>
    <w:rsid w:val="00262BA0"/>
    <w:rsid w:val="00262D03"/>
    <w:rsid w:val="00262E8F"/>
    <w:rsid w:val="002633D8"/>
    <w:rsid w:val="00263A22"/>
    <w:rsid w:val="00263A85"/>
    <w:rsid w:val="00263C7D"/>
    <w:rsid w:val="00263D30"/>
    <w:rsid w:val="002642CC"/>
    <w:rsid w:val="002647D5"/>
    <w:rsid w:val="002647E0"/>
    <w:rsid w:val="00264DB9"/>
    <w:rsid w:val="00265725"/>
    <w:rsid w:val="00265A31"/>
    <w:rsid w:val="00265C3C"/>
    <w:rsid w:val="002664A8"/>
    <w:rsid w:val="00266A30"/>
    <w:rsid w:val="00266CC9"/>
    <w:rsid w:val="002671BD"/>
    <w:rsid w:val="00267CF4"/>
    <w:rsid w:val="00267DED"/>
    <w:rsid w:val="00267F7E"/>
    <w:rsid w:val="0027001C"/>
    <w:rsid w:val="002701E2"/>
    <w:rsid w:val="00270A20"/>
    <w:rsid w:val="00270DFD"/>
    <w:rsid w:val="00270F7A"/>
    <w:rsid w:val="00271726"/>
    <w:rsid w:val="002723CD"/>
    <w:rsid w:val="00273537"/>
    <w:rsid w:val="0027355F"/>
    <w:rsid w:val="002737DC"/>
    <w:rsid w:val="00273BFC"/>
    <w:rsid w:val="00273C05"/>
    <w:rsid w:val="00273EFC"/>
    <w:rsid w:val="00274380"/>
    <w:rsid w:val="002743A7"/>
    <w:rsid w:val="002744A2"/>
    <w:rsid w:val="00274776"/>
    <w:rsid w:val="002749A4"/>
    <w:rsid w:val="00274C7C"/>
    <w:rsid w:val="00275091"/>
    <w:rsid w:val="00275096"/>
    <w:rsid w:val="00276021"/>
    <w:rsid w:val="002765F4"/>
    <w:rsid w:val="002769BD"/>
    <w:rsid w:val="00277875"/>
    <w:rsid w:val="00277892"/>
    <w:rsid w:val="002779C2"/>
    <w:rsid w:val="00277C55"/>
    <w:rsid w:val="00277E70"/>
    <w:rsid w:val="00277F87"/>
    <w:rsid w:val="0028024D"/>
    <w:rsid w:val="00280397"/>
    <w:rsid w:val="00281008"/>
    <w:rsid w:val="00281630"/>
    <w:rsid w:val="00281881"/>
    <w:rsid w:val="002819DD"/>
    <w:rsid w:val="00281C76"/>
    <w:rsid w:val="00281D9C"/>
    <w:rsid w:val="002829D5"/>
    <w:rsid w:val="00282B2A"/>
    <w:rsid w:val="0028335F"/>
    <w:rsid w:val="00283B57"/>
    <w:rsid w:val="00283BBA"/>
    <w:rsid w:val="00283F85"/>
    <w:rsid w:val="00284526"/>
    <w:rsid w:val="002849FA"/>
    <w:rsid w:val="00284A7F"/>
    <w:rsid w:val="00284E33"/>
    <w:rsid w:val="00284EF5"/>
    <w:rsid w:val="002850FC"/>
    <w:rsid w:val="002854A2"/>
    <w:rsid w:val="00285791"/>
    <w:rsid w:val="00285A84"/>
    <w:rsid w:val="00285BB2"/>
    <w:rsid w:val="002864D0"/>
    <w:rsid w:val="0028657B"/>
    <w:rsid w:val="00286CDE"/>
    <w:rsid w:val="00287399"/>
    <w:rsid w:val="002873E3"/>
    <w:rsid w:val="00287946"/>
    <w:rsid w:val="00287D7E"/>
    <w:rsid w:val="002900DD"/>
    <w:rsid w:val="00290241"/>
    <w:rsid w:val="00290343"/>
    <w:rsid w:val="002904CC"/>
    <w:rsid w:val="0029056C"/>
    <w:rsid w:val="00290CC1"/>
    <w:rsid w:val="00290E27"/>
    <w:rsid w:val="00291984"/>
    <w:rsid w:val="002919EF"/>
    <w:rsid w:val="00291E45"/>
    <w:rsid w:val="00292791"/>
    <w:rsid w:val="00292B44"/>
    <w:rsid w:val="00292BE2"/>
    <w:rsid w:val="00293231"/>
    <w:rsid w:val="002933DC"/>
    <w:rsid w:val="00293902"/>
    <w:rsid w:val="002939F2"/>
    <w:rsid w:val="00293A34"/>
    <w:rsid w:val="00294369"/>
    <w:rsid w:val="00294565"/>
    <w:rsid w:val="00294F2B"/>
    <w:rsid w:val="00295BD8"/>
    <w:rsid w:val="002966E3"/>
    <w:rsid w:val="002969C4"/>
    <w:rsid w:val="002974B7"/>
    <w:rsid w:val="002974F1"/>
    <w:rsid w:val="0029792C"/>
    <w:rsid w:val="0029798F"/>
    <w:rsid w:val="002A0148"/>
    <w:rsid w:val="002A0185"/>
    <w:rsid w:val="002A0265"/>
    <w:rsid w:val="002A0AC7"/>
    <w:rsid w:val="002A15FE"/>
    <w:rsid w:val="002A1CD1"/>
    <w:rsid w:val="002A28A1"/>
    <w:rsid w:val="002A2ABC"/>
    <w:rsid w:val="002A2D9A"/>
    <w:rsid w:val="002A2F0A"/>
    <w:rsid w:val="002A30F0"/>
    <w:rsid w:val="002A3A66"/>
    <w:rsid w:val="002A3D19"/>
    <w:rsid w:val="002A4886"/>
    <w:rsid w:val="002A4F61"/>
    <w:rsid w:val="002A4FD7"/>
    <w:rsid w:val="002A536C"/>
    <w:rsid w:val="002A53EC"/>
    <w:rsid w:val="002A556E"/>
    <w:rsid w:val="002A5619"/>
    <w:rsid w:val="002A5B8E"/>
    <w:rsid w:val="002A5DD0"/>
    <w:rsid w:val="002A5F91"/>
    <w:rsid w:val="002A6AB0"/>
    <w:rsid w:val="002A6F09"/>
    <w:rsid w:val="002A7525"/>
    <w:rsid w:val="002A7A82"/>
    <w:rsid w:val="002B01DA"/>
    <w:rsid w:val="002B0233"/>
    <w:rsid w:val="002B069F"/>
    <w:rsid w:val="002B0701"/>
    <w:rsid w:val="002B0984"/>
    <w:rsid w:val="002B0D83"/>
    <w:rsid w:val="002B12AA"/>
    <w:rsid w:val="002B1411"/>
    <w:rsid w:val="002B17E1"/>
    <w:rsid w:val="002B1A66"/>
    <w:rsid w:val="002B1B7D"/>
    <w:rsid w:val="002B1F88"/>
    <w:rsid w:val="002B2083"/>
    <w:rsid w:val="002B225B"/>
    <w:rsid w:val="002B284D"/>
    <w:rsid w:val="002B2927"/>
    <w:rsid w:val="002B2BE0"/>
    <w:rsid w:val="002B2CB8"/>
    <w:rsid w:val="002B2CBD"/>
    <w:rsid w:val="002B2D62"/>
    <w:rsid w:val="002B2F81"/>
    <w:rsid w:val="002B2F95"/>
    <w:rsid w:val="002B313F"/>
    <w:rsid w:val="002B317D"/>
    <w:rsid w:val="002B332D"/>
    <w:rsid w:val="002B349B"/>
    <w:rsid w:val="002B39B5"/>
    <w:rsid w:val="002B424B"/>
    <w:rsid w:val="002B43CC"/>
    <w:rsid w:val="002B4640"/>
    <w:rsid w:val="002B4727"/>
    <w:rsid w:val="002B47F4"/>
    <w:rsid w:val="002B5533"/>
    <w:rsid w:val="002B5C87"/>
    <w:rsid w:val="002B5F81"/>
    <w:rsid w:val="002B6015"/>
    <w:rsid w:val="002B62C3"/>
    <w:rsid w:val="002B645E"/>
    <w:rsid w:val="002B6EFF"/>
    <w:rsid w:val="002B7129"/>
    <w:rsid w:val="002B77E2"/>
    <w:rsid w:val="002B7983"/>
    <w:rsid w:val="002C0165"/>
    <w:rsid w:val="002C04F4"/>
    <w:rsid w:val="002C05F7"/>
    <w:rsid w:val="002C1646"/>
    <w:rsid w:val="002C16C8"/>
    <w:rsid w:val="002C27DC"/>
    <w:rsid w:val="002C323F"/>
    <w:rsid w:val="002C3837"/>
    <w:rsid w:val="002C43CA"/>
    <w:rsid w:val="002C46F8"/>
    <w:rsid w:val="002C4789"/>
    <w:rsid w:val="002C4940"/>
    <w:rsid w:val="002C4FD1"/>
    <w:rsid w:val="002C5306"/>
    <w:rsid w:val="002C5329"/>
    <w:rsid w:val="002C5F78"/>
    <w:rsid w:val="002C64FC"/>
    <w:rsid w:val="002C6E45"/>
    <w:rsid w:val="002C6FC7"/>
    <w:rsid w:val="002C7279"/>
    <w:rsid w:val="002D0227"/>
    <w:rsid w:val="002D0C38"/>
    <w:rsid w:val="002D0D4D"/>
    <w:rsid w:val="002D1823"/>
    <w:rsid w:val="002D1E0B"/>
    <w:rsid w:val="002D1FC3"/>
    <w:rsid w:val="002D23E6"/>
    <w:rsid w:val="002D2982"/>
    <w:rsid w:val="002D2DDA"/>
    <w:rsid w:val="002D33BD"/>
    <w:rsid w:val="002D3C62"/>
    <w:rsid w:val="002D425F"/>
    <w:rsid w:val="002D4A7C"/>
    <w:rsid w:val="002D4CC3"/>
    <w:rsid w:val="002D5A66"/>
    <w:rsid w:val="002D5D69"/>
    <w:rsid w:val="002D6036"/>
    <w:rsid w:val="002D61CC"/>
    <w:rsid w:val="002D6696"/>
    <w:rsid w:val="002D67BA"/>
    <w:rsid w:val="002D6854"/>
    <w:rsid w:val="002D6B7B"/>
    <w:rsid w:val="002D714C"/>
    <w:rsid w:val="002D7268"/>
    <w:rsid w:val="002D72E8"/>
    <w:rsid w:val="002D75E0"/>
    <w:rsid w:val="002D78CB"/>
    <w:rsid w:val="002D7ABE"/>
    <w:rsid w:val="002D7D09"/>
    <w:rsid w:val="002E0037"/>
    <w:rsid w:val="002E0058"/>
    <w:rsid w:val="002E0FF4"/>
    <w:rsid w:val="002E13E0"/>
    <w:rsid w:val="002E18A5"/>
    <w:rsid w:val="002E18E9"/>
    <w:rsid w:val="002E1F19"/>
    <w:rsid w:val="002E1F7E"/>
    <w:rsid w:val="002E1F8F"/>
    <w:rsid w:val="002E1FF6"/>
    <w:rsid w:val="002E202F"/>
    <w:rsid w:val="002E258C"/>
    <w:rsid w:val="002E2637"/>
    <w:rsid w:val="002E27F3"/>
    <w:rsid w:val="002E2A4A"/>
    <w:rsid w:val="002E3609"/>
    <w:rsid w:val="002E3AA4"/>
    <w:rsid w:val="002E4020"/>
    <w:rsid w:val="002E448F"/>
    <w:rsid w:val="002E4825"/>
    <w:rsid w:val="002E50F8"/>
    <w:rsid w:val="002E5270"/>
    <w:rsid w:val="002E561A"/>
    <w:rsid w:val="002E577C"/>
    <w:rsid w:val="002E5A19"/>
    <w:rsid w:val="002E5ADB"/>
    <w:rsid w:val="002E5E12"/>
    <w:rsid w:val="002E616C"/>
    <w:rsid w:val="002E644D"/>
    <w:rsid w:val="002E6D91"/>
    <w:rsid w:val="002E6EB4"/>
    <w:rsid w:val="002E75AA"/>
    <w:rsid w:val="002E789C"/>
    <w:rsid w:val="002E7E9C"/>
    <w:rsid w:val="002F09DD"/>
    <w:rsid w:val="002F15E1"/>
    <w:rsid w:val="002F16B1"/>
    <w:rsid w:val="002F177B"/>
    <w:rsid w:val="002F23AC"/>
    <w:rsid w:val="002F2544"/>
    <w:rsid w:val="002F2C6E"/>
    <w:rsid w:val="002F3038"/>
    <w:rsid w:val="002F3281"/>
    <w:rsid w:val="002F3680"/>
    <w:rsid w:val="002F3773"/>
    <w:rsid w:val="002F37E4"/>
    <w:rsid w:val="002F390A"/>
    <w:rsid w:val="002F3AF0"/>
    <w:rsid w:val="002F4213"/>
    <w:rsid w:val="002F426E"/>
    <w:rsid w:val="002F4793"/>
    <w:rsid w:val="002F4CE0"/>
    <w:rsid w:val="002F4E0B"/>
    <w:rsid w:val="002F5106"/>
    <w:rsid w:val="002F5786"/>
    <w:rsid w:val="002F5AE7"/>
    <w:rsid w:val="002F5B71"/>
    <w:rsid w:val="002F5E84"/>
    <w:rsid w:val="002F649A"/>
    <w:rsid w:val="002F6DA9"/>
    <w:rsid w:val="002F7281"/>
    <w:rsid w:val="002F728F"/>
    <w:rsid w:val="002F72FA"/>
    <w:rsid w:val="002F7A30"/>
    <w:rsid w:val="002F7A4E"/>
    <w:rsid w:val="002F7BBA"/>
    <w:rsid w:val="0030026C"/>
    <w:rsid w:val="003003CC"/>
    <w:rsid w:val="003004C3"/>
    <w:rsid w:val="0030074C"/>
    <w:rsid w:val="00300810"/>
    <w:rsid w:val="00300B91"/>
    <w:rsid w:val="00300E02"/>
    <w:rsid w:val="00300ED8"/>
    <w:rsid w:val="00300F72"/>
    <w:rsid w:val="0030117D"/>
    <w:rsid w:val="003012C8"/>
    <w:rsid w:val="003012FA"/>
    <w:rsid w:val="003016E2"/>
    <w:rsid w:val="00301958"/>
    <w:rsid w:val="003019D3"/>
    <w:rsid w:val="00301A7B"/>
    <w:rsid w:val="0030230B"/>
    <w:rsid w:val="003024C6"/>
    <w:rsid w:val="003029C0"/>
    <w:rsid w:val="00303267"/>
    <w:rsid w:val="0030381E"/>
    <w:rsid w:val="00303863"/>
    <w:rsid w:val="00303C46"/>
    <w:rsid w:val="00304441"/>
    <w:rsid w:val="003045C8"/>
    <w:rsid w:val="003045C9"/>
    <w:rsid w:val="00304C6C"/>
    <w:rsid w:val="00304D12"/>
    <w:rsid w:val="00305081"/>
    <w:rsid w:val="00305874"/>
    <w:rsid w:val="00305C67"/>
    <w:rsid w:val="003062F4"/>
    <w:rsid w:val="00306449"/>
    <w:rsid w:val="00306638"/>
    <w:rsid w:val="00306841"/>
    <w:rsid w:val="003068A0"/>
    <w:rsid w:val="00306E3A"/>
    <w:rsid w:val="00306FA5"/>
    <w:rsid w:val="00307410"/>
    <w:rsid w:val="003079E6"/>
    <w:rsid w:val="00307D7B"/>
    <w:rsid w:val="003102AA"/>
    <w:rsid w:val="00310391"/>
    <w:rsid w:val="003105F0"/>
    <w:rsid w:val="003108C4"/>
    <w:rsid w:val="003111B4"/>
    <w:rsid w:val="003112C6"/>
    <w:rsid w:val="003116E2"/>
    <w:rsid w:val="0031257D"/>
    <w:rsid w:val="00313179"/>
    <w:rsid w:val="00313842"/>
    <w:rsid w:val="00313A13"/>
    <w:rsid w:val="00313FA6"/>
    <w:rsid w:val="003148FE"/>
    <w:rsid w:val="00314BD9"/>
    <w:rsid w:val="00314D35"/>
    <w:rsid w:val="0031507B"/>
    <w:rsid w:val="003151A9"/>
    <w:rsid w:val="003152B7"/>
    <w:rsid w:val="00315D61"/>
    <w:rsid w:val="00315E60"/>
    <w:rsid w:val="00315F03"/>
    <w:rsid w:val="00316579"/>
    <w:rsid w:val="00316C09"/>
    <w:rsid w:val="00316CEB"/>
    <w:rsid w:val="00316EC9"/>
    <w:rsid w:val="00317129"/>
    <w:rsid w:val="003172AF"/>
    <w:rsid w:val="003174B6"/>
    <w:rsid w:val="003175BF"/>
    <w:rsid w:val="00317654"/>
    <w:rsid w:val="003178C1"/>
    <w:rsid w:val="00317E41"/>
    <w:rsid w:val="0032036B"/>
    <w:rsid w:val="003209E9"/>
    <w:rsid w:val="003214A0"/>
    <w:rsid w:val="003217AA"/>
    <w:rsid w:val="00321D10"/>
    <w:rsid w:val="00321DA7"/>
    <w:rsid w:val="003224F3"/>
    <w:rsid w:val="00322A56"/>
    <w:rsid w:val="00322B6A"/>
    <w:rsid w:val="00322D67"/>
    <w:rsid w:val="003237DF"/>
    <w:rsid w:val="00323AE7"/>
    <w:rsid w:val="00323BDA"/>
    <w:rsid w:val="00323CB7"/>
    <w:rsid w:val="00323CE7"/>
    <w:rsid w:val="00324A91"/>
    <w:rsid w:val="00324D0E"/>
    <w:rsid w:val="00325CA8"/>
    <w:rsid w:val="00325CFF"/>
    <w:rsid w:val="00325D98"/>
    <w:rsid w:val="00325E1D"/>
    <w:rsid w:val="00325E36"/>
    <w:rsid w:val="0032600C"/>
    <w:rsid w:val="003260C1"/>
    <w:rsid w:val="00326617"/>
    <w:rsid w:val="003269C2"/>
    <w:rsid w:val="00326A53"/>
    <w:rsid w:val="00326C44"/>
    <w:rsid w:val="00326F8E"/>
    <w:rsid w:val="00326FE1"/>
    <w:rsid w:val="00327014"/>
    <w:rsid w:val="00327712"/>
    <w:rsid w:val="003277B9"/>
    <w:rsid w:val="00327815"/>
    <w:rsid w:val="00327822"/>
    <w:rsid w:val="00327B16"/>
    <w:rsid w:val="00330737"/>
    <w:rsid w:val="0033116E"/>
    <w:rsid w:val="003316C5"/>
    <w:rsid w:val="00331ADC"/>
    <w:rsid w:val="00332344"/>
    <w:rsid w:val="00332380"/>
    <w:rsid w:val="003323FD"/>
    <w:rsid w:val="00332A14"/>
    <w:rsid w:val="003335C8"/>
    <w:rsid w:val="0033363E"/>
    <w:rsid w:val="003336E2"/>
    <w:rsid w:val="0033381C"/>
    <w:rsid w:val="00333C08"/>
    <w:rsid w:val="00333F11"/>
    <w:rsid w:val="00334093"/>
    <w:rsid w:val="003342B7"/>
    <w:rsid w:val="00334A99"/>
    <w:rsid w:val="0033531F"/>
    <w:rsid w:val="00335374"/>
    <w:rsid w:val="00335B20"/>
    <w:rsid w:val="00335FA2"/>
    <w:rsid w:val="003365DB"/>
    <w:rsid w:val="0033661B"/>
    <w:rsid w:val="003367E0"/>
    <w:rsid w:val="003368B1"/>
    <w:rsid w:val="00337107"/>
    <w:rsid w:val="003371D1"/>
    <w:rsid w:val="0033745C"/>
    <w:rsid w:val="0033785A"/>
    <w:rsid w:val="00337B91"/>
    <w:rsid w:val="00341AF4"/>
    <w:rsid w:val="00341EA0"/>
    <w:rsid w:val="0034259B"/>
    <w:rsid w:val="00342690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EA8"/>
    <w:rsid w:val="0034491A"/>
    <w:rsid w:val="00344AE8"/>
    <w:rsid w:val="00344C64"/>
    <w:rsid w:val="00344DB4"/>
    <w:rsid w:val="00344F30"/>
    <w:rsid w:val="0034502D"/>
    <w:rsid w:val="0034523D"/>
    <w:rsid w:val="003455F6"/>
    <w:rsid w:val="00345615"/>
    <w:rsid w:val="0034593E"/>
    <w:rsid w:val="00346056"/>
    <w:rsid w:val="00346AB0"/>
    <w:rsid w:val="0034749E"/>
    <w:rsid w:val="00347760"/>
    <w:rsid w:val="00347AB0"/>
    <w:rsid w:val="00347AF3"/>
    <w:rsid w:val="00347B24"/>
    <w:rsid w:val="00347C1F"/>
    <w:rsid w:val="00347E8D"/>
    <w:rsid w:val="003510D9"/>
    <w:rsid w:val="003516CE"/>
    <w:rsid w:val="00351730"/>
    <w:rsid w:val="00351BED"/>
    <w:rsid w:val="00352FD3"/>
    <w:rsid w:val="00353A36"/>
    <w:rsid w:val="00354032"/>
    <w:rsid w:val="0035420E"/>
    <w:rsid w:val="00354284"/>
    <w:rsid w:val="0035476F"/>
    <w:rsid w:val="00354A43"/>
    <w:rsid w:val="00354A4B"/>
    <w:rsid w:val="00354AA1"/>
    <w:rsid w:val="00354AD5"/>
    <w:rsid w:val="00354E35"/>
    <w:rsid w:val="003552E9"/>
    <w:rsid w:val="00355501"/>
    <w:rsid w:val="0035566A"/>
    <w:rsid w:val="00355AB4"/>
    <w:rsid w:val="00355FC7"/>
    <w:rsid w:val="00356033"/>
    <w:rsid w:val="00356303"/>
    <w:rsid w:val="0035689F"/>
    <w:rsid w:val="00356C9B"/>
    <w:rsid w:val="00356CF2"/>
    <w:rsid w:val="00356D57"/>
    <w:rsid w:val="0035729C"/>
    <w:rsid w:val="003575EA"/>
    <w:rsid w:val="00357669"/>
    <w:rsid w:val="00357722"/>
    <w:rsid w:val="00357C71"/>
    <w:rsid w:val="00360411"/>
    <w:rsid w:val="00360473"/>
    <w:rsid w:val="00361A72"/>
    <w:rsid w:val="00361CB5"/>
    <w:rsid w:val="0036206E"/>
    <w:rsid w:val="00362073"/>
    <w:rsid w:val="003625CE"/>
    <w:rsid w:val="003626DD"/>
    <w:rsid w:val="00363AB1"/>
    <w:rsid w:val="003648D5"/>
    <w:rsid w:val="003650D1"/>
    <w:rsid w:val="00365114"/>
    <w:rsid w:val="00365218"/>
    <w:rsid w:val="003652B9"/>
    <w:rsid w:val="00365762"/>
    <w:rsid w:val="00365969"/>
    <w:rsid w:val="00365B96"/>
    <w:rsid w:val="00366B47"/>
    <w:rsid w:val="003675AB"/>
    <w:rsid w:val="00367C33"/>
    <w:rsid w:val="00367DA3"/>
    <w:rsid w:val="0037013B"/>
    <w:rsid w:val="00370613"/>
    <w:rsid w:val="00370849"/>
    <w:rsid w:val="00370A69"/>
    <w:rsid w:val="00370BDB"/>
    <w:rsid w:val="00370C75"/>
    <w:rsid w:val="00370C94"/>
    <w:rsid w:val="00371837"/>
    <w:rsid w:val="00371BD6"/>
    <w:rsid w:val="00371C2C"/>
    <w:rsid w:val="00371C44"/>
    <w:rsid w:val="00371D0F"/>
    <w:rsid w:val="00371D83"/>
    <w:rsid w:val="003724E4"/>
    <w:rsid w:val="00372941"/>
    <w:rsid w:val="003729B5"/>
    <w:rsid w:val="00372DE3"/>
    <w:rsid w:val="00372EA4"/>
    <w:rsid w:val="00372EBA"/>
    <w:rsid w:val="00373087"/>
    <w:rsid w:val="00373603"/>
    <w:rsid w:val="00373755"/>
    <w:rsid w:val="00373A1F"/>
    <w:rsid w:val="00373DE8"/>
    <w:rsid w:val="00373DEE"/>
    <w:rsid w:val="00373FE3"/>
    <w:rsid w:val="003741FE"/>
    <w:rsid w:val="00374D0C"/>
    <w:rsid w:val="00374E89"/>
    <w:rsid w:val="0037516A"/>
    <w:rsid w:val="0037548C"/>
    <w:rsid w:val="00375CBD"/>
    <w:rsid w:val="00375CEC"/>
    <w:rsid w:val="003760B2"/>
    <w:rsid w:val="003762FA"/>
    <w:rsid w:val="003764DA"/>
    <w:rsid w:val="00376506"/>
    <w:rsid w:val="00376D94"/>
    <w:rsid w:val="00377192"/>
    <w:rsid w:val="003775E5"/>
    <w:rsid w:val="00377BFE"/>
    <w:rsid w:val="00377DAC"/>
    <w:rsid w:val="003801E1"/>
    <w:rsid w:val="003803B0"/>
    <w:rsid w:val="00380BCE"/>
    <w:rsid w:val="00380FAC"/>
    <w:rsid w:val="0038116D"/>
    <w:rsid w:val="00381220"/>
    <w:rsid w:val="003814B7"/>
    <w:rsid w:val="003815E5"/>
    <w:rsid w:val="00381893"/>
    <w:rsid w:val="00381998"/>
    <w:rsid w:val="00381EC1"/>
    <w:rsid w:val="00382055"/>
    <w:rsid w:val="00382768"/>
    <w:rsid w:val="00382AE3"/>
    <w:rsid w:val="00382ECD"/>
    <w:rsid w:val="00382F5A"/>
    <w:rsid w:val="00382F66"/>
    <w:rsid w:val="00383194"/>
    <w:rsid w:val="00383E89"/>
    <w:rsid w:val="00384666"/>
    <w:rsid w:val="00384AA8"/>
    <w:rsid w:val="00384D2B"/>
    <w:rsid w:val="00385560"/>
    <w:rsid w:val="00385716"/>
    <w:rsid w:val="0038578E"/>
    <w:rsid w:val="00385936"/>
    <w:rsid w:val="00385C82"/>
    <w:rsid w:val="003868D2"/>
    <w:rsid w:val="003869A7"/>
    <w:rsid w:val="00386AEF"/>
    <w:rsid w:val="00387115"/>
    <w:rsid w:val="0038731C"/>
    <w:rsid w:val="00387848"/>
    <w:rsid w:val="00387B45"/>
    <w:rsid w:val="00387ECD"/>
    <w:rsid w:val="00390373"/>
    <w:rsid w:val="00390655"/>
    <w:rsid w:val="00391374"/>
    <w:rsid w:val="0039176C"/>
    <w:rsid w:val="00391C07"/>
    <w:rsid w:val="00391DEE"/>
    <w:rsid w:val="0039211B"/>
    <w:rsid w:val="00392791"/>
    <w:rsid w:val="00392DEA"/>
    <w:rsid w:val="003930D0"/>
    <w:rsid w:val="003931B3"/>
    <w:rsid w:val="003934D9"/>
    <w:rsid w:val="003934EB"/>
    <w:rsid w:val="0039356D"/>
    <w:rsid w:val="003935C0"/>
    <w:rsid w:val="003938F5"/>
    <w:rsid w:val="00393971"/>
    <w:rsid w:val="00393FBD"/>
    <w:rsid w:val="003943D9"/>
    <w:rsid w:val="00394A79"/>
    <w:rsid w:val="00394C21"/>
    <w:rsid w:val="00394D64"/>
    <w:rsid w:val="00395AC9"/>
    <w:rsid w:val="00395D9B"/>
    <w:rsid w:val="00396033"/>
    <w:rsid w:val="00396076"/>
    <w:rsid w:val="003964F2"/>
    <w:rsid w:val="0039696C"/>
    <w:rsid w:val="00397B7B"/>
    <w:rsid w:val="003A021D"/>
    <w:rsid w:val="003A07CA"/>
    <w:rsid w:val="003A089E"/>
    <w:rsid w:val="003A0922"/>
    <w:rsid w:val="003A09C0"/>
    <w:rsid w:val="003A181A"/>
    <w:rsid w:val="003A19A5"/>
    <w:rsid w:val="003A1E79"/>
    <w:rsid w:val="003A1FDE"/>
    <w:rsid w:val="003A2046"/>
    <w:rsid w:val="003A20B8"/>
    <w:rsid w:val="003A2254"/>
    <w:rsid w:val="003A26F1"/>
    <w:rsid w:val="003A2C35"/>
    <w:rsid w:val="003A36B4"/>
    <w:rsid w:val="003A3B15"/>
    <w:rsid w:val="003A3BC7"/>
    <w:rsid w:val="003A3F3A"/>
    <w:rsid w:val="003A4A85"/>
    <w:rsid w:val="003A4FB3"/>
    <w:rsid w:val="003A5EDF"/>
    <w:rsid w:val="003A60DF"/>
    <w:rsid w:val="003A638F"/>
    <w:rsid w:val="003A64CD"/>
    <w:rsid w:val="003A66F2"/>
    <w:rsid w:val="003A685D"/>
    <w:rsid w:val="003A68F7"/>
    <w:rsid w:val="003A7077"/>
    <w:rsid w:val="003A71BC"/>
    <w:rsid w:val="003A7370"/>
    <w:rsid w:val="003A73C8"/>
    <w:rsid w:val="003A7427"/>
    <w:rsid w:val="003A749A"/>
    <w:rsid w:val="003A75E3"/>
    <w:rsid w:val="003A7A3D"/>
    <w:rsid w:val="003A7F68"/>
    <w:rsid w:val="003B0100"/>
    <w:rsid w:val="003B11E4"/>
    <w:rsid w:val="003B122F"/>
    <w:rsid w:val="003B1281"/>
    <w:rsid w:val="003B1464"/>
    <w:rsid w:val="003B1495"/>
    <w:rsid w:val="003B18CA"/>
    <w:rsid w:val="003B19A9"/>
    <w:rsid w:val="003B1A5A"/>
    <w:rsid w:val="003B1AEE"/>
    <w:rsid w:val="003B1B57"/>
    <w:rsid w:val="003B1C6C"/>
    <w:rsid w:val="003B1DE0"/>
    <w:rsid w:val="003B1F70"/>
    <w:rsid w:val="003B23BD"/>
    <w:rsid w:val="003B29F4"/>
    <w:rsid w:val="003B2B2C"/>
    <w:rsid w:val="003B2B3F"/>
    <w:rsid w:val="003B2D92"/>
    <w:rsid w:val="003B302C"/>
    <w:rsid w:val="003B3395"/>
    <w:rsid w:val="003B34D2"/>
    <w:rsid w:val="003B36D1"/>
    <w:rsid w:val="003B391B"/>
    <w:rsid w:val="003B40DF"/>
    <w:rsid w:val="003B40F5"/>
    <w:rsid w:val="003B413C"/>
    <w:rsid w:val="003B46EB"/>
    <w:rsid w:val="003B553B"/>
    <w:rsid w:val="003B5738"/>
    <w:rsid w:val="003B59D8"/>
    <w:rsid w:val="003B5F05"/>
    <w:rsid w:val="003B6070"/>
    <w:rsid w:val="003B65BA"/>
    <w:rsid w:val="003B69BA"/>
    <w:rsid w:val="003B6B06"/>
    <w:rsid w:val="003B6C7C"/>
    <w:rsid w:val="003B78E4"/>
    <w:rsid w:val="003B7F3D"/>
    <w:rsid w:val="003C0184"/>
    <w:rsid w:val="003C0281"/>
    <w:rsid w:val="003C0973"/>
    <w:rsid w:val="003C0DAF"/>
    <w:rsid w:val="003C0F4E"/>
    <w:rsid w:val="003C0F71"/>
    <w:rsid w:val="003C1009"/>
    <w:rsid w:val="003C10AA"/>
    <w:rsid w:val="003C13CE"/>
    <w:rsid w:val="003C14F7"/>
    <w:rsid w:val="003C2042"/>
    <w:rsid w:val="003C20CF"/>
    <w:rsid w:val="003C2509"/>
    <w:rsid w:val="003C290B"/>
    <w:rsid w:val="003C2CFB"/>
    <w:rsid w:val="003C2DF6"/>
    <w:rsid w:val="003C2FE6"/>
    <w:rsid w:val="003C3BD1"/>
    <w:rsid w:val="003C3D11"/>
    <w:rsid w:val="003C3E23"/>
    <w:rsid w:val="003C3EF8"/>
    <w:rsid w:val="003C4015"/>
    <w:rsid w:val="003C40BA"/>
    <w:rsid w:val="003C4344"/>
    <w:rsid w:val="003C4518"/>
    <w:rsid w:val="003C4B54"/>
    <w:rsid w:val="003C5098"/>
    <w:rsid w:val="003C5154"/>
    <w:rsid w:val="003C52BC"/>
    <w:rsid w:val="003C54F4"/>
    <w:rsid w:val="003C5755"/>
    <w:rsid w:val="003C5985"/>
    <w:rsid w:val="003C62E7"/>
    <w:rsid w:val="003C65A8"/>
    <w:rsid w:val="003C6A3D"/>
    <w:rsid w:val="003C7029"/>
    <w:rsid w:val="003C7384"/>
    <w:rsid w:val="003C7423"/>
    <w:rsid w:val="003C7C0B"/>
    <w:rsid w:val="003C7DAA"/>
    <w:rsid w:val="003D0031"/>
    <w:rsid w:val="003D0946"/>
    <w:rsid w:val="003D0B86"/>
    <w:rsid w:val="003D0E47"/>
    <w:rsid w:val="003D1303"/>
    <w:rsid w:val="003D13A3"/>
    <w:rsid w:val="003D14B0"/>
    <w:rsid w:val="003D1CF8"/>
    <w:rsid w:val="003D1E39"/>
    <w:rsid w:val="003D2543"/>
    <w:rsid w:val="003D270B"/>
    <w:rsid w:val="003D2727"/>
    <w:rsid w:val="003D31BA"/>
    <w:rsid w:val="003D35BE"/>
    <w:rsid w:val="003D3DE5"/>
    <w:rsid w:val="003D3F87"/>
    <w:rsid w:val="003D421C"/>
    <w:rsid w:val="003D4541"/>
    <w:rsid w:val="003D4C88"/>
    <w:rsid w:val="003D53AC"/>
    <w:rsid w:val="003D53E1"/>
    <w:rsid w:val="003D5D89"/>
    <w:rsid w:val="003D66A9"/>
    <w:rsid w:val="003D6AF1"/>
    <w:rsid w:val="003D6FC4"/>
    <w:rsid w:val="003D7112"/>
    <w:rsid w:val="003D7428"/>
    <w:rsid w:val="003D74FA"/>
    <w:rsid w:val="003D7722"/>
    <w:rsid w:val="003E01F6"/>
    <w:rsid w:val="003E0516"/>
    <w:rsid w:val="003E0CF0"/>
    <w:rsid w:val="003E0EA5"/>
    <w:rsid w:val="003E167C"/>
    <w:rsid w:val="003E18D9"/>
    <w:rsid w:val="003E1CB3"/>
    <w:rsid w:val="003E22B8"/>
    <w:rsid w:val="003E23B9"/>
    <w:rsid w:val="003E254F"/>
    <w:rsid w:val="003E2CDD"/>
    <w:rsid w:val="003E328A"/>
    <w:rsid w:val="003E32E5"/>
    <w:rsid w:val="003E344B"/>
    <w:rsid w:val="003E3619"/>
    <w:rsid w:val="003E3B3B"/>
    <w:rsid w:val="003E4150"/>
    <w:rsid w:val="003E4239"/>
    <w:rsid w:val="003E4363"/>
    <w:rsid w:val="003E4EB2"/>
    <w:rsid w:val="003E4EEB"/>
    <w:rsid w:val="003E4FD2"/>
    <w:rsid w:val="003E5265"/>
    <w:rsid w:val="003E52CB"/>
    <w:rsid w:val="003E538E"/>
    <w:rsid w:val="003E56B9"/>
    <w:rsid w:val="003E58B7"/>
    <w:rsid w:val="003E5FFD"/>
    <w:rsid w:val="003E639C"/>
    <w:rsid w:val="003E65C0"/>
    <w:rsid w:val="003E6A8B"/>
    <w:rsid w:val="003E6AD6"/>
    <w:rsid w:val="003E6EED"/>
    <w:rsid w:val="003E72A5"/>
    <w:rsid w:val="003E79AB"/>
    <w:rsid w:val="003E7EB1"/>
    <w:rsid w:val="003F0191"/>
    <w:rsid w:val="003F052B"/>
    <w:rsid w:val="003F0604"/>
    <w:rsid w:val="003F0BCB"/>
    <w:rsid w:val="003F0BD4"/>
    <w:rsid w:val="003F0DE1"/>
    <w:rsid w:val="003F1065"/>
    <w:rsid w:val="003F14A4"/>
    <w:rsid w:val="003F188E"/>
    <w:rsid w:val="003F191C"/>
    <w:rsid w:val="003F1B16"/>
    <w:rsid w:val="003F1B8A"/>
    <w:rsid w:val="003F1EDC"/>
    <w:rsid w:val="003F23D7"/>
    <w:rsid w:val="003F259A"/>
    <w:rsid w:val="003F29AF"/>
    <w:rsid w:val="003F2CD6"/>
    <w:rsid w:val="003F327C"/>
    <w:rsid w:val="003F4100"/>
    <w:rsid w:val="003F514E"/>
    <w:rsid w:val="003F5231"/>
    <w:rsid w:val="003F53CE"/>
    <w:rsid w:val="003F5455"/>
    <w:rsid w:val="003F55C7"/>
    <w:rsid w:val="003F5872"/>
    <w:rsid w:val="003F58CE"/>
    <w:rsid w:val="003F5AD3"/>
    <w:rsid w:val="003F5CF9"/>
    <w:rsid w:val="003F5EF2"/>
    <w:rsid w:val="003F5FBC"/>
    <w:rsid w:val="003F60D1"/>
    <w:rsid w:val="003F64C2"/>
    <w:rsid w:val="003F686B"/>
    <w:rsid w:val="003F6981"/>
    <w:rsid w:val="003F6D68"/>
    <w:rsid w:val="003F6E0F"/>
    <w:rsid w:val="003F74DE"/>
    <w:rsid w:val="00400283"/>
    <w:rsid w:val="0040085B"/>
    <w:rsid w:val="00400A64"/>
    <w:rsid w:val="00400CDF"/>
    <w:rsid w:val="0040106F"/>
    <w:rsid w:val="00401715"/>
    <w:rsid w:val="004018C6"/>
    <w:rsid w:val="00401CE7"/>
    <w:rsid w:val="00402107"/>
    <w:rsid w:val="004022A1"/>
    <w:rsid w:val="00402D8C"/>
    <w:rsid w:val="00402F4F"/>
    <w:rsid w:val="00402F7A"/>
    <w:rsid w:val="004032A8"/>
    <w:rsid w:val="004032F2"/>
    <w:rsid w:val="0040340A"/>
    <w:rsid w:val="00403EF3"/>
    <w:rsid w:val="0040420B"/>
    <w:rsid w:val="00404480"/>
    <w:rsid w:val="00404A71"/>
    <w:rsid w:val="00404E42"/>
    <w:rsid w:val="00405A88"/>
    <w:rsid w:val="00405BFB"/>
    <w:rsid w:val="00405DE9"/>
    <w:rsid w:val="00405FE2"/>
    <w:rsid w:val="0040603E"/>
    <w:rsid w:val="004060D1"/>
    <w:rsid w:val="00406909"/>
    <w:rsid w:val="00406DEF"/>
    <w:rsid w:val="00406F3A"/>
    <w:rsid w:val="004070C1"/>
    <w:rsid w:val="00407241"/>
    <w:rsid w:val="0040794E"/>
    <w:rsid w:val="00407D35"/>
    <w:rsid w:val="004100B8"/>
    <w:rsid w:val="0041012F"/>
    <w:rsid w:val="0041087E"/>
    <w:rsid w:val="00410880"/>
    <w:rsid w:val="004112FA"/>
    <w:rsid w:val="004118A8"/>
    <w:rsid w:val="00411B0C"/>
    <w:rsid w:val="00411FAD"/>
    <w:rsid w:val="004123CF"/>
    <w:rsid w:val="00412651"/>
    <w:rsid w:val="00413032"/>
    <w:rsid w:val="00413216"/>
    <w:rsid w:val="0041357C"/>
    <w:rsid w:val="0041414E"/>
    <w:rsid w:val="00414269"/>
    <w:rsid w:val="0041459E"/>
    <w:rsid w:val="004145AE"/>
    <w:rsid w:val="00414A49"/>
    <w:rsid w:val="00414FF8"/>
    <w:rsid w:val="00415259"/>
    <w:rsid w:val="0041533C"/>
    <w:rsid w:val="00415585"/>
    <w:rsid w:val="004155B3"/>
    <w:rsid w:val="00415786"/>
    <w:rsid w:val="00415C24"/>
    <w:rsid w:val="0041613D"/>
    <w:rsid w:val="0041638F"/>
    <w:rsid w:val="004163E4"/>
    <w:rsid w:val="00416991"/>
    <w:rsid w:val="00416C29"/>
    <w:rsid w:val="00416F79"/>
    <w:rsid w:val="0041766A"/>
    <w:rsid w:val="0041768A"/>
    <w:rsid w:val="004177A2"/>
    <w:rsid w:val="00417E95"/>
    <w:rsid w:val="0042007A"/>
    <w:rsid w:val="0042038B"/>
    <w:rsid w:val="0042046E"/>
    <w:rsid w:val="00420929"/>
    <w:rsid w:val="00420B7D"/>
    <w:rsid w:val="00420C5B"/>
    <w:rsid w:val="00420CB6"/>
    <w:rsid w:val="00420E55"/>
    <w:rsid w:val="0042161D"/>
    <w:rsid w:val="00421773"/>
    <w:rsid w:val="00421CD6"/>
    <w:rsid w:val="00421D84"/>
    <w:rsid w:val="00421E54"/>
    <w:rsid w:val="00422000"/>
    <w:rsid w:val="004222C8"/>
    <w:rsid w:val="004223ED"/>
    <w:rsid w:val="00422C3B"/>
    <w:rsid w:val="00422D60"/>
    <w:rsid w:val="00423222"/>
    <w:rsid w:val="00423390"/>
    <w:rsid w:val="004235B6"/>
    <w:rsid w:val="00423833"/>
    <w:rsid w:val="004238CA"/>
    <w:rsid w:val="00423966"/>
    <w:rsid w:val="00423B57"/>
    <w:rsid w:val="004247C8"/>
    <w:rsid w:val="004253CE"/>
    <w:rsid w:val="00425C81"/>
    <w:rsid w:val="00425CC7"/>
    <w:rsid w:val="00425DC0"/>
    <w:rsid w:val="00425E5C"/>
    <w:rsid w:val="0042613A"/>
    <w:rsid w:val="0042665C"/>
    <w:rsid w:val="0042680D"/>
    <w:rsid w:val="00426AB5"/>
    <w:rsid w:val="00426AC1"/>
    <w:rsid w:val="00426B3A"/>
    <w:rsid w:val="00426CBB"/>
    <w:rsid w:val="00427260"/>
    <w:rsid w:val="00427656"/>
    <w:rsid w:val="004279E0"/>
    <w:rsid w:val="00427B7F"/>
    <w:rsid w:val="00427DD6"/>
    <w:rsid w:val="00430EAA"/>
    <w:rsid w:val="004314D9"/>
    <w:rsid w:val="004315D7"/>
    <w:rsid w:val="004317AA"/>
    <w:rsid w:val="004318D3"/>
    <w:rsid w:val="00431BC0"/>
    <w:rsid w:val="004320F1"/>
    <w:rsid w:val="0043241D"/>
    <w:rsid w:val="004325FB"/>
    <w:rsid w:val="00432BAF"/>
    <w:rsid w:val="00432D44"/>
    <w:rsid w:val="004339E2"/>
    <w:rsid w:val="00433CF6"/>
    <w:rsid w:val="00433CFD"/>
    <w:rsid w:val="00434605"/>
    <w:rsid w:val="004346D0"/>
    <w:rsid w:val="004347B4"/>
    <w:rsid w:val="00434A97"/>
    <w:rsid w:val="00434BC2"/>
    <w:rsid w:val="00434C3F"/>
    <w:rsid w:val="00435082"/>
    <w:rsid w:val="00435228"/>
    <w:rsid w:val="004354C7"/>
    <w:rsid w:val="0043556D"/>
    <w:rsid w:val="00435B68"/>
    <w:rsid w:val="00435EA5"/>
    <w:rsid w:val="00435F70"/>
    <w:rsid w:val="00436389"/>
    <w:rsid w:val="00436677"/>
    <w:rsid w:val="00436F30"/>
    <w:rsid w:val="0043703D"/>
    <w:rsid w:val="00437051"/>
    <w:rsid w:val="00437067"/>
    <w:rsid w:val="004378E0"/>
    <w:rsid w:val="00440021"/>
    <w:rsid w:val="00440712"/>
    <w:rsid w:val="004409D3"/>
    <w:rsid w:val="00441135"/>
    <w:rsid w:val="004411FC"/>
    <w:rsid w:val="00441409"/>
    <w:rsid w:val="00441875"/>
    <w:rsid w:val="00441EBF"/>
    <w:rsid w:val="00442D18"/>
    <w:rsid w:val="004430E3"/>
    <w:rsid w:val="0044319A"/>
    <w:rsid w:val="00443C03"/>
    <w:rsid w:val="00443E9A"/>
    <w:rsid w:val="00444028"/>
    <w:rsid w:val="00444633"/>
    <w:rsid w:val="0044476E"/>
    <w:rsid w:val="0044496F"/>
    <w:rsid w:val="00444CCB"/>
    <w:rsid w:val="00444F16"/>
    <w:rsid w:val="00445260"/>
    <w:rsid w:val="00445482"/>
    <w:rsid w:val="004455BD"/>
    <w:rsid w:val="00445786"/>
    <w:rsid w:val="00445844"/>
    <w:rsid w:val="004459F8"/>
    <w:rsid w:val="0044628E"/>
    <w:rsid w:val="00447287"/>
    <w:rsid w:val="00447591"/>
    <w:rsid w:val="00450484"/>
    <w:rsid w:val="00450695"/>
    <w:rsid w:val="00450C57"/>
    <w:rsid w:val="00451030"/>
    <w:rsid w:val="00451964"/>
    <w:rsid w:val="004523FA"/>
    <w:rsid w:val="00452804"/>
    <w:rsid w:val="00452B9C"/>
    <w:rsid w:val="0045301D"/>
    <w:rsid w:val="00453719"/>
    <w:rsid w:val="00453A62"/>
    <w:rsid w:val="00453B00"/>
    <w:rsid w:val="00453ECB"/>
    <w:rsid w:val="0045417F"/>
    <w:rsid w:val="004541A8"/>
    <w:rsid w:val="004543B1"/>
    <w:rsid w:val="0045469B"/>
    <w:rsid w:val="004547E5"/>
    <w:rsid w:val="00454F89"/>
    <w:rsid w:val="00455095"/>
    <w:rsid w:val="00455D5C"/>
    <w:rsid w:val="00455F00"/>
    <w:rsid w:val="004560E1"/>
    <w:rsid w:val="00456146"/>
    <w:rsid w:val="00456153"/>
    <w:rsid w:val="00456264"/>
    <w:rsid w:val="00456646"/>
    <w:rsid w:val="004568B0"/>
    <w:rsid w:val="00456AC3"/>
    <w:rsid w:val="0045707A"/>
    <w:rsid w:val="004570D9"/>
    <w:rsid w:val="00457161"/>
    <w:rsid w:val="004600A6"/>
    <w:rsid w:val="004603C4"/>
    <w:rsid w:val="0046043D"/>
    <w:rsid w:val="00460967"/>
    <w:rsid w:val="00460D1D"/>
    <w:rsid w:val="00460F53"/>
    <w:rsid w:val="0046108A"/>
    <w:rsid w:val="00461456"/>
    <w:rsid w:val="00461636"/>
    <w:rsid w:val="0046183C"/>
    <w:rsid w:val="00461A8B"/>
    <w:rsid w:val="00461EA5"/>
    <w:rsid w:val="00461FB5"/>
    <w:rsid w:val="004620E9"/>
    <w:rsid w:val="00462262"/>
    <w:rsid w:val="00462B13"/>
    <w:rsid w:val="00462BCE"/>
    <w:rsid w:val="00462F57"/>
    <w:rsid w:val="00462F69"/>
    <w:rsid w:val="004631D9"/>
    <w:rsid w:val="0046378E"/>
    <w:rsid w:val="00463AB9"/>
    <w:rsid w:val="00463BBA"/>
    <w:rsid w:val="00463C3E"/>
    <w:rsid w:val="00463D66"/>
    <w:rsid w:val="00464A9F"/>
    <w:rsid w:val="00464F63"/>
    <w:rsid w:val="004652DD"/>
    <w:rsid w:val="004653F6"/>
    <w:rsid w:val="004658E0"/>
    <w:rsid w:val="0046638D"/>
    <w:rsid w:val="0046659C"/>
    <w:rsid w:val="004678B5"/>
    <w:rsid w:val="004679D2"/>
    <w:rsid w:val="00467AF8"/>
    <w:rsid w:val="00467E19"/>
    <w:rsid w:val="00467E92"/>
    <w:rsid w:val="00470203"/>
    <w:rsid w:val="004708BC"/>
    <w:rsid w:val="00470A91"/>
    <w:rsid w:val="00470CA6"/>
    <w:rsid w:val="00471023"/>
    <w:rsid w:val="004715AD"/>
    <w:rsid w:val="00471885"/>
    <w:rsid w:val="004719CD"/>
    <w:rsid w:val="00471E1C"/>
    <w:rsid w:val="004722B7"/>
    <w:rsid w:val="00472334"/>
    <w:rsid w:val="00472ECA"/>
    <w:rsid w:val="004732FF"/>
    <w:rsid w:val="004734CA"/>
    <w:rsid w:val="00474165"/>
    <w:rsid w:val="0047434D"/>
    <w:rsid w:val="00474787"/>
    <w:rsid w:val="00475151"/>
    <w:rsid w:val="00475230"/>
    <w:rsid w:val="00475484"/>
    <w:rsid w:val="004756E0"/>
    <w:rsid w:val="00475ECC"/>
    <w:rsid w:val="00475FA1"/>
    <w:rsid w:val="004760F9"/>
    <w:rsid w:val="00476345"/>
    <w:rsid w:val="004773D1"/>
    <w:rsid w:val="004774DF"/>
    <w:rsid w:val="0047761F"/>
    <w:rsid w:val="0047780E"/>
    <w:rsid w:val="00477AE4"/>
    <w:rsid w:val="0048063A"/>
    <w:rsid w:val="0048193E"/>
    <w:rsid w:val="00481FDD"/>
    <w:rsid w:val="00482005"/>
    <w:rsid w:val="004821E8"/>
    <w:rsid w:val="0048235E"/>
    <w:rsid w:val="004824E3"/>
    <w:rsid w:val="00482ACE"/>
    <w:rsid w:val="00482B39"/>
    <w:rsid w:val="00482F38"/>
    <w:rsid w:val="0048333B"/>
    <w:rsid w:val="00483756"/>
    <w:rsid w:val="00483AB2"/>
    <w:rsid w:val="004845E9"/>
    <w:rsid w:val="0048475F"/>
    <w:rsid w:val="00484D71"/>
    <w:rsid w:val="00485854"/>
    <w:rsid w:val="0048601A"/>
    <w:rsid w:val="0048613A"/>
    <w:rsid w:val="004863AC"/>
    <w:rsid w:val="0048698A"/>
    <w:rsid w:val="00486B21"/>
    <w:rsid w:val="00486BBB"/>
    <w:rsid w:val="00486D04"/>
    <w:rsid w:val="00486F56"/>
    <w:rsid w:val="0048736E"/>
    <w:rsid w:val="004873A0"/>
    <w:rsid w:val="00487413"/>
    <w:rsid w:val="00487526"/>
    <w:rsid w:val="0048789D"/>
    <w:rsid w:val="00487A62"/>
    <w:rsid w:val="00487B52"/>
    <w:rsid w:val="00487BB4"/>
    <w:rsid w:val="00487F8E"/>
    <w:rsid w:val="004908F4"/>
    <w:rsid w:val="00490AA7"/>
    <w:rsid w:val="00490D4F"/>
    <w:rsid w:val="00490F8D"/>
    <w:rsid w:val="00490FC4"/>
    <w:rsid w:val="0049105F"/>
    <w:rsid w:val="004912BD"/>
    <w:rsid w:val="00491B3A"/>
    <w:rsid w:val="00491CFE"/>
    <w:rsid w:val="00491F6C"/>
    <w:rsid w:val="00491F94"/>
    <w:rsid w:val="004924F7"/>
    <w:rsid w:val="00492560"/>
    <w:rsid w:val="00492DB7"/>
    <w:rsid w:val="00493A94"/>
    <w:rsid w:val="00493DC3"/>
    <w:rsid w:val="00493DFB"/>
    <w:rsid w:val="00494D83"/>
    <w:rsid w:val="004952A0"/>
    <w:rsid w:val="0049537B"/>
    <w:rsid w:val="0049582A"/>
    <w:rsid w:val="004958C4"/>
    <w:rsid w:val="00495B23"/>
    <w:rsid w:val="0049622B"/>
    <w:rsid w:val="004963A8"/>
    <w:rsid w:val="004968BC"/>
    <w:rsid w:val="00496FA8"/>
    <w:rsid w:val="0049708C"/>
    <w:rsid w:val="00497167"/>
    <w:rsid w:val="0049720D"/>
    <w:rsid w:val="004974F6"/>
    <w:rsid w:val="004977A5"/>
    <w:rsid w:val="00497BC2"/>
    <w:rsid w:val="004A04ED"/>
    <w:rsid w:val="004A0806"/>
    <w:rsid w:val="004A09C6"/>
    <w:rsid w:val="004A09F5"/>
    <w:rsid w:val="004A0C3F"/>
    <w:rsid w:val="004A0FDB"/>
    <w:rsid w:val="004A129E"/>
    <w:rsid w:val="004A19EC"/>
    <w:rsid w:val="004A1BB3"/>
    <w:rsid w:val="004A2635"/>
    <w:rsid w:val="004A2BA2"/>
    <w:rsid w:val="004A3217"/>
    <w:rsid w:val="004A371F"/>
    <w:rsid w:val="004A37B2"/>
    <w:rsid w:val="004A3EFC"/>
    <w:rsid w:val="004A3F12"/>
    <w:rsid w:val="004A4590"/>
    <w:rsid w:val="004A4665"/>
    <w:rsid w:val="004A499D"/>
    <w:rsid w:val="004A4D59"/>
    <w:rsid w:val="004A5077"/>
    <w:rsid w:val="004A52C4"/>
    <w:rsid w:val="004A5410"/>
    <w:rsid w:val="004A57A7"/>
    <w:rsid w:val="004A5B64"/>
    <w:rsid w:val="004A5D9C"/>
    <w:rsid w:val="004A64D9"/>
    <w:rsid w:val="004A6CCF"/>
    <w:rsid w:val="004A6CDA"/>
    <w:rsid w:val="004A6D28"/>
    <w:rsid w:val="004A6D3B"/>
    <w:rsid w:val="004A72CD"/>
    <w:rsid w:val="004A7C34"/>
    <w:rsid w:val="004A7C6D"/>
    <w:rsid w:val="004B0368"/>
    <w:rsid w:val="004B03C8"/>
    <w:rsid w:val="004B06D2"/>
    <w:rsid w:val="004B0F3D"/>
    <w:rsid w:val="004B1311"/>
    <w:rsid w:val="004B1659"/>
    <w:rsid w:val="004B1C46"/>
    <w:rsid w:val="004B27D8"/>
    <w:rsid w:val="004B2E16"/>
    <w:rsid w:val="004B3ADD"/>
    <w:rsid w:val="004B3B2A"/>
    <w:rsid w:val="004B3B5D"/>
    <w:rsid w:val="004B3DF6"/>
    <w:rsid w:val="004B46D0"/>
    <w:rsid w:val="004B48D2"/>
    <w:rsid w:val="004B49E5"/>
    <w:rsid w:val="004B4E59"/>
    <w:rsid w:val="004B4E5E"/>
    <w:rsid w:val="004B4E9A"/>
    <w:rsid w:val="004B557E"/>
    <w:rsid w:val="004B58E7"/>
    <w:rsid w:val="004B6192"/>
    <w:rsid w:val="004B62F9"/>
    <w:rsid w:val="004B6827"/>
    <w:rsid w:val="004B6946"/>
    <w:rsid w:val="004B695E"/>
    <w:rsid w:val="004B6EE3"/>
    <w:rsid w:val="004B71C3"/>
    <w:rsid w:val="004B7214"/>
    <w:rsid w:val="004B7524"/>
    <w:rsid w:val="004B770E"/>
    <w:rsid w:val="004B7782"/>
    <w:rsid w:val="004B7943"/>
    <w:rsid w:val="004C0BF9"/>
    <w:rsid w:val="004C0E05"/>
    <w:rsid w:val="004C0F87"/>
    <w:rsid w:val="004C10C3"/>
    <w:rsid w:val="004C121A"/>
    <w:rsid w:val="004C136D"/>
    <w:rsid w:val="004C1743"/>
    <w:rsid w:val="004C19BB"/>
    <w:rsid w:val="004C225E"/>
    <w:rsid w:val="004C256B"/>
    <w:rsid w:val="004C283F"/>
    <w:rsid w:val="004C2C03"/>
    <w:rsid w:val="004C2D6B"/>
    <w:rsid w:val="004C30D0"/>
    <w:rsid w:val="004C34E0"/>
    <w:rsid w:val="004C3700"/>
    <w:rsid w:val="004C389C"/>
    <w:rsid w:val="004C41C9"/>
    <w:rsid w:val="004C422C"/>
    <w:rsid w:val="004C481E"/>
    <w:rsid w:val="004C4C85"/>
    <w:rsid w:val="004C50D0"/>
    <w:rsid w:val="004C53A1"/>
    <w:rsid w:val="004C53B1"/>
    <w:rsid w:val="004C5511"/>
    <w:rsid w:val="004C59A8"/>
    <w:rsid w:val="004C5C96"/>
    <w:rsid w:val="004C6457"/>
    <w:rsid w:val="004C665D"/>
    <w:rsid w:val="004C6697"/>
    <w:rsid w:val="004C66A0"/>
    <w:rsid w:val="004C66C4"/>
    <w:rsid w:val="004C71AB"/>
    <w:rsid w:val="004C75DC"/>
    <w:rsid w:val="004C79C3"/>
    <w:rsid w:val="004C7FAD"/>
    <w:rsid w:val="004D0534"/>
    <w:rsid w:val="004D0977"/>
    <w:rsid w:val="004D0A4E"/>
    <w:rsid w:val="004D1182"/>
    <w:rsid w:val="004D166F"/>
    <w:rsid w:val="004D19E8"/>
    <w:rsid w:val="004D19F0"/>
    <w:rsid w:val="004D1B4F"/>
    <w:rsid w:val="004D2257"/>
    <w:rsid w:val="004D2275"/>
    <w:rsid w:val="004D23C5"/>
    <w:rsid w:val="004D26CA"/>
    <w:rsid w:val="004D3F90"/>
    <w:rsid w:val="004D410B"/>
    <w:rsid w:val="004D43D5"/>
    <w:rsid w:val="004D50A9"/>
    <w:rsid w:val="004D5222"/>
    <w:rsid w:val="004D56F8"/>
    <w:rsid w:val="004D5881"/>
    <w:rsid w:val="004D59EF"/>
    <w:rsid w:val="004D675E"/>
    <w:rsid w:val="004D724A"/>
    <w:rsid w:val="004D73CD"/>
    <w:rsid w:val="004D7C80"/>
    <w:rsid w:val="004D7D86"/>
    <w:rsid w:val="004E0496"/>
    <w:rsid w:val="004E064D"/>
    <w:rsid w:val="004E08A0"/>
    <w:rsid w:val="004E110E"/>
    <w:rsid w:val="004E1E64"/>
    <w:rsid w:val="004E1FA4"/>
    <w:rsid w:val="004E20BF"/>
    <w:rsid w:val="004E22AB"/>
    <w:rsid w:val="004E2CDE"/>
    <w:rsid w:val="004E33AA"/>
    <w:rsid w:val="004E3628"/>
    <w:rsid w:val="004E37FD"/>
    <w:rsid w:val="004E398A"/>
    <w:rsid w:val="004E3A78"/>
    <w:rsid w:val="004E3F46"/>
    <w:rsid w:val="004E56FF"/>
    <w:rsid w:val="004E586D"/>
    <w:rsid w:val="004E5C8B"/>
    <w:rsid w:val="004E5E55"/>
    <w:rsid w:val="004E66E3"/>
    <w:rsid w:val="004E6C55"/>
    <w:rsid w:val="004E6F96"/>
    <w:rsid w:val="004F03EA"/>
    <w:rsid w:val="004F0413"/>
    <w:rsid w:val="004F0780"/>
    <w:rsid w:val="004F0CFA"/>
    <w:rsid w:val="004F0D4E"/>
    <w:rsid w:val="004F1247"/>
    <w:rsid w:val="004F20A6"/>
    <w:rsid w:val="004F23B8"/>
    <w:rsid w:val="004F26A4"/>
    <w:rsid w:val="004F2E87"/>
    <w:rsid w:val="004F336E"/>
    <w:rsid w:val="004F351A"/>
    <w:rsid w:val="004F3E92"/>
    <w:rsid w:val="004F3EA9"/>
    <w:rsid w:val="004F3EEE"/>
    <w:rsid w:val="004F455A"/>
    <w:rsid w:val="004F4CB5"/>
    <w:rsid w:val="004F56AB"/>
    <w:rsid w:val="004F585D"/>
    <w:rsid w:val="004F5F3B"/>
    <w:rsid w:val="004F671E"/>
    <w:rsid w:val="004F6768"/>
    <w:rsid w:val="004F7003"/>
    <w:rsid w:val="004F7F4E"/>
    <w:rsid w:val="004F7FAD"/>
    <w:rsid w:val="005001CA"/>
    <w:rsid w:val="005006E4"/>
    <w:rsid w:val="00500911"/>
    <w:rsid w:val="00500E46"/>
    <w:rsid w:val="00501A14"/>
    <w:rsid w:val="00501BC3"/>
    <w:rsid w:val="00501E97"/>
    <w:rsid w:val="00502096"/>
    <w:rsid w:val="005021BE"/>
    <w:rsid w:val="0050254F"/>
    <w:rsid w:val="00502739"/>
    <w:rsid w:val="005027F0"/>
    <w:rsid w:val="00502824"/>
    <w:rsid w:val="005040C1"/>
    <w:rsid w:val="00504140"/>
    <w:rsid w:val="00504260"/>
    <w:rsid w:val="005042F6"/>
    <w:rsid w:val="005044E9"/>
    <w:rsid w:val="005046FD"/>
    <w:rsid w:val="005048BC"/>
    <w:rsid w:val="00504989"/>
    <w:rsid w:val="00504A22"/>
    <w:rsid w:val="005050A6"/>
    <w:rsid w:val="00505308"/>
    <w:rsid w:val="0050543C"/>
    <w:rsid w:val="0050588A"/>
    <w:rsid w:val="00505C13"/>
    <w:rsid w:val="00505E00"/>
    <w:rsid w:val="00505E12"/>
    <w:rsid w:val="00506013"/>
    <w:rsid w:val="005060CE"/>
    <w:rsid w:val="00506D04"/>
    <w:rsid w:val="00506E2E"/>
    <w:rsid w:val="0050705E"/>
    <w:rsid w:val="0050708F"/>
    <w:rsid w:val="00507474"/>
    <w:rsid w:val="005074C9"/>
    <w:rsid w:val="00507650"/>
    <w:rsid w:val="00507A62"/>
    <w:rsid w:val="00507B71"/>
    <w:rsid w:val="00507BCB"/>
    <w:rsid w:val="00510279"/>
    <w:rsid w:val="0051032B"/>
    <w:rsid w:val="00510368"/>
    <w:rsid w:val="005107C7"/>
    <w:rsid w:val="0051094F"/>
    <w:rsid w:val="00510DF0"/>
    <w:rsid w:val="00510E4B"/>
    <w:rsid w:val="005112FF"/>
    <w:rsid w:val="005114C9"/>
    <w:rsid w:val="00511C91"/>
    <w:rsid w:val="00511DF3"/>
    <w:rsid w:val="00512082"/>
    <w:rsid w:val="00512289"/>
    <w:rsid w:val="005124C0"/>
    <w:rsid w:val="00513529"/>
    <w:rsid w:val="0051358E"/>
    <w:rsid w:val="005136BA"/>
    <w:rsid w:val="005136C8"/>
    <w:rsid w:val="005146BB"/>
    <w:rsid w:val="0051478B"/>
    <w:rsid w:val="00514AB3"/>
    <w:rsid w:val="00514C81"/>
    <w:rsid w:val="00515346"/>
    <w:rsid w:val="00515767"/>
    <w:rsid w:val="005159B3"/>
    <w:rsid w:val="00515C11"/>
    <w:rsid w:val="00516315"/>
    <w:rsid w:val="00516578"/>
    <w:rsid w:val="005165B0"/>
    <w:rsid w:val="00516870"/>
    <w:rsid w:val="0051698C"/>
    <w:rsid w:val="00516B9A"/>
    <w:rsid w:val="00516DB2"/>
    <w:rsid w:val="00516F05"/>
    <w:rsid w:val="005172B0"/>
    <w:rsid w:val="00517FE5"/>
    <w:rsid w:val="00520044"/>
    <w:rsid w:val="005203DA"/>
    <w:rsid w:val="00520C9C"/>
    <w:rsid w:val="00520EEF"/>
    <w:rsid w:val="0052166B"/>
    <w:rsid w:val="00521685"/>
    <w:rsid w:val="005221AD"/>
    <w:rsid w:val="005221DD"/>
    <w:rsid w:val="00522469"/>
    <w:rsid w:val="0052264F"/>
    <w:rsid w:val="00522B30"/>
    <w:rsid w:val="00522D93"/>
    <w:rsid w:val="005231AD"/>
    <w:rsid w:val="0052322D"/>
    <w:rsid w:val="005236FF"/>
    <w:rsid w:val="00523709"/>
    <w:rsid w:val="00523D87"/>
    <w:rsid w:val="00523F32"/>
    <w:rsid w:val="00524EBF"/>
    <w:rsid w:val="00524EDB"/>
    <w:rsid w:val="0052532B"/>
    <w:rsid w:val="00525A08"/>
    <w:rsid w:val="00525A6F"/>
    <w:rsid w:val="00525C69"/>
    <w:rsid w:val="005260E0"/>
    <w:rsid w:val="00526971"/>
    <w:rsid w:val="00526A3F"/>
    <w:rsid w:val="00526CA2"/>
    <w:rsid w:val="005272C9"/>
    <w:rsid w:val="00527568"/>
    <w:rsid w:val="00527731"/>
    <w:rsid w:val="00527891"/>
    <w:rsid w:val="00527BA2"/>
    <w:rsid w:val="00527DA4"/>
    <w:rsid w:val="00530B0F"/>
    <w:rsid w:val="00530DD7"/>
    <w:rsid w:val="00530F41"/>
    <w:rsid w:val="005312AF"/>
    <w:rsid w:val="0053146B"/>
    <w:rsid w:val="005317BA"/>
    <w:rsid w:val="005317DD"/>
    <w:rsid w:val="00531FF5"/>
    <w:rsid w:val="00532307"/>
    <w:rsid w:val="0053299E"/>
    <w:rsid w:val="00532A93"/>
    <w:rsid w:val="00533373"/>
    <w:rsid w:val="005334C5"/>
    <w:rsid w:val="005338AF"/>
    <w:rsid w:val="005345FD"/>
    <w:rsid w:val="00534C24"/>
    <w:rsid w:val="0053679A"/>
    <w:rsid w:val="00536E98"/>
    <w:rsid w:val="00537396"/>
    <w:rsid w:val="00537798"/>
    <w:rsid w:val="00537993"/>
    <w:rsid w:val="00537EE9"/>
    <w:rsid w:val="00540E41"/>
    <w:rsid w:val="00541071"/>
    <w:rsid w:val="005411B3"/>
    <w:rsid w:val="00541503"/>
    <w:rsid w:val="00541741"/>
    <w:rsid w:val="005423D0"/>
    <w:rsid w:val="005426C2"/>
    <w:rsid w:val="0054292F"/>
    <w:rsid w:val="00542BFD"/>
    <w:rsid w:val="00542C0F"/>
    <w:rsid w:val="00542D88"/>
    <w:rsid w:val="005432A6"/>
    <w:rsid w:val="005432B6"/>
    <w:rsid w:val="0054347A"/>
    <w:rsid w:val="00543824"/>
    <w:rsid w:val="00543CBB"/>
    <w:rsid w:val="00544A81"/>
    <w:rsid w:val="00544B6D"/>
    <w:rsid w:val="00544F5E"/>
    <w:rsid w:val="00545D60"/>
    <w:rsid w:val="005461DB"/>
    <w:rsid w:val="005464EE"/>
    <w:rsid w:val="00546851"/>
    <w:rsid w:val="00546EDF"/>
    <w:rsid w:val="005476E2"/>
    <w:rsid w:val="00547F07"/>
    <w:rsid w:val="0055050E"/>
    <w:rsid w:val="00550547"/>
    <w:rsid w:val="005505CF"/>
    <w:rsid w:val="005506F4"/>
    <w:rsid w:val="00550E1B"/>
    <w:rsid w:val="005512BE"/>
    <w:rsid w:val="0055187B"/>
    <w:rsid w:val="005519A0"/>
    <w:rsid w:val="005519D0"/>
    <w:rsid w:val="00551A75"/>
    <w:rsid w:val="00551A8A"/>
    <w:rsid w:val="00551B16"/>
    <w:rsid w:val="00551D94"/>
    <w:rsid w:val="00552058"/>
    <w:rsid w:val="005531F8"/>
    <w:rsid w:val="00553BA3"/>
    <w:rsid w:val="00553CE3"/>
    <w:rsid w:val="0055423A"/>
    <w:rsid w:val="00554A65"/>
    <w:rsid w:val="00554BF6"/>
    <w:rsid w:val="00555186"/>
    <w:rsid w:val="005557A7"/>
    <w:rsid w:val="00555F0F"/>
    <w:rsid w:val="00556901"/>
    <w:rsid w:val="00556B5E"/>
    <w:rsid w:val="00556D04"/>
    <w:rsid w:val="0055713E"/>
    <w:rsid w:val="00557370"/>
    <w:rsid w:val="005573BF"/>
    <w:rsid w:val="00557CBB"/>
    <w:rsid w:val="005608F0"/>
    <w:rsid w:val="00560928"/>
    <w:rsid w:val="00560A8C"/>
    <w:rsid w:val="00560EBD"/>
    <w:rsid w:val="0056102A"/>
    <w:rsid w:val="00561414"/>
    <w:rsid w:val="005617A8"/>
    <w:rsid w:val="00561E45"/>
    <w:rsid w:val="005620AE"/>
    <w:rsid w:val="0056217D"/>
    <w:rsid w:val="00562445"/>
    <w:rsid w:val="00562E22"/>
    <w:rsid w:val="00562E78"/>
    <w:rsid w:val="00563238"/>
    <w:rsid w:val="00563288"/>
    <w:rsid w:val="0056341E"/>
    <w:rsid w:val="0056367A"/>
    <w:rsid w:val="00563C1A"/>
    <w:rsid w:val="00564D9E"/>
    <w:rsid w:val="005650B5"/>
    <w:rsid w:val="00565142"/>
    <w:rsid w:val="0056514B"/>
    <w:rsid w:val="005654F2"/>
    <w:rsid w:val="00565505"/>
    <w:rsid w:val="00565684"/>
    <w:rsid w:val="0056589D"/>
    <w:rsid w:val="005658DF"/>
    <w:rsid w:val="00565999"/>
    <w:rsid w:val="005659FA"/>
    <w:rsid w:val="00565FA8"/>
    <w:rsid w:val="005663E7"/>
    <w:rsid w:val="005665F2"/>
    <w:rsid w:val="00566B7D"/>
    <w:rsid w:val="00566BDA"/>
    <w:rsid w:val="00566C19"/>
    <w:rsid w:val="005677BC"/>
    <w:rsid w:val="00567CF1"/>
    <w:rsid w:val="005703A8"/>
    <w:rsid w:val="00570D60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1E05"/>
    <w:rsid w:val="00571FEF"/>
    <w:rsid w:val="00572000"/>
    <w:rsid w:val="005721A9"/>
    <w:rsid w:val="005723A8"/>
    <w:rsid w:val="00572BE8"/>
    <w:rsid w:val="00572D02"/>
    <w:rsid w:val="00572D21"/>
    <w:rsid w:val="00572E49"/>
    <w:rsid w:val="00573191"/>
    <w:rsid w:val="005737CB"/>
    <w:rsid w:val="00573A72"/>
    <w:rsid w:val="00573ECC"/>
    <w:rsid w:val="005751FD"/>
    <w:rsid w:val="005758F9"/>
    <w:rsid w:val="00575A3B"/>
    <w:rsid w:val="00575D26"/>
    <w:rsid w:val="00577120"/>
    <w:rsid w:val="005772CB"/>
    <w:rsid w:val="00577BE4"/>
    <w:rsid w:val="005801B5"/>
    <w:rsid w:val="0058037B"/>
    <w:rsid w:val="00580512"/>
    <w:rsid w:val="00580604"/>
    <w:rsid w:val="005806CE"/>
    <w:rsid w:val="00580866"/>
    <w:rsid w:val="005808D2"/>
    <w:rsid w:val="005809AE"/>
    <w:rsid w:val="00580A5B"/>
    <w:rsid w:val="00580DAB"/>
    <w:rsid w:val="00580F9F"/>
    <w:rsid w:val="005810BC"/>
    <w:rsid w:val="00581300"/>
    <w:rsid w:val="00581464"/>
    <w:rsid w:val="00581559"/>
    <w:rsid w:val="00582001"/>
    <w:rsid w:val="005827DD"/>
    <w:rsid w:val="00582AA0"/>
    <w:rsid w:val="00582B85"/>
    <w:rsid w:val="00582CA9"/>
    <w:rsid w:val="00583B08"/>
    <w:rsid w:val="00583C7D"/>
    <w:rsid w:val="00583E2F"/>
    <w:rsid w:val="005840D1"/>
    <w:rsid w:val="0058424C"/>
    <w:rsid w:val="005843F5"/>
    <w:rsid w:val="00584874"/>
    <w:rsid w:val="00584F38"/>
    <w:rsid w:val="00585747"/>
    <w:rsid w:val="005858C3"/>
    <w:rsid w:val="0058590D"/>
    <w:rsid w:val="00586CB7"/>
    <w:rsid w:val="00587380"/>
    <w:rsid w:val="00587D97"/>
    <w:rsid w:val="00587F6A"/>
    <w:rsid w:val="00590055"/>
    <w:rsid w:val="00590104"/>
    <w:rsid w:val="00590201"/>
    <w:rsid w:val="005902CA"/>
    <w:rsid w:val="005909A0"/>
    <w:rsid w:val="00590FF6"/>
    <w:rsid w:val="00591711"/>
    <w:rsid w:val="005918D4"/>
    <w:rsid w:val="00591DAF"/>
    <w:rsid w:val="00592069"/>
    <w:rsid w:val="00592350"/>
    <w:rsid w:val="00592428"/>
    <w:rsid w:val="00592435"/>
    <w:rsid w:val="0059254E"/>
    <w:rsid w:val="00592821"/>
    <w:rsid w:val="00592897"/>
    <w:rsid w:val="00592E39"/>
    <w:rsid w:val="00592F63"/>
    <w:rsid w:val="00593164"/>
    <w:rsid w:val="005935EE"/>
    <w:rsid w:val="0059361A"/>
    <w:rsid w:val="005939F9"/>
    <w:rsid w:val="00593B75"/>
    <w:rsid w:val="00593BC0"/>
    <w:rsid w:val="00593EFF"/>
    <w:rsid w:val="00594689"/>
    <w:rsid w:val="005949AA"/>
    <w:rsid w:val="005949EE"/>
    <w:rsid w:val="00594C0D"/>
    <w:rsid w:val="00594D45"/>
    <w:rsid w:val="005950DE"/>
    <w:rsid w:val="00595365"/>
    <w:rsid w:val="0059538F"/>
    <w:rsid w:val="00595479"/>
    <w:rsid w:val="005958E6"/>
    <w:rsid w:val="00595A96"/>
    <w:rsid w:val="00595D57"/>
    <w:rsid w:val="00595F1A"/>
    <w:rsid w:val="00595FAC"/>
    <w:rsid w:val="00596348"/>
    <w:rsid w:val="00596754"/>
    <w:rsid w:val="0059676C"/>
    <w:rsid w:val="00596883"/>
    <w:rsid w:val="00596892"/>
    <w:rsid w:val="00596BC5"/>
    <w:rsid w:val="00596ED0"/>
    <w:rsid w:val="0059732D"/>
    <w:rsid w:val="00597394"/>
    <w:rsid w:val="005973E0"/>
    <w:rsid w:val="005975C9"/>
    <w:rsid w:val="00597858"/>
    <w:rsid w:val="00597F10"/>
    <w:rsid w:val="005A03A0"/>
    <w:rsid w:val="005A0465"/>
    <w:rsid w:val="005A0613"/>
    <w:rsid w:val="005A06DC"/>
    <w:rsid w:val="005A0D7C"/>
    <w:rsid w:val="005A0E2B"/>
    <w:rsid w:val="005A1B3E"/>
    <w:rsid w:val="005A1C47"/>
    <w:rsid w:val="005A1E16"/>
    <w:rsid w:val="005A22FD"/>
    <w:rsid w:val="005A278E"/>
    <w:rsid w:val="005A2831"/>
    <w:rsid w:val="005A2B5C"/>
    <w:rsid w:val="005A304F"/>
    <w:rsid w:val="005A31BA"/>
    <w:rsid w:val="005A32DF"/>
    <w:rsid w:val="005A3624"/>
    <w:rsid w:val="005A38AC"/>
    <w:rsid w:val="005A3AE5"/>
    <w:rsid w:val="005A3B03"/>
    <w:rsid w:val="005A3E88"/>
    <w:rsid w:val="005A4A9C"/>
    <w:rsid w:val="005A4FCF"/>
    <w:rsid w:val="005A521E"/>
    <w:rsid w:val="005A533E"/>
    <w:rsid w:val="005A60C6"/>
    <w:rsid w:val="005A6463"/>
    <w:rsid w:val="005A672D"/>
    <w:rsid w:val="005A675A"/>
    <w:rsid w:val="005A6A8D"/>
    <w:rsid w:val="005A6FE7"/>
    <w:rsid w:val="005A7328"/>
    <w:rsid w:val="005A7C0D"/>
    <w:rsid w:val="005A7C3C"/>
    <w:rsid w:val="005B051A"/>
    <w:rsid w:val="005B0583"/>
    <w:rsid w:val="005B0871"/>
    <w:rsid w:val="005B14A7"/>
    <w:rsid w:val="005B1729"/>
    <w:rsid w:val="005B27B0"/>
    <w:rsid w:val="005B2A2D"/>
    <w:rsid w:val="005B2E50"/>
    <w:rsid w:val="005B3042"/>
    <w:rsid w:val="005B31DF"/>
    <w:rsid w:val="005B3281"/>
    <w:rsid w:val="005B3BAB"/>
    <w:rsid w:val="005B3BDC"/>
    <w:rsid w:val="005B3C10"/>
    <w:rsid w:val="005B48D8"/>
    <w:rsid w:val="005B4D3C"/>
    <w:rsid w:val="005B4D66"/>
    <w:rsid w:val="005B4E4A"/>
    <w:rsid w:val="005B4ED0"/>
    <w:rsid w:val="005B4F3C"/>
    <w:rsid w:val="005B4F5D"/>
    <w:rsid w:val="005B517D"/>
    <w:rsid w:val="005B538B"/>
    <w:rsid w:val="005B5A81"/>
    <w:rsid w:val="005B5CD4"/>
    <w:rsid w:val="005B5DAF"/>
    <w:rsid w:val="005B60D4"/>
    <w:rsid w:val="005B6264"/>
    <w:rsid w:val="005B62AE"/>
    <w:rsid w:val="005B63FE"/>
    <w:rsid w:val="005B6937"/>
    <w:rsid w:val="005B6EFD"/>
    <w:rsid w:val="005B7053"/>
    <w:rsid w:val="005B78B8"/>
    <w:rsid w:val="005B7C8F"/>
    <w:rsid w:val="005C00ED"/>
    <w:rsid w:val="005C02C9"/>
    <w:rsid w:val="005C03E0"/>
    <w:rsid w:val="005C0540"/>
    <w:rsid w:val="005C0BAD"/>
    <w:rsid w:val="005C1992"/>
    <w:rsid w:val="005C19F5"/>
    <w:rsid w:val="005C1BA1"/>
    <w:rsid w:val="005C1C49"/>
    <w:rsid w:val="005C2602"/>
    <w:rsid w:val="005C2A86"/>
    <w:rsid w:val="005C2EB7"/>
    <w:rsid w:val="005C2F17"/>
    <w:rsid w:val="005C2F7C"/>
    <w:rsid w:val="005C2FFE"/>
    <w:rsid w:val="005C301C"/>
    <w:rsid w:val="005C36F6"/>
    <w:rsid w:val="005C3A65"/>
    <w:rsid w:val="005C3F05"/>
    <w:rsid w:val="005C458C"/>
    <w:rsid w:val="005C4BB5"/>
    <w:rsid w:val="005C4D50"/>
    <w:rsid w:val="005C57FD"/>
    <w:rsid w:val="005C597F"/>
    <w:rsid w:val="005C60A2"/>
    <w:rsid w:val="005C63D1"/>
    <w:rsid w:val="005C6AA8"/>
    <w:rsid w:val="005C6F9D"/>
    <w:rsid w:val="005C7307"/>
    <w:rsid w:val="005C7506"/>
    <w:rsid w:val="005C7524"/>
    <w:rsid w:val="005C756D"/>
    <w:rsid w:val="005C7B64"/>
    <w:rsid w:val="005C7BE3"/>
    <w:rsid w:val="005C7D6E"/>
    <w:rsid w:val="005C7E2E"/>
    <w:rsid w:val="005D00B9"/>
    <w:rsid w:val="005D064C"/>
    <w:rsid w:val="005D0651"/>
    <w:rsid w:val="005D0F6B"/>
    <w:rsid w:val="005D1056"/>
    <w:rsid w:val="005D1BAB"/>
    <w:rsid w:val="005D1FF0"/>
    <w:rsid w:val="005D2855"/>
    <w:rsid w:val="005D28EB"/>
    <w:rsid w:val="005D369A"/>
    <w:rsid w:val="005D37D2"/>
    <w:rsid w:val="005D43F1"/>
    <w:rsid w:val="005D46CC"/>
    <w:rsid w:val="005D4A76"/>
    <w:rsid w:val="005D4ED3"/>
    <w:rsid w:val="005D50A2"/>
    <w:rsid w:val="005D518A"/>
    <w:rsid w:val="005D5C8F"/>
    <w:rsid w:val="005D6056"/>
    <w:rsid w:val="005D6090"/>
    <w:rsid w:val="005D6178"/>
    <w:rsid w:val="005D62E1"/>
    <w:rsid w:val="005D64DB"/>
    <w:rsid w:val="005D6978"/>
    <w:rsid w:val="005D6A43"/>
    <w:rsid w:val="005D7483"/>
    <w:rsid w:val="005D7E9A"/>
    <w:rsid w:val="005E0032"/>
    <w:rsid w:val="005E0679"/>
    <w:rsid w:val="005E0E41"/>
    <w:rsid w:val="005E13A4"/>
    <w:rsid w:val="005E1458"/>
    <w:rsid w:val="005E15E9"/>
    <w:rsid w:val="005E164D"/>
    <w:rsid w:val="005E1867"/>
    <w:rsid w:val="005E1A9E"/>
    <w:rsid w:val="005E1C3D"/>
    <w:rsid w:val="005E22D1"/>
    <w:rsid w:val="005E2741"/>
    <w:rsid w:val="005E28B2"/>
    <w:rsid w:val="005E2CEF"/>
    <w:rsid w:val="005E3319"/>
    <w:rsid w:val="005E38A0"/>
    <w:rsid w:val="005E3C34"/>
    <w:rsid w:val="005E3C74"/>
    <w:rsid w:val="005E40F7"/>
    <w:rsid w:val="005E43BD"/>
    <w:rsid w:val="005E45BA"/>
    <w:rsid w:val="005E4990"/>
    <w:rsid w:val="005E49CB"/>
    <w:rsid w:val="005E4B33"/>
    <w:rsid w:val="005E4CCA"/>
    <w:rsid w:val="005E5D0E"/>
    <w:rsid w:val="005E5E9B"/>
    <w:rsid w:val="005E672F"/>
    <w:rsid w:val="005E6764"/>
    <w:rsid w:val="005E6977"/>
    <w:rsid w:val="005E6D05"/>
    <w:rsid w:val="005E6DBE"/>
    <w:rsid w:val="005E70F0"/>
    <w:rsid w:val="005E719F"/>
    <w:rsid w:val="005E7299"/>
    <w:rsid w:val="005E782D"/>
    <w:rsid w:val="005F025B"/>
    <w:rsid w:val="005F0A6F"/>
    <w:rsid w:val="005F110E"/>
    <w:rsid w:val="005F12A5"/>
    <w:rsid w:val="005F12E0"/>
    <w:rsid w:val="005F169D"/>
    <w:rsid w:val="005F1981"/>
    <w:rsid w:val="005F1ADE"/>
    <w:rsid w:val="005F1F9A"/>
    <w:rsid w:val="005F22E0"/>
    <w:rsid w:val="005F2303"/>
    <w:rsid w:val="005F24BC"/>
    <w:rsid w:val="005F2687"/>
    <w:rsid w:val="005F2C90"/>
    <w:rsid w:val="005F369F"/>
    <w:rsid w:val="005F39C7"/>
    <w:rsid w:val="005F3A56"/>
    <w:rsid w:val="005F463D"/>
    <w:rsid w:val="005F5229"/>
    <w:rsid w:val="005F5C31"/>
    <w:rsid w:val="005F655E"/>
    <w:rsid w:val="005F66A5"/>
    <w:rsid w:val="005F6A10"/>
    <w:rsid w:val="005F70AF"/>
    <w:rsid w:val="005F7A4F"/>
    <w:rsid w:val="005F7C89"/>
    <w:rsid w:val="005F7D32"/>
    <w:rsid w:val="00600135"/>
    <w:rsid w:val="00600511"/>
    <w:rsid w:val="00600545"/>
    <w:rsid w:val="00600693"/>
    <w:rsid w:val="006011D0"/>
    <w:rsid w:val="0060135C"/>
    <w:rsid w:val="00601F70"/>
    <w:rsid w:val="00602535"/>
    <w:rsid w:val="00602579"/>
    <w:rsid w:val="00602A8E"/>
    <w:rsid w:val="006034AA"/>
    <w:rsid w:val="0060381D"/>
    <w:rsid w:val="00603B2B"/>
    <w:rsid w:val="006043C8"/>
    <w:rsid w:val="0060474D"/>
    <w:rsid w:val="0060480F"/>
    <w:rsid w:val="00604FF8"/>
    <w:rsid w:val="00605D8B"/>
    <w:rsid w:val="0060666A"/>
    <w:rsid w:val="00606BCE"/>
    <w:rsid w:val="00606E6C"/>
    <w:rsid w:val="00606FA6"/>
    <w:rsid w:val="0060763A"/>
    <w:rsid w:val="0060787E"/>
    <w:rsid w:val="006078D8"/>
    <w:rsid w:val="006105F5"/>
    <w:rsid w:val="00610AE1"/>
    <w:rsid w:val="0061106F"/>
    <w:rsid w:val="0061150D"/>
    <w:rsid w:val="0061169E"/>
    <w:rsid w:val="00611902"/>
    <w:rsid w:val="00611948"/>
    <w:rsid w:val="00611E49"/>
    <w:rsid w:val="0061201F"/>
    <w:rsid w:val="00612040"/>
    <w:rsid w:val="006123FA"/>
    <w:rsid w:val="0061280A"/>
    <w:rsid w:val="006129DD"/>
    <w:rsid w:val="00612B11"/>
    <w:rsid w:val="00613019"/>
    <w:rsid w:val="006131AD"/>
    <w:rsid w:val="006131BB"/>
    <w:rsid w:val="00613526"/>
    <w:rsid w:val="00614155"/>
    <w:rsid w:val="00614700"/>
    <w:rsid w:val="00615075"/>
    <w:rsid w:val="0061526D"/>
    <w:rsid w:val="006157A2"/>
    <w:rsid w:val="006160AA"/>
    <w:rsid w:val="006161F5"/>
    <w:rsid w:val="00616677"/>
    <w:rsid w:val="00616A40"/>
    <w:rsid w:val="00616E86"/>
    <w:rsid w:val="00617753"/>
    <w:rsid w:val="006203F9"/>
    <w:rsid w:val="006204BE"/>
    <w:rsid w:val="00620B43"/>
    <w:rsid w:val="00620FB5"/>
    <w:rsid w:val="0062184B"/>
    <w:rsid w:val="00621C9C"/>
    <w:rsid w:val="00621D9C"/>
    <w:rsid w:val="00622464"/>
    <w:rsid w:val="0062279B"/>
    <w:rsid w:val="006233E3"/>
    <w:rsid w:val="00623454"/>
    <w:rsid w:val="006239CB"/>
    <w:rsid w:val="0062405C"/>
    <w:rsid w:val="0062436B"/>
    <w:rsid w:val="0062476C"/>
    <w:rsid w:val="00624A0B"/>
    <w:rsid w:val="006259FB"/>
    <w:rsid w:val="00625D28"/>
    <w:rsid w:val="006268BE"/>
    <w:rsid w:val="00626912"/>
    <w:rsid w:val="00626A89"/>
    <w:rsid w:val="00627421"/>
    <w:rsid w:val="0062746C"/>
    <w:rsid w:val="006274CD"/>
    <w:rsid w:val="00627721"/>
    <w:rsid w:val="00627B62"/>
    <w:rsid w:val="00627EBE"/>
    <w:rsid w:val="00630430"/>
    <w:rsid w:val="0063051F"/>
    <w:rsid w:val="006307D4"/>
    <w:rsid w:val="00630ADE"/>
    <w:rsid w:val="0063158F"/>
    <w:rsid w:val="00631732"/>
    <w:rsid w:val="00631C72"/>
    <w:rsid w:val="006323CF"/>
    <w:rsid w:val="006324E8"/>
    <w:rsid w:val="0063354F"/>
    <w:rsid w:val="006340CE"/>
    <w:rsid w:val="00634318"/>
    <w:rsid w:val="0063454F"/>
    <w:rsid w:val="00634AE9"/>
    <w:rsid w:val="00634DF7"/>
    <w:rsid w:val="00635093"/>
    <w:rsid w:val="00635675"/>
    <w:rsid w:val="006357D5"/>
    <w:rsid w:val="00635F17"/>
    <w:rsid w:val="006366DF"/>
    <w:rsid w:val="006368A9"/>
    <w:rsid w:val="0063694F"/>
    <w:rsid w:val="00636A5B"/>
    <w:rsid w:val="00636E4C"/>
    <w:rsid w:val="00637589"/>
    <w:rsid w:val="006375C0"/>
    <w:rsid w:val="00637D9A"/>
    <w:rsid w:val="00637F20"/>
    <w:rsid w:val="006406D6"/>
    <w:rsid w:val="00640EE8"/>
    <w:rsid w:val="0064103B"/>
    <w:rsid w:val="00641218"/>
    <w:rsid w:val="00641220"/>
    <w:rsid w:val="00642343"/>
    <w:rsid w:val="006428F2"/>
    <w:rsid w:val="00642CCF"/>
    <w:rsid w:val="006431F0"/>
    <w:rsid w:val="00643513"/>
    <w:rsid w:val="00644175"/>
    <w:rsid w:val="0064449E"/>
    <w:rsid w:val="006445E5"/>
    <w:rsid w:val="00644892"/>
    <w:rsid w:val="00644D66"/>
    <w:rsid w:val="00644DD2"/>
    <w:rsid w:val="00644F15"/>
    <w:rsid w:val="0064527F"/>
    <w:rsid w:val="006452D4"/>
    <w:rsid w:val="006456AF"/>
    <w:rsid w:val="006457CF"/>
    <w:rsid w:val="00645CD6"/>
    <w:rsid w:val="00645EFD"/>
    <w:rsid w:val="00646451"/>
    <w:rsid w:val="00646709"/>
    <w:rsid w:val="006473E5"/>
    <w:rsid w:val="00647645"/>
    <w:rsid w:val="006477FF"/>
    <w:rsid w:val="006479B4"/>
    <w:rsid w:val="00647BFC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C3A"/>
    <w:rsid w:val="00652DA6"/>
    <w:rsid w:val="00652E11"/>
    <w:rsid w:val="0065366B"/>
    <w:rsid w:val="006538CB"/>
    <w:rsid w:val="006538D9"/>
    <w:rsid w:val="0065391D"/>
    <w:rsid w:val="00654098"/>
    <w:rsid w:val="006540BF"/>
    <w:rsid w:val="0065475A"/>
    <w:rsid w:val="0065487C"/>
    <w:rsid w:val="006549EF"/>
    <w:rsid w:val="00654BD6"/>
    <w:rsid w:val="00654BFD"/>
    <w:rsid w:val="0065614A"/>
    <w:rsid w:val="00656211"/>
    <w:rsid w:val="00656243"/>
    <w:rsid w:val="006568C6"/>
    <w:rsid w:val="006569E5"/>
    <w:rsid w:val="006570AB"/>
    <w:rsid w:val="006570BB"/>
    <w:rsid w:val="006573D0"/>
    <w:rsid w:val="006574C8"/>
    <w:rsid w:val="00657B6D"/>
    <w:rsid w:val="0066025E"/>
    <w:rsid w:val="006602F1"/>
    <w:rsid w:val="00661112"/>
    <w:rsid w:val="0066152C"/>
    <w:rsid w:val="006619FD"/>
    <w:rsid w:val="00661D63"/>
    <w:rsid w:val="00661ECC"/>
    <w:rsid w:val="00662132"/>
    <w:rsid w:val="00662244"/>
    <w:rsid w:val="006627C0"/>
    <w:rsid w:val="00663825"/>
    <w:rsid w:val="00663850"/>
    <w:rsid w:val="0066386D"/>
    <w:rsid w:val="00663F48"/>
    <w:rsid w:val="00664090"/>
    <w:rsid w:val="00664200"/>
    <w:rsid w:val="00664979"/>
    <w:rsid w:val="00664F03"/>
    <w:rsid w:val="00665227"/>
    <w:rsid w:val="0066542E"/>
    <w:rsid w:val="0066565A"/>
    <w:rsid w:val="0066576C"/>
    <w:rsid w:val="0066580B"/>
    <w:rsid w:val="00665B6D"/>
    <w:rsid w:val="00666609"/>
    <w:rsid w:val="00666BC6"/>
    <w:rsid w:val="00666EF8"/>
    <w:rsid w:val="0066743F"/>
    <w:rsid w:val="00667824"/>
    <w:rsid w:val="00667BB8"/>
    <w:rsid w:val="00667DF2"/>
    <w:rsid w:val="0067016F"/>
    <w:rsid w:val="006705ED"/>
    <w:rsid w:val="006708E0"/>
    <w:rsid w:val="0067099D"/>
    <w:rsid w:val="006709B6"/>
    <w:rsid w:val="00670F1D"/>
    <w:rsid w:val="00670FC0"/>
    <w:rsid w:val="0067104F"/>
    <w:rsid w:val="006714B2"/>
    <w:rsid w:val="00671681"/>
    <w:rsid w:val="00671803"/>
    <w:rsid w:val="00671D01"/>
    <w:rsid w:val="00671DE1"/>
    <w:rsid w:val="006723B7"/>
    <w:rsid w:val="00672D6B"/>
    <w:rsid w:val="006731C3"/>
    <w:rsid w:val="006734F4"/>
    <w:rsid w:val="00673A93"/>
    <w:rsid w:val="00673BB2"/>
    <w:rsid w:val="00673BF7"/>
    <w:rsid w:val="00673DAD"/>
    <w:rsid w:val="00673F8A"/>
    <w:rsid w:val="00674066"/>
    <w:rsid w:val="00674607"/>
    <w:rsid w:val="00674EF5"/>
    <w:rsid w:val="0067511C"/>
    <w:rsid w:val="00675772"/>
    <w:rsid w:val="00675B6B"/>
    <w:rsid w:val="00676271"/>
    <w:rsid w:val="00676A74"/>
    <w:rsid w:val="00676DD5"/>
    <w:rsid w:val="0067783B"/>
    <w:rsid w:val="00677B71"/>
    <w:rsid w:val="006803F0"/>
    <w:rsid w:val="00680428"/>
    <w:rsid w:val="006806AC"/>
    <w:rsid w:val="006806C5"/>
    <w:rsid w:val="0068112B"/>
    <w:rsid w:val="006811C0"/>
    <w:rsid w:val="00681201"/>
    <w:rsid w:val="006815F7"/>
    <w:rsid w:val="00681F4D"/>
    <w:rsid w:val="00682259"/>
    <w:rsid w:val="006823B0"/>
    <w:rsid w:val="0068271C"/>
    <w:rsid w:val="0068280E"/>
    <w:rsid w:val="00682853"/>
    <w:rsid w:val="00682AF9"/>
    <w:rsid w:val="00682C30"/>
    <w:rsid w:val="0068317A"/>
    <w:rsid w:val="006836F5"/>
    <w:rsid w:val="00683D51"/>
    <w:rsid w:val="00683FC6"/>
    <w:rsid w:val="00684049"/>
    <w:rsid w:val="006847B9"/>
    <w:rsid w:val="00685254"/>
    <w:rsid w:val="00685B13"/>
    <w:rsid w:val="006860FA"/>
    <w:rsid w:val="006863E4"/>
    <w:rsid w:val="006869C7"/>
    <w:rsid w:val="00686B8C"/>
    <w:rsid w:val="00686F4A"/>
    <w:rsid w:val="00686F83"/>
    <w:rsid w:val="00687169"/>
    <w:rsid w:val="006875B3"/>
    <w:rsid w:val="0068765B"/>
    <w:rsid w:val="00690198"/>
    <w:rsid w:val="00690646"/>
    <w:rsid w:val="00690789"/>
    <w:rsid w:val="00690C10"/>
    <w:rsid w:val="00691AFA"/>
    <w:rsid w:val="00692138"/>
    <w:rsid w:val="00692204"/>
    <w:rsid w:val="006923B8"/>
    <w:rsid w:val="006925C9"/>
    <w:rsid w:val="00692614"/>
    <w:rsid w:val="00692D21"/>
    <w:rsid w:val="00692EE3"/>
    <w:rsid w:val="006938E8"/>
    <w:rsid w:val="0069471D"/>
    <w:rsid w:val="00694829"/>
    <w:rsid w:val="00694897"/>
    <w:rsid w:val="00694F48"/>
    <w:rsid w:val="00694FDC"/>
    <w:rsid w:val="0069520E"/>
    <w:rsid w:val="00695335"/>
    <w:rsid w:val="006953CC"/>
    <w:rsid w:val="0069593F"/>
    <w:rsid w:val="00695AB5"/>
    <w:rsid w:val="00695F3D"/>
    <w:rsid w:val="00695F86"/>
    <w:rsid w:val="0069611D"/>
    <w:rsid w:val="00696B94"/>
    <w:rsid w:val="00696CB1"/>
    <w:rsid w:val="00697377"/>
    <w:rsid w:val="0069752A"/>
    <w:rsid w:val="00697834"/>
    <w:rsid w:val="00697838"/>
    <w:rsid w:val="006979B6"/>
    <w:rsid w:val="006A0746"/>
    <w:rsid w:val="006A09A5"/>
    <w:rsid w:val="006A0C89"/>
    <w:rsid w:val="006A0ED5"/>
    <w:rsid w:val="006A114B"/>
    <w:rsid w:val="006A12EB"/>
    <w:rsid w:val="006A17C7"/>
    <w:rsid w:val="006A1BCB"/>
    <w:rsid w:val="006A22E5"/>
    <w:rsid w:val="006A293C"/>
    <w:rsid w:val="006A294C"/>
    <w:rsid w:val="006A2F67"/>
    <w:rsid w:val="006A3037"/>
    <w:rsid w:val="006A30B4"/>
    <w:rsid w:val="006A3D40"/>
    <w:rsid w:val="006A3D5B"/>
    <w:rsid w:val="006A46F8"/>
    <w:rsid w:val="006A4773"/>
    <w:rsid w:val="006A503D"/>
    <w:rsid w:val="006A5103"/>
    <w:rsid w:val="006A533C"/>
    <w:rsid w:val="006A57F2"/>
    <w:rsid w:val="006A585D"/>
    <w:rsid w:val="006A5AC7"/>
    <w:rsid w:val="006A5B16"/>
    <w:rsid w:val="006A6349"/>
    <w:rsid w:val="006A69D4"/>
    <w:rsid w:val="006A78A5"/>
    <w:rsid w:val="006A7ACB"/>
    <w:rsid w:val="006A7F2A"/>
    <w:rsid w:val="006A7FBD"/>
    <w:rsid w:val="006B03F1"/>
    <w:rsid w:val="006B0C57"/>
    <w:rsid w:val="006B15FE"/>
    <w:rsid w:val="006B1F6A"/>
    <w:rsid w:val="006B2FD2"/>
    <w:rsid w:val="006B32F2"/>
    <w:rsid w:val="006B3B1D"/>
    <w:rsid w:val="006B41AA"/>
    <w:rsid w:val="006B43F0"/>
    <w:rsid w:val="006B4869"/>
    <w:rsid w:val="006B4E41"/>
    <w:rsid w:val="006B4FD0"/>
    <w:rsid w:val="006B5036"/>
    <w:rsid w:val="006B5321"/>
    <w:rsid w:val="006B63F2"/>
    <w:rsid w:val="006B724D"/>
    <w:rsid w:val="006B7412"/>
    <w:rsid w:val="006B74BD"/>
    <w:rsid w:val="006B7782"/>
    <w:rsid w:val="006B7B76"/>
    <w:rsid w:val="006B7BCE"/>
    <w:rsid w:val="006C001B"/>
    <w:rsid w:val="006C02C9"/>
    <w:rsid w:val="006C03B0"/>
    <w:rsid w:val="006C03FF"/>
    <w:rsid w:val="006C067F"/>
    <w:rsid w:val="006C0D28"/>
    <w:rsid w:val="006C0E37"/>
    <w:rsid w:val="006C1175"/>
    <w:rsid w:val="006C136C"/>
    <w:rsid w:val="006C16BE"/>
    <w:rsid w:val="006C1907"/>
    <w:rsid w:val="006C1986"/>
    <w:rsid w:val="006C1FA2"/>
    <w:rsid w:val="006C24DE"/>
    <w:rsid w:val="006C3130"/>
    <w:rsid w:val="006C31F0"/>
    <w:rsid w:val="006C3758"/>
    <w:rsid w:val="006C392F"/>
    <w:rsid w:val="006C39B6"/>
    <w:rsid w:val="006C3A5A"/>
    <w:rsid w:val="006C3D3E"/>
    <w:rsid w:val="006C3FD4"/>
    <w:rsid w:val="006C42F1"/>
    <w:rsid w:val="006C45A9"/>
    <w:rsid w:val="006C4975"/>
    <w:rsid w:val="006C4F7C"/>
    <w:rsid w:val="006C5445"/>
    <w:rsid w:val="006C5A63"/>
    <w:rsid w:val="006C5B35"/>
    <w:rsid w:val="006C64DD"/>
    <w:rsid w:val="006C68F4"/>
    <w:rsid w:val="006C7EB0"/>
    <w:rsid w:val="006C7F7D"/>
    <w:rsid w:val="006D0083"/>
    <w:rsid w:val="006D048E"/>
    <w:rsid w:val="006D0506"/>
    <w:rsid w:val="006D0670"/>
    <w:rsid w:val="006D08A3"/>
    <w:rsid w:val="006D18C1"/>
    <w:rsid w:val="006D1C9E"/>
    <w:rsid w:val="006D2052"/>
    <w:rsid w:val="006D230B"/>
    <w:rsid w:val="006D2AB8"/>
    <w:rsid w:val="006D3B2C"/>
    <w:rsid w:val="006D3F55"/>
    <w:rsid w:val="006D4370"/>
    <w:rsid w:val="006D4EDC"/>
    <w:rsid w:val="006D51C8"/>
    <w:rsid w:val="006D56D0"/>
    <w:rsid w:val="006D56DC"/>
    <w:rsid w:val="006D57A2"/>
    <w:rsid w:val="006D5D44"/>
    <w:rsid w:val="006D5F3E"/>
    <w:rsid w:val="006D5F69"/>
    <w:rsid w:val="006D5FA7"/>
    <w:rsid w:val="006D6F1C"/>
    <w:rsid w:val="006D7C89"/>
    <w:rsid w:val="006D7E01"/>
    <w:rsid w:val="006E0159"/>
    <w:rsid w:val="006E0A3F"/>
    <w:rsid w:val="006E17FB"/>
    <w:rsid w:val="006E1AEB"/>
    <w:rsid w:val="006E1E50"/>
    <w:rsid w:val="006E20D1"/>
    <w:rsid w:val="006E2B4E"/>
    <w:rsid w:val="006E2B8A"/>
    <w:rsid w:val="006E2CA3"/>
    <w:rsid w:val="006E3B4A"/>
    <w:rsid w:val="006E3C5A"/>
    <w:rsid w:val="006E42B8"/>
    <w:rsid w:val="006E47ED"/>
    <w:rsid w:val="006E48BD"/>
    <w:rsid w:val="006E4FB1"/>
    <w:rsid w:val="006E4FBE"/>
    <w:rsid w:val="006E503D"/>
    <w:rsid w:val="006E536C"/>
    <w:rsid w:val="006E5AE9"/>
    <w:rsid w:val="006E5BD6"/>
    <w:rsid w:val="006E6162"/>
    <w:rsid w:val="006E649D"/>
    <w:rsid w:val="006E696A"/>
    <w:rsid w:val="006E6E9D"/>
    <w:rsid w:val="006E6F27"/>
    <w:rsid w:val="006E7441"/>
    <w:rsid w:val="006E76D9"/>
    <w:rsid w:val="006E78FC"/>
    <w:rsid w:val="006E7A37"/>
    <w:rsid w:val="006E7D00"/>
    <w:rsid w:val="006F013E"/>
    <w:rsid w:val="006F02D1"/>
    <w:rsid w:val="006F033A"/>
    <w:rsid w:val="006F09F5"/>
    <w:rsid w:val="006F1497"/>
    <w:rsid w:val="006F15D0"/>
    <w:rsid w:val="006F1D4A"/>
    <w:rsid w:val="006F20A4"/>
    <w:rsid w:val="006F226F"/>
    <w:rsid w:val="006F2363"/>
    <w:rsid w:val="006F2B5D"/>
    <w:rsid w:val="006F2D86"/>
    <w:rsid w:val="006F2EEB"/>
    <w:rsid w:val="006F3D1E"/>
    <w:rsid w:val="006F3F0E"/>
    <w:rsid w:val="006F4208"/>
    <w:rsid w:val="006F443E"/>
    <w:rsid w:val="006F4B39"/>
    <w:rsid w:val="006F4B6C"/>
    <w:rsid w:val="006F5207"/>
    <w:rsid w:val="006F5602"/>
    <w:rsid w:val="006F5754"/>
    <w:rsid w:val="006F5B82"/>
    <w:rsid w:val="006F61DC"/>
    <w:rsid w:val="006F639C"/>
    <w:rsid w:val="006F648D"/>
    <w:rsid w:val="006F64DD"/>
    <w:rsid w:val="006F6C4D"/>
    <w:rsid w:val="006F715C"/>
    <w:rsid w:val="006F7560"/>
    <w:rsid w:val="006F7672"/>
    <w:rsid w:val="006F7FD3"/>
    <w:rsid w:val="00700BFA"/>
    <w:rsid w:val="00701416"/>
    <w:rsid w:val="0070166D"/>
    <w:rsid w:val="00701FF3"/>
    <w:rsid w:val="00702305"/>
    <w:rsid w:val="007029E7"/>
    <w:rsid w:val="007038FA"/>
    <w:rsid w:val="00704156"/>
    <w:rsid w:val="00704461"/>
    <w:rsid w:val="007044A7"/>
    <w:rsid w:val="00704698"/>
    <w:rsid w:val="007049D0"/>
    <w:rsid w:val="00704A54"/>
    <w:rsid w:val="00704B5A"/>
    <w:rsid w:val="0070525A"/>
    <w:rsid w:val="007053AE"/>
    <w:rsid w:val="00705E60"/>
    <w:rsid w:val="00705EC8"/>
    <w:rsid w:val="0070603A"/>
    <w:rsid w:val="00706245"/>
    <w:rsid w:val="00706BDD"/>
    <w:rsid w:val="00707328"/>
    <w:rsid w:val="0070773D"/>
    <w:rsid w:val="00707811"/>
    <w:rsid w:val="00707C9E"/>
    <w:rsid w:val="00707D0D"/>
    <w:rsid w:val="00707F16"/>
    <w:rsid w:val="007100AD"/>
    <w:rsid w:val="007106BE"/>
    <w:rsid w:val="0071076A"/>
    <w:rsid w:val="00710903"/>
    <w:rsid w:val="00711AEB"/>
    <w:rsid w:val="00711D2C"/>
    <w:rsid w:val="007122B5"/>
    <w:rsid w:val="007124C4"/>
    <w:rsid w:val="007129E1"/>
    <w:rsid w:val="007134C5"/>
    <w:rsid w:val="00713599"/>
    <w:rsid w:val="007136DE"/>
    <w:rsid w:val="007138E8"/>
    <w:rsid w:val="00713966"/>
    <w:rsid w:val="00713A21"/>
    <w:rsid w:val="00713BB2"/>
    <w:rsid w:val="00713EA9"/>
    <w:rsid w:val="007140E8"/>
    <w:rsid w:val="00714137"/>
    <w:rsid w:val="007141EF"/>
    <w:rsid w:val="00714259"/>
    <w:rsid w:val="00714953"/>
    <w:rsid w:val="00714CA0"/>
    <w:rsid w:val="00714CAE"/>
    <w:rsid w:val="00714FBD"/>
    <w:rsid w:val="00715456"/>
    <w:rsid w:val="00715522"/>
    <w:rsid w:val="00715B3B"/>
    <w:rsid w:val="00715BE6"/>
    <w:rsid w:val="007162E3"/>
    <w:rsid w:val="00716405"/>
    <w:rsid w:val="0071663F"/>
    <w:rsid w:val="00716B3E"/>
    <w:rsid w:val="00716BBC"/>
    <w:rsid w:val="00716E1F"/>
    <w:rsid w:val="00716E45"/>
    <w:rsid w:val="0071725E"/>
    <w:rsid w:val="00717267"/>
    <w:rsid w:val="00717387"/>
    <w:rsid w:val="007200A6"/>
    <w:rsid w:val="007203F8"/>
    <w:rsid w:val="007207A4"/>
    <w:rsid w:val="00720AA0"/>
    <w:rsid w:val="00720E88"/>
    <w:rsid w:val="00720EBF"/>
    <w:rsid w:val="00721566"/>
    <w:rsid w:val="00721709"/>
    <w:rsid w:val="00721D39"/>
    <w:rsid w:val="007220B5"/>
    <w:rsid w:val="00722D1E"/>
    <w:rsid w:val="00722F90"/>
    <w:rsid w:val="00723012"/>
    <w:rsid w:val="0072312B"/>
    <w:rsid w:val="00723339"/>
    <w:rsid w:val="00723805"/>
    <w:rsid w:val="00723937"/>
    <w:rsid w:val="00723EC1"/>
    <w:rsid w:val="00724100"/>
    <w:rsid w:val="00724366"/>
    <w:rsid w:val="007245A8"/>
    <w:rsid w:val="007245DF"/>
    <w:rsid w:val="007248B7"/>
    <w:rsid w:val="00724B74"/>
    <w:rsid w:val="00724EF7"/>
    <w:rsid w:val="0072507F"/>
    <w:rsid w:val="00725242"/>
    <w:rsid w:val="00725382"/>
    <w:rsid w:val="00725496"/>
    <w:rsid w:val="007258AB"/>
    <w:rsid w:val="00726271"/>
    <w:rsid w:val="0072680C"/>
    <w:rsid w:val="007268BC"/>
    <w:rsid w:val="007268C3"/>
    <w:rsid w:val="0072705B"/>
    <w:rsid w:val="0072774B"/>
    <w:rsid w:val="007279AF"/>
    <w:rsid w:val="00727D14"/>
    <w:rsid w:val="00727EAD"/>
    <w:rsid w:val="0073077D"/>
    <w:rsid w:val="00731253"/>
    <w:rsid w:val="00731F03"/>
    <w:rsid w:val="00731F42"/>
    <w:rsid w:val="0073203B"/>
    <w:rsid w:val="0073206A"/>
    <w:rsid w:val="0073215D"/>
    <w:rsid w:val="007321D9"/>
    <w:rsid w:val="00732679"/>
    <w:rsid w:val="00732971"/>
    <w:rsid w:val="007329D7"/>
    <w:rsid w:val="00732AC0"/>
    <w:rsid w:val="00732BDD"/>
    <w:rsid w:val="00732FE7"/>
    <w:rsid w:val="007332A3"/>
    <w:rsid w:val="0073368D"/>
    <w:rsid w:val="007338E8"/>
    <w:rsid w:val="00733931"/>
    <w:rsid w:val="00733A8C"/>
    <w:rsid w:val="00734072"/>
    <w:rsid w:val="0073423F"/>
    <w:rsid w:val="0073453F"/>
    <w:rsid w:val="00734A20"/>
    <w:rsid w:val="00735464"/>
    <w:rsid w:val="0073551C"/>
    <w:rsid w:val="00735958"/>
    <w:rsid w:val="00736299"/>
    <w:rsid w:val="00736611"/>
    <w:rsid w:val="0073696B"/>
    <w:rsid w:val="00736C79"/>
    <w:rsid w:val="0073700B"/>
    <w:rsid w:val="007370F2"/>
    <w:rsid w:val="0073727E"/>
    <w:rsid w:val="007373D2"/>
    <w:rsid w:val="007401FE"/>
    <w:rsid w:val="00740289"/>
    <w:rsid w:val="00740398"/>
    <w:rsid w:val="0074053C"/>
    <w:rsid w:val="007408FE"/>
    <w:rsid w:val="00740BE7"/>
    <w:rsid w:val="00740F4B"/>
    <w:rsid w:val="0074187B"/>
    <w:rsid w:val="00741E93"/>
    <w:rsid w:val="00741F0D"/>
    <w:rsid w:val="00742085"/>
    <w:rsid w:val="007424A2"/>
    <w:rsid w:val="007424D2"/>
    <w:rsid w:val="00742513"/>
    <w:rsid w:val="007429FC"/>
    <w:rsid w:val="00742C65"/>
    <w:rsid w:val="00742E5E"/>
    <w:rsid w:val="00742EB1"/>
    <w:rsid w:val="00743821"/>
    <w:rsid w:val="007438AC"/>
    <w:rsid w:val="00744089"/>
    <w:rsid w:val="00744186"/>
    <w:rsid w:val="0074428D"/>
    <w:rsid w:val="007444AB"/>
    <w:rsid w:val="00744784"/>
    <w:rsid w:val="007448BD"/>
    <w:rsid w:val="00744A80"/>
    <w:rsid w:val="00745150"/>
    <w:rsid w:val="0074523B"/>
    <w:rsid w:val="00745263"/>
    <w:rsid w:val="00745CBB"/>
    <w:rsid w:val="00745D96"/>
    <w:rsid w:val="00745F09"/>
    <w:rsid w:val="00746024"/>
    <w:rsid w:val="00746220"/>
    <w:rsid w:val="00746843"/>
    <w:rsid w:val="00746958"/>
    <w:rsid w:val="00747371"/>
    <w:rsid w:val="00747388"/>
    <w:rsid w:val="007473C4"/>
    <w:rsid w:val="00747C41"/>
    <w:rsid w:val="00750047"/>
    <w:rsid w:val="00750964"/>
    <w:rsid w:val="00750F2C"/>
    <w:rsid w:val="007511D5"/>
    <w:rsid w:val="00751313"/>
    <w:rsid w:val="007515EF"/>
    <w:rsid w:val="00752328"/>
    <w:rsid w:val="007528B8"/>
    <w:rsid w:val="00753150"/>
    <w:rsid w:val="007535D7"/>
    <w:rsid w:val="007537AB"/>
    <w:rsid w:val="00753808"/>
    <w:rsid w:val="00754203"/>
    <w:rsid w:val="0075429F"/>
    <w:rsid w:val="007544CA"/>
    <w:rsid w:val="007546E9"/>
    <w:rsid w:val="0075484B"/>
    <w:rsid w:val="007548D5"/>
    <w:rsid w:val="0075537B"/>
    <w:rsid w:val="0075581D"/>
    <w:rsid w:val="007561FD"/>
    <w:rsid w:val="0075624C"/>
    <w:rsid w:val="00756D4A"/>
    <w:rsid w:val="00756EB7"/>
    <w:rsid w:val="0075705D"/>
    <w:rsid w:val="0075724D"/>
    <w:rsid w:val="00757709"/>
    <w:rsid w:val="00757922"/>
    <w:rsid w:val="0075798B"/>
    <w:rsid w:val="00760027"/>
    <w:rsid w:val="007603D9"/>
    <w:rsid w:val="007606D4"/>
    <w:rsid w:val="00760958"/>
    <w:rsid w:val="007609D7"/>
    <w:rsid w:val="00760ACD"/>
    <w:rsid w:val="00760C85"/>
    <w:rsid w:val="00761036"/>
    <w:rsid w:val="00761271"/>
    <w:rsid w:val="0076150C"/>
    <w:rsid w:val="0076155B"/>
    <w:rsid w:val="0076161B"/>
    <w:rsid w:val="00762089"/>
    <w:rsid w:val="00762161"/>
    <w:rsid w:val="00762722"/>
    <w:rsid w:val="00762AA4"/>
    <w:rsid w:val="0076333B"/>
    <w:rsid w:val="00763397"/>
    <w:rsid w:val="00763556"/>
    <w:rsid w:val="00763CDF"/>
    <w:rsid w:val="0076403E"/>
    <w:rsid w:val="00764061"/>
    <w:rsid w:val="0076468D"/>
    <w:rsid w:val="007648FC"/>
    <w:rsid w:val="00764CFC"/>
    <w:rsid w:val="0076500B"/>
    <w:rsid w:val="0076550E"/>
    <w:rsid w:val="0076580D"/>
    <w:rsid w:val="007658F6"/>
    <w:rsid w:val="00765A73"/>
    <w:rsid w:val="00765C9A"/>
    <w:rsid w:val="00766353"/>
    <w:rsid w:val="0076670E"/>
    <w:rsid w:val="00766892"/>
    <w:rsid w:val="0076691D"/>
    <w:rsid w:val="00766D7C"/>
    <w:rsid w:val="00766E94"/>
    <w:rsid w:val="0076701A"/>
    <w:rsid w:val="0076741D"/>
    <w:rsid w:val="00767728"/>
    <w:rsid w:val="007677E8"/>
    <w:rsid w:val="0076787D"/>
    <w:rsid w:val="00767AEE"/>
    <w:rsid w:val="00767BE7"/>
    <w:rsid w:val="00767E6B"/>
    <w:rsid w:val="00767F30"/>
    <w:rsid w:val="00770FF8"/>
    <w:rsid w:val="0077186B"/>
    <w:rsid w:val="007721F2"/>
    <w:rsid w:val="00772617"/>
    <w:rsid w:val="007726FC"/>
    <w:rsid w:val="00772AD8"/>
    <w:rsid w:val="00773242"/>
    <w:rsid w:val="00773506"/>
    <w:rsid w:val="007737BD"/>
    <w:rsid w:val="007737F1"/>
    <w:rsid w:val="00773F94"/>
    <w:rsid w:val="007744C4"/>
    <w:rsid w:val="007746A6"/>
    <w:rsid w:val="00774833"/>
    <w:rsid w:val="0077491C"/>
    <w:rsid w:val="007749E7"/>
    <w:rsid w:val="00774C49"/>
    <w:rsid w:val="00774D87"/>
    <w:rsid w:val="00775643"/>
    <w:rsid w:val="00775B4A"/>
    <w:rsid w:val="007760DF"/>
    <w:rsid w:val="00776E85"/>
    <w:rsid w:val="007771B6"/>
    <w:rsid w:val="0077735C"/>
    <w:rsid w:val="00777735"/>
    <w:rsid w:val="00777891"/>
    <w:rsid w:val="00777F74"/>
    <w:rsid w:val="0078016F"/>
    <w:rsid w:val="0078022C"/>
    <w:rsid w:val="00780267"/>
    <w:rsid w:val="007805DC"/>
    <w:rsid w:val="00780A84"/>
    <w:rsid w:val="00780C94"/>
    <w:rsid w:val="00781671"/>
    <w:rsid w:val="00781BEC"/>
    <w:rsid w:val="00783014"/>
    <w:rsid w:val="007832C6"/>
    <w:rsid w:val="00783E0E"/>
    <w:rsid w:val="00784052"/>
    <w:rsid w:val="007842C6"/>
    <w:rsid w:val="00784460"/>
    <w:rsid w:val="0078451C"/>
    <w:rsid w:val="007846DA"/>
    <w:rsid w:val="0078472D"/>
    <w:rsid w:val="007848E5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75B"/>
    <w:rsid w:val="0078691C"/>
    <w:rsid w:val="00786AE8"/>
    <w:rsid w:val="00786DC4"/>
    <w:rsid w:val="00787174"/>
    <w:rsid w:val="007874AA"/>
    <w:rsid w:val="007875E3"/>
    <w:rsid w:val="00787A56"/>
    <w:rsid w:val="007902FB"/>
    <w:rsid w:val="007906DE"/>
    <w:rsid w:val="00790792"/>
    <w:rsid w:val="00790912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758"/>
    <w:rsid w:val="0079480C"/>
    <w:rsid w:val="00794F32"/>
    <w:rsid w:val="00795005"/>
    <w:rsid w:val="00795303"/>
    <w:rsid w:val="00795509"/>
    <w:rsid w:val="00795763"/>
    <w:rsid w:val="007959F9"/>
    <w:rsid w:val="00795D82"/>
    <w:rsid w:val="00796C33"/>
    <w:rsid w:val="00796E05"/>
    <w:rsid w:val="007975B6"/>
    <w:rsid w:val="00797867"/>
    <w:rsid w:val="00797C19"/>
    <w:rsid w:val="007A0314"/>
    <w:rsid w:val="007A0660"/>
    <w:rsid w:val="007A0740"/>
    <w:rsid w:val="007A0A8C"/>
    <w:rsid w:val="007A0CF0"/>
    <w:rsid w:val="007A1623"/>
    <w:rsid w:val="007A16F5"/>
    <w:rsid w:val="007A18E5"/>
    <w:rsid w:val="007A1D4F"/>
    <w:rsid w:val="007A1D7C"/>
    <w:rsid w:val="007A1DE5"/>
    <w:rsid w:val="007A2610"/>
    <w:rsid w:val="007A264A"/>
    <w:rsid w:val="007A278C"/>
    <w:rsid w:val="007A2ACD"/>
    <w:rsid w:val="007A2B60"/>
    <w:rsid w:val="007A2CEF"/>
    <w:rsid w:val="007A30CB"/>
    <w:rsid w:val="007A3EDF"/>
    <w:rsid w:val="007A411B"/>
    <w:rsid w:val="007A4757"/>
    <w:rsid w:val="007A4BD8"/>
    <w:rsid w:val="007A4E61"/>
    <w:rsid w:val="007A5044"/>
    <w:rsid w:val="007A556C"/>
    <w:rsid w:val="007A57D6"/>
    <w:rsid w:val="007A5938"/>
    <w:rsid w:val="007A5AC4"/>
    <w:rsid w:val="007A5CA8"/>
    <w:rsid w:val="007A62FB"/>
    <w:rsid w:val="007A65D0"/>
    <w:rsid w:val="007A68D5"/>
    <w:rsid w:val="007A6CA5"/>
    <w:rsid w:val="007A7755"/>
    <w:rsid w:val="007A7D11"/>
    <w:rsid w:val="007B0035"/>
    <w:rsid w:val="007B0582"/>
    <w:rsid w:val="007B086A"/>
    <w:rsid w:val="007B1630"/>
    <w:rsid w:val="007B168D"/>
    <w:rsid w:val="007B2967"/>
    <w:rsid w:val="007B2C0D"/>
    <w:rsid w:val="007B2E17"/>
    <w:rsid w:val="007B3741"/>
    <w:rsid w:val="007B3B53"/>
    <w:rsid w:val="007B3CC7"/>
    <w:rsid w:val="007B3DB0"/>
    <w:rsid w:val="007B3DF8"/>
    <w:rsid w:val="007B44E6"/>
    <w:rsid w:val="007B48EA"/>
    <w:rsid w:val="007B4E90"/>
    <w:rsid w:val="007B4EF3"/>
    <w:rsid w:val="007B4F29"/>
    <w:rsid w:val="007B505D"/>
    <w:rsid w:val="007B50A6"/>
    <w:rsid w:val="007B548D"/>
    <w:rsid w:val="007B56B7"/>
    <w:rsid w:val="007B577A"/>
    <w:rsid w:val="007B5AD0"/>
    <w:rsid w:val="007B5CBF"/>
    <w:rsid w:val="007B5EEB"/>
    <w:rsid w:val="007B60B2"/>
    <w:rsid w:val="007B613C"/>
    <w:rsid w:val="007B61E0"/>
    <w:rsid w:val="007B64AC"/>
    <w:rsid w:val="007B69EB"/>
    <w:rsid w:val="007B6A73"/>
    <w:rsid w:val="007B7449"/>
    <w:rsid w:val="007B7780"/>
    <w:rsid w:val="007B7E0C"/>
    <w:rsid w:val="007C02CC"/>
    <w:rsid w:val="007C0AFD"/>
    <w:rsid w:val="007C10AA"/>
    <w:rsid w:val="007C16BF"/>
    <w:rsid w:val="007C1BA8"/>
    <w:rsid w:val="007C1FFE"/>
    <w:rsid w:val="007C208A"/>
    <w:rsid w:val="007C25BD"/>
    <w:rsid w:val="007C28AE"/>
    <w:rsid w:val="007C2E42"/>
    <w:rsid w:val="007C2F22"/>
    <w:rsid w:val="007C30BA"/>
    <w:rsid w:val="007C3DC0"/>
    <w:rsid w:val="007C40B5"/>
    <w:rsid w:val="007C4B2A"/>
    <w:rsid w:val="007C4CFF"/>
    <w:rsid w:val="007C4FEC"/>
    <w:rsid w:val="007C53DD"/>
    <w:rsid w:val="007C54C2"/>
    <w:rsid w:val="007C5530"/>
    <w:rsid w:val="007C567D"/>
    <w:rsid w:val="007C5958"/>
    <w:rsid w:val="007C5A72"/>
    <w:rsid w:val="007C5D61"/>
    <w:rsid w:val="007C5FC5"/>
    <w:rsid w:val="007C684D"/>
    <w:rsid w:val="007C6866"/>
    <w:rsid w:val="007C6A4E"/>
    <w:rsid w:val="007C6B04"/>
    <w:rsid w:val="007C6B5D"/>
    <w:rsid w:val="007C76D6"/>
    <w:rsid w:val="007D0223"/>
    <w:rsid w:val="007D04A8"/>
    <w:rsid w:val="007D08C9"/>
    <w:rsid w:val="007D114C"/>
    <w:rsid w:val="007D14A1"/>
    <w:rsid w:val="007D174B"/>
    <w:rsid w:val="007D230E"/>
    <w:rsid w:val="007D23C3"/>
    <w:rsid w:val="007D24FD"/>
    <w:rsid w:val="007D29FE"/>
    <w:rsid w:val="007D2F93"/>
    <w:rsid w:val="007D3693"/>
    <w:rsid w:val="007D36DA"/>
    <w:rsid w:val="007D3E84"/>
    <w:rsid w:val="007D43D1"/>
    <w:rsid w:val="007D4541"/>
    <w:rsid w:val="007D4600"/>
    <w:rsid w:val="007D5716"/>
    <w:rsid w:val="007D5885"/>
    <w:rsid w:val="007D6B9E"/>
    <w:rsid w:val="007D7105"/>
    <w:rsid w:val="007D724E"/>
    <w:rsid w:val="007D743A"/>
    <w:rsid w:val="007D76C4"/>
    <w:rsid w:val="007D7712"/>
    <w:rsid w:val="007D7853"/>
    <w:rsid w:val="007D7C2A"/>
    <w:rsid w:val="007E036E"/>
    <w:rsid w:val="007E041F"/>
    <w:rsid w:val="007E0660"/>
    <w:rsid w:val="007E06C3"/>
    <w:rsid w:val="007E097D"/>
    <w:rsid w:val="007E09C1"/>
    <w:rsid w:val="007E1135"/>
    <w:rsid w:val="007E1772"/>
    <w:rsid w:val="007E1B8F"/>
    <w:rsid w:val="007E1C69"/>
    <w:rsid w:val="007E1D3D"/>
    <w:rsid w:val="007E1E97"/>
    <w:rsid w:val="007E1F96"/>
    <w:rsid w:val="007E20B8"/>
    <w:rsid w:val="007E2152"/>
    <w:rsid w:val="007E2169"/>
    <w:rsid w:val="007E25AC"/>
    <w:rsid w:val="007E27D3"/>
    <w:rsid w:val="007E327A"/>
    <w:rsid w:val="007E35B0"/>
    <w:rsid w:val="007E3837"/>
    <w:rsid w:val="007E442F"/>
    <w:rsid w:val="007E4963"/>
    <w:rsid w:val="007E4C0F"/>
    <w:rsid w:val="007E52E7"/>
    <w:rsid w:val="007E5573"/>
    <w:rsid w:val="007E5786"/>
    <w:rsid w:val="007E58AE"/>
    <w:rsid w:val="007E62A2"/>
    <w:rsid w:val="007E62CD"/>
    <w:rsid w:val="007E65C5"/>
    <w:rsid w:val="007E706E"/>
    <w:rsid w:val="007E71AE"/>
    <w:rsid w:val="007E760A"/>
    <w:rsid w:val="007E77E4"/>
    <w:rsid w:val="007E78F1"/>
    <w:rsid w:val="007E7CC4"/>
    <w:rsid w:val="007F03CC"/>
    <w:rsid w:val="007F0B69"/>
    <w:rsid w:val="007F0C5F"/>
    <w:rsid w:val="007F0DC6"/>
    <w:rsid w:val="007F0E72"/>
    <w:rsid w:val="007F0F7F"/>
    <w:rsid w:val="007F1116"/>
    <w:rsid w:val="007F11B7"/>
    <w:rsid w:val="007F1BE4"/>
    <w:rsid w:val="007F1E50"/>
    <w:rsid w:val="007F2380"/>
    <w:rsid w:val="007F310C"/>
    <w:rsid w:val="007F32DB"/>
    <w:rsid w:val="007F3627"/>
    <w:rsid w:val="007F36E5"/>
    <w:rsid w:val="007F38E1"/>
    <w:rsid w:val="007F3BA5"/>
    <w:rsid w:val="007F3CFA"/>
    <w:rsid w:val="007F3E36"/>
    <w:rsid w:val="007F42FF"/>
    <w:rsid w:val="007F4769"/>
    <w:rsid w:val="007F47CF"/>
    <w:rsid w:val="007F485F"/>
    <w:rsid w:val="007F4B8C"/>
    <w:rsid w:val="007F5171"/>
    <w:rsid w:val="007F5347"/>
    <w:rsid w:val="007F5CBA"/>
    <w:rsid w:val="007F5EC7"/>
    <w:rsid w:val="007F60F9"/>
    <w:rsid w:val="007F620D"/>
    <w:rsid w:val="007F67B4"/>
    <w:rsid w:val="007F7453"/>
    <w:rsid w:val="007F7A04"/>
    <w:rsid w:val="007F7BEE"/>
    <w:rsid w:val="007F7E81"/>
    <w:rsid w:val="00800360"/>
    <w:rsid w:val="008006EF"/>
    <w:rsid w:val="00800854"/>
    <w:rsid w:val="00800966"/>
    <w:rsid w:val="00800C1B"/>
    <w:rsid w:val="00800E34"/>
    <w:rsid w:val="00801005"/>
    <w:rsid w:val="00801277"/>
    <w:rsid w:val="008013B7"/>
    <w:rsid w:val="00801504"/>
    <w:rsid w:val="00801A1E"/>
    <w:rsid w:val="00801FCE"/>
    <w:rsid w:val="00802045"/>
    <w:rsid w:val="0080270E"/>
    <w:rsid w:val="008035EB"/>
    <w:rsid w:val="00803C22"/>
    <w:rsid w:val="00804D56"/>
    <w:rsid w:val="00805306"/>
    <w:rsid w:val="008055A3"/>
    <w:rsid w:val="00805701"/>
    <w:rsid w:val="00805BC5"/>
    <w:rsid w:val="00805D64"/>
    <w:rsid w:val="00806555"/>
    <w:rsid w:val="00806B06"/>
    <w:rsid w:val="00807016"/>
    <w:rsid w:val="008071E2"/>
    <w:rsid w:val="008072CE"/>
    <w:rsid w:val="00807447"/>
    <w:rsid w:val="008075E5"/>
    <w:rsid w:val="0080781E"/>
    <w:rsid w:val="00807EB6"/>
    <w:rsid w:val="008101EE"/>
    <w:rsid w:val="00810A71"/>
    <w:rsid w:val="0081125D"/>
    <w:rsid w:val="00811BD0"/>
    <w:rsid w:val="00811C38"/>
    <w:rsid w:val="00811C83"/>
    <w:rsid w:val="00811EE9"/>
    <w:rsid w:val="0081204B"/>
    <w:rsid w:val="0081254C"/>
    <w:rsid w:val="00812569"/>
    <w:rsid w:val="00812A68"/>
    <w:rsid w:val="00813229"/>
    <w:rsid w:val="008134C0"/>
    <w:rsid w:val="00813F71"/>
    <w:rsid w:val="00813F8C"/>
    <w:rsid w:val="00813F9B"/>
    <w:rsid w:val="008144D7"/>
    <w:rsid w:val="008146EA"/>
    <w:rsid w:val="00814CAA"/>
    <w:rsid w:val="00814D2C"/>
    <w:rsid w:val="00815E5F"/>
    <w:rsid w:val="00815F27"/>
    <w:rsid w:val="0081611A"/>
    <w:rsid w:val="0081676F"/>
    <w:rsid w:val="008171FE"/>
    <w:rsid w:val="00820026"/>
    <w:rsid w:val="0082059A"/>
    <w:rsid w:val="00820749"/>
    <w:rsid w:val="00820AF8"/>
    <w:rsid w:val="00820C26"/>
    <w:rsid w:val="00820C4F"/>
    <w:rsid w:val="00820C8A"/>
    <w:rsid w:val="00820CE5"/>
    <w:rsid w:val="00820FD0"/>
    <w:rsid w:val="008210CC"/>
    <w:rsid w:val="008212DE"/>
    <w:rsid w:val="00821437"/>
    <w:rsid w:val="008214C8"/>
    <w:rsid w:val="00821760"/>
    <w:rsid w:val="008217F4"/>
    <w:rsid w:val="00821885"/>
    <w:rsid w:val="008219A0"/>
    <w:rsid w:val="008220DC"/>
    <w:rsid w:val="00822523"/>
    <w:rsid w:val="00822CEF"/>
    <w:rsid w:val="00822E71"/>
    <w:rsid w:val="0082325D"/>
    <w:rsid w:val="0082340E"/>
    <w:rsid w:val="008235C4"/>
    <w:rsid w:val="00823C1B"/>
    <w:rsid w:val="00823DC0"/>
    <w:rsid w:val="00824027"/>
    <w:rsid w:val="00824147"/>
    <w:rsid w:val="00824159"/>
    <w:rsid w:val="008241FF"/>
    <w:rsid w:val="00824C86"/>
    <w:rsid w:val="008250E2"/>
    <w:rsid w:val="0082514E"/>
    <w:rsid w:val="0082545E"/>
    <w:rsid w:val="0082570C"/>
    <w:rsid w:val="00825DB9"/>
    <w:rsid w:val="0082644E"/>
    <w:rsid w:val="008269E9"/>
    <w:rsid w:val="008270F6"/>
    <w:rsid w:val="00827C06"/>
    <w:rsid w:val="008307E3"/>
    <w:rsid w:val="00830CE8"/>
    <w:rsid w:val="00830DB6"/>
    <w:rsid w:val="00830E58"/>
    <w:rsid w:val="00831016"/>
    <w:rsid w:val="008312CD"/>
    <w:rsid w:val="0083151A"/>
    <w:rsid w:val="00831591"/>
    <w:rsid w:val="00832003"/>
    <w:rsid w:val="00832156"/>
    <w:rsid w:val="00832945"/>
    <w:rsid w:val="00832FF0"/>
    <w:rsid w:val="0083334B"/>
    <w:rsid w:val="008336E3"/>
    <w:rsid w:val="008340B9"/>
    <w:rsid w:val="008342E7"/>
    <w:rsid w:val="008343D9"/>
    <w:rsid w:val="00834E0B"/>
    <w:rsid w:val="008352BD"/>
    <w:rsid w:val="0083556F"/>
    <w:rsid w:val="00835992"/>
    <w:rsid w:val="00835C00"/>
    <w:rsid w:val="00835DB3"/>
    <w:rsid w:val="00836789"/>
    <w:rsid w:val="0083681A"/>
    <w:rsid w:val="00836B1C"/>
    <w:rsid w:val="00837081"/>
    <w:rsid w:val="0083720C"/>
    <w:rsid w:val="00837714"/>
    <w:rsid w:val="00837CE7"/>
    <w:rsid w:val="00837FEF"/>
    <w:rsid w:val="00840B82"/>
    <w:rsid w:val="00840C15"/>
    <w:rsid w:val="00841087"/>
    <w:rsid w:val="008412DD"/>
    <w:rsid w:val="0084142C"/>
    <w:rsid w:val="00841F96"/>
    <w:rsid w:val="00842091"/>
    <w:rsid w:val="0084325E"/>
    <w:rsid w:val="00843D46"/>
    <w:rsid w:val="00843D69"/>
    <w:rsid w:val="0084402F"/>
    <w:rsid w:val="008441AB"/>
    <w:rsid w:val="00844374"/>
    <w:rsid w:val="00844835"/>
    <w:rsid w:val="00844FF4"/>
    <w:rsid w:val="00845124"/>
    <w:rsid w:val="00845187"/>
    <w:rsid w:val="00845307"/>
    <w:rsid w:val="00845514"/>
    <w:rsid w:val="00845567"/>
    <w:rsid w:val="008455D7"/>
    <w:rsid w:val="00845698"/>
    <w:rsid w:val="00845860"/>
    <w:rsid w:val="0084587D"/>
    <w:rsid w:val="00845AD4"/>
    <w:rsid w:val="00845E0D"/>
    <w:rsid w:val="008460FA"/>
    <w:rsid w:val="008468E2"/>
    <w:rsid w:val="00847E08"/>
    <w:rsid w:val="00850087"/>
    <w:rsid w:val="008500C6"/>
    <w:rsid w:val="00850386"/>
    <w:rsid w:val="0085103C"/>
    <w:rsid w:val="008511DF"/>
    <w:rsid w:val="00851288"/>
    <w:rsid w:val="00851334"/>
    <w:rsid w:val="0085193E"/>
    <w:rsid w:val="00851ACB"/>
    <w:rsid w:val="00851F91"/>
    <w:rsid w:val="00851FDA"/>
    <w:rsid w:val="008520A8"/>
    <w:rsid w:val="008525C3"/>
    <w:rsid w:val="008528E9"/>
    <w:rsid w:val="00852B47"/>
    <w:rsid w:val="00852BE7"/>
    <w:rsid w:val="00853394"/>
    <w:rsid w:val="008535D5"/>
    <w:rsid w:val="00853A80"/>
    <w:rsid w:val="0085420C"/>
    <w:rsid w:val="00854950"/>
    <w:rsid w:val="00855038"/>
    <w:rsid w:val="008551EF"/>
    <w:rsid w:val="00855291"/>
    <w:rsid w:val="0085571F"/>
    <w:rsid w:val="008558AE"/>
    <w:rsid w:val="008558DD"/>
    <w:rsid w:val="00855C20"/>
    <w:rsid w:val="00855D53"/>
    <w:rsid w:val="00855ED1"/>
    <w:rsid w:val="0085609E"/>
    <w:rsid w:val="00856108"/>
    <w:rsid w:val="00856291"/>
    <w:rsid w:val="0085661B"/>
    <w:rsid w:val="008566F0"/>
    <w:rsid w:val="0085677C"/>
    <w:rsid w:val="0085695E"/>
    <w:rsid w:val="00856BB3"/>
    <w:rsid w:val="00856CE8"/>
    <w:rsid w:val="008573AA"/>
    <w:rsid w:val="00857C33"/>
    <w:rsid w:val="00857F34"/>
    <w:rsid w:val="00857F3D"/>
    <w:rsid w:val="00860105"/>
    <w:rsid w:val="0086039C"/>
    <w:rsid w:val="00860B3C"/>
    <w:rsid w:val="00861381"/>
    <w:rsid w:val="00861467"/>
    <w:rsid w:val="00861930"/>
    <w:rsid w:val="00861F8C"/>
    <w:rsid w:val="0086204F"/>
    <w:rsid w:val="00862244"/>
    <w:rsid w:val="008623C0"/>
    <w:rsid w:val="008628E4"/>
    <w:rsid w:val="00862D05"/>
    <w:rsid w:val="0086306E"/>
    <w:rsid w:val="00863204"/>
    <w:rsid w:val="00863811"/>
    <w:rsid w:val="008639F5"/>
    <w:rsid w:val="00863BC8"/>
    <w:rsid w:val="00863CCB"/>
    <w:rsid w:val="00863D27"/>
    <w:rsid w:val="008640D7"/>
    <w:rsid w:val="008643AD"/>
    <w:rsid w:val="008647E7"/>
    <w:rsid w:val="00864A38"/>
    <w:rsid w:val="00864CF3"/>
    <w:rsid w:val="00865334"/>
    <w:rsid w:val="00865342"/>
    <w:rsid w:val="0086576C"/>
    <w:rsid w:val="00865B79"/>
    <w:rsid w:val="00866028"/>
    <w:rsid w:val="008662A6"/>
    <w:rsid w:val="008663CC"/>
    <w:rsid w:val="0086684A"/>
    <w:rsid w:val="00866C4A"/>
    <w:rsid w:val="00867180"/>
    <w:rsid w:val="008673FE"/>
    <w:rsid w:val="00867A76"/>
    <w:rsid w:val="00867A8F"/>
    <w:rsid w:val="0087008E"/>
    <w:rsid w:val="0087030B"/>
    <w:rsid w:val="0087057D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2E68"/>
    <w:rsid w:val="00872E96"/>
    <w:rsid w:val="008730BF"/>
    <w:rsid w:val="00873741"/>
    <w:rsid w:val="00874B27"/>
    <w:rsid w:val="00874BFF"/>
    <w:rsid w:val="00874D5B"/>
    <w:rsid w:val="00874F06"/>
    <w:rsid w:val="008765C1"/>
    <w:rsid w:val="008766F3"/>
    <w:rsid w:val="0087692B"/>
    <w:rsid w:val="008774D3"/>
    <w:rsid w:val="00877559"/>
    <w:rsid w:val="0087775B"/>
    <w:rsid w:val="00877859"/>
    <w:rsid w:val="00877919"/>
    <w:rsid w:val="00877AE2"/>
    <w:rsid w:val="00877AEC"/>
    <w:rsid w:val="00877C84"/>
    <w:rsid w:val="00880190"/>
    <w:rsid w:val="0088065C"/>
    <w:rsid w:val="00880664"/>
    <w:rsid w:val="00880703"/>
    <w:rsid w:val="0088079C"/>
    <w:rsid w:val="00880ED4"/>
    <w:rsid w:val="00880F6E"/>
    <w:rsid w:val="00881146"/>
    <w:rsid w:val="00881361"/>
    <w:rsid w:val="0088148B"/>
    <w:rsid w:val="008816E0"/>
    <w:rsid w:val="0088172D"/>
    <w:rsid w:val="0088199F"/>
    <w:rsid w:val="00881D36"/>
    <w:rsid w:val="00882607"/>
    <w:rsid w:val="008829E6"/>
    <w:rsid w:val="00882C9D"/>
    <w:rsid w:val="00882E4F"/>
    <w:rsid w:val="00882ED4"/>
    <w:rsid w:val="00882FA8"/>
    <w:rsid w:val="00882FFA"/>
    <w:rsid w:val="008833B9"/>
    <w:rsid w:val="0088355B"/>
    <w:rsid w:val="00883719"/>
    <w:rsid w:val="00883BA4"/>
    <w:rsid w:val="00883D2E"/>
    <w:rsid w:val="008844A5"/>
    <w:rsid w:val="0088475A"/>
    <w:rsid w:val="00885005"/>
    <w:rsid w:val="00885A9C"/>
    <w:rsid w:val="00885F08"/>
    <w:rsid w:val="0088601B"/>
    <w:rsid w:val="00886378"/>
    <w:rsid w:val="0088654B"/>
    <w:rsid w:val="00886AD0"/>
    <w:rsid w:val="00886B33"/>
    <w:rsid w:val="0088709C"/>
    <w:rsid w:val="008875BB"/>
    <w:rsid w:val="008909E8"/>
    <w:rsid w:val="00890BF9"/>
    <w:rsid w:val="00890CB9"/>
    <w:rsid w:val="00890DA6"/>
    <w:rsid w:val="00891888"/>
    <w:rsid w:val="00892010"/>
    <w:rsid w:val="008922D8"/>
    <w:rsid w:val="00892735"/>
    <w:rsid w:val="008928A6"/>
    <w:rsid w:val="008929E3"/>
    <w:rsid w:val="00892E38"/>
    <w:rsid w:val="008933D4"/>
    <w:rsid w:val="00894253"/>
    <w:rsid w:val="00894352"/>
    <w:rsid w:val="00894472"/>
    <w:rsid w:val="00894F8A"/>
    <w:rsid w:val="0089515B"/>
    <w:rsid w:val="00895216"/>
    <w:rsid w:val="0089554A"/>
    <w:rsid w:val="00895933"/>
    <w:rsid w:val="00895D2E"/>
    <w:rsid w:val="00895FCF"/>
    <w:rsid w:val="0089616E"/>
    <w:rsid w:val="00896240"/>
    <w:rsid w:val="0089666D"/>
    <w:rsid w:val="00897659"/>
    <w:rsid w:val="008976BD"/>
    <w:rsid w:val="00897A01"/>
    <w:rsid w:val="00897EF4"/>
    <w:rsid w:val="008A0073"/>
    <w:rsid w:val="008A046D"/>
    <w:rsid w:val="008A05F4"/>
    <w:rsid w:val="008A0636"/>
    <w:rsid w:val="008A07FA"/>
    <w:rsid w:val="008A0AA5"/>
    <w:rsid w:val="008A0AD7"/>
    <w:rsid w:val="008A1500"/>
    <w:rsid w:val="008A159C"/>
    <w:rsid w:val="008A15D5"/>
    <w:rsid w:val="008A17CB"/>
    <w:rsid w:val="008A2501"/>
    <w:rsid w:val="008A2544"/>
    <w:rsid w:val="008A2952"/>
    <w:rsid w:val="008A2B2C"/>
    <w:rsid w:val="008A2BA4"/>
    <w:rsid w:val="008A2D28"/>
    <w:rsid w:val="008A2E70"/>
    <w:rsid w:val="008A3502"/>
    <w:rsid w:val="008A3670"/>
    <w:rsid w:val="008A38F2"/>
    <w:rsid w:val="008A3F25"/>
    <w:rsid w:val="008A3F9C"/>
    <w:rsid w:val="008A4076"/>
    <w:rsid w:val="008A4167"/>
    <w:rsid w:val="008A43B4"/>
    <w:rsid w:val="008A45E3"/>
    <w:rsid w:val="008A4D6E"/>
    <w:rsid w:val="008A4F48"/>
    <w:rsid w:val="008A5043"/>
    <w:rsid w:val="008A5893"/>
    <w:rsid w:val="008A5B23"/>
    <w:rsid w:val="008A5B29"/>
    <w:rsid w:val="008A5E42"/>
    <w:rsid w:val="008A5EB8"/>
    <w:rsid w:val="008A64E1"/>
    <w:rsid w:val="008A6A4D"/>
    <w:rsid w:val="008A73FD"/>
    <w:rsid w:val="008B0399"/>
    <w:rsid w:val="008B04A8"/>
    <w:rsid w:val="008B056B"/>
    <w:rsid w:val="008B0BB0"/>
    <w:rsid w:val="008B0E2F"/>
    <w:rsid w:val="008B1098"/>
    <w:rsid w:val="008B23B4"/>
    <w:rsid w:val="008B27D9"/>
    <w:rsid w:val="008B2830"/>
    <w:rsid w:val="008B2850"/>
    <w:rsid w:val="008B2C72"/>
    <w:rsid w:val="008B2C8A"/>
    <w:rsid w:val="008B3A3B"/>
    <w:rsid w:val="008B3C59"/>
    <w:rsid w:val="008B3ED7"/>
    <w:rsid w:val="008B4181"/>
    <w:rsid w:val="008B435C"/>
    <w:rsid w:val="008B4896"/>
    <w:rsid w:val="008B4D3A"/>
    <w:rsid w:val="008B4DC9"/>
    <w:rsid w:val="008B4E6A"/>
    <w:rsid w:val="008B5266"/>
    <w:rsid w:val="008B5727"/>
    <w:rsid w:val="008B5843"/>
    <w:rsid w:val="008B5B5D"/>
    <w:rsid w:val="008B5B7E"/>
    <w:rsid w:val="008B5C9C"/>
    <w:rsid w:val="008B6344"/>
    <w:rsid w:val="008B658E"/>
    <w:rsid w:val="008B65A0"/>
    <w:rsid w:val="008B67D6"/>
    <w:rsid w:val="008B6F2B"/>
    <w:rsid w:val="008B7088"/>
    <w:rsid w:val="008B72A8"/>
    <w:rsid w:val="008B769F"/>
    <w:rsid w:val="008B77C0"/>
    <w:rsid w:val="008B7828"/>
    <w:rsid w:val="008B7A4F"/>
    <w:rsid w:val="008C0682"/>
    <w:rsid w:val="008C079A"/>
    <w:rsid w:val="008C09FB"/>
    <w:rsid w:val="008C13A3"/>
    <w:rsid w:val="008C15C8"/>
    <w:rsid w:val="008C17BF"/>
    <w:rsid w:val="008C19EC"/>
    <w:rsid w:val="008C1B7C"/>
    <w:rsid w:val="008C1E05"/>
    <w:rsid w:val="008C1EBA"/>
    <w:rsid w:val="008C1EE8"/>
    <w:rsid w:val="008C21B8"/>
    <w:rsid w:val="008C227B"/>
    <w:rsid w:val="008C2BA0"/>
    <w:rsid w:val="008C2C99"/>
    <w:rsid w:val="008C2D3D"/>
    <w:rsid w:val="008C30E8"/>
    <w:rsid w:val="008C3659"/>
    <w:rsid w:val="008C3B73"/>
    <w:rsid w:val="008C5095"/>
    <w:rsid w:val="008C5567"/>
    <w:rsid w:val="008C64AA"/>
    <w:rsid w:val="008C64E9"/>
    <w:rsid w:val="008C6667"/>
    <w:rsid w:val="008C6C98"/>
    <w:rsid w:val="008C6DBF"/>
    <w:rsid w:val="008C6E7B"/>
    <w:rsid w:val="008C6EC5"/>
    <w:rsid w:val="008C7113"/>
    <w:rsid w:val="008C732A"/>
    <w:rsid w:val="008C7922"/>
    <w:rsid w:val="008D004C"/>
    <w:rsid w:val="008D0248"/>
    <w:rsid w:val="008D032A"/>
    <w:rsid w:val="008D065E"/>
    <w:rsid w:val="008D089C"/>
    <w:rsid w:val="008D0F15"/>
    <w:rsid w:val="008D12D8"/>
    <w:rsid w:val="008D179F"/>
    <w:rsid w:val="008D257B"/>
    <w:rsid w:val="008D26B8"/>
    <w:rsid w:val="008D2B01"/>
    <w:rsid w:val="008D2BC0"/>
    <w:rsid w:val="008D2E9A"/>
    <w:rsid w:val="008D3752"/>
    <w:rsid w:val="008D386F"/>
    <w:rsid w:val="008D3C72"/>
    <w:rsid w:val="008D3DF6"/>
    <w:rsid w:val="008D3E06"/>
    <w:rsid w:val="008D418A"/>
    <w:rsid w:val="008D463D"/>
    <w:rsid w:val="008D4892"/>
    <w:rsid w:val="008D4A08"/>
    <w:rsid w:val="008D4ACF"/>
    <w:rsid w:val="008D4DBA"/>
    <w:rsid w:val="008D5458"/>
    <w:rsid w:val="008D5B4D"/>
    <w:rsid w:val="008D5DA0"/>
    <w:rsid w:val="008D5DC1"/>
    <w:rsid w:val="008D5F72"/>
    <w:rsid w:val="008D5F84"/>
    <w:rsid w:val="008D6540"/>
    <w:rsid w:val="008D6AD0"/>
    <w:rsid w:val="008D7877"/>
    <w:rsid w:val="008E03B0"/>
    <w:rsid w:val="008E063D"/>
    <w:rsid w:val="008E1668"/>
    <w:rsid w:val="008E178C"/>
    <w:rsid w:val="008E190D"/>
    <w:rsid w:val="008E198F"/>
    <w:rsid w:val="008E1CF4"/>
    <w:rsid w:val="008E1EBC"/>
    <w:rsid w:val="008E24CF"/>
    <w:rsid w:val="008E2659"/>
    <w:rsid w:val="008E2C53"/>
    <w:rsid w:val="008E2E2E"/>
    <w:rsid w:val="008E311A"/>
    <w:rsid w:val="008E32FD"/>
    <w:rsid w:val="008E348A"/>
    <w:rsid w:val="008E34E2"/>
    <w:rsid w:val="008E4328"/>
    <w:rsid w:val="008E4996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5EEB"/>
    <w:rsid w:val="008E601F"/>
    <w:rsid w:val="008E6150"/>
    <w:rsid w:val="008E6223"/>
    <w:rsid w:val="008E64B8"/>
    <w:rsid w:val="008E65C5"/>
    <w:rsid w:val="008E6655"/>
    <w:rsid w:val="008E67D6"/>
    <w:rsid w:val="008E6879"/>
    <w:rsid w:val="008E6CE8"/>
    <w:rsid w:val="008E6D27"/>
    <w:rsid w:val="008E7921"/>
    <w:rsid w:val="008E7B5D"/>
    <w:rsid w:val="008E7C0B"/>
    <w:rsid w:val="008E7F90"/>
    <w:rsid w:val="008F0309"/>
    <w:rsid w:val="008F0369"/>
    <w:rsid w:val="008F0895"/>
    <w:rsid w:val="008F0F68"/>
    <w:rsid w:val="008F1115"/>
    <w:rsid w:val="008F130A"/>
    <w:rsid w:val="008F152A"/>
    <w:rsid w:val="008F229C"/>
    <w:rsid w:val="008F2676"/>
    <w:rsid w:val="008F29F9"/>
    <w:rsid w:val="008F2B62"/>
    <w:rsid w:val="008F2EB2"/>
    <w:rsid w:val="008F3F3F"/>
    <w:rsid w:val="008F4318"/>
    <w:rsid w:val="008F5103"/>
    <w:rsid w:val="008F542D"/>
    <w:rsid w:val="008F551E"/>
    <w:rsid w:val="008F561A"/>
    <w:rsid w:val="008F5BBF"/>
    <w:rsid w:val="008F5D4B"/>
    <w:rsid w:val="008F5F4C"/>
    <w:rsid w:val="008F61A5"/>
    <w:rsid w:val="008F6530"/>
    <w:rsid w:val="008F6643"/>
    <w:rsid w:val="008F6B93"/>
    <w:rsid w:val="008F7812"/>
    <w:rsid w:val="008F7CA8"/>
    <w:rsid w:val="008F7D0A"/>
    <w:rsid w:val="008F7D70"/>
    <w:rsid w:val="00900186"/>
    <w:rsid w:val="00900421"/>
    <w:rsid w:val="00900794"/>
    <w:rsid w:val="00900B37"/>
    <w:rsid w:val="0090114B"/>
    <w:rsid w:val="00901393"/>
    <w:rsid w:val="0090154D"/>
    <w:rsid w:val="00901754"/>
    <w:rsid w:val="00901787"/>
    <w:rsid w:val="00902A51"/>
    <w:rsid w:val="00902A9D"/>
    <w:rsid w:val="00902E04"/>
    <w:rsid w:val="0090322F"/>
    <w:rsid w:val="00903C81"/>
    <w:rsid w:val="00903CD5"/>
    <w:rsid w:val="00903E72"/>
    <w:rsid w:val="0090469E"/>
    <w:rsid w:val="00906BCB"/>
    <w:rsid w:val="009073F9"/>
    <w:rsid w:val="00907958"/>
    <w:rsid w:val="00907EFE"/>
    <w:rsid w:val="00907FCB"/>
    <w:rsid w:val="009100DA"/>
    <w:rsid w:val="009101C3"/>
    <w:rsid w:val="00910511"/>
    <w:rsid w:val="009105AF"/>
    <w:rsid w:val="009109C7"/>
    <w:rsid w:val="009109CD"/>
    <w:rsid w:val="009109EA"/>
    <w:rsid w:val="009109F3"/>
    <w:rsid w:val="00910ED1"/>
    <w:rsid w:val="00910FE7"/>
    <w:rsid w:val="009111B1"/>
    <w:rsid w:val="009112BD"/>
    <w:rsid w:val="00911419"/>
    <w:rsid w:val="009117CC"/>
    <w:rsid w:val="00911C85"/>
    <w:rsid w:val="00911F8E"/>
    <w:rsid w:val="00912859"/>
    <w:rsid w:val="00912B91"/>
    <w:rsid w:val="00912FF5"/>
    <w:rsid w:val="009132BE"/>
    <w:rsid w:val="009137CF"/>
    <w:rsid w:val="0091380C"/>
    <w:rsid w:val="00913C6E"/>
    <w:rsid w:val="00913EDC"/>
    <w:rsid w:val="00913F8B"/>
    <w:rsid w:val="00914168"/>
    <w:rsid w:val="0091418F"/>
    <w:rsid w:val="00914EB1"/>
    <w:rsid w:val="00914F7F"/>
    <w:rsid w:val="009152EF"/>
    <w:rsid w:val="009154D9"/>
    <w:rsid w:val="009163E9"/>
    <w:rsid w:val="0091649C"/>
    <w:rsid w:val="00917575"/>
    <w:rsid w:val="009179F5"/>
    <w:rsid w:val="009206F2"/>
    <w:rsid w:val="009208B5"/>
    <w:rsid w:val="00920A71"/>
    <w:rsid w:val="00920D68"/>
    <w:rsid w:val="00920E9E"/>
    <w:rsid w:val="00920F30"/>
    <w:rsid w:val="00921426"/>
    <w:rsid w:val="009219CC"/>
    <w:rsid w:val="00921A58"/>
    <w:rsid w:val="00921F1B"/>
    <w:rsid w:val="00922900"/>
    <w:rsid w:val="00923E94"/>
    <w:rsid w:val="00923FAF"/>
    <w:rsid w:val="0092488C"/>
    <w:rsid w:val="00924991"/>
    <w:rsid w:val="00924B0C"/>
    <w:rsid w:val="00924B6E"/>
    <w:rsid w:val="00924F18"/>
    <w:rsid w:val="00925342"/>
    <w:rsid w:val="00925607"/>
    <w:rsid w:val="00925CE1"/>
    <w:rsid w:val="009260F7"/>
    <w:rsid w:val="009261D9"/>
    <w:rsid w:val="00926236"/>
    <w:rsid w:val="00926459"/>
    <w:rsid w:val="009265D2"/>
    <w:rsid w:val="009266B5"/>
    <w:rsid w:val="009267E3"/>
    <w:rsid w:val="00926933"/>
    <w:rsid w:val="00926D09"/>
    <w:rsid w:val="00927534"/>
    <w:rsid w:val="009278AE"/>
    <w:rsid w:val="00927933"/>
    <w:rsid w:val="00927A22"/>
    <w:rsid w:val="00927C4F"/>
    <w:rsid w:val="00927E74"/>
    <w:rsid w:val="0093114E"/>
    <w:rsid w:val="00931366"/>
    <w:rsid w:val="00931620"/>
    <w:rsid w:val="00931F05"/>
    <w:rsid w:val="00931F15"/>
    <w:rsid w:val="00932333"/>
    <w:rsid w:val="009324E3"/>
    <w:rsid w:val="00932F52"/>
    <w:rsid w:val="00932FAE"/>
    <w:rsid w:val="009332B1"/>
    <w:rsid w:val="00933328"/>
    <w:rsid w:val="00933647"/>
    <w:rsid w:val="00933A3B"/>
    <w:rsid w:val="00933A7C"/>
    <w:rsid w:val="00933D80"/>
    <w:rsid w:val="00933E39"/>
    <w:rsid w:val="00934B3E"/>
    <w:rsid w:val="00934B96"/>
    <w:rsid w:val="0093528A"/>
    <w:rsid w:val="0093530F"/>
    <w:rsid w:val="00935435"/>
    <w:rsid w:val="00935632"/>
    <w:rsid w:val="009357DA"/>
    <w:rsid w:val="0093596A"/>
    <w:rsid w:val="00935B72"/>
    <w:rsid w:val="009364C5"/>
    <w:rsid w:val="00936A64"/>
    <w:rsid w:val="00936E25"/>
    <w:rsid w:val="00936FDB"/>
    <w:rsid w:val="00937151"/>
    <w:rsid w:val="009371D0"/>
    <w:rsid w:val="00937402"/>
    <w:rsid w:val="00937EDB"/>
    <w:rsid w:val="00940276"/>
    <w:rsid w:val="009403FF"/>
    <w:rsid w:val="00940F68"/>
    <w:rsid w:val="009410E9"/>
    <w:rsid w:val="009413E5"/>
    <w:rsid w:val="00941495"/>
    <w:rsid w:val="00941CF0"/>
    <w:rsid w:val="00941E46"/>
    <w:rsid w:val="00942472"/>
    <w:rsid w:val="00942676"/>
    <w:rsid w:val="00942C6E"/>
    <w:rsid w:val="00942DD3"/>
    <w:rsid w:val="0094308F"/>
    <w:rsid w:val="009434A4"/>
    <w:rsid w:val="00943566"/>
    <w:rsid w:val="00944615"/>
    <w:rsid w:val="009446B5"/>
    <w:rsid w:val="009447AA"/>
    <w:rsid w:val="00944D0F"/>
    <w:rsid w:val="00944E96"/>
    <w:rsid w:val="00945143"/>
    <w:rsid w:val="009451FE"/>
    <w:rsid w:val="00945400"/>
    <w:rsid w:val="009458F1"/>
    <w:rsid w:val="009475E2"/>
    <w:rsid w:val="009479EF"/>
    <w:rsid w:val="00947BDB"/>
    <w:rsid w:val="00950138"/>
    <w:rsid w:val="00950878"/>
    <w:rsid w:val="0095119D"/>
    <w:rsid w:val="009512C2"/>
    <w:rsid w:val="00951940"/>
    <w:rsid w:val="009523DE"/>
    <w:rsid w:val="00952BB5"/>
    <w:rsid w:val="00952F81"/>
    <w:rsid w:val="009531DB"/>
    <w:rsid w:val="00953C6D"/>
    <w:rsid w:val="00954508"/>
    <w:rsid w:val="009545B1"/>
    <w:rsid w:val="009547EE"/>
    <w:rsid w:val="00954828"/>
    <w:rsid w:val="00954B2E"/>
    <w:rsid w:val="00954DC0"/>
    <w:rsid w:val="00954E7F"/>
    <w:rsid w:val="009551B8"/>
    <w:rsid w:val="009558F5"/>
    <w:rsid w:val="0095598E"/>
    <w:rsid w:val="00955D58"/>
    <w:rsid w:val="00955EB4"/>
    <w:rsid w:val="0095630A"/>
    <w:rsid w:val="009563C4"/>
    <w:rsid w:val="009564DF"/>
    <w:rsid w:val="009568CC"/>
    <w:rsid w:val="00956902"/>
    <w:rsid w:val="00956D91"/>
    <w:rsid w:val="00956EB3"/>
    <w:rsid w:val="009576F5"/>
    <w:rsid w:val="0095778C"/>
    <w:rsid w:val="00957C53"/>
    <w:rsid w:val="00957C5C"/>
    <w:rsid w:val="00957C93"/>
    <w:rsid w:val="0096019C"/>
    <w:rsid w:val="00960242"/>
    <w:rsid w:val="009603B9"/>
    <w:rsid w:val="009603F6"/>
    <w:rsid w:val="009607D8"/>
    <w:rsid w:val="00960BC0"/>
    <w:rsid w:val="00960C29"/>
    <w:rsid w:val="00960D8F"/>
    <w:rsid w:val="00960E9D"/>
    <w:rsid w:val="009617A2"/>
    <w:rsid w:val="0096189E"/>
    <w:rsid w:val="009619EB"/>
    <w:rsid w:val="009620ED"/>
    <w:rsid w:val="00962496"/>
    <w:rsid w:val="00962E7F"/>
    <w:rsid w:val="00963309"/>
    <w:rsid w:val="0096364A"/>
    <w:rsid w:val="009636AF"/>
    <w:rsid w:val="0096379C"/>
    <w:rsid w:val="009638A5"/>
    <w:rsid w:val="00963915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A6D"/>
    <w:rsid w:val="00965DD7"/>
    <w:rsid w:val="009663B5"/>
    <w:rsid w:val="0096666B"/>
    <w:rsid w:val="009667AC"/>
    <w:rsid w:val="00966ACF"/>
    <w:rsid w:val="00966DBB"/>
    <w:rsid w:val="00966FE5"/>
    <w:rsid w:val="0096769B"/>
    <w:rsid w:val="00967BC9"/>
    <w:rsid w:val="00967C92"/>
    <w:rsid w:val="00967EB0"/>
    <w:rsid w:val="009709F9"/>
    <w:rsid w:val="00970A9D"/>
    <w:rsid w:val="00970C0C"/>
    <w:rsid w:val="00970CF9"/>
    <w:rsid w:val="00971814"/>
    <w:rsid w:val="00971D19"/>
    <w:rsid w:val="00971E3D"/>
    <w:rsid w:val="00972166"/>
    <w:rsid w:val="0097243B"/>
    <w:rsid w:val="009727C1"/>
    <w:rsid w:val="00972A90"/>
    <w:rsid w:val="00972AC7"/>
    <w:rsid w:val="00972C50"/>
    <w:rsid w:val="00972D8C"/>
    <w:rsid w:val="00972FC5"/>
    <w:rsid w:val="00972FD7"/>
    <w:rsid w:val="00973317"/>
    <w:rsid w:val="00973692"/>
    <w:rsid w:val="00973913"/>
    <w:rsid w:val="00973AC3"/>
    <w:rsid w:val="00973FCF"/>
    <w:rsid w:val="00974081"/>
    <w:rsid w:val="00974AF7"/>
    <w:rsid w:val="00975404"/>
    <w:rsid w:val="00975414"/>
    <w:rsid w:val="0097596F"/>
    <w:rsid w:val="00976077"/>
    <w:rsid w:val="0097645A"/>
    <w:rsid w:val="009769A0"/>
    <w:rsid w:val="00976BC3"/>
    <w:rsid w:val="00976EC7"/>
    <w:rsid w:val="00976FDD"/>
    <w:rsid w:val="0097701F"/>
    <w:rsid w:val="009776CE"/>
    <w:rsid w:val="00977A09"/>
    <w:rsid w:val="00977A6D"/>
    <w:rsid w:val="00977FDC"/>
    <w:rsid w:val="0098024A"/>
    <w:rsid w:val="009805F8"/>
    <w:rsid w:val="009809A2"/>
    <w:rsid w:val="00980A77"/>
    <w:rsid w:val="00980E6D"/>
    <w:rsid w:val="00981649"/>
    <w:rsid w:val="00981D38"/>
    <w:rsid w:val="00981EFB"/>
    <w:rsid w:val="00981F29"/>
    <w:rsid w:val="00981FBD"/>
    <w:rsid w:val="009821BC"/>
    <w:rsid w:val="00982247"/>
    <w:rsid w:val="00982416"/>
    <w:rsid w:val="00982E44"/>
    <w:rsid w:val="009837A5"/>
    <w:rsid w:val="00983922"/>
    <w:rsid w:val="00983A21"/>
    <w:rsid w:val="00983AC2"/>
    <w:rsid w:val="00984084"/>
    <w:rsid w:val="0098484E"/>
    <w:rsid w:val="00984A27"/>
    <w:rsid w:val="009855F6"/>
    <w:rsid w:val="00985B61"/>
    <w:rsid w:val="00985E04"/>
    <w:rsid w:val="00986276"/>
    <w:rsid w:val="009869AE"/>
    <w:rsid w:val="009870B7"/>
    <w:rsid w:val="00987218"/>
    <w:rsid w:val="00987678"/>
    <w:rsid w:val="009879FC"/>
    <w:rsid w:val="00990197"/>
    <w:rsid w:val="0099020F"/>
    <w:rsid w:val="009904EB"/>
    <w:rsid w:val="00990572"/>
    <w:rsid w:val="00991156"/>
    <w:rsid w:val="00991471"/>
    <w:rsid w:val="009914DD"/>
    <w:rsid w:val="009914DE"/>
    <w:rsid w:val="00991780"/>
    <w:rsid w:val="0099185B"/>
    <w:rsid w:val="009918D8"/>
    <w:rsid w:val="00991AD0"/>
    <w:rsid w:val="00991CCD"/>
    <w:rsid w:val="009923DC"/>
    <w:rsid w:val="0099263F"/>
    <w:rsid w:val="0099274F"/>
    <w:rsid w:val="00992868"/>
    <w:rsid w:val="00992912"/>
    <w:rsid w:val="00992E6F"/>
    <w:rsid w:val="00992E8B"/>
    <w:rsid w:val="0099309E"/>
    <w:rsid w:val="00993773"/>
    <w:rsid w:val="009937BE"/>
    <w:rsid w:val="009938AD"/>
    <w:rsid w:val="00993948"/>
    <w:rsid w:val="0099497E"/>
    <w:rsid w:val="00995187"/>
    <w:rsid w:val="009952CD"/>
    <w:rsid w:val="0099575E"/>
    <w:rsid w:val="0099591B"/>
    <w:rsid w:val="00995CC4"/>
    <w:rsid w:val="00995D6C"/>
    <w:rsid w:val="00995DA8"/>
    <w:rsid w:val="00996760"/>
    <w:rsid w:val="009973BC"/>
    <w:rsid w:val="00997599"/>
    <w:rsid w:val="0099793E"/>
    <w:rsid w:val="009A01F4"/>
    <w:rsid w:val="009A044A"/>
    <w:rsid w:val="009A14DB"/>
    <w:rsid w:val="009A1552"/>
    <w:rsid w:val="009A18AA"/>
    <w:rsid w:val="009A1AEB"/>
    <w:rsid w:val="009A1B45"/>
    <w:rsid w:val="009A1C55"/>
    <w:rsid w:val="009A1D0F"/>
    <w:rsid w:val="009A1DF5"/>
    <w:rsid w:val="009A20FC"/>
    <w:rsid w:val="009A28A1"/>
    <w:rsid w:val="009A28CD"/>
    <w:rsid w:val="009A28D1"/>
    <w:rsid w:val="009A28D6"/>
    <w:rsid w:val="009A307D"/>
    <w:rsid w:val="009A309B"/>
    <w:rsid w:val="009A30E8"/>
    <w:rsid w:val="009A321F"/>
    <w:rsid w:val="009A32CA"/>
    <w:rsid w:val="009A34E8"/>
    <w:rsid w:val="009A375A"/>
    <w:rsid w:val="009A37CF"/>
    <w:rsid w:val="009A3DE2"/>
    <w:rsid w:val="009A3E0F"/>
    <w:rsid w:val="009A3F5E"/>
    <w:rsid w:val="009A4E34"/>
    <w:rsid w:val="009A502C"/>
    <w:rsid w:val="009A5182"/>
    <w:rsid w:val="009A55E1"/>
    <w:rsid w:val="009A56CF"/>
    <w:rsid w:val="009A58FD"/>
    <w:rsid w:val="009A60D0"/>
    <w:rsid w:val="009A66E5"/>
    <w:rsid w:val="009A6B5A"/>
    <w:rsid w:val="009A7480"/>
    <w:rsid w:val="009A7553"/>
    <w:rsid w:val="009A7D67"/>
    <w:rsid w:val="009B044E"/>
    <w:rsid w:val="009B05A5"/>
    <w:rsid w:val="009B08F0"/>
    <w:rsid w:val="009B163B"/>
    <w:rsid w:val="009B1FA9"/>
    <w:rsid w:val="009B24FD"/>
    <w:rsid w:val="009B2569"/>
    <w:rsid w:val="009B273F"/>
    <w:rsid w:val="009B3353"/>
    <w:rsid w:val="009B35FD"/>
    <w:rsid w:val="009B3630"/>
    <w:rsid w:val="009B3C14"/>
    <w:rsid w:val="009B4378"/>
    <w:rsid w:val="009B554F"/>
    <w:rsid w:val="009B56A2"/>
    <w:rsid w:val="009B5929"/>
    <w:rsid w:val="009B5FC4"/>
    <w:rsid w:val="009B638F"/>
    <w:rsid w:val="009B6481"/>
    <w:rsid w:val="009B6A17"/>
    <w:rsid w:val="009B6BFA"/>
    <w:rsid w:val="009B7807"/>
    <w:rsid w:val="009C0C0A"/>
    <w:rsid w:val="009C0CF5"/>
    <w:rsid w:val="009C1319"/>
    <w:rsid w:val="009C1592"/>
    <w:rsid w:val="009C17B9"/>
    <w:rsid w:val="009C18F3"/>
    <w:rsid w:val="009C194B"/>
    <w:rsid w:val="009C1F25"/>
    <w:rsid w:val="009C20FE"/>
    <w:rsid w:val="009C23F8"/>
    <w:rsid w:val="009C24EF"/>
    <w:rsid w:val="009C28EC"/>
    <w:rsid w:val="009C2986"/>
    <w:rsid w:val="009C30C5"/>
    <w:rsid w:val="009C3709"/>
    <w:rsid w:val="009C3AA7"/>
    <w:rsid w:val="009C3B4A"/>
    <w:rsid w:val="009C3C3D"/>
    <w:rsid w:val="009C3D06"/>
    <w:rsid w:val="009C4404"/>
    <w:rsid w:val="009C4C0E"/>
    <w:rsid w:val="009C5025"/>
    <w:rsid w:val="009C50D4"/>
    <w:rsid w:val="009C5AB2"/>
    <w:rsid w:val="009C5B46"/>
    <w:rsid w:val="009C6B66"/>
    <w:rsid w:val="009C6BCF"/>
    <w:rsid w:val="009C6BEB"/>
    <w:rsid w:val="009C7324"/>
    <w:rsid w:val="009C7C0D"/>
    <w:rsid w:val="009C7EB4"/>
    <w:rsid w:val="009C7FCD"/>
    <w:rsid w:val="009D02A0"/>
    <w:rsid w:val="009D05EA"/>
    <w:rsid w:val="009D0627"/>
    <w:rsid w:val="009D0672"/>
    <w:rsid w:val="009D0B3A"/>
    <w:rsid w:val="009D0C96"/>
    <w:rsid w:val="009D0D08"/>
    <w:rsid w:val="009D0D15"/>
    <w:rsid w:val="009D0F34"/>
    <w:rsid w:val="009D0F59"/>
    <w:rsid w:val="009D28F9"/>
    <w:rsid w:val="009D2A83"/>
    <w:rsid w:val="009D2CE0"/>
    <w:rsid w:val="009D3108"/>
    <w:rsid w:val="009D35EA"/>
    <w:rsid w:val="009D3AA7"/>
    <w:rsid w:val="009D3AEB"/>
    <w:rsid w:val="009D3F7F"/>
    <w:rsid w:val="009D4057"/>
    <w:rsid w:val="009D4719"/>
    <w:rsid w:val="009D4B19"/>
    <w:rsid w:val="009D4E5D"/>
    <w:rsid w:val="009D4EE1"/>
    <w:rsid w:val="009D5843"/>
    <w:rsid w:val="009D5A21"/>
    <w:rsid w:val="009D61F9"/>
    <w:rsid w:val="009D6DFF"/>
    <w:rsid w:val="009D72F7"/>
    <w:rsid w:val="009D7304"/>
    <w:rsid w:val="009D740D"/>
    <w:rsid w:val="009D7A0C"/>
    <w:rsid w:val="009D7D4A"/>
    <w:rsid w:val="009E0BF0"/>
    <w:rsid w:val="009E0CDC"/>
    <w:rsid w:val="009E0E68"/>
    <w:rsid w:val="009E121F"/>
    <w:rsid w:val="009E164D"/>
    <w:rsid w:val="009E1825"/>
    <w:rsid w:val="009E1B5E"/>
    <w:rsid w:val="009E1ECD"/>
    <w:rsid w:val="009E227C"/>
    <w:rsid w:val="009E23C1"/>
    <w:rsid w:val="009E2973"/>
    <w:rsid w:val="009E2A15"/>
    <w:rsid w:val="009E3273"/>
    <w:rsid w:val="009E329C"/>
    <w:rsid w:val="009E3D5E"/>
    <w:rsid w:val="009E3E1C"/>
    <w:rsid w:val="009E4025"/>
    <w:rsid w:val="009E438A"/>
    <w:rsid w:val="009E45F4"/>
    <w:rsid w:val="009E465A"/>
    <w:rsid w:val="009E4F04"/>
    <w:rsid w:val="009E5101"/>
    <w:rsid w:val="009E53F1"/>
    <w:rsid w:val="009E5ECE"/>
    <w:rsid w:val="009E5FF5"/>
    <w:rsid w:val="009E6090"/>
    <w:rsid w:val="009E6AC1"/>
    <w:rsid w:val="009E6B0D"/>
    <w:rsid w:val="009E6B52"/>
    <w:rsid w:val="009E6B62"/>
    <w:rsid w:val="009E6DB8"/>
    <w:rsid w:val="009E6FCC"/>
    <w:rsid w:val="009E7AED"/>
    <w:rsid w:val="009F0027"/>
    <w:rsid w:val="009F070F"/>
    <w:rsid w:val="009F07EE"/>
    <w:rsid w:val="009F0C71"/>
    <w:rsid w:val="009F0E41"/>
    <w:rsid w:val="009F1273"/>
    <w:rsid w:val="009F205A"/>
    <w:rsid w:val="009F2666"/>
    <w:rsid w:val="009F2E1B"/>
    <w:rsid w:val="009F2FA0"/>
    <w:rsid w:val="009F310F"/>
    <w:rsid w:val="009F323B"/>
    <w:rsid w:val="009F35CE"/>
    <w:rsid w:val="009F3A7D"/>
    <w:rsid w:val="009F3E8C"/>
    <w:rsid w:val="009F4260"/>
    <w:rsid w:val="009F4447"/>
    <w:rsid w:val="009F4603"/>
    <w:rsid w:val="009F4FC1"/>
    <w:rsid w:val="009F560C"/>
    <w:rsid w:val="009F5B59"/>
    <w:rsid w:val="009F5C70"/>
    <w:rsid w:val="009F603F"/>
    <w:rsid w:val="009F61CB"/>
    <w:rsid w:val="009F623E"/>
    <w:rsid w:val="009F6396"/>
    <w:rsid w:val="009F63C3"/>
    <w:rsid w:val="009F6F44"/>
    <w:rsid w:val="009F700D"/>
    <w:rsid w:val="009F70A1"/>
    <w:rsid w:val="009F741D"/>
    <w:rsid w:val="009F7857"/>
    <w:rsid w:val="009F7AA7"/>
    <w:rsid w:val="00A0024C"/>
    <w:rsid w:val="00A004FA"/>
    <w:rsid w:val="00A00D67"/>
    <w:rsid w:val="00A00E67"/>
    <w:rsid w:val="00A00F2E"/>
    <w:rsid w:val="00A00F32"/>
    <w:rsid w:val="00A01448"/>
    <w:rsid w:val="00A014B3"/>
    <w:rsid w:val="00A017C6"/>
    <w:rsid w:val="00A01B27"/>
    <w:rsid w:val="00A0278C"/>
    <w:rsid w:val="00A02C1B"/>
    <w:rsid w:val="00A02D67"/>
    <w:rsid w:val="00A0366B"/>
    <w:rsid w:val="00A03810"/>
    <w:rsid w:val="00A039B4"/>
    <w:rsid w:val="00A03D24"/>
    <w:rsid w:val="00A04006"/>
    <w:rsid w:val="00A04751"/>
    <w:rsid w:val="00A04E62"/>
    <w:rsid w:val="00A04FB5"/>
    <w:rsid w:val="00A05804"/>
    <w:rsid w:val="00A05AD5"/>
    <w:rsid w:val="00A05E0F"/>
    <w:rsid w:val="00A05F43"/>
    <w:rsid w:val="00A06320"/>
    <w:rsid w:val="00A063B1"/>
    <w:rsid w:val="00A068C5"/>
    <w:rsid w:val="00A06F39"/>
    <w:rsid w:val="00A07260"/>
    <w:rsid w:val="00A07C5F"/>
    <w:rsid w:val="00A10205"/>
    <w:rsid w:val="00A1020F"/>
    <w:rsid w:val="00A103C0"/>
    <w:rsid w:val="00A1040D"/>
    <w:rsid w:val="00A10784"/>
    <w:rsid w:val="00A10C8F"/>
    <w:rsid w:val="00A10F2F"/>
    <w:rsid w:val="00A113BB"/>
    <w:rsid w:val="00A1165F"/>
    <w:rsid w:val="00A11C9E"/>
    <w:rsid w:val="00A1215F"/>
    <w:rsid w:val="00A12464"/>
    <w:rsid w:val="00A1254A"/>
    <w:rsid w:val="00A1254E"/>
    <w:rsid w:val="00A126E8"/>
    <w:rsid w:val="00A12797"/>
    <w:rsid w:val="00A12B4D"/>
    <w:rsid w:val="00A131D5"/>
    <w:rsid w:val="00A136D3"/>
    <w:rsid w:val="00A13758"/>
    <w:rsid w:val="00A13870"/>
    <w:rsid w:val="00A1397E"/>
    <w:rsid w:val="00A14871"/>
    <w:rsid w:val="00A148BC"/>
    <w:rsid w:val="00A14C8A"/>
    <w:rsid w:val="00A151B0"/>
    <w:rsid w:val="00A151D2"/>
    <w:rsid w:val="00A15945"/>
    <w:rsid w:val="00A15B44"/>
    <w:rsid w:val="00A15DB7"/>
    <w:rsid w:val="00A16442"/>
    <w:rsid w:val="00A1669C"/>
    <w:rsid w:val="00A16C7C"/>
    <w:rsid w:val="00A16EB8"/>
    <w:rsid w:val="00A16EF8"/>
    <w:rsid w:val="00A1742E"/>
    <w:rsid w:val="00A200B1"/>
    <w:rsid w:val="00A20402"/>
    <w:rsid w:val="00A2121F"/>
    <w:rsid w:val="00A21291"/>
    <w:rsid w:val="00A2162A"/>
    <w:rsid w:val="00A218B2"/>
    <w:rsid w:val="00A21D08"/>
    <w:rsid w:val="00A22407"/>
    <w:rsid w:val="00A2264C"/>
    <w:rsid w:val="00A226E8"/>
    <w:rsid w:val="00A22A75"/>
    <w:rsid w:val="00A239BA"/>
    <w:rsid w:val="00A23C8D"/>
    <w:rsid w:val="00A23CAC"/>
    <w:rsid w:val="00A240C5"/>
    <w:rsid w:val="00A247FE"/>
    <w:rsid w:val="00A24947"/>
    <w:rsid w:val="00A24AA8"/>
    <w:rsid w:val="00A24B1B"/>
    <w:rsid w:val="00A24E40"/>
    <w:rsid w:val="00A25001"/>
    <w:rsid w:val="00A255F7"/>
    <w:rsid w:val="00A257A5"/>
    <w:rsid w:val="00A259CE"/>
    <w:rsid w:val="00A25AC2"/>
    <w:rsid w:val="00A25DAF"/>
    <w:rsid w:val="00A25E73"/>
    <w:rsid w:val="00A2649E"/>
    <w:rsid w:val="00A2655B"/>
    <w:rsid w:val="00A265C2"/>
    <w:rsid w:val="00A266BE"/>
    <w:rsid w:val="00A26A83"/>
    <w:rsid w:val="00A27084"/>
    <w:rsid w:val="00A272B0"/>
    <w:rsid w:val="00A2751C"/>
    <w:rsid w:val="00A276DD"/>
    <w:rsid w:val="00A278DA"/>
    <w:rsid w:val="00A27EC4"/>
    <w:rsid w:val="00A300D2"/>
    <w:rsid w:val="00A303C8"/>
    <w:rsid w:val="00A303CA"/>
    <w:rsid w:val="00A31249"/>
    <w:rsid w:val="00A312D0"/>
    <w:rsid w:val="00A31842"/>
    <w:rsid w:val="00A31992"/>
    <w:rsid w:val="00A31A63"/>
    <w:rsid w:val="00A31ED7"/>
    <w:rsid w:val="00A32E5D"/>
    <w:rsid w:val="00A32EE5"/>
    <w:rsid w:val="00A33215"/>
    <w:rsid w:val="00A33AC9"/>
    <w:rsid w:val="00A33AD5"/>
    <w:rsid w:val="00A33B1A"/>
    <w:rsid w:val="00A34478"/>
    <w:rsid w:val="00A34769"/>
    <w:rsid w:val="00A34BA2"/>
    <w:rsid w:val="00A34D8A"/>
    <w:rsid w:val="00A34E14"/>
    <w:rsid w:val="00A3510A"/>
    <w:rsid w:val="00A353D0"/>
    <w:rsid w:val="00A35791"/>
    <w:rsid w:val="00A358F2"/>
    <w:rsid w:val="00A35E3E"/>
    <w:rsid w:val="00A368D9"/>
    <w:rsid w:val="00A36933"/>
    <w:rsid w:val="00A369E1"/>
    <w:rsid w:val="00A36B3C"/>
    <w:rsid w:val="00A36C02"/>
    <w:rsid w:val="00A36D7A"/>
    <w:rsid w:val="00A37068"/>
    <w:rsid w:val="00A372B0"/>
    <w:rsid w:val="00A37310"/>
    <w:rsid w:val="00A376B5"/>
    <w:rsid w:val="00A377CF"/>
    <w:rsid w:val="00A37817"/>
    <w:rsid w:val="00A37B8E"/>
    <w:rsid w:val="00A37DEE"/>
    <w:rsid w:val="00A37EA4"/>
    <w:rsid w:val="00A37F72"/>
    <w:rsid w:val="00A4001C"/>
    <w:rsid w:val="00A400C5"/>
    <w:rsid w:val="00A40377"/>
    <w:rsid w:val="00A4059E"/>
    <w:rsid w:val="00A4064F"/>
    <w:rsid w:val="00A416F2"/>
    <w:rsid w:val="00A41C94"/>
    <w:rsid w:val="00A426FC"/>
    <w:rsid w:val="00A42919"/>
    <w:rsid w:val="00A42DC1"/>
    <w:rsid w:val="00A42E60"/>
    <w:rsid w:val="00A4320C"/>
    <w:rsid w:val="00A439EB"/>
    <w:rsid w:val="00A43BBF"/>
    <w:rsid w:val="00A43CA3"/>
    <w:rsid w:val="00A44731"/>
    <w:rsid w:val="00A44E69"/>
    <w:rsid w:val="00A451FE"/>
    <w:rsid w:val="00A45223"/>
    <w:rsid w:val="00A45418"/>
    <w:rsid w:val="00A4574A"/>
    <w:rsid w:val="00A46422"/>
    <w:rsid w:val="00A46836"/>
    <w:rsid w:val="00A46858"/>
    <w:rsid w:val="00A46889"/>
    <w:rsid w:val="00A46AE2"/>
    <w:rsid w:val="00A46F45"/>
    <w:rsid w:val="00A46F50"/>
    <w:rsid w:val="00A47232"/>
    <w:rsid w:val="00A473B0"/>
    <w:rsid w:val="00A47936"/>
    <w:rsid w:val="00A479E1"/>
    <w:rsid w:val="00A47C91"/>
    <w:rsid w:val="00A47D20"/>
    <w:rsid w:val="00A502F0"/>
    <w:rsid w:val="00A506AC"/>
    <w:rsid w:val="00A50759"/>
    <w:rsid w:val="00A50BA3"/>
    <w:rsid w:val="00A50CBE"/>
    <w:rsid w:val="00A50F79"/>
    <w:rsid w:val="00A51236"/>
    <w:rsid w:val="00A5185A"/>
    <w:rsid w:val="00A51B69"/>
    <w:rsid w:val="00A5263C"/>
    <w:rsid w:val="00A52682"/>
    <w:rsid w:val="00A527A4"/>
    <w:rsid w:val="00A52C5E"/>
    <w:rsid w:val="00A534AD"/>
    <w:rsid w:val="00A53F34"/>
    <w:rsid w:val="00A54AD0"/>
    <w:rsid w:val="00A54AD8"/>
    <w:rsid w:val="00A54BF5"/>
    <w:rsid w:val="00A55223"/>
    <w:rsid w:val="00A5528D"/>
    <w:rsid w:val="00A553E0"/>
    <w:rsid w:val="00A5570C"/>
    <w:rsid w:val="00A56475"/>
    <w:rsid w:val="00A564AB"/>
    <w:rsid w:val="00A56701"/>
    <w:rsid w:val="00A56CA0"/>
    <w:rsid w:val="00A56E0D"/>
    <w:rsid w:val="00A56FD9"/>
    <w:rsid w:val="00A56FF9"/>
    <w:rsid w:val="00A570C7"/>
    <w:rsid w:val="00A5726A"/>
    <w:rsid w:val="00A60172"/>
    <w:rsid w:val="00A601B5"/>
    <w:rsid w:val="00A60F4F"/>
    <w:rsid w:val="00A60FFC"/>
    <w:rsid w:val="00A6113F"/>
    <w:rsid w:val="00A61202"/>
    <w:rsid w:val="00A613AE"/>
    <w:rsid w:val="00A616E4"/>
    <w:rsid w:val="00A61C77"/>
    <w:rsid w:val="00A61D01"/>
    <w:rsid w:val="00A61E9F"/>
    <w:rsid w:val="00A62519"/>
    <w:rsid w:val="00A6259F"/>
    <w:rsid w:val="00A62AC9"/>
    <w:rsid w:val="00A62EB1"/>
    <w:rsid w:val="00A6434F"/>
    <w:rsid w:val="00A648D6"/>
    <w:rsid w:val="00A64CA4"/>
    <w:rsid w:val="00A64FDA"/>
    <w:rsid w:val="00A657B2"/>
    <w:rsid w:val="00A659A7"/>
    <w:rsid w:val="00A65B69"/>
    <w:rsid w:val="00A66276"/>
    <w:rsid w:val="00A663A8"/>
    <w:rsid w:val="00A6669D"/>
    <w:rsid w:val="00A67205"/>
    <w:rsid w:val="00A67692"/>
    <w:rsid w:val="00A67D35"/>
    <w:rsid w:val="00A67DA2"/>
    <w:rsid w:val="00A67ED4"/>
    <w:rsid w:val="00A70AF3"/>
    <w:rsid w:val="00A70F68"/>
    <w:rsid w:val="00A71417"/>
    <w:rsid w:val="00A716FA"/>
    <w:rsid w:val="00A71B11"/>
    <w:rsid w:val="00A7201D"/>
    <w:rsid w:val="00A723A8"/>
    <w:rsid w:val="00A72542"/>
    <w:rsid w:val="00A727E4"/>
    <w:rsid w:val="00A72CD8"/>
    <w:rsid w:val="00A72E36"/>
    <w:rsid w:val="00A734CD"/>
    <w:rsid w:val="00A73710"/>
    <w:rsid w:val="00A73858"/>
    <w:rsid w:val="00A74292"/>
    <w:rsid w:val="00A74487"/>
    <w:rsid w:val="00A745DA"/>
    <w:rsid w:val="00A74D78"/>
    <w:rsid w:val="00A7535D"/>
    <w:rsid w:val="00A75805"/>
    <w:rsid w:val="00A75AF2"/>
    <w:rsid w:val="00A75B96"/>
    <w:rsid w:val="00A7613E"/>
    <w:rsid w:val="00A76634"/>
    <w:rsid w:val="00A76899"/>
    <w:rsid w:val="00A76955"/>
    <w:rsid w:val="00A769FF"/>
    <w:rsid w:val="00A76A29"/>
    <w:rsid w:val="00A76BE7"/>
    <w:rsid w:val="00A76C78"/>
    <w:rsid w:val="00A76C89"/>
    <w:rsid w:val="00A770F8"/>
    <w:rsid w:val="00A774BA"/>
    <w:rsid w:val="00A77789"/>
    <w:rsid w:val="00A77A85"/>
    <w:rsid w:val="00A77E87"/>
    <w:rsid w:val="00A807BE"/>
    <w:rsid w:val="00A80849"/>
    <w:rsid w:val="00A81CAB"/>
    <w:rsid w:val="00A81CF2"/>
    <w:rsid w:val="00A81EB8"/>
    <w:rsid w:val="00A82115"/>
    <w:rsid w:val="00A8215A"/>
    <w:rsid w:val="00A821B9"/>
    <w:rsid w:val="00A821BF"/>
    <w:rsid w:val="00A82BAE"/>
    <w:rsid w:val="00A82C32"/>
    <w:rsid w:val="00A84709"/>
    <w:rsid w:val="00A84782"/>
    <w:rsid w:val="00A850BC"/>
    <w:rsid w:val="00A8512A"/>
    <w:rsid w:val="00A85403"/>
    <w:rsid w:val="00A85826"/>
    <w:rsid w:val="00A8597F"/>
    <w:rsid w:val="00A85CB6"/>
    <w:rsid w:val="00A86068"/>
    <w:rsid w:val="00A86772"/>
    <w:rsid w:val="00A869FB"/>
    <w:rsid w:val="00A869FF"/>
    <w:rsid w:val="00A86EBF"/>
    <w:rsid w:val="00A86F69"/>
    <w:rsid w:val="00A8713E"/>
    <w:rsid w:val="00A8771B"/>
    <w:rsid w:val="00A8797E"/>
    <w:rsid w:val="00A87AC8"/>
    <w:rsid w:val="00A87DBB"/>
    <w:rsid w:val="00A9046F"/>
    <w:rsid w:val="00A90749"/>
    <w:rsid w:val="00A9084B"/>
    <w:rsid w:val="00A916BC"/>
    <w:rsid w:val="00A91B51"/>
    <w:rsid w:val="00A9210A"/>
    <w:rsid w:val="00A92C04"/>
    <w:rsid w:val="00A92DCE"/>
    <w:rsid w:val="00A92E23"/>
    <w:rsid w:val="00A92F34"/>
    <w:rsid w:val="00A9326A"/>
    <w:rsid w:val="00A93E16"/>
    <w:rsid w:val="00A945F1"/>
    <w:rsid w:val="00A94E6C"/>
    <w:rsid w:val="00A9530B"/>
    <w:rsid w:val="00A95548"/>
    <w:rsid w:val="00A96708"/>
    <w:rsid w:val="00A96998"/>
    <w:rsid w:val="00A96E43"/>
    <w:rsid w:val="00A97847"/>
    <w:rsid w:val="00A97A27"/>
    <w:rsid w:val="00A97BCE"/>
    <w:rsid w:val="00A97D1B"/>
    <w:rsid w:val="00A97D4F"/>
    <w:rsid w:val="00AA02BF"/>
    <w:rsid w:val="00AA031A"/>
    <w:rsid w:val="00AA0558"/>
    <w:rsid w:val="00AA0613"/>
    <w:rsid w:val="00AA06C4"/>
    <w:rsid w:val="00AA0D36"/>
    <w:rsid w:val="00AA1B04"/>
    <w:rsid w:val="00AA1BDE"/>
    <w:rsid w:val="00AA2CD6"/>
    <w:rsid w:val="00AA3470"/>
    <w:rsid w:val="00AA3535"/>
    <w:rsid w:val="00AA3754"/>
    <w:rsid w:val="00AA3E52"/>
    <w:rsid w:val="00AA3EE3"/>
    <w:rsid w:val="00AA45A2"/>
    <w:rsid w:val="00AA4780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6DB8"/>
    <w:rsid w:val="00AA7436"/>
    <w:rsid w:val="00AA764F"/>
    <w:rsid w:val="00AA7BE9"/>
    <w:rsid w:val="00AA7CBF"/>
    <w:rsid w:val="00AB00B5"/>
    <w:rsid w:val="00AB013E"/>
    <w:rsid w:val="00AB076D"/>
    <w:rsid w:val="00AB0C14"/>
    <w:rsid w:val="00AB0C9A"/>
    <w:rsid w:val="00AB1138"/>
    <w:rsid w:val="00AB11D5"/>
    <w:rsid w:val="00AB13D3"/>
    <w:rsid w:val="00AB1C26"/>
    <w:rsid w:val="00AB1C4A"/>
    <w:rsid w:val="00AB200A"/>
    <w:rsid w:val="00AB2503"/>
    <w:rsid w:val="00AB27FF"/>
    <w:rsid w:val="00AB2CE3"/>
    <w:rsid w:val="00AB31E3"/>
    <w:rsid w:val="00AB438F"/>
    <w:rsid w:val="00AB4410"/>
    <w:rsid w:val="00AB4490"/>
    <w:rsid w:val="00AB4552"/>
    <w:rsid w:val="00AB4D56"/>
    <w:rsid w:val="00AB4EB4"/>
    <w:rsid w:val="00AB515D"/>
    <w:rsid w:val="00AB54C6"/>
    <w:rsid w:val="00AB58DE"/>
    <w:rsid w:val="00AB5AF0"/>
    <w:rsid w:val="00AB5B9C"/>
    <w:rsid w:val="00AB5C68"/>
    <w:rsid w:val="00AB5CE5"/>
    <w:rsid w:val="00AB61D6"/>
    <w:rsid w:val="00AB63A7"/>
    <w:rsid w:val="00AB63BA"/>
    <w:rsid w:val="00AB6978"/>
    <w:rsid w:val="00AB6D90"/>
    <w:rsid w:val="00AB715D"/>
    <w:rsid w:val="00AB73FF"/>
    <w:rsid w:val="00AB7788"/>
    <w:rsid w:val="00AB7BE5"/>
    <w:rsid w:val="00AC0056"/>
    <w:rsid w:val="00AC0484"/>
    <w:rsid w:val="00AC052A"/>
    <w:rsid w:val="00AC0CEF"/>
    <w:rsid w:val="00AC0D9D"/>
    <w:rsid w:val="00AC1015"/>
    <w:rsid w:val="00AC10A0"/>
    <w:rsid w:val="00AC1883"/>
    <w:rsid w:val="00AC1C73"/>
    <w:rsid w:val="00AC1FA6"/>
    <w:rsid w:val="00AC23CA"/>
    <w:rsid w:val="00AC2AB8"/>
    <w:rsid w:val="00AC2AD0"/>
    <w:rsid w:val="00AC3162"/>
    <w:rsid w:val="00AC3198"/>
    <w:rsid w:val="00AC31F2"/>
    <w:rsid w:val="00AC32BF"/>
    <w:rsid w:val="00AC3A69"/>
    <w:rsid w:val="00AC493F"/>
    <w:rsid w:val="00AC4A08"/>
    <w:rsid w:val="00AC4D2B"/>
    <w:rsid w:val="00AC4DBA"/>
    <w:rsid w:val="00AC552A"/>
    <w:rsid w:val="00AC56EB"/>
    <w:rsid w:val="00AC586B"/>
    <w:rsid w:val="00AC58EA"/>
    <w:rsid w:val="00AC6029"/>
    <w:rsid w:val="00AC65D1"/>
    <w:rsid w:val="00AC70D5"/>
    <w:rsid w:val="00AC7207"/>
    <w:rsid w:val="00AC76DB"/>
    <w:rsid w:val="00AC7C2E"/>
    <w:rsid w:val="00AD06B8"/>
    <w:rsid w:val="00AD0A6B"/>
    <w:rsid w:val="00AD0F1B"/>
    <w:rsid w:val="00AD14EA"/>
    <w:rsid w:val="00AD1755"/>
    <w:rsid w:val="00AD1A94"/>
    <w:rsid w:val="00AD1AEC"/>
    <w:rsid w:val="00AD1EBC"/>
    <w:rsid w:val="00AD1F9C"/>
    <w:rsid w:val="00AD2D70"/>
    <w:rsid w:val="00AD2F54"/>
    <w:rsid w:val="00AD2FA3"/>
    <w:rsid w:val="00AD3207"/>
    <w:rsid w:val="00AD33DB"/>
    <w:rsid w:val="00AD36DC"/>
    <w:rsid w:val="00AD37FF"/>
    <w:rsid w:val="00AD3D9A"/>
    <w:rsid w:val="00AD45B3"/>
    <w:rsid w:val="00AD4709"/>
    <w:rsid w:val="00AD4C6E"/>
    <w:rsid w:val="00AD5261"/>
    <w:rsid w:val="00AD5361"/>
    <w:rsid w:val="00AD5758"/>
    <w:rsid w:val="00AD5D3B"/>
    <w:rsid w:val="00AD5E68"/>
    <w:rsid w:val="00AD614A"/>
    <w:rsid w:val="00AD63F5"/>
    <w:rsid w:val="00AD656B"/>
    <w:rsid w:val="00AD7186"/>
    <w:rsid w:val="00AD75D6"/>
    <w:rsid w:val="00AD79F2"/>
    <w:rsid w:val="00AD7A90"/>
    <w:rsid w:val="00AD7AD8"/>
    <w:rsid w:val="00AD7CF4"/>
    <w:rsid w:val="00AD7D0D"/>
    <w:rsid w:val="00AE0BC5"/>
    <w:rsid w:val="00AE0EE1"/>
    <w:rsid w:val="00AE0F5E"/>
    <w:rsid w:val="00AE1905"/>
    <w:rsid w:val="00AE213A"/>
    <w:rsid w:val="00AE2C64"/>
    <w:rsid w:val="00AE3CD0"/>
    <w:rsid w:val="00AE44DB"/>
    <w:rsid w:val="00AE4551"/>
    <w:rsid w:val="00AE467A"/>
    <w:rsid w:val="00AE4793"/>
    <w:rsid w:val="00AE47BF"/>
    <w:rsid w:val="00AE47D0"/>
    <w:rsid w:val="00AE49A5"/>
    <w:rsid w:val="00AE52A0"/>
    <w:rsid w:val="00AE5C11"/>
    <w:rsid w:val="00AE5CF3"/>
    <w:rsid w:val="00AE6A52"/>
    <w:rsid w:val="00AE6CFC"/>
    <w:rsid w:val="00AE7C06"/>
    <w:rsid w:val="00AF01AE"/>
    <w:rsid w:val="00AF073F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4D"/>
    <w:rsid w:val="00AF30EA"/>
    <w:rsid w:val="00AF3497"/>
    <w:rsid w:val="00AF4235"/>
    <w:rsid w:val="00AF4D29"/>
    <w:rsid w:val="00AF5111"/>
    <w:rsid w:val="00AF54C5"/>
    <w:rsid w:val="00AF589D"/>
    <w:rsid w:val="00AF5C00"/>
    <w:rsid w:val="00AF615B"/>
    <w:rsid w:val="00AF66A8"/>
    <w:rsid w:val="00AF6841"/>
    <w:rsid w:val="00AF71A7"/>
    <w:rsid w:val="00AF76BE"/>
    <w:rsid w:val="00AF780F"/>
    <w:rsid w:val="00AF7A99"/>
    <w:rsid w:val="00AF7AC8"/>
    <w:rsid w:val="00B009F2"/>
    <w:rsid w:val="00B00D92"/>
    <w:rsid w:val="00B010F1"/>
    <w:rsid w:val="00B01297"/>
    <w:rsid w:val="00B0193A"/>
    <w:rsid w:val="00B01C2F"/>
    <w:rsid w:val="00B020A1"/>
    <w:rsid w:val="00B02110"/>
    <w:rsid w:val="00B0295D"/>
    <w:rsid w:val="00B029A4"/>
    <w:rsid w:val="00B02BC1"/>
    <w:rsid w:val="00B02ECA"/>
    <w:rsid w:val="00B02ED8"/>
    <w:rsid w:val="00B03429"/>
    <w:rsid w:val="00B03510"/>
    <w:rsid w:val="00B036F9"/>
    <w:rsid w:val="00B03ED9"/>
    <w:rsid w:val="00B042DF"/>
    <w:rsid w:val="00B048CF"/>
    <w:rsid w:val="00B0543C"/>
    <w:rsid w:val="00B0568D"/>
    <w:rsid w:val="00B05B7B"/>
    <w:rsid w:val="00B06043"/>
    <w:rsid w:val="00B067E2"/>
    <w:rsid w:val="00B06A09"/>
    <w:rsid w:val="00B072D2"/>
    <w:rsid w:val="00B07396"/>
    <w:rsid w:val="00B07399"/>
    <w:rsid w:val="00B07612"/>
    <w:rsid w:val="00B0775A"/>
    <w:rsid w:val="00B07822"/>
    <w:rsid w:val="00B0794F"/>
    <w:rsid w:val="00B100D8"/>
    <w:rsid w:val="00B10175"/>
    <w:rsid w:val="00B10B68"/>
    <w:rsid w:val="00B114A0"/>
    <w:rsid w:val="00B11526"/>
    <w:rsid w:val="00B11AE2"/>
    <w:rsid w:val="00B11C9B"/>
    <w:rsid w:val="00B11D57"/>
    <w:rsid w:val="00B1225F"/>
    <w:rsid w:val="00B12799"/>
    <w:rsid w:val="00B12929"/>
    <w:rsid w:val="00B12D4A"/>
    <w:rsid w:val="00B13082"/>
    <w:rsid w:val="00B1368F"/>
    <w:rsid w:val="00B137AA"/>
    <w:rsid w:val="00B13AC5"/>
    <w:rsid w:val="00B1400B"/>
    <w:rsid w:val="00B14574"/>
    <w:rsid w:val="00B1490A"/>
    <w:rsid w:val="00B14B61"/>
    <w:rsid w:val="00B15026"/>
    <w:rsid w:val="00B1519F"/>
    <w:rsid w:val="00B151E7"/>
    <w:rsid w:val="00B1560F"/>
    <w:rsid w:val="00B15ADA"/>
    <w:rsid w:val="00B15B24"/>
    <w:rsid w:val="00B15C99"/>
    <w:rsid w:val="00B15D5B"/>
    <w:rsid w:val="00B165AE"/>
    <w:rsid w:val="00B16928"/>
    <w:rsid w:val="00B1773A"/>
    <w:rsid w:val="00B20215"/>
    <w:rsid w:val="00B20C39"/>
    <w:rsid w:val="00B20ECC"/>
    <w:rsid w:val="00B21199"/>
    <w:rsid w:val="00B213B0"/>
    <w:rsid w:val="00B21641"/>
    <w:rsid w:val="00B216D4"/>
    <w:rsid w:val="00B222BE"/>
    <w:rsid w:val="00B225CC"/>
    <w:rsid w:val="00B22874"/>
    <w:rsid w:val="00B23058"/>
    <w:rsid w:val="00B23607"/>
    <w:rsid w:val="00B23610"/>
    <w:rsid w:val="00B238E0"/>
    <w:rsid w:val="00B23A02"/>
    <w:rsid w:val="00B23D67"/>
    <w:rsid w:val="00B23D99"/>
    <w:rsid w:val="00B23DA8"/>
    <w:rsid w:val="00B23F04"/>
    <w:rsid w:val="00B242AE"/>
    <w:rsid w:val="00B25A98"/>
    <w:rsid w:val="00B263B3"/>
    <w:rsid w:val="00B268E4"/>
    <w:rsid w:val="00B2695E"/>
    <w:rsid w:val="00B274A8"/>
    <w:rsid w:val="00B27696"/>
    <w:rsid w:val="00B276F4"/>
    <w:rsid w:val="00B27A15"/>
    <w:rsid w:val="00B27CB9"/>
    <w:rsid w:val="00B27E62"/>
    <w:rsid w:val="00B30364"/>
    <w:rsid w:val="00B305B7"/>
    <w:rsid w:val="00B30A77"/>
    <w:rsid w:val="00B30AC4"/>
    <w:rsid w:val="00B30C4B"/>
    <w:rsid w:val="00B30E20"/>
    <w:rsid w:val="00B30F01"/>
    <w:rsid w:val="00B3100C"/>
    <w:rsid w:val="00B311C9"/>
    <w:rsid w:val="00B3130A"/>
    <w:rsid w:val="00B3174C"/>
    <w:rsid w:val="00B318AE"/>
    <w:rsid w:val="00B31A53"/>
    <w:rsid w:val="00B31CF8"/>
    <w:rsid w:val="00B32177"/>
    <w:rsid w:val="00B322B4"/>
    <w:rsid w:val="00B32479"/>
    <w:rsid w:val="00B325BD"/>
    <w:rsid w:val="00B326F9"/>
    <w:rsid w:val="00B32751"/>
    <w:rsid w:val="00B32BF8"/>
    <w:rsid w:val="00B33434"/>
    <w:rsid w:val="00B33454"/>
    <w:rsid w:val="00B3378F"/>
    <w:rsid w:val="00B3387D"/>
    <w:rsid w:val="00B33952"/>
    <w:rsid w:val="00B3396A"/>
    <w:rsid w:val="00B33A63"/>
    <w:rsid w:val="00B342EC"/>
    <w:rsid w:val="00B3492E"/>
    <w:rsid w:val="00B34AC9"/>
    <w:rsid w:val="00B34B6B"/>
    <w:rsid w:val="00B34CCA"/>
    <w:rsid w:val="00B34CE3"/>
    <w:rsid w:val="00B34CE4"/>
    <w:rsid w:val="00B34CFD"/>
    <w:rsid w:val="00B34DE0"/>
    <w:rsid w:val="00B35284"/>
    <w:rsid w:val="00B35550"/>
    <w:rsid w:val="00B35D2E"/>
    <w:rsid w:val="00B35E0D"/>
    <w:rsid w:val="00B363AE"/>
    <w:rsid w:val="00B3759A"/>
    <w:rsid w:val="00B375B2"/>
    <w:rsid w:val="00B377AB"/>
    <w:rsid w:val="00B37AD1"/>
    <w:rsid w:val="00B37B1D"/>
    <w:rsid w:val="00B400E4"/>
    <w:rsid w:val="00B404D6"/>
    <w:rsid w:val="00B40700"/>
    <w:rsid w:val="00B40900"/>
    <w:rsid w:val="00B4161F"/>
    <w:rsid w:val="00B41719"/>
    <w:rsid w:val="00B42366"/>
    <w:rsid w:val="00B432B8"/>
    <w:rsid w:val="00B43538"/>
    <w:rsid w:val="00B4380E"/>
    <w:rsid w:val="00B43AAF"/>
    <w:rsid w:val="00B43C8F"/>
    <w:rsid w:val="00B43D45"/>
    <w:rsid w:val="00B43F4D"/>
    <w:rsid w:val="00B4432D"/>
    <w:rsid w:val="00B443B4"/>
    <w:rsid w:val="00B4555E"/>
    <w:rsid w:val="00B45845"/>
    <w:rsid w:val="00B45898"/>
    <w:rsid w:val="00B45CF2"/>
    <w:rsid w:val="00B4688A"/>
    <w:rsid w:val="00B46A57"/>
    <w:rsid w:val="00B46AC2"/>
    <w:rsid w:val="00B472F9"/>
    <w:rsid w:val="00B474EE"/>
    <w:rsid w:val="00B475C8"/>
    <w:rsid w:val="00B476D4"/>
    <w:rsid w:val="00B47AD5"/>
    <w:rsid w:val="00B47B23"/>
    <w:rsid w:val="00B50941"/>
    <w:rsid w:val="00B50955"/>
    <w:rsid w:val="00B51690"/>
    <w:rsid w:val="00B51EAE"/>
    <w:rsid w:val="00B52390"/>
    <w:rsid w:val="00B52C8B"/>
    <w:rsid w:val="00B53057"/>
    <w:rsid w:val="00B53145"/>
    <w:rsid w:val="00B5349B"/>
    <w:rsid w:val="00B538F5"/>
    <w:rsid w:val="00B539AA"/>
    <w:rsid w:val="00B53A32"/>
    <w:rsid w:val="00B543BA"/>
    <w:rsid w:val="00B543E3"/>
    <w:rsid w:val="00B54AAA"/>
    <w:rsid w:val="00B54FF6"/>
    <w:rsid w:val="00B55262"/>
    <w:rsid w:val="00B55615"/>
    <w:rsid w:val="00B55968"/>
    <w:rsid w:val="00B55B84"/>
    <w:rsid w:val="00B56561"/>
    <w:rsid w:val="00B56AA4"/>
    <w:rsid w:val="00B57096"/>
    <w:rsid w:val="00B572A5"/>
    <w:rsid w:val="00B5744C"/>
    <w:rsid w:val="00B57AF0"/>
    <w:rsid w:val="00B6077C"/>
    <w:rsid w:val="00B60B56"/>
    <w:rsid w:val="00B6106E"/>
    <w:rsid w:val="00B6142C"/>
    <w:rsid w:val="00B61614"/>
    <w:rsid w:val="00B61656"/>
    <w:rsid w:val="00B619DC"/>
    <w:rsid w:val="00B61EA0"/>
    <w:rsid w:val="00B6254B"/>
    <w:rsid w:val="00B62948"/>
    <w:rsid w:val="00B62987"/>
    <w:rsid w:val="00B62EFB"/>
    <w:rsid w:val="00B62F81"/>
    <w:rsid w:val="00B63143"/>
    <w:rsid w:val="00B63318"/>
    <w:rsid w:val="00B63A86"/>
    <w:rsid w:val="00B63B84"/>
    <w:rsid w:val="00B64249"/>
    <w:rsid w:val="00B64354"/>
    <w:rsid w:val="00B651C7"/>
    <w:rsid w:val="00B652F9"/>
    <w:rsid w:val="00B6542C"/>
    <w:rsid w:val="00B65A8E"/>
    <w:rsid w:val="00B65CE3"/>
    <w:rsid w:val="00B65E19"/>
    <w:rsid w:val="00B65E33"/>
    <w:rsid w:val="00B66057"/>
    <w:rsid w:val="00B66367"/>
    <w:rsid w:val="00B66740"/>
    <w:rsid w:val="00B668AA"/>
    <w:rsid w:val="00B66DDF"/>
    <w:rsid w:val="00B6755C"/>
    <w:rsid w:val="00B67A4C"/>
    <w:rsid w:val="00B67FA1"/>
    <w:rsid w:val="00B7027A"/>
    <w:rsid w:val="00B70D42"/>
    <w:rsid w:val="00B70D7B"/>
    <w:rsid w:val="00B71420"/>
    <w:rsid w:val="00B7187B"/>
    <w:rsid w:val="00B7194A"/>
    <w:rsid w:val="00B71C6B"/>
    <w:rsid w:val="00B71E7E"/>
    <w:rsid w:val="00B71EB8"/>
    <w:rsid w:val="00B731D6"/>
    <w:rsid w:val="00B7339B"/>
    <w:rsid w:val="00B73915"/>
    <w:rsid w:val="00B73C2B"/>
    <w:rsid w:val="00B740DB"/>
    <w:rsid w:val="00B744E9"/>
    <w:rsid w:val="00B74CD1"/>
    <w:rsid w:val="00B74F2C"/>
    <w:rsid w:val="00B7535E"/>
    <w:rsid w:val="00B75374"/>
    <w:rsid w:val="00B75D9F"/>
    <w:rsid w:val="00B75EF3"/>
    <w:rsid w:val="00B7661A"/>
    <w:rsid w:val="00B76768"/>
    <w:rsid w:val="00B76798"/>
    <w:rsid w:val="00B76851"/>
    <w:rsid w:val="00B7735B"/>
    <w:rsid w:val="00B77583"/>
    <w:rsid w:val="00B7758E"/>
    <w:rsid w:val="00B77C5E"/>
    <w:rsid w:val="00B80112"/>
    <w:rsid w:val="00B80923"/>
    <w:rsid w:val="00B809E7"/>
    <w:rsid w:val="00B80A05"/>
    <w:rsid w:val="00B80BD9"/>
    <w:rsid w:val="00B81198"/>
    <w:rsid w:val="00B812D8"/>
    <w:rsid w:val="00B812D9"/>
    <w:rsid w:val="00B81434"/>
    <w:rsid w:val="00B814D1"/>
    <w:rsid w:val="00B8151D"/>
    <w:rsid w:val="00B81E69"/>
    <w:rsid w:val="00B82177"/>
    <w:rsid w:val="00B822EE"/>
    <w:rsid w:val="00B823F7"/>
    <w:rsid w:val="00B826C6"/>
    <w:rsid w:val="00B8271E"/>
    <w:rsid w:val="00B827A0"/>
    <w:rsid w:val="00B837D4"/>
    <w:rsid w:val="00B83C9B"/>
    <w:rsid w:val="00B83EC5"/>
    <w:rsid w:val="00B840AF"/>
    <w:rsid w:val="00B843EE"/>
    <w:rsid w:val="00B84427"/>
    <w:rsid w:val="00B84D73"/>
    <w:rsid w:val="00B84F0F"/>
    <w:rsid w:val="00B84F38"/>
    <w:rsid w:val="00B85E99"/>
    <w:rsid w:val="00B86174"/>
    <w:rsid w:val="00B8695D"/>
    <w:rsid w:val="00B86DDD"/>
    <w:rsid w:val="00B873B7"/>
    <w:rsid w:val="00B873E6"/>
    <w:rsid w:val="00B874B7"/>
    <w:rsid w:val="00B875D4"/>
    <w:rsid w:val="00B90320"/>
    <w:rsid w:val="00B90427"/>
    <w:rsid w:val="00B90494"/>
    <w:rsid w:val="00B90523"/>
    <w:rsid w:val="00B90886"/>
    <w:rsid w:val="00B90B70"/>
    <w:rsid w:val="00B90BEE"/>
    <w:rsid w:val="00B90C3C"/>
    <w:rsid w:val="00B91A1E"/>
    <w:rsid w:val="00B91DBE"/>
    <w:rsid w:val="00B9274F"/>
    <w:rsid w:val="00B92CB8"/>
    <w:rsid w:val="00B9308B"/>
    <w:rsid w:val="00B9316E"/>
    <w:rsid w:val="00B93442"/>
    <w:rsid w:val="00B93C68"/>
    <w:rsid w:val="00B93EDB"/>
    <w:rsid w:val="00B942D1"/>
    <w:rsid w:val="00B944A1"/>
    <w:rsid w:val="00B9559C"/>
    <w:rsid w:val="00B95AAF"/>
    <w:rsid w:val="00B95CAF"/>
    <w:rsid w:val="00B961DD"/>
    <w:rsid w:val="00B967D1"/>
    <w:rsid w:val="00B96BDF"/>
    <w:rsid w:val="00B96BFF"/>
    <w:rsid w:val="00B96C06"/>
    <w:rsid w:val="00B97172"/>
    <w:rsid w:val="00B974B0"/>
    <w:rsid w:val="00B9785B"/>
    <w:rsid w:val="00BA0074"/>
    <w:rsid w:val="00BA0220"/>
    <w:rsid w:val="00BA02AB"/>
    <w:rsid w:val="00BA0664"/>
    <w:rsid w:val="00BA0ABD"/>
    <w:rsid w:val="00BA0C0B"/>
    <w:rsid w:val="00BA0EA7"/>
    <w:rsid w:val="00BA1459"/>
    <w:rsid w:val="00BA1561"/>
    <w:rsid w:val="00BA15E9"/>
    <w:rsid w:val="00BA17F2"/>
    <w:rsid w:val="00BA198D"/>
    <w:rsid w:val="00BA19B0"/>
    <w:rsid w:val="00BA1AF9"/>
    <w:rsid w:val="00BA26B1"/>
    <w:rsid w:val="00BA30C1"/>
    <w:rsid w:val="00BA3362"/>
    <w:rsid w:val="00BA343E"/>
    <w:rsid w:val="00BA3D9B"/>
    <w:rsid w:val="00BA3EDF"/>
    <w:rsid w:val="00BA3EF4"/>
    <w:rsid w:val="00BA4028"/>
    <w:rsid w:val="00BA461C"/>
    <w:rsid w:val="00BA4790"/>
    <w:rsid w:val="00BA4DC3"/>
    <w:rsid w:val="00BA5457"/>
    <w:rsid w:val="00BA5EF5"/>
    <w:rsid w:val="00BA60A7"/>
    <w:rsid w:val="00BA689F"/>
    <w:rsid w:val="00BA69E0"/>
    <w:rsid w:val="00BA6F76"/>
    <w:rsid w:val="00BA70D3"/>
    <w:rsid w:val="00BA7560"/>
    <w:rsid w:val="00BA7D14"/>
    <w:rsid w:val="00BA7FA2"/>
    <w:rsid w:val="00BB03BA"/>
    <w:rsid w:val="00BB03D7"/>
    <w:rsid w:val="00BB0B99"/>
    <w:rsid w:val="00BB0E05"/>
    <w:rsid w:val="00BB0F49"/>
    <w:rsid w:val="00BB1042"/>
    <w:rsid w:val="00BB1717"/>
    <w:rsid w:val="00BB180F"/>
    <w:rsid w:val="00BB2039"/>
    <w:rsid w:val="00BB252C"/>
    <w:rsid w:val="00BB2949"/>
    <w:rsid w:val="00BB2B1E"/>
    <w:rsid w:val="00BB2ECD"/>
    <w:rsid w:val="00BB2FEF"/>
    <w:rsid w:val="00BB3066"/>
    <w:rsid w:val="00BB3172"/>
    <w:rsid w:val="00BB38EF"/>
    <w:rsid w:val="00BB3BAF"/>
    <w:rsid w:val="00BB3D98"/>
    <w:rsid w:val="00BB3DBB"/>
    <w:rsid w:val="00BB4171"/>
    <w:rsid w:val="00BB4593"/>
    <w:rsid w:val="00BB4727"/>
    <w:rsid w:val="00BB52EA"/>
    <w:rsid w:val="00BB5883"/>
    <w:rsid w:val="00BB5910"/>
    <w:rsid w:val="00BB5C51"/>
    <w:rsid w:val="00BB5D17"/>
    <w:rsid w:val="00BB5E99"/>
    <w:rsid w:val="00BB5F57"/>
    <w:rsid w:val="00BB61F8"/>
    <w:rsid w:val="00BB64FB"/>
    <w:rsid w:val="00BB65DB"/>
    <w:rsid w:val="00BB7089"/>
    <w:rsid w:val="00BB7703"/>
    <w:rsid w:val="00BB7A23"/>
    <w:rsid w:val="00BC0D81"/>
    <w:rsid w:val="00BC0E6B"/>
    <w:rsid w:val="00BC10B5"/>
    <w:rsid w:val="00BC18EF"/>
    <w:rsid w:val="00BC1A3F"/>
    <w:rsid w:val="00BC1C6E"/>
    <w:rsid w:val="00BC1C8D"/>
    <w:rsid w:val="00BC1E6E"/>
    <w:rsid w:val="00BC1EFE"/>
    <w:rsid w:val="00BC2171"/>
    <w:rsid w:val="00BC22A2"/>
    <w:rsid w:val="00BC2396"/>
    <w:rsid w:val="00BC2E95"/>
    <w:rsid w:val="00BC3218"/>
    <w:rsid w:val="00BC3598"/>
    <w:rsid w:val="00BC39B2"/>
    <w:rsid w:val="00BC3A35"/>
    <w:rsid w:val="00BC3E54"/>
    <w:rsid w:val="00BC4025"/>
    <w:rsid w:val="00BC4522"/>
    <w:rsid w:val="00BC47D4"/>
    <w:rsid w:val="00BC4F43"/>
    <w:rsid w:val="00BC5642"/>
    <w:rsid w:val="00BC5C17"/>
    <w:rsid w:val="00BC5C58"/>
    <w:rsid w:val="00BC5D85"/>
    <w:rsid w:val="00BC6938"/>
    <w:rsid w:val="00BC6AC7"/>
    <w:rsid w:val="00BC6F92"/>
    <w:rsid w:val="00BC703D"/>
    <w:rsid w:val="00BC72BF"/>
    <w:rsid w:val="00BC7429"/>
    <w:rsid w:val="00BC742A"/>
    <w:rsid w:val="00BD0A07"/>
    <w:rsid w:val="00BD0A48"/>
    <w:rsid w:val="00BD0E69"/>
    <w:rsid w:val="00BD0E8A"/>
    <w:rsid w:val="00BD1026"/>
    <w:rsid w:val="00BD1424"/>
    <w:rsid w:val="00BD1CDB"/>
    <w:rsid w:val="00BD1E8F"/>
    <w:rsid w:val="00BD248C"/>
    <w:rsid w:val="00BD2792"/>
    <w:rsid w:val="00BD2986"/>
    <w:rsid w:val="00BD2B01"/>
    <w:rsid w:val="00BD2BA3"/>
    <w:rsid w:val="00BD2DC1"/>
    <w:rsid w:val="00BD31B4"/>
    <w:rsid w:val="00BD31ED"/>
    <w:rsid w:val="00BD34A1"/>
    <w:rsid w:val="00BD366B"/>
    <w:rsid w:val="00BD3785"/>
    <w:rsid w:val="00BD3BF5"/>
    <w:rsid w:val="00BD3E4B"/>
    <w:rsid w:val="00BD4005"/>
    <w:rsid w:val="00BD486F"/>
    <w:rsid w:val="00BD4D7B"/>
    <w:rsid w:val="00BD59DC"/>
    <w:rsid w:val="00BD5D24"/>
    <w:rsid w:val="00BD6A19"/>
    <w:rsid w:val="00BD6A92"/>
    <w:rsid w:val="00BD6C11"/>
    <w:rsid w:val="00BD7430"/>
    <w:rsid w:val="00BD7D7A"/>
    <w:rsid w:val="00BE0146"/>
    <w:rsid w:val="00BE0EC1"/>
    <w:rsid w:val="00BE0F67"/>
    <w:rsid w:val="00BE10F7"/>
    <w:rsid w:val="00BE11AF"/>
    <w:rsid w:val="00BE13DD"/>
    <w:rsid w:val="00BE223C"/>
    <w:rsid w:val="00BE246F"/>
    <w:rsid w:val="00BE2A91"/>
    <w:rsid w:val="00BE2B37"/>
    <w:rsid w:val="00BE2C12"/>
    <w:rsid w:val="00BE2F9E"/>
    <w:rsid w:val="00BE3159"/>
    <w:rsid w:val="00BE375D"/>
    <w:rsid w:val="00BE3D77"/>
    <w:rsid w:val="00BE3EA4"/>
    <w:rsid w:val="00BE4372"/>
    <w:rsid w:val="00BE43E8"/>
    <w:rsid w:val="00BE45CA"/>
    <w:rsid w:val="00BE4CDE"/>
    <w:rsid w:val="00BE505D"/>
    <w:rsid w:val="00BE50EA"/>
    <w:rsid w:val="00BE530B"/>
    <w:rsid w:val="00BE5631"/>
    <w:rsid w:val="00BE5F1D"/>
    <w:rsid w:val="00BE6297"/>
    <w:rsid w:val="00BE64BA"/>
    <w:rsid w:val="00BE66A8"/>
    <w:rsid w:val="00BE7601"/>
    <w:rsid w:val="00BE76A0"/>
    <w:rsid w:val="00BE7AF7"/>
    <w:rsid w:val="00BE7BFD"/>
    <w:rsid w:val="00BE7C3F"/>
    <w:rsid w:val="00BE7E44"/>
    <w:rsid w:val="00BF0032"/>
    <w:rsid w:val="00BF015C"/>
    <w:rsid w:val="00BF0991"/>
    <w:rsid w:val="00BF0B91"/>
    <w:rsid w:val="00BF0C0B"/>
    <w:rsid w:val="00BF0E4A"/>
    <w:rsid w:val="00BF0FA5"/>
    <w:rsid w:val="00BF13A7"/>
    <w:rsid w:val="00BF1611"/>
    <w:rsid w:val="00BF2633"/>
    <w:rsid w:val="00BF277A"/>
    <w:rsid w:val="00BF3189"/>
    <w:rsid w:val="00BF32CC"/>
    <w:rsid w:val="00BF369F"/>
    <w:rsid w:val="00BF4151"/>
    <w:rsid w:val="00BF4238"/>
    <w:rsid w:val="00BF4477"/>
    <w:rsid w:val="00BF47B1"/>
    <w:rsid w:val="00BF49A9"/>
    <w:rsid w:val="00BF4AE7"/>
    <w:rsid w:val="00BF4D45"/>
    <w:rsid w:val="00BF4EB1"/>
    <w:rsid w:val="00BF530C"/>
    <w:rsid w:val="00BF53D2"/>
    <w:rsid w:val="00BF54C1"/>
    <w:rsid w:val="00BF54C8"/>
    <w:rsid w:val="00BF54D8"/>
    <w:rsid w:val="00BF55ED"/>
    <w:rsid w:val="00BF63D4"/>
    <w:rsid w:val="00BF6963"/>
    <w:rsid w:val="00BF6987"/>
    <w:rsid w:val="00BF6A4D"/>
    <w:rsid w:val="00BF6AF1"/>
    <w:rsid w:val="00BF76CA"/>
    <w:rsid w:val="00BF783D"/>
    <w:rsid w:val="00BF7A84"/>
    <w:rsid w:val="00BF7FAE"/>
    <w:rsid w:val="00BF7FC1"/>
    <w:rsid w:val="00C004F9"/>
    <w:rsid w:val="00C01110"/>
    <w:rsid w:val="00C012B6"/>
    <w:rsid w:val="00C01472"/>
    <w:rsid w:val="00C016B9"/>
    <w:rsid w:val="00C016C3"/>
    <w:rsid w:val="00C017FD"/>
    <w:rsid w:val="00C01B18"/>
    <w:rsid w:val="00C01D0A"/>
    <w:rsid w:val="00C02165"/>
    <w:rsid w:val="00C02318"/>
    <w:rsid w:val="00C0233C"/>
    <w:rsid w:val="00C024E1"/>
    <w:rsid w:val="00C0273B"/>
    <w:rsid w:val="00C02EC2"/>
    <w:rsid w:val="00C030DB"/>
    <w:rsid w:val="00C0376B"/>
    <w:rsid w:val="00C03C50"/>
    <w:rsid w:val="00C03DF5"/>
    <w:rsid w:val="00C046B8"/>
    <w:rsid w:val="00C047A3"/>
    <w:rsid w:val="00C052E5"/>
    <w:rsid w:val="00C0537E"/>
    <w:rsid w:val="00C0649F"/>
    <w:rsid w:val="00C065B6"/>
    <w:rsid w:val="00C0669E"/>
    <w:rsid w:val="00C068FE"/>
    <w:rsid w:val="00C06951"/>
    <w:rsid w:val="00C071C3"/>
    <w:rsid w:val="00C071F5"/>
    <w:rsid w:val="00C07A4F"/>
    <w:rsid w:val="00C07A90"/>
    <w:rsid w:val="00C100EC"/>
    <w:rsid w:val="00C102E1"/>
    <w:rsid w:val="00C10591"/>
    <w:rsid w:val="00C10BCA"/>
    <w:rsid w:val="00C10F7D"/>
    <w:rsid w:val="00C11061"/>
    <w:rsid w:val="00C11114"/>
    <w:rsid w:val="00C117CC"/>
    <w:rsid w:val="00C12653"/>
    <w:rsid w:val="00C12A2A"/>
    <w:rsid w:val="00C12ACC"/>
    <w:rsid w:val="00C12C6F"/>
    <w:rsid w:val="00C12E35"/>
    <w:rsid w:val="00C12F6E"/>
    <w:rsid w:val="00C137F8"/>
    <w:rsid w:val="00C14113"/>
    <w:rsid w:val="00C1483F"/>
    <w:rsid w:val="00C14E8E"/>
    <w:rsid w:val="00C15157"/>
    <w:rsid w:val="00C152B6"/>
    <w:rsid w:val="00C15492"/>
    <w:rsid w:val="00C156D1"/>
    <w:rsid w:val="00C15996"/>
    <w:rsid w:val="00C15DBF"/>
    <w:rsid w:val="00C1601C"/>
    <w:rsid w:val="00C1606F"/>
    <w:rsid w:val="00C1655A"/>
    <w:rsid w:val="00C165EC"/>
    <w:rsid w:val="00C167CE"/>
    <w:rsid w:val="00C16E9E"/>
    <w:rsid w:val="00C172C4"/>
    <w:rsid w:val="00C17429"/>
    <w:rsid w:val="00C17831"/>
    <w:rsid w:val="00C17D21"/>
    <w:rsid w:val="00C17DE1"/>
    <w:rsid w:val="00C17F4B"/>
    <w:rsid w:val="00C2054F"/>
    <w:rsid w:val="00C205FD"/>
    <w:rsid w:val="00C20B03"/>
    <w:rsid w:val="00C216B2"/>
    <w:rsid w:val="00C216B3"/>
    <w:rsid w:val="00C21818"/>
    <w:rsid w:val="00C21949"/>
    <w:rsid w:val="00C21985"/>
    <w:rsid w:val="00C21B0C"/>
    <w:rsid w:val="00C2220E"/>
    <w:rsid w:val="00C223DA"/>
    <w:rsid w:val="00C22735"/>
    <w:rsid w:val="00C2295D"/>
    <w:rsid w:val="00C22BA8"/>
    <w:rsid w:val="00C22DB6"/>
    <w:rsid w:val="00C2308B"/>
    <w:rsid w:val="00C23230"/>
    <w:rsid w:val="00C2355C"/>
    <w:rsid w:val="00C23BE9"/>
    <w:rsid w:val="00C242B2"/>
    <w:rsid w:val="00C24A96"/>
    <w:rsid w:val="00C256A5"/>
    <w:rsid w:val="00C25E19"/>
    <w:rsid w:val="00C2613E"/>
    <w:rsid w:val="00C262F9"/>
    <w:rsid w:val="00C263C5"/>
    <w:rsid w:val="00C26C3B"/>
    <w:rsid w:val="00C26F43"/>
    <w:rsid w:val="00C27360"/>
    <w:rsid w:val="00C27505"/>
    <w:rsid w:val="00C276D2"/>
    <w:rsid w:val="00C3037F"/>
    <w:rsid w:val="00C30627"/>
    <w:rsid w:val="00C306B6"/>
    <w:rsid w:val="00C3077E"/>
    <w:rsid w:val="00C3125B"/>
    <w:rsid w:val="00C32425"/>
    <w:rsid w:val="00C332D4"/>
    <w:rsid w:val="00C33656"/>
    <w:rsid w:val="00C33A99"/>
    <w:rsid w:val="00C33DC3"/>
    <w:rsid w:val="00C3435A"/>
    <w:rsid w:val="00C34378"/>
    <w:rsid w:val="00C3495E"/>
    <w:rsid w:val="00C3496A"/>
    <w:rsid w:val="00C3509D"/>
    <w:rsid w:val="00C351A3"/>
    <w:rsid w:val="00C351C1"/>
    <w:rsid w:val="00C356F6"/>
    <w:rsid w:val="00C359B0"/>
    <w:rsid w:val="00C36397"/>
    <w:rsid w:val="00C36710"/>
    <w:rsid w:val="00C370DA"/>
    <w:rsid w:val="00C3713D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2CD"/>
    <w:rsid w:val="00C414D7"/>
    <w:rsid w:val="00C41630"/>
    <w:rsid w:val="00C41CB4"/>
    <w:rsid w:val="00C423E1"/>
    <w:rsid w:val="00C42B7B"/>
    <w:rsid w:val="00C43116"/>
    <w:rsid w:val="00C43331"/>
    <w:rsid w:val="00C43770"/>
    <w:rsid w:val="00C43DC0"/>
    <w:rsid w:val="00C44830"/>
    <w:rsid w:val="00C4556C"/>
    <w:rsid w:val="00C45867"/>
    <w:rsid w:val="00C45961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442"/>
    <w:rsid w:val="00C51ECA"/>
    <w:rsid w:val="00C51FE1"/>
    <w:rsid w:val="00C523D7"/>
    <w:rsid w:val="00C524F0"/>
    <w:rsid w:val="00C526D7"/>
    <w:rsid w:val="00C52EE3"/>
    <w:rsid w:val="00C530F2"/>
    <w:rsid w:val="00C53204"/>
    <w:rsid w:val="00C53209"/>
    <w:rsid w:val="00C53938"/>
    <w:rsid w:val="00C53C0B"/>
    <w:rsid w:val="00C53E1E"/>
    <w:rsid w:val="00C54040"/>
    <w:rsid w:val="00C543F6"/>
    <w:rsid w:val="00C55202"/>
    <w:rsid w:val="00C55524"/>
    <w:rsid w:val="00C55695"/>
    <w:rsid w:val="00C558D0"/>
    <w:rsid w:val="00C55970"/>
    <w:rsid w:val="00C55A38"/>
    <w:rsid w:val="00C55A4C"/>
    <w:rsid w:val="00C55B04"/>
    <w:rsid w:val="00C55BBB"/>
    <w:rsid w:val="00C55C13"/>
    <w:rsid w:val="00C55C35"/>
    <w:rsid w:val="00C55D79"/>
    <w:rsid w:val="00C55F77"/>
    <w:rsid w:val="00C55FBF"/>
    <w:rsid w:val="00C5603B"/>
    <w:rsid w:val="00C56228"/>
    <w:rsid w:val="00C56236"/>
    <w:rsid w:val="00C563F9"/>
    <w:rsid w:val="00C56841"/>
    <w:rsid w:val="00C56A1F"/>
    <w:rsid w:val="00C56D28"/>
    <w:rsid w:val="00C56E1C"/>
    <w:rsid w:val="00C56F6B"/>
    <w:rsid w:val="00C57695"/>
    <w:rsid w:val="00C57823"/>
    <w:rsid w:val="00C5785C"/>
    <w:rsid w:val="00C604B5"/>
    <w:rsid w:val="00C61122"/>
    <w:rsid w:val="00C61162"/>
    <w:rsid w:val="00C6137D"/>
    <w:rsid w:val="00C617F5"/>
    <w:rsid w:val="00C61928"/>
    <w:rsid w:val="00C61B73"/>
    <w:rsid w:val="00C61DED"/>
    <w:rsid w:val="00C62107"/>
    <w:rsid w:val="00C624AF"/>
    <w:rsid w:val="00C6281A"/>
    <w:rsid w:val="00C62C93"/>
    <w:rsid w:val="00C62E60"/>
    <w:rsid w:val="00C630DA"/>
    <w:rsid w:val="00C635EC"/>
    <w:rsid w:val="00C63663"/>
    <w:rsid w:val="00C63A64"/>
    <w:rsid w:val="00C64129"/>
    <w:rsid w:val="00C64179"/>
    <w:rsid w:val="00C64479"/>
    <w:rsid w:val="00C64542"/>
    <w:rsid w:val="00C648E6"/>
    <w:rsid w:val="00C64BCE"/>
    <w:rsid w:val="00C65261"/>
    <w:rsid w:val="00C652A2"/>
    <w:rsid w:val="00C654AF"/>
    <w:rsid w:val="00C65566"/>
    <w:rsid w:val="00C656EA"/>
    <w:rsid w:val="00C657CA"/>
    <w:rsid w:val="00C65DB4"/>
    <w:rsid w:val="00C6647A"/>
    <w:rsid w:val="00C6675F"/>
    <w:rsid w:val="00C66B6F"/>
    <w:rsid w:val="00C66DBF"/>
    <w:rsid w:val="00C672D5"/>
    <w:rsid w:val="00C67664"/>
    <w:rsid w:val="00C67907"/>
    <w:rsid w:val="00C70A45"/>
    <w:rsid w:val="00C70AB2"/>
    <w:rsid w:val="00C70F11"/>
    <w:rsid w:val="00C7128E"/>
    <w:rsid w:val="00C71496"/>
    <w:rsid w:val="00C714C4"/>
    <w:rsid w:val="00C71629"/>
    <w:rsid w:val="00C716AD"/>
    <w:rsid w:val="00C718D3"/>
    <w:rsid w:val="00C722A3"/>
    <w:rsid w:val="00C72704"/>
    <w:rsid w:val="00C72903"/>
    <w:rsid w:val="00C72B06"/>
    <w:rsid w:val="00C73055"/>
    <w:rsid w:val="00C7309B"/>
    <w:rsid w:val="00C745FF"/>
    <w:rsid w:val="00C74CA6"/>
    <w:rsid w:val="00C74D31"/>
    <w:rsid w:val="00C751EB"/>
    <w:rsid w:val="00C75EC2"/>
    <w:rsid w:val="00C76D66"/>
    <w:rsid w:val="00C76E4A"/>
    <w:rsid w:val="00C777E0"/>
    <w:rsid w:val="00C7787D"/>
    <w:rsid w:val="00C77AE2"/>
    <w:rsid w:val="00C8025E"/>
    <w:rsid w:val="00C8034D"/>
    <w:rsid w:val="00C80532"/>
    <w:rsid w:val="00C80725"/>
    <w:rsid w:val="00C80A2D"/>
    <w:rsid w:val="00C81139"/>
    <w:rsid w:val="00C8154E"/>
    <w:rsid w:val="00C817C0"/>
    <w:rsid w:val="00C824C7"/>
    <w:rsid w:val="00C825C6"/>
    <w:rsid w:val="00C83051"/>
    <w:rsid w:val="00C8322E"/>
    <w:rsid w:val="00C83269"/>
    <w:rsid w:val="00C83684"/>
    <w:rsid w:val="00C838BB"/>
    <w:rsid w:val="00C83C8A"/>
    <w:rsid w:val="00C83FAC"/>
    <w:rsid w:val="00C848B5"/>
    <w:rsid w:val="00C84B8A"/>
    <w:rsid w:val="00C851A5"/>
    <w:rsid w:val="00C85539"/>
    <w:rsid w:val="00C85622"/>
    <w:rsid w:val="00C8562A"/>
    <w:rsid w:val="00C862D6"/>
    <w:rsid w:val="00C8641C"/>
    <w:rsid w:val="00C86B4A"/>
    <w:rsid w:val="00C86C2E"/>
    <w:rsid w:val="00C86DD2"/>
    <w:rsid w:val="00C877B5"/>
    <w:rsid w:val="00C87C3E"/>
    <w:rsid w:val="00C9017B"/>
    <w:rsid w:val="00C9054B"/>
    <w:rsid w:val="00C9076C"/>
    <w:rsid w:val="00C90AFA"/>
    <w:rsid w:val="00C9151A"/>
    <w:rsid w:val="00C916D8"/>
    <w:rsid w:val="00C9175A"/>
    <w:rsid w:val="00C91E12"/>
    <w:rsid w:val="00C91E43"/>
    <w:rsid w:val="00C91FB0"/>
    <w:rsid w:val="00C9282D"/>
    <w:rsid w:val="00C93F99"/>
    <w:rsid w:val="00C944C2"/>
    <w:rsid w:val="00C95032"/>
    <w:rsid w:val="00C950E1"/>
    <w:rsid w:val="00C9559F"/>
    <w:rsid w:val="00C95709"/>
    <w:rsid w:val="00C95A1F"/>
    <w:rsid w:val="00C95E7F"/>
    <w:rsid w:val="00C966D9"/>
    <w:rsid w:val="00C96779"/>
    <w:rsid w:val="00C96E7E"/>
    <w:rsid w:val="00C97087"/>
    <w:rsid w:val="00C977CE"/>
    <w:rsid w:val="00C97889"/>
    <w:rsid w:val="00C978F9"/>
    <w:rsid w:val="00C979A1"/>
    <w:rsid w:val="00C979BE"/>
    <w:rsid w:val="00C97DC5"/>
    <w:rsid w:val="00C97FF1"/>
    <w:rsid w:val="00CA002A"/>
    <w:rsid w:val="00CA05AA"/>
    <w:rsid w:val="00CA07CB"/>
    <w:rsid w:val="00CA0B14"/>
    <w:rsid w:val="00CA0D11"/>
    <w:rsid w:val="00CA12AA"/>
    <w:rsid w:val="00CA26A8"/>
    <w:rsid w:val="00CA32FD"/>
    <w:rsid w:val="00CA345B"/>
    <w:rsid w:val="00CA3FF2"/>
    <w:rsid w:val="00CA413D"/>
    <w:rsid w:val="00CA41A9"/>
    <w:rsid w:val="00CA5168"/>
    <w:rsid w:val="00CA52A7"/>
    <w:rsid w:val="00CA52F3"/>
    <w:rsid w:val="00CA5A81"/>
    <w:rsid w:val="00CA5B76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3796"/>
    <w:rsid w:val="00CB3B87"/>
    <w:rsid w:val="00CB41DE"/>
    <w:rsid w:val="00CB49BF"/>
    <w:rsid w:val="00CB4A80"/>
    <w:rsid w:val="00CB4B32"/>
    <w:rsid w:val="00CB4C8B"/>
    <w:rsid w:val="00CB53F7"/>
    <w:rsid w:val="00CB55D1"/>
    <w:rsid w:val="00CB5705"/>
    <w:rsid w:val="00CB6151"/>
    <w:rsid w:val="00CB6CC9"/>
    <w:rsid w:val="00CB7589"/>
    <w:rsid w:val="00CB7839"/>
    <w:rsid w:val="00CB7BBB"/>
    <w:rsid w:val="00CB7D6B"/>
    <w:rsid w:val="00CC026F"/>
    <w:rsid w:val="00CC0584"/>
    <w:rsid w:val="00CC05B4"/>
    <w:rsid w:val="00CC0676"/>
    <w:rsid w:val="00CC081E"/>
    <w:rsid w:val="00CC1462"/>
    <w:rsid w:val="00CC1FF6"/>
    <w:rsid w:val="00CC2009"/>
    <w:rsid w:val="00CC221C"/>
    <w:rsid w:val="00CC2235"/>
    <w:rsid w:val="00CC2579"/>
    <w:rsid w:val="00CC28A5"/>
    <w:rsid w:val="00CC305A"/>
    <w:rsid w:val="00CC319F"/>
    <w:rsid w:val="00CC3206"/>
    <w:rsid w:val="00CC37F0"/>
    <w:rsid w:val="00CC3856"/>
    <w:rsid w:val="00CC385C"/>
    <w:rsid w:val="00CC4531"/>
    <w:rsid w:val="00CC493C"/>
    <w:rsid w:val="00CC4BDE"/>
    <w:rsid w:val="00CC4EED"/>
    <w:rsid w:val="00CC518F"/>
    <w:rsid w:val="00CC5A2D"/>
    <w:rsid w:val="00CC6702"/>
    <w:rsid w:val="00CC672B"/>
    <w:rsid w:val="00CC69C2"/>
    <w:rsid w:val="00CC6D18"/>
    <w:rsid w:val="00CC7420"/>
    <w:rsid w:val="00CC758B"/>
    <w:rsid w:val="00CC7762"/>
    <w:rsid w:val="00CC7892"/>
    <w:rsid w:val="00CC7A7E"/>
    <w:rsid w:val="00CC7BE1"/>
    <w:rsid w:val="00CD016A"/>
    <w:rsid w:val="00CD0355"/>
    <w:rsid w:val="00CD081B"/>
    <w:rsid w:val="00CD12B2"/>
    <w:rsid w:val="00CD1562"/>
    <w:rsid w:val="00CD17F3"/>
    <w:rsid w:val="00CD1981"/>
    <w:rsid w:val="00CD1A8D"/>
    <w:rsid w:val="00CD1B3E"/>
    <w:rsid w:val="00CD2270"/>
    <w:rsid w:val="00CD23D4"/>
    <w:rsid w:val="00CD24D2"/>
    <w:rsid w:val="00CD2975"/>
    <w:rsid w:val="00CD2F0F"/>
    <w:rsid w:val="00CD30BA"/>
    <w:rsid w:val="00CD315C"/>
    <w:rsid w:val="00CD31AD"/>
    <w:rsid w:val="00CD358C"/>
    <w:rsid w:val="00CD3DC7"/>
    <w:rsid w:val="00CD3EC2"/>
    <w:rsid w:val="00CD4155"/>
    <w:rsid w:val="00CD471E"/>
    <w:rsid w:val="00CD482F"/>
    <w:rsid w:val="00CD4905"/>
    <w:rsid w:val="00CD4F09"/>
    <w:rsid w:val="00CD4F4C"/>
    <w:rsid w:val="00CD5873"/>
    <w:rsid w:val="00CD5F8D"/>
    <w:rsid w:val="00CD5F93"/>
    <w:rsid w:val="00CD6078"/>
    <w:rsid w:val="00CD60E3"/>
    <w:rsid w:val="00CD6199"/>
    <w:rsid w:val="00CD64C5"/>
    <w:rsid w:val="00CD7F58"/>
    <w:rsid w:val="00CE008E"/>
    <w:rsid w:val="00CE0A7F"/>
    <w:rsid w:val="00CE138B"/>
    <w:rsid w:val="00CE1451"/>
    <w:rsid w:val="00CE162F"/>
    <w:rsid w:val="00CE163F"/>
    <w:rsid w:val="00CE1874"/>
    <w:rsid w:val="00CE18D7"/>
    <w:rsid w:val="00CE1949"/>
    <w:rsid w:val="00CE1AA7"/>
    <w:rsid w:val="00CE1D0C"/>
    <w:rsid w:val="00CE1F62"/>
    <w:rsid w:val="00CE1FE9"/>
    <w:rsid w:val="00CE208B"/>
    <w:rsid w:val="00CE2149"/>
    <w:rsid w:val="00CE2479"/>
    <w:rsid w:val="00CE25D5"/>
    <w:rsid w:val="00CE2692"/>
    <w:rsid w:val="00CE2A59"/>
    <w:rsid w:val="00CE2B93"/>
    <w:rsid w:val="00CE2BF7"/>
    <w:rsid w:val="00CE2CFA"/>
    <w:rsid w:val="00CE30D4"/>
    <w:rsid w:val="00CE37C1"/>
    <w:rsid w:val="00CE39A0"/>
    <w:rsid w:val="00CE3BF4"/>
    <w:rsid w:val="00CE42D9"/>
    <w:rsid w:val="00CE4461"/>
    <w:rsid w:val="00CE4A2B"/>
    <w:rsid w:val="00CE504B"/>
    <w:rsid w:val="00CE54A5"/>
    <w:rsid w:val="00CE561D"/>
    <w:rsid w:val="00CE5D17"/>
    <w:rsid w:val="00CE5D3B"/>
    <w:rsid w:val="00CE62A3"/>
    <w:rsid w:val="00CE6508"/>
    <w:rsid w:val="00CE65B9"/>
    <w:rsid w:val="00CE6E81"/>
    <w:rsid w:val="00CE7899"/>
    <w:rsid w:val="00CE7A6F"/>
    <w:rsid w:val="00CE7ECF"/>
    <w:rsid w:val="00CF030F"/>
    <w:rsid w:val="00CF0544"/>
    <w:rsid w:val="00CF0805"/>
    <w:rsid w:val="00CF160E"/>
    <w:rsid w:val="00CF1915"/>
    <w:rsid w:val="00CF2CAB"/>
    <w:rsid w:val="00CF2FF0"/>
    <w:rsid w:val="00CF2FF7"/>
    <w:rsid w:val="00CF4046"/>
    <w:rsid w:val="00CF47F0"/>
    <w:rsid w:val="00CF4B9A"/>
    <w:rsid w:val="00CF5268"/>
    <w:rsid w:val="00CF5856"/>
    <w:rsid w:val="00CF5916"/>
    <w:rsid w:val="00CF59C6"/>
    <w:rsid w:val="00CF6531"/>
    <w:rsid w:val="00CF6577"/>
    <w:rsid w:val="00CF6731"/>
    <w:rsid w:val="00CF6881"/>
    <w:rsid w:val="00CF6D4D"/>
    <w:rsid w:val="00CF6DF7"/>
    <w:rsid w:val="00CF74DA"/>
    <w:rsid w:val="00CF7DCB"/>
    <w:rsid w:val="00CF7E67"/>
    <w:rsid w:val="00CF7F77"/>
    <w:rsid w:val="00CF7FB7"/>
    <w:rsid w:val="00D000F1"/>
    <w:rsid w:val="00D002EF"/>
    <w:rsid w:val="00D007A7"/>
    <w:rsid w:val="00D00A54"/>
    <w:rsid w:val="00D00DE7"/>
    <w:rsid w:val="00D01071"/>
    <w:rsid w:val="00D0133F"/>
    <w:rsid w:val="00D01360"/>
    <w:rsid w:val="00D01B54"/>
    <w:rsid w:val="00D028FF"/>
    <w:rsid w:val="00D02DFE"/>
    <w:rsid w:val="00D03912"/>
    <w:rsid w:val="00D0399D"/>
    <w:rsid w:val="00D0428A"/>
    <w:rsid w:val="00D0464F"/>
    <w:rsid w:val="00D0481F"/>
    <w:rsid w:val="00D04959"/>
    <w:rsid w:val="00D04A4E"/>
    <w:rsid w:val="00D0564B"/>
    <w:rsid w:val="00D05724"/>
    <w:rsid w:val="00D05DFE"/>
    <w:rsid w:val="00D065CF"/>
    <w:rsid w:val="00D06691"/>
    <w:rsid w:val="00D0689A"/>
    <w:rsid w:val="00D06A3D"/>
    <w:rsid w:val="00D0733A"/>
    <w:rsid w:val="00D07369"/>
    <w:rsid w:val="00D076A9"/>
    <w:rsid w:val="00D0774B"/>
    <w:rsid w:val="00D07E87"/>
    <w:rsid w:val="00D07FBE"/>
    <w:rsid w:val="00D1082B"/>
    <w:rsid w:val="00D10862"/>
    <w:rsid w:val="00D10C3C"/>
    <w:rsid w:val="00D110A2"/>
    <w:rsid w:val="00D114E0"/>
    <w:rsid w:val="00D114E6"/>
    <w:rsid w:val="00D1161A"/>
    <w:rsid w:val="00D11A52"/>
    <w:rsid w:val="00D1249A"/>
    <w:rsid w:val="00D12F53"/>
    <w:rsid w:val="00D13338"/>
    <w:rsid w:val="00D1337E"/>
    <w:rsid w:val="00D135BA"/>
    <w:rsid w:val="00D135C2"/>
    <w:rsid w:val="00D13729"/>
    <w:rsid w:val="00D13CB9"/>
    <w:rsid w:val="00D13E41"/>
    <w:rsid w:val="00D14690"/>
    <w:rsid w:val="00D14724"/>
    <w:rsid w:val="00D151E1"/>
    <w:rsid w:val="00D159F8"/>
    <w:rsid w:val="00D15C88"/>
    <w:rsid w:val="00D15C8F"/>
    <w:rsid w:val="00D15D47"/>
    <w:rsid w:val="00D1644B"/>
    <w:rsid w:val="00D16F19"/>
    <w:rsid w:val="00D16F82"/>
    <w:rsid w:val="00D17292"/>
    <w:rsid w:val="00D17610"/>
    <w:rsid w:val="00D177F1"/>
    <w:rsid w:val="00D17D5C"/>
    <w:rsid w:val="00D2037C"/>
    <w:rsid w:val="00D204DC"/>
    <w:rsid w:val="00D207EA"/>
    <w:rsid w:val="00D2108B"/>
    <w:rsid w:val="00D2118E"/>
    <w:rsid w:val="00D2163F"/>
    <w:rsid w:val="00D21A4D"/>
    <w:rsid w:val="00D223A7"/>
    <w:rsid w:val="00D22821"/>
    <w:rsid w:val="00D22849"/>
    <w:rsid w:val="00D22D68"/>
    <w:rsid w:val="00D2327C"/>
    <w:rsid w:val="00D23413"/>
    <w:rsid w:val="00D234FB"/>
    <w:rsid w:val="00D23521"/>
    <w:rsid w:val="00D23800"/>
    <w:rsid w:val="00D23909"/>
    <w:rsid w:val="00D23DE7"/>
    <w:rsid w:val="00D242D0"/>
    <w:rsid w:val="00D24C86"/>
    <w:rsid w:val="00D24E75"/>
    <w:rsid w:val="00D25011"/>
    <w:rsid w:val="00D25291"/>
    <w:rsid w:val="00D254FD"/>
    <w:rsid w:val="00D257B2"/>
    <w:rsid w:val="00D25984"/>
    <w:rsid w:val="00D25AE8"/>
    <w:rsid w:val="00D25D09"/>
    <w:rsid w:val="00D2630B"/>
    <w:rsid w:val="00D26997"/>
    <w:rsid w:val="00D26C8A"/>
    <w:rsid w:val="00D270FA"/>
    <w:rsid w:val="00D272DB"/>
    <w:rsid w:val="00D274C0"/>
    <w:rsid w:val="00D27BED"/>
    <w:rsid w:val="00D27E79"/>
    <w:rsid w:val="00D27FB4"/>
    <w:rsid w:val="00D30084"/>
    <w:rsid w:val="00D30956"/>
    <w:rsid w:val="00D30B51"/>
    <w:rsid w:val="00D31614"/>
    <w:rsid w:val="00D31AB4"/>
    <w:rsid w:val="00D31AD6"/>
    <w:rsid w:val="00D31DFC"/>
    <w:rsid w:val="00D31ED4"/>
    <w:rsid w:val="00D32EC6"/>
    <w:rsid w:val="00D32F73"/>
    <w:rsid w:val="00D33170"/>
    <w:rsid w:val="00D331B5"/>
    <w:rsid w:val="00D333EB"/>
    <w:rsid w:val="00D333F7"/>
    <w:rsid w:val="00D3378B"/>
    <w:rsid w:val="00D33791"/>
    <w:rsid w:val="00D33BA6"/>
    <w:rsid w:val="00D33D6F"/>
    <w:rsid w:val="00D33F4E"/>
    <w:rsid w:val="00D343C7"/>
    <w:rsid w:val="00D346A9"/>
    <w:rsid w:val="00D347FD"/>
    <w:rsid w:val="00D35546"/>
    <w:rsid w:val="00D3587A"/>
    <w:rsid w:val="00D35B41"/>
    <w:rsid w:val="00D35C41"/>
    <w:rsid w:val="00D35CCC"/>
    <w:rsid w:val="00D35F99"/>
    <w:rsid w:val="00D36080"/>
    <w:rsid w:val="00D36473"/>
    <w:rsid w:val="00D3672E"/>
    <w:rsid w:val="00D36DE4"/>
    <w:rsid w:val="00D37339"/>
    <w:rsid w:val="00D37591"/>
    <w:rsid w:val="00D3764C"/>
    <w:rsid w:val="00D37826"/>
    <w:rsid w:val="00D37A52"/>
    <w:rsid w:val="00D37B7D"/>
    <w:rsid w:val="00D37CFB"/>
    <w:rsid w:val="00D37DDD"/>
    <w:rsid w:val="00D37E04"/>
    <w:rsid w:val="00D37EDE"/>
    <w:rsid w:val="00D40A16"/>
    <w:rsid w:val="00D40AD4"/>
    <w:rsid w:val="00D415D3"/>
    <w:rsid w:val="00D417F1"/>
    <w:rsid w:val="00D41DE5"/>
    <w:rsid w:val="00D42162"/>
    <w:rsid w:val="00D43012"/>
    <w:rsid w:val="00D43075"/>
    <w:rsid w:val="00D436DF"/>
    <w:rsid w:val="00D443BE"/>
    <w:rsid w:val="00D447CA"/>
    <w:rsid w:val="00D44976"/>
    <w:rsid w:val="00D4499E"/>
    <w:rsid w:val="00D449BE"/>
    <w:rsid w:val="00D45201"/>
    <w:rsid w:val="00D454DF"/>
    <w:rsid w:val="00D45711"/>
    <w:rsid w:val="00D45B86"/>
    <w:rsid w:val="00D46EE1"/>
    <w:rsid w:val="00D46F26"/>
    <w:rsid w:val="00D4708D"/>
    <w:rsid w:val="00D47670"/>
    <w:rsid w:val="00D47903"/>
    <w:rsid w:val="00D501E3"/>
    <w:rsid w:val="00D50888"/>
    <w:rsid w:val="00D50C83"/>
    <w:rsid w:val="00D51248"/>
    <w:rsid w:val="00D51451"/>
    <w:rsid w:val="00D51956"/>
    <w:rsid w:val="00D519DE"/>
    <w:rsid w:val="00D51C5D"/>
    <w:rsid w:val="00D520E8"/>
    <w:rsid w:val="00D52490"/>
    <w:rsid w:val="00D52518"/>
    <w:rsid w:val="00D52ED5"/>
    <w:rsid w:val="00D52F5B"/>
    <w:rsid w:val="00D53642"/>
    <w:rsid w:val="00D53666"/>
    <w:rsid w:val="00D53AA9"/>
    <w:rsid w:val="00D53B70"/>
    <w:rsid w:val="00D53CFC"/>
    <w:rsid w:val="00D53EBE"/>
    <w:rsid w:val="00D5405C"/>
    <w:rsid w:val="00D5499F"/>
    <w:rsid w:val="00D5584C"/>
    <w:rsid w:val="00D55AD4"/>
    <w:rsid w:val="00D55DFC"/>
    <w:rsid w:val="00D55F16"/>
    <w:rsid w:val="00D56761"/>
    <w:rsid w:val="00D57644"/>
    <w:rsid w:val="00D57D3B"/>
    <w:rsid w:val="00D57D9B"/>
    <w:rsid w:val="00D57EF8"/>
    <w:rsid w:val="00D6033F"/>
    <w:rsid w:val="00D60582"/>
    <w:rsid w:val="00D605DE"/>
    <w:rsid w:val="00D6078A"/>
    <w:rsid w:val="00D615B6"/>
    <w:rsid w:val="00D617F3"/>
    <w:rsid w:val="00D61E10"/>
    <w:rsid w:val="00D61E88"/>
    <w:rsid w:val="00D61F6E"/>
    <w:rsid w:val="00D62091"/>
    <w:rsid w:val="00D62169"/>
    <w:rsid w:val="00D62D86"/>
    <w:rsid w:val="00D62F9A"/>
    <w:rsid w:val="00D63030"/>
    <w:rsid w:val="00D63D97"/>
    <w:rsid w:val="00D63DC6"/>
    <w:rsid w:val="00D64016"/>
    <w:rsid w:val="00D64029"/>
    <w:rsid w:val="00D64100"/>
    <w:rsid w:val="00D64842"/>
    <w:rsid w:val="00D64861"/>
    <w:rsid w:val="00D64C57"/>
    <w:rsid w:val="00D64FA5"/>
    <w:rsid w:val="00D652B9"/>
    <w:rsid w:val="00D66366"/>
    <w:rsid w:val="00D665C3"/>
    <w:rsid w:val="00D66673"/>
    <w:rsid w:val="00D66A5E"/>
    <w:rsid w:val="00D67152"/>
    <w:rsid w:val="00D677D9"/>
    <w:rsid w:val="00D67C0B"/>
    <w:rsid w:val="00D704DB"/>
    <w:rsid w:val="00D70753"/>
    <w:rsid w:val="00D70929"/>
    <w:rsid w:val="00D70A48"/>
    <w:rsid w:val="00D70AC5"/>
    <w:rsid w:val="00D70B81"/>
    <w:rsid w:val="00D70C92"/>
    <w:rsid w:val="00D710A4"/>
    <w:rsid w:val="00D713E1"/>
    <w:rsid w:val="00D7146A"/>
    <w:rsid w:val="00D71523"/>
    <w:rsid w:val="00D7159E"/>
    <w:rsid w:val="00D71652"/>
    <w:rsid w:val="00D71BDB"/>
    <w:rsid w:val="00D72135"/>
    <w:rsid w:val="00D72C89"/>
    <w:rsid w:val="00D73403"/>
    <w:rsid w:val="00D73650"/>
    <w:rsid w:val="00D73BDC"/>
    <w:rsid w:val="00D73D03"/>
    <w:rsid w:val="00D73D30"/>
    <w:rsid w:val="00D744E3"/>
    <w:rsid w:val="00D745D0"/>
    <w:rsid w:val="00D747D0"/>
    <w:rsid w:val="00D74C15"/>
    <w:rsid w:val="00D74C46"/>
    <w:rsid w:val="00D74DB4"/>
    <w:rsid w:val="00D74F32"/>
    <w:rsid w:val="00D75413"/>
    <w:rsid w:val="00D7546E"/>
    <w:rsid w:val="00D7548F"/>
    <w:rsid w:val="00D754F0"/>
    <w:rsid w:val="00D7588E"/>
    <w:rsid w:val="00D75C63"/>
    <w:rsid w:val="00D76109"/>
    <w:rsid w:val="00D76860"/>
    <w:rsid w:val="00D76E83"/>
    <w:rsid w:val="00D770A8"/>
    <w:rsid w:val="00D77282"/>
    <w:rsid w:val="00D777FF"/>
    <w:rsid w:val="00D77AC1"/>
    <w:rsid w:val="00D80AEA"/>
    <w:rsid w:val="00D81306"/>
    <w:rsid w:val="00D81341"/>
    <w:rsid w:val="00D822BC"/>
    <w:rsid w:val="00D82447"/>
    <w:rsid w:val="00D826F2"/>
    <w:rsid w:val="00D82716"/>
    <w:rsid w:val="00D828CA"/>
    <w:rsid w:val="00D82E7F"/>
    <w:rsid w:val="00D83177"/>
    <w:rsid w:val="00D83847"/>
    <w:rsid w:val="00D83B4A"/>
    <w:rsid w:val="00D85450"/>
    <w:rsid w:val="00D857EC"/>
    <w:rsid w:val="00D85A72"/>
    <w:rsid w:val="00D86543"/>
    <w:rsid w:val="00D86840"/>
    <w:rsid w:val="00D86A89"/>
    <w:rsid w:val="00D86D6E"/>
    <w:rsid w:val="00D87696"/>
    <w:rsid w:val="00D877D7"/>
    <w:rsid w:val="00D8787A"/>
    <w:rsid w:val="00D87950"/>
    <w:rsid w:val="00D87C46"/>
    <w:rsid w:val="00D9028C"/>
    <w:rsid w:val="00D90BB6"/>
    <w:rsid w:val="00D9116F"/>
    <w:rsid w:val="00D915C9"/>
    <w:rsid w:val="00D91F4B"/>
    <w:rsid w:val="00D91F77"/>
    <w:rsid w:val="00D92172"/>
    <w:rsid w:val="00D92190"/>
    <w:rsid w:val="00D9230B"/>
    <w:rsid w:val="00D927E0"/>
    <w:rsid w:val="00D92B33"/>
    <w:rsid w:val="00D931A1"/>
    <w:rsid w:val="00D93FB8"/>
    <w:rsid w:val="00D94000"/>
    <w:rsid w:val="00D94064"/>
    <w:rsid w:val="00D940D1"/>
    <w:rsid w:val="00D9469A"/>
    <w:rsid w:val="00D94A70"/>
    <w:rsid w:val="00D94B89"/>
    <w:rsid w:val="00D94C72"/>
    <w:rsid w:val="00D94F04"/>
    <w:rsid w:val="00D955A1"/>
    <w:rsid w:val="00D95DF1"/>
    <w:rsid w:val="00D96352"/>
    <w:rsid w:val="00D96465"/>
    <w:rsid w:val="00D965C6"/>
    <w:rsid w:val="00D96726"/>
    <w:rsid w:val="00D968C0"/>
    <w:rsid w:val="00D96950"/>
    <w:rsid w:val="00D96B48"/>
    <w:rsid w:val="00D96EC1"/>
    <w:rsid w:val="00D972F5"/>
    <w:rsid w:val="00D9734A"/>
    <w:rsid w:val="00D978ED"/>
    <w:rsid w:val="00D97ADE"/>
    <w:rsid w:val="00D97FC4"/>
    <w:rsid w:val="00DA0080"/>
    <w:rsid w:val="00DA0219"/>
    <w:rsid w:val="00DA0361"/>
    <w:rsid w:val="00DA0683"/>
    <w:rsid w:val="00DA0B0E"/>
    <w:rsid w:val="00DA0B11"/>
    <w:rsid w:val="00DA10B9"/>
    <w:rsid w:val="00DA12D2"/>
    <w:rsid w:val="00DA1324"/>
    <w:rsid w:val="00DA13B2"/>
    <w:rsid w:val="00DA1538"/>
    <w:rsid w:val="00DA184E"/>
    <w:rsid w:val="00DA19FB"/>
    <w:rsid w:val="00DA2397"/>
    <w:rsid w:val="00DA2A16"/>
    <w:rsid w:val="00DA3683"/>
    <w:rsid w:val="00DA3724"/>
    <w:rsid w:val="00DA3817"/>
    <w:rsid w:val="00DA38CA"/>
    <w:rsid w:val="00DA4469"/>
    <w:rsid w:val="00DA4513"/>
    <w:rsid w:val="00DA48A9"/>
    <w:rsid w:val="00DA499E"/>
    <w:rsid w:val="00DA4DF8"/>
    <w:rsid w:val="00DA5088"/>
    <w:rsid w:val="00DA510E"/>
    <w:rsid w:val="00DA59B8"/>
    <w:rsid w:val="00DA5AE8"/>
    <w:rsid w:val="00DA6011"/>
    <w:rsid w:val="00DA6258"/>
    <w:rsid w:val="00DA6842"/>
    <w:rsid w:val="00DA6A35"/>
    <w:rsid w:val="00DA74AE"/>
    <w:rsid w:val="00DA79FE"/>
    <w:rsid w:val="00DB02B7"/>
    <w:rsid w:val="00DB0344"/>
    <w:rsid w:val="00DB03D3"/>
    <w:rsid w:val="00DB06FB"/>
    <w:rsid w:val="00DB0885"/>
    <w:rsid w:val="00DB1105"/>
    <w:rsid w:val="00DB11FE"/>
    <w:rsid w:val="00DB15B2"/>
    <w:rsid w:val="00DB1845"/>
    <w:rsid w:val="00DB24AD"/>
    <w:rsid w:val="00DB2874"/>
    <w:rsid w:val="00DB2956"/>
    <w:rsid w:val="00DB2ADD"/>
    <w:rsid w:val="00DB2B03"/>
    <w:rsid w:val="00DB2B54"/>
    <w:rsid w:val="00DB2C31"/>
    <w:rsid w:val="00DB2D53"/>
    <w:rsid w:val="00DB335F"/>
    <w:rsid w:val="00DB367C"/>
    <w:rsid w:val="00DB37F9"/>
    <w:rsid w:val="00DB4F0D"/>
    <w:rsid w:val="00DB4F48"/>
    <w:rsid w:val="00DB58B4"/>
    <w:rsid w:val="00DB5CE6"/>
    <w:rsid w:val="00DB6093"/>
    <w:rsid w:val="00DB68AC"/>
    <w:rsid w:val="00DB6D0D"/>
    <w:rsid w:val="00DB714E"/>
    <w:rsid w:val="00DB7E54"/>
    <w:rsid w:val="00DC008D"/>
    <w:rsid w:val="00DC08E5"/>
    <w:rsid w:val="00DC15A8"/>
    <w:rsid w:val="00DC281D"/>
    <w:rsid w:val="00DC2900"/>
    <w:rsid w:val="00DC29F6"/>
    <w:rsid w:val="00DC2B71"/>
    <w:rsid w:val="00DC2E07"/>
    <w:rsid w:val="00DC2F50"/>
    <w:rsid w:val="00DC31CA"/>
    <w:rsid w:val="00DC31D1"/>
    <w:rsid w:val="00DC32C3"/>
    <w:rsid w:val="00DC32C7"/>
    <w:rsid w:val="00DC33E5"/>
    <w:rsid w:val="00DC347B"/>
    <w:rsid w:val="00DC3884"/>
    <w:rsid w:val="00DC39DC"/>
    <w:rsid w:val="00DC47FE"/>
    <w:rsid w:val="00DC4AB2"/>
    <w:rsid w:val="00DC4DFC"/>
    <w:rsid w:val="00DC5712"/>
    <w:rsid w:val="00DC59CC"/>
    <w:rsid w:val="00DC59CE"/>
    <w:rsid w:val="00DC5C1A"/>
    <w:rsid w:val="00DC5C52"/>
    <w:rsid w:val="00DC5EFC"/>
    <w:rsid w:val="00DC61F2"/>
    <w:rsid w:val="00DC671B"/>
    <w:rsid w:val="00DC67B0"/>
    <w:rsid w:val="00DC6CF3"/>
    <w:rsid w:val="00DC70C3"/>
    <w:rsid w:val="00DC7111"/>
    <w:rsid w:val="00DC7773"/>
    <w:rsid w:val="00DC7960"/>
    <w:rsid w:val="00DC7D59"/>
    <w:rsid w:val="00DD0033"/>
    <w:rsid w:val="00DD0E38"/>
    <w:rsid w:val="00DD107C"/>
    <w:rsid w:val="00DD1588"/>
    <w:rsid w:val="00DD1E03"/>
    <w:rsid w:val="00DD2072"/>
    <w:rsid w:val="00DD2767"/>
    <w:rsid w:val="00DD2FD9"/>
    <w:rsid w:val="00DD3386"/>
    <w:rsid w:val="00DD3413"/>
    <w:rsid w:val="00DD3535"/>
    <w:rsid w:val="00DD3770"/>
    <w:rsid w:val="00DD3968"/>
    <w:rsid w:val="00DD3D2C"/>
    <w:rsid w:val="00DD3D94"/>
    <w:rsid w:val="00DD3F50"/>
    <w:rsid w:val="00DD4FCE"/>
    <w:rsid w:val="00DD554A"/>
    <w:rsid w:val="00DD59CD"/>
    <w:rsid w:val="00DD5EC8"/>
    <w:rsid w:val="00DD5F3B"/>
    <w:rsid w:val="00DD658B"/>
    <w:rsid w:val="00DD66D7"/>
    <w:rsid w:val="00DD673F"/>
    <w:rsid w:val="00DD67A6"/>
    <w:rsid w:val="00DD6BF7"/>
    <w:rsid w:val="00DD6E8C"/>
    <w:rsid w:val="00DD70CF"/>
    <w:rsid w:val="00DD7308"/>
    <w:rsid w:val="00DD7938"/>
    <w:rsid w:val="00DD7960"/>
    <w:rsid w:val="00DD79EA"/>
    <w:rsid w:val="00DD7AC9"/>
    <w:rsid w:val="00DE0298"/>
    <w:rsid w:val="00DE067A"/>
    <w:rsid w:val="00DE0A53"/>
    <w:rsid w:val="00DE0C83"/>
    <w:rsid w:val="00DE0E71"/>
    <w:rsid w:val="00DE1192"/>
    <w:rsid w:val="00DE136C"/>
    <w:rsid w:val="00DE13FB"/>
    <w:rsid w:val="00DE1572"/>
    <w:rsid w:val="00DE1602"/>
    <w:rsid w:val="00DE1615"/>
    <w:rsid w:val="00DE1B89"/>
    <w:rsid w:val="00DE264E"/>
    <w:rsid w:val="00DE2ABE"/>
    <w:rsid w:val="00DE2F9C"/>
    <w:rsid w:val="00DE307A"/>
    <w:rsid w:val="00DE3138"/>
    <w:rsid w:val="00DE3548"/>
    <w:rsid w:val="00DE3A2A"/>
    <w:rsid w:val="00DE3E48"/>
    <w:rsid w:val="00DE3EE6"/>
    <w:rsid w:val="00DE41BA"/>
    <w:rsid w:val="00DE4202"/>
    <w:rsid w:val="00DE4B36"/>
    <w:rsid w:val="00DE4E42"/>
    <w:rsid w:val="00DE4EB1"/>
    <w:rsid w:val="00DE566A"/>
    <w:rsid w:val="00DE5997"/>
    <w:rsid w:val="00DE6DA6"/>
    <w:rsid w:val="00DE6E65"/>
    <w:rsid w:val="00DE725B"/>
    <w:rsid w:val="00DE730E"/>
    <w:rsid w:val="00DE7A62"/>
    <w:rsid w:val="00DF03CD"/>
    <w:rsid w:val="00DF0C07"/>
    <w:rsid w:val="00DF176E"/>
    <w:rsid w:val="00DF1889"/>
    <w:rsid w:val="00DF1EA7"/>
    <w:rsid w:val="00DF1FB0"/>
    <w:rsid w:val="00DF1FE8"/>
    <w:rsid w:val="00DF2301"/>
    <w:rsid w:val="00DF23C4"/>
    <w:rsid w:val="00DF24AD"/>
    <w:rsid w:val="00DF25D7"/>
    <w:rsid w:val="00DF2E6D"/>
    <w:rsid w:val="00DF3425"/>
    <w:rsid w:val="00DF3603"/>
    <w:rsid w:val="00DF3B96"/>
    <w:rsid w:val="00DF3DD7"/>
    <w:rsid w:val="00DF5136"/>
    <w:rsid w:val="00DF5338"/>
    <w:rsid w:val="00DF5454"/>
    <w:rsid w:val="00DF56B9"/>
    <w:rsid w:val="00DF5BBB"/>
    <w:rsid w:val="00DF5E24"/>
    <w:rsid w:val="00DF5F02"/>
    <w:rsid w:val="00DF6001"/>
    <w:rsid w:val="00DF6546"/>
    <w:rsid w:val="00DF668B"/>
    <w:rsid w:val="00DF66B0"/>
    <w:rsid w:val="00DF693A"/>
    <w:rsid w:val="00DF6CBD"/>
    <w:rsid w:val="00DF6DB4"/>
    <w:rsid w:val="00DF701F"/>
    <w:rsid w:val="00DF715D"/>
    <w:rsid w:val="00DF7254"/>
    <w:rsid w:val="00DF72C3"/>
    <w:rsid w:val="00DF73DC"/>
    <w:rsid w:val="00DF7695"/>
    <w:rsid w:val="00DF784A"/>
    <w:rsid w:val="00DF7A5B"/>
    <w:rsid w:val="00DF7DFE"/>
    <w:rsid w:val="00E01294"/>
    <w:rsid w:val="00E01A91"/>
    <w:rsid w:val="00E01B4F"/>
    <w:rsid w:val="00E02048"/>
    <w:rsid w:val="00E0259F"/>
    <w:rsid w:val="00E02BC7"/>
    <w:rsid w:val="00E02C3B"/>
    <w:rsid w:val="00E031FC"/>
    <w:rsid w:val="00E03697"/>
    <w:rsid w:val="00E03862"/>
    <w:rsid w:val="00E03AD3"/>
    <w:rsid w:val="00E03C88"/>
    <w:rsid w:val="00E03D9C"/>
    <w:rsid w:val="00E03EC7"/>
    <w:rsid w:val="00E03FFE"/>
    <w:rsid w:val="00E04159"/>
    <w:rsid w:val="00E0469E"/>
    <w:rsid w:val="00E049FB"/>
    <w:rsid w:val="00E04BFC"/>
    <w:rsid w:val="00E04ECF"/>
    <w:rsid w:val="00E0593F"/>
    <w:rsid w:val="00E05FBE"/>
    <w:rsid w:val="00E063FE"/>
    <w:rsid w:val="00E06818"/>
    <w:rsid w:val="00E07509"/>
    <w:rsid w:val="00E0759D"/>
    <w:rsid w:val="00E0775A"/>
    <w:rsid w:val="00E1063D"/>
    <w:rsid w:val="00E106DB"/>
    <w:rsid w:val="00E10F03"/>
    <w:rsid w:val="00E10FFA"/>
    <w:rsid w:val="00E10FFD"/>
    <w:rsid w:val="00E11673"/>
    <w:rsid w:val="00E11783"/>
    <w:rsid w:val="00E11ADF"/>
    <w:rsid w:val="00E11ED1"/>
    <w:rsid w:val="00E11F58"/>
    <w:rsid w:val="00E11FAF"/>
    <w:rsid w:val="00E125DD"/>
    <w:rsid w:val="00E1274E"/>
    <w:rsid w:val="00E12E5F"/>
    <w:rsid w:val="00E131B9"/>
    <w:rsid w:val="00E133C7"/>
    <w:rsid w:val="00E133F8"/>
    <w:rsid w:val="00E133FB"/>
    <w:rsid w:val="00E13407"/>
    <w:rsid w:val="00E136A9"/>
    <w:rsid w:val="00E13A83"/>
    <w:rsid w:val="00E13C55"/>
    <w:rsid w:val="00E1406C"/>
    <w:rsid w:val="00E14124"/>
    <w:rsid w:val="00E1413B"/>
    <w:rsid w:val="00E1453F"/>
    <w:rsid w:val="00E14543"/>
    <w:rsid w:val="00E146F7"/>
    <w:rsid w:val="00E14A1E"/>
    <w:rsid w:val="00E14AAC"/>
    <w:rsid w:val="00E14C49"/>
    <w:rsid w:val="00E159DB"/>
    <w:rsid w:val="00E15A96"/>
    <w:rsid w:val="00E15C2C"/>
    <w:rsid w:val="00E15DFD"/>
    <w:rsid w:val="00E160A8"/>
    <w:rsid w:val="00E1692A"/>
    <w:rsid w:val="00E16A37"/>
    <w:rsid w:val="00E16B79"/>
    <w:rsid w:val="00E17190"/>
    <w:rsid w:val="00E1743B"/>
    <w:rsid w:val="00E174EF"/>
    <w:rsid w:val="00E176FD"/>
    <w:rsid w:val="00E177C9"/>
    <w:rsid w:val="00E17A3B"/>
    <w:rsid w:val="00E17E30"/>
    <w:rsid w:val="00E202A3"/>
    <w:rsid w:val="00E20B80"/>
    <w:rsid w:val="00E22042"/>
    <w:rsid w:val="00E22D3F"/>
    <w:rsid w:val="00E22FD8"/>
    <w:rsid w:val="00E2346B"/>
    <w:rsid w:val="00E2349A"/>
    <w:rsid w:val="00E23AA3"/>
    <w:rsid w:val="00E23B98"/>
    <w:rsid w:val="00E23C3E"/>
    <w:rsid w:val="00E242BB"/>
    <w:rsid w:val="00E24529"/>
    <w:rsid w:val="00E245DC"/>
    <w:rsid w:val="00E24638"/>
    <w:rsid w:val="00E24907"/>
    <w:rsid w:val="00E24D16"/>
    <w:rsid w:val="00E25A9B"/>
    <w:rsid w:val="00E25CAB"/>
    <w:rsid w:val="00E25E34"/>
    <w:rsid w:val="00E25E6C"/>
    <w:rsid w:val="00E25ED0"/>
    <w:rsid w:val="00E25F53"/>
    <w:rsid w:val="00E2612B"/>
    <w:rsid w:val="00E262E4"/>
    <w:rsid w:val="00E26456"/>
    <w:rsid w:val="00E26503"/>
    <w:rsid w:val="00E26772"/>
    <w:rsid w:val="00E26DC4"/>
    <w:rsid w:val="00E27797"/>
    <w:rsid w:val="00E278DB"/>
    <w:rsid w:val="00E27AC7"/>
    <w:rsid w:val="00E27C98"/>
    <w:rsid w:val="00E27F4F"/>
    <w:rsid w:val="00E303CA"/>
    <w:rsid w:val="00E305C9"/>
    <w:rsid w:val="00E3071A"/>
    <w:rsid w:val="00E309B5"/>
    <w:rsid w:val="00E30D35"/>
    <w:rsid w:val="00E30D65"/>
    <w:rsid w:val="00E30F5C"/>
    <w:rsid w:val="00E30FF0"/>
    <w:rsid w:val="00E31000"/>
    <w:rsid w:val="00E31E30"/>
    <w:rsid w:val="00E31F0B"/>
    <w:rsid w:val="00E32080"/>
    <w:rsid w:val="00E326E4"/>
    <w:rsid w:val="00E32A2A"/>
    <w:rsid w:val="00E32AFA"/>
    <w:rsid w:val="00E32F6E"/>
    <w:rsid w:val="00E33054"/>
    <w:rsid w:val="00E33417"/>
    <w:rsid w:val="00E3367E"/>
    <w:rsid w:val="00E33B30"/>
    <w:rsid w:val="00E33CC2"/>
    <w:rsid w:val="00E33ECA"/>
    <w:rsid w:val="00E34000"/>
    <w:rsid w:val="00E34107"/>
    <w:rsid w:val="00E34B4C"/>
    <w:rsid w:val="00E35065"/>
    <w:rsid w:val="00E3539F"/>
    <w:rsid w:val="00E35653"/>
    <w:rsid w:val="00E35662"/>
    <w:rsid w:val="00E35C22"/>
    <w:rsid w:val="00E35C3B"/>
    <w:rsid w:val="00E35E5C"/>
    <w:rsid w:val="00E35E62"/>
    <w:rsid w:val="00E36030"/>
    <w:rsid w:val="00E360FF"/>
    <w:rsid w:val="00E363B7"/>
    <w:rsid w:val="00E363C8"/>
    <w:rsid w:val="00E369B0"/>
    <w:rsid w:val="00E36B8B"/>
    <w:rsid w:val="00E3701E"/>
    <w:rsid w:val="00E37081"/>
    <w:rsid w:val="00E374BB"/>
    <w:rsid w:val="00E375E6"/>
    <w:rsid w:val="00E3787F"/>
    <w:rsid w:val="00E3793F"/>
    <w:rsid w:val="00E40354"/>
    <w:rsid w:val="00E40355"/>
    <w:rsid w:val="00E408D0"/>
    <w:rsid w:val="00E40F62"/>
    <w:rsid w:val="00E4161C"/>
    <w:rsid w:val="00E41D9B"/>
    <w:rsid w:val="00E42E36"/>
    <w:rsid w:val="00E42E59"/>
    <w:rsid w:val="00E42E8E"/>
    <w:rsid w:val="00E42F31"/>
    <w:rsid w:val="00E43228"/>
    <w:rsid w:val="00E43736"/>
    <w:rsid w:val="00E439EE"/>
    <w:rsid w:val="00E43EDA"/>
    <w:rsid w:val="00E43F95"/>
    <w:rsid w:val="00E44138"/>
    <w:rsid w:val="00E4415A"/>
    <w:rsid w:val="00E44342"/>
    <w:rsid w:val="00E447E1"/>
    <w:rsid w:val="00E44AF1"/>
    <w:rsid w:val="00E45616"/>
    <w:rsid w:val="00E45705"/>
    <w:rsid w:val="00E45B90"/>
    <w:rsid w:val="00E45C74"/>
    <w:rsid w:val="00E45D98"/>
    <w:rsid w:val="00E46390"/>
    <w:rsid w:val="00E46725"/>
    <w:rsid w:val="00E46DAF"/>
    <w:rsid w:val="00E479AA"/>
    <w:rsid w:val="00E5040F"/>
    <w:rsid w:val="00E5044D"/>
    <w:rsid w:val="00E507EE"/>
    <w:rsid w:val="00E509D5"/>
    <w:rsid w:val="00E50FA8"/>
    <w:rsid w:val="00E510B7"/>
    <w:rsid w:val="00E511FA"/>
    <w:rsid w:val="00E5130D"/>
    <w:rsid w:val="00E514FE"/>
    <w:rsid w:val="00E521FB"/>
    <w:rsid w:val="00E524B8"/>
    <w:rsid w:val="00E524ED"/>
    <w:rsid w:val="00E53073"/>
    <w:rsid w:val="00E5322D"/>
    <w:rsid w:val="00E5370F"/>
    <w:rsid w:val="00E53842"/>
    <w:rsid w:val="00E538AF"/>
    <w:rsid w:val="00E53CA4"/>
    <w:rsid w:val="00E53E02"/>
    <w:rsid w:val="00E53F16"/>
    <w:rsid w:val="00E54635"/>
    <w:rsid w:val="00E54BA1"/>
    <w:rsid w:val="00E56096"/>
    <w:rsid w:val="00E566E2"/>
    <w:rsid w:val="00E56AD8"/>
    <w:rsid w:val="00E57A34"/>
    <w:rsid w:val="00E60494"/>
    <w:rsid w:val="00E60632"/>
    <w:rsid w:val="00E6066F"/>
    <w:rsid w:val="00E60998"/>
    <w:rsid w:val="00E60A6F"/>
    <w:rsid w:val="00E6100C"/>
    <w:rsid w:val="00E6175F"/>
    <w:rsid w:val="00E61D00"/>
    <w:rsid w:val="00E61F49"/>
    <w:rsid w:val="00E6228A"/>
    <w:rsid w:val="00E6233D"/>
    <w:rsid w:val="00E624A6"/>
    <w:rsid w:val="00E6265F"/>
    <w:rsid w:val="00E62684"/>
    <w:rsid w:val="00E62B63"/>
    <w:rsid w:val="00E631DE"/>
    <w:rsid w:val="00E6342D"/>
    <w:rsid w:val="00E635C6"/>
    <w:rsid w:val="00E6369A"/>
    <w:rsid w:val="00E63AD5"/>
    <w:rsid w:val="00E64432"/>
    <w:rsid w:val="00E64529"/>
    <w:rsid w:val="00E6486B"/>
    <w:rsid w:val="00E64E85"/>
    <w:rsid w:val="00E65522"/>
    <w:rsid w:val="00E657AF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6EFE"/>
    <w:rsid w:val="00E6708D"/>
    <w:rsid w:val="00E671C0"/>
    <w:rsid w:val="00E6760A"/>
    <w:rsid w:val="00E67695"/>
    <w:rsid w:val="00E67753"/>
    <w:rsid w:val="00E67984"/>
    <w:rsid w:val="00E67AE3"/>
    <w:rsid w:val="00E70783"/>
    <w:rsid w:val="00E70954"/>
    <w:rsid w:val="00E711E9"/>
    <w:rsid w:val="00E7121A"/>
    <w:rsid w:val="00E716B0"/>
    <w:rsid w:val="00E719A9"/>
    <w:rsid w:val="00E71CC5"/>
    <w:rsid w:val="00E721C4"/>
    <w:rsid w:val="00E726A9"/>
    <w:rsid w:val="00E728F6"/>
    <w:rsid w:val="00E7291A"/>
    <w:rsid w:val="00E72FED"/>
    <w:rsid w:val="00E73424"/>
    <w:rsid w:val="00E737A4"/>
    <w:rsid w:val="00E73988"/>
    <w:rsid w:val="00E74349"/>
    <w:rsid w:val="00E74990"/>
    <w:rsid w:val="00E74F69"/>
    <w:rsid w:val="00E75006"/>
    <w:rsid w:val="00E751EC"/>
    <w:rsid w:val="00E75358"/>
    <w:rsid w:val="00E758D5"/>
    <w:rsid w:val="00E75A83"/>
    <w:rsid w:val="00E75E62"/>
    <w:rsid w:val="00E75F91"/>
    <w:rsid w:val="00E765F7"/>
    <w:rsid w:val="00E76622"/>
    <w:rsid w:val="00E76BB9"/>
    <w:rsid w:val="00E76E59"/>
    <w:rsid w:val="00E800A2"/>
    <w:rsid w:val="00E802BC"/>
    <w:rsid w:val="00E80719"/>
    <w:rsid w:val="00E81CB2"/>
    <w:rsid w:val="00E81CCC"/>
    <w:rsid w:val="00E82A11"/>
    <w:rsid w:val="00E82F05"/>
    <w:rsid w:val="00E82FDE"/>
    <w:rsid w:val="00E832F1"/>
    <w:rsid w:val="00E8404A"/>
    <w:rsid w:val="00E84617"/>
    <w:rsid w:val="00E846C1"/>
    <w:rsid w:val="00E84E74"/>
    <w:rsid w:val="00E85039"/>
    <w:rsid w:val="00E85971"/>
    <w:rsid w:val="00E859A5"/>
    <w:rsid w:val="00E85F90"/>
    <w:rsid w:val="00E85FC8"/>
    <w:rsid w:val="00E8632A"/>
    <w:rsid w:val="00E86CBF"/>
    <w:rsid w:val="00E86EA5"/>
    <w:rsid w:val="00E86EBD"/>
    <w:rsid w:val="00E86FFE"/>
    <w:rsid w:val="00E8748C"/>
    <w:rsid w:val="00E874F1"/>
    <w:rsid w:val="00E8754E"/>
    <w:rsid w:val="00E8778D"/>
    <w:rsid w:val="00E878BA"/>
    <w:rsid w:val="00E87AAB"/>
    <w:rsid w:val="00E90C81"/>
    <w:rsid w:val="00E90CD3"/>
    <w:rsid w:val="00E90E6E"/>
    <w:rsid w:val="00E9156B"/>
    <w:rsid w:val="00E916F5"/>
    <w:rsid w:val="00E917BB"/>
    <w:rsid w:val="00E9192E"/>
    <w:rsid w:val="00E91E4A"/>
    <w:rsid w:val="00E91EF0"/>
    <w:rsid w:val="00E91F5E"/>
    <w:rsid w:val="00E92129"/>
    <w:rsid w:val="00E9289B"/>
    <w:rsid w:val="00E92C55"/>
    <w:rsid w:val="00E93254"/>
    <w:rsid w:val="00E932B1"/>
    <w:rsid w:val="00E93B4A"/>
    <w:rsid w:val="00E94001"/>
    <w:rsid w:val="00E9413D"/>
    <w:rsid w:val="00E94244"/>
    <w:rsid w:val="00E944FB"/>
    <w:rsid w:val="00E9459A"/>
    <w:rsid w:val="00E94AA4"/>
    <w:rsid w:val="00E95526"/>
    <w:rsid w:val="00E95A27"/>
    <w:rsid w:val="00E95D51"/>
    <w:rsid w:val="00E95E6E"/>
    <w:rsid w:val="00E96005"/>
    <w:rsid w:val="00E9630A"/>
    <w:rsid w:val="00E9659E"/>
    <w:rsid w:val="00E96713"/>
    <w:rsid w:val="00E96BC3"/>
    <w:rsid w:val="00E96C01"/>
    <w:rsid w:val="00E96F6B"/>
    <w:rsid w:val="00E97518"/>
    <w:rsid w:val="00E97615"/>
    <w:rsid w:val="00E977C7"/>
    <w:rsid w:val="00E97914"/>
    <w:rsid w:val="00E97CB7"/>
    <w:rsid w:val="00EA0101"/>
    <w:rsid w:val="00EA0296"/>
    <w:rsid w:val="00EA02B0"/>
    <w:rsid w:val="00EA0B77"/>
    <w:rsid w:val="00EA1A19"/>
    <w:rsid w:val="00EA2218"/>
    <w:rsid w:val="00EA2333"/>
    <w:rsid w:val="00EA237B"/>
    <w:rsid w:val="00EA24B0"/>
    <w:rsid w:val="00EA27FE"/>
    <w:rsid w:val="00EA2E1A"/>
    <w:rsid w:val="00EA30B0"/>
    <w:rsid w:val="00EA38CD"/>
    <w:rsid w:val="00EA38E9"/>
    <w:rsid w:val="00EA4746"/>
    <w:rsid w:val="00EA5046"/>
    <w:rsid w:val="00EA5538"/>
    <w:rsid w:val="00EA5AFC"/>
    <w:rsid w:val="00EA5CB4"/>
    <w:rsid w:val="00EA6199"/>
    <w:rsid w:val="00EA62C7"/>
    <w:rsid w:val="00EA62D1"/>
    <w:rsid w:val="00EA6B35"/>
    <w:rsid w:val="00EA6CC3"/>
    <w:rsid w:val="00EA6E36"/>
    <w:rsid w:val="00EA6F0C"/>
    <w:rsid w:val="00EA75AF"/>
    <w:rsid w:val="00EA75C7"/>
    <w:rsid w:val="00EA7767"/>
    <w:rsid w:val="00EA79CD"/>
    <w:rsid w:val="00EA7A92"/>
    <w:rsid w:val="00EA7ABE"/>
    <w:rsid w:val="00EA7CB5"/>
    <w:rsid w:val="00EB00CD"/>
    <w:rsid w:val="00EB0161"/>
    <w:rsid w:val="00EB118F"/>
    <w:rsid w:val="00EB1A30"/>
    <w:rsid w:val="00EB1BDC"/>
    <w:rsid w:val="00EB1C0C"/>
    <w:rsid w:val="00EB1FBF"/>
    <w:rsid w:val="00EB23BE"/>
    <w:rsid w:val="00EB2450"/>
    <w:rsid w:val="00EB2955"/>
    <w:rsid w:val="00EB2EE1"/>
    <w:rsid w:val="00EB305D"/>
    <w:rsid w:val="00EB3069"/>
    <w:rsid w:val="00EB309D"/>
    <w:rsid w:val="00EB30F8"/>
    <w:rsid w:val="00EB3B14"/>
    <w:rsid w:val="00EB42F2"/>
    <w:rsid w:val="00EB4610"/>
    <w:rsid w:val="00EB4B8F"/>
    <w:rsid w:val="00EB526A"/>
    <w:rsid w:val="00EB52E1"/>
    <w:rsid w:val="00EB5434"/>
    <w:rsid w:val="00EB5BC8"/>
    <w:rsid w:val="00EB62FA"/>
    <w:rsid w:val="00EB6398"/>
    <w:rsid w:val="00EB66AF"/>
    <w:rsid w:val="00EB6765"/>
    <w:rsid w:val="00EB6D2B"/>
    <w:rsid w:val="00EB6D4C"/>
    <w:rsid w:val="00EB6E48"/>
    <w:rsid w:val="00EB6E88"/>
    <w:rsid w:val="00EB717B"/>
    <w:rsid w:val="00EB7215"/>
    <w:rsid w:val="00EB72EC"/>
    <w:rsid w:val="00EB73C9"/>
    <w:rsid w:val="00EB743E"/>
    <w:rsid w:val="00EB7C11"/>
    <w:rsid w:val="00EB7C76"/>
    <w:rsid w:val="00EB7E5B"/>
    <w:rsid w:val="00EC0A50"/>
    <w:rsid w:val="00EC0D27"/>
    <w:rsid w:val="00EC154B"/>
    <w:rsid w:val="00EC19DE"/>
    <w:rsid w:val="00EC1D94"/>
    <w:rsid w:val="00EC2064"/>
    <w:rsid w:val="00EC20FC"/>
    <w:rsid w:val="00EC2494"/>
    <w:rsid w:val="00EC2543"/>
    <w:rsid w:val="00EC25E8"/>
    <w:rsid w:val="00EC38B0"/>
    <w:rsid w:val="00EC3DB9"/>
    <w:rsid w:val="00EC434E"/>
    <w:rsid w:val="00EC4720"/>
    <w:rsid w:val="00EC4DDF"/>
    <w:rsid w:val="00EC5195"/>
    <w:rsid w:val="00EC51EF"/>
    <w:rsid w:val="00EC54E5"/>
    <w:rsid w:val="00EC5954"/>
    <w:rsid w:val="00EC5BF6"/>
    <w:rsid w:val="00EC6BBB"/>
    <w:rsid w:val="00EC6C05"/>
    <w:rsid w:val="00EC724B"/>
    <w:rsid w:val="00EC7768"/>
    <w:rsid w:val="00ED01ED"/>
    <w:rsid w:val="00ED02DA"/>
    <w:rsid w:val="00ED0517"/>
    <w:rsid w:val="00ED069E"/>
    <w:rsid w:val="00ED07AD"/>
    <w:rsid w:val="00ED0847"/>
    <w:rsid w:val="00ED10A1"/>
    <w:rsid w:val="00ED10D6"/>
    <w:rsid w:val="00ED148B"/>
    <w:rsid w:val="00ED1823"/>
    <w:rsid w:val="00ED18E7"/>
    <w:rsid w:val="00ED1941"/>
    <w:rsid w:val="00ED1A5D"/>
    <w:rsid w:val="00ED2494"/>
    <w:rsid w:val="00ED257F"/>
    <w:rsid w:val="00ED2839"/>
    <w:rsid w:val="00ED28AE"/>
    <w:rsid w:val="00ED28DD"/>
    <w:rsid w:val="00ED2974"/>
    <w:rsid w:val="00ED2B43"/>
    <w:rsid w:val="00ED2EEA"/>
    <w:rsid w:val="00ED3F86"/>
    <w:rsid w:val="00ED40FE"/>
    <w:rsid w:val="00ED4191"/>
    <w:rsid w:val="00ED4330"/>
    <w:rsid w:val="00ED4597"/>
    <w:rsid w:val="00ED4914"/>
    <w:rsid w:val="00ED4C80"/>
    <w:rsid w:val="00ED503C"/>
    <w:rsid w:val="00ED5566"/>
    <w:rsid w:val="00ED5667"/>
    <w:rsid w:val="00ED5BBD"/>
    <w:rsid w:val="00ED5CC7"/>
    <w:rsid w:val="00ED5D97"/>
    <w:rsid w:val="00ED6F04"/>
    <w:rsid w:val="00ED7116"/>
    <w:rsid w:val="00ED7AB0"/>
    <w:rsid w:val="00EE0995"/>
    <w:rsid w:val="00EE0A2B"/>
    <w:rsid w:val="00EE0D8B"/>
    <w:rsid w:val="00EE0FFA"/>
    <w:rsid w:val="00EE1713"/>
    <w:rsid w:val="00EE223C"/>
    <w:rsid w:val="00EE28F9"/>
    <w:rsid w:val="00EE2CF7"/>
    <w:rsid w:val="00EE2DFD"/>
    <w:rsid w:val="00EE2F77"/>
    <w:rsid w:val="00EE2FCD"/>
    <w:rsid w:val="00EE31AD"/>
    <w:rsid w:val="00EE3553"/>
    <w:rsid w:val="00EE357F"/>
    <w:rsid w:val="00EE373E"/>
    <w:rsid w:val="00EE409C"/>
    <w:rsid w:val="00EE437C"/>
    <w:rsid w:val="00EE443B"/>
    <w:rsid w:val="00EE48A7"/>
    <w:rsid w:val="00EE4C2A"/>
    <w:rsid w:val="00EE4E6C"/>
    <w:rsid w:val="00EE4EB4"/>
    <w:rsid w:val="00EE509A"/>
    <w:rsid w:val="00EE51C2"/>
    <w:rsid w:val="00EE55A6"/>
    <w:rsid w:val="00EE6829"/>
    <w:rsid w:val="00EE6C20"/>
    <w:rsid w:val="00EE734F"/>
    <w:rsid w:val="00EE7ED4"/>
    <w:rsid w:val="00EE7FF5"/>
    <w:rsid w:val="00EF00CC"/>
    <w:rsid w:val="00EF0115"/>
    <w:rsid w:val="00EF0378"/>
    <w:rsid w:val="00EF091D"/>
    <w:rsid w:val="00EF0BD8"/>
    <w:rsid w:val="00EF0D23"/>
    <w:rsid w:val="00EF187A"/>
    <w:rsid w:val="00EF18BA"/>
    <w:rsid w:val="00EF228F"/>
    <w:rsid w:val="00EF2808"/>
    <w:rsid w:val="00EF28A0"/>
    <w:rsid w:val="00EF29D8"/>
    <w:rsid w:val="00EF3224"/>
    <w:rsid w:val="00EF3639"/>
    <w:rsid w:val="00EF3829"/>
    <w:rsid w:val="00EF3A43"/>
    <w:rsid w:val="00EF461B"/>
    <w:rsid w:val="00EF4CE1"/>
    <w:rsid w:val="00EF4F62"/>
    <w:rsid w:val="00EF5377"/>
    <w:rsid w:val="00EF54D6"/>
    <w:rsid w:val="00EF58B5"/>
    <w:rsid w:val="00EF6036"/>
    <w:rsid w:val="00EF63CB"/>
    <w:rsid w:val="00EF68E2"/>
    <w:rsid w:val="00EF6AFC"/>
    <w:rsid w:val="00EF710D"/>
    <w:rsid w:val="00EF76DB"/>
    <w:rsid w:val="00EF7913"/>
    <w:rsid w:val="00EF7DCC"/>
    <w:rsid w:val="00EF7E0D"/>
    <w:rsid w:val="00F00755"/>
    <w:rsid w:val="00F00B1D"/>
    <w:rsid w:val="00F00D72"/>
    <w:rsid w:val="00F00DB1"/>
    <w:rsid w:val="00F01714"/>
    <w:rsid w:val="00F017B2"/>
    <w:rsid w:val="00F01A7A"/>
    <w:rsid w:val="00F01AE0"/>
    <w:rsid w:val="00F01CAF"/>
    <w:rsid w:val="00F01ED1"/>
    <w:rsid w:val="00F01F20"/>
    <w:rsid w:val="00F024EC"/>
    <w:rsid w:val="00F03C91"/>
    <w:rsid w:val="00F03EED"/>
    <w:rsid w:val="00F03F8B"/>
    <w:rsid w:val="00F0401A"/>
    <w:rsid w:val="00F04284"/>
    <w:rsid w:val="00F044B4"/>
    <w:rsid w:val="00F0456E"/>
    <w:rsid w:val="00F048D9"/>
    <w:rsid w:val="00F049AB"/>
    <w:rsid w:val="00F05077"/>
    <w:rsid w:val="00F05871"/>
    <w:rsid w:val="00F059E2"/>
    <w:rsid w:val="00F063B2"/>
    <w:rsid w:val="00F06984"/>
    <w:rsid w:val="00F07108"/>
    <w:rsid w:val="00F07844"/>
    <w:rsid w:val="00F10FCE"/>
    <w:rsid w:val="00F111D6"/>
    <w:rsid w:val="00F114CC"/>
    <w:rsid w:val="00F11BB9"/>
    <w:rsid w:val="00F11C9E"/>
    <w:rsid w:val="00F12467"/>
    <w:rsid w:val="00F12990"/>
    <w:rsid w:val="00F12E66"/>
    <w:rsid w:val="00F12F25"/>
    <w:rsid w:val="00F133BF"/>
    <w:rsid w:val="00F13471"/>
    <w:rsid w:val="00F13D1F"/>
    <w:rsid w:val="00F141BB"/>
    <w:rsid w:val="00F1456A"/>
    <w:rsid w:val="00F14725"/>
    <w:rsid w:val="00F14972"/>
    <w:rsid w:val="00F14D8A"/>
    <w:rsid w:val="00F14F36"/>
    <w:rsid w:val="00F14F68"/>
    <w:rsid w:val="00F15876"/>
    <w:rsid w:val="00F1599D"/>
    <w:rsid w:val="00F16039"/>
    <w:rsid w:val="00F164E2"/>
    <w:rsid w:val="00F16B31"/>
    <w:rsid w:val="00F1733A"/>
    <w:rsid w:val="00F1753E"/>
    <w:rsid w:val="00F17A4B"/>
    <w:rsid w:val="00F17AD8"/>
    <w:rsid w:val="00F17CE5"/>
    <w:rsid w:val="00F20BBA"/>
    <w:rsid w:val="00F20CEA"/>
    <w:rsid w:val="00F20D09"/>
    <w:rsid w:val="00F20EAF"/>
    <w:rsid w:val="00F216F8"/>
    <w:rsid w:val="00F21726"/>
    <w:rsid w:val="00F2172D"/>
    <w:rsid w:val="00F21A0B"/>
    <w:rsid w:val="00F21C38"/>
    <w:rsid w:val="00F21C41"/>
    <w:rsid w:val="00F22154"/>
    <w:rsid w:val="00F22201"/>
    <w:rsid w:val="00F22B14"/>
    <w:rsid w:val="00F22B8D"/>
    <w:rsid w:val="00F230B2"/>
    <w:rsid w:val="00F230DA"/>
    <w:rsid w:val="00F23322"/>
    <w:rsid w:val="00F23500"/>
    <w:rsid w:val="00F23750"/>
    <w:rsid w:val="00F239E4"/>
    <w:rsid w:val="00F241AF"/>
    <w:rsid w:val="00F2463C"/>
    <w:rsid w:val="00F24A3E"/>
    <w:rsid w:val="00F24B57"/>
    <w:rsid w:val="00F25163"/>
    <w:rsid w:val="00F25539"/>
    <w:rsid w:val="00F255E0"/>
    <w:rsid w:val="00F25F69"/>
    <w:rsid w:val="00F25FC5"/>
    <w:rsid w:val="00F262BF"/>
    <w:rsid w:val="00F264B1"/>
    <w:rsid w:val="00F26B93"/>
    <w:rsid w:val="00F26F7E"/>
    <w:rsid w:val="00F27469"/>
    <w:rsid w:val="00F27776"/>
    <w:rsid w:val="00F27F48"/>
    <w:rsid w:val="00F300D1"/>
    <w:rsid w:val="00F30195"/>
    <w:rsid w:val="00F301CC"/>
    <w:rsid w:val="00F30ACA"/>
    <w:rsid w:val="00F30E34"/>
    <w:rsid w:val="00F3111E"/>
    <w:rsid w:val="00F31208"/>
    <w:rsid w:val="00F312C2"/>
    <w:rsid w:val="00F31A41"/>
    <w:rsid w:val="00F3215F"/>
    <w:rsid w:val="00F321CC"/>
    <w:rsid w:val="00F32531"/>
    <w:rsid w:val="00F32AC3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972"/>
    <w:rsid w:val="00F35D39"/>
    <w:rsid w:val="00F362A3"/>
    <w:rsid w:val="00F374A2"/>
    <w:rsid w:val="00F374D6"/>
    <w:rsid w:val="00F374E3"/>
    <w:rsid w:val="00F375B5"/>
    <w:rsid w:val="00F37B00"/>
    <w:rsid w:val="00F37B51"/>
    <w:rsid w:val="00F37F7A"/>
    <w:rsid w:val="00F4011E"/>
    <w:rsid w:val="00F407DD"/>
    <w:rsid w:val="00F4083E"/>
    <w:rsid w:val="00F4096C"/>
    <w:rsid w:val="00F40A01"/>
    <w:rsid w:val="00F40C13"/>
    <w:rsid w:val="00F40E90"/>
    <w:rsid w:val="00F4174D"/>
    <w:rsid w:val="00F4196E"/>
    <w:rsid w:val="00F42334"/>
    <w:rsid w:val="00F4266C"/>
    <w:rsid w:val="00F42B92"/>
    <w:rsid w:val="00F42C07"/>
    <w:rsid w:val="00F434BD"/>
    <w:rsid w:val="00F43D6E"/>
    <w:rsid w:val="00F43D78"/>
    <w:rsid w:val="00F43F03"/>
    <w:rsid w:val="00F44102"/>
    <w:rsid w:val="00F44A82"/>
    <w:rsid w:val="00F44CF9"/>
    <w:rsid w:val="00F44EE5"/>
    <w:rsid w:val="00F45298"/>
    <w:rsid w:val="00F45AE5"/>
    <w:rsid w:val="00F45C9D"/>
    <w:rsid w:val="00F45E67"/>
    <w:rsid w:val="00F45FEB"/>
    <w:rsid w:val="00F462FC"/>
    <w:rsid w:val="00F46461"/>
    <w:rsid w:val="00F46CD8"/>
    <w:rsid w:val="00F46FF7"/>
    <w:rsid w:val="00F47074"/>
    <w:rsid w:val="00F47120"/>
    <w:rsid w:val="00F471E3"/>
    <w:rsid w:val="00F47908"/>
    <w:rsid w:val="00F47B04"/>
    <w:rsid w:val="00F47C01"/>
    <w:rsid w:val="00F47F94"/>
    <w:rsid w:val="00F5003A"/>
    <w:rsid w:val="00F50AA3"/>
    <w:rsid w:val="00F512A3"/>
    <w:rsid w:val="00F5136F"/>
    <w:rsid w:val="00F516B2"/>
    <w:rsid w:val="00F51FE7"/>
    <w:rsid w:val="00F52187"/>
    <w:rsid w:val="00F530DF"/>
    <w:rsid w:val="00F532CE"/>
    <w:rsid w:val="00F53482"/>
    <w:rsid w:val="00F53C0A"/>
    <w:rsid w:val="00F53CD0"/>
    <w:rsid w:val="00F5478C"/>
    <w:rsid w:val="00F547D8"/>
    <w:rsid w:val="00F547E9"/>
    <w:rsid w:val="00F54921"/>
    <w:rsid w:val="00F55324"/>
    <w:rsid w:val="00F5564C"/>
    <w:rsid w:val="00F55801"/>
    <w:rsid w:val="00F5584A"/>
    <w:rsid w:val="00F55A63"/>
    <w:rsid w:val="00F55A85"/>
    <w:rsid w:val="00F55A8F"/>
    <w:rsid w:val="00F55E33"/>
    <w:rsid w:val="00F55EDA"/>
    <w:rsid w:val="00F5623D"/>
    <w:rsid w:val="00F5627D"/>
    <w:rsid w:val="00F5633B"/>
    <w:rsid w:val="00F5633C"/>
    <w:rsid w:val="00F56829"/>
    <w:rsid w:val="00F576E2"/>
    <w:rsid w:val="00F578F2"/>
    <w:rsid w:val="00F60347"/>
    <w:rsid w:val="00F60592"/>
    <w:rsid w:val="00F608A9"/>
    <w:rsid w:val="00F608C2"/>
    <w:rsid w:val="00F609FD"/>
    <w:rsid w:val="00F60AA0"/>
    <w:rsid w:val="00F60CA3"/>
    <w:rsid w:val="00F60E86"/>
    <w:rsid w:val="00F6103D"/>
    <w:rsid w:val="00F61864"/>
    <w:rsid w:val="00F61BEB"/>
    <w:rsid w:val="00F61E18"/>
    <w:rsid w:val="00F61F4E"/>
    <w:rsid w:val="00F61FFF"/>
    <w:rsid w:val="00F6240A"/>
    <w:rsid w:val="00F63052"/>
    <w:rsid w:val="00F63380"/>
    <w:rsid w:val="00F6367D"/>
    <w:rsid w:val="00F63AAF"/>
    <w:rsid w:val="00F63C6F"/>
    <w:rsid w:val="00F6410C"/>
    <w:rsid w:val="00F641AC"/>
    <w:rsid w:val="00F6447B"/>
    <w:rsid w:val="00F647C0"/>
    <w:rsid w:val="00F648ED"/>
    <w:rsid w:val="00F64A2A"/>
    <w:rsid w:val="00F64B24"/>
    <w:rsid w:val="00F64BEB"/>
    <w:rsid w:val="00F64DB9"/>
    <w:rsid w:val="00F6548F"/>
    <w:rsid w:val="00F65525"/>
    <w:rsid w:val="00F6577D"/>
    <w:rsid w:val="00F65918"/>
    <w:rsid w:val="00F65A4C"/>
    <w:rsid w:val="00F65AA3"/>
    <w:rsid w:val="00F65E49"/>
    <w:rsid w:val="00F66676"/>
    <w:rsid w:val="00F66B22"/>
    <w:rsid w:val="00F66BA2"/>
    <w:rsid w:val="00F67026"/>
    <w:rsid w:val="00F6727B"/>
    <w:rsid w:val="00F672D8"/>
    <w:rsid w:val="00F67375"/>
    <w:rsid w:val="00F70061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376E"/>
    <w:rsid w:val="00F73BCB"/>
    <w:rsid w:val="00F73DF3"/>
    <w:rsid w:val="00F740A3"/>
    <w:rsid w:val="00F7452F"/>
    <w:rsid w:val="00F74570"/>
    <w:rsid w:val="00F74C4D"/>
    <w:rsid w:val="00F74EAC"/>
    <w:rsid w:val="00F74F9F"/>
    <w:rsid w:val="00F755F0"/>
    <w:rsid w:val="00F75B3F"/>
    <w:rsid w:val="00F75D5D"/>
    <w:rsid w:val="00F76BA5"/>
    <w:rsid w:val="00F77010"/>
    <w:rsid w:val="00F7753A"/>
    <w:rsid w:val="00F7755F"/>
    <w:rsid w:val="00F77C5C"/>
    <w:rsid w:val="00F77DFF"/>
    <w:rsid w:val="00F8083C"/>
    <w:rsid w:val="00F808E9"/>
    <w:rsid w:val="00F8165B"/>
    <w:rsid w:val="00F81685"/>
    <w:rsid w:val="00F81686"/>
    <w:rsid w:val="00F81716"/>
    <w:rsid w:val="00F81910"/>
    <w:rsid w:val="00F81C1D"/>
    <w:rsid w:val="00F81D41"/>
    <w:rsid w:val="00F82283"/>
    <w:rsid w:val="00F82358"/>
    <w:rsid w:val="00F828CF"/>
    <w:rsid w:val="00F82EF5"/>
    <w:rsid w:val="00F83053"/>
    <w:rsid w:val="00F8314C"/>
    <w:rsid w:val="00F83758"/>
    <w:rsid w:val="00F83857"/>
    <w:rsid w:val="00F83858"/>
    <w:rsid w:val="00F83BA6"/>
    <w:rsid w:val="00F843B2"/>
    <w:rsid w:val="00F84D32"/>
    <w:rsid w:val="00F851A0"/>
    <w:rsid w:val="00F851D4"/>
    <w:rsid w:val="00F855FD"/>
    <w:rsid w:val="00F858D5"/>
    <w:rsid w:val="00F86209"/>
    <w:rsid w:val="00F8679D"/>
    <w:rsid w:val="00F869A5"/>
    <w:rsid w:val="00F86A4B"/>
    <w:rsid w:val="00F86E93"/>
    <w:rsid w:val="00F87052"/>
    <w:rsid w:val="00F878A4"/>
    <w:rsid w:val="00F87E03"/>
    <w:rsid w:val="00F901C6"/>
    <w:rsid w:val="00F901DA"/>
    <w:rsid w:val="00F9050D"/>
    <w:rsid w:val="00F9093B"/>
    <w:rsid w:val="00F90FF5"/>
    <w:rsid w:val="00F91A3E"/>
    <w:rsid w:val="00F91E74"/>
    <w:rsid w:val="00F91E97"/>
    <w:rsid w:val="00F91EA1"/>
    <w:rsid w:val="00F9246A"/>
    <w:rsid w:val="00F928AC"/>
    <w:rsid w:val="00F92B42"/>
    <w:rsid w:val="00F92B7E"/>
    <w:rsid w:val="00F92F41"/>
    <w:rsid w:val="00F92FDD"/>
    <w:rsid w:val="00F9316A"/>
    <w:rsid w:val="00F93197"/>
    <w:rsid w:val="00F9320C"/>
    <w:rsid w:val="00F933AB"/>
    <w:rsid w:val="00F9374D"/>
    <w:rsid w:val="00F93A71"/>
    <w:rsid w:val="00F93B61"/>
    <w:rsid w:val="00F93DB3"/>
    <w:rsid w:val="00F94097"/>
    <w:rsid w:val="00F940E2"/>
    <w:rsid w:val="00F949AA"/>
    <w:rsid w:val="00F94A46"/>
    <w:rsid w:val="00F959A9"/>
    <w:rsid w:val="00F96B1F"/>
    <w:rsid w:val="00F96CA5"/>
    <w:rsid w:val="00F971C0"/>
    <w:rsid w:val="00F9756B"/>
    <w:rsid w:val="00F975A5"/>
    <w:rsid w:val="00F97746"/>
    <w:rsid w:val="00F978D3"/>
    <w:rsid w:val="00F9792E"/>
    <w:rsid w:val="00FA0021"/>
    <w:rsid w:val="00FA0E7E"/>
    <w:rsid w:val="00FA14B7"/>
    <w:rsid w:val="00FA1C96"/>
    <w:rsid w:val="00FA1D65"/>
    <w:rsid w:val="00FA1E31"/>
    <w:rsid w:val="00FA1ED6"/>
    <w:rsid w:val="00FA22DF"/>
    <w:rsid w:val="00FA22FB"/>
    <w:rsid w:val="00FA2D3A"/>
    <w:rsid w:val="00FA2DA5"/>
    <w:rsid w:val="00FA2E36"/>
    <w:rsid w:val="00FA343E"/>
    <w:rsid w:val="00FA467C"/>
    <w:rsid w:val="00FA51C1"/>
    <w:rsid w:val="00FA58EE"/>
    <w:rsid w:val="00FA6047"/>
    <w:rsid w:val="00FA604D"/>
    <w:rsid w:val="00FA61DC"/>
    <w:rsid w:val="00FA681E"/>
    <w:rsid w:val="00FA6FC7"/>
    <w:rsid w:val="00FA70C2"/>
    <w:rsid w:val="00FB019B"/>
    <w:rsid w:val="00FB01DE"/>
    <w:rsid w:val="00FB04F6"/>
    <w:rsid w:val="00FB0984"/>
    <w:rsid w:val="00FB1DAD"/>
    <w:rsid w:val="00FB2024"/>
    <w:rsid w:val="00FB2279"/>
    <w:rsid w:val="00FB26ED"/>
    <w:rsid w:val="00FB283D"/>
    <w:rsid w:val="00FB2E8B"/>
    <w:rsid w:val="00FB2F59"/>
    <w:rsid w:val="00FB3373"/>
    <w:rsid w:val="00FB33C2"/>
    <w:rsid w:val="00FB357F"/>
    <w:rsid w:val="00FB374C"/>
    <w:rsid w:val="00FB37C0"/>
    <w:rsid w:val="00FB39D7"/>
    <w:rsid w:val="00FB4488"/>
    <w:rsid w:val="00FB4A3B"/>
    <w:rsid w:val="00FB558B"/>
    <w:rsid w:val="00FB579D"/>
    <w:rsid w:val="00FB585C"/>
    <w:rsid w:val="00FB58AB"/>
    <w:rsid w:val="00FB5D3C"/>
    <w:rsid w:val="00FB68A9"/>
    <w:rsid w:val="00FB72BD"/>
    <w:rsid w:val="00FB755C"/>
    <w:rsid w:val="00FB75FF"/>
    <w:rsid w:val="00FB797A"/>
    <w:rsid w:val="00FB7E10"/>
    <w:rsid w:val="00FB7E68"/>
    <w:rsid w:val="00FC01CB"/>
    <w:rsid w:val="00FC08C1"/>
    <w:rsid w:val="00FC0C86"/>
    <w:rsid w:val="00FC191F"/>
    <w:rsid w:val="00FC20D2"/>
    <w:rsid w:val="00FC2635"/>
    <w:rsid w:val="00FC2EA5"/>
    <w:rsid w:val="00FC2F49"/>
    <w:rsid w:val="00FC317C"/>
    <w:rsid w:val="00FC3BE4"/>
    <w:rsid w:val="00FC3D1D"/>
    <w:rsid w:val="00FC4292"/>
    <w:rsid w:val="00FC49A5"/>
    <w:rsid w:val="00FC4CAA"/>
    <w:rsid w:val="00FC51BC"/>
    <w:rsid w:val="00FC5947"/>
    <w:rsid w:val="00FC6508"/>
    <w:rsid w:val="00FC66CD"/>
    <w:rsid w:val="00FC67F1"/>
    <w:rsid w:val="00FC71AB"/>
    <w:rsid w:val="00FC727D"/>
    <w:rsid w:val="00FC7538"/>
    <w:rsid w:val="00FC76BD"/>
    <w:rsid w:val="00FC7911"/>
    <w:rsid w:val="00FC7ACD"/>
    <w:rsid w:val="00FD002C"/>
    <w:rsid w:val="00FD00D4"/>
    <w:rsid w:val="00FD0574"/>
    <w:rsid w:val="00FD0CE1"/>
    <w:rsid w:val="00FD1044"/>
    <w:rsid w:val="00FD1476"/>
    <w:rsid w:val="00FD1B58"/>
    <w:rsid w:val="00FD1BD7"/>
    <w:rsid w:val="00FD2242"/>
    <w:rsid w:val="00FD2446"/>
    <w:rsid w:val="00FD2CBE"/>
    <w:rsid w:val="00FD31BF"/>
    <w:rsid w:val="00FD329D"/>
    <w:rsid w:val="00FD3881"/>
    <w:rsid w:val="00FD3C35"/>
    <w:rsid w:val="00FD3D1A"/>
    <w:rsid w:val="00FD3E07"/>
    <w:rsid w:val="00FD3F48"/>
    <w:rsid w:val="00FD4332"/>
    <w:rsid w:val="00FD446C"/>
    <w:rsid w:val="00FD460F"/>
    <w:rsid w:val="00FD4A7D"/>
    <w:rsid w:val="00FD4B0A"/>
    <w:rsid w:val="00FD4BB0"/>
    <w:rsid w:val="00FD4E81"/>
    <w:rsid w:val="00FD5281"/>
    <w:rsid w:val="00FD53EF"/>
    <w:rsid w:val="00FD597D"/>
    <w:rsid w:val="00FD59F7"/>
    <w:rsid w:val="00FD5F44"/>
    <w:rsid w:val="00FD61E9"/>
    <w:rsid w:val="00FD6322"/>
    <w:rsid w:val="00FD6682"/>
    <w:rsid w:val="00FD6912"/>
    <w:rsid w:val="00FD7655"/>
    <w:rsid w:val="00FE08F1"/>
    <w:rsid w:val="00FE0954"/>
    <w:rsid w:val="00FE0C1A"/>
    <w:rsid w:val="00FE0DCD"/>
    <w:rsid w:val="00FE0EBF"/>
    <w:rsid w:val="00FE11A4"/>
    <w:rsid w:val="00FE1645"/>
    <w:rsid w:val="00FE1D5F"/>
    <w:rsid w:val="00FE1DC0"/>
    <w:rsid w:val="00FE2105"/>
    <w:rsid w:val="00FE2176"/>
    <w:rsid w:val="00FE2185"/>
    <w:rsid w:val="00FE226B"/>
    <w:rsid w:val="00FE2421"/>
    <w:rsid w:val="00FE26C9"/>
    <w:rsid w:val="00FE2ACC"/>
    <w:rsid w:val="00FE2F42"/>
    <w:rsid w:val="00FE3502"/>
    <w:rsid w:val="00FE362B"/>
    <w:rsid w:val="00FE38EA"/>
    <w:rsid w:val="00FE3965"/>
    <w:rsid w:val="00FE3BBF"/>
    <w:rsid w:val="00FE4022"/>
    <w:rsid w:val="00FE51CB"/>
    <w:rsid w:val="00FE53F7"/>
    <w:rsid w:val="00FE5D24"/>
    <w:rsid w:val="00FE5D76"/>
    <w:rsid w:val="00FE678F"/>
    <w:rsid w:val="00FE704D"/>
    <w:rsid w:val="00FE71C7"/>
    <w:rsid w:val="00FE748F"/>
    <w:rsid w:val="00FE7712"/>
    <w:rsid w:val="00FE78AB"/>
    <w:rsid w:val="00FE795A"/>
    <w:rsid w:val="00FE7A3F"/>
    <w:rsid w:val="00FE7D4B"/>
    <w:rsid w:val="00FF01EB"/>
    <w:rsid w:val="00FF05F6"/>
    <w:rsid w:val="00FF0769"/>
    <w:rsid w:val="00FF19B3"/>
    <w:rsid w:val="00FF1A16"/>
    <w:rsid w:val="00FF1A95"/>
    <w:rsid w:val="00FF1E84"/>
    <w:rsid w:val="00FF2475"/>
    <w:rsid w:val="00FF2626"/>
    <w:rsid w:val="00FF2890"/>
    <w:rsid w:val="00FF321E"/>
    <w:rsid w:val="00FF38AE"/>
    <w:rsid w:val="00FF3FE8"/>
    <w:rsid w:val="00FF4A37"/>
    <w:rsid w:val="00FF4B03"/>
    <w:rsid w:val="00FF4D2F"/>
    <w:rsid w:val="00FF4D4F"/>
    <w:rsid w:val="00FF54AD"/>
    <w:rsid w:val="00FF5F82"/>
    <w:rsid w:val="00FF5F8B"/>
    <w:rsid w:val="00FF6120"/>
    <w:rsid w:val="00FF6958"/>
    <w:rsid w:val="00FF6D7A"/>
    <w:rsid w:val="00FF7736"/>
    <w:rsid w:val="00FF7749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6790813A-1972-41E1-99CB-CAB38787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4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link w:val="acctfourfiguresChar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 Char Char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831016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934B96"/>
  </w:style>
  <w:style w:type="paragraph" w:customStyle="1" w:styleId="Pa47">
    <w:name w:val="Pa47"/>
    <w:basedOn w:val="Normal"/>
    <w:next w:val="Normal"/>
    <w:uiPriority w:val="99"/>
    <w:rsid w:val="004D22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Times New Roman"/>
      <w:sz w:val="24"/>
      <w:szCs w:val="24"/>
    </w:rPr>
  </w:style>
  <w:style w:type="paragraph" w:customStyle="1" w:styleId="Style2">
    <w:name w:val="Style2"/>
    <w:basedOn w:val="Heading3"/>
    <w:qFormat/>
    <w:rsid w:val="003A638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8" ma:contentTypeDescription="Create a new document." ma:contentTypeScope="" ma:versionID="0545fe4b03e4693e6221e04117526e98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dfd92e11f97444a4da609761be8af65c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A6C1F-1C84-402B-B08A-8624D64874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E7B0E1-EABB-467F-A1A0-5EFF9B9C3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5BE5E-13E7-494C-A8DA-B6D587631F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C27D29-F1CB-4CBD-8B72-AD8A7BB6307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1499</TotalTime>
  <Pages>87</Pages>
  <Words>17052</Words>
  <Characters>97198</Characters>
  <Application>Microsoft Office Word</Application>
  <DocSecurity>0</DocSecurity>
  <Lines>809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dc:description/>
  <cp:lastModifiedBy>Chadaphorn, Thammasakulsajja</cp:lastModifiedBy>
  <cp:revision>725</cp:revision>
  <cp:lastPrinted>2025-02-18T18:37:00Z</cp:lastPrinted>
  <dcterms:created xsi:type="dcterms:W3CDTF">2025-02-17T05:14:00Z</dcterms:created>
  <dcterms:modified xsi:type="dcterms:W3CDTF">2025-02-28T13:16:00Z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Year end</vt:lpwstr>
  </property>
</Properties>
</file>