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CF1D" w14:textId="77777777" w:rsidR="009B3FCE" w:rsidRPr="00246444" w:rsidRDefault="009B3FCE" w:rsidP="0016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SubTitle"/>
    </w:p>
    <w:p w14:paraId="57DA5CD5" w14:textId="77777777" w:rsidR="009B3FCE" w:rsidRPr="00246444" w:rsidRDefault="009B3FCE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F28344A" w14:textId="77777777" w:rsidR="006C046C" w:rsidRPr="00246444" w:rsidRDefault="006C046C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5FA31B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F01481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F38130C" w14:textId="77777777" w:rsidR="00AE4638" w:rsidRPr="00246444" w:rsidRDefault="00AE4638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0897230" w14:textId="77777777" w:rsidR="00B93DDB" w:rsidRPr="00246444" w:rsidRDefault="00B93DDB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7130BD" w14:textId="77777777" w:rsidR="00954E31" w:rsidRPr="00246444" w:rsidRDefault="00954E31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CB87E87" w14:textId="35BC435E" w:rsidR="00830EBB" w:rsidRPr="00333CD4" w:rsidRDefault="00830EBB" w:rsidP="00830E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b/>
          <w:bCs/>
          <w:sz w:val="52"/>
          <w:szCs w:val="52"/>
          <w:cs/>
        </w:rPr>
        <w:t>โรแยล พลัส</w:t>
      </w:r>
      <w:r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954E31" w:rsidRPr="00333CD4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(มหาชน)</w:t>
      </w:r>
    </w:p>
    <w:p w14:paraId="42C87F6F" w14:textId="77777777" w:rsidR="000B7F99" w:rsidRPr="00333CD4" w:rsidRDefault="000B7F99" w:rsidP="00E94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bookmarkEnd w:id="0"/>
    <w:p w14:paraId="20CDA9F5" w14:textId="7459062B" w:rsidR="005D5A0B" w:rsidRPr="00333CD4" w:rsidRDefault="005D5A0B" w:rsidP="005D5A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756F77" w:rsidRPr="00333CD4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333CD4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7E00F8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0CFDCD4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FBA171A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sz w:val="32"/>
          <w:szCs w:val="32"/>
        </w:rPr>
      </w:pPr>
      <w:r w:rsidRPr="00333CD4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2115449F" w14:textId="77777777" w:rsidR="00463AFA" w:rsidRPr="00333CD4" w:rsidRDefault="00463AFA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E44C89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FD0D301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93B9F1B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F53D587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E338CA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AA8098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B8293F4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B72C08C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18A95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F3E5A29" w14:textId="77777777" w:rsidR="006E7472" w:rsidRPr="00333CD4" w:rsidRDefault="006E7472" w:rsidP="00463AFA">
      <w:pPr>
        <w:pStyle w:val="BodyText"/>
        <w:spacing w:after="0" w:line="240" w:lineRule="auto"/>
        <w:ind w:right="-1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4AFC31A" w14:textId="52993AA4" w:rsidR="009F3F93" w:rsidRPr="00333CD4" w:rsidRDefault="009F3F93" w:rsidP="00246029">
      <w:pPr>
        <w:pStyle w:val="BodyText"/>
        <w:spacing w:after="0" w:line="240" w:lineRule="auto"/>
        <w:ind w:right="-14"/>
        <w:rPr>
          <w:rFonts w:asciiTheme="majorBidi" w:hAnsiTheme="majorBidi" w:cstheme="majorBidi"/>
          <w:b/>
          <w:bCs/>
          <w:sz w:val="32"/>
          <w:szCs w:val="32"/>
          <w:cs/>
        </w:rPr>
        <w:sectPr w:rsidR="009F3F93" w:rsidRPr="00333CD4" w:rsidSect="0020771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360"/>
        </w:sectPr>
      </w:pPr>
    </w:p>
    <w:p w14:paraId="089953A3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D239F6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DE2F1B0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3E9A7F58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4644B2AF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78DBC1C2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A5F29BB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5921FA3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B22782C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0704D661" w14:textId="77777777" w:rsidR="00694000" w:rsidRPr="00333CD4" w:rsidRDefault="00694000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</w:p>
    <w:p w14:paraId="276561F5" w14:textId="5FA0FB89" w:rsidR="00207714" w:rsidRPr="00333CD4" w:rsidRDefault="00207714" w:rsidP="00207714">
      <w:pPr>
        <w:pStyle w:val="Heading5"/>
        <w:tabs>
          <w:tab w:val="left" w:pos="540"/>
        </w:tabs>
        <w:ind w:right="27"/>
        <w:jc w:val="both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รายงานของผู้สอบบัญชีรับอนุญาต</w:t>
      </w:r>
    </w:p>
    <w:p w14:paraId="776BA9B9" w14:textId="77777777" w:rsidR="00207714" w:rsidRPr="00333CD4" w:rsidRDefault="00207714" w:rsidP="00207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7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785B2779" w14:textId="7732FD03" w:rsidR="00207714" w:rsidRPr="00333CD4" w:rsidRDefault="00207714" w:rsidP="0020771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45898" w:rsidRPr="00333CD4">
        <w:rPr>
          <w:rFonts w:asciiTheme="majorBidi" w:hAnsiTheme="majorBidi" w:cstheme="majorBidi"/>
          <w:sz w:val="30"/>
          <w:szCs w:val="30"/>
          <w:cs/>
        </w:rPr>
        <w:t>โรแยล พลัส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</w:p>
    <w:p w14:paraId="5C06442B" w14:textId="77777777" w:rsidR="00207714" w:rsidRPr="00333CD4" w:rsidRDefault="00207714" w:rsidP="00207714">
      <w:pPr>
        <w:pStyle w:val="a"/>
        <w:tabs>
          <w:tab w:val="clear" w:pos="1080"/>
          <w:tab w:val="left" w:pos="540"/>
        </w:tabs>
        <w:spacing w:line="240" w:lineRule="atLeast"/>
        <w:ind w:right="2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771FF28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B56A40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4"/>
          <w:szCs w:val="24"/>
        </w:rPr>
      </w:pPr>
    </w:p>
    <w:p w14:paraId="4411E7E9" w14:textId="027CA437" w:rsidR="00207714" w:rsidRDefault="00207714" w:rsidP="00334935">
      <w:pPr>
        <w:ind w:right="27"/>
        <w:jc w:val="thaiDistribute"/>
        <w:rPr>
          <w:rFonts w:ascii="Angsana New" w:hAnsi="Angsana New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ข้าพเจ้าได้ตรวจสอบงบการเงินของ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543C5" w:rsidRPr="00333CD4">
        <w:rPr>
          <w:rFonts w:asciiTheme="majorBidi" w:hAnsiTheme="majorBidi" w:cstheme="majorBidi"/>
          <w:sz w:val="30"/>
          <w:szCs w:val="30"/>
          <w:cs/>
        </w:rPr>
        <w:t xml:space="preserve">โรแยล พลัส </w:t>
      </w:r>
      <w:r w:rsidR="00133E69" w:rsidRPr="00333CD4">
        <w:rPr>
          <w:rFonts w:asciiTheme="majorBidi" w:hAnsiTheme="majorBidi" w:cstheme="majorBidi"/>
          <w:sz w:val="30"/>
          <w:szCs w:val="30"/>
          <w:cs/>
        </w:rPr>
        <w:t>จำกัด</w:t>
      </w:r>
      <w:r w:rsidR="00954E31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4E31" w:rsidRPr="00333CD4">
        <w:rPr>
          <w:rFonts w:asciiTheme="majorBidi" w:hAnsiTheme="majorBidi" w:cstheme="majorBidi"/>
          <w:sz w:val="30"/>
          <w:szCs w:val="30"/>
          <w:cs/>
          <w:lang w:val="th-TH"/>
        </w:rPr>
        <w:t>(มหาชน)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(“บริษัท”) ซึ่งประกอบด้วยงบฐานะการเงิน ณ วันที่ </w:t>
      </w:r>
      <w:r w:rsidRPr="00333CD4">
        <w:rPr>
          <w:rFonts w:asciiTheme="majorBidi" w:hAnsiTheme="majorBidi" w:cstheme="majorBidi"/>
          <w:sz w:val="30"/>
          <w:szCs w:val="30"/>
        </w:rPr>
        <w:t xml:space="preserve">31 </w:t>
      </w:r>
      <w:r w:rsidRPr="00333CD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A60E3B" w:rsidRPr="00333CD4">
        <w:rPr>
          <w:rFonts w:asciiTheme="majorBidi" w:hAnsiTheme="majorBidi" w:cstheme="majorBidi"/>
          <w:sz w:val="30"/>
          <w:szCs w:val="30"/>
        </w:rPr>
        <w:t xml:space="preserve"> </w:t>
      </w:r>
      <w:r w:rsidR="007E00F8">
        <w:rPr>
          <w:rFonts w:asciiTheme="majorBidi" w:hAnsiTheme="majorBidi" w:cstheme="majorBidi"/>
          <w:sz w:val="30"/>
          <w:szCs w:val="30"/>
        </w:rPr>
        <w:t>2567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 สำหรับปีสิ้นสุดวันเดียวกัน </w:t>
      </w:r>
      <w:r w:rsidR="00334935" w:rsidRPr="0033493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</w:t>
      </w:r>
      <w:r w:rsidR="00334935" w:rsidRPr="00334935">
        <w:rPr>
          <w:rFonts w:asciiTheme="majorBidi" w:hAnsiTheme="majorBidi" w:cstheme="majorBidi" w:hint="cs"/>
          <w:sz w:val="30"/>
          <w:szCs w:val="30"/>
          <w:cs/>
        </w:rPr>
        <w:t>ซึ่งประกอบด้วย</w:t>
      </w:r>
      <w:r w:rsidR="00334935" w:rsidRPr="00334935">
        <w:rPr>
          <w:rFonts w:asciiTheme="majorBidi" w:hAnsiTheme="majorBidi" w:cstheme="majorBidi"/>
          <w:sz w:val="30"/>
          <w:szCs w:val="30"/>
          <w:cs/>
        </w:rPr>
        <w:t>สรุปนโยบายการบัญชีและข้อมูลอธิบายอื่นที่มีสาระสำคัญ</w:t>
      </w:r>
    </w:p>
    <w:p w14:paraId="4450450F" w14:textId="77777777" w:rsidR="00334935" w:rsidRPr="00333CD4" w:rsidRDefault="00334935" w:rsidP="00334935">
      <w:pPr>
        <w:ind w:right="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FAAE48" w14:textId="5F672D50" w:rsidR="00207714" w:rsidRPr="00333CD4" w:rsidRDefault="00207714" w:rsidP="00334935">
      <w:pPr>
        <w:ind w:right="27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ข้าพเจ้าเห็นว่า งบการเงินข้างต้นนี้แสดงฐานะการเงินของบริษัท ณ วันที่</w:t>
      </w:r>
      <w:r w:rsidRPr="00333CD4">
        <w:rPr>
          <w:rFonts w:asciiTheme="majorBidi" w:hAnsiTheme="majorBidi" w:cstheme="majorBidi"/>
          <w:sz w:val="30"/>
          <w:szCs w:val="30"/>
        </w:rPr>
        <w:t xml:space="preserve"> 31 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E00F8">
        <w:rPr>
          <w:rFonts w:asciiTheme="majorBidi" w:hAnsiTheme="majorBidi" w:cstheme="majorBidi"/>
          <w:sz w:val="30"/>
          <w:szCs w:val="30"/>
        </w:rPr>
        <w:t>2567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 และกระแสเงินสด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4FCFBCA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  <w:cs/>
        </w:rPr>
      </w:pPr>
    </w:p>
    <w:p w14:paraId="48544322" w14:textId="77777777" w:rsidR="00207714" w:rsidRPr="00333CD4" w:rsidRDefault="00207714" w:rsidP="00207714">
      <w:pPr>
        <w:tabs>
          <w:tab w:val="clear" w:pos="227"/>
          <w:tab w:val="left" w:pos="180"/>
        </w:tabs>
        <w:spacing w:line="259" w:lineRule="auto"/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3A04584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697D4D0" w14:textId="12FDC0CC" w:rsidR="00207714" w:rsidRPr="00333CD4" w:rsidRDefault="00207714" w:rsidP="00957A88">
      <w:pPr>
        <w:ind w:right="27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ได้ปฏิบัติงานตรวจสอบตามมาตรฐานการสอบบัญชี ความรับผิดชอบของข้าพเจ้าได้กล่าวไว้ในวรรค  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i/>
          <w:iCs/>
          <w:spacing w:val="-2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</w:rPr>
        <w:br/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="00694000" w:rsidRPr="00F200B6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รวมถึง</w:t>
      </w:r>
      <w:r w:rsidR="00694000" w:rsidRPr="00333CD4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มาตรฐานเรื่องความเป็นอิสระ </w:t>
      </w:r>
      <w:r w:rsidR="00694000" w:rsidRPr="00333CD4">
        <w:rPr>
          <w:rFonts w:ascii="Angsana New" w:eastAsia="Calibri" w:hAnsi="Angsana New"/>
          <w:spacing w:val="-2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694000" w:rsidRPr="00333CD4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</w:t>
      </w:r>
      <w:r w:rsidR="00FB5A44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มความรับผิดชอบด้านจรรยาบรรณอื่น</w:t>
      </w:r>
      <w:r w:rsidR="004F34A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ๆ </w:t>
      </w:r>
      <w:r w:rsidR="00694000" w:rsidRPr="00333CD4">
        <w:rPr>
          <w:rFonts w:asciiTheme="majorBidi" w:eastAsia="Calibri" w:hAnsiTheme="majorBidi"/>
          <w:spacing w:val="-2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B1588C"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</w:t>
      </w:r>
      <w:r w:rsidRPr="00333CD4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</w:t>
      </w:r>
    </w:p>
    <w:p w14:paraId="410F6FF7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BA84E4" w14:textId="6F483B14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548914C4" w14:textId="77777777" w:rsidR="005A02D5" w:rsidRPr="00333CD4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E7972" w14:textId="2F25B48D" w:rsidR="005A02D5" w:rsidRDefault="005A02D5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48C5CE3" w14:textId="77777777" w:rsidR="008069A8" w:rsidRPr="00333CD4" w:rsidRDefault="008069A8" w:rsidP="005A02D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CBECB4" w14:textId="78E5FA64" w:rsidR="00207714" w:rsidRPr="00333CD4" w:rsidRDefault="00207714" w:rsidP="00207714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5A02D5" w:rsidRPr="00333CD4" w14:paraId="24F88EEE" w14:textId="77777777" w:rsidTr="00E22516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236CEE24" w14:textId="77777777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333CD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  <w:r w:rsidRPr="00333CD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33CD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5A02D5" w:rsidRPr="00333CD4" w14:paraId="278D61D2" w14:textId="77777777" w:rsidTr="00E22516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6E900E9C" w14:textId="10127FF3" w:rsidR="005A02D5" w:rsidRPr="00333CD4" w:rsidRDefault="005A02D5" w:rsidP="00E22516">
            <w:pPr>
              <w:pStyle w:val="BodyTex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78DD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(จ)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33CD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333C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6F9F" w:rsidRPr="00333C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2478DD" w:rsidRPr="00333CD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A02D5" w:rsidRPr="00333CD4" w14:paraId="593858EE" w14:textId="77777777" w:rsidTr="00E22516">
        <w:trPr>
          <w:trHeight w:val="421"/>
        </w:trPr>
        <w:tc>
          <w:tcPr>
            <w:tcW w:w="4849" w:type="dxa"/>
            <w:shd w:val="clear" w:color="auto" w:fill="auto"/>
          </w:tcPr>
          <w:p w14:paraId="75EE8589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5A85C736" w14:textId="77777777" w:rsidR="005A02D5" w:rsidRPr="00333CD4" w:rsidRDefault="005A02D5" w:rsidP="005A02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333C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333C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5A02D5" w:rsidRPr="00333CD4" w14:paraId="0D8EA3D4" w14:textId="77777777" w:rsidTr="00C06DC1">
        <w:trPr>
          <w:trHeight w:val="7921"/>
        </w:trPr>
        <w:tc>
          <w:tcPr>
            <w:tcW w:w="4849" w:type="dxa"/>
            <w:shd w:val="clear" w:color="auto" w:fill="auto"/>
          </w:tcPr>
          <w:p w14:paraId="1D664309" w14:textId="33059983" w:rsidR="00F55132" w:rsidRPr="00C06DC1" w:rsidRDefault="00F55132" w:rsidP="00F55132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สินค้าคงเหลือของบริษัทวัดมูลค่าด้วยราคาทุนหรือมูลค่าสุทธิที่คาดว่าจะได้รับแล้วแต่ราคาใดจะต่ำกว่า ภาวะการแข่งขันของตลาดมีผลต่อการกำหนดราคาขายสินค้าของบริษัท ดังนั้นจึงมีความเสี่ยงที่สินค้าคงเหลือจะแสดงมูลค่าสูงเกินกว่ามูลค่าสุทธิที่คาดว่าจะได้รับ</w:t>
            </w:r>
          </w:p>
          <w:p w14:paraId="7726664A" w14:textId="77777777" w:rsidR="00F55132" w:rsidRPr="00C06DC1" w:rsidRDefault="00F55132" w:rsidP="00F55132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เนื่องจากมูลค่าของสินค้าคงเหลือมีจำนวนที่เป็นสาระสำคัญต่องบการเงิน และการประมาณมูลค่า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ของสินค้าคงเหลือมีความเกี่ยวข้องกับการใช้ดุลยพินิจของผู้บริหาร ข้าพเจ้าจึงเห็นว่าเรื่องดังกล่าว เป็นเรื่องสำคัญในการตรวจสอบ</w:t>
            </w:r>
          </w:p>
          <w:p w14:paraId="3937DEF0" w14:textId="77777777" w:rsidR="005A02D5" w:rsidRPr="00333CD4" w:rsidRDefault="005A02D5" w:rsidP="00E22516">
            <w:pPr>
              <w:autoSpaceDE w:val="0"/>
              <w:autoSpaceDN w:val="0"/>
              <w:adjustRightInd w:val="0"/>
              <w:spacing w:after="24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78" w:type="dxa"/>
            <w:shd w:val="clear" w:color="auto" w:fill="auto"/>
          </w:tcPr>
          <w:p w14:paraId="79AB205B" w14:textId="77777777" w:rsidR="00F55132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35054210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การทำความเข้าใจเกี่ยวกับนโยบายและวิธีการที่ฝ่ายบริหารของบริษัทใช้ในการประมาณมูลค่า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ของสินค้าคงเหลือ และประเมินการออกแบบและการนำไปปฎิบ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ั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ติของการควบคุมภายในที่เกี่ยวข้อง</w:t>
            </w:r>
          </w:p>
          <w:p w14:paraId="25C43528" w14:textId="77777777" w:rsidR="00F55132" w:rsidRPr="00C06DC1" w:rsidRDefault="00F55132" w:rsidP="00F5513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</w:pPr>
          </w:p>
          <w:p w14:paraId="73381519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การสุ่มทดสอบการคำนวณอายุของสินค้าคงเหลือในรายงานอายุสินค้าคงเหลือ กับเอกสารที่เกี่ยวข้องว่าสินค้าคงเหลือถูกจัดประเภทไว้ในช่วงอายุที่เหมาะสม</w:t>
            </w:r>
          </w:p>
          <w:p w14:paraId="498E4A8E" w14:textId="77777777" w:rsidR="00F55132" w:rsidRPr="009751F3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72CF07C5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การประเมินความสมเหตุสมผลของข้อสมมติที่ผู้บริหารใช้ในการประมาณมูลค่า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สุทธิที่จะได้รับ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ของสินค้า</w:t>
            </w:r>
            <w:r>
              <w:rPr>
                <w:rFonts w:ascii="Angsana New" w:eastAsia="Calibri" w:hAnsi="Angsana New" w:hint="cs"/>
                <w:spacing w:val="-6"/>
                <w:sz w:val="30"/>
                <w:szCs w:val="30"/>
                <w:cs/>
              </w:rPr>
              <w:t>คงเหลือ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โดยเปรียบเทียบกับข้อมูลในอดีต ตลอดจนสุ่มทดสอบกับเอกสารที่เกี่ยวข้อง </w:t>
            </w:r>
          </w:p>
          <w:p w14:paraId="0B69F6C6" w14:textId="77777777" w:rsidR="00F55132" w:rsidRPr="009751F3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7B2CB41C" w14:textId="77777777" w:rsidR="00F55132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ED2E00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การสุ่มทดสอบประมาณการมูลค่าสุทธิที่จะได้รับของสินค้าคงเหลือ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</w:t>
            </w:r>
            <w:r w:rsidRPr="00C06DC1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และ</w:t>
            </w:r>
            <w:r w:rsidRPr="00333CD4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 xml:space="preserve"> </w:t>
            </w:r>
          </w:p>
          <w:p w14:paraId="7D06A07C" w14:textId="77777777" w:rsidR="00F55132" w:rsidRPr="009751F3" w:rsidRDefault="00F55132" w:rsidP="00F55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</w:p>
          <w:p w14:paraId="0EC74429" w14:textId="0247C13E" w:rsidR="005A02D5" w:rsidRPr="00333CD4" w:rsidRDefault="00F55132" w:rsidP="00F55132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406"/>
              <w:jc w:val="thaiDistribute"/>
              <w:rPr>
                <w:rFonts w:ascii="Angsana New" w:eastAsia="Calibri" w:hAnsi="Angsana New"/>
                <w:spacing w:val="-6"/>
                <w:sz w:val="30"/>
                <w:szCs w:val="30"/>
              </w:rPr>
            </w:pPr>
            <w:r w:rsidRPr="00ED2E00">
              <w:rPr>
                <w:rFonts w:ascii="Angsana New" w:eastAsia="Calibri" w:hAnsi="Angsana New"/>
                <w:spacing w:val="-6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281E3265" w14:textId="298012C0" w:rsidR="005A02D5" w:rsidRPr="00333CD4" w:rsidRDefault="005A02D5" w:rsidP="00207714">
      <w:pPr>
        <w:rPr>
          <w:rFonts w:asciiTheme="majorBidi" w:hAnsiTheme="majorBidi" w:cstheme="majorBidi"/>
          <w:sz w:val="20"/>
          <w:szCs w:val="20"/>
        </w:rPr>
      </w:pPr>
    </w:p>
    <w:p w14:paraId="6DC06B6E" w14:textId="77777777" w:rsidR="007E4F71" w:rsidRPr="00333CD4" w:rsidRDefault="007E4F71" w:rsidP="007E4F7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09E650E7" w14:textId="77777777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3BA5DCC" w14:textId="59049F0B" w:rsidR="007E4F71" w:rsidRPr="00333CD4" w:rsidRDefault="007E4F71" w:rsidP="00CB43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FAD3791" w14:textId="792D8714" w:rsidR="007E4F71" w:rsidRPr="00333CD4" w:rsidRDefault="007E4F71" w:rsidP="00CB435D">
      <w:pPr>
        <w:rPr>
          <w:rFonts w:asciiTheme="majorBidi" w:hAnsiTheme="majorBidi" w:cstheme="majorBidi"/>
          <w:sz w:val="20"/>
          <w:szCs w:val="20"/>
        </w:rPr>
      </w:pPr>
    </w:p>
    <w:p w14:paraId="62A3F663" w14:textId="2411E327" w:rsidR="00694000" w:rsidRDefault="00694000" w:rsidP="00CB435D">
      <w:pPr>
        <w:rPr>
          <w:rFonts w:asciiTheme="majorBidi" w:hAnsiTheme="majorBidi" w:cstheme="majorBidi"/>
          <w:sz w:val="20"/>
          <w:szCs w:val="20"/>
        </w:rPr>
      </w:pPr>
    </w:p>
    <w:p w14:paraId="5D441A05" w14:textId="18A71D44" w:rsidR="00C06DC1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5E1A7F4F" w14:textId="3992F016" w:rsidR="00C06DC1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55115588" w14:textId="77777777" w:rsidR="00C06DC1" w:rsidRPr="00333CD4" w:rsidRDefault="00C06DC1" w:rsidP="00CB435D">
      <w:pPr>
        <w:rPr>
          <w:rFonts w:asciiTheme="majorBidi" w:hAnsiTheme="majorBidi" w:cstheme="majorBidi"/>
          <w:sz w:val="20"/>
          <w:szCs w:val="20"/>
        </w:rPr>
      </w:pPr>
    </w:p>
    <w:p w14:paraId="3339BB6D" w14:textId="77777777" w:rsidR="007E4F71" w:rsidRPr="00333CD4" w:rsidRDefault="007E4F71" w:rsidP="00CB435D">
      <w:pPr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2DA342BB" w14:textId="3106E3F2" w:rsidR="00C32839" w:rsidRPr="00333CD4" w:rsidRDefault="00C32839" w:rsidP="00207714">
      <w:pPr>
        <w:rPr>
          <w:rFonts w:asciiTheme="majorBidi" w:hAnsiTheme="majorBidi" w:cstheme="majorBidi"/>
          <w:sz w:val="20"/>
          <w:szCs w:val="20"/>
        </w:rPr>
      </w:pPr>
    </w:p>
    <w:p w14:paraId="0547641B" w14:textId="77777777" w:rsidR="00C61386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1887347" w14:textId="77777777" w:rsidR="00C61386" w:rsidRDefault="00C61386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0451DD6" w14:textId="1ED80D71" w:rsidR="00FD1252" w:rsidRPr="00333CD4" w:rsidRDefault="00FD1252" w:rsidP="0069400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1A3F929" w14:textId="77777777" w:rsidR="00FD1252" w:rsidRPr="00333CD4" w:rsidRDefault="00FD1252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6053AA32" w14:textId="7849C8A9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EE4438"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333CD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04B51BA8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2F2A731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4CE41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2D696A15" w14:textId="4C17102B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2BD42248" w14:textId="0433E3C6" w:rsidR="00EE4438" w:rsidRPr="00333CD4" w:rsidRDefault="00EE4438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71D1BC" w14:textId="36B46794" w:rsidR="00EE4438" w:rsidRPr="00333CD4" w:rsidRDefault="00EE4438" w:rsidP="00EE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pacing w:val="12"/>
          <w:sz w:val="30"/>
          <w:szCs w:val="30"/>
        </w:rPr>
      </w:pP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ผู้มีหน้าที่ในการกำกับดูแลมีหน้าที่ในการ</w:t>
      </w:r>
      <w:r w:rsidR="00683264"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กำกับ</w:t>
      </w:r>
      <w:r w:rsidRPr="00333CD4">
        <w:rPr>
          <w:rFonts w:asciiTheme="majorBidi" w:eastAsia="Calibri" w:hAnsiTheme="majorBidi" w:cstheme="majorBidi"/>
          <w:spacing w:val="12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401772A2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5E9583DF" w14:textId="77777777" w:rsidR="00207714" w:rsidRPr="00333CD4" w:rsidRDefault="00207714" w:rsidP="00207714">
      <w:pPr>
        <w:spacing w:line="259" w:lineRule="auto"/>
        <w:ind w:right="27"/>
        <w:rPr>
          <w:rFonts w:asciiTheme="majorBidi" w:hAnsiTheme="majorBidi" w:cstheme="majorBidi"/>
          <w:i/>
          <w:iCs/>
          <w:sz w:val="30"/>
          <w:szCs w:val="30"/>
        </w:rPr>
      </w:pPr>
      <w:r w:rsidRPr="00333CD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28F0E5BE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</w:p>
    <w:p w14:paraId="3CAA7ACC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  <w:rtl/>
          <w:cs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335B69A" w14:textId="22E20E5B" w:rsidR="00207714" w:rsidRPr="00333CD4" w:rsidRDefault="00207714" w:rsidP="00207714">
      <w:pPr>
        <w:ind w:right="27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rtl/>
          <w:cs/>
        </w:rPr>
        <w:lastRenderedPageBreak/>
        <w:t xml:space="preserve"> </w:t>
      </w:r>
    </w:p>
    <w:p w14:paraId="554D8B67" w14:textId="77777777" w:rsidR="00694000" w:rsidRPr="00333CD4" w:rsidRDefault="00694000" w:rsidP="00207714">
      <w:pPr>
        <w:ind w:right="27"/>
        <w:rPr>
          <w:rFonts w:asciiTheme="majorBidi" w:hAnsiTheme="majorBidi" w:cstheme="majorBidi"/>
          <w:sz w:val="30"/>
          <w:szCs w:val="30"/>
          <w:cs/>
        </w:rPr>
      </w:pPr>
    </w:p>
    <w:p w14:paraId="6EAB319F" w14:textId="77777777" w:rsidR="00207714" w:rsidRPr="00333CD4" w:rsidRDefault="0020771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FEC85F6" w14:textId="77777777" w:rsidR="00FB5A44" w:rsidRPr="00333CD4" w:rsidRDefault="00FB5A44" w:rsidP="00207714">
      <w:pPr>
        <w:ind w:right="2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2B2158D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F194CB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12176440" w14:textId="77777777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66DA3F9" w14:textId="147CD89B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สรุป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</w:t>
      </w:r>
      <w:r w:rsidRPr="00333CD4">
        <w:rPr>
          <w:rFonts w:asciiTheme="majorBidi" w:hAnsiTheme="majorBidi" w:cstheme="majorBidi"/>
          <w:sz w:val="30"/>
          <w:szCs w:val="30"/>
          <w:cs/>
        </w:rPr>
        <w:t xml:space="preserve">เนื่อง </w:t>
      </w:r>
    </w:p>
    <w:p w14:paraId="57384E30" w14:textId="5C0EB741" w:rsidR="00207714" w:rsidRPr="00333CD4" w:rsidRDefault="00207714" w:rsidP="000D2591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60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ประเมิน</w:t>
      </w:r>
      <w:r w:rsidR="00E800FA" w:rsidRPr="00333CD4">
        <w:rPr>
          <w:rFonts w:asciiTheme="majorBidi" w:hAnsiTheme="majorBidi" w:cstheme="majorBidi"/>
          <w:sz w:val="30"/>
          <w:szCs w:val="30"/>
          <w:cs/>
        </w:rPr>
        <w:t>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61C7343" w14:textId="77777777" w:rsidR="00207714" w:rsidRPr="00333CD4" w:rsidRDefault="00207714" w:rsidP="00207714">
      <w:pPr>
        <w:ind w:right="27"/>
        <w:rPr>
          <w:rFonts w:asciiTheme="majorBidi" w:hAnsiTheme="majorBidi" w:cstheme="majorBidi"/>
          <w:sz w:val="20"/>
          <w:szCs w:val="20"/>
        </w:rPr>
      </w:pPr>
    </w:p>
    <w:p w14:paraId="1C45A71B" w14:textId="41F66950" w:rsidR="00C70B6D" w:rsidRPr="00333CD4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683264" w:rsidRPr="00333CD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3CD4">
        <w:rPr>
          <w:rFonts w:asciiTheme="majorBidi" w:hAnsiTheme="majorBidi" w:cstheme="majorBidi"/>
          <w:sz w:val="30"/>
          <w:szCs w:val="30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9CACAA6" w14:textId="1AE9E029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19495465" w14:textId="2D3775D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3AFA592" w14:textId="446FB94A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D243144" w14:textId="4082A7F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F72734A" w14:textId="14BDBF71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E6618B5" w14:textId="3DCEBC9C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672E1" w14:textId="41120325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0F8160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2E7993" w14:textId="53B2B71F" w:rsidR="00C70B6D" w:rsidRDefault="00C70B6D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61386" w:rsidRPr="00C61386">
        <w:rPr>
          <w:rFonts w:asciiTheme="majorBidi" w:hAnsiTheme="majorBid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4106F1D" w14:textId="6583A990" w:rsidR="00C61386" w:rsidRPr="00965C16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509EE71" w14:textId="1E07206A" w:rsidR="00C61386" w:rsidRPr="00C61386" w:rsidRDefault="00C61386" w:rsidP="00C61386">
      <w:pPr>
        <w:pStyle w:val="NormalWeb"/>
        <w:spacing w:before="0" w:beforeAutospacing="0" w:after="0" w:afterAutospacing="0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61386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70CE716" w14:textId="77777777" w:rsidR="00C61386" w:rsidRPr="00333CD4" w:rsidRDefault="00C61386" w:rsidP="00E43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D15256B" w14:textId="17459148" w:rsidR="00636ECE" w:rsidRPr="00333CD4" w:rsidRDefault="00636ECE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02A6A1F" w14:textId="77777777" w:rsidR="00694000" w:rsidRPr="00333CD4" w:rsidRDefault="00694000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43CC0A2" w14:textId="77777777" w:rsidR="00C70B6D" w:rsidRPr="00333CD4" w:rsidRDefault="00C70B6D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232E149" w14:textId="77777777" w:rsidR="00207714" w:rsidRPr="00333CD4" w:rsidRDefault="00207714" w:rsidP="00207714">
      <w:pPr>
        <w:tabs>
          <w:tab w:val="clear" w:pos="227"/>
          <w:tab w:val="left" w:pos="270"/>
        </w:tabs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26868" w14:textId="77777777" w:rsidR="00EB3916" w:rsidRPr="00217D00" w:rsidRDefault="00EB3916" w:rsidP="00EB391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0E8C41AA" w14:textId="77777777" w:rsidR="00EB3916" w:rsidRPr="00174DDA" w:rsidRDefault="00EB3916" w:rsidP="00EB391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35BFCF1B" w14:textId="77777777" w:rsidR="00EB3916" w:rsidRPr="00217D00" w:rsidRDefault="00EB3916" w:rsidP="00EB391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10449</w:t>
      </w:r>
    </w:p>
    <w:p w14:paraId="378E069C" w14:textId="6F29585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hAnsiTheme="majorBidi" w:cstheme="majorBidi"/>
        </w:rPr>
        <w:br/>
      </w:r>
      <w:r w:rsidRPr="00333CD4">
        <w:rPr>
          <w:rFonts w:asciiTheme="majorBidi" w:eastAsia="Calibr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="00365E6E" w:rsidRPr="00333CD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EA06DC1" w14:textId="77777777" w:rsidR="00207714" w:rsidRPr="00333CD4" w:rsidRDefault="00207714" w:rsidP="00207714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 w:rsidRPr="00333CD4">
        <w:rPr>
          <w:rFonts w:asciiTheme="majorBidi" w:eastAsia="Calibri" w:hAnsiTheme="majorBidi" w:cstheme="majorBidi"/>
          <w:sz w:val="30"/>
          <w:szCs w:val="30"/>
          <w:cs/>
        </w:rPr>
        <w:t>กรุงเทพมหานคร</w:t>
      </w:r>
    </w:p>
    <w:p w14:paraId="1B22F278" w14:textId="6F78D7F3" w:rsidR="00402FEA" w:rsidRPr="00246444" w:rsidRDefault="00601745" w:rsidP="00957A88">
      <w:pPr>
        <w:ind w:right="27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t>2</w:t>
      </w:r>
      <w:r w:rsidR="007E00F8">
        <w:rPr>
          <w:rFonts w:asciiTheme="majorBidi" w:eastAsia="Calibri" w:hAnsiTheme="majorBidi" w:cstheme="majorBidi"/>
          <w:sz w:val="30"/>
          <w:szCs w:val="30"/>
        </w:rPr>
        <w:t>0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94000" w:rsidRPr="00333CD4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กุมภาพันธ์ </w:t>
      </w:r>
      <w:r w:rsidR="00694000" w:rsidRPr="00333CD4">
        <w:rPr>
          <w:rFonts w:asciiTheme="majorBidi" w:eastAsia="Calibri" w:hAnsiTheme="majorBidi" w:cstheme="majorBidi"/>
          <w:sz w:val="30"/>
          <w:szCs w:val="30"/>
        </w:rPr>
        <w:t>256</w:t>
      </w:r>
      <w:r w:rsidR="00034549">
        <w:rPr>
          <w:rFonts w:asciiTheme="majorBidi" w:eastAsia="Calibri" w:hAnsiTheme="majorBidi" w:cstheme="majorBidi"/>
          <w:sz w:val="30"/>
          <w:szCs w:val="30"/>
        </w:rPr>
        <w:t>8</w:t>
      </w:r>
    </w:p>
    <w:sectPr w:rsidR="00402FEA" w:rsidRPr="00246444" w:rsidSect="00694000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EFBFB" w14:textId="77777777" w:rsidR="0087747F" w:rsidRDefault="0087747F">
      <w:r>
        <w:separator/>
      </w:r>
    </w:p>
  </w:endnote>
  <w:endnote w:type="continuationSeparator" w:id="0">
    <w:p w14:paraId="44F4D626" w14:textId="77777777" w:rsidR="0087747F" w:rsidRDefault="00877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4F296" w14:textId="77777777" w:rsidR="007E4F71" w:rsidRPr="008B3AB0" w:rsidRDefault="007E4F71" w:rsidP="00694409">
    <w:pPr>
      <w:pStyle w:val="Footer"/>
      <w:jc w:val="center"/>
      <w:rPr>
        <w:rFonts w:ascii="Angsana New" w:hAnsi="Angsana New" w:cs="Times New Roman"/>
        <w:sz w:val="30"/>
        <w:szCs w:val="30"/>
      </w:rPr>
    </w:pPr>
    <w:r w:rsidRPr="003C572F">
      <w:rPr>
        <w:rStyle w:val="PageNumber"/>
        <w:rFonts w:ascii="Angsana New" w:hAnsi="Angsana New"/>
        <w:sz w:val="30"/>
        <w:szCs w:val="30"/>
      </w:rPr>
      <w:fldChar w:fldCharType="begin"/>
    </w:r>
    <w:r w:rsidRPr="003C57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57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11</w:t>
    </w:r>
    <w:r w:rsidRPr="003C572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5490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9F6A59A" w14:textId="0D0B2AAF" w:rsidR="007E4F71" w:rsidRPr="00207714" w:rsidRDefault="007E4F7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0771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20771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20771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20771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26A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20771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4D4A4" w14:textId="77777777" w:rsidR="0087747F" w:rsidRDefault="0087747F">
      <w:r>
        <w:separator/>
      </w:r>
    </w:p>
  </w:footnote>
  <w:footnote w:type="continuationSeparator" w:id="0">
    <w:p w14:paraId="55506E27" w14:textId="77777777" w:rsidR="0087747F" w:rsidRDefault="00877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C3908" w14:textId="77777777" w:rsidR="007E4F71" w:rsidRPr="00323B9C" w:rsidRDefault="007E4F71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7471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5C970BC2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9AB0338" w14:textId="77777777" w:rsidR="00246444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lang w:val="en-US"/>
      </w:rPr>
    </w:pPr>
  </w:p>
  <w:p w14:paraId="20A74AD8" w14:textId="77777777" w:rsidR="00246444" w:rsidRPr="00323B9C" w:rsidRDefault="00246444" w:rsidP="007A16DD">
    <w:pPr>
      <w:pStyle w:val="a"/>
      <w:tabs>
        <w:tab w:val="clear" w:pos="1080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9142"/>
        </w:tabs>
        <w:ind w:left="914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750BA3"/>
    <w:multiLevelType w:val="hybridMultilevel"/>
    <w:tmpl w:val="5E6E2766"/>
    <w:lvl w:ilvl="0" w:tplc="F0E65366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8C0548"/>
    <w:multiLevelType w:val="hybridMultilevel"/>
    <w:tmpl w:val="880E0A4A"/>
    <w:lvl w:ilvl="0" w:tplc="B4C4313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AC9615D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C8562BD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253FEE"/>
    <w:multiLevelType w:val="hybridMultilevel"/>
    <w:tmpl w:val="8F52B990"/>
    <w:lvl w:ilvl="0" w:tplc="9BB642A8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4008A"/>
    <w:multiLevelType w:val="hybridMultilevel"/>
    <w:tmpl w:val="21842AE8"/>
    <w:lvl w:ilvl="0" w:tplc="A3C2B29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323022"/>
    <w:multiLevelType w:val="hybridMultilevel"/>
    <w:tmpl w:val="7E003CF4"/>
    <w:lvl w:ilvl="0" w:tplc="DB3AE80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271625">
    <w:abstractNumId w:val="6"/>
  </w:num>
  <w:num w:numId="2" w16cid:durableId="2029939964">
    <w:abstractNumId w:val="5"/>
  </w:num>
  <w:num w:numId="3" w16cid:durableId="1808741303">
    <w:abstractNumId w:val="9"/>
  </w:num>
  <w:num w:numId="4" w16cid:durableId="1993177401">
    <w:abstractNumId w:val="7"/>
  </w:num>
  <w:num w:numId="5" w16cid:durableId="1750544749">
    <w:abstractNumId w:val="8"/>
  </w:num>
  <w:num w:numId="6" w16cid:durableId="694843317">
    <w:abstractNumId w:val="3"/>
  </w:num>
  <w:num w:numId="7" w16cid:durableId="1329287607">
    <w:abstractNumId w:val="2"/>
  </w:num>
  <w:num w:numId="8" w16cid:durableId="1063258124">
    <w:abstractNumId w:val="0"/>
  </w:num>
  <w:num w:numId="9" w16cid:durableId="996572479">
    <w:abstractNumId w:val="1"/>
  </w:num>
  <w:num w:numId="10" w16cid:durableId="703023287">
    <w:abstractNumId w:val="4"/>
  </w:num>
  <w:num w:numId="11" w16cid:durableId="528034271">
    <w:abstractNumId w:val="19"/>
  </w:num>
  <w:num w:numId="12" w16cid:durableId="640765164">
    <w:abstractNumId w:val="13"/>
  </w:num>
  <w:num w:numId="13" w16cid:durableId="167183399">
    <w:abstractNumId w:val="27"/>
  </w:num>
  <w:num w:numId="14" w16cid:durableId="1848901735">
    <w:abstractNumId w:val="15"/>
  </w:num>
  <w:num w:numId="15" w16cid:durableId="161749050">
    <w:abstractNumId w:val="21"/>
  </w:num>
  <w:num w:numId="16" w16cid:durableId="958680117">
    <w:abstractNumId w:val="25"/>
  </w:num>
  <w:num w:numId="17" w16cid:durableId="924413423">
    <w:abstractNumId w:val="10"/>
  </w:num>
  <w:num w:numId="18" w16cid:durableId="1195772788">
    <w:abstractNumId w:val="16"/>
  </w:num>
  <w:num w:numId="19" w16cid:durableId="1412922160">
    <w:abstractNumId w:val="12"/>
  </w:num>
  <w:num w:numId="20" w16cid:durableId="1653413672">
    <w:abstractNumId w:val="23"/>
  </w:num>
  <w:num w:numId="21" w16cid:durableId="513305612">
    <w:abstractNumId w:val="14"/>
  </w:num>
  <w:num w:numId="22" w16cid:durableId="1483280302">
    <w:abstractNumId w:val="17"/>
  </w:num>
  <w:num w:numId="23" w16cid:durableId="278337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15757304">
    <w:abstractNumId w:val="18"/>
  </w:num>
  <w:num w:numId="25" w16cid:durableId="387731233">
    <w:abstractNumId w:val="11"/>
  </w:num>
  <w:num w:numId="26" w16cid:durableId="850222287">
    <w:abstractNumId w:val="24"/>
  </w:num>
  <w:num w:numId="27" w16cid:durableId="1412124342">
    <w:abstractNumId w:val="20"/>
  </w:num>
  <w:num w:numId="28" w16cid:durableId="2087532129">
    <w:abstractNumId w:val="22"/>
  </w:num>
  <w:num w:numId="29" w16cid:durableId="1422794392">
    <w:abstractNumId w:val="28"/>
  </w:num>
  <w:num w:numId="30" w16cid:durableId="1680428496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D3"/>
    <w:rsid w:val="000001DE"/>
    <w:rsid w:val="0000047D"/>
    <w:rsid w:val="00000548"/>
    <w:rsid w:val="00000568"/>
    <w:rsid w:val="00000923"/>
    <w:rsid w:val="000011EF"/>
    <w:rsid w:val="00001934"/>
    <w:rsid w:val="00001A59"/>
    <w:rsid w:val="00002342"/>
    <w:rsid w:val="00002885"/>
    <w:rsid w:val="00002AD1"/>
    <w:rsid w:val="00002C21"/>
    <w:rsid w:val="00003406"/>
    <w:rsid w:val="00004836"/>
    <w:rsid w:val="0000488E"/>
    <w:rsid w:val="00004DAD"/>
    <w:rsid w:val="00005792"/>
    <w:rsid w:val="00005940"/>
    <w:rsid w:val="000059DC"/>
    <w:rsid w:val="00006ADF"/>
    <w:rsid w:val="000076C1"/>
    <w:rsid w:val="00007C3B"/>
    <w:rsid w:val="000107B3"/>
    <w:rsid w:val="00011C27"/>
    <w:rsid w:val="00012655"/>
    <w:rsid w:val="0001323B"/>
    <w:rsid w:val="00013261"/>
    <w:rsid w:val="00013E6F"/>
    <w:rsid w:val="00013FE9"/>
    <w:rsid w:val="000141EA"/>
    <w:rsid w:val="00015051"/>
    <w:rsid w:val="0001508B"/>
    <w:rsid w:val="00015AA7"/>
    <w:rsid w:val="00015B88"/>
    <w:rsid w:val="00015C8D"/>
    <w:rsid w:val="00016030"/>
    <w:rsid w:val="00016435"/>
    <w:rsid w:val="000175AC"/>
    <w:rsid w:val="000176F5"/>
    <w:rsid w:val="000177DE"/>
    <w:rsid w:val="00017CE8"/>
    <w:rsid w:val="00017E66"/>
    <w:rsid w:val="0002041D"/>
    <w:rsid w:val="000207FD"/>
    <w:rsid w:val="00020831"/>
    <w:rsid w:val="00020C85"/>
    <w:rsid w:val="00020E40"/>
    <w:rsid w:val="000216FD"/>
    <w:rsid w:val="00021B92"/>
    <w:rsid w:val="00022A49"/>
    <w:rsid w:val="0002311F"/>
    <w:rsid w:val="000241DE"/>
    <w:rsid w:val="000245D8"/>
    <w:rsid w:val="000248CE"/>
    <w:rsid w:val="00024D90"/>
    <w:rsid w:val="00024F62"/>
    <w:rsid w:val="000275B0"/>
    <w:rsid w:val="0002772D"/>
    <w:rsid w:val="00027DAF"/>
    <w:rsid w:val="0003062D"/>
    <w:rsid w:val="00030CFB"/>
    <w:rsid w:val="00030E02"/>
    <w:rsid w:val="0003229C"/>
    <w:rsid w:val="000327D2"/>
    <w:rsid w:val="0003353B"/>
    <w:rsid w:val="00033B2B"/>
    <w:rsid w:val="00033E66"/>
    <w:rsid w:val="00034549"/>
    <w:rsid w:val="0003497B"/>
    <w:rsid w:val="00035396"/>
    <w:rsid w:val="00035C8B"/>
    <w:rsid w:val="00035D95"/>
    <w:rsid w:val="0003620E"/>
    <w:rsid w:val="00036A53"/>
    <w:rsid w:val="0003795B"/>
    <w:rsid w:val="00040202"/>
    <w:rsid w:val="0004080C"/>
    <w:rsid w:val="000413E4"/>
    <w:rsid w:val="00041520"/>
    <w:rsid w:val="00041686"/>
    <w:rsid w:val="00041940"/>
    <w:rsid w:val="0004243E"/>
    <w:rsid w:val="00043F74"/>
    <w:rsid w:val="00043FE1"/>
    <w:rsid w:val="00044123"/>
    <w:rsid w:val="000441BC"/>
    <w:rsid w:val="00044279"/>
    <w:rsid w:val="0004476A"/>
    <w:rsid w:val="00044C84"/>
    <w:rsid w:val="000456B2"/>
    <w:rsid w:val="0004582E"/>
    <w:rsid w:val="00045879"/>
    <w:rsid w:val="00045DB1"/>
    <w:rsid w:val="00046026"/>
    <w:rsid w:val="00047116"/>
    <w:rsid w:val="00047C1C"/>
    <w:rsid w:val="00050322"/>
    <w:rsid w:val="000503A5"/>
    <w:rsid w:val="000509CB"/>
    <w:rsid w:val="00050D0C"/>
    <w:rsid w:val="00051304"/>
    <w:rsid w:val="00051445"/>
    <w:rsid w:val="00051BAD"/>
    <w:rsid w:val="000538FB"/>
    <w:rsid w:val="00053D8A"/>
    <w:rsid w:val="00053EAC"/>
    <w:rsid w:val="00055F0C"/>
    <w:rsid w:val="000563C9"/>
    <w:rsid w:val="0005648C"/>
    <w:rsid w:val="00056A80"/>
    <w:rsid w:val="00056AA4"/>
    <w:rsid w:val="00057578"/>
    <w:rsid w:val="00057880"/>
    <w:rsid w:val="00057CED"/>
    <w:rsid w:val="00060130"/>
    <w:rsid w:val="00060A80"/>
    <w:rsid w:val="00061013"/>
    <w:rsid w:val="000612C5"/>
    <w:rsid w:val="000612F8"/>
    <w:rsid w:val="00061AA9"/>
    <w:rsid w:val="00062F15"/>
    <w:rsid w:val="0006371E"/>
    <w:rsid w:val="00063810"/>
    <w:rsid w:val="00063A16"/>
    <w:rsid w:val="00063CFE"/>
    <w:rsid w:val="00064505"/>
    <w:rsid w:val="000646EF"/>
    <w:rsid w:val="00064D83"/>
    <w:rsid w:val="00064DE3"/>
    <w:rsid w:val="00066E24"/>
    <w:rsid w:val="00067576"/>
    <w:rsid w:val="00067C3E"/>
    <w:rsid w:val="00070274"/>
    <w:rsid w:val="00070684"/>
    <w:rsid w:val="00070964"/>
    <w:rsid w:val="00070B0D"/>
    <w:rsid w:val="00070DB0"/>
    <w:rsid w:val="000710CC"/>
    <w:rsid w:val="000718F9"/>
    <w:rsid w:val="00071955"/>
    <w:rsid w:val="00071BB0"/>
    <w:rsid w:val="000725E5"/>
    <w:rsid w:val="00072B80"/>
    <w:rsid w:val="00072E4E"/>
    <w:rsid w:val="00073243"/>
    <w:rsid w:val="00073763"/>
    <w:rsid w:val="00074A44"/>
    <w:rsid w:val="00074A5E"/>
    <w:rsid w:val="00074B2F"/>
    <w:rsid w:val="0007664B"/>
    <w:rsid w:val="0007698C"/>
    <w:rsid w:val="00076F31"/>
    <w:rsid w:val="00076F9F"/>
    <w:rsid w:val="00077113"/>
    <w:rsid w:val="00077AFB"/>
    <w:rsid w:val="00077F3D"/>
    <w:rsid w:val="0008038A"/>
    <w:rsid w:val="00080574"/>
    <w:rsid w:val="00080619"/>
    <w:rsid w:val="00080CD5"/>
    <w:rsid w:val="00080D84"/>
    <w:rsid w:val="00081C6E"/>
    <w:rsid w:val="00081CCA"/>
    <w:rsid w:val="00082534"/>
    <w:rsid w:val="00082584"/>
    <w:rsid w:val="00082854"/>
    <w:rsid w:val="0008293D"/>
    <w:rsid w:val="00082B9A"/>
    <w:rsid w:val="00083286"/>
    <w:rsid w:val="00083D64"/>
    <w:rsid w:val="000843DE"/>
    <w:rsid w:val="000844DA"/>
    <w:rsid w:val="00084515"/>
    <w:rsid w:val="00084E80"/>
    <w:rsid w:val="0008523A"/>
    <w:rsid w:val="00085A4D"/>
    <w:rsid w:val="000862AF"/>
    <w:rsid w:val="00086323"/>
    <w:rsid w:val="000868E9"/>
    <w:rsid w:val="000869CB"/>
    <w:rsid w:val="000869F8"/>
    <w:rsid w:val="00086BAD"/>
    <w:rsid w:val="0008714A"/>
    <w:rsid w:val="0008756E"/>
    <w:rsid w:val="000877F7"/>
    <w:rsid w:val="00087894"/>
    <w:rsid w:val="00090AC7"/>
    <w:rsid w:val="00090AC9"/>
    <w:rsid w:val="00092238"/>
    <w:rsid w:val="00092684"/>
    <w:rsid w:val="000929C6"/>
    <w:rsid w:val="00092BB0"/>
    <w:rsid w:val="0009327F"/>
    <w:rsid w:val="00094A96"/>
    <w:rsid w:val="00094B23"/>
    <w:rsid w:val="00095789"/>
    <w:rsid w:val="00095F5A"/>
    <w:rsid w:val="00095FFD"/>
    <w:rsid w:val="000973E8"/>
    <w:rsid w:val="00097658"/>
    <w:rsid w:val="00097B3F"/>
    <w:rsid w:val="000A021A"/>
    <w:rsid w:val="000A024C"/>
    <w:rsid w:val="000A13AA"/>
    <w:rsid w:val="000A15B7"/>
    <w:rsid w:val="000A467B"/>
    <w:rsid w:val="000A4CE5"/>
    <w:rsid w:val="000A51E4"/>
    <w:rsid w:val="000A5CAD"/>
    <w:rsid w:val="000A5DC4"/>
    <w:rsid w:val="000A61B6"/>
    <w:rsid w:val="000A6377"/>
    <w:rsid w:val="000A7D06"/>
    <w:rsid w:val="000B0350"/>
    <w:rsid w:val="000B048C"/>
    <w:rsid w:val="000B0BE2"/>
    <w:rsid w:val="000B0ED8"/>
    <w:rsid w:val="000B19CD"/>
    <w:rsid w:val="000B2352"/>
    <w:rsid w:val="000B269B"/>
    <w:rsid w:val="000B3673"/>
    <w:rsid w:val="000B3F1A"/>
    <w:rsid w:val="000B3F86"/>
    <w:rsid w:val="000B4089"/>
    <w:rsid w:val="000B411F"/>
    <w:rsid w:val="000B4266"/>
    <w:rsid w:val="000B49A2"/>
    <w:rsid w:val="000B4D28"/>
    <w:rsid w:val="000B609E"/>
    <w:rsid w:val="000B623F"/>
    <w:rsid w:val="000B6269"/>
    <w:rsid w:val="000B6725"/>
    <w:rsid w:val="000B6A9B"/>
    <w:rsid w:val="000B6FBD"/>
    <w:rsid w:val="000B7F99"/>
    <w:rsid w:val="000C05E5"/>
    <w:rsid w:val="000C0FBB"/>
    <w:rsid w:val="000C1F48"/>
    <w:rsid w:val="000C21FC"/>
    <w:rsid w:val="000C2CD6"/>
    <w:rsid w:val="000C4EF6"/>
    <w:rsid w:val="000C585D"/>
    <w:rsid w:val="000C5F09"/>
    <w:rsid w:val="000C66AF"/>
    <w:rsid w:val="000C7714"/>
    <w:rsid w:val="000C7B8C"/>
    <w:rsid w:val="000C7D59"/>
    <w:rsid w:val="000D03CE"/>
    <w:rsid w:val="000D064E"/>
    <w:rsid w:val="000D1191"/>
    <w:rsid w:val="000D2591"/>
    <w:rsid w:val="000D2AE2"/>
    <w:rsid w:val="000D3585"/>
    <w:rsid w:val="000D37C2"/>
    <w:rsid w:val="000D42F0"/>
    <w:rsid w:val="000D4414"/>
    <w:rsid w:val="000D4623"/>
    <w:rsid w:val="000D4697"/>
    <w:rsid w:val="000D4A4D"/>
    <w:rsid w:val="000D4DAE"/>
    <w:rsid w:val="000D54D5"/>
    <w:rsid w:val="000D58D0"/>
    <w:rsid w:val="000D6979"/>
    <w:rsid w:val="000D6DC1"/>
    <w:rsid w:val="000D73D0"/>
    <w:rsid w:val="000D742C"/>
    <w:rsid w:val="000D7BC8"/>
    <w:rsid w:val="000E0CCB"/>
    <w:rsid w:val="000E11BD"/>
    <w:rsid w:val="000E2078"/>
    <w:rsid w:val="000E2CA7"/>
    <w:rsid w:val="000E30FC"/>
    <w:rsid w:val="000E35E2"/>
    <w:rsid w:val="000E3854"/>
    <w:rsid w:val="000E3C79"/>
    <w:rsid w:val="000E3D2D"/>
    <w:rsid w:val="000E4C4F"/>
    <w:rsid w:val="000E512B"/>
    <w:rsid w:val="000E570E"/>
    <w:rsid w:val="000E5A8B"/>
    <w:rsid w:val="000E608A"/>
    <w:rsid w:val="000E6098"/>
    <w:rsid w:val="000E660C"/>
    <w:rsid w:val="000E67B9"/>
    <w:rsid w:val="000F0524"/>
    <w:rsid w:val="000F1303"/>
    <w:rsid w:val="000F1CBB"/>
    <w:rsid w:val="000F1D98"/>
    <w:rsid w:val="000F250E"/>
    <w:rsid w:val="000F37AE"/>
    <w:rsid w:val="000F3F49"/>
    <w:rsid w:val="000F47A2"/>
    <w:rsid w:val="000F4FF2"/>
    <w:rsid w:val="000F545C"/>
    <w:rsid w:val="000F581B"/>
    <w:rsid w:val="000F5D5A"/>
    <w:rsid w:val="000F6424"/>
    <w:rsid w:val="000F651D"/>
    <w:rsid w:val="000F6B38"/>
    <w:rsid w:val="000F7460"/>
    <w:rsid w:val="000F7554"/>
    <w:rsid w:val="000F7B2E"/>
    <w:rsid w:val="001003A6"/>
    <w:rsid w:val="00100BB4"/>
    <w:rsid w:val="00101660"/>
    <w:rsid w:val="0010200D"/>
    <w:rsid w:val="0010226C"/>
    <w:rsid w:val="00102782"/>
    <w:rsid w:val="0010288D"/>
    <w:rsid w:val="00102CFC"/>
    <w:rsid w:val="00103B48"/>
    <w:rsid w:val="00103D77"/>
    <w:rsid w:val="00103EC8"/>
    <w:rsid w:val="00103F83"/>
    <w:rsid w:val="00104545"/>
    <w:rsid w:val="001049D2"/>
    <w:rsid w:val="00106484"/>
    <w:rsid w:val="00106EEF"/>
    <w:rsid w:val="00106F58"/>
    <w:rsid w:val="001071A7"/>
    <w:rsid w:val="00107ACC"/>
    <w:rsid w:val="00110733"/>
    <w:rsid w:val="00110C11"/>
    <w:rsid w:val="0011169C"/>
    <w:rsid w:val="00112288"/>
    <w:rsid w:val="00113528"/>
    <w:rsid w:val="001135ED"/>
    <w:rsid w:val="00114087"/>
    <w:rsid w:val="0011437D"/>
    <w:rsid w:val="00114BE3"/>
    <w:rsid w:val="001153D8"/>
    <w:rsid w:val="001156D5"/>
    <w:rsid w:val="0011583B"/>
    <w:rsid w:val="00116319"/>
    <w:rsid w:val="0011678B"/>
    <w:rsid w:val="001170AA"/>
    <w:rsid w:val="0011723E"/>
    <w:rsid w:val="0011765F"/>
    <w:rsid w:val="00117ABA"/>
    <w:rsid w:val="00120481"/>
    <w:rsid w:val="00120927"/>
    <w:rsid w:val="001211AF"/>
    <w:rsid w:val="001214C8"/>
    <w:rsid w:val="001218DB"/>
    <w:rsid w:val="00121901"/>
    <w:rsid w:val="00121A58"/>
    <w:rsid w:val="00121DA4"/>
    <w:rsid w:val="00121ED3"/>
    <w:rsid w:val="00122820"/>
    <w:rsid w:val="001232D9"/>
    <w:rsid w:val="001233DC"/>
    <w:rsid w:val="0012364C"/>
    <w:rsid w:val="00123AF3"/>
    <w:rsid w:val="00124C5B"/>
    <w:rsid w:val="001263AF"/>
    <w:rsid w:val="00126CB7"/>
    <w:rsid w:val="00126D67"/>
    <w:rsid w:val="00126F66"/>
    <w:rsid w:val="0012774D"/>
    <w:rsid w:val="00127D07"/>
    <w:rsid w:val="00127E5C"/>
    <w:rsid w:val="00127F6C"/>
    <w:rsid w:val="00130341"/>
    <w:rsid w:val="001304CD"/>
    <w:rsid w:val="00130788"/>
    <w:rsid w:val="0013078A"/>
    <w:rsid w:val="001310A1"/>
    <w:rsid w:val="00131E2D"/>
    <w:rsid w:val="001322BD"/>
    <w:rsid w:val="0013283E"/>
    <w:rsid w:val="00132F50"/>
    <w:rsid w:val="00133541"/>
    <w:rsid w:val="00133E69"/>
    <w:rsid w:val="00133EF2"/>
    <w:rsid w:val="00134414"/>
    <w:rsid w:val="00134502"/>
    <w:rsid w:val="001348CB"/>
    <w:rsid w:val="001350DC"/>
    <w:rsid w:val="00135837"/>
    <w:rsid w:val="001365E4"/>
    <w:rsid w:val="00136601"/>
    <w:rsid w:val="00136833"/>
    <w:rsid w:val="00136B75"/>
    <w:rsid w:val="00140D2B"/>
    <w:rsid w:val="001410C5"/>
    <w:rsid w:val="001422FB"/>
    <w:rsid w:val="00142733"/>
    <w:rsid w:val="00142814"/>
    <w:rsid w:val="00142E7C"/>
    <w:rsid w:val="00142EAE"/>
    <w:rsid w:val="00142EF4"/>
    <w:rsid w:val="0014335B"/>
    <w:rsid w:val="001436A6"/>
    <w:rsid w:val="001443AB"/>
    <w:rsid w:val="0014446B"/>
    <w:rsid w:val="00144A7B"/>
    <w:rsid w:val="00144CEE"/>
    <w:rsid w:val="00144FF1"/>
    <w:rsid w:val="0014532A"/>
    <w:rsid w:val="00145773"/>
    <w:rsid w:val="00147D1A"/>
    <w:rsid w:val="00150546"/>
    <w:rsid w:val="0015158D"/>
    <w:rsid w:val="00151810"/>
    <w:rsid w:val="00151975"/>
    <w:rsid w:val="00152DC5"/>
    <w:rsid w:val="001530BA"/>
    <w:rsid w:val="00153AE2"/>
    <w:rsid w:val="00154400"/>
    <w:rsid w:val="00155399"/>
    <w:rsid w:val="00155C26"/>
    <w:rsid w:val="001565BA"/>
    <w:rsid w:val="0015673C"/>
    <w:rsid w:val="0015727D"/>
    <w:rsid w:val="00157511"/>
    <w:rsid w:val="001579EE"/>
    <w:rsid w:val="00160821"/>
    <w:rsid w:val="00163DA3"/>
    <w:rsid w:val="0016477A"/>
    <w:rsid w:val="00164BD9"/>
    <w:rsid w:val="00164EA1"/>
    <w:rsid w:val="00165FA3"/>
    <w:rsid w:val="001668BF"/>
    <w:rsid w:val="00166A0E"/>
    <w:rsid w:val="001670C0"/>
    <w:rsid w:val="00167FDD"/>
    <w:rsid w:val="00170491"/>
    <w:rsid w:val="00171B5D"/>
    <w:rsid w:val="00171C4A"/>
    <w:rsid w:val="00171C57"/>
    <w:rsid w:val="0017236A"/>
    <w:rsid w:val="001727B1"/>
    <w:rsid w:val="00172E3A"/>
    <w:rsid w:val="0017407C"/>
    <w:rsid w:val="00174FE7"/>
    <w:rsid w:val="0017525D"/>
    <w:rsid w:val="001752F5"/>
    <w:rsid w:val="00176168"/>
    <w:rsid w:val="00176191"/>
    <w:rsid w:val="00176449"/>
    <w:rsid w:val="00176E0D"/>
    <w:rsid w:val="00176FC2"/>
    <w:rsid w:val="001775CA"/>
    <w:rsid w:val="00181018"/>
    <w:rsid w:val="00181023"/>
    <w:rsid w:val="00181203"/>
    <w:rsid w:val="001812F4"/>
    <w:rsid w:val="00181A91"/>
    <w:rsid w:val="00181D54"/>
    <w:rsid w:val="00181E4B"/>
    <w:rsid w:val="00181FBD"/>
    <w:rsid w:val="00182056"/>
    <w:rsid w:val="001820A3"/>
    <w:rsid w:val="001820AB"/>
    <w:rsid w:val="00182A49"/>
    <w:rsid w:val="00182E71"/>
    <w:rsid w:val="00183037"/>
    <w:rsid w:val="001832D9"/>
    <w:rsid w:val="0018367E"/>
    <w:rsid w:val="00184A2F"/>
    <w:rsid w:val="00186655"/>
    <w:rsid w:val="00186DBE"/>
    <w:rsid w:val="00186F81"/>
    <w:rsid w:val="00187323"/>
    <w:rsid w:val="0018791D"/>
    <w:rsid w:val="00187B43"/>
    <w:rsid w:val="00187C7E"/>
    <w:rsid w:val="00187C96"/>
    <w:rsid w:val="00190D27"/>
    <w:rsid w:val="0019117B"/>
    <w:rsid w:val="00191381"/>
    <w:rsid w:val="00192570"/>
    <w:rsid w:val="0019268D"/>
    <w:rsid w:val="001927E3"/>
    <w:rsid w:val="00192A0C"/>
    <w:rsid w:val="00192BAD"/>
    <w:rsid w:val="00192BDA"/>
    <w:rsid w:val="00192EA3"/>
    <w:rsid w:val="00193188"/>
    <w:rsid w:val="00193C01"/>
    <w:rsid w:val="001946F9"/>
    <w:rsid w:val="00194872"/>
    <w:rsid w:val="00194D50"/>
    <w:rsid w:val="001953A7"/>
    <w:rsid w:val="00195451"/>
    <w:rsid w:val="00195D4E"/>
    <w:rsid w:val="00195DD7"/>
    <w:rsid w:val="001965D6"/>
    <w:rsid w:val="001966D1"/>
    <w:rsid w:val="001966E9"/>
    <w:rsid w:val="001969AA"/>
    <w:rsid w:val="001976E3"/>
    <w:rsid w:val="00197C7D"/>
    <w:rsid w:val="001A00B0"/>
    <w:rsid w:val="001A0841"/>
    <w:rsid w:val="001A093B"/>
    <w:rsid w:val="001A0ADF"/>
    <w:rsid w:val="001A0CED"/>
    <w:rsid w:val="001A12C8"/>
    <w:rsid w:val="001A2105"/>
    <w:rsid w:val="001A2D9C"/>
    <w:rsid w:val="001A32A2"/>
    <w:rsid w:val="001A49CE"/>
    <w:rsid w:val="001A5822"/>
    <w:rsid w:val="001A5D56"/>
    <w:rsid w:val="001A5E72"/>
    <w:rsid w:val="001A7AA8"/>
    <w:rsid w:val="001A7CD4"/>
    <w:rsid w:val="001A7EC5"/>
    <w:rsid w:val="001B0121"/>
    <w:rsid w:val="001B06E6"/>
    <w:rsid w:val="001B1533"/>
    <w:rsid w:val="001B1AC5"/>
    <w:rsid w:val="001B1CBD"/>
    <w:rsid w:val="001B1F3F"/>
    <w:rsid w:val="001B1FA1"/>
    <w:rsid w:val="001B25BB"/>
    <w:rsid w:val="001B27C7"/>
    <w:rsid w:val="001B297F"/>
    <w:rsid w:val="001B33A6"/>
    <w:rsid w:val="001B361C"/>
    <w:rsid w:val="001B380A"/>
    <w:rsid w:val="001B38D2"/>
    <w:rsid w:val="001B39CF"/>
    <w:rsid w:val="001B3A18"/>
    <w:rsid w:val="001B3AE9"/>
    <w:rsid w:val="001B3B67"/>
    <w:rsid w:val="001B4505"/>
    <w:rsid w:val="001B57B9"/>
    <w:rsid w:val="001B625C"/>
    <w:rsid w:val="001B6419"/>
    <w:rsid w:val="001C080A"/>
    <w:rsid w:val="001C0DA8"/>
    <w:rsid w:val="001C0EF4"/>
    <w:rsid w:val="001C13AE"/>
    <w:rsid w:val="001C15C9"/>
    <w:rsid w:val="001C169E"/>
    <w:rsid w:val="001C1AD4"/>
    <w:rsid w:val="001C20C2"/>
    <w:rsid w:val="001C2549"/>
    <w:rsid w:val="001C2A00"/>
    <w:rsid w:val="001C3188"/>
    <w:rsid w:val="001C3484"/>
    <w:rsid w:val="001C39B5"/>
    <w:rsid w:val="001C4550"/>
    <w:rsid w:val="001C4957"/>
    <w:rsid w:val="001C4D93"/>
    <w:rsid w:val="001C500B"/>
    <w:rsid w:val="001C5DF2"/>
    <w:rsid w:val="001C5E4B"/>
    <w:rsid w:val="001C6117"/>
    <w:rsid w:val="001C6AA0"/>
    <w:rsid w:val="001C7899"/>
    <w:rsid w:val="001C7CAF"/>
    <w:rsid w:val="001C7F6D"/>
    <w:rsid w:val="001D0339"/>
    <w:rsid w:val="001D0CA9"/>
    <w:rsid w:val="001D0CBB"/>
    <w:rsid w:val="001D121A"/>
    <w:rsid w:val="001D1CC4"/>
    <w:rsid w:val="001D428E"/>
    <w:rsid w:val="001D447B"/>
    <w:rsid w:val="001D45EF"/>
    <w:rsid w:val="001D4862"/>
    <w:rsid w:val="001D5AFB"/>
    <w:rsid w:val="001D6589"/>
    <w:rsid w:val="001D7F95"/>
    <w:rsid w:val="001E085D"/>
    <w:rsid w:val="001E0A1F"/>
    <w:rsid w:val="001E136D"/>
    <w:rsid w:val="001E1552"/>
    <w:rsid w:val="001E1B6A"/>
    <w:rsid w:val="001E2122"/>
    <w:rsid w:val="001E2A41"/>
    <w:rsid w:val="001E31AB"/>
    <w:rsid w:val="001E32FE"/>
    <w:rsid w:val="001E35BD"/>
    <w:rsid w:val="001E39D6"/>
    <w:rsid w:val="001E39F3"/>
    <w:rsid w:val="001E3EC2"/>
    <w:rsid w:val="001E4C1A"/>
    <w:rsid w:val="001E50F1"/>
    <w:rsid w:val="001E5F91"/>
    <w:rsid w:val="001E6075"/>
    <w:rsid w:val="001E6BDA"/>
    <w:rsid w:val="001E6FBF"/>
    <w:rsid w:val="001E7AEB"/>
    <w:rsid w:val="001E7FD3"/>
    <w:rsid w:val="001F0AEF"/>
    <w:rsid w:val="001F177D"/>
    <w:rsid w:val="001F19F2"/>
    <w:rsid w:val="001F200E"/>
    <w:rsid w:val="001F2C49"/>
    <w:rsid w:val="001F3073"/>
    <w:rsid w:val="001F366D"/>
    <w:rsid w:val="001F3F1B"/>
    <w:rsid w:val="001F549A"/>
    <w:rsid w:val="001F554E"/>
    <w:rsid w:val="001F5FBC"/>
    <w:rsid w:val="001F6086"/>
    <w:rsid w:val="001F6311"/>
    <w:rsid w:val="001F63D3"/>
    <w:rsid w:val="001F6C08"/>
    <w:rsid w:val="001F7061"/>
    <w:rsid w:val="001F723D"/>
    <w:rsid w:val="001F73EE"/>
    <w:rsid w:val="00200311"/>
    <w:rsid w:val="0020035C"/>
    <w:rsid w:val="00200679"/>
    <w:rsid w:val="0020075D"/>
    <w:rsid w:val="002011A9"/>
    <w:rsid w:val="00201A11"/>
    <w:rsid w:val="00201C00"/>
    <w:rsid w:val="00201DD5"/>
    <w:rsid w:val="00202489"/>
    <w:rsid w:val="00202AEB"/>
    <w:rsid w:val="002032AF"/>
    <w:rsid w:val="00203EE8"/>
    <w:rsid w:val="0020415C"/>
    <w:rsid w:val="00204F2D"/>
    <w:rsid w:val="00205153"/>
    <w:rsid w:val="002052EF"/>
    <w:rsid w:val="00205729"/>
    <w:rsid w:val="00205B80"/>
    <w:rsid w:val="00205CE9"/>
    <w:rsid w:val="00205DBD"/>
    <w:rsid w:val="00206A6F"/>
    <w:rsid w:val="00206D13"/>
    <w:rsid w:val="00206F78"/>
    <w:rsid w:val="00207714"/>
    <w:rsid w:val="00207E1F"/>
    <w:rsid w:val="00207E3D"/>
    <w:rsid w:val="00207F4E"/>
    <w:rsid w:val="0021008B"/>
    <w:rsid w:val="002101C3"/>
    <w:rsid w:val="0021057F"/>
    <w:rsid w:val="00210DDB"/>
    <w:rsid w:val="00210E11"/>
    <w:rsid w:val="00210EDF"/>
    <w:rsid w:val="0021119D"/>
    <w:rsid w:val="0021122A"/>
    <w:rsid w:val="00211BC8"/>
    <w:rsid w:val="002123E1"/>
    <w:rsid w:val="0021257B"/>
    <w:rsid w:val="00212F20"/>
    <w:rsid w:val="00213482"/>
    <w:rsid w:val="002136CC"/>
    <w:rsid w:val="00214C7D"/>
    <w:rsid w:val="002153FD"/>
    <w:rsid w:val="00215778"/>
    <w:rsid w:val="00215CDD"/>
    <w:rsid w:val="00215DAB"/>
    <w:rsid w:val="00216487"/>
    <w:rsid w:val="0021691A"/>
    <w:rsid w:val="002169A6"/>
    <w:rsid w:val="002169C4"/>
    <w:rsid w:val="00216B02"/>
    <w:rsid w:val="00216BCE"/>
    <w:rsid w:val="002170E3"/>
    <w:rsid w:val="0021767E"/>
    <w:rsid w:val="00217B7A"/>
    <w:rsid w:val="002200A7"/>
    <w:rsid w:val="00220FC1"/>
    <w:rsid w:val="00222350"/>
    <w:rsid w:val="00223D93"/>
    <w:rsid w:val="00223F8A"/>
    <w:rsid w:val="00224079"/>
    <w:rsid w:val="002251EB"/>
    <w:rsid w:val="00225901"/>
    <w:rsid w:val="00226499"/>
    <w:rsid w:val="00227242"/>
    <w:rsid w:val="00227B76"/>
    <w:rsid w:val="00230E5E"/>
    <w:rsid w:val="00231A37"/>
    <w:rsid w:val="00232BB2"/>
    <w:rsid w:val="00232BED"/>
    <w:rsid w:val="00233214"/>
    <w:rsid w:val="002333C3"/>
    <w:rsid w:val="00233606"/>
    <w:rsid w:val="00234CA5"/>
    <w:rsid w:val="00234D71"/>
    <w:rsid w:val="00235B17"/>
    <w:rsid w:val="00236DCC"/>
    <w:rsid w:val="002371FE"/>
    <w:rsid w:val="0024016A"/>
    <w:rsid w:val="00240DF7"/>
    <w:rsid w:val="0024128C"/>
    <w:rsid w:val="00241359"/>
    <w:rsid w:val="0024137D"/>
    <w:rsid w:val="00241CEB"/>
    <w:rsid w:val="00242D23"/>
    <w:rsid w:val="0024300A"/>
    <w:rsid w:val="00243071"/>
    <w:rsid w:val="00243418"/>
    <w:rsid w:val="00243AD1"/>
    <w:rsid w:val="00243C60"/>
    <w:rsid w:val="00244E35"/>
    <w:rsid w:val="00246029"/>
    <w:rsid w:val="00246444"/>
    <w:rsid w:val="002468C1"/>
    <w:rsid w:val="00246EDE"/>
    <w:rsid w:val="0024776F"/>
    <w:rsid w:val="002478DD"/>
    <w:rsid w:val="00247F30"/>
    <w:rsid w:val="0025065B"/>
    <w:rsid w:val="00250895"/>
    <w:rsid w:val="00252039"/>
    <w:rsid w:val="002526A7"/>
    <w:rsid w:val="00252B4B"/>
    <w:rsid w:val="0025319C"/>
    <w:rsid w:val="00253459"/>
    <w:rsid w:val="002536B0"/>
    <w:rsid w:val="00253910"/>
    <w:rsid w:val="00253955"/>
    <w:rsid w:val="00253BD0"/>
    <w:rsid w:val="00253ED6"/>
    <w:rsid w:val="002549EB"/>
    <w:rsid w:val="00254C6A"/>
    <w:rsid w:val="00255B56"/>
    <w:rsid w:val="00257345"/>
    <w:rsid w:val="002575A1"/>
    <w:rsid w:val="00257606"/>
    <w:rsid w:val="00257685"/>
    <w:rsid w:val="0025769A"/>
    <w:rsid w:val="00260A0A"/>
    <w:rsid w:val="00260C5F"/>
    <w:rsid w:val="00261A42"/>
    <w:rsid w:val="00261FB3"/>
    <w:rsid w:val="00261FD6"/>
    <w:rsid w:val="00262AC0"/>
    <w:rsid w:val="00262B16"/>
    <w:rsid w:val="00262CD2"/>
    <w:rsid w:val="00262E0A"/>
    <w:rsid w:val="00263323"/>
    <w:rsid w:val="0026379A"/>
    <w:rsid w:val="00263E4A"/>
    <w:rsid w:val="0026464C"/>
    <w:rsid w:val="00266F56"/>
    <w:rsid w:val="00267128"/>
    <w:rsid w:val="0027027E"/>
    <w:rsid w:val="00270F51"/>
    <w:rsid w:val="0027165B"/>
    <w:rsid w:val="0027263C"/>
    <w:rsid w:val="00272A66"/>
    <w:rsid w:val="002737C9"/>
    <w:rsid w:val="002738D3"/>
    <w:rsid w:val="0027401B"/>
    <w:rsid w:val="002740EC"/>
    <w:rsid w:val="002741E0"/>
    <w:rsid w:val="0027477F"/>
    <w:rsid w:val="00274AD9"/>
    <w:rsid w:val="00274C5C"/>
    <w:rsid w:val="00274FEB"/>
    <w:rsid w:val="0027524B"/>
    <w:rsid w:val="002756C8"/>
    <w:rsid w:val="00275924"/>
    <w:rsid w:val="002769D5"/>
    <w:rsid w:val="00276FEB"/>
    <w:rsid w:val="0028067C"/>
    <w:rsid w:val="002807E3"/>
    <w:rsid w:val="00280AFE"/>
    <w:rsid w:val="0028116F"/>
    <w:rsid w:val="0028188F"/>
    <w:rsid w:val="00281EAE"/>
    <w:rsid w:val="0028240F"/>
    <w:rsid w:val="00282468"/>
    <w:rsid w:val="00282656"/>
    <w:rsid w:val="00283460"/>
    <w:rsid w:val="00283F14"/>
    <w:rsid w:val="002840D2"/>
    <w:rsid w:val="00284859"/>
    <w:rsid w:val="002849F9"/>
    <w:rsid w:val="00284E34"/>
    <w:rsid w:val="00285660"/>
    <w:rsid w:val="002856EB"/>
    <w:rsid w:val="00285B11"/>
    <w:rsid w:val="00285C37"/>
    <w:rsid w:val="00285E52"/>
    <w:rsid w:val="00286669"/>
    <w:rsid w:val="00286A9F"/>
    <w:rsid w:val="00286D95"/>
    <w:rsid w:val="00287052"/>
    <w:rsid w:val="0028706A"/>
    <w:rsid w:val="0028772C"/>
    <w:rsid w:val="0028772E"/>
    <w:rsid w:val="0028787D"/>
    <w:rsid w:val="00287E4D"/>
    <w:rsid w:val="002908EB"/>
    <w:rsid w:val="00290CE0"/>
    <w:rsid w:val="0029117F"/>
    <w:rsid w:val="002912A5"/>
    <w:rsid w:val="002918CF"/>
    <w:rsid w:val="00291A0C"/>
    <w:rsid w:val="00291D04"/>
    <w:rsid w:val="00292076"/>
    <w:rsid w:val="00292228"/>
    <w:rsid w:val="00292CCB"/>
    <w:rsid w:val="002936F7"/>
    <w:rsid w:val="002937E9"/>
    <w:rsid w:val="00293D65"/>
    <w:rsid w:val="00294254"/>
    <w:rsid w:val="00294BCE"/>
    <w:rsid w:val="00294BFB"/>
    <w:rsid w:val="00295657"/>
    <w:rsid w:val="00295D5E"/>
    <w:rsid w:val="00296288"/>
    <w:rsid w:val="002964CD"/>
    <w:rsid w:val="00296AB8"/>
    <w:rsid w:val="0029747F"/>
    <w:rsid w:val="00297590"/>
    <w:rsid w:val="002A07D8"/>
    <w:rsid w:val="002A0A77"/>
    <w:rsid w:val="002A0CB7"/>
    <w:rsid w:val="002A1051"/>
    <w:rsid w:val="002A2E45"/>
    <w:rsid w:val="002A3182"/>
    <w:rsid w:val="002A364F"/>
    <w:rsid w:val="002A3C50"/>
    <w:rsid w:val="002A4AC5"/>
    <w:rsid w:val="002A4BA1"/>
    <w:rsid w:val="002A4E2E"/>
    <w:rsid w:val="002A52DF"/>
    <w:rsid w:val="002A5DCB"/>
    <w:rsid w:val="002A5EE9"/>
    <w:rsid w:val="002A62C9"/>
    <w:rsid w:val="002A6958"/>
    <w:rsid w:val="002A6E79"/>
    <w:rsid w:val="002A70A6"/>
    <w:rsid w:val="002A71A9"/>
    <w:rsid w:val="002A7274"/>
    <w:rsid w:val="002B0114"/>
    <w:rsid w:val="002B0281"/>
    <w:rsid w:val="002B0844"/>
    <w:rsid w:val="002B13B4"/>
    <w:rsid w:val="002B13EF"/>
    <w:rsid w:val="002B194F"/>
    <w:rsid w:val="002B27A5"/>
    <w:rsid w:val="002B31E6"/>
    <w:rsid w:val="002B3339"/>
    <w:rsid w:val="002B39B1"/>
    <w:rsid w:val="002B41CF"/>
    <w:rsid w:val="002B422E"/>
    <w:rsid w:val="002B4E5B"/>
    <w:rsid w:val="002B5815"/>
    <w:rsid w:val="002B597B"/>
    <w:rsid w:val="002B5A60"/>
    <w:rsid w:val="002B6ED0"/>
    <w:rsid w:val="002B75D9"/>
    <w:rsid w:val="002C14A3"/>
    <w:rsid w:val="002C1C2D"/>
    <w:rsid w:val="002C25E2"/>
    <w:rsid w:val="002C2910"/>
    <w:rsid w:val="002C2D7D"/>
    <w:rsid w:val="002C3770"/>
    <w:rsid w:val="002C37FF"/>
    <w:rsid w:val="002C3E5D"/>
    <w:rsid w:val="002C3F9F"/>
    <w:rsid w:val="002C41DA"/>
    <w:rsid w:val="002C4229"/>
    <w:rsid w:val="002C504E"/>
    <w:rsid w:val="002C6358"/>
    <w:rsid w:val="002C6B5D"/>
    <w:rsid w:val="002C6FDD"/>
    <w:rsid w:val="002C7681"/>
    <w:rsid w:val="002D095F"/>
    <w:rsid w:val="002D12D2"/>
    <w:rsid w:val="002D16E7"/>
    <w:rsid w:val="002D203E"/>
    <w:rsid w:val="002D28B3"/>
    <w:rsid w:val="002D2B55"/>
    <w:rsid w:val="002D2C7D"/>
    <w:rsid w:val="002D30BE"/>
    <w:rsid w:val="002D3A80"/>
    <w:rsid w:val="002D4DCF"/>
    <w:rsid w:val="002D4F3F"/>
    <w:rsid w:val="002D5889"/>
    <w:rsid w:val="002D7466"/>
    <w:rsid w:val="002D7535"/>
    <w:rsid w:val="002D75FA"/>
    <w:rsid w:val="002D785E"/>
    <w:rsid w:val="002D78B5"/>
    <w:rsid w:val="002D7AED"/>
    <w:rsid w:val="002E0BFC"/>
    <w:rsid w:val="002E1B76"/>
    <w:rsid w:val="002E2795"/>
    <w:rsid w:val="002E2A12"/>
    <w:rsid w:val="002E2DA4"/>
    <w:rsid w:val="002E31DD"/>
    <w:rsid w:val="002E31FF"/>
    <w:rsid w:val="002E46EE"/>
    <w:rsid w:val="002E62DE"/>
    <w:rsid w:val="002F11B5"/>
    <w:rsid w:val="002F11BC"/>
    <w:rsid w:val="002F1945"/>
    <w:rsid w:val="002F1EFD"/>
    <w:rsid w:val="002F20EE"/>
    <w:rsid w:val="002F20FD"/>
    <w:rsid w:val="002F2168"/>
    <w:rsid w:val="002F25CD"/>
    <w:rsid w:val="002F278B"/>
    <w:rsid w:val="002F2A44"/>
    <w:rsid w:val="002F2ABF"/>
    <w:rsid w:val="002F2BD1"/>
    <w:rsid w:val="002F30B2"/>
    <w:rsid w:val="002F4957"/>
    <w:rsid w:val="002F5651"/>
    <w:rsid w:val="002F5FD5"/>
    <w:rsid w:val="002F66DB"/>
    <w:rsid w:val="002F69C7"/>
    <w:rsid w:val="002F7797"/>
    <w:rsid w:val="002F7CD7"/>
    <w:rsid w:val="00300455"/>
    <w:rsid w:val="003011B2"/>
    <w:rsid w:val="00301D1F"/>
    <w:rsid w:val="00301E9B"/>
    <w:rsid w:val="0030211C"/>
    <w:rsid w:val="00302A39"/>
    <w:rsid w:val="00302F3C"/>
    <w:rsid w:val="00303E58"/>
    <w:rsid w:val="00304771"/>
    <w:rsid w:val="003051B2"/>
    <w:rsid w:val="003058C6"/>
    <w:rsid w:val="003064D5"/>
    <w:rsid w:val="00310234"/>
    <w:rsid w:val="00310C1B"/>
    <w:rsid w:val="00310D51"/>
    <w:rsid w:val="00310D6A"/>
    <w:rsid w:val="0031115B"/>
    <w:rsid w:val="0031147A"/>
    <w:rsid w:val="00311ED5"/>
    <w:rsid w:val="0031213C"/>
    <w:rsid w:val="00312B00"/>
    <w:rsid w:val="003133CF"/>
    <w:rsid w:val="003137F8"/>
    <w:rsid w:val="003138A9"/>
    <w:rsid w:val="00313CB5"/>
    <w:rsid w:val="00314300"/>
    <w:rsid w:val="0031434E"/>
    <w:rsid w:val="00315100"/>
    <w:rsid w:val="003152CE"/>
    <w:rsid w:val="003155B0"/>
    <w:rsid w:val="00315B2C"/>
    <w:rsid w:val="003162DC"/>
    <w:rsid w:val="00317D72"/>
    <w:rsid w:val="00320A11"/>
    <w:rsid w:val="0032173B"/>
    <w:rsid w:val="00322946"/>
    <w:rsid w:val="00322FC0"/>
    <w:rsid w:val="00323773"/>
    <w:rsid w:val="00323B9C"/>
    <w:rsid w:val="00325245"/>
    <w:rsid w:val="0032571B"/>
    <w:rsid w:val="00325BFF"/>
    <w:rsid w:val="00325E81"/>
    <w:rsid w:val="0032794E"/>
    <w:rsid w:val="003306E2"/>
    <w:rsid w:val="003309A8"/>
    <w:rsid w:val="00330A0E"/>
    <w:rsid w:val="00330D77"/>
    <w:rsid w:val="00331FDC"/>
    <w:rsid w:val="00332773"/>
    <w:rsid w:val="00332A21"/>
    <w:rsid w:val="003331C4"/>
    <w:rsid w:val="00333559"/>
    <w:rsid w:val="00333CD4"/>
    <w:rsid w:val="00333F66"/>
    <w:rsid w:val="00334593"/>
    <w:rsid w:val="003348C1"/>
    <w:rsid w:val="00334912"/>
    <w:rsid w:val="00334935"/>
    <w:rsid w:val="00334E97"/>
    <w:rsid w:val="00334F96"/>
    <w:rsid w:val="003354E2"/>
    <w:rsid w:val="00335A4E"/>
    <w:rsid w:val="00335D90"/>
    <w:rsid w:val="00336203"/>
    <w:rsid w:val="003362A6"/>
    <w:rsid w:val="00336479"/>
    <w:rsid w:val="00336658"/>
    <w:rsid w:val="00337306"/>
    <w:rsid w:val="00337786"/>
    <w:rsid w:val="00337AEA"/>
    <w:rsid w:val="00337E17"/>
    <w:rsid w:val="0034016A"/>
    <w:rsid w:val="0034055D"/>
    <w:rsid w:val="003406DC"/>
    <w:rsid w:val="00340881"/>
    <w:rsid w:val="003409AE"/>
    <w:rsid w:val="003412B3"/>
    <w:rsid w:val="00341592"/>
    <w:rsid w:val="00341689"/>
    <w:rsid w:val="003417EE"/>
    <w:rsid w:val="0034193E"/>
    <w:rsid w:val="00341B69"/>
    <w:rsid w:val="00341E05"/>
    <w:rsid w:val="00343D3C"/>
    <w:rsid w:val="00343D58"/>
    <w:rsid w:val="00343D92"/>
    <w:rsid w:val="00345564"/>
    <w:rsid w:val="00345ECE"/>
    <w:rsid w:val="0034660F"/>
    <w:rsid w:val="003468EC"/>
    <w:rsid w:val="00347085"/>
    <w:rsid w:val="00347B2E"/>
    <w:rsid w:val="00350C5F"/>
    <w:rsid w:val="003511AB"/>
    <w:rsid w:val="0035172D"/>
    <w:rsid w:val="00351BC4"/>
    <w:rsid w:val="00351F0C"/>
    <w:rsid w:val="0035249E"/>
    <w:rsid w:val="00352651"/>
    <w:rsid w:val="00352CDB"/>
    <w:rsid w:val="003530F6"/>
    <w:rsid w:val="003532A2"/>
    <w:rsid w:val="0035336B"/>
    <w:rsid w:val="003541AF"/>
    <w:rsid w:val="003543C2"/>
    <w:rsid w:val="0035456C"/>
    <w:rsid w:val="00355A3C"/>
    <w:rsid w:val="00356510"/>
    <w:rsid w:val="003565C6"/>
    <w:rsid w:val="00356814"/>
    <w:rsid w:val="00357016"/>
    <w:rsid w:val="00357751"/>
    <w:rsid w:val="0035795E"/>
    <w:rsid w:val="00360452"/>
    <w:rsid w:val="003607DB"/>
    <w:rsid w:val="00360B8D"/>
    <w:rsid w:val="00360F4E"/>
    <w:rsid w:val="00361A00"/>
    <w:rsid w:val="00361FF2"/>
    <w:rsid w:val="00362CF6"/>
    <w:rsid w:val="003634FB"/>
    <w:rsid w:val="00364236"/>
    <w:rsid w:val="003644E0"/>
    <w:rsid w:val="00365142"/>
    <w:rsid w:val="0036579C"/>
    <w:rsid w:val="00365A3C"/>
    <w:rsid w:val="00365D19"/>
    <w:rsid w:val="00365E6E"/>
    <w:rsid w:val="0036687B"/>
    <w:rsid w:val="003669C4"/>
    <w:rsid w:val="00366B3E"/>
    <w:rsid w:val="00370181"/>
    <w:rsid w:val="00370F88"/>
    <w:rsid w:val="003716CA"/>
    <w:rsid w:val="00371921"/>
    <w:rsid w:val="00371EB9"/>
    <w:rsid w:val="0037220D"/>
    <w:rsid w:val="00372389"/>
    <w:rsid w:val="00372AE2"/>
    <w:rsid w:val="00372EBA"/>
    <w:rsid w:val="00373D92"/>
    <w:rsid w:val="00374327"/>
    <w:rsid w:val="00374AA3"/>
    <w:rsid w:val="003752C3"/>
    <w:rsid w:val="0037544B"/>
    <w:rsid w:val="00377F54"/>
    <w:rsid w:val="0038017F"/>
    <w:rsid w:val="0038023C"/>
    <w:rsid w:val="0038074C"/>
    <w:rsid w:val="00380858"/>
    <w:rsid w:val="00380DCC"/>
    <w:rsid w:val="00380E74"/>
    <w:rsid w:val="003815DA"/>
    <w:rsid w:val="00381638"/>
    <w:rsid w:val="00382C7E"/>
    <w:rsid w:val="00384706"/>
    <w:rsid w:val="00384C99"/>
    <w:rsid w:val="003853A5"/>
    <w:rsid w:val="00385464"/>
    <w:rsid w:val="00385FE5"/>
    <w:rsid w:val="00386484"/>
    <w:rsid w:val="00386549"/>
    <w:rsid w:val="003868F0"/>
    <w:rsid w:val="00386FC4"/>
    <w:rsid w:val="00387613"/>
    <w:rsid w:val="0038783B"/>
    <w:rsid w:val="00390860"/>
    <w:rsid w:val="00390C48"/>
    <w:rsid w:val="0039113A"/>
    <w:rsid w:val="00391417"/>
    <w:rsid w:val="00392480"/>
    <w:rsid w:val="00392750"/>
    <w:rsid w:val="003935BE"/>
    <w:rsid w:val="00393AE8"/>
    <w:rsid w:val="003949A0"/>
    <w:rsid w:val="00394B86"/>
    <w:rsid w:val="0039532F"/>
    <w:rsid w:val="003954A1"/>
    <w:rsid w:val="00396486"/>
    <w:rsid w:val="00396965"/>
    <w:rsid w:val="00397EBF"/>
    <w:rsid w:val="003A01AA"/>
    <w:rsid w:val="003A1378"/>
    <w:rsid w:val="003A1A15"/>
    <w:rsid w:val="003A29AC"/>
    <w:rsid w:val="003A2A58"/>
    <w:rsid w:val="003A40BA"/>
    <w:rsid w:val="003A5EB0"/>
    <w:rsid w:val="003A6760"/>
    <w:rsid w:val="003A7111"/>
    <w:rsid w:val="003A7E37"/>
    <w:rsid w:val="003B09D2"/>
    <w:rsid w:val="003B0CD2"/>
    <w:rsid w:val="003B1145"/>
    <w:rsid w:val="003B1BFA"/>
    <w:rsid w:val="003B2C96"/>
    <w:rsid w:val="003B2EF9"/>
    <w:rsid w:val="003B3200"/>
    <w:rsid w:val="003B3347"/>
    <w:rsid w:val="003B3712"/>
    <w:rsid w:val="003B3A47"/>
    <w:rsid w:val="003B4286"/>
    <w:rsid w:val="003B42F1"/>
    <w:rsid w:val="003B42F5"/>
    <w:rsid w:val="003B4C32"/>
    <w:rsid w:val="003B510E"/>
    <w:rsid w:val="003B5838"/>
    <w:rsid w:val="003B6336"/>
    <w:rsid w:val="003B6483"/>
    <w:rsid w:val="003B64B9"/>
    <w:rsid w:val="003B67D6"/>
    <w:rsid w:val="003B75BC"/>
    <w:rsid w:val="003C0104"/>
    <w:rsid w:val="003C0A6B"/>
    <w:rsid w:val="003C0D35"/>
    <w:rsid w:val="003C0E5B"/>
    <w:rsid w:val="003C1486"/>
    <w:rsid w:val="003C180C"/>
    <w:rsid w:val="003C1841"/>
    <w:rsid w:val="003C3993"/>
    <w:rsid w:val="003C3BD5"/>
    <w:rsid w:val="003C41B0"/>
    <w:rsid w:val="003C4754"/>
    <w:rsid w:val="003C49BF"/>
    <w:rsid w:val="003C4B37"/>
    <w:rsid w:val="003C596D"/>
    <w:rsid w:val="003C619D"/>
    <w:rsid w:val="003C62A2"/>
    <w:rsid w:val="003C6548"/>
    <w:rsid w:val="003C676F"/>
    <w:rsid w:val="003C6BE6"/>
    <w:rsid w:val="003D06CB"/>
    <w:rsid w:val="003D07E2"/>
    <w:rsid w:val="003D1501"/>
    <w:rsid w:val="003D1537"/>
    <w:rsid w:val="003D16E2"/>
    <w:rsid w:val="003D1C53"/>
    <w:rsid w:val="003D1DE2"/>
    <w:rsid w:val="003D263C"/>
    <w:rsid w:val="003D29BD"/>
    <w:rsid w:val="003D3CD6"/>
    <w:rsid w:val="003D46AC"/>
    <w:rsid w:val="003D4773"/>
    <w:rsid w:val="003D4EC9"/>
    <w:rsid w:val="003D5B92"/>
    <w:rsid w:val="003D5E2B"/>
    <w:rsid w:val="003D609B"/>
    <w:rsid w:val="003D6248"/>
    <w:rsid w:val="003D6570"/>
    <w:rsid w:val="003D65CA"/>
    <w:rsid w:val="003D691B"/>
    <w:rsid w:val="003D7D47"/>
    <w:rsid w:val="003D7EC3"/>
    <w:rsid w:val="003E0213"/>
    <w:rsid w:val="003E028C"/>
    <w:rsid w:val="003E0DAD"/>
    <w:rsid w:val="003E1424"/>
    <w:rsid w:val="003E1C61"/>
    <w:rsid w:val="003E2D3C"/>
    <w:rsid w:val="003E34AF"/>
    <w:rsid w:val="003E35FA"/>
    <w:rsid w:val="003E4019"/>
    <w:rsid w:val="003E45C6"/>
    <w:rsid w:val="003E4F12"/>
    <w:rsid w:val="003E4F76"/>
    <w:rsid w:val="003F11FA"/>
    <w:rsid w:val="003F1F8E"/>
    <w:rsid w:val="003F2155"/>
    <w:rsid w:val="003F2456"/>
    <w:rsid w:val="003F2970"/>
    <w:rsid w:val="003F30BA"/>
    <w:rsid w:val="003F3FCA"/>
    <w:rsid w:val="003F4AD3"/>
    <w:rsid w:val="003F4E33"/>
    <w:rsid w:val="003F52D9"/>
    <w:rsid w:val="003F546F"/>
    <w:rsid w:val="003F5652"/>
    <w:rsid w:val="003F5DE6"/>
    <w:rsid w:val="003F6117"/>
    <w:rsid w:val="003F61F4"/>
    <w:rsid w:val="003F68B2"/>
    <w:rsid w:val="003F7353"/>
    <w:rsid w:val="003F7603"/>
    <w:rsid w:val="003F7A43"/>
    <w:rsid w:val="00400058"/>
    <w:rsid w:val="004003E6"/>
    <w:rsid w:val="0040106B"/>
    <w:rsid w:val="0040161F"/>
    <w:rsid w:val="00401692"/>
    <w:rsid w:val="004027BE"/>
    <w:rsid w:val="00402EE8"/>
    <w:rsid w:val="00402FEA"/>
    <w:rsid w:val="004031F8"/>
    <w:rsid w:val="00404D0B"/>
    <w:rsid w:val="00405943"/>
    <w:rsid w:val="00405B64"/>
    <w:rsid w:val="00405F6F"/>
    <w:rsid w:val="00406974"/>
    <w:rsid w:val="00406CD1"/>
    <w:rsid w:val="0040710F"/>
    <w:rsid w:val="00410054"/>
    <w:rsid w:val="004110C2"/>
    <w:rsid w:val="00411BCB"/>
    <w:rsid w:val="00412C79"/>
    <w:rsid w:val="00413917"/>
    <w:rsid w:val="004139EA"/>
    <w:rsid w:val="0041423E"/>
    <w:rsid w:val="004147ED"/>
    <w:rsid w:val="004148AB"/>
    <w:rsid w:val="00414D6D"/>
    <w:rsid w:val="00414D8E"/>
    <w:rsid w:val="00415001"/>
    <w:rsid w:val="0041517E"/>
    <w:rsid w:val="004156F6"/>
    <w:rsid w:val="0041607B"/>
    <w:rsid w:val="00416848"/>
    <w:rsid w:val="00416967"/>
    <w:rsid w:val="004202FC"/>
    <w:rsid w:val="00420EC0"/>
    <w:rsid w:val="004210BF"/>
    <w:rsid w:val="004210F7"/>
    <w:rsid w:val="00421105"/>
    <w:rsid w:val="00421539"/>
    <w:rsid w:val="00421A6C"/>
    <w:rsid w:val="00421AA4"/>
    <w:rsid w:val="00421DFA"/>
    <w:rsid w:val="00421F6C"/>
    <w:rsid w:val="004223FB"/>
    <w:rsid w:val="004224D8"/>
    <w:rsid w:val="004237CD"/>
    <w:rsid w:val="00424F9F"/>
    <w:rsid w:val="00425091"/>
    <w:rsid w:val="004255FB"/>
    <w:rsid w:val="00425793"/>
    <w:rsid w:val="00425EA3"/>
    <w:rsid w:val="00426400"/>
    <w:rsid w:val="004269B1"/>
    <w:rsid w:val="00426D6A"/>
    <w:rsid w:val="004272C1"/>
    <w:rsid w:val="0042790D"/>
    <w:rsid w:val="004279E5"/>
    <w:rsid w:val="004279FE"/>
    <w:rsid w:val="00430709"/>
    <w:rsid w:val="00430CB4"/>
    <w:rsid w:val="00430FC7"/>
    <w:rsid w:val="00432215"/>
    <w:rsid w:val="0043244A"/>
    <w:rsid w:val="00432F95"/>
    <w:rsid w:val="004343B9"/>
    <w:rsid w:val="00434A0E"/>
    <w:rsid w:val="00434FE6"/>
    <w:rsid w:val="0043518A"/>
    <w:rsid w:val="00435394"/>
    <w:rsid w:val="004353F1"/>
    <w:rsid w:val="00435998"/>
    <w:rsid w:val="00436283"/>
    <w:rsid w:val="004363AA"/>
    <w:rsid w:val="00436BB9"/>
    <w:rsid w:val="00436E19"/>
    <w:rsid w:val="00436FE0"/>
    <w:rsid w:val="00437490"/>
    <w:rsid w:val="00437E67"/>
    <w:rsid w:val="00440701"/>
    <w:rsid w:val="00441546"/>
    <w:rsid w:val="00441688"/>
    <w:rsid w:val="0044183E"/>
    <w:rsid w:val="00442104"/>
    <w:rsid w:val="0044392A"/>
    <w:rsid w:val="0044395D"/>
    <w:rsid w:val="004439C3"/>
    <w:rsid w:val="004450CE"/>
    <w:rsid w:val="0044599D"/>
    <w:rsid w:val="004459F1"/>
    <w:rsid w:val="00445E8E"/>
    <w:rsid w:val="0044613B"/>
    <w:rsid w:val="004469DD"/>
    <w:rsid w:val="00446AFC"/>
    <w:rsid w:val="00450822"/>
    <w:rsid w:val="0045092C"/>
    <w:rsid w:val="00451F6E"/>
    <w:rsid w:val="00452D12"/>
    <w:rsid w:val="0045304C"/>
    <w:rsid w:val="00454670"/>
    <w:rsid w:val="00455867"/>
    <w:rsid w:val="00455AEA"/>
    <w:rsid w:val="00455F0D"/>
    <w:rsid w:val="00456226"/>
    <w:rsid w:val="0045666F"/>
    <w:rsid w:val="00456AC6"/>
    <w:rsid w:val="00457AD5"/>
    <w:rsid w:val="004600EF"/>
    <w:rsid w:val="00460871"/>
    <w:rsid w:val="00460C19"/>
    <w:rsid w:val="004611C8"/>
    <w:rsid w:val="00462283"/>
    <w:rsid w:val="004626C0"/>
    <w:rsid w:val="00463509"/>
    <w:rsid w:val="00463AFA"/>
    <w:rsid w:val="00463CFB"/>
    <w:rsid w:val="00463D90"/>
    <w:rsid w:val="004647CA"/>
    <w:rsid w:val="00464878"/>
    <w:rsid w:val="00464FEC"/>
    <w:rsid w:val="004661EC"/>
    <w:rsid w:val="004663F6"/>
    <w:rsid w:val="004668EC"/>
    <w:rsid w:val="00466C57"/>
    <w:rsid w:val="00466FE4"/>
    <w:rsid w:val="004670BB"/>
    <w:rsid w:val="004679D3"/>
    <w:rsid w:val="00470972"/>
    <w:rsid w:val="00470C75"/>
    <w:rsid w:val="00471166"/>
    <w:rsid w:val="00472442"/>
    <w:rsid w:val="00472774"/>
    <w:rsid w:val="00472C7F"/>
    <w:rsid w:val="00474402"/>
    <w:rsid w:val="0047475D"/>
    <w:rsid w:val="00474A0F"/>
    <w:rsid w:val="0047539D"/>
    <w:rsid w:val="004753ED"/>
    <w:rsid w:val="004755E5"/>
    <w:rsid w:val="00475703"/>
    <w:rsid w:val="00475DB8"/>
    <w:rsid w:val="00476095"/>
    <w:rsid w:val="004760A3"/>
    <w:rsid w:val="0047780B"/>
    <w:rsid w:val="00477BD7"/>
    <w:rsid w:val="00480291"/>
    <w:rsid w:val="004802D9"/>
    <w:rsid w:val="00480FBA"/>
    <w:rsid w:val="00482728"/>
    <w:rsid w:val="0048300B"/>
    <w:rsid w:val="00483386"/>
    <w:rsid w:val="00483AC1"/>
    <w:rsid w:val="00483E3E"/>
    <w:rsid w:val="00484245"/>
    <w:rsid w:val="00484796"/>
    <w:rsid w:val="004849D9"/>
    <w:rsid w:val="00484B64"/>
    <w:rsid w:val="00484BE2"/>
    <w:rsid w:val="00484C0E"/>
    <w:rsid w:val="00484FC8"/>
    <w:rsid w:val="004852B1"/>
    <w:rsid w:val="00485942"/>
    <w:rsid w:val="0048785D"/>
    <w:rsid w:val="00487C8C"/>
    <w:rsid w:val="004905C4"/>
    <w:rsid w:val="004906A0"/>
    <w:rsid w:val="00491399"/>
    <w:rsid w:val="004915EA"/>
    <w:rsid w:val="004918E8"/>
    <w:rsid w:val="00491B37"/>
    <w:rsid w:val="00491CBF"/>
    <w:rsid w:val="00492137"/>
    <w:rsid w:val="00492361"/>
    <w:rsid w:val="004927BC"/>
    <w:rsid w:val="00492DCA"/>
    <w:rsid w:val="00493ABC"/>
    <w:rsid w:val="00494D64"/>
    <w:rsid w:val="00495271"/>
    <w:rsid w:val="004953AA"/>
    <w:rsid w:val="004956DD"/>
    <w:rsid w:val="00495E54"/>
    <w:rsid w:val="00496446"/>
    <w:rsid w:val="004966BA"/>
    <w:rsid w:val="00496D85"/>
    <w:rsid w:val="00496FA7"/>
    <w:rsid w:val="004A0FCA"/>
    <w:rsid w:val="004A132A"/>
    <w:rsid w:val="004A16D2"/>
    <w:rsid w:val="004A1E36"/>
    <w:rsid w:val="004A2142"/>
    <w:rsid w:val="004A2D51"/>
    <w:rsid w:val="004A4130"/>
    <w:rsid w:val="004A4142"/>
    <w:rsid w:val="004A45B3"/>
    <w:rsid w:val="004A693C"/>
    <w:rsid w:val="004A6B08"/>
    <w:rsid w:val="004A6B9A"/>
    <w:rsid w:val="004A6BBF"/>
    <w:rsid w:val="004A6E20"/>
    <w:rsid w:val="004A7390"/>
    <w:rsid w:val="004A7689"/>
    <w:rsid w:val="004A78B8"/>
    <w:rsid w:val="004B0745"/>
    <w:rsid w:val="004B0978"/>
    <w:rsid w:val="004B1E34"/>
    <w:rsid w:val="004B2683"/>
    <w:rsid w:val="004B26D5"/>
    <w:rsid w:val="004B31D1"/>
    <w:rsid w:val="004B34E0"/>
    <w:rsid w:val="004B383D"/>
    <w:rsid w:val="004B39B5"/>
    <w:rsid w:val="004B3B29"/>
    <w:rsid w:val="004B3D12"/>
    <w:rsid w:val="004B46B5"/>
    <w:rsid w:val="004B5C0A"/>
    <w:rsid w:val="004B691B"/>
    <w:rsid w:val="004B70A1"/>
    <w:rsid w:val="004B7A0B"/>
    <w:rsid w:val="004B7D23"/>
    <w:rsid w:val="004C2EE1"/>
    <w:rsid w:val="004C311C"/>
    <w:rsid w:val="004C36D7"/>
    <w:rsid w:val="004C38C6"/>
    <w:rsid w:val="004C4035"/>
    <w:rsid w:val="004C4405"/>
    <w:rsid w:val="004C4B1F"/>
    <w:rsid w:val="004C4D72"/>
    <w:rsid w:val="004C542C"/>
    <w:rsid w:val="004C5A56"/>
    <w:rsid w:val="004C5D0E"/>
    <w:rsid w:val="004C6188"/>
    <w:rsid w:val="004C6ABC"/>
    <w:rsid w:val="004C70BF"/>
    <w:rsid w:val="004C743B"/>
    <w:rsid w:val="004C7A23"/>
    <w:rsid w:val="004D07EB"/>
    <w:rsid w:val="004D0D29"/>
    <w:rsid w:val="004D24CC"/>
    <w:rsid w:val="004D27B1"/>
    <w:rsid w:val="004D2CD5"/>
    <w:rsid w:val="004D33AB"/>
    <w:rsid w:val="004D344F"/>
    <w:rsid w:val="004D37E0"/>
    <w:rsid w:val="004D3AFA"/>
    <w:rsid w:val="004D427D"/>
    <w:rsid w:val="004D4662"/>
    <w:rsid w:val="004D4EEA"/>
    <w:rsid w:val="004D5148"/>
    <w:rsid w:val="004D5ADC"/>
    <w:rsid w:val="004D6774"/>
    <w:rsid w:val="004D72FD"/>
    <w:rsid w:val="004D77F5"/>
    <w:rsid w:val="004E1AE4"/>
    <w:rsid w:val="004E1DF9"/>
    <w:rsid w:val="004E1E75"/>
    <w:rsid w:val="004E2165"/>
    <w:rsid w:val="004E241B"/>
    <w:rsid w:val="004E2452"/>
    <w:rsid w:val="004E2C82"/>
    <w:rsid w:val="004E37E5"/>
    <w:rsid w:val="004E3977"/>
    <w:rsid w:val="004E48C5"/>
    <w:rsid w:val="004E5054"/>
    <w:rsid w:val="004E6B92"/>
    <w:rsid w:val="004F0112"/>
    <w:rsid w:val="004F07D8"/>
    <w:rsid w:val="004F0D95"/>
    <w:rsid w:val="004F0F87"/>
    <w:rsid w:val="004F13D0"/>
    <w:rsid w:val="004F1B1D"/>
    <w:rsid w:val="004F2234"/>
    <w:rsid w:val="004F2857"/>
    <w:rsid w:val="004F348A"/>
    <w:rsid w:val="004F34AC"/>
    <w:rsid w:val="004F34CB"/>
    <w:rsid w:val="004F361E"/>
    <w:rsid w:val="004F37DD"/>
    <w:rsid w:val="004F3D82"/>
    <w:rsid w:val="004F3E24"/>
    <w:rsid w:val="004F44D3"/>
    <w:rsid w:val="004F4F7F"/>
    <w:rsid w:val="004F4FB8"/>
    <w:rsid w:val="004F5B3C"/>
    <w:rsid w:val="004F637C"/>
    <w:rsid w:val="004F641C"/>
    <w:rsid w:val="004F688A"/>
    <w:rsid w:val="004F796D"/>
    <w:rsid w:val="004F7DE5"/>
    <w:rsid w:val="00500A3A"/>
    <w:rsid w:val="0050125F"/>
    <w:rsid w:val="0050154B"/>
    <w:rsid w:val="00501D66"/>
    <w:rsid w:val="00502409"/>
    <w:rsid w:val="005024D3"/>
    <w:rsid w:val="00502C20"/>
    <w:rsid w:val="005036D1"/>
    <w:rsid w:val="00503A71"/>
    <w:rsid w:val="0050402C"/>
    <w:rsid w:val="0050557D"/>
    <w:rsid w:val="00505B30"/>
    <w:rsid w:val="00505BA8"/>
    <w:rsid w:val="00506777"/>
    <w:rsid w:val="00507108"/>
    <w:rsid w:val="0051049D"/>
    <w:rsid w:val="00510B12"/>
    <w:rsid w:val="005114EF"/>
    <w:rsid w:val="005114FB"/>
    <w:rsid w:val="0051193D"/>
    <w:rsid w:val="0051205F"/>
    <w:rsid w:val="005123E5"/>
    <w:rsid w:val="0051274C"/>
    <w:rsid w:val="00513B83"/>
    <w:rsid w:val="00513C20"/>
    <w:rsid w:val="005140FC"/>
    <w:rsid w:val="00514325"/>
    <w:rsid w:val="00514A17"/>
    <w:rsid w:val="00514CE1"/>
    <w:rsid w:val="005150B7"/>
    <w:rsid w:val="005152DD"/>
    <w:rsid w:val="00515937"/>
    <w:rsid w:val="005162A8"/>
    <w:rsid w:val="005163EC"/>
    <w:rsid w:val="00516ED5"/>
    <w:rsid w:val="00517EE4"/>
    <w:rsid w:val="00520932"/>
    <w:rsid w:val="00521201"/>
    <w:rsid w:val="00521298"/>
    <w:rsid w:val="005214BA"/>
    <w:rsid w:val="005215E1"/>
    <w:rsid w:val="005217DF"/>
    <w:rsid w:val="00522468"/>
    <w:rsid w:val="00522749"/>
    <w:rsid w:val="00522A8A"/>
    <w:rsid w:val="00522F97"/>
    <w:rsid w:val="0052310C"/>
    <w:rsid w:val="00523208"/>
    <w:rsid w:val="00524153"/>
    <w:rsid w:val="00524D1B"/>
    <w:rsid w:val="0052537A"/>
    <w:rsid w:val="0052583E"/>
    <w:rsid w:val="00525CB1"/>
    <w:rsid w:val="00525F03"/>
    <w:rsid w:val="00526454"/>
    <w:rsid w:val="00527027"/>
    <w:rsid w:val="005273D1"/>
    <w:rsid w:val="00527A5D"/>
    <w:rsid w:val="005308A6"/>
    <w:rsid w:val="00530995"/>
    <w:rsid w:val="0053163A"/>
    <w:rsid w:val="00531672"/>
    <w:rsid w:val="0053187E"/>
    <w:rsid w:val="005322D7"/>
    <w:rsid w:val="0053263F"/>
    <w:rsid w:val="00532699"/>
    <w:rsid w:val="005327A7"/>
    <w:rsid w:val="00532904"/>
    <w:rsid w:val="005332BA"/>
    <w:rsid w:val="00533321"/>
    <w:rsid w:val="005340A3"/>
    <w:rsid w:val="0053475F"/>
    <w:rsid w:val="00534A7C"/>
    <w:rsid w:val="0053531F"/>
    <w:rsid w:val="00535A55"/>
    <w:rsid w:val="005360B0"/>
    <w:rsid w:val="00536814"/>
    <w:rsid w:val="005369B2"/>
    <w:rsid w:val="00536C08"/>
    <w:rsid w:val="00537C7A"/>
    <w:rsid w:val="0054063A"/>
    <w:rsid w:val="00540868"/>
    <w:rsid w:val="00540EC3"/>
    <w:rsid w:val="005419B7"/>
    <w:rsid w:val="0054207A"/>
    <w:rsid w:val="00542269"/>
    <w:rsid w:val="005426D0"/>
    <w:rsid w:val="00542971"/>
    <w:rsid w:val="00542E3A"/>
    <w:rsid w:val="00543139"/>
    <w:rsid w:val="0054319D"/>
    <w:rsid w:val="00544109"/>
    <w:rsid w:val="0054414D"/>
    <w:rsid w:val="00544A46"/>
    <w:rsid w:val="005476CD"/>
    <w:rsid w:val="005500F7"/>
    <w:rsid w:val="00550D9F"/>
    <w:rsid w:val="005519A4"/>
    <w:rsid w:val="00551E0A"/>
    <w:rsid w:val="0055383D"/>
    <w:rsid w:val="00553948"/>
    <w:rsid w:val="00553E8A"/>
    <w:rsid w:val="005542ED"/>
    <w:rsid w:val="00554396"/>
    <w:rsid w:val="0055447A"/>
    <w:rsid w:val="00554D91"/>
    <w:rsid w:val="00555459"/>
    <w:rsid w:val="00555C24"/>
    <w:rsid w:val="00555E26"/>
    <w:rsid w:val="00555E3F"/>
    <w:rsid w:val="00556027"/>
    <w:rsid w:val="005561D5"/>
    <w:rsid w:val="005568DD"/>
    <w:rsid w:val="00556D3C"/>
    <w:rsid w:val="00557268"/>
    <w:rsid w:val="005577C6"/>
    <w:rsid w:val="00557E1A"/>
    <w:rsid w:val="00560336"/>
    <w:rsid w:val="00560466"/>
    <w:rsid w:val="0056137B"/>
    <w:rsid w:val="005613C6"/>
    <w:rsid w:val="005625B5"/>
    <w:rsid w:val="00563554"/>
    <w:rsid w:val="005635C8"/>
    <w:rsid w:val="00564305"/>
    <w:rsid w:val="00565B82"/>
    <w:rsid w:val="00566D6A"/>
    <w:rsid w:val="005671AC"/>
    <w:rsid w:val="005672B2"/>
    <w:rsid w:val="005679F2"/>
    <w:rsid w:val="00567B68"/>
    <w:rsid w:val="00567EA9"/>
    <w:rsid w:val="005705EE"/>
    <w:rsid w:val="0057117F"/>
    <w:rsid w:val="005711ED"/>
    <w:rsid w:val="0057196D"/>
    <w:rsid w:val="00571C59"/>
    <w:rsid w:val="00573AF0"/>
    <w:rsid w:val="00573C5C"/>
    <w:rsid w:val="00573D21"/>
    <w:rsid w:val="00574318"/>
    <w:rsid w:val="005756DE"/>
    <w:rsid w:val="005760FC"/>
    <w:rsid w:val="005767F8"/>
    <w:rsid w:val="00576DB0"/>
    <w:rsid w:val="00577224"/>
    <w:rsid w:val="00577295"/>
    <w:rsid w:val="005808FB"/>
    <w:rsid w:val="00580B39"/>
    <w:rsid w:val="00582058"/>
    <w:rsid w:val="00582370"/>
    <w:rsid w:val="005825D8"/>
    <w:rsid w:val="00582BB4"/>
    <w:rsid w:val="00582E64"/>
    <w:rsid w:val="00583ED3"/>
    <w:rsid w:val="00583FDE"/>
    <w:rsid w:val="005840DF"/>
    <w:rsid w:val="005841BE"/>
    <w:rsid w:val="00584B98"/>
    <w:rsid w:val="0058577C"/>
    <w:rsid w:val="0058613D"/>
    <w:rsid w:val="00586159"/>
    <w:rsid w:val="005863A0"/>
    <w:rsid w:val="00586501"/>
    <w:rsid w:val="005867C9"/>
    <w:rsid w:val="00587027"/>
    <w:rsid w:val="0058784D"/>
    <w:rsid w:val="00587B38"/>
    <w:rsid w:val="00590355"/>
    <w:rsid w:val="005911FD"/>
    <w:rsid w:val="00591A01"/>
    <w:rsid w:val="00591D5B"/>
    <w:rsid w:val="005927F6"/>
    <w:rsid w:val="005929AF"/>
    <w:rsid w:val="00592C4E"/>
    <w:rsid w:val="00592F49"/>
    <w:rsid w:val="00592FD5"/>
    <w:rsid w:val="005935B6"/>
    <w:rsid w:val="00593EEF"/>
    <w:rsid w:val="00594426"/>
    <w:rsid w:val="0059442D"/>
    <w:rsid w:val="005944D2"/>
    <w:rsid w:val="00594D82"/>
    <w:rsid w:val="00594F40"/>
    <w:rsid w:val="005950A1"/>
    <w:rsid w:val="00595791"/>
    <w:rsid w:val="00595947"/>
    <w:rsid w:val="00595EBC"/>
    <w:rsid w:val="00596CEA"/>
    <w:rsid w:val="00597290"/>
    <w:rsid w:val="005976E3"/>
    <w:rsid w:val="00597CCA"/>
    <w:rsid w:val="00597F7A"/>
    <w:rsid w:val="005A018D"/>
    <w:rsid w:val="005A02D5"/>
    <w:rsid w:val="005A1422"/>
    <w:rsid w:val="005A1E4A"/>
    <w:rsid w:val="005A2190"/>
    <w:rsid w:val="005A2350"/>
    <w:rsid w:val="005A2AF1"/>
    <w:rsid w:val="005A30BF"/>
    <w:rsid w:val="005A3DA7"/>
    <w:rsid w:val="005A3E01"/>
    <w:rsid w:val="005A434D"/>
    <w:rsid w:val="005A4573"/>
    <w:rsid w:val="005A4997"/>
    <w:rsid w:val="005A61DD"/>
    <w:rsid w:val="005A62C9"/>
    <w:rsid w:val="005A7BCF"/>
    <w:rsid w:val="005B03EF"/>
    <w:rsid w:val="005B069E"/>
    <w:rsid w:val="005B0D40"/>
    <w:rsid w:val="005B12B1"/>
    <w:rsid w:val="005B1431"/>
    <w:rsid w:val="005B4311"/>
    <w:rsid w:val="005B43E0"/>
    <w:rsid w:val="005B4897"/>
    <w:rsid w:val="005B49B0"/>
    <w:rsid w:val="005B5B59"/>
    <w:rsid w:val="005B66A6"/>
    <w:rsid w:val="005B6F54"/>
    <w:rsid w:val="005C0900"/>
    <w:rsid w:val="005C0ACE"/>
    <w:rsid w:val="005C0B56"/>
    <w:rsid w:val="005C13CE"/>
    <w:rsid w:val="005C1D35"/>
    <w:rsid w:val="005C1D49"/>
    <w:rsid w:val="005C2AA6"/>
    <w:rsid w:val="005C2EAA"/>
    <w:rsid w:val="005C3217"/>
    <w:rsid w:val="005C3222"/>
    <w:rsid w:val="005C32A7"/>
    <w:rsid w:val="005C39E7"/>
    <w:rsid w:val="005C4401"/>
    <w:rsid w:val="005C4579"/>
    <w:rsid w:val="005C645F"/>
    <w:rsid w:val="005C6677"/>
    <w:rsid w:val="005C6DE9"/>
    <w:rsid w:val="005C6EA6"/>
    <w:rsid w:val="005C72DB"/>
    <w:rsid w:val="005D1235"/>
    <w:rsid w:val="005D14F3"/>
    <w:rsid w:val="005D2181"/>
    <w:rsid w:val="005D283D"/>
    <w:rsid w:val="005D2DF1"/>
    <w:rsid w:val="005D2E4C"/>
    <w:rsid w:val="005D3AB5"/>
    <w:rsid w:val="005D426B"/>
    <w:rsid w:val="005D428C"/>
    <w:rsid w:val="005D42EC"/>
    <w:rsid w:val="005D4955"/>
    <w:rsid w:val="005D4D4A"/>
    <w:rsid w:val="005D4E61"/>
    <w:rsid w:val="005D4EC8"/>
    <w:rsid w:val="005D5040"/>
    <w:rsid w:val="005D56BD"/>
    <w:rsid w:val="005D5A0B"/>
    <w:rsid w:val="005D623F"/>
    <w:rsid w:val="005D6920"/>
    <w:rsid w:val="005D69E7"/>
    <w:rsid w:val="005D6B96"/>
    <w:rsid w:val="005D6D28"/>
    <w:rsid w:val="005E0586"/>
    <w:rsid w:val="005E127E"/>
    <w:rsid w:val="005E1D9E"/>
    <w:rsid w:val="005E265B"/>
    <w:rsid w:val="005E288C"/>
    <w:rsid w:val="005E2949"/>
    <w:rsid w:val="005E2B42"/>
    <w:rsid w:val="005E2E22"/>
    <w:rsid w:val="005E31FB"/>
    <w:rsid w:val="005E35F0"/>
    <w:rsid w:val="005E3626"/>
    <w:rsid w:val="005E36FB"/>
    <w:rsid w:val="005E3CBC"/>
    <w:rsid w:val="005E4095"/>
    <w:rsid w:val="005E40A1"/>
    <w:rsid w:val="005E4899"/>
    <w:rsid w:val="005E529F"/>
    <w:rsid w:val="005E5327"/>
    <w:rsid w:val="005E65BC"/>
    <w:rsid w:val="005E6B4F"/>
    <w:rsid w:val="005E725B"/>
    <w:rsid w:val="005E75DB"/>
    <w:rsid w:val="005F0366"/>
    <w:rsid w:val="005F0601"/>
    <w:rsid w:val="005F08C5"/>
    <w:rsid w:val="005F0934"/>
    <w:rsid w:val="005F10B1"/>
    <w:rsid w:val="005F11F3"/>
    <w:rsid w:val="005F17AA"/>
    <w:rsid w:val="005F1F4D"/>
    <w:rsid w:val="005F20C7"/>
    <w:rsid w:val="005F24DD"/>
    <w:rsid w:val="005F250F"/>
    <w:rsid w:val="005F2642"/>
    <w:rsid w:val="005F3ACE"/>
    <w:rsid w:val="005F43F3"/>
    <w:rsid w:val="005F46E7"/>
    <w:rsid w:val="005F4A14"/>
    <w:rsid w:val="005F5C3D"/>
    <w:rsid w:val="005F5CED"/>
    <w:rsid w:val="005F6F75"/>
    <w:rsid w:val="005F71F7"/>
    <w:rsid w:val="00600195"/>
    <w:rsid w:val="0060108F"/>
    <w:rsid w:val="006012C0"/>
    <w:rsid w:val="00601745"/>
    <w:rsid w:val="006018D3"/>
    <w:rsid w:val="00601D4C"/>
    <w:rsid w:val="00601DE7"/>
    <w:rsid w:val="00602243"/>
    <w:rsid w:val="0060249B"/>
    <w:rsid w:val="00602F6B"/>
    <w:rsid w:val="0060328F"/>
    <w:rsid w:val="00603C61"/>
    <w:rsid w:val="00605ADC"/>
    <w:rsid w:val="006064F3"/>
    <w:rsid w:val="0060670E"/>
    <w:rsid w:val="00607275"/>
    <w:rsid w:val="00607C0E"/>
    <w:rsid w:val="0061025A"/>
    <w:rsid w:val="006106A3"/>
    <w:rsid w:val="00610C30"/>
    <w:rsid w:val="00610DFC"/>
    <w:rsid w:val="00611E78"/>
    <w:rsid w:val="00612D98"/>
    <w:rsid w:val="00613A08"/>
    <w:rsid w:val="00613DA8"/>
    <w:rsid w:val="0061465A"/>
    <w:rsid w:val="00614808"/>
    <w:rsid w:val="00614B65"/>
    <w:rsid w:val="00614C7F"/>
    <w:rsid w:val="00615395"/>
    <w:rsid w:val="00615412"/>
    <w:rsid w:val="006164BF"/>
    <w:rsid w:val="00616707"/>
    <w:rsid w:val="00616B22"/>
    <w:rsid w:val="00617A8A"/>
    <w:rsid w:val="00617E0D"/>
    <w:rsid w:val="00620EB5"/>
    <w:rsid w:val="00621230"/>
    <w:rsid w:val="006219CF"/>
    <w:rsid w:val="00621EA8"/>
    <w:rsid w:val="0062216C"/>
    <w:rsid w:val="0062277A"/>
    <w:rsid w:val="0062280F"/>
    <w:rsid w:val="0062294A"/>
    <w:rsid w:val="0062329D"/>
    <w:rsid w:val="00623755"/>
    <w:rsid w:val="00623BF0"/>
    <w:rsid w:val="00623D6C"/>
    <w:rsid w:val="006244B2"/>
    <w:rsid w:val="00624546"/>
    <w:rsid w:val="00626977"/>
    <w:rsid w:val="00626B92"/>
    <w:rsid w:val="0062719C"/>
    <w:rsid w:val="006273B3"/>
    <w:rsid w:val="006277C1"/>
    <w:rsid w:val="00630ECF"/>
    <w:rsid w:val="00630FD4"/>
    <w:rsid w:val="00631302"/>
    <w:rsid w:val="00631568"/>
    <w:rsid w:val="00631923"/>
    <w:rsid w:val="00631EE5"/>
    <w:rsid w:val="00632176"/>
    <w:rsid w:val="006324F2"/>
    <w:rsid w:val="006325C7"/>
    <w:rsid w:val="00632928"/>
    <w:rsid w:val="00632A21"/>
    <w:rsid w:val="00632D1E"/>
    <w:rsid w:val="00632F40"/>
    <w:rsid w:val="00632F85"/>
    <w:rsid w:val="006336A5"/>
    <w:rsid w:val="00633E85"/>
    <w:rsid w:val="00633F2B"/>
    <w:rsid w:val="006344B8"/>
    <w:rsid w:val="006357B4"/>
    <w:rsid w:val="00635CFD"/>
    <w:rsid w:val="00636E8F"/>
    <w:rsid w:val="00636ECE"/>
    <w:rsid w:val="00636EEA"/>
    <w:rsid w:val="00640706"/>
    <w:rsid w:val="00640AE9"/>
    <w:rsid w:val="00640B54"/>
    <w:rsid w:val="00640EED"/>
    <w:rsid w:val="006437D0"/>
    <w:rsid w:val="00643918"/>
    <w:rsid w:val="00643A0E"/>
    <w:rsid w:val="00643E58"/>
    <w:rsid w:val="00643F6B"/>
    <w:rsid w:val="00644137"/>
    <w:rsid w:val="006442D7"/>
    <w:rsid w:val="006443CE"/>
    <w:rsid w:val="00644540"/>
    <w:rsid w:val="0064560B"/>
    <w:rsid w:val="0064561C"/>
    <w:rsid w:val="00645796"/>
    <w:rsid w:val="006458C1"/>
    <w:rsid w:val="00645DDC"/>
    <w:rsid w:val="006465AC"/>
    <w:rsid w:val="006465FD"/>
    <w:rsid w:val="006473BF"/>
    <w:rsid w:val="00647EC1"/>
    <w:rsid w:val="0065059A"/>
    <w:rsid w:val="00650DDF"/>
    <w:rsid w:val="006511BA"/>
    <w:rsid w:val="00651D1C"/>
    <w:rsid w:val="006524EA"/>
    <w:rsid w:val="006526AC"/>
    <w:rsid w:val="006529A1"/>
    <w:rsid w:val="00652C71"/>
    <w:rsid w:val="006533BC"/>
    <w:rsid w:val="00653A73"/>
    <w:rsid w:val="00653BC1"/>
    <w:rsid w:val="00653C75"/>
    <w:rsid w:val="0065488F"/>
    <w:rsid w:val="00654B21"/>
    <w:rsid w:val="006552C9"/>
    <w:rsid w:val="006555AF"/>
    <w:rsid w:val="00656EAF"/>
    <w:rsid w:val="006573BA"/>
    <w:rsid w:val="006573DF"/>
    <w:rsid w:val="0065765A"/>
    <w:rsid w:val="00657A40"/>
    <w:rsid w:val="00660DE3"/>
    <w:rsid w:val="00660F31"/>
    <w:rsid w:val="00661175"/>
    <w:rsid w:val="0066118F"/>
    <w:rsid w:val="00661C88"/>
    <w:rsid w:val="00661DE9"/>
    <w:rsid w:val="00662259"/>
    <w:rsid w:val="00662FD8"/>
    <w:rsid w:val="006636BA"/>
    <w:rsid w:val="00663D40"/>
    <w:rsid w:val="006640BE"/>
    <w:rsid w:val="00665E12"/>
    <w:rsid w:val="006661E4"/>
    <w:rsid w:val="006662E5"/>
    <w:rsid w:val="00666385"/>
    <w:rsid w:val="006663B8"/>
    <w:rsid w:val="00667377"/>
    <w:rsid w:val="00667649"/>
    <w:rsid w:val="0067019E"/>
    <w:rsid w:val="006709BF"/>
    <w:rsid w:val="006711C3"/>
    <w:rsid w:val="00671610"/>
    <w:rsid w:val="00672537"/>
    <w:rsid w:val="0067342B"/>
    <w:rsid w:val="00673AF6"/>
    <w:rsid w:val="00674388"/>
    <w:rsid w:val="0067446C"/>
    <w:rsid w:val="006744B1"/>
    <w:rsid w:val="00675131"/>
    <w:rsid w:val="00675543"/>
    <w:rsid w:val="00675A4B"/>
    <w:rsid w:val="00675FB5"/>
    <w:rsid w:val="0067681D"/>
    <w:rsid w:val="00676D68"/>
    <w:rsid w:val="00676DE0"/>
    <w:rsid w:val="00676EED"/>
    <w:rsid w:val="00676FFF"/>
    <w:rsid w:val="00677147"/>
    <w:rsid w:val="00680E72"/>
    <w:rsid w:val="00681A46"/>
    <w:rsid w:val="006825D7"/>
    <w:rsid w:val="0068281B"/>
    <w:rsid w:val="00682BA7"/>
    <w:rsid w:val="00682FE0"/>
    <w:rsid w:val="00683264"/>
    <w:rsid w:val="006839C3"/>
    <w:rsid w:val="00683D9E"/>
    <w:rsid w:val="006843EE"/>
    <w:rsid w:val="00684786"/>
    <w:rsid w:val="00684CF9"/>
    <w:rsid w:val="00685789"/>
    <w:rsid w:val="006859DD"/>
    <w:rsid w:val="00685D98"/>
    <w:rsid w:val="00686AEC"/>
    <w:rsid w:val="00686AEE"/>
    <w:rsid w:val="00686C54"/>
    <w:rsid w:val="00687846"/>
    <w:rsid w:val="006900FA"/>
    <w:rsid w:val="00690A1D"/>
    <w:rsid w:val="00690A37"/>
    <w:rsid w:val="00690B7F"/>
    <w:rsid w:val="00691C17"/>
    <w:rsid w:val="006922F4"/>
    <w:rsid w:val="006923E6"/>
    <w:rsid w:val="00692AC3"/>
    <w:rsid w:val="00693EE6"/>
    <w:rsid w:val="00693FEC"/>
    <w:rsid w:val="00694000"/>
    <w:rsid w:val="00694409"/>
    <w:rsid w:val="00694921"/>
    <w:rsid w:val="00694D76"/>
    <w:rsid w:val="00695054"/>
    <w:rsid w:val="00695455"/>
    <w:rsid w:val="00695BEF"/>
    <w:rsid w:val="006962E0"/>
    <w:rsid w:val="00697572"/>
    <w:rsid w:val="00697665"/>
    <w:rsid w:val="006976C5"/>
    <w:rsid w:val="006A0DC2"/>
    <w:rsid w:val="006A183F"/>
    <w:rsid w:val="006A1FBA"/>
    <w:rsid w:val="006A2D40"/>
    <w:rsid w:val="006A3334"/>
    <w:rsid w:val="006A35D9"/>
    <w:rsid w:val="006A369B"/>
    <w:rsid w:val="006A37ED"/>
    <w:rsid w:val="006A4162"/>
    <w:rsid w:val="006A4E83"/>
    <w:rsid w:val="006A68B9"/>
    <w:rsid w:val="006A7510"/>
    <w:rsid w:val="006A751A"/>
    <w:rsid w:val="006A7D90"/>
    <w:rsid w:val="006B03A3"/>
    <w:rsid w:val="006B03C8"/>
    <w:rsid w:val="006B1745"/>
    <w:rsid w:val="006B17EB"/>
    <w:rsid w:val="006B1D1D"/>
    <w:rsid w:val="006B1D3A"/>
    <w:rsid w:val="006B21D2"/>
    <w:rsid w:val="006B2435"/>
    <w:rsid w:val="006B2E15"/>
    <w:rsid w:val="006B301F"/>
    <w:rsid w:val="006B347E"/>
    <w:rsid w:val="006B34BD"/>
    <w:rsid w:val="006B39CC"/>
    <w:rsid w:val="006B4232"/>
    <w:rsid w:val="006B573D"/>
    <w:rsid w:val="006B5E6F"/>
    <w:rsid w:val="006B606A"/>
    <w:rsid w:val="006B672C"/>
    <w:rsid w:val="006B6BD7"/>
    <w:rsid w:val="006C046C"/>
    <w:rsid w:val="006C060C"/>
    <w:rsid w:val="006C1350"/>
    <w:rsid w:val="006C1AB8"/>
    <w:rsid w:val="006C1F34"/>
    <w:rsid w:val="006C2732"/>
    <w:rsid w:val="006C2DAB"/>
    <w:rsid w:val="006C30E0"/>
    <w:rsid w:val="006C3225"/>
    <w:rsid w:val="006C3230"/>
    <w:rsid w:val="006C4962"/>
    <w:rsid w:val="006C56C3"/>
    <w:rsid w:val="006C6E6C"/>
    <w:rsid w:val="006C7CFB"/>
    <w:rsid w:val="006D11F5"/>
    <w:rsid w:val="006D2404"/>
    <w:rsid w:val="006D2CF2"/>
    <w:rsid w:val="006D46D8"/>
    <w:rsid w:val="006D4AF9"/>
    <w:rsid w:val="006D5167"/>
    <w:rsid w:val="006D52D6"/>
    <w:rsid w:val="006D603E"/>
    <w:rsid w:val="006D6390"/>
    <w:rsid w:val="006D6977"/>
    <w:rsid w:val="006D6C85"/>
    <w:rsid w:val="006D752C"/>
    <w:rsid w:val="006D7E0B"/>
    <w:rsid w:val="006D7EEE"/>
    <w:rsid w:val="006E02F3"/>
    <w:rsid w:val="006E0315"/>
    <w:rsid w:val="006E132F"/>
    <w:rsid w:val="006E358F"/>
    <w:rsid w:val="006E3CF5"/>
    <w:rsid w:val="006E43AD"/>
    <w:rsid w:val="006E43CC"/>
    <w:rsid w:val="006E447F"/>
    <w:rsid w:val="006E4951"/>
    <w:rsid w:val="006E56CA"/>
    <w:rsid w:val="006E58B1"/>
    <w:rsid w:val="006E6516"/>
    <w:rsid w:val="006E68D5"/>
    <w:rsid w:val="006E6D41"/>
    <w:rsid w:val="006E7172"/>
    <w:rsid w:val="006E7472"/>
    <w:rsid w:val="006E7697"/>
    <w:rsid w:val="006F0080"/>
    <w:rsid w:val="006F0239"/>
    <w:rsid w:val="006F0507"/>
    <w:rsid w:val="006F1398"/>
    <w:rsid w:val="006F19FC"/>
    <w:rsid w:val="006F3909"/>
    <w:rsid w:val="006F42FB"/>
    <w:rsid w:val="006F4493"/>
    <w:rsid w:val="006F45D6"/>
    <w:rsid w:val="006F4BA4"/>
    <w:rsid w:val="006F514E"/>
    <w:rsid w:val="006F5306"/>
    <w:rsid w:val="006F5D43"/>
    <w:rsid w:val="006F624A"/>
    <w:rsid w:val="006F67BD"/>
    <w:rsid w:val="006F7CFF"/>
    <w:rsid w:val="006F7D33"/>
    <w:rsid w:val="00700245"/>
    <w:rsid w:val="00702071"/>
    <w:rsid w:val="00702AE0"/>
    <w:rsid w:val="00702F93"/>
    <w:rsid w:val="00703A7E"/>
    <w:rsid w:val="0070512B"/>
    <w:rsid w:val="00705747"/>
    <w:rsid w:val="007062A6"/>
    <w:rsid w:val="007069EE"/>
    <w:rsid w:val="00706BC9"/>
    <w:rsid w:val="00706F7A"/>
    <w:rsid w:val="007078FC"/>
    <w:rsid w:val="00707ECB"/>
    <w:rsid w:val="0071062B"/>
    <w:rsid w:val="00711F02"/>
    <w:rsid w:val="00711F1B"/>
    <w:rsid w:val="00711FB9"/>
    <w:rsid w:val="007120F9"/>
    <w:rsid w:val="00712FDF"/>
    <w:rsid w:val="007139DA"/>
    <w:rsid w:val="00713DCF"/>
    <w:rsid w:val="007140DF"/>
    <w:rsid w:val="0071423E"/>
    <w:rsid w:val="00714543"/>
    <w:rsid w:val="00714F35"/>
    <w:rsid w:val="0071585A"/>
    <w:rsid w:val="00716714"/>
    <w:rsid w:val="00717496"/>
    <w:rsid w:val="0071788F"/>
    <w:rsid w:val="00717FB8"/>
    <w:rsid w:val="007206F8"/>
    <w:rsid w:val="00720FEA"/>
    <w:rsid w:val="0072108B"/>
    <w:rsid w:val="00721324"/>
    <w:rsid w:val="0072195C"/>
    <w:rsid w:val="00721ED0"/>
    <w:rsid w:val="007225E2"/>
    <w:rsid w:val="00722703"/>
    <w:rsid w:val="007227EE"/>
    <w:rsid w:val="00722DC6"/>
    <w:rsid w:val="00722F2E"/>
    <w:rsid w:val="00723036"/>
    <w:rsid w:val="00723258"/>
    <w:rsid w:val="00723346"/>
    <w:rsid w:val="007233A5"/>
    <w:rsid w:val="007236DD"/>
    <w:rsid w:val="00723AEC"/>
    <w:rsid w:val="00723CDD"/>
    <w:rsid w:val="007244D3"/>
    <w:rsid w:val="00724F23"/>
    <w:rsid w:val="00725003"/>
    <w:rsid w:val="00725347"/>
    <w:rsid w:val="00725547"/>
    <w:rsid w:val="00725CCF"/>
    <w:rsid w:val="00725F90"/>
    <w:rsid w:val="00726858"/>
    <w:rsid w:val="00726C4E"/>
    <w:rsid w:val="00730F70"/>
    <w:rsid w:val="00731515"/>
    <w:rsid w:val="007318D5"/>
    <w:rsid w:val="00731A50"/>
    <w:rsid w:val="00731D14"/>
    <w:rsid w:val="00732674"/>
    <w:rsid w:val="0073329A"/>
    <w:rsid w:val="007336E1"/>
    <w:rsid w:val="007348C3"/>
    <w:rsid w:val="00735ECB"/>
    <w:rsid w:val="00736D99"/>
    <w:rsid w:val="007371AC"/>
    <w:rsid w:val="007376C4"/>
    <w:rsid w:val="00737F1B"/>
    <w:rsid w:val="00740D82"/>
    <w:rsid w:val="00741122"/>
    <w:rsid w:val="0074128B"/>
    <w:rsid w:val="007417D4"/>
    <w:rsid w:val="00741AD7"/>
    <w:rsid w:val="0074248B"/>
    <w:rsid w:val="0074249E"/>
    <w:rsid w:val="007426F5"/>
    <w:rsid w:val="00742B0A"/>
    <w:rsid w:val="0074344F"/>
    <w:rsid w:val="00743808"/>
    <w:rsid w:val="0074508A"/>
    <w:rsid w:val="00745716"/>
    <w:rsid w:val="0074641B"/>
    <w:rsid w:val="007468A4"/>
    <w:rsid w:val="0074730B"/>
    <w:rsid w:val="00747332"/>
    <w:rsid w:val="00750405"/>
    <w:rsid w:val="007515EB"/>
    <w:rsid w:val="00751918"/>
    <w:rsid w:val="00751AF5"/>
    <w:rsid w:val="00752549"/>
    <w:rsid w:val="007525EC"/>
    <w:rsid w:val="007529DD"/>
    <w:rsid w:val="00753229"/>
    <w:rsid w:val="007536A7"/>
    <w:rsid w:val="00753BCB"/>
    <w:rsid w:val="0075507B"/>
    <w:rsid w:val="0075594B"/>
    <w:rsid w:val="00755C16"/>
    <w:rsid w:val="00755F46"/>
    <w:rsid w:val="00756AE5"/>
    <w:rsid w:val="00756C0B"/>
    <w:rsid w:val="00756F77"/>
    <w:rsid w:val="007571B5"/>
    <w:rsid w:val="007572DA"/>
    <w:rsid w:val="007573C1"/>
    <w:rsid w:val="0075744F"/>
    <w:rsid w:val="00757770"/>
    <w:rsid w:val="00757B94"/>
    <w:rsid w:val="00757DB9"/>
    <w:rsid w:val="00757F7B"/>
    <w:rsid w:val="007607BC"/>
    <w:rsid w:val="00761000"/>
    <w:rsid w:val="007613F9"/>
    <w:rsid w:val="007623A8"/>
    <w:rsid w:val="00762E78"/>
    <w:rsid w:val="0076320C"/>
    <w:rsid w:val="007639E1"/>
    <w:rsid w:val="00763B1A"/>
    <w:rsid w:val="00763F79"/>
    <w:rsid w:val="007640C3"/>
    <w:rsid w:val="007641C8"/>
    <w:rsid w:val="00764632"/>
    <w:rsid w:val="0076536E"/>
    <w:rsid w:val="0076580B"/>
    <w:rsid w:val="007658E4"/>
    <w:rsid w:val="00766462"/>
    <w:rsid w:val="00766956"/>
    <w:rsid w:val="0077101A"/>
    <w:rsid w:val="007724FB"/>
    <w:rsid w:val="00772ACC"/>
    <w:rsid w:val="007733E8"/>
    <w:rsid w:val="0077361D"/>
    <w:rsid w:val="007736C8"/>
    <w:rsid w:val="007739E1"/>
    <w:rsid w:val="00774455"/>
    <w:rsid w:val="00774928"/>
    <w:rsid w:val="00774A1A"/>
    <w:rsid w:val="00774A38"/>
    <w:rsid w:val="00774C4C"/>
    <w:rsid w:val="0077541C"/>
    <w:rsid w:val="0077550D"/>
    <w:rsid w:val="0077627C"/>
    <w:rsid w:val="00776310"/>
    <w:rsid w:val="00776CC6"/>
    <w:rsid w:val="00777104"/>
    <w:rsid w:val="007775BE"/>
    <w:rsid w:val="00777A7E"/>
    <w:rsid w:val="0078028A"/>
    <w:rsid w:val="0078063F"/>
    <w:rsid w:val="00780D1A"/>
    <w:rsid w:val="00780D59"/>
    <w:rsid w:val="00781304"/>
    <w:rsid w:val="00781AD3"/>
    <w:rsid w:val="00782205"/>
    <w:rsid w:val="0078318A"/>
    <w:rsid w:val="007834E1"/>
    <w:rsid w:val="00783A88"/>
    <w:rsid w:val="0078472D"/>
    <w:rsid w:val="007847A9"/>
    <w:rsid w:val="00784960"/>
    <w:rsid w:val="007849F9"/>
    <w:rsid w:val="00784DD3"/>
    <w:rsid w:val="0078621F"/>
    <w:rsid w:val="00786793"/>
    <w:rsid w:val="00787319"/>
    <w:rsid w:val="00787EA0"/>
    <w:rsid w:val="00787F6F"/>
    <w:rsid w:val="0079028D"/>
    <w:rsid w:val="00790969"/>
    <w:rsid w:val="0079110C"/>
    <w:rsid w:val="00791D61"/>
    <w:rsid w:val="007922F5"/>
    <w:rsid w:val="00792537"/>
    <w:rsid w:val="00792BAF"/>
    <w:rsid w:val="00793627"/>
    <w:rsid w:val="00793738"/>
    <w:rsid w:val="007937EB"/>
    <w:rsid w:val="00793C33"/>
    <w:rsid w:val="00794510"/>
    <w:rsid w:val="00794F45"/>
    <w:rsid w:val="0079644F"/>
    <w:rsid w:val="00796C72"/>
    <w:rsid w:val="007A077F"/>
    <w:rsid w:val="007A0961"/>
    <w:rsid w:val="007A1127"/>
    <w:rsid w:val="007A12EE"/>
    <w:rsid w:val="007A16DD"/>
    <w:rsid w:val="007A173E"/>
    <w:rsid w:val="007A26A4"/>
    <w:rsid w:val="007A3040"/>
    <w:rsid w:val="007A345A"/>
    <w:rsid w:val="007A3605"/>
    <w:rsid w:val="007A3685"/>
    <w:rsid w:val="007A3888"/>
    <w:rsid w:val="007A3B0F"/>
    <w:rsid w:val="007A4540"/>
    <w:rsid w:val="007A552B"/>
    <w:rsid w:val="007A58B0"/>
    <w:rsid w:val="007A5997"/>
    <w:rsid w:val="007A5CBB"/>
    <w:rsid w:val="007A60C7"/>
    <w:rsid w:val="007A7642"/>
    <w:rsid w:val="007A775F"/>
    <w:rsid w:val="007A7887"/>
    <w:rsid w:val="007B0A78"/>
    <w:rsid w:val="007B0DCD"/>
    <w:rsid w:val="007B1204"/>
    <w:rsid w:val="007B120A"/>
    <w:rsid w:val="007B183E"/>
    <w:rsid w:val="007B1C66"/>
    <w:rsid w:val="007B2524"/>
    <w:rsid w:val="007B3393"/>
    <w:rsid w:val="007B368B"/>
    <w:rsid w:val="007B36E4"/>
    <w:rsid w:val="007B52FF"/>
    <w:rsid w:val="007B6E63"/>
    <w:rsid w:val="007B7474"/>
    <w:rsid w:val="007C1AA6"/>
    <w:rsid w:val="007C2369"/>
    <w:rsid w:val="007C3110"/>
    <w:rsid w:val="007C3BAB"/>
    <w:rsid w:val="007C43B1"/>
    <w:rsid w:val="007C5E38"/>
    <w:rsid w:val="007C6589"/>
    <w:rsid w:val="007C658A"/>
    <w:rsid w:val="007C65FD"/>
    <w:rsid w:val="007C78E6"/>
    <w:rsid w:val="007C7F21"/>
    <w:rsid w:val="007C7F3E"/>
    <w:rsid w:val="007C7FB2"/>
    <w:rsid w:val="007D0457"/>
    <w:rsid w:val="007D104F"/>
    <w:rsid w:val="007D3AAD"/>
    <w:rsid w:val="007D3FBC"/>
    <w:rsid w:val="007D4607"/>
    <w:rsid w:val="007D483D"/>
    <w:rsid w:val="007D4B2A"/>
    <w:rsid w:val="007D7835"/>
    <w:rsid w:val="007D7D6F"/>
    <w:rsid w:val="007E00F8"/>
    <w:rsid w:val="007E038A"/>
    <w:rsid w:val="007E080C"/>
    <w:rsid w:val="007E0863"/>
    <w:rsid w:val="007E0FB8"/>
    <w:rsid w:val="007E101C"/>
    <w:rsid w:val="007E2135"/>
    <w:rsid w:val="007E23BB"/>
    <w:rsid w:val="007E24BB"/>
    <w:rsid w:val="007E26FA"/>
    <w:rsid w:val="007E32AE"/>
    <w:rsid w:val="007E35A7"/>
    <w:rsid w:val="007E4398"/>
    <w:rsid w:val="007E445A"/>
    <w:rsid w:val="007E4A8A"/>
    <w:rsid w:val="007E4BA6"/>
    <w:rsid w:val="007E4F71"/>
    <w:rsid w:val="007E52D7"/>
    <w:rsid w:val="007E5334"/>
    <w:rsid w:val="007E5ACF"/>
    <w:rsid w:val="007E5DB9"/>
    <w:rsid w:val="007E639A"/>
    <w:rsid w:val="007E6624"/>
    <w:rsid w:val="007E6889"/>
    <w:rsid w:val="007E6C7B"/>
    <w:rsid w:val="007E722C"/>
    <w:rsid w:val="007E73DA"/>
    <w:rsid w:val="007E7CB8"/>
    <w:rsid w:val="007E7D41"/>
    <w:rsid w:val="007E7FA3"/>
    <w:rsid w:val="007F0304"/>
    <w:rsid w:val="007F059D"/>
    <w:rsid w:val="007F0984"/>
    <w:rsid w:val="007F0E98"/>
    <w:rsid w:val="007F1396"/>
    <w:rsid w:val="007F18DC"/>
    <w:rsid w:val="007F1D31"/>
    <w:rsid w:val="007F1E31"/>
    <w:rsid w:val="007F1FFE"/>
    <w:rsid w:val="007F20AB"/>
    <w:rsid w:val="007F2C11"/>
    <w:rsid w:val="007F310B"/>
    <w:rsid w:val="007F3820"/>
    <w:rsid w:val="007F3AEA"/>
    <w:rsid w:val="007F4642"/>
    <w:rsid w:val="007F469F"/>
    <w:rsid w:val="007F47E3"/>
    <w:rsid w:val="007F4A7B"/>
    <w:rsid w:val="007F503B"/>
    <w:rsid w:val="007F59B9"/>
    <w:rsid w:val="007F645C"/>
    <w:rsid w:val="007F682D"/>
    <w:rsid w:val="007F75AF"/>
    <w:rsid w:val="007F7612"/>
    <w:rsid w:val="007F7632"/>
    <w:rsid w:val="0080073F"/>
    <w:rsid w:val="00800772"/>
    <w:rsid w:val="008007A0"/>
    <w:rsid w:val="00800FC2"/>
    <w:rsid w:val="0080196D"/>
    <w:rsid w:val="00801D48"/>
    <w:rsid w:val="008026FA"/>
    <w:rsid w:val="00802970"/>
    <w:rsid w:val="00802A1B"/>
    <w:rsid w:val="00803677"/>
    <w:rsid w:val="00803BAB"/>
    <w:rsid w:val="00804F3F"/>
    <w:rsid w:val="008054DF"/>
    <w:rsid w:val="008065E5"/>
    <w:rsid w:val="0080660C"/>
    <w:rsid w:val="008069A8"/>
    <w:rsid w:val="00806C63"/>
    <w:rsid w:val="00807D59"/>
    <w:rsid w:val="008106D1"/>
    <w:rsid w:val="00810738"/>
    <w:rsid w:val="00810E35"/>
    <w:rsid w:val="008111CF"/>
    <w:rsid w:val="00811537"/>
    <w:rsid w:val="00811799"/>
    <w:rsid w:val="00812483"/>
    <w:rsid w:val="00812C9B"/>
    <w:rsid w:val="008132C7"/>
    <w:rsid w:val="008137E9"/>
    <w:rsid w:val="0081428C"/>
    <w:rsid w:val="00814343"/>
    <w:rsid w:val="00814353"/>
    <w:rsid w:val="008145FA"/>
    <w:rsid w:val="00814A8A"/>
    <w:rsid w:val="00815037"/>
    <w:rsid w:val="008157B2"/>
    <w:rsid w:val="00815F0B"/>
    <w:rsid w:val="00816B7A"/>
    <w:rsid w:val="008173C8"/>
    <w:rsid w:val="008173E0"/>
    <w:rsid w:val="00817CFA"/>
    <w:rsid w:val="008208F4"/>
    <w:rsid w:val="00820C3E"/>
    <w:rsid w:val="00820FEF"/>
    <w:rsid w:val="008215A8"/>
    <w:rsid w:val="00822CEC"/>
    <w:rsid w:val="00822DDD"/>
    <w:rsid w:val="00824845"/>
    <w:rsid w:val="00824BA6"/>
    <w:rsid w:val="00824DE1"/>
    <w:rsid w:val="008254B4"/>
    <w:rsid w:val="008267FA"/>
    <w:rsid w:val="00826E17"/>
    <w:rsid w:val="00827613"/>
    <w:rsid w:val="00827AF9"/>
    <w:rsid w:val="0083001C"/>
    <w:rsid w:val="0083029A"/>
    <w:rsid w:val="00830521"/>
    <w:rsid w:val="008308C2"/>
    <w:rsid w:val="00830EBB"/>
    <w:rsid w:val="00831D41"/>
    <w:rsid w:val="00832092"/>
    <w:rsid w:val="008320B9"/>
    <w:rsid w:val="00832467"/>
    <w:rsid w:val="0083264B"/>
    <w:rsid w:val="00832AD8"/>
    <w:rsid w:val="00832B4D"/>
    <w:rsid w:val="00832DBF"/>
    <w:rsid w:val="00834285"/>
    <w:rsid w:val="008342B7"/>
    <w:rsid w:val="0083496C"/>
    <w:rsid w:val="00834FCE"/>
    <w:rsid w:val="00835833"/>
    <w:rsid w:val="00836399"/>
    <w:rsid w:val="00836DA3"/>
    <w:rsid w:val="0083765D"/>
    <w:rsid w:val="008378F9"/>
    <w:rsid w:val="00837B9A"/>
    <w:rsid w:val="00837F4D"/>
    <w:rsid w:val="00840BFE"/>
    <w:rsid w:val="00840EF2"/>
    <w:rsid w:val="00840F16"/>
    <w:rsid w:val="00841B7E"/>
    <w:rsid w:val="00841DE3"/>
    <w:rsid w:val="00841DE9"/>
    <w:rsid w:val="008427CD"/>
    <w:rsid w:val="00842802"/>
    <w:rsid w:val="00842C82"/>
    <w:rsid w:val="008432F7"/>
    <w:rsid w:val="00843D6A"/>
    <w:rsid w:val="00843E27"/>
    <w:rsid w:val="00843F21"/>
    <w:rsid w:val="00844E00"/>
    <w:rsid w:val="008457B9"/>
    <w:rsid w:val="00845898"/>
    <w:rsid w:val="00845CC3"/>
    <w:rsid w:val="008463D2"/>
    <w:rsid w:val="008464FA"/>
    <w:rsid w:val="008465F9"/>
    <w:rsid w:val="00846E91"/>
    <w:rsid w:val="008477D9"/>
    <w:rsid w:val="008506C4"/>
    <w:rsid w:val="008509B7"/>
    <w:rsid w:val="00850B3B"/>
    <w:rsid w:val="00850F4A"/>
    <w:rsid w:val="0085102B"/>
    <w:rsid w:val="00851351"/>
    <w:rsid w:val="00851EE8"/>
    <w:rsid w:val="0085253C"/>
    <w:rsid w:val="00852879"/>
    <w:rsid w:val="00852E85"/>
    <w:rsid w:val="008533B9"/>
    <w:rsid w:val="00854312"/>
    <w:rsid w:val="00854986"/>
    <w:rsid w:val="00855344"/>
    <w:rsid w:val="008554E1"/>
    <w:rsid w:val="00855EA0"/>
    <w:rsid w:val="008565E6"/>
    <w:rsid w:val="0085686A"/>
    <w:rsid w:val="0085699F"/>
    <w:rsid w:val="00856B41"/>
    <w:rsid w:val="0085767B"/>
    <w:rsid w:val="0085777B"/>
    <w:rsid w:val="00857D03"/>
    <w:rsid w:val="008602C3"/>
    <w:rsid w:val="008605AC"/>
    <w:rsid w:val="008609FE"/>
    <w:rsid w:val="00860CAC"/>
    <w:rsid w:val="00860D91"/>
    <w:rsid w:val="00860EED"/>
    <w:rsid w:val="00861C28"/>
    <w:rsid w:val="00861C5F"/>
    <w:rsid w:val="00861DDB"/>
    <w:rsid w:val="008621E5"/>
    <w:rsid w:val="008624C2"/>
    <w:rsid w:val="008631F6"/>
    <w:rsid w:val="00863422"/>
    <w:rsid w:val="008637D2"/>
    <w:rsid w:val="00863A05"/>
    <w:rsid w:val="008644D6"/>
    <w:rsid w:val="00864C52"/>
    <w:rsid w:val="00864C91"/>
    <w:rsid w:val="00865052"/>
    <w:rsid w:val="008656D9"/>
    <w:rsid w:val="008657EF"/>
    <w:rsid w:val="00866538"/>
    <w:rsid w:val="00866CF1"/>
    <w:rsid w:val="008705F9"/>
    <w:rsid w:val="008706D0"/>
    <w:rsid w:val="0087162B"/>
    <w:rsid w:val="008724FA"/>
    <w:rsid w:val="00872FD8"/>
    <w:rsid w:val="00873159"/>
    <w:rsid w:val="00874C5D"/>
    <w:rsid w:val="008757B7"/>
    <w:rsid w:val="00875A1D"/>
    <w:rsid w:val="00875F94"/>
    <w:rsid w:val="0087669E"/>
    <w:rsid w:val="0087747F"/>
    <w:rsid w:val="0087751F"/>
    <w:rsid w:val="0087755A"/>
    <w:rsid w:val="0088014B"/>
    <w:rsid w:val="00881B6E"/>
    <w:rsid w:val="00881D7B"/>
    <w:rsid w:val="00881FEB"/>
    <w:rsid w:val="0088276D"/>
    <w:rsid w:val="00884009"/>
    <w:rsid w:val="00884F03"/>
    <w:rsid w:val="00885248"/>
    <w:rsid w:val="00885C65"/>
    <w:rsid w:val="008860F9"/>
    <w:rsid w:val="00886440"/>
    <w:rsid w:val="00886F35"/>
    <w:rsid w:val="0088719E"/>
    <w:rsid w:val="008871C8"/>
    <w:rsid w:val="00890419"/>
    <w:rsid w:val="008908CC"/>
    <w:rsid w:val="00890BBD"/>
    <w:rsid w:val="00891887"/>
    <w:rsid w:val="008920EB"/>
    <w:rsid w:val="008924A7"/>
    <w:rsid w:val="0089331E"/>
    <w:rsid w:val="00893A72"/>
    <w:rsid w:val="008946E9"/>
    <w:rsid w:val="00894DC2"/>
    <w:rsid w:val="00894DCD"/>
    <w:rsid w:val="00895058"/>
    <w:rsid w:val="0089527A"/>
    <w:rsid w:val="008954C2"/>
    <w:rsid w:val="0089664A"/>
    <w:rsid w:val="008967EB"/>
    <w:rsid w:val="00896AA1"/>
    <w:rsid w:val="00896B52"/>
    <w:rsid w:val="00896BE4"/>
    <w:rsid w:val="008A0475"/>
    <w:rsid w:val="008A0EA6"/>
    <w:rsid w:val="008A1791"/>
    <w:rsid w:val="008A21E8"/>
    <w:rsid w:val="008A2E15"/>
    <w:rsid w:val="008A3314"/>
    <w:rsid w:val="008A3972"/>
    <w:rsid w:val="008A3A96"/>
    <w:rsid w:val="008A4816"/>
    <w:rsid w:val="008A4F84"/>
    <w:rsid w:val="008A60BB"/>
    <w:rsid w:val="008A68AA"/>
    <w:rsid w:val="008A6BE1"/>
    <w:rsid w:val="008A79B5"/>
    <w:rsid w:val="008A7EB5"/>
    <w:rsid w:val="008B1108"/>
    <w:rsid w:val="008B1275"/>
    <w:rsid w:val="008B1804"/>
    <w:rsid w:val="008B1B73"/>
    <w:rsid w:val="008B1C59"/>
    <w:rsid w:val="008B1CDA"/>
    <w:rsid w:val="008B1D3B"/>
    <w:rsid w:val="008B2113"/>
    <w:rsid w:val="008B25B1"/>
    <w:rsid w:val="008B25C3"/>
    <w:rsid w:val="008B2F67"/>
    <w:rsid w:val="008B3321"/>
    <w:rsid w:val="008B4728"/>
    <w:rsid w:val="008B573D"/>
    <w:rsid w:val="008B5BB4"/>
    <w:rsid w:val="008B6018"/>
    <w:rsid w:val="008B62E6"/>
    <w:rsid w:val="008B75A2"/>
    <w:rsid w:val="008B7F36"/>
    <w:rsid w:val="008C0015"/>
    <w:rsid w:val="008C07C9"/>
    <w:rsid w:val="008C09F0"/>
    <w:rsid w:val="008C16E0"/>
    <w:rsid w:val="008C214A"/>
    <w:rsid w:val="008C2409"/>
    <w:rsid w:val="008C24A5"/>
    <w:rsid w:val="008C4519"/>
    <w:rsid w:val="008C48E4"/>
    <w:rsid w:val="008C4AAB"/>
    <w:rsid w:val="008C4FB8"/>
    <w:rsid w:val="008C573B"/>
    <w:rsid w:val="008C5F98"/>
    <w:rsid w:val="008C611D"/>
    <w:rsid w:val="008C62CB"/>
    <w:rsid w:val="008C693C"/>
    <w:rsid w:val="008C755F"/>
    <w:rsid w:val="008C7575"/>
    <w:rsid w:val="008C7D46"/>
    <w:rsid w:val="008C7DF7"/>
    <w:rsid w:val="008D05D7"/>
    <w:rsid w:val="008D090D"/>
    <w:rsid w:val="008D1998"/>
    <w:rsid w:val="008D20E2"/>
    <w:rsid w:val="008D215A"/>
    <w:rsid w:val="008D2763"/>
    <w:rsid w:val="008D363F"/>
    <w:rsid w:val="008D3731"/>
    <w:rsid w:val="008D3738"/>
    <w:rsid w:val="008D4D51"/>
    <w:rsid w:val="008D547B"/>
    <w:rsid w:val="008D54AD"/>
    <w:rsid w:val="008D6038"/>
    <w:rsid w:val="008D612E"/>
    <w:rsid w:val="008D67F4"/>
    <w:rsid w:val="008D6AF8"/>
    <w:rsid w:val="008D7EBB"/>
    <w:rsid w:val="008D7FEE"/>
    <w:rsid w:val="008E0154"/>
    <w:rsid w:val="008E0339"/>
    <w:rsid w:val="008E0EB7"/>
    <w:rsid w:val="008E16EF"/>
    <w:rsid w:val="008E3099"/>
    <w:rsid w:val="008E38BD"/>
    <w:rsid w:val="008E4403"/>
    <w:rsid w:val="008E4528"/>
    <w:rsid w:val="008E52C0"/>
    <w:rsid w:val="008E548C"/>
    <w:rsid w:val="008E5AC0"/>
    <w:rsid w:val="008E5F6A"/>
    <w:rsid w:val="008E699A"/>
    <w:rsid w:val="008E6A8E"/>
    <w:rsid w:val="008E6D54"/>
    <w:rsid w:val="008E7823"/>
    <w:rsid w:val="008E784C"/>
    <w:rsid w:val="008E7B30"/>
    <w:rsid w:val="008E7D60"/>
    <w:rsid w:val="008E7DC2"/>
    <w:rsid w:val="008E7FA4"/>
    <w:rsid w:val="008F01DB"/>
    <w:rsid w:val="008F049E"/>
    <w:rsid w:val="008F0A21"/>
    <w:rsid w:val="008F0E67"/>
    <w:rsid w:val="008F0E93"/>
    <w:rsid w:val="008F0EEB"/>
    <w:rsid w:val="008F1D75"/>
    <w:rsid w:val="008F25F8"/>
    <w:rsid w:val="008F29CF"/>
    <w:rsid w:val="008F2F7D"/>
    <w:rsid w:val="008F3332"/>
    <w:rsid w:val="008F3660"/>
    <w:rsid w:val="008F37CC"/>
    <w:rsid w:val="008F4150"/>
    <w:rsid w:val="008F4A4F"/>
    <w:rsid w:val="008F5372"/>
    <w:rsid w:val="008F5667"/>
    <w:rsid w:val="008F583A"/>
    <w:rsid w:val="008F5E6D"/>
    <w:rsid w:val="008F60C2"/>
    <w:rsid w:val="008F7150"/>
    <w:rsid w:val="008F7217"/>
    <w:rsid w:val="008F77C1"/>
    <w:rsid w:val="008F7B49"/>
    <w:rsid w:val="008F7D40"/>
    <w:rsid w:val="008F7D68"/>
    <w:rsid w:val="0090076A"/>
    <w:rsid w:val="009010AA"/>
    <w:rsid w:val="009010ED"/>
    <w:rsid w:val="00901900"/>
    <w:rsid w:val="00902507"/>
    <w:rsid w:val="009034CB"/>
    <w:rsid w:val="009035EE"/>
    <w:rsid w:val="009038BE"/>
    <w:rsid w:val="00904096"/>
    <w:rsid w:val="009045E0"/>
    <w:rsid w:val="009058CC"/>
    <w:rsid w:val="00905AB1"/>
    <w:rsid w:val="009061D8"/>
    <w:rsid w:val="00906497"/>
    <w:rsid w:val="009101CA"/>
    <w:rsid w:val="009109EB"/>
    <w:rsid w:val="00910A49"/>
    <w:rsid w:val="00910B46"/>
    <w:rsid w:val="009117ED"/>
    <w:rsid w:val="00911B16"/>
    <w:rsid w:val="00912F58"/>
    <w:rsid w:val="00912FFC"/>
    <w:rsid w:val="009131BA"/>
    <w:rsid w:val="009137BE"/>
    <w:rsid w:val="0091426F"/>
    <w:rsid w:val="00914D4C"/>
    <w:rsid w:val="00915796"/>
    <w:rsid w:val="009158D8"/>
    <w:rsid w:val="00915E9E"/>
    <w:rsid w:val="009162CC"/>
    <w:rsid w:val="00916CA4"/>
    <w:rsid w:val="00916F88"/>
    <w:rsid w:val="00917446"/>
    <w:rsid w:val="00917457"/>
    <w:rsid w:val="009176F1"/>
    <w:rsid w:val="0091782D"/>
    <w:rsid w:val="00921461"/>
    <w:rsid w:val="009216AE"/>
    <w:rsid w:val="009217A9"/>
    <w:rsid w:val="009228AF"/>
    <w:rsid w:val="00922B15"/>
    <w:rsid w:val="00922FFA"/>
    <w:rsid w:val="009238BA"/>
    <w:rsid w:val="00923D3E"/>
    <w:rsid w:val="00924A6D"/>
    <w:rsid w:val="00924D97"/>
    <w:rsid w:val="00924F81"/>
    <w:rsid w:val="00925DED"/>
    <w:rsid w:val="00926953"/>
    <w:rsid w:val="00926DD5"/>
    <w:rsid w:val="00926EA4"/>
    <w:rsid w:val="00927161"/>
    <w:rsid w:val="009275FC"/>
    <w:rsid w:val="0092766E"/>
    <w:rsid w:val="0092794F"/>
    <w:rsid w:val="00927DCE"/>
    <w:rsid w:val="0093067B"/>
    <w:rsid w:val="009308A4"/>
    <w:rsid w:val="0093155D"/>
    <w:rsid w:val="00931866"/>
    <w:rsid w:val="009329FC"/>
    <w:rsid w:val="00932D54"/>
    <w:rsid w:val="00932E58"/>
    <w:rsid w:val="00932F91"/>
    <w:rsid w:val="00933396"/>
    <w:rsid w:val="009335A5"/>
    <w:rsid w:val="00933AC8"/>
    <w:rsid w:val="00934869"/>
    <w:rsid w:val="0093493A"/>
    <w:rsid w:val="0093499D"/>
    <w:rsid w:val="009351E3"/>
    <w:rsid w:val="0093527C"/>
    <w:rsid w:val="009361DF"/>
    <w:rsid w:val="009362FB"/>
    <w:rsid w:val="009366C1"/>
    <w:rsid w:val="00936810"/>
    <w:rsid w:val="00936D73"/>
    <w:rsid w:val="009373F6"/>
    <w:rsid w:val="00937A2C"/>
    <w:rsid w:val="00940CFF"/>
    <w:rsid w:val="00940E4A"/>
    <w:rsid w:val="00941090"/>
    <w:rsid w:val="009410A2"/>
    <w:rsid w:val="009418A5"/>
    <w:rsid w:val="00941BBF"/>
    <w:rsid w:val="00941CDE"/>
    <w:rsid w:val="00942650"/>
    <w:rsid w:val="00943C37"/>
    <w:rsid w:val="00943C46"/>
    <w:rsid w:val="00943F15"/>
    <w:rsid w:val="00944073"/>
    <w:rsid w:val="0094497D"/>
    <w:rsid w:val="00944CFB"/>
    <w:rsid w:val="00945C99"/>
    <w:rsid w:val="00946DD1"/>
    <w:rsid w:val="009479DF"/>
    <w:rsid w:val="00947B36"/>
    <w:rsid w:val="0095028E"/>
    <w:rsid w:val="009517C2"/>
    <w:rsid w:val="0095207A"/>
    <w:rsid w:val="00952C73"/>
    <w:rsid w:val="00952F39"/>
    <w:rsid w:val="009533A6"/>
    <w:rsid w:val="0095383A"/>
    <w:rsid w:val="00953D68"/>
    <w:rsid w:val="00953E66"/>
    <w:rsid w:val="0095434B"/>
    <w:rsid w:val="00954446"/>
    <w:rsid w:val="0095471F"/>
    <w:rsid w:val="00954818"/>
    <w:rsid w:val="00954E31"/>
    <w:rsid w:val="00955E2C"/>
    <w:rsid w:val="009560B3"/>
    <w:rsid w:val="009562AC"/>
    <w:rsid w:val="0095691E"/>
    <w:rsid w:val="00957529"/>
    <w:rsid w:val="00957A88"/>
    <w:rsid w:val="00957B13"/>
    <w:rsid w:val="00957ED3"/>
    <w:rsid w:val="00960816"/>
    <w:rsid w:val="00960A3B"/>
    <w:rsid w:val="00961975"/>
    <w:rsid w:val="00961F10"/>
    <w:rsid w:val="00962178"/>
    <w:rsid w:val="00962E71"/>
    <w:rsid w:val="00963B7F"/>
    <w:rsid w:val="00963D35"/>
    <w:rsid w:val="0096512A"/>
    <w:rsid w:val="0096523B"/>
    <w:rsid w:val="00965339"/>
    <w:rsid w:val="00965600"/>
    <w:rsid w:val="00965A78"/>
    <w:rsid w:val="00965C16"/>
    <w:rsid w:val="009661D0"/>
    <w:rsid w:val="00966D1B"/>
    <w:rsid w:val="00967BE3"/>
    <w:rsid w:val="00967E32"/>
    <w:rsid w:val="00970F0B"/>
    <w:rsid w:val="00971881"/>
    <w:rsid w:val="009724F7"/>
    <w:rsid w:val="009729DF"/>
    <w:rsid w:val="00973F38"/>
    <w:rsid w:val="00973FAE"/>
    <w:rsid w:val="009744F0"/>
    <w:rsid w:val="0097609F"/>
    <w:rsid w:val="0097611C"/>
    <w:rsid w:val="00976640"/>
    <w:rsid w:val="009766E7"/>
    <w:rsid w:val="009777EE"/>
    <w:rsid w:val="00977C35"/>
    <w:rsid w:val="0098204D"/>
    <w:rsid w:val="00983410"/>
    <w:rsid w:val="0098373B"/>
    <w:rsid w:val="00983D12"/>
    <w:rsid w:val="00983DA0"/>
    <w:rsid w:val="009846F7"/>
    <w:rsid w:val="009848B7"/>
    <w:rsid w:val="00984B33"/>
    <w:rsid w:val="00985B2E"/>
    <w:rsid w:val="009861FA"/>
    <w:rsid w:val="00986E3B"/>
    <w:rsid w:val="009873A9"/>
    <w:rsid w:val="00987718"/>
    <w:rsid w:val="00987D8B"/>
    <w:rsid w:val="009903C0"/>
    <w:rsid w:val="00990516"/>
    <w:rsid w:val="00991E2F"/>
    <w:rsid w:val="00992E23"/>
    <w:rsid w:val="00993308"/>
    <w:rsid w:val="00993945"/>
    <w:rsid w:val="00993D7E"/>
    <w:rsid w:val="0099478B"/>
    <w:rsid w:val="00994BA8"/>
    <w:rsid w:val="00995247"/>
    <w:rsid w:val="00995963"/>
    <w:rsid w:val="00995AEA"/>
    <w:rsid w:val="00996037"/>
    <w:rsid w:val="00996343"/>
    <w:rsid w:val="00996BD5"/>
    <w:rsid w:val="00996E64"/>
    <w:rsid w:val="0099750D"/>
    <w:rsid w:val="009975B0"/>
    <w:rsid w:val="00997FEC"/>
    <w:rsid w:val="009A00E1"/>
    <w:rsid w:val="009A1414"/>
    <w:rsid w:val="009A1494"/>
    <w:rsid w:val="009A263F"/>
    <w:rsid w:val="009A27E8"/>
    <w:rsid w:val="009A2A1D"/>
    <w:rsid w:val="009A2D34"/>
    <w:rsid w:val="009A4090"/>
    <w:rsid w:val="009A41AA"/>
    <w:rsid w:val="009A474B"/>
    <w:rsid w:val="009A4BDB"/>
    <w:rsid w:val="009A4F60"/>
    <w:rsid w:val="009A4F68"/>
    <w:rsid w:val="009A51CB"/>
    <w:rsid w:val="009A69C0"/>
    <w:rsid w:val="009A72EE"/>
    <w:rsid w:val="009A7720"/>
    <w:rsid w:val="009A7CC5"/>
    <w:rsid w:val="009A7E04"/>
    <w:rsid w:val="009B0060"/>
    <w:rsid w:val="009B0748"/>
    <w:rsid w:val="009B0B44"/>
    <w:rsid w:val="009B0E0C"/>
    <w:rsid w:val="009B1418"/>
    <w:rsid w:val="009B1F4A"/>
    <w:rsid w:val="009B2C2F"/>
    <w:rsid w:val="009B2D6A"/>
    <w:rsid w:val="009B2E0C"/>
    <w:rsid w:val="009B3144"/>
    <w:rsid w:val="009B34F4"/>
    <w:rsid w:val="009B3AB0"/>
    <w:rsid w:val="009B3F95"/>
    <w:rsid w:val="009B3FCE"/>
    <w:rsid w:val="009B404E"/>
    <w:rsid w:val="009B42CE"/>
    <w:rsid w:val="009B4E34"/>
    <w:rsid w:val="009B50C4"/>
    <w:rsid w:val="009B5698"/>
    <w:rsid w:val="009B5CF5"/>
    <w:rsid w:val="009B65B8"/>
    <w:rsid w:val="009B65ED"/>
    <w:rsid w:val="009B7656"/>
    <w:rsid w:val="009C01DE"/>
    <w:rsid w:val="009C0335"/>
    <w:rsid w:val="009C033E"/>
    <w:rsid w:val="009C049F"/>
    <w:rsid w:val="009C0CB4"/>
    <w:rsid w:val="009C1480"/>
    <w:rsid w:val="009C1889"/>
    <w:rsid w:val="009C261C"/>
    <w:rsid w:val="009C282B"/>
    <w:rsid w:val="009C2834"/>
    <w:rsid w:val="009C2907"/>
    <w:rsid w:val="009C322C"/>
    <w:rsid w:val="009C3A51"/>
    <w:rsid w:val="009C43C1"/>
    <w:rsid w:val="009C4410"/>
    <w:rsid w:val="009C48BB"/>
    <w:rsid w:val="009C48BE"/>
    <w:rsid w:val="009C4F97"/>
    <w:rsid w:val="009C5476"/>
    <w:rsid w:val="009C5579"/>
    <w:rsid w:val="009C558E"/>
    <w:rsid w:val="009C5956"/>
    <w:rsid w:val="009C5A69"/>
    <w:rsid w:val="009C5A96"/>
    <w:rsid w:val="009C6026"/>
    <w:rsid w:val="009C634B"/>
    <w:rsid w:val="009C6850"/>
    <w:rsid w:val="009C6873"/>
    <w:rsid w:val="009C75A7"/>
    <w:rsid w:val="009C7A9C"/>
    <w:rsid w:val="009D045C"/>
    <w:rsid w:val="009D117E"/>
    <w:rsid w:val="009D195D"/>
    <w:rsid w:val="009D1ECE"/>
    <w:rsid w:val="009D2DCA"/>
    <w:rsid w:val="009D312E"/>
    <w:rsid w:val="009D3313"/>
    <w:rsid w:val="009D3FA1"/>
    <w:rsid w:val="009D51A5"/>
    <w:rsid w:val="009D5243"/>
    <w:rsid w:val="009D5269"/>
    <w:rsid w:val="009D5E87"/>
    <w:rsid w:val="009D5F10"/>
    <w:rsid w:val="009D5F9B"/>
    <w:rsid w:val="009D614F"/>
    <w:rsid w:val="009D627C"/>
    <w:rsid w:val="009D72FC"/>
    <w:rsid w:val="009D77F8"/>
    <w:rsid w:val="009D7818"/>
    <w:rsid w:val="009D7CB1"/>
    <w:rsid w:val="009E0447"/>
    <w:rsid w:val="009E082F"/>
    <w:rsid w:val="009E092C"/>
    <w:rsid w:val="009E0BD4"/>
    <w:rsid w:val="009E12AC"/>
    <w:rsid w:val="009E21A4"/>
    <w:rsid w:val="009E328E"/>
    <w:rsid w:val="009E364D"/>
    <w:rsid w:val="009E3E98"/>
    <w:rsid w:val="009E40EB"/>
    <w:rsid w:val="009E489E"/>
    <w:rsid w:val="009E5205"/>
    <w:rsid w:val="009E567E"/>
    <w:rsid w:val="009E5E52"/>
    <w:rsid w:val="009E660F"/>
    <w:rsid w:val="009E68AC"/>
    <w:rsid w:val="009E6C0F"/>
    <w:rsid w:val="009E6E71"/>
    <w:rsid w:val="009E706C"/>
    <w:rsid w:val="009E7099"/>
    <w:rsid w:val="009E759D"/>
    <w:rsid w:val="009E75E1"/>
    <w:rsid w:val="009E7C7D"/>
    <w:rsid w:val="009F00CA"/>
    <w:rsid w:val="009F0BCB"/>
    <w:rsid w:val="009F0C8E"/>
    <w:rsid w:val="009F0E0E"/>
    <w:rsid w:val="009F1E03"/>
    <w:rsid w:val="009F2560"/>
    <w:rsid w:val="009F276E"/>
    <w:rsid w:val="009F2916"/>
    <w:rsid w:val="009F32B0"/>
    <w:rsid w:val="009F3F93"/>
    <w:rsid w:val="009F4F50"/>
    <w:rsid w:val="009F5403"/>
    <w:rsid w:val="009F5B07"/>
    <w:rsid w:val="009F5E14"/>
    <w:rsid w:val="009F5FC4"/>
    <w:rsid w:val="009F63F0"/>
    <w:rsid w:val="009F6F1B"/>
    <w:rsid w:val="009F6F81"/>
    <w:rsid w:val="009F7144"/>
    <w:rsid w:val="009F742A"/>
    <w:rsid w:val="009F7C9F"/>
    <w:rsid w:val="00A004B6"/>
    <w:rsid w:val="00A008B5"/>
    <w:rsid w:val="00A00AAF"/>
    <w:rsid w:val="00A00D0F"/>
    <w:rsid w:val="00A0112A"/>
    <w:rsid w:val="00A01692"/>
    <w:rsid w:val="00A01995"/>
    <w:rsid w:val="00A025B3"/>
    <w:rsid w:val="00A0295A"/>
    <w:rsid w:val="00A02A3A"/>
    <w:rsid w:val="00A02F9C"/>
    <w:rsid w:val="00A032F7"/>
    <w:rsid w:val="00A035D1"/>
    <w:rsid w:val="00A03BA2"/>
    <w:rsid w:val="00A0415A"/>
    <w:rsid w:val="00A04C39"/>
    <w:rsid w:val="00A0520C"/>
    <w:rsid w:val="00A05711"/>
    <w:rsid w:val="00A0594C"/>
    <w:rsid w:val="00A05D50"/>
    <w:rsid w:val="00A06410"/>
    <w:rsid w:val="00A073BE"/>
    <w:rsid w:val="00A07EFD"/>
    <w:rsid w:val="00A103E0"/>
    <w:rsid w:val="00A10B34"/>
    <w:rsid w:val="00A112D8"/>
    <w:rsid w:val="00A1153E"/>
    <w:rsid w:val="00A119DC"/>
    <w:rsid w:val="00A12256"/>
    <w:rsid w:val="00A12D85"/>
    <w:rsid w:val="00A12DE6"/>
    <w:rsid w:val="00A1321C"/>
    <w:rsid w:val="00A133F5"/>
    <w:rsid w:val="00A13B41"/>
    <w:rsid w:val="00A1543E"/>
    <w:rsid w:val="00A15A6E"/>
    <w:rsid w:val="00A15DDA"/>
    <w:rsid w:val="00A15E5B"/>
    <w:rsid w:val="00A16A86"/>
    <w:rsid w:val="00A17583"/>
    <w:rsid w:val="00A17FC3"/>
    <w:rsid w:val="00A17FF8"/>
    <w:rsid w:val="00A2000F"/>
    <w:rsid w:val="00A20862"/>
    <w:rsid w:val="00A2169B"/>
    <w:rsid w:val="00A21F2B"/>
    <w:rsid w:val="00A22184"/>
    <w:rsid w:val="00A2231E"/>
    <w:rsid w:val="00A22620"/>
    <w:rsid w:val="00A2285F"/>
    <w:rsid w:val="00A2295A"/>
    <w:rsid w:val="00A22B33"/>
    <w:rsid w:val="00A2376C"/>
    <w:rsid w:val="00A23E6F"/>
    <w:rsid w:val="00A23ED3"/>
    <w:rsid w:val="00A2409F"/>
    <w:rsid w:val="00A24415"/>
    <w:rsid w:val="00A2453E"/>
    <w:rsid w:val="00A24DD0"/>
    <w:rsid w:val="00A24EFB"/>
    <w:rsid w:val="00A251EE"/>
    <w:rsid w:val="00A25A04"/>
    <w:rsid w:val="00A26994"/>
    <w:rsid w:val="00A27103"/>
    <w:rsid w:val="00A27518"/>
    <w:rsid w:val="00A27876"/>
    <w:rsid w:val="00A301A9"/>
    <w:rsid w:val="00A30414"/>
    <w:rsid w:val="00A304DB"/>
    <w:rsid w:val="00A30E11"/>
    <w:rsid w:val="00A31243"/>
    <w:rsid w:val="00A317AA"/>
    <w:rsid w:val="00A31F71"/>
    <w:rsid w:val="00A32868"/>
    <w:rsid w:val="00A3371D"/>
    <w:rsid w:val="00A33A9B"/>
    <w:rsid w:val="00A3472C"/>
    <w:rsid w:val="00A348C0"/>
    <w:rsid w:val="00A35706"/>
    <w:rsid w:val="00A3597D"/>
    <w:rsid w:val="00A36D5F"/>
    <w:rsid w:val="00A377B4"/>
    <w:rsid w:val="00A3784D"/>
    <w:rsid w:val="00A3794A"/>
    <w:rsid w:val="00A402BC"/>
    <w:rsid w:val="00A40663"/>
    <w:rsid w:val="00A43A76"/>
    <w:rsid w:val="00A445F3"/>
    <w:rsid w:val="00A44785"/>
    <w:rsid w:val="00A45029"/>
    <w:rsid w:val="00A455F0"/>
    <w:rsid w:val="00A45870"/>
    <w:rsid w:val="00A458CD"/>
    <w:rsid w:val="00A45BE0"/>
    <w:rsid w:val="00A471E4"/>
    <w:rsid w:val="00A47A98"/>
    <w:rsid w:val="00A47CD0"/>
    <w:rsid w:val="00A47D0F"/>
    <w:rsid w:val="00A501D3"/>
    <w:rsid w:val="00A51FFD"/>
    <w:rsid w:val="00A52EB1"/>
    <w:rsid w:val="00A5403B"/>
    <w:rsid w:val="00A540B8"/>
    <w:rsid w:val="00A54461"/>
    <w:rsid w:val="00A54BD3"/>
    <w:rsid w:val="00A54E06"/>
    <w:rsid w:val="00A55003"/>
    <w:rsid w:val="00A55576"/>
    <w:rsid w:val="00A56089"/>
    <w:rsid w:val="00A56227"/>
    <w:rsid w:val="00A564AF"/>
    <w:rsid w:val="00A56B24"/>
    <w:rsid w:val="00A56BB3"/>
    <w:rsid w:val="00A57961"/>
    <w:rsid w:val="00A60E3B"/>
    <w:rsid w:val="00A60E9F"/>
    <w:rsid w:val="00A628BB"/>
    <w:rsid w:val="00A62DAC"/>
    <w:rsid w:val="00A631AB"/>
    <w:rsid w:val="00A638D6"/>
    <w:rsid w:val="00A63E1F"/>
    <w:rsid w:val="00A64073"/>
    <w:rsid w:val="00A64186"/>
    <w:rsid w:val="00A662E5"/>
    <w:rsid w:val="00A66AAD"/>
    <w:rsid w:val="00A675DA"/>
    <w:rsid w:val="00A67740"/>
    <w:rsid w:val="00A702C5"/>
    <w:rsid w:val="00A70855"/>
    <w:rsid w:val="00A70B90"/>
    <w:rsid w:val="00A711EA"/>
    <w:rsid w:val="00A71F69"/>
    <w:rsid w:val="00A720FA"/>
    <w:rsid w:val="00A72391"/>
    <w:rsid w:val="00A72423"/>
    <w:rsid w:val="00A726FE"/>
    <w:rsid w:val="00A72972"/>
    <w:rsid w:val="00A72DFE"/>
    <w:rsid w:val="00A731CC"/>
    <w:rsid w:val="00A7347A"/>
    <w:rsid w:val="00A73CA3"/>
    <w:rsid w:val="00A74722"/>
    <w:rsid w:val="00A74FAB"/>
    <w:rsid w:val="00A75700"/>
    <w:rsid w:val="00A7660F"/>
    <w:rsid w:val="00A768C2"/>
    <w:rsid w:val="00A76EAB"/>
    <w:rsid w:val="00A76EE4"/>
    <w:rsid w:val="00A771E1"/>
    <w:rsid w:val="00A77434"/>
    <w:rsid w:val="00A80568"/>
    <w:rsid w:val="00A808A2"/>
    <w:rsid w:val="00A812FE"/>
    <w:rsid w:val="00A8159B"/>
    <w:rsid w:val="00A81965"/>
    <w:rsid w:val="00A81C33"/>
    <w:rsid w:val="00A81E47"/>
    <w:rsid w:val="00A81F3B"/>
    <w:rsid w:val="00A82C35"/>
    <w:rsid w:val="00A83725"/>
    <w:rsid w:val="00A8431F"/>
    <w:rsid w:val="00A8488F"/>
    <w:rsid w:val="00A848E8"/>
    <w:rsid w:val="00A86483"/>
    <w:rsid w:val="00A866B5"/>
    <w:rsid w:val="00A86759"/>
    <w:rsid w:val="00A86DAA"/>
    <w:rsid w:val="00A87743"/>
    <w:rsid w:val="00A878F0"/>
    <w:rsid w:val="00A87FF1"/>
    <w:rsid w:val="00A902BB"/>
    <w:rsid w:val="00A904F4"/>
    <w:rsid w:val="00A91936"/>
    <w:rsid w:val="00A91B10"/>
    <w:rsid w:val="00A91D0F"/>
    <w:rsid w:val="00A91D61"/>
    <w:rsid w:val="00A923C8"/>
    <w:rsid w:val="00A92559"/>
    <w:rsid w:val="00A925AC"/>
    <w:rsid w:val="00A92A77"/>
    <w:rsid w:val="00A93175"/>
    <w:rsid w:val="00A935C3"/>
    <w:rsid w:val="00A937A2"/>
    <w:rsid w:val="00A94388"/>
    <w:rsid w:val="00A958FC"/>
    <w:rsid w:val="00A964FB"/>
    <w:rsid w:val="00A97219"/>
    <w:rsid w:val="00A97DEE"/>
    <w:rsid w:val="00A97E1F"/>
    <w:rsid w:val="00AA0038"/>
    <w:rsid w:val="00AA0933"/>
    <w:rsid w:val="00AA0BFA"/>
    <w:rsid w:val="00AA0CBF"/>
    <w:rsid w:val="00AA1433"/>
    <w:rsid w:val="00AA1E5D"/>
    <w:rsid w:val="00AA20DD"/>
    <w:rsid w:val="00AA2110"/>
    <w:rsid w:val="00AA25B3"/>
    <w:rsid w:val="00AA2780"/>
    <w:rsid w:val="00AA2BA1"/>
    <w:rsid w:val="00AA35B6"/>
    <w:rsid w:val="00AA3CFE"/>
    <w:rsid w:val="00AA437E"/>
    <w:rsid w:val="00AA5BAF"/>
    <w:rsid w:val="00AA653F"/>
    <w:rsid w:val="00AB0E7A"/>
    <w:rsid w:val="00AB1134"/>
    <w:rsid w:val="00AB1543"/>
    <w:rsid w:val="00AB2713"/>
    <w:rsid w:val="00AB29F9"/>
    <w:rsid w:val="00AB336A"/>
    <w:rsid w:val="00AB3688"/>
    <w:rsid w:val="00AB448E"/>
    <w:rsid w:val="00AB4514"/>
    <w:rsid w:val="00AB4576"/>
    <w:rsid w:val="00AB4879"/>
    <w:rsid w:val="00AB4B54"/>
    <w:rsid w:val="00AB577D"/>
    <w:rsid w:val="00AB57AB"/>
    <w:rsid w:val="00AB5D93"/>
    <w:rsid w:val="00AB6ABB"/>
    <w:rsid w:val="00AB6D33"/>
    <w:rsid w:val="00AB6EEE"/>
    <w:rsid w:val="00AB7180"/>
    <w:rsid w:val="00AB7407"/>
    <w:rsid w:val="00AB78A8"/>
    <w:rsid w:val="00AB79DF"/>
    <w:rsid w:val="00AB7C81"/>
    <w:rsid w:val="00AC018F"/>
    <w:rsid w:val="00AC024A"/>
    <w:rsid w:val="00AC0571"/>
    <w:rsid w:val="00AC0818"/>
    <w:rsid w:val="00AC0890"/>
    <w:rsid w:val="00AC0B2E"/>
    <w:rsid w:val="00AC1556"/>
    <w:rsid w:val="00AC2A92"/>
    <w:rsid w:val="00AC37C8"/>
    <w:rsid w:val="00AC38BC"/>
    <w:rsid w:val="00AC3E83"/>
    <w:rsid w:val="00AC4971"/>
    <w:rsid w:val="00AC4A1D"/>
    <w:rsid w:val="00AC4A52"/>
    <w:rsid w:val="00AC51F5"/>
    <w:rsid w:val="00AC533D"/>
    <w:rsid w:val="00AC57AC"/>
    <w:rsid w:val="00AC57D5"/>
    <w:rsid w:val="00AC5B60"/>
    <w:rsid w:val="00AC5E08"/>
    <w:rsid w:val="00AC6E0A"/>
    <w:rsid w:val="00AC6EF3"/>
    <w:rsid w:val="00AC7131"/>
    <w:rsid w:val="00AC71C6"/>
    <w:rsid w:val="00AC7A5E"/>
    <w:rsid w:val="00AD01E1"/>
    <w:rsid w:val="00AD0293"/>
    <w:rsid w:val="00AD0670"/>
    <w:rsid w:val="00AD1CF7"/>
    <w:rsid w:val="00AD217D"/>
    <w:rsid w:val="00AD27D5"/>
    <w:rsid w:val="00AD358B"/>
    <w:rsid w:val="00AD39CC"/>
    <w:rsid w:val="00AD41B7"/>
    <w:rsid w:val="00AD5DE8"/>
    <w:rsid w:val="00AD6422"/>
    <w:rsid w:val="00AD68BA"/>
    <w:rsid w:val="00AD7164"/>
    <w:rsid w:val="00AD718C"/>
    <w:rsid w:val="00AD74B4"/>
    <w:rsid w:val="00AD7709"/>
    <w:rsid w:val="00AD77B4"/>
    <w:rsid w:val="00AD7D87"/>
    <w:rsid w:val="00AE016B"/>
    <w:rsid w:val="00AE02BB"/>
    <w:rsid w:val="00AE0F21"/>
    <w:rsid w:val="00AE1212"/>
    <w:rsid w:val="00AE170A"/>
    <w:rsid w:val="00AE26D5"/>
    <w:rsid w:val="00AE2AF7"/>
    <w:rsid w:val="00AE2EB9"/>
    <w:rsid w:val="00AE3226"/>
    <w:rsid w:val="00AE34AB"/>
    <w:rsid w:val="00AE3D81"/>
    <w:rsid w:val="00AE40E4"/>
    <w:rsid w:val="00AE4638"/>
    <w:rsid w:val="00AE4B7D"/>
    <w:rsid w:val="00AE5037"/>
    <w:rsid w:val="00AE51EA"/>
    <w:rsid w:val="00AE52C9"/>
    <w:rsid w:val="00AE5472"/>
    <w:rsid w:val="00AE5CED"/>
    <w:rsid w:val="00AE6089"/>
    <w:rsid w:val="00AE60AF"/>
    <w:rsid w:val="00AE64D2"/>
    <w:rsid w:val="00AE64D7"/>
    <w:rsid w:val="00AE6C66"/>
    <w:rsid w:val="00AE752E"/>
    <w:rsid w:val="00AE77C3"/>
    <w:rsid w:val="00AE780F"/>
    <w:rsid w:val="00AE7A41"/>
    <w:rsid w:val="00AE7B84"/>
    <w:rsid w:val="00AE7D93"/>
    <w:rsid w:val="00AF069A"/>
    <w:rsid w:val="00AF06DD"/>
    <w:rsid w:val="00AF0792"/>
    <w:rsid w:val="00AF0B07"/>
    <w:rsid w:val="00AF116B"/>
    <w:rsid w:val="00AF1457"/>
    <w:rsid w:val="00AF1B6A"/>
    <w:rsid w:val="00AF225C"/>
    <w:rsid w:val="00AF3239"/>
    <w:rsid w:val="00AF3437"/>
    <w:rsid w:val="00AF3B8C"/>
    <w:rsid w:val="00AF3DEC"/>
    <w:rsid w:val="00AF5C3E"/>
    <w:rsid w:val="00AF649B"/>
    <w:rsid w:val="00AF6FF2"/>
    <w:rsid w:val="00AF74E0"/>
    <w:rsid w:val="00B00903"/>
    <w:rsid w:val="00B0097D"/>
    <w:rsid w:val="00B00997"/>
    <w:rsid w:val="00B01E2B"/>
    <w:rsid w:val="00B02401"/>
    <w:rsid w:val="00B02D28"/>
    <w:rsid w:val="00B0312E"/>
    <w:rsid w:val="00B03186"/>
    <w:rsid w:val="00B04C26"/>
    <w:rsid w:val="00B04D25"/>
    <w:rsid w:val="00B05A22"/>
    <w:rsid w:val="00B05CA8"/>
    <w:rsid w:val="00B05E65"/>
    <w:rsid w:val="00B05E69"/>
    <w:rsid w:val="00B05F6F"/>
    <w:rsid w:val="00B06116"/>
    <w:rsid w:val="00B06379"/>
    <w:rsid w:val="00B063BB"/>
    <w:rsid w:val="00B07843"/>
    <w:rsid w:val="00B07D0A"/>
    <w:rsid w:val="00B103C7"/>
    <w:rsid w:val="00B10F56"/>
    <w:rsid w:val="00B11D34"/>
    <w:rsid w:val="00B11DBD"/>
    <w:rsid w:val="00B12E50"/>
    <w:rsid w:val="00B13E66"/>
    <w:rsid w:val="00B14D95"/>
    <w:rsid w:val="00B15634"/>
    <w:rsid w:val="00B1588C"/>
    <w:rsid w:val="00B15DBE"/>
    <w:rsid w:val="00B16200"/>
    <w:rsid w:val="00B176A9"/>
    <w:rsid w:val="00B2029B"/>
    <w:rsid w:val="00B21964"/>
    <w:rsid w:val="00B2305D"/>
    <w:rsid w:val="00B23849"/>
    <w:rsid w:val="00B24389"/>
    <w:rsid w:val="00B24C90"/>
    <w:rsid w:val="00B250AA"/>
    <w:rsid w:val="00B25DA1"/>
    <w:rsid w:val="00B2616D"/>
    <w:rsid w:val="00B26D7F"/>
    <w:rsid w:val="00B271D7"/>
    <w:rsid w:val="00B27674"/>
    <w:rsid w:val="00B27884"/>
    <w:rsid w:val="00B303DE"/>
    <w:rsid w:val="00B311F8"/>
    <w:rsid w:val="00B31D3B"/>
    <w:rsid w:val="00B31F86"/>
    <w:rsid w:val="00B3232B"/>
    <w:rsid w:val="00B3259E"/>
    <w:rsid w:val="00B332D1"/>
    <w:rsid w:val="00B33DBF"/>
    <w:rsid w:val="00B33E59"/>
    <w:rsid w:val="00B33F9D"/>
    <w:rsid w:val="00B3433B"/>
    <w:rsid w:val="00B34499"/>
    <w:rsid w:val="00B347DF"/>
    <w:rsid w:val="00B34B24"/>
    <w:rsid w:val="00B34F28"/>
    <w:rsid w:val="00B35553"/>
    <w:rsid w:val="00B36575"/>
    <w:rsid w:val="00B36A84"/>
    <w:rsid w:val="00B37497"/>
    <w:rsid w:val="00B375A8"/>
    <w:rsid w:val="00B375DD"/>
    <w:rsid w:val="00B401ED"/>
    <w:rsid w:val="00B404F2"/>
    <w:rsid w:val="00B41220"/>
    <w:rsid w:val="00B41772"/>
    <w:rsid w:val="00B4218C"/>
    <w:rsid w:val="00B429D7"/>
    <w:rsid w:val="00B42CB0"/>
    <w:rsid w:val="00B4388F"/>
    <w:rsid w:val="00B43B8D"/>
    <w:rsid w:val="00B43F80"/>
    <w:rsid w:val="00B44ED3"/>
    <w:rsid w:val="00B45497"/>
    <w:rsid w:val="00B4586B"/>
    <w:rsid w:val="00B45BED"/>
    <w:rsid w:val="00B4636E"/>
    <w:rsid w:val="00B4701C"/>
    <w:rsid w:val="00B471B0"/>
    <w:rsid w:val="00B47D22"/>
    <w:rsid w:val="00B50E1D"/>
    <w:rsid w:val="00B50F4B"/>
    <w:rsid w:val="00B513F5"/>
    <w:rsid w:val="00B51881"/>
    <w:rsid w:val="00B520D6"/>
    <w:rsid w:val="00B52218"/>
    <w:rsid w:val="00B525FD"/>
    <w:rsid w:val="00B531B0"/>
    <w:rsid w:val="00B53D36"/>
    <w:rsid w:val="00B53F0F"/>
    <w:rsid w:val="00B541E5"/>
    <w:rsid w:val="00B543C5"/>
    <w:rsid w:val="00B5556F"/>
    <w:rsid w:val="00B555A1"/>
    <w:rsid w:val="00B55744"/>
    <w:rsid w:val="00B5598C"/>
    <w:rsid w:val="00B55F97"/>
    <w:rsid w:val="00B5650C"/>
    <w:rsid w:val="00B568E4"/>
    <w:rsid w:val="00B570B6"/>
    <w:rsid w:val="00B573BA"/>
    <w:rsid w:val="00B579EA"/>
    <w:rsid w:val="00B57B09"/>
    <w:rsid w:val="00B57F8A"/>
    <w:rsid w:val="00B610D6"/>
    <w:rsid w:val="00B616A9"/>
    <w:rsid w:val="00B61B71"/>
    <w:rsid w:val="00B61D09"/>
    <w:rsid w:val="00B634AC"/>
    <w:rsid w:val="00B638FA"/>
    <w:rsid w:val="00B63FE7"/>
    <w:rsid w:val="00B6400E"/>
    <w:rsid w:val="00B64219"/>
    <w:rsid w:val="00B645C1"/>
    <w:rsid w:val="00B65125"/>
    <w:rsid w:val="00B66018"/>
    <w:rsid w:val="00B664EC"/>
    <w:rsid w:val="00B66529"/>
    <w:rsid w:val="00B67010"/>
    <w:rsid w:val="00B6727F"/>
    <w:rsid w:val="00B70ED0"/>
    <w:rsid w:val="00B70FEB"/>
    <w:rsid w:val="00B716AC"/>
    <w:rsid w:val="00B719FE"/>
    <w:rsid w:val="00B725F9"/>
    <w:rsid w:val="00B72D7D"/>
    <w:rsid w:val="00B73575"/>
    <w:rsid w:val="00B73A90"/>
    <w:rsid w:val="00B73EE5"/>
    <w:rsid w:val="00B740E1"/>
    <w:rsid w:val="00B74335"/>
    <w:rsid w:val="00B749B5"/>
    <w:rsid w:val="00B74EAA"/>
    <w:rsid w:val="00B750C3"/>
    <w:rsid w:val="00B75622"/>
    <w:rsid w:val="00B7598D"/>
    <w:rsid w:val="00B75D70"/>
    <w:rsid w:val="00B77612"/>
    <w:rsid w:val="00B77666"/>
    <w:rsid w:val="00B77965"/>
    <w:rsid w:val="00B80668"/>
    <w:rsid w:val="00B80811"/>
    <w:rsid w:val="00B80820"/>
    <w:rsid w:val="00B81615"/>
    <w:rsid w:val="00B816A4"/>
    <w:rsid w:val="00B827D3"/>
    <w:rsid w:val="00B82A62"/>
    <w:rsid w:val="00B84573"/>
    <w:rsid w:val="00B856D9"/>
    <w:rsid w:val="00B85CC8"/>
    <w:rsid w:val="00B85EB2"/>
    <w:rsid w:val="00B85FF2"/>
    <w:rsid w:val="00B8623A"/>
    <w:rsid w:val="00B86539"/>
    <w:rsid w:val="00B86B03"/>
    <w:rsid w:val="00B86D94"/>
    <w:rsid w:val="00B90E84"/>
    <w:rsid w:val="00B91047"/>
    <w:rsid w:val="00B9199C"/>
    <w:rsid w:val="00B92015"/>
    <w:rsid w:val="00B9222E"/>
    <w:rsid w:val="00B93189"/>
    <w:rsid w:val="00B935A9"/>
    <w:rsid w:val="00B93783"/>
    <w:rsid w:val="00B93DDB"/>
    <w:rsid w:val="00B93E36"/>
    <w:rsid w:val="00B93E68"/>
    <w:rsid w:val="00B93FDE"/>
    <w:rsid w:val="00B94105"/>
    <w:rsid w:val="00B94209"/>
    <w:rsid w:val="00B94265"/>
    <w:rsid w:val="00B94AA5"/>
    <w:rsid w:val="00B94BFB"/>
    <w:rsid w:val="00B94FD2"/>
    <w:rsid w:val="00B965FF"/>
    <w:rsid w:val="00B9701A"/>
    <w:rsid w:val="00B97F1F"/>
    <w:rsid w:val="00BA01C0"/>
    <w:rsid w:val="00BA04D5"/>
    <w:rsid w:val="00BA0616"/>
    <w:rsid w:val="00BA1263"/>
    <w:rsid w:val="00BA169E"/>
    <w:rsid w:val="00BA186F"/>
    <w:rsid w:val="00BA1E2A"/>
    <w:rsid w:val="00BA27F2"/>
    <w:rsid w:val="00BA2937"/>
    <w:rsid w:val="00BA29B2"/>
    <w:rsid w:val="00BA331D"/>
    <w:rsid w:val="00BA39C1"/>
    <w:rsid w:val="00BA4359"/>
    <w:rsid w:val="00BA58B7"/>
    <w:rsid w:val="00BA5AF0"/>
    <w:rsid w:val="00BA619C"/>
    <w:rsid w:val="00BA61BC"/>
    <w:rsid w:val="00BA6415"/>
    <w:rsid w:val="00BA68B9"/>
    <w:rsid w:val="00BA6B48"/>
    <w:rsid w:val="00BA79ED"/>
    <w:rsid w:val="00BA7CD4"/>
    <w:rsid w:val="00BB01D8"/>
    <w:rsid w:val="00BB03F3"/>
    <w:rsid w:val="00BB0B33"/>
    <w:rsid w:val="00BB0D6F"/>
    <w:rsid w:val="00BB24CC"/>
    <w:rsid w:val="00BB287B"/>
    <w:rsid w:val="00BB2940"/>
    <w:rsid w:val="00BB2DCB"/>
    <w:rsid w:val="00BB2F54"/>
    <w:rsid w:val="00BB3200"/>
    <w:rsid w:val="00BB38BC"/>
    <w:rsid w:val="00BB3EA6"/>
    <w:rsid w:val="00BB3F6E"/>
    <w:rsid w:val="00BB4039"/>
    <w:rsid w:val="00BB4BD9"/>
    <w:rsid w:val="00BB5167"/>
    <w:rsid w:val="00BB5185"/>
    <w:rsid w:val="00BB5D2E"/>
    <w:rsid w:val="00BB6616"/>
    <w:rsid w:val="00BB6BB2"/>
    <w:rsid w:val="00BB726A"/>
    <w:rsid w:val="00BC006D"/>
    <w:rsid w:val="00BC046A"/>
    <w:rsid w:val="00BC0A12"/>
    <w:rsid w:val="00BC0E86"/>
    <w:rsid w:val="00BC1681"/>
    <w:rsid w:val="00BC21BB"/>
    <w:rsid w:val="00BC222B"/>
    <w:rsid w:val="00BC28A7"/>
    <w:rsid w:val="00BC2CBD"/>
    <w:rsid w:val="00BC2E81"/>
    <w:rsid w:val="00BC2E8A"/>
    <w:rsid w:val="00BC321F"/>
    <w:rsid w:val="00BC3856"/>
    <w:rsid w:val="00BC38B2"/>
    <w:rsid w:val="00BC3D96"/>
    <w:rsid w:val="00BC51F8"/>
    <w:rsid w:val="00BC5419"/>
    <w:rsid w:val="00BC5784"/>
    <w:rsid w:val="00BC57B9"/>
    <w:rsid w:val="00BC6103"/>
    <w:rsid w:val="00BC6551"/>
    <w:rsid w:val="00BC695C"/>
    <w:rsid w:val="00BC6B71"/>
    <w:rsid w:val="00BC731E"/>
    <w:rsid w:val="00BC755D"/>
    <w:rsid w:val="00BC7833"/>
    <w:rsid w:val="00BD014F"/>
    <w:rsid w:val="00BD07D3"/>
    <w:rsid w:val="00BD08DD"/>
    <w:rsid w:val="00BD09C2"/>
    <w:rsid w:val="00BD0E00"/>
    <w:rsid w:val="00BD0F0E"/>
    <w:rsid w:val="00BD0FA0"/>
    <w:rsid w:val="00BD11C3"/>
    <w:rsid w:val="00BD19FB"/>
    <w:rsid w:val="00BD1DA5"/>
    <w:rsid w:val="00BD1F78"/>
    <w:rsid w:val="00BD2ACA"/>
    <w:rsid w:val="00BD2C4D"/>
    <w:rsid w:val="00BD3279"/>
    <w:rsid w:val="00BD34FC"/>
    <w:rsid w:val="00BD3C0B"/>
    <w:rsid w:val="00BD426A"/>
    <w:rsid w:val="00BD4B5D"/>
    <w:rsid w:val="00BD4F91"/>
    <w:rsid w:val="00BD4FB4"/>
    <w:rsid w:val="00BD4FFC"/>
    <w:rsid w:val="00BD6EEE"/>
    <w:rsid w:val="00BD7B3E"/>
    <w:rsid w:val="00BD7C3B"/>
    <w:rsid w:val="00BD7E95"/>
    <w:rsid w:val="00BE0324"/>
    <w:rsid w:val="00BE041B"/>
    <w:rsid w:val="00BE0A36"/>
    <w:rsid w:val="00BE1A0B"/>
    <w:rsid w:val="00BE22C3"/>
    <w:rsid w:val="00BE29A4"/>
    <w:rsid w:val="00BE31E0"/>
    <w:rsid w:val="00BE35AC"/>
    <w:rsid w:val="00BE3BBA"/>
    <w:rsid w:val="00BE51FC"/>
    <w:rsid w:val="00BE6895"/>
    <w:rsid w:val="00BE6BD1"/>
    <w:rsid w:val="00BE7746"/>
    <w:rsid w:val="00BE7D63"/>
    <w:rsid w:val="00BF128D"/>
    <w:rsid w:val="00BF2A1D"/>
    <w:rsid w:val="00BF3003"/>
    <w:rsid w:val="00BF3B9B"/>
    <w:rsid w:val="00BF3CAF"/>
    <w:rsid w:val="00BF3D1D"/>
    <w:rsid w:val="00BF56B6"/>
    <w:rsid w:val="00BF57CA"/>
    <w:rsid w:val="00BF5954"/>
    <w:rsid w:val="00BF5FFD"/>
    <w:rsid w:val="00BF6D98"/>
    <w:rsid w:val="00BF6FFE"/>
    <w:rsid w:val="00BF70E4"/>
    <w:rsid w:val="00BF75B1"/>
    <w:rsid w:val="00BF7671"/>
    <w:rsid w:val="00BF799F"/>
    <w:rsid w:val="00BF7AA3"/>
    <w:rsid w:val="00C002BE"/>
    <w:rsid w:val="00C00AFC"/>
    <w:rsid w:val="00C00C51"/>
    <w:rsid w:val="00C00F40"/>
    <w:rsid w:val="00C01B2C"/>
    <w:rsid w:val="00C02282"/>
    <w:rsid w:val="00C0347B"/>
    <w:rsid w:val="00C0355C"/>
    <w:rsid w:val="00C03606"/>
    <w:rsid w:val="00C0369A"/>
    <w:rsid w:val="00C037DF"/>
    <w:rsid w:val="00C04473"/>
    <w:rsid w:val="00C04771"/>
    <w:rsid w:val="00C04E95"/>
    <w:rsid w:val="00C04EE8"/>
    <w:rsid w:val="00C055F1"/>
    <w:rsid w:val="00C05984"/>
    <w:rsid w:val="00C05ED6"/>
    <w:rsid w:val="00C06215"/>
    <w:rsid w:val="00C06A4E"/>
    <w:rsid w:val="00C06DC1"/>
    <w:rsid w:val="00C070D8"/>
    <w:rsid w:val="00C074A1"/>
    <w:rsid w:val="00C0756E"/>
    <w:rsid w:val="00C100E9"/>
    <w:rsid w:val="00C10815"/>
    <w:rsid w:val="00C11989"/>
    <w:rsid w:val="00C121DD"/>
    <w:rsid w:val="00C12E7E"/>
    <w:rsid w:val="00C135BC"/>
    <w:rsid w:val="00C14013"/>
    <w:rsid w:val="00C14CCA"/>
    <w:rsid w:val="00C151BF"/>
    <w:rsid w:val="00C15289"/>
    <w:rsid w:val="00C17413"/>
    <w:rsid w:val="00C17B2B"/>
    <w:rsid w:val="00C17E26"/>
    <w:rsid w:val="00C20C12"/>
    <w:rsid w:val="00C211EE"/>
    <w:rsid w:val="00C213B8"/>
    <w:rsid w:val="00C225BB"/>
    <w:rsid w:val="00C22858"/>
    <w:rsid w:val="00C22900"/>
    <w:rsid w:val="00C22D87"/>
    <w:rsid w:val="00C23126"/>
    <w:rsid w:val="00C23565"/>
    <w:rsid w:val="00C23B2E"/>
    <w:rsid w:val="00C243A5"/>
    <w:rsid w:val="00C24857"/>
    <w:rsid w:val="00C24E25"/>
    <w:rsid w:val="00C2509E"/>
    <w:rsid w:val="00C250E6"/>
    <w:rsid w:val="00C2523B"/>
    <w:rsid w:val="00C254DD"/>
    <w:rsid w:val="00C255AB"/>
    <w:rsid w:val="00C25E8C"/>
    <w:rsid w:val="00C267CF"/>
    <w:rsid w:val="00C26F6C"/>
    <w:rsid w:val="00C305E6"/>
    <w:rsid w:val="00C307BD"/>
    <w:rsid w:val="00C312CA"/>
    <w:rsid w:val="00C315B5"/>
    <w:rsid w:val="00C3165E"/>
    <w:rsid w:val="00C3182C"/>
    <w:rsid w:val="00C32839"/>
    <w:rsid w:val="00C32CDB"/>
    <w:rsid w:val="00C335C4"/>
    <w:rsid w:val="00C3391F"/>
    <w:rsid w:val="00C345D2"/>
    <w:rsid w:val="00C3515E"/>
    <w:rsid w:val="00C351D7"/>
    <w:rsid w:val="00C35252"/>
    <w:rsid w:val="00C353B6"/>
    <w:rsid w:val="00C35411"/>
    <w:rsid w:val="00C35629"/>
    <w:rsid w:val="00C356E6"/>
    <w:rsid w:val="00C359CA"/>
    <w:rsid w:val="00C35E78"/>
    <w:rsid w:val="00C3676C"/>
    <w:rsid w:val="00C36C28"/>
    <w:rsid w:val="00C36F3F"/>
    <w:rsid w:val="00C404C3"/>
    <w:rsid w:val="00C405F0"/>
    <w:rsid w:val="00C40B53"/>
    <w:rsid w:val="00C40BA6"/>
    <w:rsid w:val="00C40BA8"/>
    <w:rsid w:val="00C41743"/>
    <w:rsid w:val="00C418F1"/>
    <w:rsid w:val="00C41E46"/>
    <w:rsid w:val="00C42679"/>
    <w:rsid w:val="00C426BF"/>
    <w:rsid w:val="00C431AA"/>
    <w:rsid w:val="00C43312"/>
    <w:rsid w:val="00C437DD"/>
    <w:rsid w:val="00C43CA7"/>
    <w:rsid w:val="00C44924"/>
    <w:rsid w:val="00C452D3"/>
    <w:rsid w:val="00C46B46"/>
    <w:rsid w:val="00C4751C"/>
    <w:rsid w:val="00C4763F"/>
    <w:rsid w:val="00C47C9E"/>
    <w:rsid w:val="00C47DFC"/>
    <w:rsid w:val="00C50244"/>
    <w:rsid w:val="00C50AE5"/>
    <w:rsid w:val="00C5134D"/>
    <w:rsid w:val="00C518DD"/>
    <w:rsid w:val="00C51E8C"/>
    <w:rsid w:val="00C51FFE"/>
    <w:rsid w:val="00C52B0C"/>
    <w:rsid w:val="00C52D51"/>
    <w:rsid w:val="00C53407"/>
    <w:rsid w:val="00C534D2"/>
    <w:rsid w:val="00C53CEF"/>
    <w:rsid w:val="00C53F65"/>
    <w:rsid w:val="00C545F3"/>
    <w:rsid w:val="00C5582E"/>
    <w:rsid w:val="00C55AA1"/>
    <w:rsid w:val="00C55EB6"/>
    <w:rsid w:val="00C56146"/>
    <w:rsid w:val="00C5621F"/>
    <w:rsid w:val="00C563A9"/>
    <w:rsid w:val="00C56544"/>
    <w:rsid w:val="00C567DD"/>
    <w:rsid w:val="00C568B2"/>
    <w:rsid w:val="00C57A5D"/>
    <w:rsid w:val="00C57DC7"/>
    <w:rsid w:val="00C6096B"/>
    <w:rsid w:val="00C610B8"/>
    <w:rsid w:val="00C61386"/>
    <w:rsid w:val="00C616DD"/>
    <w:rsid w:val="00C623B2"/>
    <w:rsid w:val="00C62645"/>
    <w:rsid w:val="00C62D55"/>
    <w:rsid w:val="00C62E61"/>
    <w:rsid w:val="00C63281"/>
    <w:rsid w:val="00C632DA"/>
    <w:rsid w:val="00C63D16"/>
    <w:rsid w:val="00C63F58"/>
    <w:rsid w:val="00C6422D"/>
    <w:rsid w:val="00C64790"/>
    <w:rsid w:val="00C64F5F"/>
    <w:rsid w:val="00C66B75"/>
    <w:rsid w:val="00C66F8D"/>
    <w:rsid w:val="00C672CE"/>
    <w:rsid w:val="00C678BF"/>
    <w:rsid w:val="00C70B6D"/>
    <w:rsid w:val="00C70EC8"/>
    <w:rsid w:val="00C71C51"/>
    <w:rsid w:val="00C72C9E"/>
    <w:rsid w:val="00C72FA2"/>
    <w:rsid w:val="00C73A29"/>
    <w:rsid w:val="00C74A63"/>
    <w:rsid w:val="00C74B65"/>
    <w:rsid w:val="00C74BFD"/>
    <w:rsid w:val="00C76763"/>
    <w:rsid w:val="00C767BD"/>
    <w:rsid w:val="00C76968"/>
    <w:rsid w:val="00C772E1"/>
    <w:rsid w:val="00C778FC"/>
    <w:rsid w:val="00C77A23"/>
    <w:rsid w:val="00C8028E"/>
    <w:rsid w:val="00C805F2"/>
    <w:rsid w:val="00C80777"/>
    <w:rsid w:val="00C819D4"/>
    <w:rsid w:val="00C81AA6"/>
    <w:rsid w:val="00C82189"/>
    <w:rsid w:val="00C835C4"/>
    <w:rsid w:val="00C83606"/>
    <w:rsid w:val="00C83839"/>
    <w:rsid w:val="00C83A99"/>
    <w:rsid w:val="00C83FF2"/>
    <w:rsid w:val="00C845E2"/>
    <w:rsid w:val="00C846C4"/>
    <w:rsid w:val="00C846CE"/>
    <w:rsid w:val="00C8511D"/>
    <w:rsid w:val="00C858F3"/>
    <w:rsid w:val="00C8606B"/>
    <w:rsid w:val="00C86533"/>
    <w:rsid w:val="00C86792"/>
    <w:rsid w:val="00C86B36"/>
    <w:rsid w:val="00C8763E"/>
    <w:rsid w:val="00C87BBD"/>
    <w:rsid w:val="00C87BE3"/>
    <w:rsid w:val="00C87E2E"/>
    <w:rsid w:val="00C87E57"/>
    <w:rsid w:val="00C9053C"/>
    <w:rsid w:val="00C9054A"/>
    <w:rsid w:val="00C9061C"/>
    <w:rsid w:val="00C9144A"/>
    <w:rsid w:val="00C91639"/>
    <w:rsid w:val="00C91CD2"/>
    <w:rsid w:val="00C9205E"/>
    <w:rsid w:val="00C930C8"/>
    <w:rsid w:val="00C93247"/>
    <w:rsid w:val="00C93421"/>
    <w:rsid w:val="00C93AD0"/>
    <w:rsid w:val="00C94325"/>
    <w:rsid w:val="00C94599"/>
    <w:rsid w:val="00C945C4"/>
    <w:rsid w:val="00C95B66"/>
    <w:rsid w:val="00C95E44"/>
    <w:rsid w:val="00C95FC1"/>
    <w:rsid w:val="00C96434"/>
    <w:rsid w:val="00C96766"/>
    <w:rsid w:val="00C96AAA"/>
    <w:rsid w:val="00C96EB4"/>
    <w:rsid w:val="00C9732F"/>
    <w:rsid w:val="00C97B2A"/>
    <w:rsid w:val="00CA05BA"/>
    <w:rsid w:val="00CA17AF"/>
    <w:rsid w:val="00CA186A"/>
    <w:rsid w:val="00CA2285"/>
    <w:rsid w:val="00CA28F3"/>
    <w:rsid w:val="00CA292A"/>
    <w:rsid w:val="00CA3359"/>
    <w:rsid w:val="00CA374B"/>
    <w:rsid w:val="00CA3C5F"/>
    <w:rsid w:val="00CA3E7C"/>
    <w:rsid w:val="00CA4650"/>
    <w:rsid w:val="00CA4928"/>
    <w:rsid w:val="00CA5507"/>
    <w:rsid w:val="00CA57AB"/>
    <w:rsid w:val="00CA5C7A"/>
    <w:rsid w:val="00CA5D80"/>
    <w:rsid w:val="00CA6B82"/>
    <w:rsid w:val="00CA6C86"/>
    <w:rsid w:val="00CA6DE2"/>
    <w:rsid w:val="00CA7077"/>
    <w:rsid w:val="00CA72C4"/>
    <w:rsid w:val="00CB04EB"/>
    <w:rsid w:val="00CB06B7"/>
    <w:rsid w:val="00CB0B5C"/>
    <w:rsid w:val="00CB19C2"/>
    <w:rsid w:val="00CB1ABB"/>
    <w:rsid w:val="00CB217B"/>
    <w:rsid w:val="00CB22F0"/>
    <w:rsid w:val="00CB23EC"/>
    <w:rsid w:val="00CB353A"/>
    <w:rsid w:val="00CB3550"/>
    <w:rsid w:val="00CB435D"/>
    <w:rsid w:val="00CB5F83"/>
    <w:rsid w:val="00CB6981"/>
    <w:rsid w:val="00CB6D9D"/>
    <w:rsid w:val="00CB7A06"/>
    <w:rsid w:val="00CC09E3"/>
    <w:rsid w:val="00CC154E"/>
    <w:rsid w:val="00CC1712"/>
    <w:rsid w:val="00CC1782"/>
    <w:rsid w:val="00CC197C"/>
    <w:rsid w:val="00CC1CED"/>
    <w:rsid w:val="00CC1E56"/>
    <w:rsid w:val="00CC2055"/>
    <w:rsid w:val="00CC20B3"/>
    <w:rsid w:val="00CC2318"/>
    <w:rsid w:val="00CC2B18"/>
    <w:rsid w:val="00CC2D43"/>
    <w:rsid w:val="00CC354F"/>
    <w:rsid w:val="00CC39F1"/>
    <w:rsid w:val="00CC3C75"/>
    <w:rsid w:val="00CC3E9B"/>
    <w:rsid w:val="00CC401A"/>
    <w:rsid w:val="00CC4267"/>
    <w:rsid w:val="00CC4ADC"/>
    <w:rsid w:val="00CC5016"/>
    <w:rsid w:val="00CC60CF"/>
    <w:rsid w:val="00CC62D6"/>
    <w:rsid w:val="00CC67D9"/>
    <w:rsid w:val="00CC75A1"/>
    <w:rsid w:val="00CD0441"/>
    <w:rsid w:val="00CD0900"/>
    <w:rsid w:val="00CD16CD"/>
    <w:rsid w:val="00CD1806"/>
    <w:rsid w:val="00CD1905"/>
    <w:rsid w:val="00CD200C"/>
    <w:rsid w:val="00CD24BD"/>
    <w:rsid w:val="00CD2CCF"/>
    <w:rsid w:val="00CD2F85"/>
    <w:rsid w:val="00CD337B"/>
    <w:rsid w:val="00CD3CFB"/>
    <w:rsid w:val="00CD67DF"/>
    <w:rsid w:val="00CD6CF8"/>
    <w:rsid w:val="00CD74A5"/>
    <w:rsid w:val="00CD7814"/>
    <w:rsid w:val="00CD7C1E"/>
    <w:rsid w:val="00CD7DD6"/>
    <w:rsid w:val="00CE010C"/>
    <w:rsid w:val="00CE021F"/>
    <w:rsid w:val="00CE08D5"/>
    <w:rsid w:val="00CE1741"/>
    <w:rsid w:val="00CE3622"/>
    <w:rsid w:val="00CE3698"/>
    <w:rsid w:val="00CE3FE6"/>
    <w:rsid w:val="00CE47E7"/>
    <w:rsid w:val="00CE54BC"/>
    <w:rsid w:val="00CE6272"/>
    <w:rsid w:val="00CE66BF"/>
    <w:rsid w:val="00CE670C"/>
    <w:rsid w:val="00CE7A84"/>
    <w:rsid w:val="00CF0A92"/>
    <w:rsid w:val="00CF19D2"/>
    <w:rsid w:val="00CF1C08"/>
    <w:rsid w:val="00CF1D32"/>
    <w:rsid w:val="00CF1D57"/>
    <w:rsid w:val="00CF2690"/>
    <w:rsid w:val="00CF279C"/>
    <w:rsid w:val="00CF35AC"/>
    <w:rsid w:val="00CF3672"/>
    <w:rsid w:val="00CF49F8"/>
    <w:rsid w:val="00CF6F86"/>
    <w:rsid w:val="00CF72B9"/>
    <w:rsid w:val="00CF75FE"/>
    <w:rsid w:val="00CF765A"/>
    <w:rsid w:val="00CF7DED"/>
    <w:rsid w:val="00D01119"/>
    <w:rsid w:val="00D016A0"/>
    <w:rsid w:val="00D016AB"/>
    <w:rsid w:val="00D01BA4"/>
    <w:rsid w:val="00D0203D"/>
    <w:rsid w:val="00D02268"/>
    <w:rsid w:val="00D02539"/>
    <w:rsid w:val="00D02897"/>
    <w:rsid w:val="00D029B6"/>
    <w:rsid w:val="00D030F2"/>
    <w:rsid w:val="00D03915"/>
    <w:rsid w:val="00D04444"/>
    <w:rsid w:val="00D0495C"/>
    <w:rsid w:val="00D0499F"/>
    <w:rsid w:val="00D04EBF"/>
    <w:rsid w:val="00D05195"/>
    <w:rsid w:val="00D062A4"/>
    <w:rsid w:val="00D06790"/>
    <w:rsid w:val="00D06BAB"/>
    <w:rsid w:val="00D06BD5"/>
    <w:rsid w:val="00D07064"/>
    <w:rsid w:val="00D072AA"/>
    <w:rsid w:val="00D07320"/>
    <w:rsid w:val="00D07EAA"/>
    <w:rsid w:val="00D1091E"/>
    <w:rsid w:val="00D113D2"/>
    <w:rsid w:val="00D1156C"/>
    <w:rsid w:val="00D1181C"/>
    <w:rsid w:val="00D11E28"/>
    <w:rsid w:val="00D12348"/>
    <w:rsid w:val="00D12812"/>
    <w:rsid w:val="00D135DB"/>
    <w:rsid w:val="00D13B85"/>
    <w:rsid w:val="00D14447"/>
    <w:rsid w:val="00D147DB"/>
    <w:rsid w:val="00D14AD9"/>
    <w:rsid w:val="00D1552B"/>
    <w:rsid w:val="00D15579"/>
    <w:rsid w:val="00D15835"/>
    <w:rsid w:val="00D1593F"/>
    <w:rsid w:val="00D15ACA"/>
    <w:rsid w:val="00D16AF7"/>
    <w:rsid w:val="00D16DC6"/>
    <w:rsid w:val="00D17DBF"/>
    <w:rsid w:val="00D20355"/>
    <w:rsid w:val="00D20525"/>
    <w:rsid w:val="00D20C10"/>
    <w:rsid w:val="00D215CC"/>
    <w:rsid w:val="00D217C6"/>
    <w:rsid w:val="00D21B52"/>
    <w:rsid w:val="00D21F1A"/>
    <w:rsid w:val="00D2280F"/>
    <w:rsid w:val="00D228B4"/>
    <w:rsid w:val="00D22B20"/>
    <w:rsid w:val="00D2445C"/>
    <w:rsid w:val="00D248E9"/>
    <w:rsid w:val="00D254BB"/>
    <w:rsid w:val="00D25501"/>
    <w:rsid w:val="00D26DC1"/>
    <w:rsid w:val="00D2763C"/>
    <w:rsid w:val="00D2796C"/>
    <w:rsid w:val="00D27D9C"/>
    <w:rsid w:val="00D30115"/>
    <w:rsid w:val="00D3052E"/>
    <w:rsid w:val="00D30C86"/>
    <w:rsid w:val="00D31201"/>
    <w:rsid w:val="00D314EC"/>
    <w:rsid w:val="00D3258B"/>
    <w:rsid w:val="00D326A2"/>
    <w:rsid w:val="00D32BF4"/>
    <w:rsid w:val="00D32C94"/>
    <w:rsid w:val="00D335FF"/>
    <w:rsid w:val="00D36DDB"/>
    <w:rsid w:val="00D37EF0"/>
    <w:rsid w:val="00D40967"/>
    <w:rsid w:val="00D40FCD"/>
    <w:rsid w:val="00D41870"/>
    <w:rsid w:val="00D41B85"/>
    <w:rsid w:val="00D420B7"/>
    <w:rsid w:val="00D42840"/>
    <w:rsid w:val="00D42949"/>
    <w:rsid w:val="00D42B41"/>
    <w:rsid w:val="00D438B9"/>
    <w:rsid w:val="00D4408E"/>
    <w:rsid w:val="00D44187"/>
    <w:rsid w:val="00D44588"/>
    <w:rsid w:val="00D44BB6"/>
    <w:rsid w:val="00D4576F"/>
    <w:rsid w:val="00D45B96"/>
    <w:rsid w:val="00D46065"/>
    <w:rsid w:val="00D467FA"/>
    <w:rsid w:val="00D46BA4"/>
    <w:rsid w:val="00D46F1C"/>
    <w:rsid w:val="00D4789B"/>
    <w:rsid w:val="00D500D8"/>
    <w:rsid w:val="00D50497"/>
    <w:rsid w:val="00D51C54"/>
    <w:rsid w:val="00D522E4"/>
    <w:rsid w:val="00D5420A"/>
    <w:rsid w:val="00D5485E"/>
    <w:rsid w:val="00D55494"/>
    <w:rsid w:val="00D5583E"/>
    <w:rsid w:val="00D55E35"/>
    <w:rsid w:val="00D56B7B"/>
    <w:rsid w:val="00D57FE3"/>
    <w:rsid w:val="00D60224"/>
    <w:rsid w:val="00D60429"/>
    <w:rsid w:val="00D60B7D"/>
    <w:rsid w:val="00D610D1"/>
    <w:rsid w:val="00D6155E"/>
    <w:rsid w:val="00D626A5"/>
    <w:rsid w:val="00D628A2"/>
    <w:rsid w:val="00D631C1"/>
    <w:rsid w:val="00D6332C"/>
    <w:rsid w:val="00D63563"/>
    <w:rsid w:val="00D635D5"/>
    <w:rsid w:val="00D6449E"/>
    <w:rsid w:val="00D64A1D"/>
    <w:rsid w:val="00D64ADD"/>
    <w:rsid w:val="00D64C27"/>
    <w:rsid w:val="00D64FB7"/>
    <w:rsid w:val="00D65C40"/>
    <w:rsid w:val="00D661D8"/>
    <w:rsid w:val="00D66313"/>
    <w:rsid w:val="00D6636B"/>
    <w:rsid w:val="00D66435"/>
    <w:rsid w:val="00D6693F"/>
    <w:rsid w:val="00D66CBE"/>
    <w:rsid w:val="00D6724F"/>
    <w:rsid w:val="00D6781D"/>
    <w:rsid w:val="00D67D41"/>
    <w:rsid w:val="00D706AA"/>
    <w:rsid w:val="00D71351"/>
    <w:rsid w:val="00D7135A"/>
    <w:rsid w:val="00D71B48"/>
    <w:rsid w:val="00D72333"/>
    <w:rsid w:val="00D731C0"/>
    <w:rsid w:val="00D73544"/>
    <w:rsid w:val="00D73633"/>
    <w:rsid w:val="00D73B4B"/>
    <w:rsid w:val="00D73D53"/>
    <w:rsid w:val="00D7425E"/>
    <w:rsid w:val="00D74A4C"/>
    <w:rsid w:val="00D74C7F"/>
    <w:rsid w:val="00D756D6"/>
    <w:rsid w:val="00D76079"/>
    <w:rsid w:val="00D76143"/>
    <w:rsid w:val="00D76D05"/>
    <w:rsid w:val="00D76FAE"/>
    <w:rsid w:val="00D77A5A"/>
    <w:rsid w:val="00D80056"/>
    <w:rsid w:val="00D80188"/>
    <w:rsid w:val="00D80884"/>
    <w:rsid w:val="00D80A13"/>
    <w:rsid w:val="00D82094"/>
    <w:rsid w:val="00D823AD"/>
    <w:rsid w:val="00D82B0E"/>
    <w:rsid w:val="00D82EDC"/>
    <w:rsid w:val="00D831BF"/>
    <w:rsid w:val="00D83725"/>
    <w:rsid w:val="00D83BE0"/>
    <w:rsid w:val="00D83E14"/>
    <w:rsid w:val="00D84C58"/>
    <w:rsid w:val="00D852D4"/>
    <w:rsid w:val="00D8613D"/>
    <w:rsid w:val="00D86266"/>
    <w:rsid w:val="00D862B3"/>
    <w:rsid w:val="00D86AB0"/>
    <w:rsid w:val="00D87C7E"/>
    <w:rsid w:val="00D90CF7"/>
    <w:rsid w:val="00D91628"/>
    <w:rsid w:val="00D92054"/>
    <w:rsid w:val="00D9230B"/>
    <w:rsid w:val="00D929AD"/>
    <w:rsid w:val="00D92CF4"/>
    <w:rsid w:val="00D932A4"/>
    <w:rsid w:val="00D93539"/>
    <w:rsid w:val="00D935D0"/>
    <w:rsid w:val="00D93E95"/>
    <w:rsid w:val="00D9533B"/>
    <w:rsid w:val="00D95F6D"/>
    <w:rsid w:val="00D9601D"/>
    <w:rsid w:val="00D963DA"/>
    <w:rsid w:val="00D96608"/>
    <w:rsid w:val="00D97285"/>
    <w:rsid w:val="00D97904"/>
    <w:rsid w:val="00D979A5"/>
    <w:rsid w:val="00D97C86"/>
    <w:rsid w:val="00D97F0C"/>
    <w:rsid w:val="00DA11B2"/>
    <w:rsid w:val="00DA1A64"/>
    <w:rsid w:val="00DA1F3D"/>
    <w:rsid w:val="00DA2594"/>
    <w:rsid w:val="00DA26BF"/>
    <w:rsid w:val="00DA34CA"/>
    <w:rsid w:val="00DA3766"/>
    <w:rsid w:val="00DA4823"/>
    <w:rsid w:val="00DA5994"/>
    <w:rsid w:val="00DA6101"/>
    <w:rsid w:val="00DA6B97"/>
    <w:rsid w:val="00DA7450"/>
    <w:rsid w:val="00DA7867"/>
    <w:rsid w:val="00DA79AE"/>
    <w:rsid w:val="00DA7CA2"/>
    <w:rsid w:val="00DA7CD9"/>
    <w:rsid w:val="00DB0F29"/>
    <w:rsid w:val="00DB1297"/>
    <w:rsid w:val="00DB19BC"/>
    <w:rsid w:val="00DB1A81"/>
    <w:rsid w:val="00DB1F34"/>
    <w:rsid w:val="00DB2B64"/>
    <w:rsid w:val="00DB2ED5"/>
    <w:rsid w:val="00DB3C7E"/>
    <w:rsid w:val="00DB4E4E"/>
    <w:rsid w:val="00DB54DC"/>
    <w:rsid w:val="00DB592F"/>
    <w:rsid w:val="00DB6309"/>
    <w:rsid w:val="00DB65DC"/>
    <w:rsid w:val="00DB66AB"/>
    <w:rsid w:val="00DB69CA"/>
    <w:rsid w:val="00DB75AF"/>
    <w:rsid w:val="00DB7677"/>
    <w:rsid w:val="00DB76B3"/>
    <w:rsid w:val="00DC051C"/>
    <w:rsid w:val="00DC06CB"/>
    <w:rsid w:val="00DC0881"/>
    <w:rsid w:val="00DC1422"/>
    <w:rsid w:val="00DC18F8"/>
    <w:rsid w:val="00DC2D53"/>
    <w:rsid w:val="00DC37D5"/>
    <w:rsid w:val="00DC3DF1"/>
    <w:rsid w:val="00DC46F2"/>
    <w:rsid w:val="00DC5110"/>
    <w:rsid w:val="00DC51BC"/>
    <w:rsid w:val="00DC53CD"/>
    <w:rsid w:val="00DC6325"/>
    <w:rsid w:val="00DC6D88"/>
    <w:rsid w:val="00DC7433"/>
    <w:rsid w:val="00DC788E"/>
    <w:rsid w:val="00DC78FA"/>
    <w:rsid w:val="00DC7D78"/>
    <w:rsid w:val="00DD0DFC"/>
    <w:rsid w:val="00DD15DB"/>
    <w:rsid w:val="00DD168B"/>
    <w:rsid w:val="00DD2297"/>
    <w:rsid w:val="00DD26BA"/>
    <w:rsid w:val="00DD283D"/>
    <w:rsid w:val="00DD4192"/>
    <w:rsid w:val="00DD4D8B"/>
    <w:rsid w:val="00DD4F50"/>
    <w:rsid w:val="00DD5134"/>
    <w:rsid w:val="00DD605F"/>
    <w:rsid w:val="00DD61EF"/>
    <w:rsid w:val="00DD6260"/>
    <w:rsid w:val="00DD6663"/>
    <w:rsid w:val="00DD691A"/>
    <w:rsid w:val="00DD6ABB"/>
    <w:rsid w:val="00DD6AF4"/>
    <w:rsid w:val="00DD6C72"/>
    <w:rsid w:val="00DD75CB"/>
    <w:rsid w:val="00DD7912"/>
    <w:rsid w:val="00DD7CE7"/>
    <w:rsid w:val="00DD7F8A"/>
    <w:rsid w:val="00DE11D9"/>
    <w:rsid w:val="00DE1298"/>
    <w:rsid w:val="00DE18E9"/>
    <w:rsid w:val="00DE209D"/>
    <w:rsid w:val="00DE21F8"/>
    <w:rsid w:val="00DE275C"/>
    <w:rsid w:val="00DE2EB7"/>
    <w:rsid w:val="00DE3017"/>
    <w:rsid w:val="00DE32C3"/>
    <w:rsid w:val="00DE3443"/>
    <w:rsid w:val="00DE3EFB"/>
    <w:rsid w:val="00DE4234"/>
    <w:rsid w:val="00DE45F7"/>
    <w:rsid w:val="00DE49ED"/>
    <w:rsid w:val="00DE4F5B"/>
    <w:rsid w:val="00DE5E26"/>
    <w:rsid w:val="00DE6D44"/>
    <w:rsid w:val="00DE7ACF"/>
    <w:rsid w:val="00DF00EC"/>
    <w:rsid w:val="00DF086E"/>
    <w:rsid w:val="00DF1151"/>
    <w:rsid w:val="00DF2A70"/>
    <w:rsid w:val="00DF3D1D"/>
    <w:rsid w:val="00DF4554"/>
    <w:rsid w:val="00DF46AA"/>
    <w:rsid w:val="00DF4B52"/>
    <w:rsid w:val="00DF6092"/>
    <w:rsid w:val="00DF7C50"/>
    <w:rsid w:val="00DF7D0D"/>
    <w:rsid w:val="00DF7E7F"/>
    <w:rsid w:val="00E0016C"/>
    <w:rsid w:val="00E002E2"/>
    <w:rsid w:val="00E0031C"/>
    <w:rsid w:val="00E00507"/>
    <w:rsid w:val="00E006C8"/>
    <w:rsid w:val="00E00C75"/>
    <w:rsid w:val="00E00F8E"/>
    <w:rsid w:val="00E015F4"/>
    <w:rsid w:val="00E0204F"/>
    <w:rsid w:val="00E020F1"/>
    <w:rsid w:val="00E02DF4"/>
    <w:rsid w:val="00E03042"/>
    <w:rsid w:val="00E0314D"/>
    <w:rsid w:val="00E03227"/>
    <w:rsid w:val="00E049B1"/>
    <w:rsid w:val="00E049E1"/>
    <w:rsid w:val="00E05494"/>
    <w:rsid w:val="00E05B3B"/>
    <w:rsid w:val="00E05F18"/>
    <w:rsid w:val="00E0623E"/>
    <w:rsid w:val="00E06D1D"/>
    <w:rsid w:val="00E07355"/>
    <w:rsid w:val="00E106A2"/>
    <w:rsid w:val="00E112A7"/>
    <w:rsid w:val="00E11963"/>
    <w:rsid w:val="00E11EDC"/>
    <w:rsid w:val="00E1222A"/>
    <w:rsid w:val="00E12877"/>
    <w:rsid w:val="00E12997"/>
    <w:rsid w:val="00E12A1D"/>
    <w:rsid w:val="00E140F1"/>
    <w:rsid w:val="00E149C5"/>
    <w:rsid w:val="00E14AD3"/>
    <w:rsid w:val="00E14DCF"/>
    <w:rsid w:val="00E15605"/>
    <w:rsid w:val="00E1574B"/>
    <w:rsid w:val="00E16486"/>
    <w:rsid w:val="00E16762"/>
    <w:rsid w:val="00E203AB"/>
    <w:rsid w:val="00E214F1"/>
    <w:rsid w:val="00E21D72"/>
    <w:rsid w:val="00E21E1C"/>
    <w:rsid w:val="00E23379"/>
    <w:rsid w:val="00E24B4E"/>
    <w:rsid w:val="00E24C95"/>
    <w:rsid w:val="00E24EF3"/>
    <w:rsid w:val="00E27405"/>
    <w:rsid w:val="00E2759F"/>
    <w:rsid w:val="00E301AC"/>
    <w:rsid w:val="00E30AC9"/>
    <w:rsid w:val="00E30C13"/>
    <w:rsid w:val="00E30D44"/>
    <w:rsid w:val="00E30DA7"/>
    <w:rsid w:val="00E31148"/>
    <w:rsid w:val="00E31AA3"/>
    <w:rsid w:val="00E31E87"/>
    <w:rsid w:val="00E32046"/>
    <w:rsid w:val="00E322B9"/>
    <w:rsid w:val="00E326C9"/>
    <w:rsid w:val="00E32E65"/>
    <w:rsid w:val="00E32F1C"/>
    <w:rsid w:val="00E34155"/>
    <w:rsid w:val="00E35D8A"/>
    <w:rsid w:val="00E364AB"/>
    <w:rsid w:val="00E36597"/>
    <w:rsid w:val="00E36AAE"/>
    <w:rsid w:val="00E36F6D"/>
    <w:rsid w:val="00E37698"/>
    <w:rsid w:val="00E37B25"/>
    <w:rsid w:val="00E40D60"/>
    <w:rsid w:val="00E41DF0"/>
    <w:rsid w:val="00E4235F"/>
    <w:rsid w:val="00E428CE"/>
    <w:rsid w:val="00E42F24"/>
    <w:rsid w:val="00E433DF"/>
    <w:rsid w:val="00E43C7F"/>
    <w:rsid w:val="00E44278"/>
    <w:rsid w:val="00E443DA"/>
    <w:rsid w:val="00E458CC"/>
    <w:rsid w:val="00E4630E"/>
    <w:rsid w:val="00E46AEC"/>
    <w:rsid w:val="00E47131"/>
    <w:rsid w:val="00E47346"/>
    <w:rsid w:val="00E47601"/>
    <w:rsid w:val="00E478BE"/>
    <w:rsid w:val="00E479D3"/>
    <w:rsid w:val="00E5003F"/>
    <w:rsid w:val="00E50385"/>
    <w:rsid w:val="00E50832"/>
    <w:rsid w:val="00E508F4"/>
    <w:rsid w:val="00E51F80"/>
    <w:rsid w:val="00E525AE"/>
    <w:rsid w:val="00E52652"/>
    <w:rsid w:val="00E52821"/>
    <w:rsid w:val="00E531CB"/>
    <w:rsid w:val="00E53CEE"/>
    <w:rsid w:val="00E5519C"/>
    <w:rsid w:val="00E55E45"/>
    <w:rsid w:val="00E56A31"/>
    <w:rsid w:val="00E56CCD"/>
    <w:rsid w:val="00E56FF4"/>
    <w:rsid w:val="00E5714E"/>
    <w:rsid w:val="00E57342"/>
    <w:rsid w:val="00E57B57"/>
    <w:rsid w:val="00E600D3"/>
    <w:rsid w:val="00E614FF"/>
    <w:rsid w:val="00E61904"/>
    <w:rsid w:val="00E61CD0"/>
    <w:rsid w:val="00E6294B"/>
    <w:rsid w:val="00E62B23"/>
    <w:rsid w:val="00E633B4"/>
    <w:rsid w:val="00E63E38"/>
    <w:rsid w:val="00E644C7"/>
    <w:rsid w:val="00E650B2"/>
    <w:rsid w:val="00E653AC"/>
    <w:rsid w:val="00E65D57"/>
    <w:rsid w:val="00E66228"/>
    <w:rsid w:val="00E67B99"/>
    <w:rsid w:val="00E70374"/>
    <w:rsid w:val="00E710EF"/>
    <w:rsid w:val="00E719EF"/>
    <w:rsid w:val="00E71DA7"/>
    <w:rsid w:val="00E71DA9"/>
    <w:rsid w:val="00E72B3D"/>
    <w:rsid w:val="00E72C5B"/>
    <w:rsid w:val="00E73635"/>
    <w:rsid w:val="00E73887"/>
    <w:rsid w:val="00E7440D"/>
    <w:rsid w:val="00E74E72"/>
    <w:rsid w:val="00E74EDB"/>
    <w:rsid w:val="00E75206"/>
    <w:rsid w:val="00E752C4"/>
    <w:rsid w:val="00E755F1"/>
    <w:rsid w:val="00E76063"/>
    <w:rsid w:val="00E7638D"/>
    <w:rsid w:val="00E763D5"/>
    <w:rsid w:val="00E7673C"/>
    <w:rsid w:val="00E77813"/>
    <w:rsid w:val="00E778AE"/>
    <w:rsid w:val="00E800FA"/>
    <w:rsid w:val="00E8039F"/>
    <w:rsid w:val="00E80575"/>
    <w:rsid w:val="00E80892"/>
    <w:rsid w:val="00E80F2D"/>
    <w:rsid w:val="00E80FF5"/>
    <w:rsid w:val="00E8127C"/>
    <w:rsid w:val="00E81556"/>
    <w:rsid w:val="00E816DA"/>
    <w:rsid w:val="00E81831"/>
    <w:rsid w:val="00E82C97"/>
    <w:rsid w:val="00E8384C"/>
    <w:rsid w:val="00E83947"/>
    <w:rsid w:val="00E83D80"/>
    <w:rsid w:val="00E83DE8"/>
    <w:rsid w:val="00E83EDC"/>
    <w:rsid w:val="00E8503C"/>
    <w:rsid w:val="00E8586B"/>
    <w:rsid w:val="00E86A6E"/>
    <w:rsid w:val="00E87067"/>
    <w:rsid w:val="00E87AF4"/>
    <w:rsid w:val="00E87BA0"/>
    <w:rsid w:val="00E91D0D"/>
    <w:rsid w:val="00E92A8C"/>
    <w:rsid w:val="00E92C4E"/>
    <w:rsid w:val="00E92E6F"/>
    <w:rsid w:val="00E9391F"/>
    <w:rsid w:val="00E93974"/>
    <w:rsid w:val="00E949EA"/>
    <w:rsid w:val="00E95C97"/>
    <w:rsid w:val="00E95D02"/>
    <w:rsid w:val="00E96307"/>
    <w:rsid w:val="00E9643F"/>
    <w:rsid w:val="00E96751"/>
    <w:rsid w:val="00E96E5C"/>
    <w:rsid w:val="00E970EE"/>
    <w:rsid w:val="00E97753"/>
    <w:rsid w:val="00E9780E"/>
    <w:rsid w:val="00EA0706"/>
    <w:rsid w:val="00EA0772"/>
    <w:rsid w:val="00EA0A96"/>
    <w:rsid w:val="00EA0EC1"/>
    <w:rsid w:val="00EA0FA0"/>
    <w:rsid w:val="00EA15C4"/>
    <w:rsid w:val="00EA1DAB"/>
    <w:rsid w:val="00EA2BAD"/>
    <w:rsid w:val="00EA3254"/>
    <w:rsid w:val="00EA4535"/>
    <w:rsid w:val="00EA5771"/>
    <w:rsid w:val="00EA5902"/>
    <w:rsid w:val="00EA6557"/>
    <w:rsid w:val="00EA7753"/>
    <w:rsid w:val="00EA7865"/>
    <w:rsid w:val="00EA7955"/>
    <w:rsid w:val="00EB071D"/>
    <w:rsid w:val="00EB1144"/>
    <w:rsid w:val="00EB1395"/>
    <w:rsid w:val="00EB171F"/>
    <w:rsid w:val="00EB24C7"/>
    <w:rsid w:val="00EB3916"/>
    <w:rsid w:val="00EB3B50"/>
    <w:rsid w:val="00EB3D5B"/>
    <w:rsid w:val="00EB5EC5"/>
    <w:rsid w:val="00EB6841"/>
    <w:rsid w:val="00EB765B"/>
    <w:rsid w:val="00EB783F"/>
    <w:rsid w:val="00EB798C"/>
    <w:rsid w:val="00EB7E35"/>
    <w:rsid w:val="00EC018F"/>
    <w:rsid w:val="00EC12AF"/>
    <w:rsid w:val="00EC2994"/>
    <w:rsid w:val="00EC3C9C"/>
    <w:rsid w:val="00EC400B"/>
    <w:rsid w:val="00EC5B7D"/>
    <w:rsid w:val="00EC623C"/>
    <w:rsid w:val="00EC6756"/>
    <w:rsid w:val="00EC6B0D"/>
    <w:rsid w:val="00EC6BE2"/>
    <w:rsid w:val="00EC7284"/>
    <w:rsid w:val="00EC7534"/>
    <w:rsid w:val="00ED016A"/>
    <w:rsid w:val="00ED051E"/>
    <w:rsid w:val="00ED0830"/>
    <w:rsid w:val="00ED0C02"/>
    <w:rsid w:val="00ED11A5"/>
    <w:rsid w:val="00ED12B4"/>
    <w:rsid w:val="00ED12FF"/>
    <w:rsid w:val="00ED151F"/>
    <w:rsid w:val="00ED18AA"/>
    <w:rsid w:val="00ED24C6"/>
    <w:rsid w:val="00ED2AF7"/>
    <w:rsid w:val="00ED2BF1"/>
    <w:rsid w:val="00ED2E00"/>
    <w:rsid w:val="00ED2F5C"/>
    <w:rsid w:val="00ED3CC6"/>
    <w:rsid w:val="00ED4ACD"/>
    <w:rsid w:val="00ED5FD7"/>
    <w:rsid w:val="00ED667A"/>
    <w:rsid w:val="00ED6730"/>
    <w:rsid w:val="00ED7327"/>
    <w:rsid w:val="00ED771F"/>
    <w:rsid w:val="00ED7EA5"/>
    <w:rsid w:val="00EE0125"/>
    <w:rsid w:val="00EE0327"/>
    <w:rsid w:val="00EE037E"/>
    <w:rsid w:val="00EE103C"/>
    <w:rsid w:val="00EE1D3E"/>
    <w:rsid w:val="00EE2D27"/>
    <w:rsid w:val="00EE315E"/>
    <w:rsid w:val="00EE35C0"/>
    <w:rsid w:val="00EE4438"/>
    <w:rsid w:val="00EE515C"/>
    <w:rsid w:val="00EE5763"/>
    <w:rsid w:val="00EE62B1"/>
    <w:rsid w:val="00EE672C"/>
    <w:rsid w:val="00EE6E24"/>
    <w:rsid w:val="00EE6E34"/>
    <w:rsid w:val="00EE6F46"/>
    <w:rsid w:val="00EE7BD1"/>
    <w:rsid w:val="00EE7F1C"/>
    <w:rsid w:val="00EF044B"/>
    <w:rsid w:val="00EF059D"/>
    <w:rsid w:val="00EF1012"/>
    <w:rsid w:val="00EF12A9"/>
    <w:rsid w:val="00EF14BA"/>
    <w:rsid w:val="00EF14C0"/>
    <w:rsid w:val="00EF17D3"/>
    <w:rsid w:val="00EF238E"/>
    <w:rsid w:val="00EF2E5B"/>
    <w:rsid w:val="00EF3CE9"/>
    <w:rsid w:val="00EF61A6"/>
    <w:rsid w:val="00EF61CE"/>
    <w:rsid w:val="00EF6A6E"/>
    <w:rsid w:val="00EF6F85"/>
    <w:rsid w:val="00EF75A6"/>
    <w:rsid w:val="00EF7E89"/>
    <w:rsid w:val="00F0000A"/>
    <w:rsid w:val="00F00509"/>
    <w:rsid w:val="00F00B3E"/>
    <w:rsid w:val="00F00F9E"/>
    <w:rsid w:val="00F0160C"/>
    <w:rsid w:val="00F0195C"/>
    <w:rsid w:val="00F01EF8"/>
    <w:rsid w:val="00F02731"/>
    <w:rsid w:val="00F02C00"/>
    <w:rsid w:val="00F02CF4"/>
    <w:rsid w:val="00F04205"/>
    <w:rsid w:val="00F045EA"/>
    <w:rsid w:val="00F0497E"/>
    <w:rsid w:val="00F05D5C"/>
    <w:rsid w:val="00F06546"/>
    <w:rsid w:val="00F065DA"/>
    <w:rsid w:val="00F06F50"/>
    <w:rsid w:val="00F07E62"/>
    <w:rsid w:val="00F10113"/>
    <w:rsid w:val="00F105F4"/>
    <w:rsid w:val="00F10BD6"/>
    <w:rsid w:val="00F10E00"/>
    <w:rsid w:val="00F10E55"/>
    <w:rsid w:val="00F117D1"/>
    <w:rsid w:val="00F1196E"/>
    <w:rsid w:val="00F11A89"/>
    <w:rsid w:val="00F11E7F"/>
    <w:rsid w:val="00F1208C"/>
    <w:rsid w:val="00F122A2"/>
    <w:rsid w:val="00F12580"/>
    <w:rsid w:val="00F12658"/>
    <w:rsid w:val="00F12B70"/>
    <w:rsid w:val="00F1419E"/>
    <w:rsid w:val="00F144CA"/>
    <w:rsid w:val="00F145DC"/>
    <w:rsid w:val="00F14C7D"/>
    <w:rsid w:val="00F15C87"/>
    <w:rsid w:val="00F1622E"/>
    <w:rsid w:val="00F16AC7"/>
    <w:rsid w:val="00F16E58"/>
    <w:rsid w:val="00F16FF4"/>
    <w:rsid w:val="00F17DC0"/>
    <w:rsid w:val="00F2000C"/>
    <w:rsid w:val="00F200B6"/>
    <w:rsid w:val="00F208D9"/>
    <w:rsid w:val="00F2096A"/>
    <w:rsid w:val="00F21AD8"/>
    <w:rsid w:val="00F21E17"/>
    <w:rsid w:val="00F22C49"/>
    <w:rsid w:val="00F22CD7"/>
    <w:rsid w:val="00F22F10"/>
    <w:rsid w:val="00F2306F"/>
    <w:rsid w:val="00F238B4"/>
    <w:rsid w:val="00F247BD"/>
    <w:rsid w:val="00F24F2C"/>
    <w:rsid w:val="00F24F82"/>
    <w:rsid w:val="00F253BA"/>
    <w:rsid w:val="00F25495"/>
    <w:rsid w:val="00F25A27"/>
    <w:rsid w:val="00F25C6F"/>
    <w:rsid w:val="00F2601F"/>
    <w:rsid w:val="00F26581"/>
    <w:rsid w:val="00F27524"/>
    <w:rsid w:val="00F27D7D"/>
    <w:rsid w:val="00F310E1"/>
    <w:rsid w:val="00F31C44"/>
    <w:rsid w:val="00F327C5"/>
    <w:rsid w:val="00F32D90"/>
    <w:rsid w:val="00F32F0D"/>
    <w:rsid w:val="00F33964"/>
    <w:rsid w:val="00F33A90"/>
    <w:rsid w:val="00F33B81"/>
    <w:rsid w:val="00F34967"/>
    <w:rsid w:val="00F34CFD"/>
    <w:rsid w:val="00F352EF"/>
    <w:rsid w:val="00F3634D"/>
    <w:rsid w:val="00F36BA4"/>
    <w:rsid w:val="00F371AB"/>
    <w:rsid w:val="00F4008A"/>
    <w:rsid w:val="00F41A2B"/>
    <w:rsid w:val="00F41B44"/>
    <w:rsid w:val="00F41DEC"/>
    <w:rsid w:val="00F42254"/>
    <w:rsid w:val="00F428FF"/>
    <w:rsid w:val="00F42CC3"/>
    <w:rsid w:val="00F42D85"/>
    <w:rsid w:val="00F42EE9"/>
    <w:rsid w:val="00F43259"/>
    <w:rsid w:val="00F438B5"/>
    <w:rsid w:val="00F4425C"/>
    <w:rsid w:val="00F44DF2"/>
    <w:rsid w:val="00F45159"/>
    <w:rsid w:val="00F45576"/>
    <w:rsid w:val="00F45696"/>
    <w:rsid w:val="00F456F9"/>
    <w:rsid w:val="00F4594C"/>
    <w:rsid w:val="00F459B7"/>
    <w:rsid w:val="00F460BD"/>
    <w:rsid w:val="00F46357"/>
    <w:rsid w:val="00F473D6"/>
    <w:rsid w:val="00F477FA"/>
    <w:rsid w:val="00F47C64"/>
    <w:rsid w:val="00F47C8B"/>
    <w:rsid w:val="00F50CE7"/>
    <w:rsid w:val="00F51000"/>
    <w:rsid w:val="00F5119D"/>
    <w:rsid w:val="00F51282"/>
    <w:rsid w:val="00F52218"/>
    <w:rsid w:val="00F527A2"/>
    <w:rsid w:val="00F52854"/>
    <w:rsid w:val="00F52D4B"/>
    <w:rsid w:val="00F52F74"/>
    <w:rsid w:val="00F530C2"/>
    <w:rsid w:val="00F532F4"/>
    <w:rsid w:val="00F54A49"/>
    <w:rsid w:val="00F54D80"/>
    <w:rsid w:val="00F55132"/>
    <w:rsid w:val="00F5536E"/>
    <w:rsid w:val="00F5575C"/>
    <w:rsid w:val="00F560EB"/>
    <w:rsid w:val="00F5662B"/>
    <w:rsid w:val="00F56A03"/>
    <w:rsid w:val="00F56D3C"/>
    <w:rsid w:val="00F56E81"/>
    <w:rsid w:val="00F56F13"/>
    <w:rsid w:val="00F56F85"/>
    <w:rsid w:val="00F5745C"/>
    <w:rsid w:val="00F577B9"/>
    <w:rsid w:val="00F578AC"/>
    <w:rsid w:val="00F57FB8"/>
    <w:rsid w:val="00F61C33"/>
    <w:rsid w:val="00F61ED5"/>
    <w:rsid w:val="00F62D27"/>
    <w:rsid w:val="00F62D8E"/>
    <w:rsid w:val="00F6306E"/>
    <w:rsid w:val="00F630A9"/>
    <w:rsid w:val="00F63B7E"/>
    <w:rsid w:val="00F63F1B"/>
    <w:rsid w:val="00F64577"/>
    <w:rsid w:val="00F64E5E"/>
    <w:rsid w:val="00F66CE7"/>
    <w:rsid w:val="00F66DFB"/>
    <w:rsid w:val="00F670DB"/>
    <w:rsid w:val="00F67464"/>
    <w:rsid w:val="00F67B9D"/>
    <w:rsid w:val="00F70D52"/>
    <w:rsid w:val="00F70E86"/>
    <w:rsid w:val="00F716B8"/>
    <w:rsid w:val="00F7175A"/>
    <w:rsid w:val="00F7267B"/>
    <w:rsid w:val="00F726D5"/>
    <w:rsid w:val="00F72A86"/>
    <w:rsid w:val="00F731CA"/>
    <w:rsid w:val="00F73720"/>
    <w:rsid w:val="00F73D66"/>
    <w:rsid w:val="00F74FE1"/>
    <w:rsid w:val="00F7573A"/>
    <w:rsid w:val="00F75933"/>
    <w:rsid w:val="00F76075"/>
    <w:rsid w:val="00F760D0"/>
    <w:rsid w:val="00F7687D"/>
    <w:rsid w:val="00F76E7A"/>
    <w:rsid w:val="00F77663"/>
    <w:rsid w:val="00F77A45"/>
    <w:rsid w:val="00F77D07"/>
    <w:rsid w:val="00F8094D"/>
    <w:rsid w:val="00F80E2D"/>
    <w:rsid w:val="00F8123B"/>
    <w:rsid w:val="00F8184D"/>
    <w:rsid w:val="00F819FA"/>
    <w:rsid w:val="00F81B96"/>
    <w:rsid w:val="00F8217A"/>
    <w:rsid w:val="00F82AC4"/>
    <w:rsid w:val="00F839CD"/>
    <w:rsid w:val="00F83B6C"/>
    <w:rsid w:val="00F8498C"/>
    <w:rsid w:val="00F8522B"/>
    <w:rsid w:val="00F8575A"/>
    <w:rsid w:val="00F859A2"/>
    <w:rsid w:val="00F85B8A"/>
    <w:rsid w:val="00F8656C"/>
    <w:rsid w:val="00F8727E"/>
    <w:rsid w:val="00F8737A"/>
    <w:rsid w:val="00F8742E"/>
    <w:rsid w:val="00F9076A"/>
    <w:rsid w:val="00F90F91"/>
    <w:rsid w:val="00F91604"/>
    <w:rsid w:val="00F91B4B"/>
    <w:rsid w:val="00F92837"/>
    <w:rsid w:val="00F92B05"/>
    <w:rsid w:val="00F92C41"/>
    <w:rsid w:val="00F92E1D"/>
    <w:rsid w:val="00F93256"/>
    <w:rsid w:val="00F9356E"/>
    <w:rsid w:val="00F93744"/>
    <w:rsid w:val="00F93D92"/>
    <w:rsid w:val="00F950C5"/>
    <w:rsid w:val="00F950D6"/>
    <w:rsid w:val="00F96298"/>
    <w:rsid w:val="00F963F9"/>
    <w:rsid w:val="00F9697F"/>
    <w:rsid w:val="00F969D4"/>
    <w:rsid w:val="00F9766D"/>
    <w:rsid w:val="00F976CC"/>
    <w:rsid w:val="00F97E38"/>
    <w:rsid w:val="00F97EF2"/>
    <w:rsid w:val="00FA00EB"/>
    <w:rsid w:val="00FA06CD"/>
    <w:rsid w:val="00FA1550"/>
    <w:rsid w:val="00FA25A5"/>
    <w:rsid w:val="00FA2E46"/>
    <w:rsid w:val="00FA2ECE"/>
    <w:rsid w:val="00FA428D"/>
    <w:rsid w:val="00FA42F6"/>
    <w:rsid w:val="00FA4A30"/>
    <w:rsid w:val="00FA4ACE"/>
    <w:rsid w:val="00FA4BDE"/>
    <w:rsid w:val="00FA4F99"/>
    <w:rsid w:val="00FA538F"/>
    <w:rsid w:val="00FA562A"/>
    <w:rsid w:val="00FA5E55"/>
    <w:rsid w:val="00FA623B"/>
    <w:rsid w:val="00FA64A4"/>
    <w:rsid w:val="00FA6FFE"/>
    <w:rsid w:val="00FB073F"/>
    <w:rsid w:val="00FB0D9A"/>
    <w:rsid w:val="00FB11E6"/>
    <w:rsid w:val="00FB1DFD"/>
    <w:rsid w:val="00FB29C6"/>
    <w:rsid w:val="00FB2AF1"/>
    <w:rsid w:val="00FB2C17"/>
    <w:rsid w:val="00FB33D8"/>
    <w:rsid w:val="00FB4159"/>
    <w:rsid w:val="00FB41A1"/>
    <w:rsid w:val="00FB4E95"/>
    <w:rsid w:val="00FB5A44"/>
    <w:rsid w:val="00FB5D5B"/>
    <w:rsid w:val="00FB5E0E"/>
    <w:rsid w:val="00FB6F8D"/>
    <w:rsid w:val="00FB7979"/>
    <w:rsid w:val="00FB7F5E"/>
    <w:rsid w:val="00FC0450"/>
    <w:rsid w:val="00FC0503"/>
    <w:rsid w:val="00FC0DAC"/>
    <w:rsid w:val="00FC0F78"/>
    <w:rsid w:val="00FC1C8E"/>
    <w:rsid w:val="00FC1F38"/>
    <w:rsid w:val="00FC1FD2"/>
    <w:rsid w:val="00FC2407"/>
    <w:rsid w:val="00FC2431"/>
    <w:rsid w:val="00FC2994"/>
    <w:rsid w:val="00FC320C"/>
    <w:rsid w:val="00FC33E4"/>
    <w:rsid w:val="00FC3F7F"/>
    <w:rsid w:val="00FC44B6"/>
    <w:rsid w:val="00FC620F"/>
    <w:rsid w:val="00FC6217"/>
    <w:rsid w:val="00FC65C6"/>
    <w:rsid w:val="00FC6BE1"/>
    <w:rsid w:val="00FC7037"/>
    <w:rsid w:val="00FC76DD"/>
    <w:rsid w:val="00FC7A8C"/>
    <w:rsid w:val="00FC7F6C"/>
    <w:rsid w:val="00FD0478"/>
    <w:rsid w:val="00FD1014"/>
    <w:rsid w:val="00FD1252"/>
    <w:rsid w:val="00FD1FEF"/>
    <w:rsid w:val="00FD2644"/>
    <w:rsid w:val="00FD3094"/>
    <w:rsid w:val="00FD3A7E"/>
    <w:rsid w:val="00FD3BCE"/>
    <w:rsid w:val="00FD3DC6"/>
    <w:rsid w:val="00FD5835"/>
    <w:rsid w:val="00FD6148"/>
    <w:rsid w:val="00FD657B"/>
    <w:rsid w:val="00FD6A78"/>
    <w:rsid w:val="00FD6C78"/>
    <w:rsid w:val="00FD6EB9"/>
    <w:rsid w:val="00FE04A4"/>
    <w:rsid w:val="00FE1260"/>
    <w:rsid w:val="00FE1276"/>
    <w:rsid w:val="00FE1FB5"/>
    <w:rsid w:val="00FE2074"/>
    <w:rsid w:val="00FE2E07"/>
    <w:rsid w:val="00FE3018"/>
    <w:rsid w:val="00FE3ED5"/>
    <w:rsid w:val="00FE466A"/>
    <w:rsid w:val="00FE4C29"/>
    <w:rsid w:val="00FE55E9"/>
    <w:rsid w:val="00FE782B"/>
    <w:rsid w:val="00FF0BD1"/>
    <w:rsid w:val="00FF18EE"/>
    <w:rsid w:val="00FF1CCD"/>
    <w:rsid w:val="00FF24E0"/>
    <w:rsid w:val="00FF25B1"/>
    <w:rsid w:val="00FF3143"/>
    <w:rsid w:val="00FF516F"/>
    <w:rsid w:val="00FF5334"/>
    <w:rsid w:val="00FF5B9A"/>
    <w:rsid w:val="00FF6B4C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87A72B"/>
  <w15:docId w15:val="{0BD78CDA-D0F0-463D-B389-7FCFF990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A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7A0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B7A0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B7A0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B7A0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7A0B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B7A0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B7A0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B7A0B"/>
    <w:rPr>
      <w:rFonts w:cs="Times New Roman"/>
      <w:b/>
      <w:bCs/>
    </w:rPr>
  </w:style>
  <w:style w:type="paragraph" w:styleId="ListBullet">
    <w:name w:val="List Bullet"/>
    <w:basedOn w:val="Normal"/>
    <w:rsid w:val="004B7A0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4B7A0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B7A0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B7A0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B7A0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B7A0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B7A0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B7A0B"/>
    <w:pPr>
      <w:ind w:left="284"/>
    </w:pPr>
  </w:style>
  <w:style w:type="paragraph" w:customStyle="1" w:styleId="AAFrameAddress">
    <w:name w:val="AA Frame Address"/>
    <w:basedOn w:val="Heading1"/>
    <w:rsid w:val="004B7A0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B7A0B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B7A0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B7A0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B7A0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B7A0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B7A0B"/>
    <w:pPr>
      <w:ind w:left="851" w:hanging="284"/>
    </w:pPr>
  </w:style>
  <w:style w:type="paragraph" w:styleId="Index4">
    <w:name w:val="index 4"/>
    <w:basedOn w:val="Normal"/>
    <w:next w:val="Normal"/>
    <w:semiHidden/>
    <w:rsid w:val="004B7A0B"/>
    <w:pPr>
      <w:ind w:left="1135" w:hanging="284"/>
    </w:pPr>
  </w:style>
  <w:style w:type="paragraph" w:styleId="Index6">
    <w:name w:val="index 6"/>
    <w:basedOn w:val="Normal"/>
    <w:next w:val="Normal"/>
    <w:semiHidden/>
    <w:rsid w:val="004B7A0B"/>
    <w:pPr>
      <w:ind w:left="1702" w:hanging="284"/>
    </w:pPr>
  </w:style>
  <w:style w:type="paragraph" w:styleId="Index5">
    <w:name w:val="index 5"/>
    <w:basedOn w:val="Normal"/>
    <w:next w:val="Normal"/>
    <w:semiHidden/>
    <w:rsid w:val="004B7A0B"/>
    <w:pPr>
      <w:ind w:left="1418" w:hanging="284"/>
    </w:pPr>
  </w:style>
  <w:style w:type="paragraph" w:styleId="Index7">
    <w:name w:val="index 7"/>
    <w:basedOn w:val="Normal"/>
    <w:next w:val="Normal"/>
    <w:semiHidden/>
    <w:rsid w:val="004B7A0B"/>
    <w:pPr>
      <w:ind w:left="1985" w:hanging="284"/>
    </w:pPr>
  </w:style>
  <w:style w:type="paragraph" w:styleId="Index8">
    <w:name w:val="index 8"/>
    <w:basedOn w:val="Normal"/>
    <w:next w:val="Normal"/>
    <w:semiHidden/>
    <w:rsid w:val="004B7A0B"/>
    <w:pPr>
      <w:ind w:left="2269" w:hanging="284"/>
    </w:pPr>
  </w:style>
  <w:style w:type="paragraph" w:styleId="Index9">
    <w:name w:val="index 9"/>
    <w:basedOn w:val="Normal"/>
    <w:next w:val="Normal"/>
    <w:semiHidden/>
    <w:rsid w:val="004B7A0B"/>
    <w:pPr>
      <w:ind w:left="2552" w:hanging="284"/>
    </w:pPr>
  </w:style>
  <w:style w:type="paragraph" w:styleId="TOC2">
    <w:name w:val="toc 2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B7A0B"/>
    <w:pPr>
      <w:ind w:left="851"/>
    </w:pPr>
  </w:style>
  <w:style w:type="paragraph" w:styleId="TOC5">
    <w:name w:val="toc 5"/>
    <w:basedOn w:val="Normal"/>
    <w:next w:val="Normal"/>
    <w:semiHidden/>
    <w:rsid w:val="004B7A0B"/>
    <w:pPr>
      <w:ind w:left="1134"/>
    </w:pPr>
  </w:style>
  <w:style w:type="paragraph" w:styleId="TOC6">
    <w:name w:val="toc 6"/>
    <w:basedOn w:val="Normal"/>
    <w:next w:val="Normal"/>
    <w:semiHidden/>
    <w:rsid w:val="004B7A0B"/>
    <w:pPr>
      <w:ind w:left="1418"/>
    </w:pPr>
  </w:style>
  <w:style w:type="paragraph" w:styleId="TOC7">
    <w:name w:val="toc 7"/>
    <w:basedOn w:val="Normal"/>
    <w:next w:val="Normal"/>
    <w:semiHidden/>
    <w:rsid w:val="004B7A0B"/>
    <w:pPr>
      <w:ind w:left="1701"/>
    </w:pPr>
  </w:style>
  <w:style w:type="paragraph" w:styleId="TOC8">
    <w:name w:val="toc 8"/>
    <w:basedOn w:val="Normal"/>
    <w:next w:val="Normal"/>
    <w:semiHidden/>
    <w:rsid w:val="004B7A0B"/>
    <w:pPr>
      <w:ind w:left="1985"/>
    </w:pPr>
  </w:style>
  <w:style w:type="paragraph" w:styleId="TOC9">
    <w:name w:val="toc 9"/>
    <w:basedOn w:val="Normal"/>
    <w:next w:val="Normal"/>
    <w:semiHidden/>
    <w:rsid w:val="004B7A0B"/>
    <w:pPr>
      <w:ind w:left="2268"/>
    </w:pPr>
  </w:style>
  <w:style w:type="paragraph" w:styleId="TableofFigures">
    <w:name w:val="table of figures"/>
    <w:basedOn w:val="Normal"/>
    <w:next w:val="Normal"/>
    <w:semiHidden/>
    <w:rsid w:val="004B7A0B"/>
    <w:pPr>
      <w:ind w:left="567" w:hanging="567"/>
    </w:pPr>
  </w:style>
  <w:style w:type="paragraph" w:styleId="ListBullet5">
    <w:name w:val="List Bullet 5"/>
    <w:basedOn w:val="Normal"/>
    <w:rsid w:val="004B7A0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uiPriority w:val="99"/>
    <w:rsid w:val="004B7A0B"/>
    <w:pPr>
      <w:spacing w:after="120"/>
    </w:pPr>
  </w:style>
  <w:style w:type="paragraph" w:styleId="BodyTextFirstIndent">
    <w:name w:val="Body Text First Indent"/>
    <w:basedOn w:val="BodyText"/>
    <w:rsid w:val="004B7A0B"/>
    <w:pPr>
      <w:ind w:firstLine="284"/>
    </w:pPr>
  </w:style>
  <w:style w:type="paragraph" w:styleId="BodyTextIndent">
    <w:name w:val="Body Text Indent"/>
    <w:basedOn w:val="Normal"/>
    <w:rsid w:val="004B7A0B"/>
    <w:pPr>
      <w:spacing w:after="120"/>
      <w:ind w:left="283"/>
    </w:pPr>
  </w:style>
  <w:style w:type="paragraph" w:styleId="BodyTextFirstIndent2">
    <w:name w:val="Body Text First Indent 2"/>
    <w:basedOn w:val="BodyTextIndent"/>
    <w:rsid w:val="004B7A0B"/>
    <w:pPr>
      <w:ind w:left="284" w:firstLine="284"/>
    </w:pPr>
  </w:style>
  <w:style w:type="character" w:styleId="Strong">
    <w:name w:val="Strong"/>
    <w:basedOn w:val="DefaultParagraphFont"/>
    <w:qFormat/>
    <w:rsid w:val="004B7A0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B7A0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B7A0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B7A0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B7A0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B7A0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B7A0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B7A0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B7A0B"/>
    <w:pPr>
      <w:framePr w:h="1054" w:wrap="around" w:y="5920"/>
    </w:pPr>
  </w:style>
  <w:style w:type="paragraph" w:customStyle="1" w:styleId="ReportHeading3">
    <w:name w:val="ReportHeading3"/>
    <w:basedOn w:val="ReportHeading2"/>
    <w:rsid w:val="004B7A0B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B7A0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B7A0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B7A0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B7A0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B7A0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B7A0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4B7A0B"/>
  </w:style>
  <w:style w:type="paragraph" w:styleId="BodyText3">
    <w:name w:val="Body Text 3"/>
    <w:basedOn w:val="Normal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B7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E96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E96307"/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6662E5"/>
    <w:pPr>
      <w:spacing w:after="120" w:line="480" w:lineRule="auto"/>
      <w:ind w:left="360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31AA3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E0">
    <w:name w:val="»¡E"/>
    <w:basedOn w:val="Normal"/>
    <w:rsid w:val="004324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070D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ody Char Char Char"/>
    <w:basedOn w:val="DefaultParagraphFont"/>
    <w:link w:val="BodyText"/>
    <w:rsid w:val="009E75E1"/>
    <w:rPr>
      <w:rFonts w:ascii="Arial" w:hAnsi="Arial" w:cs="Angsana New"/>
      <w:sz w:val="18"/>
      <w:szCs w:val="18"/>
      <w:lang w:val="en-US" w:eastAsia="en-US" w:bidi="th-TH"/>
    </w:rPr>
  </w:style>
  <w:style w:type="paragraph" w:styleId="Title">
    <w:name w:val="Title"/>
    <w:basedOn w:val="Normal"/>
    <w:qFormat/>
    <w:rsid w:val="006F62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index">
    <w:name w:val="index"/>
    <w:aliases w:val="ix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922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rsid w:val="00DA7CD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acctcolumnheading">
    <w:name w:val="acct column heading"/>
    <w:aliases w:val="ac"/>
    <w:basedOn w:val="Normal"/>
    <w:rsid w:val="00DA7C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28B4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D1181C"/>
    <w:rPr>
      <w:rFonts w:ascii="Arial" w:hAnsi="Arial"/>
      <w:sz w:val="18"/>
      <w:szCs w:val="18"/>
    </w:rPr>
  </w:style>
  <w:style w:type="character" w:customStyle="1" w:styleId="Heading9Char">
    <w:name w:val="Heading 9 Char"/>
    <w:basedOn w:val="DefaultParagraphFont"/>
    <w:link w:val="Heading9"/>
    <w:locked/>
    <w:rsid w:val="00D1181C"/>
    <w:rPr>
      <w:rFonts w:cs="EucrosiaUPC"/>
      <w:b/>
      <w:bCs/>
      <w:sz w:val="30"/>
      <w:szCs w:val="30"/>
    </w:rPr>
  </w:style>
  <w:style w:type="character" w:customStyle="1" w:styleId="HeaderChar">
    <w:name w:val="Header Char"/>
    <w:link w:val="Header"/>
    <w:uiPriority w:val="99"/>
    <w:rsid w:val="00A7660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rsid w:val="00A7660F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A7660F"/>
    <w:rPr>
      <w:rFonts w:ascii="Book Antiqua" w:hAnsi="Book Antiqua"/>
      <w:sz w:val="22"/>
      <w:szCs w:val="22"/>
    </w:rPr>
  </w:style>
  <w:style w:type="character" w:customStyle="1" w:styleId="Heading2Char1">
    <w:name w:val="Heading 2 Char1"/>
    <w:locked/>
    <w:rsid w:val="00A7660F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cent">
    <w:name w:val="&amp;cent"/>
    <w:basedOn w:val="Normal"/>
    <w:uiPriority w:val="99"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customStyle="1" w:styleId="ColorfulList-Accent11">
    <w:name w:val="Colorful List - Accent 11"/>
    <w:basedOn w:val="Normal"/>
    <w:uiPriority w:val="99"/>
    <w:qFormat/>
    <w:rsid w:val="00A76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6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66DFB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4E37E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C2A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C2AA6"/>
    <w:rPr>
      <w:rFonts w:asciiTheme="majorBidi" w:eastAsia="Calibri" w:hAnsiTheme="majorBidi" w:cstheme="majorBidi"/>
      <w:i/>
      <w:iCs/>
      <w:sz w:val="30"/>
      <w:szCs w:val="30"/>
    </w:rPr>
  </w:style>
  <w:style w:type="character" w:styleId="CommentReference">
    <w:name w:val="annotation reference"/>
    <w:uiPriority w:val="99"/>
    <w:rsid w:val="00DC511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C51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511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uiPriority w:val="99"/>
    <w:rsid w:val="00A119D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1Char1">
    <w:name w:val="Heading 1 Char1"/>
    <w:basedOn w:val="DefaultParagraphFont"/>
    <w:uiPriority w:val="99"/>
    <w:rsid w:val="00A119D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basedOn w:val="DefaultParagraphFont"/>
    <w:link w:val="Heading3"/>
    <w:rsid w:val="00A119DC"/>
    <w:rPr>
      <w:rFonts w:ascii="Arial" w:hAnsi="Arial" w:cs="Times New Roman"/>
      <w:i/>
      <w:iCs/>
      <w:sz w:val="18"/>
      <w:szCs w:val="18"/>
    </w:rPr>
  </w:style>
  <w:style w:type="character" w:customStyle="1" w:styleId="Heading3Char1">
    <w:name w:val="Heading 3 Char1"/>
    <w:basedOn w:val="DefaultParagraphFont"/>
    <w:rsid w:val="00A119D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A119DC"/>
    <w:rPr>
      <w:rFonts w:ascii="Arial" w:hAnsi="Arial" w:cs="Times New Roman"/>
      <w:b/>
      <w:bCs/>
      <w:sz w:val="18"/>
      <w:szCs w:val="18"/>
    </w:rPr>
  </w:style>
  <w:style w:type="character" w:customStyle="1" w:styleId="Heading4Char1">
    <w:name w:val="Heading 4 Char1"/>
    <w:basedOn w:val="DefaultParagraphFont"/>
    <w:rsid w:val="00A119D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A119DC"/>
    <w:rPr>
      <w:rFonts w:cs="EucrosiaUPC"/>
      <w:b/>
      <w:bCs/>
      <w:sz w:val="32"/>
      <w:szCs w:val="32"/>
    </w:rPr>
  </w:style>
  <w:style w:type="character" w:customStyle="1" w:styleId="Heading5Char1">
    <w:name w:val="Heading 5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A119D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A119DC"/>
    <w:rPr>
      <w:rFonts w:cs="EucrosiaUPC"/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119DC"/>
    <w:rPr>
      <w:rFonts w:cs="EucrosiaUPC"/>
      <w:sz w:val="30"/>
      <w:szCs w:val="30"/>
    </w:rPr>
  </w:style>
  <w:style w:type="character" w:customStyle="1" w:styleId="Heading8Char1">
    <w:name w:val="Heading 8 Char1"/>
    <w:basedOn w:val="DefaultParagraphFont"/>
    <w:rsid w:val="00A119D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19DC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basedOn w:val="DefaultParagraphFont"/>
    <w:uiPriority w:val="20"/>
    <w:qFormat/>
    <w:rsid w:val="00A119DC"/>
    <w:rPr>
      <w:b w:val="0"/>
      <w:bCs w:val="0"/>
      <w:i w:val="0"/>
      <w:iCs w:val="0"/>
      <w:color w:val="D14836"/>
    </w:rPr>
  </w:style>
  <w:style w:type="paragraph" w:styleId="DocumentMap">
    <w:name w:val="Document Map"/>
    <w:basedOn w:val="Normal"/>
    <w:link w:val="DocumentMapChar"/>
    <w:uiPriority w:val="99"/>
    <w:unhideWhenUsed/>
    <w:rsid w:val="00A119D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19DC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9DC"/>
    <w:rPr>
      <w:rFonts w:ascii="Tahoma" w:hAnsi="Tahoma" w:cs="Tahoma"/>
      <w:sz w:val="16"/>
      <w:szCs w:val="16"/>
    </w:rPr>
  </w:style>
  <w:style w:type="character" w:customStyle="1" w:styleId="st1">
    <w:name w:val="st1"/>
    <w:basedOn w:val="DefaultParagraphFont"/>
    <w:rsid w:val="00F7573A"/>
  </w:style>
  <w:style w:type="paragraph" w:styleId="FootnoteText">
    <w:name w:val="footnote text"/>
    <w:aliases w:val="ft"/>
    <w:basedOn w:val="Normal"/>
    <w:link w:val="FootnoteTextChar"/>
    <w:semiHidden/>
    <w:rsid w:val="007E7C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E7CB8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7E7CB8"/>
    <w:rPr>
      <w:vertAlign w:val="superscript"/>
    </w:rPr>
  </w:style>
  <w:style w:type="paragraph" w:customStyle="1" w:styleId="a4">
    <w:name w:val="เนื้อเรื่อง"/>
    <w:basedOn w:val="Normal"/>
    <w:rsid w:val="00C63F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</w:rPr>
  </w:style>
  <w:style w:type="paragraph" w:styleId="NoSpacing">
    <w:name w:val="No Spacing"/>
    <w:uiPriority w:val="1"/>
    <w:qFormat/>
    <w:rsid w:val="00361A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5467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54670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D97F0C"/>
    <w:rPr>
      <w:rFonts w:cs="Times New Roman"/>
      <w:sz w:val="22"/>
      <w:lang w:val="en-GB" w:bidi="ar-SA"/>
    </w:rPr>
  </w:style>
  <w:style w:type="paragraph" w:styleId="NormalWeb">
    <w:name w:val="Normal (Web)"/>
    <w:basedOn w:val="Normal"/>
    <w:uiPriority w:val="99"/>
    <w:unhideWhenUsed/>
    <w:rsid w:val="00536C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840BF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D15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B0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C00AFC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  <w:semiHidden/>
    <w:unhideWhenUsed/>
    <w:rsid w:val="00100BB4"/>
  </w:style>
  <w:style w:type="paragraph" w:customStyle="1" w:styleId="zKISOffAddress">
    <w:name w:val="zKISOffAddress"/>
    <w:basedOn w:val="Normal"/>
    <w:rsid w:val="007E4F71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Revision">
    <w:name w:val="Revision"/>
    <w:hidden/>
    <w:uiPriority w:val="99"/>
    <w:semiHidden/>
    <w:rsid w:val="006D11F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643C5-BB4E-4976-B7AD-E7186AA52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24C66-F12C-464D-84EB-D024E516783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31782BB-F6E1-45E0-8978-84357A732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9DE193-191A-4348-AAD7-E030E44F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421</TotalTime>
  <Pages>6</Pages>
  <Words>1748</Words>
  <Characters>6907</Characters>
  <Application>Microsoft Office Word</Application>
  <DocSecurity>0</DocSecurity>
  <Lines>57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นครหลวงกระเบื้องและท่อ จำกัด</vt:lpstr>
      <vt:lpstr>บริษัท นครหลวงกระเบื้องและท่อ จำกัด</vt:lpstr>
    </vt:vector>
  </TitlesOfParts>
  <Company>KPMG</Company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นครหลวงกระเบื้องและท่อ จำกัด</dc:title>
  <dc:creator>tadsong_h22</dc:creator>
  <cp:lastModifiedBy>Nattha, Suwannapratheep</cp:lastModifiedBy>
  <cp:revision>29</cp:revision>
  <cp:lastPrinted>2024-02-07T09:54:00Z</cp:lastPrinted>
  <dcterms:created xsi:type="dcterms:W3CDTF">2023-02-15T10:36:00Z</dcterms:created>
  <dcterms:modified xsi:type="dcterms:W3CDTF">2025-02-19T14:29:00Z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-1156433609</vt:i4>
  </property>
  <property fmtid="{D5CDD505-2E9C-101B-9397-08002B2CF9AE}" pid="3" name="ContentTypeId">
    <vt:lpwstr>0x010100FC3C573FF70E394A86433F5E112C33AA</vt:lpwstr>
  </property>
</Properties>
</file>