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233884" w:rsidRPr="00CD07A0" w14:paraId="7894CA51" w14:textId="77777777" w:rsidTr="00864A3A">
        <w:trPr>
          <w:tblHeader/>
        </w:trPr>
        <w:tc>
          <w:tcPr>
            <w:tcW w:w="1384" w:type="dxa"/>
          </w:tcPr>
          <w:p w14:paraId="124138C3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6B2B5625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33884" w:rsidRPr="00CD07A0" w14:paraId="7B4EC597" w14:textId="77777777" w:rsidTr="00864A3A">
        <w:trPr>
          <w:tblHeader/>
        </w:trPr>
        <w:tc>
          <w:tcPr>
            <w:tcW w:w="1384" w:type="dxa"/>
          </w:tcPr>
          <w:p w14:paraId="7F226F72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71A6983" w14:textId="77777777" w:rsidR="00233884" w:rsidRPr="00CD07A0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884" w:rsidRPr="00CD07A0" w14:paraId="7297720F" w14:textId="77777777" w:rsidTr="00864A3A">
        <w:tc>
          <w:tcPr>
            <w:tcW w:w="1384" w:type="dxa"/>
          </w:tcPr>
          <w:p w14:paraId="17FF2D7D" w14:textId="4392063A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380E329" w14:textId="58EE6F9E" w:rsidR="00233884" w:rsidRPr="00FF0774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33884" w:rsidRPr="00CD07A0" w14:paraId="1F78EE36" w14:textId="77777777" w:rsidTr="00864A3A">
        <w:tc>
          <w:tcPr>
            <w:tcW w:w="1384" w:type="dxa"/>
          </w:tcPr>
          <w:p w14:paraId="36FFA54E" w14:textId="17B21DAA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7584EB" w14:textId="0FE643D3" w:rsidR="00233884" w:rsidRPr="00FF0774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33884" w:rsidRPr="00CD07A0" w14:paraId="5E9A578E" w14:textId="77777777" w:rsidTr="00864A3A">
        <w:tc>
          <w:tcPr>
            <w:tcW w:w="1384" w:type="dxa"/>
          </w:tcPr>
          <w:p w14:paraId="7D5741FD" w14:textId="52577B72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8B85D7" w14:textId="4B24437B" w:rsidR="00233884" w:rsidRPr="00FF0774" w:rsidRDefault="00233884" w:rsidP="00233884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นโยบายการบัญชี</w:t>
            </w:r>
            <w:r w:rsidR="005F460C" w:rsidRPr="005F460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ที่มีสาระสำคัญ</w:t>
            </w:r>
          </w:p>
        </w:tc>
      </w:tr>
      <w:tr w:rsidR="00233884" w:rsidRPr="00CD07A0" w14:paraId="3CA49B82" w14:textId="77777777" w:rsidTr="00864A3A">
        <w:tc>
          <w:tcPr>
            <w:tcW w:w="1384" w:type="dxa"/>
          </w:tcPr>
          <w:p w14:paraId="621DC33E" w14:textId="2FC7F742" w:rsidR="00233884" w:rsidRPr="00CD07A0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AD80781" w14:textId="12CEE594" w:rsidR="00233884" w:rsidRPr="00CD07A0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0674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3884" w:rsidRPr="00CD07A0" w14:paraId="04B33A68" w14:textId="77777777" w:rsidTr="00864A3A">
        <w:tc>
          <w:tcPr>
            <w:tcW w:w="1384" w:type="dxa"/>
          </w:tcPr>
          <w:p w14:paraId="11EE942F" w14:textId="38908990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B78D45" w14:textId="06ACD808" w:rsidR="00233884" w:rsidRPr="00FF0774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  </w:t>
            </w:r>
          </w:p>
        </w:tc>
      </w:tr>
      <w:tr w:rsidR="00233884" w:rsidRPr="00CD07A0" w14:paraId="17A4ECA8" w14:textId="77777777" w:rsidTr="00864A3A">
        <w:tc>
          <w:tcPr>
            <w:tcW w:w="1384" w:type="dxa"/>
          </w:tcPr>
          <w:p w14:paraId="6AD44CF2" w14:textId="3C48EEB0" w:rsidR="00233884" w:rsidRPr="00FF0774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8BD59" w14:textId="7E65DF32" w:rsidR="00233884" w:rsidRPr="00FF0774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C35538" w:rsidRPr="00CD07A0" w14:paraId="6D1BB811" w14:textId="77777777" w:rsidTr="00864A3A">
        <w:tc>
          <w:tcPr>
            <w:tcW w:w="1384" w:type="dxa"/>
          </w:tcPr>
          <w:p w14:paraId="2D179D1C" w14:textId="10F8B875" w:rsidR="00C35538" w:rsidRPr="00FF0774" w:rsidRDefault="00C35538" w:rsidP="00C355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DF2F7DC" w14:textId="4EEC5460" w:rsidR="00C35538" w:rsidRPr="00FF0774" w:rsidRDefault="0044203B" w:rsidP="00C35538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44203B" w:rsidRPr="00CD07A0" w14:paraId="06FEB25F" w14:textId="77777777" w:rsidTr="00864A3A">
        <w:tc>
          <w:tcPr>
            <w:tcW w:w="1384" w:type="dxa"/>
          </w:tcPr>
          <w:p w14:paraId="5B715BD6" w14:textId="79F26A1A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DCFDBB" w14:textId="1D45CD3C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4203B" w:rsidRPr="00CD07A0" w14:paraId="6F122AFD" w14:textId="77777777" w:rsidTr="00864A3A">
        <w:tc>
          <w:tcPr>
            <w:tcW w:w="1384" w:type="dxa"/>
          </w:tcPr>
          <w:p w14:paraId="740DAC44" w14:textId="67EA40B9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96B107" w14:textId="7F1F0A00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4203B" w:rsidRPr="00CD07A0" w14:paraId="3A15758C" w14:textId="77777777" w:rsidTr="00864A3A">
        <w:tc>
          <w:tcPr>
            <w:tcW w:w="1384" w:type="dxa"/>
          </w:tcPr>
          <w:p w14:paraId="270816C2" w14:textId="0D484AD6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C5DEB36" w14:textId="0E0425D4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44203B" w:rsidRPr="00CD07A0" w14:paraId="28FE1E0A" w14:textId="77777777" w:rsidTr="00864A3A">
        <w:tc>
          <w:tcPr>
            <w:tcW w:w="1384" w:type="dxa"/>
          </w:tcPr>
          <w:p w14:paraId="644B4A4F" w14:textId="21A60ABE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76E995C" w14:textId="40D72ADE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44203B" w:rsidRPr="00CD07A0" w14:paraId="3FFC05F1" w14:textId="77777777" w:rsidTr="00864A3A">
        <w:tc>
          <w:tcPr>
            <w:tcW w:w="1384" w:type="dxa"/>
          </w:tcPr>
          <w:p w14:paraId="37D32147" w14:textId="1EFB6704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9B06ABF" w14:textId="6A9A2059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44203B" w:rsidRPr="00CD07A0" w14:paraId="12CD40BB" w14:textId="77777777" w:rsidTr="00864A3A">
        <w:tc>
          <w:tcPr>
            <w:tcW w:w="1384" w:type="dxa"/>
          </w:tcPr>
          <w:p w14:paraId="427CBF40" w14:textId="41CF2C64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6C1C5C7" w14:textId="391117D5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4203B" w:rsidRPr="00CD07A0" w14:paraId="25470700" w14:textId="77777777" w:rsidTr="00864A3A">
        <w:tc>
          <w:tcPr>
            <w:tcW w:w="1384" w:type="dxa"/>
          </w:tcPr>
          <w:p w14:paraId="67390CD0" w14:textId="4C92D725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AD8153" w14:textId="05999DA3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868B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</w:t>
            </w:r>
            <w:r w:rsidR="00CC6650" w:rsidRPr="00CC6650">
              <w:rPr>
                <w:rFonts w:asciiTheme="majorBidi" w:hAnsiTheme="majorBidi" w:cstheme="majorBidi"/>
                <w:sz w:val="30"/>
                <w:szCs w:val="30"/>
                <w:cs/>
              </w:rPr>
              <w:t>ธรรมชาติ</w:t>
            </w:r>
          </w:p>
        </w:tc>
      </w:tr>
      <w:tr w:rsidR="0044203B" w:rsidRPr="00CD07A0" w14:paraId="3217A7FB" w14:textId="77777777" w:rsidTr="00864A3A">
        <w:tc>
          <w:tcPr>
            <w:tcW w:w="1384" w:type="dxa"/>
          </w:tcPr>
          <w:p w14:paraId="30E4472B" w14:textId="067A7BC9" w:rsidR="0044203B" w:rsidRPr="00CD07A0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08B10FE" w14:textId="106B5D79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0674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44203B" w:rsidRPr="00CD07A0" w14:paraId="7DCDB518" w14:textId="77777777" w:rsidTr="00864A3A">
        <w:tc>
          <w:tcPr>
            <w:tcW w:w="1384" w:type="dxa"/>
          </w:tcPr>
          <w:p w14:paraId="50941B81" w14:textId="52E797CF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CEFFD1A" w14:textId="799E88F8" w:rsidR="0044203B" w:rsidRPr="00FF0774" w:rsidRDefault="004124D4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44203B" w:rsidRPr="00CD07A0" w14:paraId="4AD1FF92" w14:textId="77777777" w:rsidTr="00864A3A">
        <w:tc>
          <w:tcPr>
            <w:tcW w:w="1384" w:type="dxa"/>
          </w:tcPr>
          <w:p w14:paraId="57A95413" w14:textId="19D6FFBF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60B4E92" w14:textId="630D8D41" w:rsidR="0044203B" w:rsidRPr="00FF0774" w:rsidRDefault="004124D4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44203B" w:rsidRPr="00CD07A0" w14:paraId="650DF94E" w14:textId="77777777" w:rsidTr="00864A3A">
        <w:tc>
          <w:tcPr>
            <w:tcW w:w="1384" w:type="dxa"/>
          </w:tcPr>
          <w:p w14:paraId="75465748" w14:textId="6BF4B358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8F5DCB" w14:textId="583B52C0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4203B" w:rsidRPr="00CD07A0" w14:paraId="2FD1BAF2" w14:textId="77777777" w:rsidTr="00864A3A">
        <w:tc>
          <w:tcPr>
            <w:tcW w:w="1384" w:type="dxa"/>
          </w:tcPr>
          <w:p w14:paraId="642206E4" w14:textId="40F13782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6F45B4" w14:textId="68E2418A" w:rsidR="0044203B" w:rsidRPr="00FF0774" w:rsidRDefault="0044203B" w:rsidP="0044203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44203B" w:rsidRPr="00CD07A0" w14:paraId="06F52908" w14:textId="77777777" w:rsidTr="00864A3A">
        <w:tc>
          <w:tcPr>
            <w:tcW w:w="1384" w:type="dxa"/>
          </w:tcPr>
          <w:p w14:paraId="1BFDA45E" w14:textId="0A1D9840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C976471" w14:textId="57398605" w:rsidR="0044203B" w:rsidRPr="00FF0774" w:rsidRDefault="0044203B" w:rsidP="0044203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44203B" w:rsidRPr="00CD07A0" w14:paraId="7C0616CA" w14:textId="77777777" w:rsidTr="00864A3A">
        <w:tc>
          <w:tcPr>
            <w:tcW w:w="1384" w:type="dxa"/>
          </w:tcPr>
          <w:p w14:paraId="0633D3A1" w14:textId="1F841E8A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D4A720D" w14:textId="620D07E4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4203B" w:rsidRPr="00CD07A0" w14:paraId="5F3DB62E" w14:textId="77777777" w:rsidTr="00864A3A">
        <w:tc>
          <w:tcPr>
            <w:tcW w:w="1384" w:type="dxa"/>
          </w:tcPr>
          <w:p w14:paraId="10A53AD2" w14:textId="4EC9C205" w:rsidR="0044203B" w:rsidRPr="00FF0774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DCE5272" w14:textId="4C0144B8" w:rsidR="0044203B" w:rsidRPr="00FF0774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774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2FAB7F2C" w14:textId="1971966B" w:rsidR="004F361E" w:rsidRPr="00CD07A0" w:rsidRDefault="006922F4" w:rsidP="000167FE">
      <w:pPr>
        <w:pStyle w:val="IndexHeading1"/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0" w:name="_Hlk60849403"/>
      <w:r w:rsidRPr="00CD07A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 </w:t>
      </w:r>
      <w:bookmarkEnd w:id="0"/>
      <w:r w:rsidRPr="00CD07A0">
        <w:rPr>
          <w:rFonts w:asciiTheme="majorBidi" w:hAnsiTheme="majorBidi" w:cstheme="majorBidi"/>
          <w:sz w:val="30"/>
          <w:szCs w:val="30"/>
          <w:rtl/>
          <w:cs/>
          <w:lang w:bidi="th-TH"/>
        </w:rPr>
        <w:br w:type="page"/>
      </w:r>
      <w:r w:rsidR="004F361E" w:rsidRPr="00CD07A0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613A8E27" w14:textId="77777777" w:rsidR="004F361E" w:rsidRPr="00CD07A0" w:rsidRDefault="004F361E" w:rsidP="004F3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6C5FD6" w14:textId="092D5172" w:rsidR="00F64577" w:rsidRPr="00CD07A0" w:rsidRDefault="004F361E" w:rsidP="00F6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17" w:firstLine="540"/>
        <w:jc w:val="both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B66A6" w:rsidRPr="00CD07A0">
        <w:rPr>
          <w:rFonts w:asciiTheme="majorBidi" w:hAnsiTheme="majorBidi" w:cstheme="majorBidi"/>
          <w:sz w:val="30"/>
          <w:szCs w:val="30"/>
          <w:cs/>
        </w:rPr>
        <w:t>คณะ</w:t>
      </w:r>
      <w:r w:rsidRPr="00CD07A0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630ECF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31D14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7D7">
        <w:rPr>
          <w:rFonts w:asciiTheme="majorBidi" w:hAnsiTheme="majorBidi" w:cstheme="majorBidi"/>
          <w:sz w:val="30"/>
          <w:szCs w:val="30"/>
        </w:rPr>
        <w:t>20</w:t>
      </w:r>
      <w:r w:rsidR="00122424"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="00122424" w:rsidRPr="00CD07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467D7">
        <w:rPr>
          <w:rFonts w:asciiTheme="majorBidi" w:hAnsiTheme="majorBidi" w:cstheme="majorBidi"/>
          <w:sz w:val="30"/>
          <w:szCs w:val="30"/>
        </w:rPr>
        <w:t>2568</w:t>
      </w:r>
    </w:p>
    <w:p w14:paraId="3EA55D46" w14:textId="77777777" w:rsidR="008F7D40" w:rsidRPr="00CD07A0" w:rsidRDefault="008F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68F819AC" w14:textId="77777777" w:rsidR="0077361D" w:rsidRPr="00CD07A0" w:rsidRDefault="0057196D" w:rsidP="004F361E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CD07A0">
        <w:rPr>
          <w:rFonts w:asciiTheme="majorBidi" w:hAnsiTheme="majorBidi" w:cstheme="majorBidi"/>
          <w:cs/>
        </w:rPr>
        <w:t>ข้อมูล</w:t>
      </w:r>
      <w:r w:rsidR="0077361D" w:rsidRPr="00CD07A0">
        <w:rPr>
          <w:rFonts w:asciiTheme="majorBidi" w:hAnsiTheme="majorBidi" w:cstheme="majorBidi"/>
          <w:cs/>
        </w:rPr>
        <w:t xml:space="preserve">ทั่วไป </w:t>
      </w:r>
    </w:p>
    <w:p w14:paraId="10FDD41F" w14:textId="77777777" w:rsidR="005E0586" w:rsidRPr="00CD07A0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71AA8" w14:textId="08CDA6A7" w:rsidR="00C945C4" w:rsidRPr="00CD07A0" w:rsidRDefault="008C2409" w:rsidP="006D24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D07A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</w:t>
      </w:r>
      <w:r w:rsidR="00C40ED4" w:rsidRPr="00CD07A0">
        <w:rPr>
          <w:rFonts w:asciiTheme="majorBidi" w:hAnsiTheme="majorBidi" w:cstheme="majorBidi" w:hint="cs"/>
          <w:spacing w:val="-2"/>
          <w:sz w:val="30"/>
          <w:szCs w:val="30"/>
          <w:cs/>
        </w:rPr>
        <w:t>โ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 xml:space="preserve">รแยล พลัส จำกัด </w:t>
      </w:r>
      <w:r w:rsidR="00C40ED4" w:rsidRPr="00CD07A0">
        <w:rPr>
          <w:rFonts w:ascii="Angsana New" w:hAnsi="Angsana New"/>
          <w:color w:val="000000"/>
          <w:sz w:val="30"/>
          <w:szCs w:val="30"/>
          <w:cs/>
        </w:rPr>
        <w:t>(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="00C40ED4" w:rsidRPr="00CD07A0">
        <w:rPr>
          <w:rFonts w:ascii="Angsana New" w:hAnsi="Angsana New"/>
          <w:color w:val="000000"/>
          <w:sz w:val="30"/>
          <w:szCs w:val="30"/>
          <w:cs/>
        </w:rPr>
        <w:t>) “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C40ED4" w:rsidRPr="00CD07A0">
        <w:rPr>
          <w:rFonts w:ascii="Angsana New" w:hAnsi="Angsana New"/>
          <w:color w:val="000000"/>
          <w:sz w:val="30"/>
          <w:szCs w:val="30"/>
          <w:cs/>
        </w:rPr>
        <w:t xml:space="preserve">” 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และจดทะเบียนกับตลาดหลักทรัพย์แห่งประเทศไทยเมื่อวันที่</w:t>
      </w:r>
      <w:r w:rsidR="00C40ED4" w:rsidRPr="00CD07A0">
        <w:rPr>
          <w:rFonts w:ascii="Angsana New" w:hAnsi="Angsana New"/>
          <w:color w:val="000000"/>
          <w:sz w:val="30"/>
          <w:szCs w:val="30"/>
        </w:rPr>
        <w:t xml:space="preserve"> </w:t>
      </w:r>
      <w:r w:rsidR="002467D7">
        <w:rPr>
          <w:rFonts w:ascii="Angsana New" w:hAnsi="Angsana New"/>
          <w:color w:val="000000"/>
          <w:sz w:val="30"/>
          <w:szCs w:val="30"/>
        </w:rPr>
        <w:t>20</w:t>
      </w:r>
      <w:r w:rsidR="00C40ED4" w:rsidRPr="00CD07A0">
        <w:rPr>
          <w:rFonts w:ascii="Angsana New" w:hAnsi="Angsana New"/>
          <w:color w:val="000000"/>
          <w:sz w:val="30"/>
          <w:szCs w:val="30"/>
        </w:rPr>
        <w:t xml:space="preserve"> </w:t>
      </w:r>
      <w:r w:rsidR="00C40ED4" w:rsidRPr="00CD07A0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2467D7">
        <w:rPr>
          <w:rFonts w:ascii="Angsana New" w:hAnsi="Angsana New"/>
          <w:color w:val="000000"/>
          <w:sz w:val="30"/>
          <w:szCs w:val="30"/>
        </w:rPr>
        <w:t>2565</w:t>
      </w:r>
      <w:r w:rsidR="00982871" w:rsidRPr="00CD07A0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="00982871" w:rsidRPr="00CD07A0">
        <w:rPr>
          <w:rFonts w:ascii="Angsana New" w:hAnsi="Angsana New"/>
          <w:color w:val="000000"/>
          <w:sz w:val="30"/>
          <w:szCs w:val="30"/>
        </w:rPr>
        <w:t xml:space="preserve"> </w:t>
      </w:r>
      <w:r w:rsidR="002467D7">
        <w:rPr>
          <w:rFonts w:ascii="Angsana New" w:hAnsi="Angsana New"/>
          <w:color w:val="000000"/>
          <w:sz w:val="30"/>
          <w:szCs w:val="30"/>
        </w:rPr>
        <w:t>84</w:t>
      </w:r>
      <w:r w:rsidR="00982871" w:rsidRPr="00CD07A0">
        <w:rPr>
          <w:rFonts w:ascii="Angsana New" w:hAnsi="Angsana New"/>
          <w:color w:val="000000"/>
          <w:sz w:val="30"/>
          <w:szCs w:val="30"/>
        </w:rPr>
        <w:t>/</w:t>
      </w:r>
      <w:r w:rsidR="002467D7">
        <w:rPr>
          <w:rFonts w:ascii="Angsana New" w:hAnsi="Angsana New"/>
          <w:color w:val="000000"/>
          <w:sz w:val="30"/>
          <w:szCs w:val="30"/>
        </w:rPr>
        <w:t>3</w:t>
      </w:r>
      <w:r w:rsidR="00982871" w:rsidRPr="00CD07A0">
        <w:rPr>
          <w:rFonts w:ascii="Angsana New" w:hAnsi="Angsana New"/>
          <w:color w:val="000000"/>
          <w:sz w:val="30"/>
          <w:szCs w:val="30"/>
        </w:rPr>
        <w:t>-</w:t>
      </w:r>
      <w:r w:rsidR="002467D7">
        <w:rPr>
          <w:rFonts w:ascii="Angsana New" w:hAnsi="Angsana New"/>
          <w:color w:val="000000"/>
          <w:sz w:val="30"/>
          <w:szCs w:val="30"/>
        </w:rPr>
        <w:t>7</w:t>
      </w:r>
      <w:r w:rsidR="00982871" w:rsidRPr="00CD07A0">
        <w:rPr>
          <w:rFonts w:ascii="Angsana New" w:hAnsi="Angsana New"/>
          <w:color w:val="000000"/>
          <w:sz w:val="30"/>
          <w:szCs w:val="30"/>
        </w:rPr>
        <w:t xml:space="preserve"> </w:t>
      </w:r>
      <w:r w:rsidR="00982871" w:rsidRPr="00CD07A0">
        <w:rPr>
          <w:rFonts w:ascii="Angsana New" w:hAnsi="Angsana New"/>
          <w:color w:val="000000"/>
          <w:sz w:val="30"/>
          <w:szCs w:val="30"/>
          <w:cs/>
        </w:rPr>
        <w:t xml:space="preserve">ซอยพระรามที่ </w:t>
      </w:r>
      <w:r w:rsidR="002467D7">
        <w:rPr>
          <w:rFonts w:ascii="Angsana New" w:hAnsi="Angsana New"/>
          <w:color w:val="000000"/>
          <w:sz w:val="30"/>
          <w:szCs w:val="30"/>
        </w:rPr>
        <w:t>2</w:t>
      </w:r>
      <w:r w:rsidR="00982871" w:rsidRPr="00CD07A0">
        <w:rPr>
          <w:rFonts w:ascii="Angsana New" w:hAnsi="Angsana New"/>
          <w:color w:val="000000"/>
          <w:sz w:val="30"/>
          <w:szCs w:val="30"/>
        </w:rPr>
        <w:t xml:space="preserve"> </w:t>
      </w:r>
      <w:r w:rsidR="00982871" w:rsidRPr="00CD07A0">
        <w:rPr>
          <w:rFonts w:ascii="Angsana New" w:hAnsi="Angsana New"/>
          <w:color w:val="000000"/>
          <w:sz w:val="30"/>
          <w:szCs w:val="30"/>
          <w:cs/>
        </w:rPr>
        <w:t xml:space="preserve">ซอย </w:t>
      </w:r>
      <w:r w:rsidR="002467D7">
        <w:rPr>
          <w:rFonts w:ascii="Angsana New" w:hAnsi="Angsana New"/>
          <w:color w:val="000000"/>
          <w:sz w:val="30"/>
          <w:szCs w:val="30"/>
        </w:rPr>
        <w:t>69</w:t>
      </w:r>
      <w:r w:rsidR="00982871" w:rsidRPr="00CD07A0">
        <w:rPr>
          <w:rFonts w:ascii="Angsana New" w:hAnsi="Angsana New"/>
          <w:color w:val="000000"/>
          <w:sz w:val="30"/>
          <w:szCs w:val="30"/>
        </w:rPr>
        <w:t xml:space="preserve"> </w:t>
      </w:r>
      <w:r w:rsidR="00982871" w:rsidRPr="00CD07A0">
        <w:rPr>
          <w:rFonts w:ascii="Angsana New" w:hAnsi="Angsana New"/>
          <w:color w:val="000000"/>
          <w:sz w:val="30"/>
          <w:szCs w:val="30"/>
          <w:cs/>
        </w:rPr>
        <w:t xml:space="preserve">แขวงแสมดำ เขตบางขุนเทียน กรุงเทพมหานคร </w:t>
      </w:r>
      <w:r w:rsidR="002467D7">
        <w:rPr>
          <w:rFonts w:ascii="Angsana New" w:hAnsi="Angsana New"/>
          <w:color w:val="000000"/>
          <w:sz w:val="30"/>
          <w:szCs w:val="30"/>
        </w:rPr>
        <w:t>10150</w:t>
      </w:r>
    </w:p>
    <w:p w14:paraId="687C0AFF" w14:textId="77777777" w:rsidR="00C945C4" w:rsidRPr="00CD07A0" w:rsidRDefault="00C945C4" w:rsidP="00C945C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39947" w14:textId="718670C3" w:rsidR="00B6783A" w:rsidRPr="00CD07A0" w:rsidRDefault="00B6783A" w:rsidP="00B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CD07A0">
        <w:rPr>
          <w:rFonts w:ascii="Angsana New" w:hAnsi="Angsana New" w:hint="cs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 ถือหุ้นของบริษัทในอัตรา</w:t>
      </w:r>
      <w:r w:rsidRPr="00CD07A0">
        <w:rPr>
          <w:rFonts w:ascii="Angsana New" w:hAnsi="Angsana New"/>
          <w:color w:val="000000"/>
          <w:sz w:val="30"/>
          <w:szCs w:val="30"/>
          <w:cs/>
        </w:rPr>
        <w:t>ร้อยละ</w:t>
      </w:r>
      <w:r w:rsidRPr="00CD07A0">
        <w:rPr>
          <w:rFonts w:ascii="Angsana New" w:hAnsi="Angsana New"/>
          <w:color w:val="000000"/>
          <w:sz w:val="30"/>
          <w:szCs w:val="30"/>
        </w:rPr>
        <w:t xml:space="preserve"> </w:t>
      </w:r>
      <w:r w:rsidR="002467D7">
        <w:rPr>
          <w:rFonts w:ascii="Angsana New" w:hAnsi="Angsana New"/>
          <w:color w:val="000000"/>
          <w:sz w:val="30"/>
          <w:szCs w:val="30"/>
        </w:rPr>
        <w:t>34</w:t>
      </w:r>
      <w:r w:rsidRPr="00CD07A0">
        <w:rPr>
          <w:rFonts w:ascii="Angsana New" w:hAnsi="Angsana New"/>
          <w:color w:val="000000"/>
          <w:sz w:val="30"/>
          <w:szCs w:val="30"/>
          <w:cs/>
        </w:rPr>
        <w:t>.</w:t>
      </w:r>
      <w:r w:rsidR="002467D7">
        <w:rPr>
          <w:rFonts w:ascii="Angsana New" w:hAnsi="Angsana New"/>
          <w:color w:val="000000"/>
          <w:sz w:val="30"/>
          <w:szCs w:val="30"/>
        </w:rPr>
        <w:t>43</w:t>
      </w:r>
      <w:r w:rsidRPr="00CD07A0">
        <w:rPr>
          <w:rFonts w:ascii="Angsana New" w:hAnsi="Angsana New"/>
          <w:color w:val="000000"/>
          <w:sz w:val="30"/>
          <w:szCs w:val="30"/>
          <w:cs/>
        </w:rPr>
        <w:t xml:space="preserve"> และร้อยละ </w:t>
      </w:r>
      <w:r w:rsidR="002467D7">
        <w:rPr>
          <w:rFonts w:ascii="Angsana New" w:hAnsi="Angsana New"/>
          <w:color w:val="000000"/>
          <w:sz w:val="30"/>
          <w:szCs w:val="30"/>
        </w:rPr>
        <w:t>15</w:t>
      </w:r>
      <w:r w:rsidRPr="00CD07A0">
        <w:rPr>
          <w:rFonts w:ascii="Angsana New" w:hAnsi="Angsana New"/>
          <w:color w:val="000000"/>
          <w:sz w:val="30"/>
          <w:szCs w:val="30"/>
          <w:cs/>
        </w:rPr>
        <w:t>.</w:t>
      </w:r>
      <w:r w:rsidR="002467D7">
        <w:rPr>
          <w:rFonts w:ascii="Angsana New" w:hAnsi="Angsana New"/>
          <w:color w:val="000000"/>
          <w:sz w:val="30"/>
          <w:szCs w:val="30"/>
        </w:rPr>
        <w:t>02</w:t>
      </w:r>
      <w:r w:rsidRPr="00CD07A0">
        <w:rPr>
          <w:rFonts w:ascii="Angsana New" w:hAnsi="Angsana New"/>
          <w:color w:val="000000"/>
          <w:sz w:val="30"/>
          <w:szCs w:val="30"/>
        </w:rPr>
        <w:t xml:space="preserve"> </w:t>
      </w:r>
      <w:r w:rsidRPr="00CD07A0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CD07A0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2467D7">
        <w:rPr>
          <w:rFonts w:ascii="Angsana New" w:hAnsi="Angsana New"/>
          <w:i/>
          <w:iCs/>
          <w:color w:val="000000"/>
          <w:sz w:val="30"/>
          <w:szCs w:val="30"/>
        </w:rPr>
        <w:t>2566</w:t>
      </w:r>
      <w:r w:rsidRPr="00CD07A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: นายพลแสง แซ่เบ๊ และนางสาวอมรรัตน์ เกษวิเศษ ถือหุ้นของบริษัทในอัตราร้อยละ </w:t>
      </w:r>
      <w:r w:rsidR="002467D7">
        <w:rPr>
          <w:rFonts w:ascii="Angsana New" w:hAnsi="Angsana New"/>
          <w:i/>
          <w:iCs/>
          <w:color w:val="000000"/>
          <w:sz w:val="30"/>
          <w:szCs w:val="30"/>
        </w:rPr>
        <w:t>34</w:t>
      </w:r>
      <w:r w:rsidR="00A74381" w:rsidRPr="00CD07A0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2467D7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Pr="00CD07A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CD07A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และร้อยละ </w:t>
      </w:r>
      <w:r w:rsidR="002467D7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A74381" w:rsidRPr="00CD07A0">
        <w:rPr>
          <w:rFonts w:ascii="Angsana New" w:hAnsi="Angsana New"/>
          <w:i/>
          <w:iCs/>
          <w:color w:val="000000"/>
          <w:sz w:val="30"/>
          <w:szCs w:val="30"/>
        </w:rPr>
        <w:t>.</w:t>
      </w:r>
      <w:r w:rsidR="002467D7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Pr="00CD07A0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CD07A0">
        <w:rPr>
          <w:rFonts w:ascii="Angsana New" w:hAnsi="Angsana New"/>
          <w:i/>
          <w:iCs/>
          <w:color w:val="000000"/>
          <w:sz w:val="30"/>
          <w:szCs w:val="30"/>
          <w:cs/>
        </w:rPr>
        <w:t>ตามลำดับ)</w:t>
      </w:r>
    </w:p>
    <w:p w14:paraId="03EC04B3" w14:textId="77777777" w:rsidR="00B6783A" w:rsidRPr="00CD07A0" w:rsidRDefault="00B6783A" w:rsidP="00B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7CFA95" w14:textId="77777777" w:rsidR="00B6783A" w:rsidRPr="00CD07A0" w:rsidRDefault="00B6783A" w:rsidP="00B6783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CD07A0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58A316B9" w14:textId="062812D4" w:rsidR="005E0586" w:rsidRPr="00CD07A0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B99E4" w14:textId="77777777" w:rsidR="00A7660F" w:rsidRPr="00CD07A0" w:rsidRDefault="00A7660F" w:rsidP="00A7660F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CD07A0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3E968C4" w14:textId="77777777" w:rsidR="00A7660F" w:rsidRPr="00CD07A0" w:rsidRDefault="00A7660F" w:rsidP="00A7660F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B71C39D" w14:textId="36111351" w:rsidR="001D6589" w:rsidRPr="00CD07A0" w:rsidRDefault="001D6589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CD07A0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CD07A0">
        <w:rPr>
          <w:rFonts w:asciiTheme="majorBidi" w:hAnsiTheme="majorBidi" w:cstheme="majorBidi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83E3E" w:rsidRPr="00CD07A0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066A52C7" w14:textId="77777777" w:rsidR="001D6589" w:rsidRPr="00CD07A0" w:rsidRDefault="001D6589" w:rsidP="001D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AC28263" w14:textId="330F9528" w:rsidR="001D45EF" w:rsidRPr="00CD07A0" w:rsidRDefault="001D6589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D07A0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E2771C" w:rsidRPr="00CD07A0">
        <w:rPr>
          <w:rFonts w:asciiTheme="majorBidi" w:hAnsiTheme="majorBidi" w:cstheme="majorBidi" w:hint="cs"/>
          <w:spacing w:val="2"/>
          <w:sz w:val="30"/>
          <w:szCs w:val="30"/>
          <w:cs/>
        </w:rPr>
        <w:t>ซึ่งเปิดเผยในหมายเหตุแต่ละข้อ</w:t>
      </w:r>
      <w:r w:rsidRPr="00CD07A0">
        <w:rPr>
          <w:rFonts w:asciiTheme="majorBidi" w:hAnsiTheme="majorBidi" w:cstheme="majorBidi"/>
          <w:spacing w:val="2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21A237A" w14:textId="7FCFE1FF" w:rsidR="00C05787" w:rsidRPr="00CD07A0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51DFC4E" w14:textId="4A65222A" w:rsidR="00C05787" w:rsidRPr="00CD07A0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4DC7954" w14:textId="39275DB6" w:rsidR="00C05787" w:rsidRPr="00CD07A0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642F2EC" w14:textId="77777777" w:rsidR="00C05787" w:rsidRPr="00CD07A0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BDF16D3" w14:textId="33AC401A" w:rsidR="00C06215" w:rsidRPr="00CD07A0" w:rsidRDefault="00C06215" w:rsidP="00FA562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CD07A0">
        <w:rPr>
          <w:rFonts w:asciiTheme="majorBidi" w:hAnsiTheme="majorBidi" w:cstheme="majorBidi"/>
          <w:cs/>
        </w:rPr>
        <w:lastRenderedPageBreak/>
        <w:t>นโยบายการบัญชีที่</w:t>
      </w:r>
      <w:r w:rsidR="005F460C">
        <w:rPr>
          <w:rFonts w:asciiTheme="majorBidi" w:hAnsiTheme="majorBidi" w:cstheme="majorBidi" w:hint="cs"/>
          <w:cs/>
        </w:rPr>
        <w:t>มีสาระ</w:t>
      </w:r>
      <w:r w:rsidRPr="00CD07A0">
        <w:rPr>
          <w:rFonts w:asciiTheme="majorBidi" w:hAnsiTheme="majorBidi" w:cstheme="majorBidi"/>
          <w:cs/>
        </w:rPr>
        <w:t>สำคัญ</w:t>
      </w:r>
    </w:p>
    <w:p w14:paraId="6E9BCF79" w14:textId="77777777" w:rsidR="008E3099" w:rsidRPr="00CD07A0" w:rsidRDefault="008E3099" w:rsidP="008E3099">
      <w:pPr>
        <w:rPr>
          <w:rFonts w:asciiTheme="majorBidi" w:hAnsiTheme="majorBidi" w:cstheme="majorBidi"/>
          <w:sz w:val="28"/>
          <w:szCs w:val="28"/>
          <w:cs/>
        </w:rPr>
      </w:pPr>
    </w:p>
    <w:p w14:paraId="0DB966A1" w14:textId="127736FF" w:rsidR="00DA6101" w:rsidRPr="00CD07A0" w:rsidRDefault="00DA6101" w:rsidP="00C3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FBF9529" w14:textId="77777777" w:rsidR="00DA6101" w:rsidRPr="00CD07A0" w:rsidRDefault="00DA6101" w:rsidP="00DA6101">
      <w:pPr>
        <w:rPr>
          <w:rFonts w:asciiTheme="majorBidi" w:hAnsiTheme="majorBidi" w:cstheme="majorBidi"/>
          <w:sz w:val="28"/>
          <w:szCs w:val="28"/>
          <w:cs/>
        </w:rPr>
      </w:pPr>
    </w:p>
    <w:p w14:paraId="6B7AB156" w14:textId="77777777" w:rsidR="00D852D4" w:rsidRPr="00CD07A0" w:rsidRDefault="00432F95" w:rsidP="00D852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CF23131" w14:textId="77777777" w:rsidR="00D852D4" w:rsidRPr="00CD07A0" w:rsidRDefault="00560466" w:rsidP="00D8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CD07A0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 xml:space="preserve"> </w:t>
      </w:r>
    </w:p>
    <w:p w14:paraId="42C16A51" w14:textId="6F00EFE3" w:rsidR="00204F2D" w:rsidRPr="00CD07A0" w:rsidRDefault="00204F2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1FFDD37" w14:textId="77777777" w:rsidR="002D2C7D" w:rsidRPr="00CD07A0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E3A95" w14:textId="6C94F82A" w:rsidR="002D2C7D" w:rsidRPr="00CD07A0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ผลต่างของอัตราแลกเปลี่ยนที่เกิดขึ้นจากการแปลงค่าให้รับรู้ในกำไรหรือขาดทุนในงวดบัญชีน</w:t>
      </w:r>
      <w:r w:rsidR="00C50AE5" w:rsidRPr="00CD07A0">
        <w:rPr>
          <w:rFonts w:asciiTheme="majorBidi" w:hAnsiTheme="majorBidi" w:cstheme="majorBidi"/>
          <w:sz w:val="30"/>
          <w:szCs w:val="30"/>
          <w:cs/>
        </w:rPr>
        <w:t>ั้น</w:t>
      </w:r>
    </w:p>
    <w:p w14:paraId="77FB23BD" w14:textId="7896F986" w:rsidR="0021119D" w:rsidRPr="00CD07A0" w:rsidRDefault="0021119D" w:rsidP="00E0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A3282D" w14:textId="303385CB" w:rsidR="0021119D" w:rsidRPr="00CD07A0" w:rsidRDefault="0021119D" w:rsidP="002111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CF275F0" w14:textId="77777777" w:rsidR="0021119D" w:rsidRPr="00CD07A0" w:rsidRDefault="0021119D" w:rsidP="00C32CDB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A337FF" w14:textId="38D5CFEC" w:rsidR="0021119D" w:rsidRPr="00CD07A0" w:rsidRDefault="0021119D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C32CDB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CA7F329" w14:textId="77777777" w:rsidR="0021119D" w:rsidRPr="00CD07A0" w:rsidRDefault="0021119D" w:rsidP="0021119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AA0F66" w14:textId="75E79DE8" w:rsidR="007C43B1" w:rsidRPr="00CD07A0" w:rsidRDefault="007C43B1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2467D7">
        <w:rPr>
          <w:rFonts w:asciiTheme="majorBidi" w:hAnsiTheme="majorBidi" w:cstheme="majorBidi"/>
          <w:sz w:val="30"/>
          <w:szCs w:val="30"/>
        </w:rPr>
        <w:t>3</w:t>
      </w:r>
      <w:r w:rsidRPr="00CD07A0">
        <w:rPr>
          <w:rFonts w:asciiTheme="majorBidi" w:hAnsiTheme="majorBidi" w:cstheme="majorBidi"/>
          <w:sz w:val="30"/>
          <w:szCs w:val="30"/>
          <w:cs/>
        </w:rPr>
        <w:t>(</w:t>
      </w:r>
      <w:r w:rsidR="00B85FF2" w:rsidRPr="00CD07A0">
        <w:rPr>
          <w:rFonts w:asciiTheme="majorBidi" w:hAnsiTheme="majorBidi" w:cstheme="majorBidi"/>
          <w:sz w:val="30"/>
          <w:szCs w:val="30"/>
          <w:cs/>
        </w:rPr>
        <w:t>ง</w:t>
      </w:r>
      <w:r w:rsidRPr="00CD07A0">
        <w:rPr>
          <w:rFonts w:asciiTheme="majorBidi" w:hAnsiTheme="majorBidi" w:cstheme="majorBidi"/>
          <w:sz w:val="30"/>
          <w:szCs w:val="30"/>
          <w:cs/>
        </w:rPr>
        <w:t>)</w:t>
      </w:r>
      <w:r w:rsidR="00563554" w:rsidRPr="00CD07A0">
        <w:rPr>
          <w:rFonts w:asciiTheme="majorBidi" w:hAnsiTheme="majorBidi" w:cstheme="majorBidi"/>
          <w:sz w:val="30"/>
          <w:szCs w:val="30"/>
          <w:cs/>
        </w:rPr>
        <w:t>)</w:t>
      </w:r>
      <w:r w:rsidRPr="00CD07A0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251897" w:rsidRPr="00CD07A0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CD07A0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146186" w:rsidRPr="006526B9">
        <w:rPr>
          <w:rFonts w:asciiTheme="majorBidi" w:hAnsiTheme="majorBidi" w:cstheme="majorBidi"/>
          <w:sz w:val="28"/>
          <w:szCs w:val="28"/>
          <w:cs/>
        </w:rPr>
        <w:t>ทั้งนี้ สินทรัพย์ทาง</w:t>
      </w:r>
      <w:r w:rsidR="00146186" w:rsidRPr="00146186">
        <w:rPr>
          <w:rFonts w:asciiTheme="majorBidi" w:hAnsiTheme="majorBidi" w:cstheme="majorBidi"/>
          <w:sz w:val="30"/>
          <w:szCs w:val="30"/>
          <w:cs/>
        </w:rPr>
        <w:t>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641D808A" w14:textId="77777777" w:rsidR="007C43B1" w:rsidRPr="00CD07A0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5AD908B8" w14:textId="48037B74" w:rsidR="007C43B1" w:rsidRPr="00CD07A0" w:rsidRDefault="007C43B1" w:rsidP="007C43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8BA59B2" w14:textId="77777777" w:rsidR="00C05787" w:rsidRPr="00CD07A0" w:rsidRDefault="00C05787" w:rsidP="00146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03A5C74A" w14:textId="5B5EF5CB" w:rsidR="007C43B1" w:rsidRPr="00CD07A0" w:rsidRDefault="007C43B1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5084E60" w14:textId="77777777" w:rsidR="00C05787" w:rsidRPr="00CD07A0" w:rsidRDefault="00C05787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5CB07F" w14:textId="246EB3E7" w:rsidR="00C32CDB" w:rsidRPr="00CD07A0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8A108F" w14:textId="77777777" w:rsidR="007C43B1" w:rsidRPr="00CD07A0" w:rsidRDefault="007C43B1" w:rsidP="00DE5E26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A82B2" w14:textId="79FE1C26" w:rsidR="00840BFE" w:rsidRPr="00CD07A0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20B7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76320C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2149844" w14:textId="08F39D1A" w:rsidR="00840BFE" w:rsidRPr="00CD07A0" w:rsidRDefault="00840BFE" w:rsidP="00840BF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39078" w14:textId="29A02624" w:rsidR="007C43B1" w:rsidRPr="00CD07A0" w:rsidRDefault="007C43B1" w:rsidP="007C43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CAA438D" w14:textId="77777777" w:rsidR="007C43B1" w:rsidRPr="00CD07A0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AEE7115" w14:textId="6C083DA5" w:rsidR="007C43B1" w:rsidRPr="00CD07A0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8750C05" w14:textId="77777777" w:rsidR="007C43B1" w:rsidRPr="00CD07A0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D5AEA0A" w14:textId="75BE0BC6" w:rsidR="007C43B1" w:rsidRPr="00CD07A0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D173C1" w14:textId="77777777" w:rsidR="007C43B1" w:rsidRPr="00CD07A0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155258BB" w14:textId="4D8190B7" w:rsidR="007C43B1" w:rsidRPr="00CD07A0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6D76ACA" w14:textId="77777777" w:rsidR="00C05787" w:rsidRPr="00CD07A0" w:rsidRDefault="00C05787" w:rsidP="00146186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5FCEF8" w14:textId="471B6261" w:rsidR="00840BFE" w:rsidRPr="00CD07A0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20B7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อนุพันธ์</w:t>
      </w:r>
    </w:p>
    <w:p w14:paraId="1C93E89F" w14:textId="77777777" w:rsidR="00840BFE" w:rsidRPr="00CD07A0" w:rsidRDefault="00840BFE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59763" w14:textId="04DD5011" w:rsidR="009366C1" w:rsidRPr="00CD07A0" w:rsidRDefault="009366C1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9554A08" w14:textId="77777777" w:rsidR="00806A50" w:rsidRDefault="00806A50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91421B" w14:textId="77777777" w:rsidR="00146186" w:rsidRDefault="00146186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1EC8B0" w14:textId="77777777" w:rsidR="00146186" w:rsidRDefault="00146186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36ED0D" w14:textId="77777777" w:rsidR="00146186" w:rsidRPr="00CD07A0" w:rsidRDefault="00146186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88C573" w14:textId="78A467AA" w:rsidR="00207E1F" w:rsidRDefault="00207E1F" w:rsidP="0014618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6186" w:rsidRPr="00146186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7A9B2D75" w14:textId="77777777" w:rsidR="00146186" w:rsidRDefault="00146186" w:rsidP="0014618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BFDB923" w14:textId="3F62D0DC" w:rsidR="005007E8" w:rsidRPr="005007E8" w:rsidRDefault="005007E8" w:rsidP="005007E8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007E8">
        <w:rPr>
          <w:rFonts w:asciiTheme="majorBidi" w:hAnsiTheme="majorBidi" w:cstheme="majorBidi"/>
          <w:sz w:val="30"/>
          <w:szCs w:val="30"/>
          <w:cs/>
        </w:rPr>
        <w:t>ณ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007E8">
        <w:rPr>
          <w:rFonts w:asciiTheme="majorBidi" w:hAnsiTheme="majorBidi" w:cstheme="majorBidi"/>
          <w:sz w:val="30"/>
          <w:szCs w:val="30"/>
          <w:cs/>
        </w:rPr>
        <w:t>วันที่กำหนดความสัมพันธ์ของการป้องกันความเสี่ยงเป็นครั้งแรก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007E8">
        <w:rPr>
          <w:rFonts w:asciiTheme="majorBidi" w:hAnsiTheme="majorBidi" w:cstheme="majorBidi"/>
          <w:sz w:val="30"/>
          <w:szCs w:val="30"/>
          <w:cs/>
        </w:rPr>
        <w:t>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 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5E14B8AD" w14:textId="77777777" w:rsidR="005007E8" w:rsidRDefault="005007E8" w:rsidP="0014618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1BF009" w14:textId="239147D2" w:rsidR="005007E8" w:rsidRPr="005007E8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07E8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6FD477F0" w14:textId="77777777" w:rsidR="005007E8" w:rsidRPr="007A16EC" w:rsidRDefault="005007E8" w:rsidP="005007E8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0A16E4" w14:textId="06BB36F4" w:rsidR="005007E8" w:rsidRPr="005007E8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007E8">
        <w:rPr>
          <w:rFonts w:asciiTheme="majorBidi" w:hAnsiTheme="majorBidi" w:cstheme="majorBidi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Pr="005007E8">
        <w:rPr>
          <w:rFonts w:asciiTheme="majorBidi" w:hAnsiTheme="majorBidi" w:cstheme="majorBidi"/>
          <w:sz w:val="30"/>
          <w:szCs w:val="30"/>
          <w:cs/>
        </w:rPr>
        <w:t>องการเปลี่ยนแปลงในมูลค่ายุติธรรมของอนุพันธ์จะรับรู้ในกำไรขาดทุนเบ็ดเสร็จอื่นและสะสมไว้ใน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Pr="005007E8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5007E8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</w:t>
      </w:r>
      <w:r w:rsidR="006D07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0729" w:rsidRPr="006D0729">
        <w:rPr>
          <w:rFonts w:asciiTheme="majorBidi" w:hAnsiTheme="majorBidi" w:cstheme="majorBidi" w:hint="cs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</w:t>
      </w:r>
      <w:r w:rsidR="006D0729" w:rsidRPr="006D0729">
        <w:rPr>
          <w:rFonts w:asciiTheme="majorBidi" w:hAnsiTheme="majorBidi" w:cstheme="majorBidi"/>
          <w:sz w:val="30"/>
          <w:szCs w:val="30"/>
          <w:cs/>
        </w:rPr>
        <w:t>ของการเปลี่ยนแปลงในมูลค่ายุติธรรมของรายการที่มีการป้องกันความเสี่ยง</w:t>
      </w:r>
      <w:r w:rsidR="006D0729" w:rsidRPr="006D0729">
        <w:rPr>
          <w:rFonts w:asciiTheme="majorBidi" w:hAnsiTheme="majorBidi" w:cstheme="majorBidi" w:hint="cs"/>
          <w:sz w:val="30"/>
          <w:szCs w:val="30"/>
          <w:cs/>
        </w:rPr>
        <w:t>โดยใช้มูลค่าปัจจุบัน นับจากการเริ่มต้นของการป้องกันความเสี่ยง</w:t>
      </w:r>
      <w:r w:rsidR="006D0729" w:rsidRPr="006D0729">
        <w:rPr>
          <w:rFonts w:asciiTheme="majorBidi" w:hAnsiTheme="majorBidi" w:cstheme="majorBidi"/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14:paraId="2F1D0777" w14:textId="77777777" w:rsidR="005007E8" w:rsidRPr="005007E8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42385" w14:textId="4D134BE2" w:rsidR="005007E8" w:rsidRPr="005007E8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007E8">
        <w:rPr>
          <w:rFonts w:asciiTheme="majorBidi" w:hAnsiTheme="majorBidi" w:cstheme="majorBidi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Pr="005007E8">
        <w:rPr>
          <w:rFonts w:asciiTheme="majorBidi" w:hAnsiTheme="majorBidi" w:cstheme="majorBidi"/>
          <w:sz w:val="30"/>
          <w:szCs w:val="30"/>
        </w:rPr>
        <w:t>Spot element</w:t>
      </w:r>
      <w:r w:rsidRPr="005007E8">
        <w:rPr>
          <w:rFonts w:asciiTheme="majorBidi" w:hAnsiTheme="majorBidi" w:cstheme="majorBidi"/>
          <w:sz w:val="30"/>
          <w:szCs w:val="30"/>
          <w:cs/>
        </w:rPr>
        <w:t>) ของสัญญาซื้อขาย</w:t>
      </w:r>
      <w:r w:rsidRPr="005007E8">
        <w:rPr>
          <w:rFonts w:asciiTheme="majorBidi" w:hAnsiTheme="majorBidi" w:cstheme="majorBidi"/>
          <w:sz w:val="30"/>
          <w:szCs w:val="30"/>
        </w:rPr>
        <w:br/>
      </w:r>
      <w:r w:rsidRPr="005007E8">
        <w:rPr>
          <w:rFonts w:asciiTheme="majorBidi" w:hAnsiTheme="majorBidi" w:cstheme="majorBidi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</w:t>
      </w:r>
      <w:r w:rsidR="006D0729" w:rsidRPr="006D0729">
        <w:rPr>
          <w:rFonts w:asciiTheme="majorBidi" w:hAnsiTheme="majorBidi" w:cstheme="majorBidi"/>
          <w:sz w:val="30"/>
          <w:szCs w:val="30"/>
          <w:cs/>
        </w:rPr>
        <w:t>จะบันทึกแยกต่างหากเป็นต้นทุนการป้องกันความเสี่ยง</w:t>
      </w:r>
      <w:r w:rsidR="006D0729" w:rsidRPr="006D0729">
        <w:rPr>
          <w:rFonts w:asciiTheme="majorBidi" w:hAnsiTheme="majorBidi" w:cstheme="majorBidi"/>
          <w:sz w:val="30"/>
          <w:szCs w:val="30"/>
        </w:rPr>
        <w:t xml:space="preserve"> </w:t>
      </w:r>
      <w:r w:rsidR="006D0729" w:rsidRPr="006D0729">
        <w:rPr>
          <w:rFonts w:asciiTheme="majorBidi" w:hAnsiTheme="majorBidi" w:cstheme="majorBidi"/>
          <w:sz w:val="30"/>
          <w:szCs w:val="30"/>
          <w:cs/>
        </w:rPr>
        <w:t>รับรู้ในกำไรขาดทุนเบ็ดเสร็จอื่นและสะสมไว้ในสำรองต้นทุนการป้องกันความเสี่ยง</w:t>
      </w:r>
    </w:p>
    <w:p w14:paraId="24C35D24" w14:textId="77777777" w:rsidR="005007E8" w:rsidRPr="005007E8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D8EDEA" w14:textId="05B464DB" w:rsidR="005007E8" w:rsidRPr="005007E8" w:rsidRDefault="005007E8" w:rsidP="005007E8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07E8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</w:t>
      </w:r>
      <w:r w:rsidRPr="005007E8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5007E8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E2C20EC" w14:textId="77777777" w:rsidR="005007E8" w:rsidRPr="007A16EC" w:rsidRDefault="005007E8" w:rsidP="005007E8">
      <w:pPr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F7BB67" w14:textId="77777777" w:rsidR="005007E8" w:rsidRPr="005007E8" w:rsidRDefault="005007E8" w:rsidP="005007E8">
      <w:pPr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007E8">
        <w:rPr>
          <w:rFonts w:asciiTheme="majorBidi" w:hAnsiTheme="majorBidi" w:cstheme="majorBidi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Pr="005007E8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5007E8">
        <w:rPr>
          <w:rFonts w:asciiTheme="majorBidi" w:hAnsiTheme="majorBidi" w:cstheme="majorBidi"/>
          <w:sz w:val="30"/>
          <w:szCs w:val="30"/>
          <w:cs/>
        </w:rPr>
        <w:t xml:space="preserve">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3DD24B3" w14:textId="77777777" w:rsidR="005007E8" w:rsidRPr="005007E8" w:rsidRDefault="005007E8" w:rsidP="005007E8">
      <w:pPr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366F3" w14:textId="10B3DF7F" w:rsidR="00146186" w:rsidRDefault="005007E8" w:rsidP="005007E8">
      <w:pPr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007E8">
        <w:rPr>
          <w:rFonts w:asciiTheme="majorBidi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</w:t>
      </w:r>
      <w:r w:rsidRPr="005007E8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5007E8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การป้องกันความเสี่ยงกระแสเงินสด</w:t>
      </w:r>
      <w:r w:rsidRPr="005007E8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5007E8">
        <w:rPr>
          <w:rFonts w:asciiTheme="majorBidi" w:hAnsiTheme="majorBidi" w:cstheme="majorBidi"/>
          <w:sz w:val="30"/>
          <w:szCs w:val="30"/>
          <w:cs/>
        </w:rPr>
        <w:t>ได้รับการจัดประเภทรายการใหม่ไปยังกำไรหรือขาดทุนทันที</w:t>
      </w:r>
    </w:p>
    <w:p w14:paraId="3A16C0CB" w14:textId="77777777" w:rsidR="005007E8" w:rsidRPr="005007E8" w:rsidRDefault="005007E8" w:rsidP="005007E8">
      <w:pPr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C2FAD" w14:textId="6B28F65A" w:rsidR="00146186" w:rsidRPr="00146186" w:rsidRDefault="00146186" w:rsidP="0014618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E198956" w14:textId="121AED42" w:rsidR="00207E1F" w:rsidRPr="00CD07A0" w:rsidRDefault="00207E1F" w:rsidP="0076580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D2955" w14:textId="43BF8FED" w:rsidR="00F74FE1" w:rsidRPr="00CD07A0" w:rsidRDefault="009366C1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7014506" w14:textId="77777777" w:rsidR="00550D9F" w:rsidRPr="00CD07A0" w:rsidRDefault="00550D9F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1EDE9E" w14:textId="7BEFE170" w:rsidR="009366C1" w:rsidRPr="00CD07A0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467D7">
        <w:rPr>
          <w:rFonts w:asciiTheme="majorBidi" w:hAnsiTheme="majorBidi" w:cstheme="majorBidi"/>
          <w:sz w:val="30"/>
          <w:szCs w:val="30"/>
        </w:rPr>
        <w:t>12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64F3A0D" w14:textId="77777777" w:rsidR="009366C1" w:rsidRPr="00CD07A0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E1C379A" w14:textId="47BADA84" w:rsidR="00550D9F" w:rsidRPr="00CD07A0" w:rsidRDefault="009366C1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65DDE21" w14:textId="77777777" w:rsidR="00483E3E" w:rsidRPr="00CD07A0" w:rsidRDefault="00483E3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A2B28D" w14:textId="6E5A8625" w:rsidR="004661EC" w:rsidRPr="00CD07A0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การตัดจำหน่าย</w:t>
      </w:r>
    </w:p>
    <w:p w14:paraId="070B286E" w14:textId="32B2DB8F" w:rsidR="004661EC" w:rsidRPr="00CD07A0" w:rsidRDefault="004661EC" w:rsidP="0076580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35CDA6" w14:textId="54C4F4A5" w:rsidR="004661EC" w:rsidRPr="00CD07A0" w:rsidRDefault="00FA428D" w:rsidP="0081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A2E897C" w14:textId="2BC2EEEC" w:rsidR="004661EC" w:rsidRPr="00CD07A0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ดอกเบี้ย</w:t>
      </w:r>
    </w:p>
    <w:p w14:paraId="09D4A823" w14:textId="15644622" w:rsidR="004661EC" w:rsidRPr="00CD07A0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61DDDA" w14:textId="250530A4" w:rsidR="00FA428D" w:rsidRPr="00CD07A0" w:rsidRDefault="00FA428D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E399F55" w14:textId="77777777" w:rsidR="00C05787" w:rsidRPr="00CD07A0" w:rsidRDefault="00C05787" w:rsidP="00811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87C8EE5" w14:textId="77777777" w:rsidR="005340A3" w:rsidRPr="00CD07A0" w:rsidRDefault="005340A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3756145" w14:textId="5F515287" w:rsidR="0060108F" w:rsidRPr="00CD07A0" w:rsidRDefault="0060108F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D7E4E0" w14:textId="2C6D7238" w:rsidR="008137E9" w:rsidRPr="00CD07A0" w:rsidRDefault="008137E9" w:rsidP="00C0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</w:t>
      </w:r>
      <w:r w:rsidR="00495E54"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495E54"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กิจกรรมจัดหาเงิน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ในงบกระแสเงินสด</w:t>
      </w:r>
    </w:p>
    <w:p w14:paraId="7C8C7E81" w14:textId="23A230A9" w:rsidR="00806A50" w:rsidRPr="00CD07A0" w:rsidRDefault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1CC7F6" w14:textId="2361DDF3" w:rsidR="00A22B33" w:rsidRPr="00CD07A0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54CC3F6B" w14:textId="61455159" w:rsidR="0060108F" w:rsidRPr="00CD07A0" w:rsidRDefault="0060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A1A163" w14:textId="61905D6B" w:rsidR="008137E9" w:rsidRPr="00CD07A0" w:rsidRDefault="008137E9" w:rsidP="008137E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95E54" w:rsidRPr="00CD07A0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CD07A0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</w:t>
      </w:r>
      <w:r w:rsidR="00495E54" w:rsidRPr="00CD07A0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CD07A0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8115B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115B6" w:rsidRPr="008115B6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34B9283C" w14:textId="77777777" w:rsidR="008137E9" w:rsidRPr="00CD07A0" w:rsidRDefault="008137E9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E495466" w14:textId="06C27514" w:rsidR="008137E9" w:rsidRPr="00CD07A0" w:rsidRDefault="008137E9" w:rsidP="008137E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EF5D357" w14:textId="05D1D090" w:rsidR="00B85FF2" w:rsidRPr="00CD07A0" w:rsidRDefault="00B85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9AF96E9" w14:textId="5EFD1AB1" w:rsidR="00A22B33" w:rsidRPr="00CD07A0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40CE464" w14:textId="77777777" w:rsidR="00213482" w:rsidRPr="00CD07A0" w:rsidRDefault="00213482" w:rsidP="00E9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D8384" w14:textId="0E0D92B2" w:rsidR="00F74FE1" w:rsidRPr="00CD07A0" w:rsidRDefault="008137E9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ต้นทุนของสินค้าคำนวณโดยใช้วิธีเข้าก่อนออกก่อน </w:t>
      </w:r>
      <w:r w:rsidR="00064FE2" w:rsidRPr="00064FE2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064FE2" w:rsidRPr="00064FE2">
        <w:rPr>
          <w:rFonts w:asciiTheme="majorBidi" w:hAnsiTheme="majorBidi" w:cstheme="majorBidi"/>
          <w:sz w:val="30"/>
          <w:szCs w:val="30"/>
        </w:rPr>
        <w:t xml:space="preserve"> </w:t>
      </w:r>
      <w:r w:rsidR="00064FE2" w:rsidRPr="00064FE2">
        <w:rPr>
          <w:rFonts w:asciiTheme="majorBidi" w:hAnsiTheme="majorBidi" w:cstheme="majorBidi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r w:rsidR="00064FE2" w:rsidRPr="00064F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</w:t>
      </w:r>
      <w:r w:rsidR="00495E54" w:rsidRPr="00CD07A0">
        <w:rPr>
          <w:rFonts w:asciiTheme="majorBidi" w:hAnsiTheme="majorBidi" w:cstheme="majorBidi"/>
          <w:sz w:val="30"/>
          <w:szCs w:val="30"/>
          <w:cs/>
        </w:rPr>
        <w:t>ด้วยประมาณการต้นทุนในการผลิตสินค้าให้เสร็จและ</w:t>
      </w:r>
      <w:r w:rsidRPr="00CD07A0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1C0129BE" w14:textId="77777777" w:rsidR="00483E3E" w:rsidRDefault="00483E3E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76ACB" w14:textId="77777777" w:rsidR="008115B6" w:rsidRPr="00CD07A0" w:rsidRDefault="008115B6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4D7CEF" w14:textId="6188B891" w:rsidR="00A22B33" w:rsidRPr="00CD07A0" w:rsidRDefault="004C311C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1DBEB145" w14:textId="37ED316B" w:rsidR="00D83BE0" w:rsidRPr="00CD07A0" w:rsidRDefault="00D83BE0" w:rsidP="00A3784D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68E1EDA" w14:textId="5A3B8387" w:rsidR="0089664A" w:rsidRPr="00CD07A0" w:rsidRDefault="0089664A" w:rsidP="0089664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E2771C" w:rsidRPr="00CD07A0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CD07A0">
        <w:rPr>
          <w:rFonts w:asciiTheme="majorBidi" w:hAnsiTheme="majorBidi" w:cstheme="majorBidi"/>
          <w:sz w:val="30"/>
          <w:szCs w:val="30"/>
          <w:cs/>
        </w:rPr>
        <w:t>การด้อยค่า</w:t>
      </w:r>
    </w:p>
    <w:p w14:paraId="1542431A" w14:textId="77777777" w:rsidR="0089664A" w:rsidRPr="00CD07A0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D6689A" w14:textId="0EF9111B" w:rsidR="00064FE2" w:rsidRPr="00064FE2" w:rsidRDefault="00064FE2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64FE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ราคาทุนรวมถึงต้นทุนการกู้ยืมต้นทุนในการรื้อถอน</w:t>
      </w:r>
      <w:r w:rsidRPr="00064FE2">
        <w:rPr>
          <w:rFonts w:asciiTheme="majorBidi" w:hAnsiTheme="majorBidi" w:cstheme="majorBidi"/>
          <w:sz w:val="30"/>
          <w:szCs w:val="30"/>
        </w:rPr>
        <w:t xml:space="preserve"> </w:t>
      </w:r>
      <w:r w:rsidRPr="00064FE2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64FE2">
        <w:rPr>
          <w:rFonts w:asciiTheme="majorBidi" w:hAnsiTheme="majorBidi" w:cstheme="majorBidi"/>
          <w:sz w:val="30"/>
          <w:szCs w:val="30"/>
        </w:rPr>
        <w:t xml:space="preserve"> </w:t>
      </w:r>
      <w:r w:rsidRPr="00064FE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3F0BD70F" w14:textId="77777777" w:rsidR="00064FE2" w:rsidRPr="00CD07A0" w:rsidRDefault="00064FE2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A05EB3" w14:textId="7F32DC8F" w:rsidR="0089664A" w:rsidRPr="00CD07A0" w:rsidRDefault="0089664A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ED221FC" w14:textId="77777777" w:rsidR="0089664A" w:rsidRPr="00CD07A0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hd w:val="clear" w:color="auto" w:fill="E0E0E0"/>
        </w:rPr>
      </w:pPr>
    </w:p>
    <w:p w14:paraId="6BA5A3A8" w14:textId="1C61D4B3" w:rsidR="0089664A" w:rsidRPr="00CD07A0" w:rsidRDefault="0089664A" w:rsidP="0089664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CD07A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Pr="00CD07A0">
        <w:rPr>
          <w:rFonts w:asciiTheme="majorBidi" w:hAnsiTheme="majorBidi" w:cstheme="majorBidi"/>
          <w:color w:val="auto"/>
          <w:sz w:val="30"/>
          <w:szCs w:val="30"/>
          <w:cs/>
        </w:rPr>
        <w:t>บริษัทจะ</w:t>
      </w:r>
      <w:r w:rsidRPr="00CD07A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98B1B14" w14:textId="77777777" w:rsidR="006900FA" w:rsidRPr="00CD07A0" w:rsidRDefault="006900FA" w:rsidP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218DA66C" w14:textId="3B68BEB2" w:rsidR="0089664A" w:rsidRPr="00CD07A0" w:rsidRDefault="0089664A" w:rsidP="00806A5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CD07A0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151BEC3F" w14:textId="77777777" w:rsidR="005C1D35" w:rsidRPr="00CD07A0" w:rsidRDefault="005C1D35" w:rsidP="00806A50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1DD6D3" w14:textId="4A1FE034" w:rsidR="00806A50" w:rsidRPr="00FD08C1" w:rsidRDefault="006900FA" w:rsidP="00FD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0"/>
        <w:gridCol w:w="1434"/>
        <w:gridCol w:w="3223"/>
      </w:tblGrid>
      <w:tr w:rsidR="00806A50" w:rsidRPr="00CD07A0" w14:paraId="741ED4F7" w14:textId="77777777" w:rsidTr="00A31F71">
        <w:tc>
          <w:tcPr>
            <w:tcW w:w="4480" w:type="dxa"/>
          </w:tcPr>
          <w:p w14:paraId="0CB99A09" w14:textId="7F775984" w:rsidR="0011723E" w:rsidRPr="00CD07A0" w:rsidRDefault="005F1F1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34" w:type="dxa"/>
          </w:tcPr>
          <w:p w14:paraId="475708EF" w14:textId="306344DC" w:rsidR="0011723E" w:rsidRPr="00CD07A0" w:rsidRDefault="002467D7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E1270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DE1270"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23" w:type="dxa"/>
          </w:tcPr>
          <w:p w14:paraId="70FEA578" w14:textId="34DBECCF" w:rsidR="0011723E" w:rsidRPr="00CD07A0" w:rsidRDefault="0011723E" w:rsidP="0011723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CD07A0" w14:paraId="548625B7" w14:textId="77777777" w:rsidTr="00A31F71">
        <w:tc>
          <w:tcPr>
            <w:tcW w:w="4480" w:type="dxa"/>
          </w:tcPr>
          <w:p w14:paraId="634BDBC0" w14:textId="6D145A7D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34" w:type="dxa"/>
          </w:tcPr>
          <w:p w14:paraId="703A35EE" w14:textId="48742F8D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3223" w:type="dxa"/>
          </w:tcPr>
          <w:p w14:paraId="0433DBDB" w14:textId="77777777" w:rsidR="0011723E" w:rsidRPr="00CD07A0" w:rsidRDefault="0011723E" w:rsidP="0011723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CD07A0" w14:paraId="0DC0D422" w14:textId="77777777" w:rsidTr="00A31F71">
        <w:tc>
          <w:tcPr>
            <w:tcW w:w="4480" w:type="dxa"/>
          </w:tcPr>
          <w:p w14:paraId="3961D06C" w14:textId="704A8948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34" w:type="dxa"/>
          </w:tcPr>
          <w:p w14:paraId="78858B22" w14:textId="3A1A0A11" w:rsidR="0011723E" w:rsidRPr="00CD07A0" w:rsidRDefault="002467D7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723E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11723E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3223" w:type="dxa"/>
          </w:tcPr>
          <w:p w14:paraId="363797A1" w14:textId="77777777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CD07A0" w14:paraId="6738E894" w14:textId="77777777" w:rsidTr="00A31F71">
        <w:tc>
          <w:tcPr>
            <w:tcW w:w="4480" w:type="dxa"/>
          </w:tcPr>
          <w:p w14:paraId="2BD74C40" w14:textId="5C38D596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34" w:type="dxa"/>
          </w:tcPr>
          <w:p w14:paraId="7D94FE40" w14:textId="050DC51B" w:rsidR="0011723E" w:rsidRPr="00CD07A0" w:rsidRDefault="002467D7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723E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11723E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7EAD6A2" w14:textId="656C89A0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723E" w:rsidRPr="00CD07A0" w14:paraId="3B09CE5F" w14:textId="77777777" w:rsidTr="00A31F71">
        <w:tc>
          <w:tcPr>
            <w:tcW w:w="4480" w:type="dxa"/>
          </w:tcPr>
          <w:p w14:paraId="3996CB42" w14:textId="77777777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34" w:type="dxa"/>
          </w:tcPr>
          <w:p w14:paraId="69007193" w14:textId="0951F77F" w:rsidR="0011723E" w:rsidRPr="00CD07A0" w:rsidRDefault="002467D7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11202FF" w14:textId="77777777" w:rsidR="0011723E" w:rsidRPr="00CD07A0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D9E9910" w14:textId="77777777" w:rsidR="00607C0E" w:rsidRPr="00CD07A0" w:rsidRDefault="0060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3F26E0" w14:textId="77777777" w:rsidR="007B1BCD" w:rsidRDefault="007B1BCD" w:rsidP="007B1BC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599431A" w14:textId="77777777" w:rsidR="007B1BCD" w:rsidRDefault="007B1BCD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D3E6BB" w14:textId="77777777" w:rsidR="007B1BCD" w:rsidRPr="00CD07A0" w:rsidRDefault="007B1BCD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bookmarkStart w:id="1" w:name="_Hlk87280412"/>
      <w:r w:rsidRPr="00CD07A0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bookmarkEnd w:id="1"/>
      <w:r w:rsidRPr="00CD07A0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ขาดทุนจาก</w:t>
      </w:r>
      <w:r w:rsidRPr="00CD07A0">
        <w:rPr>
          <w:rFonts w:asciiTheme="majorBidi" w:eastAsia="Calibri" w:hAnsiTheme="majorBidi" w:cstheme="majorBidi"/>
          <w:sz w:val="30"/>
          <w:szCs w:val="30"/>
          <w:cs/>
        </w:rPr>
        <w:t>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CD07A0">
        <w:rPr>
          <w:rFonts w:asciiTheme="majorBidi" w:hAnsiTheme="majorBidi" w:cstheme="majorBidi"/>
          <w:b/>
          <w:bCs/>
          <w:i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 xml:space="preserve">และรับรู้ในกำไรหรือขาดทุน </w:t>
      </w:r>
    </w:p>
    <w:p w14:paraId="444739C6" w14:textId="77777777" w:rsidR="007B1BCD" w:rsidRDefault="007B1BCD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5E5AB1A2" w14:textId="77777777" w:rsidR="001315FB" w:rsidRPr="00CD07A0" w:rsidRDefault="001315FB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7B80305A" w14:textId="77777777" w:rsidR="007B1BCD" w:rsidRPr="00CD07A0" w:rsidRDefault="007B1BCD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7FCBDB36" w14:textId="77777777" w:rsidR="007B1BCD" w:rsidRPr="00CD07A0" w:rsidRDefault="007B1BCD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68" w:type="dxa"/>
        <w:tblLook w:val="01E0" w:firstRow="1" w:lastRow="1" w:firstColumn="1" w:lastColumn="1" w:noHBand="0" w:noVBand="0"/>
      </w:tblPr>
      <w:tblGrid>
        <w:gridCol w:w="4680"/>
        <w:gridCol w:w="1260"/>
        <w:gridCol w:w="3420"/>
      </w:tblGrid>
      <w:tr w:rsidR="007B1BCD" w:rsidRPr="00CD07A0" w14:paraId="772D6F7B" w14:textId="77777777" w:rsidTr="00F935A7">
        <w:tc>
          <w:tcPr>
            <w:tcW w:w="4680" w:type="dxa"/>
          </w:tcPr>
          <w:p w14:paraId="4AA5A3D2" w14:textId="77777777" w:rsidR="007B1BCD" w:rsidRPr="00CD07A0" w:rsidRDefault="007B1BCD" w:rsidP="00F9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</w:tcPr>
          <w:p w14:paraId="4F8A9D35" w14:textId="3052C5BE" w:rsidR="007B1BCD" w:rsidRPr="00CD07A0" w:rsidRDefault="002467D7" w:rsidP="00F9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B1BC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420" w:type="dxa"/>
          </w:tcPr>
          <w:p w14:paraId="13BDE601" w14:textId="77777777" w:rsidR="007B1BCD" w:rsidRPr="00CD07A0" w:rsidRDefault="007B1BCD" w:rsidP="00F9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1087455" w14:textId="77777777" w:rsidR="007B1BCD" w:rsidRPr="00CD07A0" w:rsidRDefault="007B1BCD" w:rsidP="007B1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6B192E" w14:textId="2A782ED5" w:rsidR="007B1BCD" w:rsidRDefault="007B1BCD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6F9BD2A2" w14:textId="7286A085" w:rsidR="00E0314D" w:rsidRPr="00CD07A0" w:rsidRDefault="00E0314D" w:rsidP="00E031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04590" w14:textId="30FB3FD8" w:rsidR="00D41870" w:rsidRPr="00CD07A0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E0986F1" w14:textId="77777777" w:rsidR="00D41870" w:rsidRPr="00CD07A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E8ABF63" w14:textId="1D963C12" w:rsidR="00D41870" w:rsidRPr="00CD07A0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="00A15DDA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</w:t>
      </w:r>
      <w:r w:rsidR="00A15DDA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BDD3246" w14:textId="77777777" w:rsidR="00D41870" w:rsidRPr="00CD07A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FDE8444" w14:textId="41B5BB03" w:rsidR="00D41870" w:rsidRPr="00CD07A0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207E1F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850090" w14:textId="77777777" w:rsidR="00D41870" w:rsidRPr="00CD07A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77388AD" w14:textId="143B6C96" w:rsidR="00D41870" w:rsidRPr="00CD07A0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CD07A0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รวมกับต้นทุนทางตรงเริ่มแรก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564F3222" w14:textId="77777777" w:rsidR="00D41870" w:rsidRPr="00CD07A0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6F2C09" w14:textId="28D0584C" w:rsidR="00D41870" w:rsidRPr="00CD07A0" w:rsidRDefault="00D41870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ทั้งนี้บริษัทใช้อัตราดอกเบี้ยเงินกู้ยืมส่วนเพิ่มของบริษัทในการคิดลดเป็นมูลค่าปัจจุบัน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5BD82350" w14:textId="77777777" w:rsidR="005322D7" w:rsidRPr="00CD07A0" w:rsidRDefault="005322D7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F90E5E" w14:textId="1AC29720" w:rsidR="00D41870" w:rsidRPr="00CD07A0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12774D" w:rsidRPr="00CD07A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032489F" w14:textId="02F3BD42" w:rsidR="00483E3E" w:rsidRPr="00CD07A0" w:rsidRDefault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CE31B26" w14:textId="49912481" w:rsidR="00055F0C" w:rsidRPr="00CD07A0" w:rsidRDefault="00055F0C" w:rsidP="00055F0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</w:t>
      </w:r>
      <w:r w:rsidR="001A2D9C"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ที่ไม่ใช่สินทรัพย์</w:t>
      </w: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ทางการเงิน</w:t>
      </w:r>
    </w:p>
    <w:p w14:paraId="5004A2B7" w14:textId="77777777" w:rsidR="00055F0C" w:rsidRPr="00CD07A0" w:rsidRDefault="00055F0C" w:rsidP="0067714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FB9CE" w14:textId="0BB3D283" w:rsidR="0072108B" w:rsidRPr="00CD07A0" w:rsidRDefault="00AE0F21" w:rsidP="007210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="005C72DB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</w:t>
      </w:r>
      <w:r w:rsidR="00A073BE" w:rsidRPr="00CD07A0">
        <w:rPr>
          <w:rFonts w:asciiTheme="majorBidi" w:hAnsiTheme="majorBidi" w:cstheme="majorBidi"/>
          <w:sz w:val="30"/>
          <w:szCs w:val="30"/>
          <w:cs/>
        </w:rPr>
        <w:t>่าสินทรัพย์ที่คาดว่าจะได้รับคืน</w:t>
      </w:r>
      <w:r w:rsidR="0072108B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A5F2FF2" w14:textId="77777777" w:rsidR="007922F5" w:rsidRPr="00CD07A0" w:rsidRDefault="007922F5" w:rsidP="005C72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575BE" w14:textId="6F9318CE" w:rsidR="0072108B" w:rsidRPr="00CD07A0" w:rsidRDefault="00AE0F21" w:rsidP="005652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C82189" w:rsidRPr="00CD07A0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CD07A0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72108B" w:rsidRPr="00CD07A0">
        <w:rPr>
          <w:rFonts w:asciiTheme="majorBidi" w:hAnsiTheme="majorBidi" w:cstheme="majorBidi"/>
          <w:sz w:val="30"/>
          <w:szCs w:val="30"/>
          <w:cs/>
        </w:rPr>
        <w:t>สูง</w:t>
      </w:r>
      <w:r w:rsidRPr="00CD07A0">
        <w:rPr>
          <w:rFonts w:asciiTheme="majorBidi" w:hAnsiTheme="majorBidi" w:cstheme="majorBidi"/>
          <w:sz w:val="30"/>
          <w:szCs w:val="30"/>
          <w:cs/>
        </w:rPr>
        <w:t>กว่ามูลค่าที่จะได้รับคืน</w:t>
      </w:r>
      <w:r w:rsidR="005652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2108B" w:rsidRPr="00CD07A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565223">
        <w:rPr>
          <w:rFonts w:asciiTheme="majorBidi" w:hAnsiTheme="majorBidi" w:cstheme="majorBidi" w:hint="cs"/>
          <w:sz w:val="30"/>
          <w:szCs w:val="30"/>
          <w:cs/>
        </w:rPr>
        <w:t>คำนวณโดยใช้</w:t>
      </w:r>
      <w:r w:rsidR="0072108B" w:rsidRPr="00CD07A0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</w:t>
      </w:r>
    </w:p>
    <w:p w14:paraId="79C979DA" w14:textId="77777777" w:rsidR="00AE0F21" w:rsidRPr="00CD07A0" w:rsidRDefault="00AE0F21" w:rsidP="005A30BF">
      <w:pPr>
        <w:rPr>
          <w:rFonts w:asciiTheme="majorBidi" w:hAnsiTheme="majorBidi" w:cstheme="majorBidi"/>
          <w:sz w:val="30"/>
          <w:szCs w:val="30"/>
        </w:rPr>
      </w:pPr>
    </w:p>
    <w:p w14:paraId="2D11F708" w14:textId="2829311E" w:rsidR="00717496" w:rsidRPr="00CD07A0" w:rsidRDefault="0072108B" w:rsidP="00C821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94CA66D" w14:textId="77777777" w:rsidR="001E39F3" w:rsidRPr="00CD07A0" w:rsidRDefault="001E39F3" w:rsidP="001E3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171060" w14:textId="7B94617F" w:rsidR="004E37E5" w:rsidRPr="00CD07A0" w:rsidRDefault="004E37E5" w:rsidP="00F950D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660D6CD9" w14:textId="77777777" w:rsidR="00607C0E" w:rsidRPr="00CD07A0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59A139" w14:textId="2EB9FF58" w:rsidR="007922F5" w:rsidRPr="00CD07A0" w:rsidRDefault="00607C0E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085B188" w14:textId="77777777" w:rsidR="00607C0E" w:rsidRPr="00CD07A0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B05C90" w14:textId="0B104E56" w:rsidR="009058CC" w:rsidRPr="00CD07A0" w:rsidRDefault="007233A5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CD07A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กองทุนสำรองเลี้ยงชีพสำหรับพนักงานของบริษัท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C231D83" w14:textId="77777777" w:rsidR="00607C0E" w:rsidRPr="00CD07A0" w:rsidRDefault="00607C0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284DC56" w14:textId="36F03168" w:rsidR="00607C0E" w:rsidRPr="00CD07A0" w:rsidRDefault="00607C0E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A42206" w14:textId="77777777" w:rsidR="00607C0E" w:rsidRPr="00CD07A0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4542D8" w14:textId="6D1234CA" w:rsidR="007233A5" w:rsidRDefault="007233A5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Pr="00CD07A0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CD07A0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</w:t>
      </w:r>
      <w:r w:rsidR="004465AD" w:rsidRPr="00CD07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โดยวิธีคิดลดแต่ละหน่วยที่ประมาณการไว้</w:t>
      </w:r>
    </w:p>
    <w:p w14:paraId="18344D9F" w14:textId="77777777" w:rsidR="00565223" w:rsidRDefault="00565223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5E09F" w14:textId="77777777" w:rsidR="00565223" w:rsidRDefault="00565223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63C61F" w14:textId="77777777" w:rsidR="00565223" w:rsidRPr="00CD07A0" w:rsidRDefault="00565223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B69EC" w14:textId="6E800FE2" w:rsidR="007233A5" w:rsidRPr="00CD07A0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="004465AD" w:rsidRPr="00CD07A0">
        <w:rPr>
          <w:rFonts w:asciiTheme="majorBidi" w:hAnsiTheme="majorBidi" w:cstheme="majorBidi" w:hint="cs"/>
          <w:i/>
          <w:sz w:val="30"/>
          <w:szCs w:val="30"/>
          <w:cs/>
        </w:rPr>
        <w:t>รายการ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644B8269" w14:textId="77777777" w:rsidR="007233A5" w:rsidRPr="00CD07A0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FD6E3C4" w14:textId="0718B738" w:rsidR="007233A5" w:rsidRPr="00CD07A0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AB4909A" w14:textId="77777777" w:rsidR="007233A5" w:rsidRPr="00CD07A0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C1C40A2" w14:textId="26DBCE2C" w:rsidR="007233A5" w:rsidRPr="00CD07A0" w:rsidRDefault="007233A5" w:rsidP="007233A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AFFCAA8" w14:textId="77777777" w:rsidR="007922F5" w:rsidRPr="00CD07A0" w:rsidRDefault="007922F5" w:rsidP="009058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7FFD5" w14:textId="77777777" w:rsidR="004E37E5" w:rsidRPr="00CD07A0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7E6033" w14:textId="77777777" w:rsidR="004E37E5" w:rsidRPr="00CD07A0" w:rsidRDefault="004E37E5" w:rsidP="006D2404">
      <w:pPr>
        <w:rPr>
          <w:rFonts w:asciiTheme="majorBidi" w:hAnsiTheme="majorBidi" w:cstheme="majorBidi"/>
          <w:sz w:val="30"/>
          <w:szCs w:val="30"/>
        </w:rPr>
      </w:pPr>
    </w:p>
    <w:p w14:paraId="6E846985" w14:textId="6668C006" w:rsidR="00AA0933" w:rsidRPr="00CD07A0" w:rsidRDefault="00896B52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D07A0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</w:t>
      </w:r>
      <w:r w:rsidR="002B0281" w:rsidRPr="00CD07A0">
        <w:rPr>
          <w:rFonts w:asciiTheme="majorBidi" w:hAnsiTheme="majorBidi" w:cstheme="majorBidi"/>
          <w:i/>
          <w:sz w:val="30"/>
          <w:szCs w:val="30"/>
          <w:cs/>
        </w:rPr>
        <w:t>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332B2D3" w14:textId="5B032E2E" w:rsidR="008C48E4" w:rsidRPr="00CD07A0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3A6DEDA" w14:textId="41EE3D86" w:rsidR="008C48E4" w:rsidRPr="00CD07A0" w:rsidRDefault="008C48E4" w:rsidP="008C48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5EAC3D39" w14:textId="77777777" w:rsidR="000F6B38" w:rsidRPr="00CD07A0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EAA853" w14:textId="17F64B1C" w:rsidR="008C48E4" w:rsidRPr="00CD07A0" w:rsidRDefault="008C48E4" w:rsidP="008C48E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27F2C49" w14:textId="77777777" w:rsidR="008C48E4" w:rsidRPr="00CD07A0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4252CDB" w14:textId="4E1DC482" w:rsidR="008C48E4" w:rsidRPr="00CD07A0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36A1A1" w14:textId="77777777" w:rsidR="008C48E4" w:rsidRPr="00CD07A0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7E36FAF" w14:textId="6422C00B" w:rsidR="008C48E4" w:rsidRPr="00CD07A0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B407062" w14:textId="5F44C35E" w:rsidR="008C48E4" w:rsidRPr="00CD07A0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2467D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CD07A0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2410FC" w14:textId="6179018E" w:rsidR="008C48E4" w:rsidRPr="00CD07A0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D07A0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467D7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CD07A0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467D7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CAC3B90" w14:textId="18ECAC02" w:rsidR="008C48E4" w:rsidRPr="00CD07A0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D07A0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467D7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CD07A0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CD07A0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65D5FB3" w14:textId="77777777" w:rsidR="008C48E4" w:rsidRPr="00CD07A0" w:rsidDel="001A6CC8" w:rsidRDefault="008C48E4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2CFD24" w14:textId="599156C6" w:rsidR="008C48E4" w:rsidRPr="00CD07A0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27E5C"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07A0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3F820E0" w14:textId="77777777" w:rsidR="008C48E4" w:rsidRPr="00CD07A0" w:rsidDel="001A6CC8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A30CF0" w14:textId="3B4EFC5D" w:rsidR="00AA25B3" w:rsidRPr="00CD07A0" w:rsidRDefault="008C48E4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601C705" w14:textId="77777777" w:rsidR="008C48E4" w:rsidRPr="00CD07A0" w:rsidRDefault="008C48E4" w:rsidP="004459F1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F768B" w14:textId="5AD286FC" w:rsidR="004E37E5" w:rsidRPr="00CD07A0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27E5C"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3537F00" w14:textId="490F4DE9" w:rsidR="004E37E5" w:rsidRPr="00CD07A0" w:rsidRDefault="004E37E5" w:rsidP="00A378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5C92D" w14:textId="04CBBA24" w:rsidR="00457AD5" w:rsidRPr="00CD07A0" w:rsidRDefault="00457AD5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D637566" w14:textId="77777777" w:rsidR="00457AD5" w:rsidRPr="00CD07A0" w:rsidRDefault="00457AD5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B9BB0C7" w14:textId="5F44B9E5" w:rsidR="00457AD5" w:rsidRPr="00CD07A0" w:rsidRDefault="00457AD5" w:rsidP="006E44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Pr="00F75D01">
        <w:rPr>
          <w:rFonts w:asciiTheme="majorBidi" w:hAnsiTheme="majorBidi" w:cstheme="majorBidi"/>
          <w:sz w:val="30"/>
          <w:szCs w:val="30"/>
          <w:cs/>
        </w:rPr>
        <w:t>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66044B5E" w14:textId="7A1E97E3" w:rsidR="005C2AA6" w:rsidRPr="00CD07A0" w:rsidRDefault="005C2AA6" w:rsidP="00F1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221D8D59" w14:textId="77777777" w:rsidR="000F6B38" w:rsidRPr="00CD07A0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E032D98" w14:textId="10B59B90" w:rsidR="004E37E5" w:rsidRPr="00CD07A0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AF90D2A" w14:textId="685F5A52" w:rsidR="004E37E5" w:rsidRPr="00CD07A0" w:rsidRDefault="004E37E5" w:rsidP="006D2404">
      <w:pPr>
        <w:rPr>
          <w:rFonts w:asciiTheme="majorBidi" w:hAnsiTheme="majorBidi" w:cstheme="majorBidi"/>
          <w:sz w:val="20"/>
          <w:szCs w:val="20"/>
        </w:rPr>
      </w:pPr>
    </w:p>
    <w:p w14:paraId="30B665E6" w14:textId="3DB4E745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606FEB04" w14:textId="77777777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097D6B7" w14:textId="34417EE0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C14F14A" w14:textId="77777777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A79704F" w14:textId="37BAD2FB" w:rsidR="006E447F" w:rsidRPr="00CD07A0" w:rsidRDefault="006E447F" w:rsidP="006E44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4FD66B07" w14:textId="77777777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FD4CDB2" w14:textId="2B9C8BC7" w:rsidR="006E447F" w:rsidRPr="00CD07A0" w:rsidRDefault="006E447F" w:rsidP="006E44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D07A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="003D65CA" w:rsidRPr="00CD07A0">
        <w:rPr>
          <w:rFonts w:asciiTheme="majorBidi" w:hAnsiTheme="majorBidi" w:cstheme="majorBidi"/>
          <w:sz w:val="30"/>
          <w:szCs w:val="30"/>
          <w:cs/>
        </w:rPr>
        <w:t>ของ</w:t>
      </w:r>
      <w:r w:rsidRPr="00CD07A0">
        <w:rPr>
          <w:rFonts w:asciiTheme="majorBidi" w:hAnsiTheme="majorBidi" w:cstheme="majorBidi"/>
          <w:sz w:val="30"/>
          <w:szCs w:val="30"/>
          <w:cs/>
        </w:rPr>
        <w:t>กิจการ</w:t>
      </w:r>
    </w:p>
    <w:p w14:paraId="51E423EB" w14:textId="77777777" w:rsidR="006E447F" w:rsidRPr="00CD07A0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842CAC2" w14:textId="0EA6821F" w:rsidR="006E447F" w:rsidRPr="00CD07A0" w:rsidRDefault="006E447F" w:rsidP="006E447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E77E1DD" w14:textId="67FF521E" w:rsidR="00AA25B3" w:rsidRPr="00CD07A0" w:rsidRDefault="00AA2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8365C0E" w14:textId="6B89BF2C" w:rsidR="00DE3443" w:rsidRPr="00CD07A0" w:rsidRDefault="00DE3443" w:rsidP="00DE344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D281CDE" w14:textId="77777777" w:rsidR="00A12017" w:rsidRPr="00CD07A0" w:rsidRDefault="00A12017" w:rsidP="004F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5210355" w14:textId="4F77C77C" w:rsidR="003D65CA" w:rsidRPr="00CD07A0" w:rsidRDefault="004F796D" w:rsidP="0051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CD07A0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2F3722" w:rsidRPr="00CD07A0">
        <w:rPr>
          <w:rFonts w:asciiTheme="majorBidi" w:hAnsiTheme="majorBidi" w:cstheme="majorBidi"/>
          <w:b/>
          <w:sz w:val="30"/>
          <w:szCs w:val="30"/>
          <w:cs/>
        </w:rPr>
        <w:br/>
      </w:r>
      <w:r w:rsidRPr="00CD07A0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CD07A0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 </w:t>
      </w:r>
    </w:p>
    <w:p w14:paraId="016CE5D1" w14:textId="49B933EE" w:rsidR="00522E2A" w:rsidRPr="00CD07A0" w:rsidRDefault="00522E2A" w:rsidP="0051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sz w:val="20"/>
          <w:szCs w:val="20"/>
        </w:rPr>
      </w:pPr>
    </w:p>
    <w:p w14:paraId="7EB60A6D" w14:textId="618C25D2" w:rsidR="006D2404" w:rsidRPr="00CD07A0" w:rsidRDefault="006D2404" w:rsidP="002136CC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right="-18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บุคคลหรือกิจการที่เกี่ยวข้องกัน</w:t>
      </w:r>
      <w:r w:rsidR="00D1593F" w:rsidRPr="00CD07A0">
        <w:rPr>
          <w:rFonts w:asciiTheme="majorBidi" w:hAnsiTheme="majorBidi" w:cstheme="majorBidi"/>
          <w:cs/>
          <w:lang w:val="th-TH"/>
        </w:rPr>
        <w:t xml:space="preserve"> </w:t>
      </w:r>
    </w:p>
    <w:p w14:paraId="0BCB30F1" w14:textId="0A4253B8" w:rsidR="001D447B" w:rsidRPr="00CD07A0" w:rsidRDefault="001D447B" w:rsidP="005C72DB">
      <w:pPr>
        <w:tabs>
          <w:tab w:val="clear" w:pos="454"/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6B1B5D9" w14:textId="77777777" w:rsidR="00E279A0" w:rsidRPr="00CD07A0" w:rsidRDefault="00E279A0" w:rsidP="00E27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125EAE9" w14:textId="77777777" w:rsidR="00E279A0" w:rsidRPr="00CD07A0" w:rsidRDefault="00E279A0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8FFFA42" w14:textId="4B0886BD" w:rsidR="00181203" w:rsidRPr="00CD07A0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D07A0">
        <w:rPr>
          <w:rFonts w:asciiTheme="majorBidi" w:hAnsiTheme="majorBidi" w:cstheme="majorBidi"/>
          <w:b/>
          <w:sz w:val="30"/>
          <w:szCs w:val="30"/>
          <w:cs/>
        </w:rPr>
        <w:lastRenderedPageBreak/>
        <w:t>บุคคลหรือกิจการอื่นที่เกี่ยวข้องกันที่มีรายการระหว่างกันที่มีนัยสำคัญกับบริษัทในระหว่างปี มีดังต่อไปนี้</w:t>
      </w:r>
    </w:p>
    <w:p w14:paraId="7EE52B89" w14:textId="77777777" w:rsidR="00A56BB3" w:rsidRPr="00CD07A0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806A50" w:rsidRPr="00CD07A0" w14:paraId="4203BDC4" w14:textId="77777777" w:rsidTr="004B3B29">
        <w:trPr>
          <w:tblHeader/>
        </w:trPr>
        <w:tc>
          <w:tcPr>
            <w:tcW w:w="1980" w:type="dxa"/>
          </w:tcPr>
          <w:p w14:paraId="38268745" w14:textId="6DF10274" w:rsidR="00181203" w:rsidRPr="00CD07A0" w:rsidRDefault="00181203" w:rsidP="004B3B2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</w:t>
            </w:r>
            <w:r w:rsidR="00A56BB3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980" w:type="dxa"/>
          </w:tcPr>
          <w:p w14:paraId="39202C9F" w14:textId="77777777" w:rsidR="00181203" w:rsidRPr="00CD07A0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25C9F56" w14:textId="77777777" w:rsidR="00181203" w:rsidRPr="00CD07A0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56597C55" w14:textId="06E31F74" w:rsidR="00181203" w:rsidRPr="00CD07A0" w:rsidRDefault="00181203" w:rsidP="004B3B29">
            <w:pPr>
              <w:spacing w:line="240" w:lineRule="auto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611C" w:rsidRPr="00CD07A0" w14:paraId="0E4D139E" w14:textId="77777777" w:rsidTr="004B3B29">
        <w:trPr>
          <w:tblHeader/>
        </w:trPr>
        <w:tc>
          <w:tcPr>
            <w:tcW w:w="1980" w:type="dxa"/>
          </w:tcPr>
          <w:p w14:paraId="0EBA1612" w14:textId="0F864139" w:rsidR="0097611C" w:rsidRPr="00CD07A0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13ED6F42" w14:textId="2C80F40F" w:rsidR="0097611C" w:rsidRPr="00CD07A0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D1EBBB" w14:textId="65E7FF40" w:rsidR="0097611C" w:rsidRPr="00CD07A0" w:rsidRDefault="0097611C" w:rsidP="0097611C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</w:t>
            </w:r>
            <w:r w:rsidR="007922F5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CA4698F" w14:textId="77777777" w:rsidR="00CD7814" w:rsidRPr="00CD07A0" w:rsidRDefault="00CD7814" w:rsidP="00CD781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367"/>
      </w:tblGrid>
      <w:tr w:rsidR="00F91830" w:rsidRPr="00CD07A0" w14:paraId="57610E88" w14:textId="77777777" w:rsidTr="00F75D01">
        <w:trPr>
          <w:trHeight w:val="420"/>
        </w:trPr>
        <w:tc>
          <w:tcPr>
            <w:tcW w:w="6390" w:type="dxa"/>
          </w:tcPr>
          <w:p w14:paraId="35629307" w14:textId="4D233F30" w:rsidR="00F91830" w:rsidRPr="00CD07A0" w:rsidRDefault="00F91830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0" w:type="dxa"/>
          </w:tcPr>
          <w:p w14:paraId="21AF534E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E1B900E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7" w:type="dxa"/>
          </w:tcPr>
          <w:p w14:paraId="6272562E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91830" w:rsidRPr="00CD07A0" w14:paraId="3C4C0B73" w14:textId="77777777" w:rsidTr="00F75D01">
        <w:trPr>
          <w:trHeight w:val="420"/>
        </w:trPr>
        <w:tc>
          <w:tcPr>
            <w:tcW w:w="6390" w:type="dxa"/>
          </w:tcPr>
          <w:p w14:paraId="618F9301" w14:textId="7F6B73BD" w:rsidR="00F91830" w:rsidRPr="00CD07A0" w:rsidRDefault="00E66D59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</w:t>
            </w:r>
            <w:r w:rsidR="00F91830" w:rsidRPr="00CD07A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043BEE" w:rsidRPr="00CD07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2467D7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="00043BEE" w:rsidRPr="00CD07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C078339" w14:textId="76A5CAD8" w:rsidR="00F91830" w:rsidRPr="00CD07A0" w:rsidRDefault="002467D7" w:rsidP="00FE5D4B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70" w:type="dxa"/>
          </w:tcPr>
          <w:p w14:paraId="27421732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7" w:type="dxa"/>
          </w:tcPr>
          <w:p w14:paraId="2D80ABD0" w14:textId="451ABC8E" w:rsidR="00F91830" w:rsidRPr="00CD07A0" w:rsidRDefault="002467D7" w:rsidP="00FE5D4B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F91830" w:rsidRPr="00CD07A0" w14:paraId="7E45BD67" w14:textId="77777777" w:rsidTr="00F75D01">
        <w:trPr>
          <w:trHeight w:val="431"/>
        </w:trPr>
        <w:tc>
          <w:tcPr>
            <w:tcW w:w="6390" w:type="dxa"/>
          </w:tcPr>
          <w:p w14:paraId="46465E6B" w14:textId="04C47D17" w:rsidR="00F91830" w:rsidRPr="00CD07A0" w:rsidRDefault="00F91830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897" w:type="dxa"/>
            <w:gridSpan w:val="3"/>
          </w:tcPr>
          <w:p w14:paraId="14A0F78E" w14:textId="1B52CCFB" w:rsidR="00F91830" w:rsidRPr="00CD07A0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CD07A0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F91830" w:rsidRPr="00CD07A0" w14:paraId="0DD9E2BD" w14:textId="77777777" w:rsidTr="00F75D01">
        <w:trPr>
          <w:trHeight w:val="411"/>
        </w:trPr>
        <w:tc>
          <w:tcPr>
            <w:tcW w:w="6390" w:type="dxa"/>
          </w:tcPr>
          <w:p w14:paraId="0FD3DB81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07A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</w:tcPr>
          <w:p w14:paraId="4D98A114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3686576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7" w:type="dxa"/>
          </w:tcPr>
          <w:p w14:paraId="070960F9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91830" w:rsidRPr="00CD07A0" w14:paraId="5197320A" w14:textId="77777777" w:rsidTr="00F75D01">
        <w:trPr>
          <w:trHeight w:val="411"/>
        </w:trPr>
        <w:tc>
          <w:tcPr>
            <w:tcW w:w="6390" w:type="dxa"/>
          </w:tcPr>
          <w:p w14:paraId="365ADF3D" w14:textId="77777777" w:rsidR="00F91830" w:rsidRPr="00CD07A0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D07A0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57330771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1638C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3F44E879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D01" w:rsidRPr="00CD07A0" w14:paraId="562B9830" w14:textId="77777777" w:rsidTr="00F75D01">
        <w:trPr>
          <w:trHeight w:val="401"/>
        </w:trPr>
        <w:tc>
          <w:tcPr>
            <w:tcW w:w="6390" w:type="dxa"/>
          </w:tcPr>
          <w:p w14:paraId="3067796F" w14:textId="77777777" w:rsidR="00F75D01" w:rsidRPr="00CD07A0" w:rsidRDefault="00F75D01" w:rsidP="00F75D01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Theme="majorBidi" w:hAnsiTheme="majorBidi" w:cstheme="majorBidi"/>
                <w:cs/>
              </w:rPr>
            </w:pPr>
            <w:r w:rsidRPr="00CD07A0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0CAA5BF6" w14:textId="216E969C" w:rsidR="00F75D01" w:rsidRPr="00CD07A0" w:rsidRDefault="002467D7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75D01"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 w:rsidR="00F75D01"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270" w:type="dxa"/>
            <w:shd w:val="clear" w:color="auto" w:fill="auto"/>
          </w:tcPr>
          <w:p w14:paraId="7E96AE86" w14:textId="77777777" w:rsidR="00F75D01" w:rsidRPr="00CD07A0" w:rsidRDefault="00F75D01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14:paraId="75B259CA" w14:textId="62718F2E" w:rsidR="00F75D01" w:rsidRPr="00CD07A0" w:rsidRDefault="002467D7" w:rsidP="00F75D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</w:tr>
      <w:tr w:rsidR="00F75D01" w:rsidRPr="00CD07A0" w14:paraId="4B0CB43C" w14:textId="77777777" w:rsidTr="00F75D01">
        <w:trPr>
          <w:trHeight w:val="411"/>
        </w:trPr>
        <w:tc>
          <w:tcPr>
            <w:tcW w:w="6390" w:type="dxa"/>
          </w:tcPr>
          <w:p w14:paraId="617A4260" w14:textId="0746EFE0" w:rsidR="00F75D01" w:rsidRPr="00CD07A0" w:rsidRDefault="00F75D01" w:rsidP="00F75D01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Theme="majorBidi" w:hAnsiTheme="majorBidi" w:cstheme="majorBidi"/>
                <w:cs/>
              </w:rPr>
            </w:pPr>
            <w:r w:rsidRPr="00CD07A0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514E05" w14:textId="7AA52C47" w:rsidR="00F75D01" w:rsidRPr="00CD07A0" w:rsidRDefault="002467D7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="00F75D01"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0C2AD3EF" w14:textId="77777777" w:rsidR="00F75D01" w:rsidRPr="00CD07A0" w:rsidRDefault="00F75D01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211418D" w14:textId="66C9E520" w:rsidR="00F75D01" w:rsidRPr="00CD07A0" w:rsidRDefault="002467D7" w:rsidP="00F75D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526</w:t>
            </w:r>
            <w:r w:rsid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</w:tr>
      <w:tr w:rsidR="00F75D01" w:rsidRPr="00F75D01" w14:paraId="58C2C0A3" w14:textId="77777777" w:rsidTr="00F75D01">
        <w:trPr>
          <w:trHeight w:val="420"/>
        </w:trPr>
        <w:tc>
          <w:tcPr>
            <w:tcW w:w="6390" w:type="dxa"/>
          </w:tcPr>
          <w:p w14:paraId="416B3EDC" w14:textId="77777777" w:rsidR="00F75D01" w:rsidRPr="00CD07A0" w:rsidRDefault="00F75D01" w:rsidP="00F75D01">
            <w:pPr>
              <w:pStyle w:val="a"/>
              <w:tabs>
                <w:tab w:val="clear" w:pos="1080"/>
              </w:tabs>
              <w:ind w:left="15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74853" w14:textId="2DA998BF" w:rsidR="00F75D01" w:rsidRPr="00F75D01" w:rsidRDefault="002467D7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F75D01" w:rsidRP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  <w:r w:rsidR="00F75D01" w:rsidRP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117E8028" w14:textId="77777777" w:rsidR="00F75D01" w:rsidRPr="00CD07A0" w:rsidRDefault="00F75D01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73681" w14:textId="2974788E" w:rsidR="00F75D01" w:rsidRPr="00F75D01" w:rsidRDefault="002467D7" w:rsidP="00F75D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F75D01" w:rsidRP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  <w:r w:rsidR="00F75D01" w:rsidRP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</w:p>
        </w:tc>
      </w:tr>
      <w:tr w:rsidR="00F91830" w:rsidRPr="00CD07A0" w14:paraId="0B67EC9C" w14:textId="77777777" w:rsidTr="00F75D01">
        <w:trPr>
          <w:trHeight w:val="420"/>
        </w:trPr>
        <w:tc>
          <w:tcPr>
            <w:tcW w:w="6390" w:type="dxa"/>
          </w:tcPr>
          <w:p w14:paraId="31DA2154" w14:textId="23915295" w:rsidR="00F91830" w:rsidRPr="00CD07A0" w:rsidRDefault="00F91830" w:rsidP="00F91830">
            <w:pPr>
              <w:pStyle w:val="a"/>
              <w:tabs>
                <w:tab w:val="clear" w:pos="1080"/>
              </w:tabs>
              <w:ind w:left="156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83D5DEC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548E860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590762D8" w14:textId="77777777" w:rsidR="00F91830" w:rsidRPr="00CD07A0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3FC6676B" w14:textId="77777777" w:rsidR="00492B77" w:rsidRPr="00CD07A0" w:rsidRDefault="00492B77" w:rsidP="00A86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98F242E" w14:textId="32CB0280" w:rsidR="00D1181C" w:rsidRPr="00CD07A0" w:rsidRDefault="00D1181C" w:rsidP="00253955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เงินสดและรายการเทียบเท่าเงินสด</w:t>
      </w:r>
    </w:p>
    <w:p w14:paraId="323623BF" w14:textId="77777777" w:rsidR="00B94BFB" w:rsidRPr="00CD07A0" w:rsidRDefault="00B94BFB" w:rsidP="00114BE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7"/>
        <w:gridCol w:w="1261"/>
        <w:gridCol w:w="267"/>
        <w:gridCol w:w="1335"/>
      </w:tblGrid>
      <w:tr w:rsidR="00907C86" w:rsidRPr="00CD07A0" w14:paraId="048B4BF3" w14:textId="77777777" w:rsidTr="0076397A">
        <w:tc>
          <w:tcPr>
            <w:tcW w:w="3456" w:type="pct"/>
          </w:tcPr>
          <w:p w14:paraId="136BC969" w14:textId="77777777" w:rsidR="00907C86" w:rsidRPr="00CD07A0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14:paraId="291A8CAD" w14:textId="6E64A2E6" w:rsidR="00907C86" w:rsidRPr="00CD07A0" w:rsidRDefault="002467D7" w:rsidP="00067BF1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4" w:type="pct"/>
          </w:tcPr>
          <w:p w14:paraId="7A937FEB" w14:textId="77777777" w:rsidR="00907C86" w:rsidRPr="00CD07A0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" w:type="pct"/>
          </w:tcPr>
          <w:p w14:paraId="079F479F" w14:textId="3FD266DB" w:rsidR="00907C86" w:rsidRPr="00CD07A0" w:rsidRDefault="002467D7" w:rsidP="00067BF1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07C86" w:rsidRPr="00CD07A0" w14:paraId="54622DD5" w14:textId="77777777" w:rsidTr="0076397A">
        <w:trPr>
          <w:trHeight w:val="299"/>
        </w:trPr>
        <w:tc>
          <w:tcPr>
            <w:tcW w:w="3456" w:type="pct"/>
          </w:tcPr>
          <w:p w14:paraId="6EED4AB1" w14:textId="77777777" w:rsidR="00907C86" w:rsidRPr="00CD07A0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4" w:type="pct"/>
            <w:gridSpan w:val="3"/>
          </w:tcPr>
          <w:p w14:paraId="205768F4" w14:textId="7F0AC609" w:rsidR="00907C86" w:rsidRPr="00CD07A0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F75D01" w:rsidRPr="00CD07A0" w14:paraId="6730F18D" w14:textId="77777777" w:rsidTr="0076397A">
        <w:tc>
          <w:tcPr>
            <w:tcW w:w="3456" w:type="pct"/>
          </w:tcPr>
          <w:p w14:paraId="6B3541C9" w14:textId="698D1787" w:rsidR="00F75D01" w:rsidRPr="00CD07A0" w:rsidRDefault="00F75D01" w:rsidP="00F75D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80" w:type="pct"/>
            <w:vAlign w:val="bottom"/>
          </w:tcPr>
          <w:p w14:paraId="7529B8EC" w14:textId="5AE6714B" w:rsidR="00F75D01" w:rsidRPr="00CD07A0" w:rsidRDefault="002467D7" w:rsidP="00F75D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54</w:t>
            </w:r>
            <w:r w:rsidR="00F75D01"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144" w:type="pct"/>
          </w:tcPr>
          <w:p w14:paraId="5CA82E25" w14:textId="77777777" w:rsidR="00F75D01" w:rsidRPr="00CD07A0" w:rsidRDefault="00F75D01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3AFF1763" w14:textId="19E94E6B" w:rsidR="00F75D01" w:rsidRPr="00CD07A0" w:rsidRDefault="002467D7" w:rsidP="00F75D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F75D01" w:rsidRPr="00CD07A0" w14:paraId="40767B35" w14:textId="77777777" w:rsidTr="0076397A">
        <w:tc>
          <w:tcPr>
            <w:tcW w:w="3456" w:type="pct"/>
          </w:tcPr>
          <w:p w14:paraId="54F24CA4" w14:textId="346C0807" w:rsidR="00F75D01" w:rsidRPr="00CD07A0" w:rsidRDefault="00F75D01" w:rsidP="00F75D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680" w:type="pct"/>
            <w:vAlign w:val="bottom"/>
          </w:tcPr>
          <w:p w14:paraId="6E731E65" w14:textId="17DBD6FD" w:rsidR="00F75D01" w:rsidRPr="00CD07A0" w:rsidRDefault="002467D7" w:rsidP="00F75D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75D01"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  <w:r w:rsidR="00F75D01"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144" w:type="pct"/>
          </w:tcPr>
          <w:p w14:paraId="5161FB55" w14:textId="77777777" w:rsidR="00F75D01" w:rsidRPr="00CD07A0" w:rsidRDefault="00F75D01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36F3C26C" w14:textId="4987114A" w:rsidR="00F75D01" w:rsidRPr="00CD07A0" w:rsidRDefault="002467D7" w:rsidP="00F75D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F75D01" w:rsidRPr="00CD07A0" w14:paraId="10FE75EE" w14:textId="77777777" w:rsidTr="0076397A">
        <w:tc>
          <w:tcPr>
            <w:tcW w:w="3456" w:type="pct"/>
          </w:tcPr>
          <w:p w14:paraId="2B2BABA3" w14:textId="6BAD6FF1" w:rsidR="00F75D01" w:rsidRPr="00CD07A0" w:rsidRDefault="00F75D01" w:rsidP="00F75D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680" w:type="pct"/>
            <w:vAlign w:val="bottom"/>
          </w:tcPr>
          <w:p w14:paraId="45644709" w14:textId="251C30F6" w:rsidR="00F75D01" w:rsidRPr="00CD07A0" w:rsidRDefault="002467D7" w:rsidP="00F75D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75D01"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="00F75D01" w:rsidRP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44" w:type="pct"/>
          </w:tcPr>
          <w:p w14:paraId="3305EE4D" w14:textId="77777777" w:rsidR="00F75D01" w:rsidRPr="00CD07A0" w:rsidRDefault="00F75D01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0593C523" w14:textId="1FC8EEF6" w:rsidR="00F75D01" w:rsidRPr="00CD07A0" w:rsidRDefault="002467D7" w:rsidP="00F75D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359</w:t>
            </w:r>
            <w:r w:rsid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385</w:t>
            </w:r>
            <w:r w:rsidR="00F75D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</w:tr>
      <w:tr w:rsidR="00F75D01" w:rsidRPr="00CD07A0" w14:paraId="7D3011B2" w14:textId="77777777" w:rsidTr="0076397A">
        <w:tc>
          <w:tcPr>
            <w:tcW w:w="3456" w:type="pct"/>
          </w:tcPr>
          <w:p w14:paraId="6A194956" w14:textId="36D4621E" w:rsidR="00F75D01" w:rsidRPr="00CD07A0" w:rsidRDefault="00F75D01" w:rsidP="00F75D01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F4F44" w14:textId="79E4FCF0" w:rsidR="00F75D01" w:rsidRPr="00F75D01" w:rsidRDefault="002467D7" w:rsidP="00F75D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F75D01" w:rsidRP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  <w:r w:rsidR="00F75D01" w:rsidRP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144" w:type="pct"/>
            <w:vAlign w:val="bottom"/>
          </w:tcPr>
          <w:p w14:paraId="3730DA8A" w14:textId="77777777" w:rsidR="00F75D01" w:rsidRPr="00CD07A0" w:rsidRDefault="00F75D01" w:rsidP="00F7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CBD1E" w14:textId="043AC98C" w:rsidR="00F75D01" w:rsidRPr="00CD07A0" w:rsidRDefault="002467D7" w:rsidP="00F75D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379</w:t>
            </w:r>
            <w:r w:rsid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  <w:r w:rsidR="00F75D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</w:tbl>
    <w:p w14:paraId="7B07BE64" w14:textId="7CE8A1D4" w:rsidR="00345564" w:rsidRPr="00CD07A0" w:rsidRDefault="0034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03954F69" w14:textId="12141955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281C8F79" w14:textId="6AB8D445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4FB44790" w14:textId="522A39C0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38F65DCE" w14:textId="5E79869E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772E52FB" w14:textId="4732637D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731F996F" w14:textId="1E4E2E2A" w:rsidR="005817C3" w:rsidRPr="00CD07A0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384DB808" w14:textId="77777777" w:rsidR="005817C3" w:rsidRPr="00A408BE" w:rsidRDefault="0058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7FE4B91D" w14:textId="170D0389" w:rsidR="00850F4A" w:rsidRPr="00C52D0B" w:rsidRDefault="00850F4A" w:rsidP="00850F4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  <w:cs/>
          <w:lang w:val="th-TH"/>
        </w:rPr>
      </w:pPr>
      <w:r w:rsidRPr="00C52D0B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597836F9" w14:textId="77777777" w:rsidR="00850F4A" w:rsidRPr="002B4F63" w:rsidRDefault="00850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353"/>
        <w:gridCol w:w="268"/>
        <w:gridCol w:w="1348"/>
      </w:tblGrid>
      <w:tr w:rsidR="00907C86" w:rsidRPr="00CD07A0" w14:paraId="60F3490A" w14:textId="77777777" w:rsidTr="00F841DF">
        <w:tc>
          <w:tcPr>
            <w:tcW w:w="3429" w:type="pct"/>
          </w:tcPr>
          <w:p w14:paraId="112E4B24" w14:textId="717B8FAA" w:rsidR="00907C86" w:rsidRPr="00CD07A0" w:rsidRDefault="00907C86" w:rsidP="00D72302">
            <w:pPr>
              <w:tabs>
                <w:tab w:val="clear" w:pos="6322"/>
                <w:tab w:val="left" w:pos="60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</w:tcPr>
          <w:p w14:paraId="38054E90" w14:textId="2A2093B8" w:rsidR="00907C86" w:rsidRPr="00CD07A0" w:rsidRDefault="002467D7" w:rsidP="008B5096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2" w:type="pct"/>
          </w:tcPr>
          <w:p w14:paraId="3EA3C3C7" w14:textId="77777777" w:rsidR="00907C86" w:rsidRPr="00CD07A0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4" w:type="pct"/>
          </w:tcPr>
          <w:p w14:paraId="2B9A7E7D" w14:textId="31BE8D6E" w:rsidR="00907C86" w:rsidRPr="00CD07A0" w:rsidRDefault="002467D7" w:rsidP="008B509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07C86" w:rsidRPr="00CD07A0" w14:paraId="6E87E2BA" w14:textId="77777777" w:rsidTr="00F841DF">
        <w:tc>
          <w:tcPr>
            <w:tcW w:w="3429" w:type="pct"/>
          </w:tcPr>
          <w:p w14:paraId="7045F758" w14:textId="77777777" w:rsidR="00907C86" w:rsidRPr="00CD07A0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1" w:type="pct"/>
            <w:gridSpan w:val="3"/>
          </w:tcPr>
          <w:p w14:paraId="472EEEB1" w14:textId="77777777" w:rsidR="00907C86" w:rsidRPr="00CD07A0" w:rsidRDefault="00907C86" w:rsidP="00FD08C1">
            <w:pPr>
              <w:pStyle w:val="31"/>
              <w:widowControl/>
              <w:tabs>
                <w:tab w:val="clear" w:pos="360"/>
                <w:tab w:val="clear" w:pos="720"/>
                <w:tab w:val="left" w:pos="1525"/>
                <w:tab w:val="left" w:pos="1621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B5096" w:rsidRPr="00CD07A0" w14:paraId="796D2F08" w14:textId="77777777" w:rsidTr="00F841DF">
        <w:tc>
          <w:tcPr>
            <w:tcW w:w="3429" w:type="pct"/>
          </w:tcPr>
          <w:p w14:paraId="542FC818" w14:textId="26815FEB" w:rsidR="008B5096" w:rsidRPr="00CD07A0" w:rsidRDefault="008B5096" w:rsidP="008B509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16" w:type="pct"/>
          </w:tcPr>
          <w:p w14:paraId="081A4471" w14:textId="285FFD44" w:rsidR="008B5096" w:rsidRPr="00CD07A0" w:rsidRDefault="002467D7" w:rsidP="0070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C4E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768</w:t>
            </w:r>
            <w:r w:rsidR="002C4E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42" w:type="pct"/>
          </w:tcPr>
          <w:p w14:paraId="72C06B34" w14:textId="77777777" w:rsidR="008B5096" w:rsidRPr="00CD07A0" w:rsidRDefault="008B5096" w:rsidP="008B509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14" w:type="pct"/>
          </w:tcPr>
          <w:p w14:paraId="481C1C0E" w14:textId="2F6E2C56" w:rsidR="008B5096" w:rsidRPr="00CD07A0" w:rsidRDefault="002467D7" w:rsidP="00703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3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8B5096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="008B5096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8B5096" w:rsidRPr="00CD07A0" w14:paraId="2113B0DA" w14:textId="77777777" w:rsidTr="00F841DF">
        <w:tc>
          <w:tcPr>
            <w:tcW w:w="3429" w:type="pct"/>
          </w:tcPr>
          <w:p w14:paraId="162E8A72" w14:textId="4C497EA1" w:rsidR="008B5096" w:rsidRPr="00CD07A0" w:rsidRDefault="008B5096" w:rsidP="008B509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716" w:type="pct"/>
          </w:tcPr>
          <w:p w14:paraId="6EAD04CB" w14:textId="77777777" w:rsidR="008B5096" w:rsidRPr="00412674" w:rsidRDefault="008B5096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E9DE411" w14:textId="77777777" w:rsidR="008B5096" w:rsidRPr="00CD07A0" w:rsidRDefault="008B5096" w:rsidP="008B509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14" w:type="pct"/>
          </w:tcPr>
          <w:p w14:paraId="12820558" w14:textId="0491F692" w:rsidR="008B5096" w:rsidRPr="00412674" w:rsidRDefault="008B5096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5096" w:rsidRPr="00CD07A0" w14:paraId="1AD29710" w14:textId="77777777" w:rsidTr="00F841DF">
        <w:tc>
          <w:tcPr>
            <w:tcW w:w="3429" w:type="pct"/>
          </w:tcPr>
          <w:p w14:paraId="6E11DF05" w14:textId="2CBF1473" w:rsidR="008B5096" w:rsidRPr="00CD07A0" w:rsidRDefault="008B5096" w:rsidP="008B50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716" w:type="pct"/>
            <w:vAlign w:val="bottom"/>
          </w:tcPr>
          <w:p w14:paraId="3EA5C0EC" w14:textId="0A93843D" w:rsidR="008B5096" w:rsidRPr="00CD07A0" w:rsidRDefault="002467D7" w:rsidP="008C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4E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2C4E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42" w:type="pct"/>
          </w:tcPr>
          <w:p w14:paraId="77E6EC2E" w14:textId="77777777" w:rsidR="008B5096" w:rsidRPr="00CD07A0" w:rsidRDefault="008B5096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vAlign w:val="bottom"/>
          </w:tcPr>
          <w:p w14:paraId="70FFA7BB" w14:textId="69748DD3" w:rsidR="008B5096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B5096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  <w:r w:rsidR="008B5096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8B5096" w:rsidRPr="00CD07A0" w14:paraId="5F7722BB" w14:textId="77777777" w:rsidTr="00F841DF">
        <w:tc>
          <w:tcPr>
            <w:tcW w:w="3429" w:type="pct"/>
          </w:tcPr>
          <w:p w14:paraId="50A79E9C" w14:textId="64A94257" w:rsidR="008B5096" w:rsidRPr="00CD07A0" w:rsidRDefault="008B5096" w:rsidP="008B5096">
            <w:pPr>
              <w:tabs>
                <w:tab w:val="clear" w:pos="227"/>
                <w:tab w:val="left" w:pos="2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716" w:type="pct"/>
            <w:vAlign w:val="bottom"/>
          </w:tcPr>
          <w:p w14:paraId="497CA528" w14:textId="2377D9FB" w:rsidR="008B5096" w:rsidRPr="00CD07A0" w:rsidRDefault="002467D7" w:rsidP="0034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4E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142" w:type="pct"/>
          </w:tcPr>
          <w:p w14:paraId="4DD8CB3E" w14:textId="77777777" w:rsidR="008B5096" w:rsidRPr="00CD07A0" w:rsidRDefault="008B5096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vAlign w:val="bottom"/>
          </w:tcPr>
          <w:p w14:paraId="10F9EFF4" w14:textId="04A72F13" w:rsidR="008B5096" w:rsidRPr="00CD07A0" w:rsidRDefault="002467D7" w:rsidP="0034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="008B5096" w:rsidRPr="004126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278</w:t>
            </w:r>
          </w:p>
        </w:tc>
      </w:tr>
      <w:tr w:rsidR="008B5096" w:rsidRPr="00CD07A0" w14:paraId="50E78A55" w14:textId="77777777" w:rsidTr="00F841DF">
        <w:tc>
          <w:tcPr>
            <w:tcW w:w="3429" w:type="pct"/>
          </w:tcPr>
          <w:p w14:paraId="1BFA0A78" w14:textId="32F9EF45" w:rsidR="008B5096" w:rsidRPr="00CD07A0" w:rsidRDefault="008B5096" w:rsidP="008B50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มากกว่า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62706646" w14:textId="3F0CFCBB" w:rsidR="008B5096" w:rsidRPr="00CD07A0" w:rsidRDefault="002467D7" w:rsidP="0034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4E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2" w:type="pct"/>
          </w:tcPr>
          <w:p w14:paraId="0D106C9D" w14:textId="77777777" w:rsidR="008B5096" w:rsidRPr="00CD07A0" w:rsidRDefault="008B5096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A238D10" w14:textId="11E4C690" w:rsidR="008B5096" w:rsidRPr="00CD07A0" w:rsidRDefault="008B5096" w:rsidP="0034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4126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4126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787</w:t>
            </w:r>
          </w:p>
        </w:tc>
      </w:tr>
      <w:tr w:rsidR="008B5096" w:rsidRPr="00CD07A0" w14:paraId="08581A5C" w14:textId="77777777" w:rsidTr="00F841DF">
        <w:tc>
          <w:tcPr>
            <w:tcW w:w="3429" w:type="pct"/>
          </w:tcPr>
          <w:p w14:paraId="27704633" w14:textId="7C238C7A" w:rsidR="008B5096" w:rsidRPr="00CD07A0" w:rsidRDefault="008B5096" w:rsidP="008B50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1941CF26" w14:textId="25E55665" w:rsidR="008B5096" w:rsidRPr="00CD07A0" w:rsidRDefault="002467D7" w:rsidP="0034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2C4E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  <w:r w:rsidR="002C4E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2" w:type="pct"/>
          </w:tcPr>
          <w:p w14:paraId="0CB49643" w14:textId="77777777" w:rsidR="008B5096" w:rsidRPr="00412674" w:rsidRDefault="008B5096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06F53753" w14:textId="09158BA3" w:rsidR="008B5096" w:rsidRPr="00412674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8B5096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  <w:r w:rsidR="008B5096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</w:tr>
      <w:tr w:rsidR="008B5096" w:rsidRPr="00CD07A0" w14:paraId="7A5E233E" w14:textId="77777777" w:rsidTr="00F841DF">
        <w:tc>
          <w:tcPr>
            <w:tcW w:w="3429" w:type="pct"/>
          </w:tcPr>
          <w:p w14:paraId="3BAFB1D2" w14:textId="592DF05E" w:rsidR="008B5096" w:rsidRPr="00CD07A0" w:rsidRDefault="008B5096" w:rsidP="008B50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16" w:type="pct"/>
            <w:vAlign w:val="bottom"/>
          </w:tcPr>
          <w:p w14:paraId="5E458EDE" w14:textId="23685821" w:rsidR="008B5096" w:rsidRPr="00CD07A0" w:rsidRDefault="002C4E50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C4E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86C2BA" w14:textId="77777777" w:rsidR="008B5096" w:rsidRPr="00CD07A0" w:rsidRDefault="008B5096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vAlign w:val="bottom"/>
          </w:tcPr>
          <w:p w14:paraId="25E91883" w14:textId="7C66BDAC" w:rsidR="008B5096" w:rsidRPr="00CD07A0" w:rsidRDefault="008B5096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B5096" w:rsidRPr="00CD07A0" w14:paraId="6708F987" w14:textId="77777777" w:rsidTr="00F841DF">
        <w:tc>
          <w:tcPr>
            <w:tcW w:w="3429" w:type="pct"/>
          </w:tcPr>
          <w:p w14:paraId="5DB2D1D1" w14:textId="67B1E7DA" w:rsidR="008B5096" w:rsidRPr="00CD07A0" w:rsidRDefault="008B5096" w:rsidP="008B509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83131" w14:textId="5650CFF1" w:rsidR="008B5096" w:rsidRPr="00CD07A0" w:rsidRDefault="002467D7" w:rsidP="0034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2C4E50" w:rsidRPr="002C4E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  <w:r w:rsidR="002C4E50" w:rsidRPr="002C4E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2" w:type="pct"/>
            <w:vAlign w:val="bottom"/>
          </w:tcPr>
          <w:p w14:paraId="10F3FEB8" w14:textId="77777777" w:rsidR="008B5096" w:rsidRPr="00CD07A0" w:rsidRDefault="008B5096" w:rsidP="008B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F8B1E" w14:textId="371F144A" w:rsidR="008B5096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78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8B5096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  <w:r w:rsidR="008B5096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</w:tr>
    </w:tbl>
    <w:p w14:paraId="3239FD67" w14:textId="77777777" w:rsidR="00513853" w:rsidRPr="002B4F63" w:rsidRDefault="00513853" w:rsidP="004E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B861EA9" w14:textId="2F179BBF" w:rsidR="00D97C86" w:rsidRPr="00CD07A0" w:rsidRDefault="004F796D" w:rsidP="004E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ข้อมูลเกี่ยวกับความเสี่ยงด้านเครดิตเปิดเผยในหมายเหตุข้อ</w:t>
      </w:r>
      <w:r w:rsidR="00EE261B"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="002467D7">
        <w:rPr>
          <w:rFonts w:asciiTheme="majorBidi" w:hAnsiTheme="majorBidi" w:cstheme="majorBidi"/>
          <w:sz w:val="30"/>
          <w:szCs w:val="30"/>
        </w:rPr>
        <w:t>18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(ข</w:t>
      </w:r>
      <w:r w:rsidR="003D65CA" w:rsidRPr="00CD07A0">
        <w:rPr>
          <w:rFonts w:asciiTheme="majorBidi" w:hAnsiTheme="majorBidi" w:cstheme="majorBidi"/>
          <w:sz w:val="30"/>
          <w:szCs w:val="30"/>
          <w:cs/>
        </w:rPr>
        <w:t>.</w:t>
      </w:r>
      <w:r w:rsidR="002467D7">
        <w:rPr>
          <w:rFonts w:asciiTheme="majorBidi" w:hAnsiTheme="majorBidi" w:cstheme="majorBidi"/>
          <w:sz w:val="30"/>
          <w:szCs w:val="30"/>
        </w:rPr>
        <w:t>1</w:t>
      </w:r>
      <w:r w:rsidRPr="00CD07A0">
        <w:rPr>
          <w:rFonts w:asciiTheme="majorBidi" w:hAnsiTheme="majorBidi" w:cstheme="majorBidi"/>
          <w:sz w:val="30"/>
          <w:szCs w:val="30"/>
          <w:cs/>
        </w:rPr>
        <w:t>)</w:t>
      </w:r>
    </w:p>
    <w:p w14:paraId="7AADA486" w14:textId="34325364" w:rsidR="00274D7E" w:rsidRPr="002B4F63" w:rsidRDefault="00274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</w:pPr>
    </w:p>
    <w:p w14:paraId="79D73969" w14:textId="0B5944B6" w:rsidR="00832B4D" w:rsidRPr="00CD07A0" w:rsidRDefault="00832B4D" w:rsidP="00832B4D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CD07A0">
        <w:rPr>
          <w:rFonts w:asciiTheme="majorBidi" w:hAnsiTheme="majorBidi" w:cstheme="majorBidi"/>
          <w:cs/>
          <w:lang w:val="th-TH"/>
        </w:rPr>
        <w:t>สินค้าคงเหลือ</w:t>
      </w:r>
    </w:p>
    <w:p w14:paraId="79C092D4" w14:textId="77777777" w:rsidR="009E567E" w:rsidRPr="002B4F63" w:rsidRDefault="009E567E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4"/>
        <w:gridCol w:w="1077"/>
        <w:gridCol w:w="1351"/>
        <w:gridCol w:w="270"/>
        <w:gridCol w:w="1348"/>
      </w:tblGrid>
      <w:tr w:rsidR="00806A50" w:rsidRPr="00CD07A0" w14:paraId="136B068B" w14:textId="77777777" w:rsidTr="00F841DF">
        <w:tc>
          <w:tcPr>
            <w:tcW w:w="2858" w:type="pct"/>
          </w:tcPr>
          <w:p w14:paraId="182F2536" w14:textId="77777777" w:rsidR="00345564" w:rsidRPr="00CD07A0" w:rsidRDefault="00345564" w:rsidP="003455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3B340D0" w14:textId="77777777" w:rsidR="00345564" w:rsidRPr="00CD07A0" w:rsidRDefault="00345564" w:rsidP="003455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5" w:type="pct"/>
          </w:tcPr>
          <w:p w14:paraId="6ECA4E3E" w14:textId="32649655" w:rsidR="00345564" w:rsidRPr="00CD07A0" w:rsidRDefault="002467D7" w:rsidP="00191CA8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3" w:type="pct"/>
          </w:tcPr>
          <w:p w14:paraId="622882D4" w14:textId="77777777" w:rsidR="00345564" w:rsidRPr="00CD07A0" w:rsidRDefault="00345564" w:rsidP="00345564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13" w:type="pct"/>
          </w:tcPr>
          <w:p w14:paraId="472FE4D8" w14:textId="021E0618" w:rsidR="00345564" w:rsidRPr="00CD07A0" w:rsidRDefault="002467D7" w:rsidP="00191CA8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806A50" w:rsidRPr="00CD07A0" w14:paraId="27AC5CC8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</w:tcPr>
          <w:p w14:paraId="0BE6AE55" w14:textId="77777777" w:rsidR="00832B4D" w:rsidRPr="00CD07A0" w:rsidRDefault="00832B4D" w:rsidP="00C6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70" w:type="pct"/>
            <w:shd w:val="clear" w:color="auto" w:fill="auto"/>
          </w:tcPr>
          <w:p w14:paraId="2BBAB052" w14:textId="77777777" w:rsidR="00832B4D" w:rsidRPr="00CD07A0" w:rsidRDefault="00832B4D" w:rsidP="00C63F5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pct"/>
            <w:gridSpan w:val="3"/>
          </w:tcPr>
          <w:p w14:paraId="340B1188" w14:textId="77777777" w:rsidR="00832B4D" w:rsidRPr="00F841DF" w:rsidRDefault="00832B4D" w:rsidP="00F841DF">
            <w:pPr>
              <w:pStyle w:val="31"/>
              <w:widowControl/>
              <w:tabs>
                <w:tab w:val="clear" w:pos="360"/>
                <w:tab w:val="clear" w:pos="720"/>
                <w:tab w:val="left" w:pos="1525"/>
                <w:tab w:val="left" w:pos="1621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841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96CA4" w:rsidRPr="00CD07A0" w14:paraId="5E6D4EAB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  <w:tcBorders>
              <w:top w:val="nil"/>
              <w:bottom w:val="nil"/>
            </w:tcBorders>
          </w:tcPr>
          <w:p w14:paraId="20927746" w14:textId="77777777" w:rsidR="00096CA4" w:rsidRPr="00CD07A0" w:rsidRDefault="00096CA4" w:rsidP="0009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570" w:type="pct"/>
            <w:tcBorders>
              <w:top w:val="nil"/>
              <w:bottom w:val="nil"/>
            </w:tcBorders>
            <w:shd w:val="clear" w:color="auto" w:fill="auto"/>
          </w:tcPr>
          <w:p w14:paraId="2DF6859B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65706898" w14:textId="25E010C6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089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24696E88" w14:textId="77777777" w:rsidR="00096CA4" w:rsidRPr="00CD07A0" w:rsidRDefault="00096CA4" w:rsidP="00096CA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7BC20CAD" w14:textId="2B135415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096CA4" w:rsidRPr="00CD07A0" w14:paraId="7216F639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  <w:tcBorders>
              <w:top w:val="nil"/>
              <w:bottom w:val="nil"/>
            </w:tcBorders>
          </w:tcPr>
          <w:p w14:paraId="2964B236" w14:textId="71811568" w:rsidR="00096CA4" w:rsidRPr="00CD07A0" w:rsidRDefault="00096CA4" w:rsidP="0009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570" w:type="pct"/>
            <w:tcBorders>
              <w:top w:val="nil"/>
              <w:bottom w:val="nil"/>
            </w:tcBorders>
            <w:shd w:val="clear" w:color="auto" w:fill="auto"/>
          </w:tcPr>
          <w:p w14:paraId="17158EDF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3116BEE7" w14:textId="0F3C2F56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50A67F1B" w14:textId="77777777" w:rsidR="00096CA4" w:rsidRPr="00CD07A0" w:rsidRDefault="00096CA4" w:rsidP="00096CA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1E670AD3" w14:textId="5CD03505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50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295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996</w:t>
            </w:r>
          </w:p>
        </w:tc>
      </w:tr>
      <w:tr w:rsidR="00096CA4" w:rsidRPr="00CD07A0" w14:paraId="51EAA995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  <w:tcBorders>
              <w:top w:val="nil"/>
            </w:tcBorders>
          </w:tcPr>
          <w:p w14:paraId="6A3C95EA" w14:textId="77777777" w:rsidR="00096CA4" w:rsidRPr="00CD07A0" w:rsidRDefault="00096CA4" w:rsidP="0009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570" w:type="pct"/>
            <w:tcBorders>
              <w:top w:val="nil"/>
            </w:tcBorders>
            <w:shd w:val="clear" w:color="auto" w:fill="auto"/>
          </w:tcPr>
          <w:p w14:paraId="31502FF7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6C4CD72B" w14:textId="18249126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43" w:type="pct"/>
            <w:tcBorders>
              <w:top w:val="nil"/>
            </w:tcBorders>
            <w:shd w:val="clear" w:color="auto" w:fill="auto"/>
          </w:tcPr>
          <w:p w14:paraId="5AE76E8D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7B8900A5" w14:textId="6F85CC1B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157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628</w:t>
            </w:r>
          </w:p>
        </w:tc>
      </w:tr>
      <w:tr w:rsidR="00096CA4" w:rsidRPr="00CD07A0" w14:paraId="0AA8310B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  <w:tcBorders>
              <w:top w:val="nil"/>
              <w:bottom w:val="nil"/>
            </w:tcBorders>
          </w:tcPr>
          <w:p w14:paraId="71CCAA24" w14:textId="4D71A92A" w:rsidR="00096CA4" w:rsidRPr="00CD07A0" w:rsidRDefault="00096CA4" w:rsidP="0009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บรรจุภัณฑ์</w:t>
            </w:r>
          </w:p>
        </w:tc>
        <w:tc>
          <w:tcPr>
            <w:tcW w:w="570" w:type="pct"/>
            <w:tcBorders>
              <w:top w:val="nil"/>
              <w:bottom w:val="nil"/>
            </w:tcBorders>
            <w:shd w:val="clear" w:color="auto" w:fill="auto"/>
          </w:tcPr>
          <w:p w14:paraId="53A80ABB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70B09840" w14:textId="52FF325B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41CDB3CE" w14:textId="77777777" w:rsidR="00096CA4" w:rsidRPr="00CD07A0" w:rsidRDefault="00096CA4" w:rsidP="00096CA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0B77B6B0" w14:textId="1069BCB6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567</w:t>
            </w:r>
          </w:p>
        </w:tc>
      </w:tr>
      <w:tr w:rsidR="00096CA4" w:rsidRPr="00CD07A0" w14:paraId="1B103AD4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  <w:tcBorders>
              <w:top w:val="nil"/>
              <w:bottom w:val="nil"/>
            </w:tcBorders>
          </w:tcPr>
          <w:p w14:paraId="716E21D3" w14:textId="47A441D2" w:rsidR="00096CA4" w:rsidRPr="00CD07A0" w:rsidRDefault="00096CA4" w:rsidP="0009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วัสดุโรงงาน</w:t>
            </w:r>
          </w:p>
        </w:tc>
        <w:tc>
          <w:tcPr>
            <w:tcW w:w="570" w:type="pct"/>
            <w:tcBorders>
              <w:top w:val="nil"/>
              <w:bottom w:val="nil"/>
            </w:tcBorders>
            <w:shd w:val="clear" w:color="auto" w:fill="auto"/>
          </w:tcPr>
          <w:p w14:paraId="291489A6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bottom w:val="nil"/>
            </w:tcBorders>
            <w:shd w:val="clear" w:color="auto" w:fill="auto"/>
          </w:tcPr>
          <w:p w14:paraId="13F171A9" w14:textId="048AE5C6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30A21765" w14:textId="77777777" w:rsidR="00096CA4" w:rsidRPr="00CD07A0" w:rsidRDefault="00096CA4" w:rsidP="00096CA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bottom w:val="nil"/>
            </w:tcBorders>
            <w:shd w:val="clear" w:color="auto" w:fill="auto"/>
          </w:tcPr>
          <w:p w14:paraId="55683D9B" w14:textId="1EAEE70C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824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055</w:t>
            </w:r>
          </w:p>
        </w:tc>
      </w:tr>
      <w:tr w:rsidR="00096CA4" w:rsidRPr="00CD07A0" w14:paraId="17D39114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  <w:tcBorders>
              <w:top w:val="nil"/>
              <w:bottom w:val="nil"/>
            </w:tcBorders>
          </w:tcPr>
          <w:p w14:paraId="18D7CD88" w14:textId="3458B5E8" w:rsidR="00096CA4" w:rsidRPr="00CD07A0" w:rsidRDefault="00096CA4" w:rsidP="0009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570" w:type="pct"/>
            <w:tcBorders>
              <w:top w:val="nil"/>
              <w:bottom w:val="nil"/>
            </w:tcBorders>
            <w:shd w:val="clear" w:color="auto" w:fill="auto"/>
          </w:tcPr>
          <w:p w14:paraId="29F49F1E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28890B08" w14:textId="66B5A72F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2C78F02C" w14:textId="77777777" w:rsidR="00096CA4" w:rsidRPr="00CD07A0" w:rsidRDefault="00096CA4" w:rsidP="00096CA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</w:tcPr>
          <w:p w14:paraId="36A29FA7" w14:textId="1DDE2E42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334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778</w:t>
            </w:r>
          </w:p>
        </w:tc>
      </w:tr>
      <w:tr w:rsidR="00096CA4" w:rsidRPr="00CD07A0" w14:paraId="697BCE09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  <w:tcBorders>
              <w:top w:val="nil"/>
              <w:bottom w:val="nil"/>
            </w:tcBorders>
          </w:tcPr>
          <w:p w14:paraId="1F7B8BEA" w14:textId="40F4215F" w:rsidR="00096CA4" w:rsidRPr="00CD07A0" w:rsidRDefault="00096CA4" w:rsidP="0009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70" w:type="pct"/>
            <w:tcBorders>
              <w:top w:val="nil"/>
              <w:bottom w:val="nil"/>
            </w:tcBorders>
            <w:shd w:val="clear" w:color="auto" w:fill="auto"/>
          </w:tcPr>
          <w:p w14:paraId="61B35803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45A49" w14:textId="41859AA7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31486B47" w14:textId="77777777" w:rsidR="00096CA4" w:rsidRPr="00CD07A0" w:rsidRDefault="00096CA4" w:rsidP="00096CA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84495" w14:textId="0F11558D" w:rsidR="00096CA4" w:rsidRPr="00CD07A0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  <w:tab w:val="right" w:pos="966"/>
                <w:tab w:val="right" w:pos="1056"/>
              </w:tabs>
              <w:ind w:left="887" w:hanging="8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="00096CA4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096CA4" w:rsidRPr="00CD07A0" w14:paraId="10436A61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  <w:tcBorders>
              <w:top w:val="nil"/>
              <w:bottom w:val="nil"/>
            </w:tcBorders>
          </w:tcPr>
          <w:p w14:paraId="22C14DEF" w14:textId="12E5F78F" w:rsidR="00096CA4" w:rsidRPr="00CD07A0" w:rsidRDefault="00096CA4" w:rsidP="0009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570" w:type="pct"/>
            <w:tcBorders>
              <w:top w:val="nil"/>
              <w:bottom w:val="nil"/>
            </w:tcBorders>
            <w:shd w:val="clear" w:color="auto" w:fill="auto"/>
          </w:tcPr>
          <w:p w14:paraId="6CD795A6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4FA9E" w14:textId="59285E87" w:rsidR="00096CA4" w:rsidRPr="00CD07A0" w:rsidRDefault="00B4372E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950</w:t>
            </w:r>
            <w:r w:rsidR="004B3D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5F5F35DF" w14:textId="77777777" w:rsidR="00096CA4" w:rsidRPr="00CD07A0" w:rsidRDefault="00096CA4" w:rsidP="00096CA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287DF" w14:textId="1D5738BF" w:rsidR="00096CA4" w:rsidRPr="00CD07A0" w:rsidRDefault="00096CA4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6"/>
                <w:tab w:val="left" w:pos="1037"/>
              </w:tabs>
              <w:ind w:firstLine="15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965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96CA4" w:rsidRPr="00CD07A0" w14:paraId="2D579B4B" w14:textId="77777777" w:rsidTr="00F841DF">
        <w:tblPrEx>
          <w:tblBorders>
            <w:top w:val="single" w:sz="4" w:space="0" w:color="auto"/>
          </w:tblBorders>
        </w:tblPrEx>
        <w:tc>
          <w:tcPr>
            <w:tcW w:w="2858" w:type="pct"/>
            <w:tcBorders>
              <w:top w:val="nil"/>
              <w:bottom w:val="nil"/>
            </w:tcBorders>
          </w:tcPr>
          <w:p w14:paraId="1D410329" w14:textId="3EB41A30" w:rsidR="00096CA4" w:rsidRPr="00CD07A0" w:rsidRDefault="00096CA4" w:rsidP="00096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570" w:type="pct"/>
            <w:tcBorders>
              <w:top w:val="nil"/>
              <w:bottom w:val="nil"/>
            </w:tcBorders>
            <w:shd w:val="clear" w:color="auto" w:fill="auto"/>
          </w:tcPr>
          <w:p w14:paraId="6222F06B" w14:textId="77777777" w:rsidR="00096CA4" w:rsidRPr="00CD07A0" w:rsidRDefault="00096CA4" w:rsidP="00096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E1F5F" w14:textId="5480E15A" w:rsidR="00096CA4" w:rsidRPr="00FD08C1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 w:rsidR="004B3DA6" w:rsidRPr="00FD08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  <w:r w:rsidR="004B3DA6" w:rsidRPr="00FD08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28B66BEF" w14:textId="77777777" w:rsidR="00096CA4" w:rsidRPr="00CD07A0" w:rsidRDefault="00096CA4" w:rsidP="00096CA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57835E" w14:textId="6634FED4" w:rsidR="00096CA4" w:rsidRPr="00A27F35" w:rsidRDefault="002467D7" w:rsidP="00FD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03" w:hanging="2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096CA4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  <w:r w:rsidR="00096CA4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</w:tr>
    </w:tbl>
    <w:p w14:paraId="1A0314EA" w14:textId="77777777" w:rsidR="00E56FF4" w:rsidRDefault="00E56FF4" w:rsidP="004D514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5E5AAF" w14:textId="487CB27F" w:rsidR="00317F7F" w:rsidRDefault="00317F7F" w:rsidP="00317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7F7F">
        <w:rPr>
          <w:rFonts w:asciiTheme="majorBidi" w:hAnsiTheme="majorBidi" w:cstheme="majorBidi"/>
          <w:sz w:val="30"/>
          <w:szCs w:val="30"/>
          <w:cs/>
        </w:rPr>
        <w:t>บริษัทรับรู้ขาดทุนจาก</w:t>
      </w:r>
      <w:r w:rsidRPr="005D7870">
        <w:rPr>
          <w:rFonts w:asciiTheme="majorBidi" w:hAnsiTheme="majorBidi" w:cstheme="majorBidi"/>
          <w:sz w:val="30"/>
          <w:szCs w:val="30"/>
          <w:cs/>
        </w:rPr>
        <w:t>การปรับลดมูลค่าสินค้าคงเหลือในงบกำไรขาดทุนเบ็ดเสร็จสำหรับปีสิ้นสุด</w:t>
      </w:r>
      <w:r w:rsidRPr="005D7870">
        <w:rPr>
          <w:rFonts w:asciiTheme="majorBidi" w:hAnsiTheme="majorBidi" w:cstheme="majorBidi"/>
          <w:sz w:val="30"/>
          <w:szCs w:val="30"/>
        </w:rPr>
        <w:br/>
      </w:r>
      <w:r w:rsidRPr="005D787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467D7">
        <w:rPr>
          <w:rFonts w:asciiTheme="majorBidi" w:hAnsiTheme="majorBidi" w:cstheme="majorBidi"/>
          <w:sz w:val="30"/>
          <w:szCs w:val="30"/>
        </w:rPr>
        <w:t>31</w:t>
      </w:r>
      <w:r w:rsidRPr="005D7870">
        <w:rPr>
          <w:rFonts w:asciiTheme="majorBidi" w:hAnsiTheme="majorBidi" w:cstheme="majorBidi"/>
          <w:sz w:val="30"/>
          <w:szCs w:val="30"/>
        </w:rPr>
        <w:t xml:space="preserve"> </w:t>
      </w:r>
      <w:r w:rsidRPr="005D78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67D7">
        <w:rPr>
          <w:rFonts w:asciiTheme="majorBidi" w:hAnsiTheme="majorBidi" w:cstheme="majorBidi"/>
          <w:sz w:val="30"/>
          <w:szCs w:val="30"/>
        </w:rPr>
        <w:t>2567</w:t>
      </w:r>
      <w:r w:rsidRPr="005D7870">
        <w:rPr>
          <w:rFonts w:asciiTheme="majorBidi" w:hAnsiTheme="majorBidi" w:cstheme="majorBidi"/>
          <w:sz w:val="30"/>
          <w:szCs w:val="30"/>
        </w:rPr>
        <w:t xml:space="preserve"> </w:t>
      </w:r>
      <w:r w:rsidRPr="005D787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2467D7">
        <w:rPr>
          <w:rFonts w:asciiTheme="majorBidi" w:hAnsiTheme="majorBidi" w:cstheme="majorBidi"/>
          <w:sz w:val="30"/>
          <w:szCs w:val="30"/>
        </w:rPr>
        <w:t>3</w:t>
      </w:r>
      <w:r w:rsidRPr="005D7870">
        <w:rPr>
          <w:rFonts w:asciiTheme="majorBidi" w:hAnsiTheme="majorBidi" w:cstheme="majorBidi"/>
          <w:sz w:val="30"/>
          <w:szCs w:val="30"/>
        </w:rPr>
        <w:t>.</w:t>
      </w:r>
      <w:r w:rsidR="002467D7">
        <w:rPr>
          <w:rFonts w:asciiTheme="majorBidi" w:hAnsiTheme="majorBidi" w:cstheme="majorBidi"/>
          <w:sz w:val="30"/>
          <w:szCs w:val="30"/>
        </w:rPr>
        <w:t>0</w:t>
      </w:r>
      <w:r w:rsidR="002467D7">
        <w:rPr>
          <w:rFonts w:asciiTheme="majorBidi" w:hAnsiTheme="majorBidi" w:cstheme="majorBidi"/>
          <w:sz w:val="30"/>
          <w:szCs w:val="30"/>
          <w:cs/>
        </w:rPr>
        <w:t>9</w:t>
      </w:r>
      <w:r w:rsidRPr="005D7870">
        <w:rPr>
          <w:rFonts w:asciiTheme="majorBidi" w:hAnsiTheme="majorBidi" w:cstheme="majorBidi"/>
          <w:sz w:val="30"/>
          <w:szCs w:val="30"/>
        </w:rPr>
        <w:t xml:space="preserve"> </w:t>
      </w:r>
      <w:r w:rsidRPr="005D78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17F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7F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467D7">
        <w:rPr>
          <w:rFonts w:asciiTheme="majorBidi" w:hAnsiTheme="majorBidi" w:cstheme="majorBidi" w:hint="cs"/>
          <w:i/>
          <w:iCs/>
          <w:sz w:val="30"/>
          <w:szCs w:val="30"/>
          <w:cs/>
        </w:rPr>
        <w:t>6</w:t>
      </w:r>
      <w:r w:rsidR="00A5465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467D7"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 w:rsidR="00A5465B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2467D7">
        <w:rPr>
          <w:rFonts w:asciiTheme="majorBidi" w:hAnsiTheme="majorBidi" w:cstheme="majorBidi" w:hint="cs"/>
          <w:i/>
          <w:iCs/>
          <w:sz w:val="30"/>
          <w:szCs w:val="30"/>
          <w:cs/>
        </w:rPr>
        <w:t>00</w:t>
      </w:r>
      <w:r w:rsidRPr="00317F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17F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3CBF575" w14:textId="77777777" w:rsidR="00317F7F" w:rsidRDefault="00317F7F" w:rsidP="004D514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307E77" w14:textId="28C9E110" w:rsidR="00317F7F" w:rsidRPr="00CD07A0" w:rsidRDefault="00317F7F" w:rsidP="004D514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17F7F" w:rsidRPr="00CD07A0" w:rsidSect="00FD782D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9593C7E" w14:textId="7C7F65A4" w:rsidR="00C63F58" w:rsidRPr="00955741" w:rsidRDefault="002467D7" w:rsidP="00C63F58">
      <w:pPr>
        <w:pStyle w:val="Heading9"/>
        <w:tabs>
          <w:tab w:val="left" w:pos="630"/>
        </w:tabs>
        <w:ind w:left="720" w:hanging="720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8</w:t>
      </w:r>
      <w:r w:rsidR="00C63F58" w:rsidRPr="00955741">
        <w:rPr>
          <w:rFonts w:asciiTheme="majorBidi" w:hAnsiTheme="majorBidi" w:cstheme="majorBidi"/>
          <w:sz w:val="28"/>
          <w:szCs w:val="28"/>
          <w:cs/>
        </w:rPr>
        <w:tab/>
      </w:r>
      <w:r w:rsidR="00A74722" w:rsidRPr="00955741">
        <w:rPr>
          <w:rFonts w:asciiTheme="majorBidi" w:hAnsiTheme="majorBidi" w:cstheme="majorBidi"/>
          <w:sz w:val="28"/>
          <w:szCs w:val="28"/>
          <w:cs/>
        </w:rPr>
        <w:t>ที่ดิน อาคาร</w:t>
      </w:r>
      <w:r w:rsidR="00C63F58" w:rsidRPr="00955741">
        <w:rPr>
          <w:rFonts w:asciiTheme="majorBidi" w:hAnsiTheme="majorBidi" w:cstheme="majorBidi"/>
          <w:sz w:val="28"/>
          <w:szCs w:val="28"/>
          <w:cs/>
        </w:rPr>
        <w:t>และอุปกรณ์</w:t>
      </w:r>
    </w:p>
    <w:p w14:paraId="0F7267B2" w14:textId="77777777" w:rsidR="00C63F58" w:rsidRPr="00955741" w:rsidRDefault="00C63F58" w:rsidP="00C63F58">
      <w:pPr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5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0"/>
        <w:gridCol w:w="1280"/>
        <w:gridCol w:w="273"/>
        <w:gridCol w:w="1278"/>
        <w:gridCol w:w="273"/>
        <w:gridCol w:w="1343"/>
        <w:gridCol w:w="239"/>
        <w:gridCol w:w="18"/>
        <w:gridCol w:w="1363"/>
        <w:gridCol w:w="242"/>
        <w:gridCol w:w="1288"/>
        <w:gridCol w:w="270"/>
        <w:gridCol w:w="1361"/>
        <w:gridCol w:w="239"/>
        <w:gridCol w:w="1423"/>
      </w:tblGrid>
      <w:tr w:rsidR="00907C86" w:rsidRPr="00955741" w14:paraId="5F1C721B" w14:textId="77777777" w:rsidTr="00743CF0">
        <w:trPr>
          <w:trHeight w:val="1367"/>
          <w:tblHeader/>
        </w:trPr>
        <w:tc>
          <w:tcPr>
            <w:tcW w:w="3690" w:type="dxa"/>
            <w:vAlign w:val="bottom"/>
          </w:tcPr>
          <w:p w14:paraId="3300DACD" w14:textId="77777777" w:rsidR="00907C86" w:rsidRPr="00955741" w:rsidRDefault="00907C86" w:rsidP="00286F2D">
            <w:pPr>
              <w:pStyle w:val="a4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80" w:type="dxa"/>
            <w:vAlign w:val="bottom"/>
          </w:tcPr>
          <w:p w14:paraId="42D6BAB9" w14:textId="5B93EB29" w:rsidR="00907C86" w:rsidRPr="00955741" w:rsidRDefault="00907C86" w:rsidP="001C0D91">
            <w:pPr>
              <w:pStyle w:val="a4"/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ที่ดิ</w:t>
            </w:r>
            <w:r w:rsidR="00A23669" w:rsidRPr="00955741">
              <w:rPr>
                <w:rFonts w:asciiTheme="majorBidi" w:hAnsiTheme="majorBidi" w:cstheme="majorBidi" w:hint="cs"/>
                <w:color w:val="auto"/>
                <w:cs/>
              </w:rPr>
              <w:t xml:space="preserve">น </w:t>
            </w:r>
            <w:r w:rsidR="006F4676" w:rsidRPr="00955741">
              <w:rPr>
                <w:rFonts w:asciiTheme="majorBidi" w:hAnsiTheme="majorBidi" w:cstheme="majorBidi" w:hint="cs"/>
                <w:color w:val="auto"/>
                <w:cs/>
              </w:rPr>
              <w:t>และ</w:t>
            </w:r>
            <w:r w:rsidRPr="00955741">
              <w:rPr>
                <w:rFonts w:asciiTheme="majorBidi" w:hAnsiTheme="majorBidi" w:cstheme="majorBidi"/>
                <w:color w:val="auto"/>
                <w:cs/>
              </w:rPr>
              <w:t>ส่วนปรับปรุงที่ดิน</w:t>
            </w:r>
            <w:r w:rsidR="00A23669" w:rsidRPr="00955741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</w:p>
        </w:tc>
        <w:tc>
          <w:tcPr>
            <w:tcW w:w="273" w:type="dxa"/>
          </w:tcPr>
          <w:p w14:paraId="42C6134A" w14:textId="77777777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78" w:type="dxa"/>
            <w:vAlign w:val="bottom"/>
          </w:tcPr>
          <w:p w14:paraId="43DECDAE" w14:textId="464156F4" w:rsidR="00907C86" w:rsidRPr="00955741" w:rsidRDefault="00907C86" w:rsidP="001C0D91">
            <w:pPr>
              <w:pStyle w:val="a4"/>
              <w:spacing w:line="340" w:lineRule="exact"/>
              <w:ind w:left="-112"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อาคาร</w:t>
            </w:r>
            <w:r w:rsidR="00885A60" w:rsidRPr="00955741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  <w:r w:rsidRPr="00955741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="00885A60" w:rsidRPr="00955741">
              <w:rPr>
                <w:rFonts w:asciiTheme="majorBidi" w:hAnsiTheme="majorBidi" w:cstheme="majorBidi"/>
                <w:color w:val="auto"/>
                <w:cs/>
              </w:rPr>
              <w:br/>
            </w:r>
            <w:r w:rsidRPr="00955741">
              <w:rPr>
                <w:rFonts w:asciiTheme="majorBidi" w:hAnsiTheme="majorBidi" w:cstheme="majorBidi"/>
                <w:color w:val="auto"/>
                <w:cs/>
              </w:rPr>
              <w:t>ส่วนปรับปรุงอาคาร</w:t>
            </w:r>
          </w:p>
        </w:tc>
        <w:tc>
          <w:tcPr>
            <w:tcW w:w="273" w:type="dxa"/>
          </w:tcPr>
          <w:p w14:paraId="55857735" w14:textId="77777777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43" w:type="dxa"/>
            <w:vAlign w:val="bottom"/>
          </w:tcPr>
          <w:p w14:paraId="7C3B14C7" w14:textId="488C01E7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เครื่องจักร</w:t>
            </w:r>
            <w:r w:rsidR="001C0D91" w:rsidRPr="00955741">
              <w:rPr>
                <w:rFonts w:asciiTheme="majorBidi" w:hAnsiTheme="majorBidi" w:cstheme="majorBidi"/>
                <w:color w:val="auto"/>
              </w:rPr>
              <w:br/>
            </w:r>
            <w:r w:rsidRPr="00955741">
              <w:rPr>
                <w:rFonts w:asciiTheme="majorBidi" w:hAnsiTheme="majorBidi" w:cstheme="majorBidi"/>
                <w:color w:val="auto"/>
                <w:cs/>
              </w:rPr>
              <w:t>และอุปกรณ์</w:t>
            </w:r>
          </w:p>
        </w:tc>
        <w:tc>
          <w:tcPr>
            <w:tcW w:w="257" w:type="dxa"/>
            <w:gridSpan w:val="2"/>
          </w:tcPr>
          <w:p w14:paraId="0198FF0C" w14:textId="77777777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657D206F" w14:textId="1A30E69F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2" w:type="dxa"/>
          </w:tcPr>
          <w:p w14:paraId="0C52418F" w14:textId="77777777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88" w:type="dxa"/>
            <w:vAlign w:val="bottom"/>
          </w:tcPr>
          <w:p w14:paraId="4AA9B3DC" w14:textId="77777777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65DF81" w14:textId="77777777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61" w:type="dxa"/>
            <w:vAlign w:val="bottom"/>
          </w:tcPr>
          <w:p w14:paraId="3E3C36DF" w14:textId="6C4ACC75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9" w:type="dxa"/>
          </w:tcPr>
          <w:p w14:paraId="2711EF24" w14:textId="77777777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423" w:type="dxa"/>
            <w:vAlign w:val="bottom"/>
          </w:tcPr>
          <w:p w14:paraId="761001A8" w14:textId="77777777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907C86" w:rsidRPr="00955741" w14:paraId="05785760" w14:textId="77777777" w:rsidTr="00743CF0">
        <w:trPr>
          <w:trHeight w:val="350"/>
          <w:tblHeader/>
        </w:trPr>
        <w:tc>
          <w:tcPr>
            <w:tcW w:w="3690" w:type="dxa"/>
            <w:vAlign w:val="bottom"/>
          </w:tcPr>
          <w:p w14:paraId="61525B2F" w14:textId="77777777" w:rsidR="00907C86" w:rsidRPr="00955741" w:rsidRDefault="00907C86" w:rsidP="00286F2D">
            <w:pPr>
              <w:pStyle w:val="a4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0890" w:type="dxa"/>
            <w:gridSpan w:val="14"/>
            <w:vAlign w:val="bottom"/>
          </w:tcPr>
          <w:p w14:paraId="2F811110" w14:textId="26ABD9C9" w:rsidR="00907C86" w:rsidRPr="00955741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955741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(บาท)</w:t>
            </w:r>
          </w:p>
        </w:tc>
      </w:tr>
      <w:tr w:rsidR="00907C86" w:rsidRPr="00955741" w14:paraId="54C53B95" w14:textId="77777777" w:rsidTr="00743CF0">
        <w:trPr>
          <w:trHeight w:val="399"/>
        </w:trPr>
        <w:tc>
          <w:tcPr>
            <w:tcW w:w="3690" w:type="dxa"/>
            <w:vAlign w:val="bottom"/>
          </w:tcPr>
          <w:p w14:paraId="74BCB911" w14:textId="77777777" w:rsidR="00907C86" w:rsidRPr="00955741" w:rsidRDefault="00907C86" w:rsidP="00C63F58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95574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ราคาทุน</w:t>
            </w:r>
          </w:p>
        </w:tc>
        <w:tc>
          <w:tcPr>
            <w:tcW w:w="1280" w:type="dxa"/>
            <w:vAlign w:val="bottom"/>
          </w:tcPr>
          <w:p w14:paraId="0714AE0D" w14:textId="7855A0CC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3F65D95A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150271D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3AF96012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0BE778E5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  <w:gridSpan w:val="2"/>
          </w:tcPr>
          <w:p w14:paraId="4A15A150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3ADA55C6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</w:tcPr>
          <w:p w14:paraId="6519735B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1C6B4F84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5BD62C2E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269C783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</w:tcPr>
          <w:p w14:paraId="6F17CE85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7F5AADA9" w14:textId="77777777" w:rsidR="00907C86" w:rsidRPr="00955741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3243AF" w:rsidRPr="00955741" w14:paraId="3E345EDE" w14:textId="77777777" w:rsidTr="00743CF0">
        <w:trPr>
          <w:trHeight w:val="374"/>
        </w:trPr>
        <w:tc>
          <w:tcPr>
            <w:tcW w:w="3690" w:type="dxa"/>
            <w:vAlign w:val="bottom"/>
          </w:tcPr>
          <w:p w14:paraId="2D8BA177" w14:textId="45022A31" w:rsidR="003243AF" w:rsidRPr="00955741" w:rsidRDefault="003243AF" w:rsidP="003243AF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color w:val="auto"/>
              </w:rPr>
              <w:t>1</w:t>
            </w:r>
            <w:r w:rsidRPr="00955741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="002467D7">
              <w:rPr>
                <w:rFonts w:asciiTheme="majorBidi" w:hAnsiTheme="majorBidi" w:cstheme="majorBidi"/>
                <w:color w:val="auto"/>
              </w:rPr>
              <w:t>2566</w:t>
            </w:r>
          </w:p>
        </w:tc>
        <w:tc>
          <w:tcPr>
            <w:tcW w:w="1280" w:type="dxa"/>
          </w:tcPr>
          <w:p w14:paraId="60BE2001" w14:textId="76008363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69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266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989</w:t>
            </w:r>
          </w:p>
        </w:tc>
        <w:tc>
          <w:tcPr>
            <w:tcW w:w="273" w:type="dxa"/>
          </w:tcPr>
          <w:p w14:paraId="78DEB507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2D3D89D" w14:textId="7B381210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340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529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680</w:t>
            </w:r>
          </w:p>
        </w:tc>
        <w:tc>
          <w:tcPr>
            <w:tcW w:w="273" w:type="dxa"/>
          </w:tcPr>
          <w:p w14:paraId="6429B74E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2F6A14FC" w14:textId="0CB73D49" w:rsidR="003243AF" w:rsidRPr="00955741" w:rsidRDefault="002467D7" w:rsidP="00E31431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286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366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653</w:t>
            </w:r>
          </w:p>
        </w:tc>
        <w:tc>
          <w:tcPr>
            <w:tcW w:w="257" w:type="dxa"/>
            <w:gridSpan w:val="2"/>
          </w:tcPr>
          <w:p w14:paraId="13B3E5BC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77811D22" w14:textId="09B83992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5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899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447</w:t>
            </w:r>
          </w:p>
        </w:tc>
        <w:tc>
          <w:tcPr>
            <w:tcW w:w="242" w:type="dxa"/>
          </w:tcPr>
          <w:p w14:paraId="2F479844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68A9265E" w14:textId="45F18123" w:rsidR="003243AF" w:rsidRPr="00955741" w:rsidRDefault="002467D7" w:rsidP="00E31431">
            <w:pPr>
              <w:pStyle w:val="a4"/>
              <w:tabs>
                <w:tab w:val="decimal" w:pos="1095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9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638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256</w:t>
            </w:r>
          </w:p>
        </w:tc>
        <w:tc>
          <w:tcPr>
            <w:tcW w:w="270" w:type="dxa"/>
          </w:tcPr>
          <w:p w14:paraId="3C31D0CC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E23E41F" w14:textId="17222B49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85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796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397</w:t>
            </w:r>
          </w:p>
        </w:tc>
        <w:tc>
          <w:tcPr>
            <w:tcW w:w="239" w:type="dxa"/>
          </w:tcPr>
          <w:p w14:paraId="21F35414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0EED3C70" w14:textId="57671071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797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497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422</w:t>
            </w:r>
          </w:p>
        </w:tc>
      </w:tr>
      <w:tr w:rsidR="003243AF" w:rsidRPr="00955741" w14:paraId="535BC516" w14:textId="77777777" w:rsidTr="00743CF0">
        <w:trPr>
          <w:trHeight w:val="386"/>
        </w:trPr>
        <w:tc>
          <w:tcPr>
            <w:tcW w:w="3690" w:type="dxa"/>
            <w:vAlign w:val="bottom"/>
          </w:tcPr>
          <w:p w14:paraId="7A283DBE" w14:textId="77777777" w:rsidR="003243AF" w:rsidRPr="00955741" w:rsidRDefault="003243AF" w:rsidP="003243AF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1280" w:type="dxa"/>
          </w:tcPr>
          <w:p w14:paraId="74D58CB8" w14:textId="0AB66E9C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796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425</w:t>
            </w:r>
          </w:p>
        </w:tc>
        <w:tc>
          <w:tcPr>
            <w:tcW w:w="273" w:type="dxa"/>
          </w:tcPr>
          <w:p w14:paraId="3F8461DC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4AB07DE" w14:textId="487BD968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456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037</w:t>
            </w:r>
          </w:p>
        </w:tc>
        <w:tc>
          <w:tcPr>
            <w:tcW w:w="273" w:type="dxa"/>
          </w:tcPr>
          <w:p w14:paraId="4059AC69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4B380D0A" w14:textId="7F8C2376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13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519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884</w:t>
            </w:r>
          </w:p>
        </w:tc>
        <w:tc>
          <w:tcPr>
            <w:tcW w:w="257" w:type="dxa"/>
            <w:gridSpan w:val="2"/>
          </w:tcPr>
          <w:p w14:paraId="40590AC1" w14:textId="77777777" w:rsidR="003243AF" w:rsidRPr="00955741" w:rsidRDefault="003243AF" w:rsidP="00481D82">
            <w:pPr>
              <w:pStyle w:val="a4"/>
              <w:tabs>
                <w:tab w:val="decimal" w:pos="1047"/>
              </w:tabs>
              <w:ind w:left="-18"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32FE6AF3" w14:textId="6E95E036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011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162</w:t>
            </w:r>
          </w:p>
        </w:tc>
        <w:tc>
          <w:tcPr>
            <w:tcW w:w="242" w:type="dxa"/>
          </w:tcPr>
          <w:p w14:paraId="6559C823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405FDB14" w14:textId="2D0736F6" w:rsidR="003243AF" w:rsidRPr="00955741" w:rsidRDefault="002467D7" w:rsidP="00E31431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602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039</w:t>
            </w:r>
          </w:p>
        </w:tc>
        <w:tc>
          <w:tcPr>
            <w:tcW w:w="270" w:type="dxa"/>
          </w:tcPr>
          <w:p w14:paraId="38646B7A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7F7BFFA8" w14:textId="2CDC4F39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442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020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838</w:t>
            </w:r>
          </w:p>
        </w:tc>
        <w:tc>
          <w:tcPr>
            <w:tcW w:w="239" w:type="dxa"/>
          </w:tcPr>
          <w:p w14:paraId="530BD627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08237568" w14:textId="6B9C8F1A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464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406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385</w:t>
            </w:r>
          </w:p>
        </w:tc>
      </w:tr>
      <w:tr w:rsidR="003243AF" w:rsidRPr="00955741" w14:paraId="18B0EFA2" w14:textId="77777777" w:rsidTr="00743CF0">
        <w:trPr>
          <w:trHeight w:val="374"/>
        </w:trPr>
        <w:tc>
          <w:tcPr>
            <w:tcW w:w="3690" w:type="dxa"/>
            <w:vAlign w:val="bottom"/>
          </w:tcPr>
          <w:p w14:paraId="02A4C093" w14:textId="77777777" w:rsidR="003243AF" w:rsidRPr="00955741" w:rsidRDefault="003243AF" w:rsidP="003243AF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1280" w:type="dxa"/>
          </w:tcPr>
          <w:p w14:paraId="057C8A3E" w14:textId="401EC4FE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295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000</w:t>
            </w:r>
          </w:p>
        </w:tc>
        <w:tc>
          <w:tcPr>
            <w:tcW w:w="273" w:type="dxa"/>
          </w:tcPr>
          <w:p w14:paraId="15D020E7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C8B071C" w14:textId="56618D9F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94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171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057</w:t>
            </w:r>
          </w:p>
        </w:tc>
        <w:tc>
          <w:tcPr>
            <w:tcW w:w="273" w:type="dxa"/>
          </w:tcPr>
          <w:p w14:paraId="2C9CBFE3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147A2954" w14:textId="042D5179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47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922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263</w:t>
            </w:r>
          </w:p>
        </w:tc>
        <w:tc>
          <w:tcPr>
            <w:tcW w:w="257" w:type="dxa"/>
            <w:gridSpan w:val="2"/>
          </w:tcPr>
          <w:p w14:paraId="2D904865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13360C1B" w14:textId="13971B54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94</w:t>
            </w:r>
            <w:r w:rsidR="003243AF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829</w:t>
            </w:r>
            <w:r w:rsidR="00DD27A0" w:rsidRPr="00955741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42" w:type="dxa"/>
          </w:tcPr>
          <w:p w14:paraId="1B7B313E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601CCB4C" w14:textId="39844BCD" w:rsidR="003243AF" w:rsidRPr="00955741" w:rsidRDefault="003243AF" w:rsidP="00463C3A">
            <w:pPr>
              <w:pStyle w:val="a4"/>
              <w:tabs>
                <w:tab w:val="decimal" w:pos="864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0" w:type="dxa"/>
          </w:tcPr>
          <w:p w14:paraId="4BB01027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C689770" w14:textId="4C18DF6F" w:rsidR="003243AF" w:rsidRPr="00955741" w:rsidRDefault="003243AF" w:rsidP="001C68A0">
            <w:pPr>
              <w:pStyle w:val="a4"/>
              <w:tabs>
                <w:tab w:val="decimal" w:pos="1065"/>
                <w:tab w:val="left" w:pos="1120"/>
              </w:tabs>
              <w:spacing w:line="360" w:lineRule="exact"/>
              <w:ind w:left="-24" w:right="-270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142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483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149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39" w:type="dxa"/>
          </w:tcPr>
          <w:p w14:paraId="1386736A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2806672D" w14:textId="75522588" w:rsidR="003243AF" w:rsidRPr="00955741" w:rsidRDefault="003243AF" w:rsidP="00EA5E57">
            <w:pPr>
              <w:pStyle w:val="a4"/>
              <w:tabs>
                <w:tab w:val="decimal" w:pos="954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3243AF" w:rsidRPr="00955741" w14:paraId="456F18DC" w14:textId="77777777" w:rsidTr="00743CF0">
        <w:trPr>
          <w:trHeight w:val="386"/>
        </w:trPr>
        <w:tc>
          <w:tcPr>
            <w:tcW w:w="3690" w:type="dxa"/>
            <w:vAlign w:val="bottom"/>
          </w:tcPr>
          <w:p w14:paraId="56E5DBDD" w14:textId="77777777" w:rsidR="003243AF" w:rsidRPr="00955741" w:rsidRDefault="003243AF" w:rsidP="003243AF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B308819" w14:textId="48F0570B" w:rsidR="003243AF" w:rsidRPr="00955741" w:rsidRDefault="003243AF" w:rsidP="00463C3A">
            <w:pPr>
              <w:pStyle w:val="acctfourfigures"/>
              <w:tabs>
                <w:tab w:val="clear" w:pos="765"/>
                <w:tab w:val="decimal" w:pos="920"/>
              </w:tabs>
              <w:spacing w:line="120" w:lineRule="atLeast"/>
              <w:ind w:right="-72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95574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1FE2069E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D24A594" w14:textId="31D8F0D5" w:rsidR="003243AF" w:rsidRPr="00955741" w:rsidRDefault="003243AF" w:rsidP="00463C3A">
            <w:pPr>
              <w:pStyle w:val="acctfourfigures"/>
              <w:tabs>
                <w:tab w:val="clear" w:pos="765"/>
                <w:tab w:val="decimal" w:pos="892"/>
              </w:tabs>
              <w:spacing w:line="120" w:lineRule="atLeast"/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5741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41F0F1DC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37B6F9E" w14:textId="72EF7DF6" w:rsidR="003243AF" w:rsidRPr="00955741" w:rsidRDefault="003243AF" w:rsidP="007046EA">
            <w:pPr>
              <w:pStyle w:val="a4"/>
              <w:tabs>
                <w:tab w:val="decimal" w:pos="112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235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206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57" w:type="dxa"/>
            <w:gridSpan w:val="2"/>
            <w:vAlign w:val="bottom"/>
          </w:tcPr>
          <w:p w14:paraId="4175F36A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6507FC60" w14:textId="53075E39" w:rsidR="003243AF" w:rsidRPr="00955741" w:rsidRDefault="003243AF" w:rsidP="00665FDE">
            <w:pPr>
              <w:pStyle w:val="a4"/>
              <w:tabs>
                <w:tab w:val="decimal" w:pos="966"/>
                <w:tab w:val="left" w:pos="1120"/>
              </w:tabs>
              <w:spacing w:line="360" w:lineRule="exact"/>
              <w:ind w:left="-24" w:right="-10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174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821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42" w:type="dxa"/>
            <w:vAlign w:val="bottom"/>
          </w:tcPr>
          <w:p w14:paraId="7E69EB07" w14:textId="77777777" w:rsidR="003243AF" w:rsidRPr="00955741" w:rsidRDefault="003243AF" w:rsidP="00A953EE">
            <w:pPr>
              <w:pStyle w:val="a4"/>
              <w:tabs>
                <w:tab w:val="decimal" w:pos="1047"/>
                <w:tab w:val="decimal" w:pos="1236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06A6AEC" w14:textId="449691D7" w:rsidR="003243AF" w:rsidRPr="00955741" w:rsidRDefault="003243AF" w:rsidP="00E31431">
            <w:pPr>
              <w:pStyle w:val="a4"/>
              <w:tabs>
                <w:tab w:val="decimal" w:pos="109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3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240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000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D94B17B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C699C0A" w14:textId="6B1CD587" w:rsidR="003243AF" w:rsidRPr="00955741" w:rsidRDefault="003243AF" w:rsidP="00463C3A">
            <w:pPr>
              <w:pStyle w:val="a4"/>
              <w:tabs>
                <w:tab w:val="decimal" w:pos="980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239" w:type="dxa"/>
            <w:vAlign w:val="bottom"/>
          </w:tcPr>
          <w:p w14:paraId="5A941C19" w14:textId="77777777" w:rsidR="003243AF" w:rsidRPr="00955741" w:rsidRDefault="003243AF" w:rsidP="00565009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F06DD92" w14:textId="64A00E66" w:rsidR="003243AF" w:rsidRPr="00955741" w:rsidRDefault="003243AF" w:rsidP="00E31431">
            <w:pPr>
              <w:pStyle w:val="a4"/>
              <w:tabs>
                <w:tab w:val="decimal" w:pos="109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4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650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027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</w:tr>
      <w:tr w:rsidR="003243AF" w:rsidRPr="00955741" w14:paraId="34D84FED" w14:textId="77777777" w:rsidTr="00743CF0">
        <w:trPr>
          <w:trHeight w:val="386"/>
        </w:trPr>
        <w:tc>
          <w:tcPr>
            <w:tcW w:w="3690" w:type="dxa"/>
            <w:vAlign w:val="bottom"/>
          </w:tcPr>
          <w:p w14:paraId="52197C46" w14:textId="491FC479" w:rsidR="003243AF" w:rsidRPr="00955741" w:rsidRDefault="003243AF" w:rsidP="003243AF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55741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955741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2467D7">
              <w:rPr>
                <w:rFonts w:asciiTheme="majorBidi" w:hAnsiTheme="majorBidi" w:cs="Angsana New"/>
                <w:b/>
                <w:bCs/>
                <w:color w:val="auto"/>
              </w:rPr>
              <w:t>6</w:t>
            </w:r>
            <w:r w:rsidRPr="00955741">
              <w:rPr>
                <w:rFonts w:asciiTheme="majorBidi" w:hAnsiTheme="majorBidi" w:cs="Angsana New"/>
                <w:b/>
                <w:bCs/>
                <w:color w:val="auto"/>
                <w:cs/>
              </w:rPr>
              <w:t xml:space="preserve"> </w:t>
            </w:r>
            <w:r w:rsidRPr="00955741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955741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2567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36C166CB" w14:textId="42209C15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70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358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414</w:t>
            </w:r>
          </w:p>
        </w:tc>
        <w:tc>
          <w:tcPr>
            <w:tcW w:w="273" w:type="dxa"/>
          </w:tcPr>
          <w:p w14:paraId="349139A9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25DDFE9" w14:textId="11912CBA" w:rsidR="003243AF" w:rsidRPr="00955741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437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156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774</w:t>
            </w:r>
          </w:p>
        </w:tc>
        <w:tc>
          <w:tcPr>
            <w:tcW w:w="273" w:type="dxa"/>
          </w:tcPr>
          <w:p w14:paraId="2663CD7B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5DCEA75F" w14:textId="522A6221" w:rsidR="003243AF" w:rsidRPr="00955741" w:rsidRDefault="002467D7" w:rsidP="00E31431">
            <w:pPr>
              <w:pStyle w:val="a4"/>
              <w:tabs>
                <w:tab w:val="decimal" w:pos="1140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346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573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594</w:t>
            </w:r>
          </w:p>
        </w:tc>
        <w:tc>
          <w:tcPr>
            <w:tcW w:w="257" w:type="dxa"/>
            <w:gridSpan w:val="2"/>
          </w:tcPr>
          <w:p w14:paraId="5BF7D07C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4D06113E" w14:textId="34FBD055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830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617</w:t>
            </w:r>
          </w:p>
        </w:tc>
        <w:tc>
          <w:tcPr>
            <w:tcW w:w="242" w:type="dxa"/>
          </w:tcPr>
          <w:p w14:paraId="7CD05C73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60779B51" w14:textId="20851D58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11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000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295</w:t>
            </w:r>
          </w:p>
        </w:tc>
        <w:tc>
          <w:tcPr>
            <w:tcW w:w="270" w:type="dxa"/>
          </w:tcPr>
          <w:p w14:paraId="678E4FDC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99A982B" w14:textId="426E062C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385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334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086</w:t>
            </w:r>
          </w:p>
        </w:tc>
        <w:tc>
          <w:tcPr>
            <w:tcW w:w="239" w:type="dxa"/>
          </w:tcPr>
          <w:p w14:paraId="1ACC7D05" w14:textId="77777777" w:rsidR="003243AF" w:rsidRPr="00955741" w:rsidRDefault="003243AF" w:rsidP="003243AF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14:paraId="31E4E2AA" w14:textId="3314F955" w:rsidR="003243AF" w:rsidRPr="00955741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257</w:t>
            </w:r>
            <w:r w:rsidR="003243AF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253</w:t>
            </w:r>
            <w:r w:rsidR="009B53C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780</w:t>
            </w:r>
          </w:p>
        </w:tc>
      </w:tr>
      <w:tr w:rsidR="007240F4" w:rsidRPr="00955741" w14:paraId="09137961" w14:textId="77777777" w:rsidTr="00743CF0">
        <w:trPr>
          <w:trHeight w:val="386"/>
        </w:trPr>
        <w:tc>
          <w:tcPr>
            <w:tcW w:w="3690" w:type="dxa"/>
            <w:vAlign w:val="bottom"/>
          </w:tcPr>
          <w:p w14:paraId="280F01DE" w14:textId="3EE6BC50" w:rsidR="007240F4" w:rsidRPr="00955741" w:rsidRDefault="007240F4" w:rsidP="007240F4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1280" w:type="dxa"/>
          </w:tcPr>
          <w:p w14:paraId="16F39D73" w14:textId="68B92C68" w:rsidR="007240F4" w:rsidRPr="00955741" w:rsidDel="001C2549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6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767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000</w:t>
            </w:r>
          </w:p>
        </w:tc>
        <w:tc>
          <w:tcPr>
            <w:tcW w:w="273" w:type="dxa"/>
          </w:tcPr>
          <w:p w14:paraId="1AEC133B" w14:textId="77777777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6DAA78BA" w14:textId="1FD3863C" w:rsidR="007240F4" w:rsidRPr="00955741" w:rsidDel="001C2549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5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346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631</w:t>
            </w:r>
          </w:p>
        </w:tc>
        <w:tc>
          <w:tcPr>
            <w:tcW w:w="273" w:type="dxa"/>
          </w:tcPr>
          <w:p w14:paraId="3FE65D8C" w14:textId="77777777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039FA5F2" w14:textId="608265C1" w:rsidR="007240F4" w:rsidRPr="00955741" w:rsidDel="001C2549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31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797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61</w:t>
            </w: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6</w:t>
            </w:r>
          </w:p>
        </w:tc>
        <w:tc>
          <w:tcPr>
            <w:tcW w:w="257" w:type="dxa"/>
            <w:gridSpan w:val="2"/>
          </w:tcPr>
          <w:p w14:paraId="1EADDF7A" w14:textId="77777777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0F630565" w14:textId="151DA2D4" w:rsidR="007240F4" w:rsidRPr="00955741" w:rsidDel="001C2549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446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922</w:t>
            </w:r>
          </w:p>
        </w:tc>
        <w:tc>
          <w:tcPr>
            <w:tcW w:w="242" w:type="dxa"/>
          </w:tcPr>
          <w:p w14:paraId="64D29E66" w14:textId="77777777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</w:tcPr>
          <w:p w14:paraId="7F139D6C" w14:textId="20C853EC" w:rsidR="007240F4" w:rsidRPr="00955741" w:rsidDel="001C2549" w:rsidRDefault="007240F4" w:rsidP="00463C3A">
            <w:pPr>
              <w:pStyle w:val="a4"/>
              <w:tabs>
                <w:tab w:val="decimal" w:pos="864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 xml:space="preserve">     -</w:t>
            </w:r>
          </w:p>
        </w:tc>
        <w:tc>
          <w:tcPr>
            <w:tcW w:w="270" w:type="dxa"/>
          </w:tcPr>
          <w:p w14:paraId="2E8B276E" w14:textId="77777777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</w:tcPr>
          <w:p w14:paraId="2B746FB8" w14:textId="4C1B7304" w:rsidR="007240F4" w:rsidRPr="00955741" w:rsidDel="001C2549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325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008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630</w:t>
            </w:r>
          </w:p>
        </w:tc>
        <w:tc>
          <w:tcPr>
            <w:tcW w:w="239" w:type="dxa"/>
          </w:tcPr>
          <w:p w14:paraId="2CEEA7A2" w14:textId="77777777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5AA1B7C2" w14:textId="031EDB91" w:rsidR="007240F4" w:rsidRPr="00955741" w:rsidDel="001C2549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373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366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799</w:t>
            </w:r>
          </w:p>
        </w:tc>
      </w:tr>
      <w:tr w:rsidR="007240F4" w:rsidRPr="00955741" w14:paraId="4E1959CC" w14:textId="77777777" w:rsidTr="00743CF0">
        <w:trPr>
          <w:trHeight w:val="399"/>
        </w:trPr>
        <w:tc>
          <w:tcPr>
            <w:tcW w:w="3690" w:type="dxa"/>
            <w:vAlign w:val="bottom"/>
          </w:tcPr>
          <w:p w14:paraId="4DA709EA" w14:textId="34D31B1C" w:rsidR="007240F4" w:rsidRPr="00955741" w:rsidRDefault="007240F4" w:rsidP="007240F4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1280" w:type="dxa"/>
          </w:tcPr>
          <w:p w14:paraId="194D474F" w14:textId="34A33DE4" w:rsidR="007240F4" w:rsidRPr="00955741" w:rsidDel="001C2549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757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279</w:t>
            </w:r>
          </w:p>
        </w:tc>
        <w:tc>
          <w:tcPr>
            <w:tcW w:w="273" w:type="dxa"/>
          </w:tcPr>
          <w:p w14:paraId="44B55B65" w14:textId="77777777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7C800648" w14:textId="187E2B01" w:rsidR="007240F4" w:rsidRPr="00955741" w:rsidDel="001C2549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46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351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783</w:t>
            </w:r>
          </w:p>
        </w:tc>
        <w:tc>
          <w:tcPr>
            <w:tcW w:w="273" w:type="dxa"/>
          </w:tcPr>
          <w:p w14:paraId="567DFB21" w14:textId="77777777" w:rsidR="007240F4" w:rsidRPr="00955741" w:rsidRDefault="007240F4" w:rsidP="00A953EE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3A180E4F" w14:textId="3EE053AC" w:rsidR="007240F4" w:rsidRPr="00955741" w:rsidDel="001C2549" w:rsidRDefault="002467D7" w:rsidP="00E31431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423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150</w:t>
            </w:r>
            <w:r w:rsidR="007240F4"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549</w:t>
            </w:r>
          </w:p>
        </w:tc>
        <w:tc>
          <w:tcPr>
            <w:tcW w:w="257" w:type="dxa"/>
            <w:gridSpan w:val="2"/>
          </w:tcPr>
          <w:p w14:paraId="47E9C710" w14:textId="77777777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6E868CE6" w14:textId="43EA3DB2" w:rsidR="007240F4" w:rsidRPr="00955741" w:rsidDel="001C2549" w:rsidRDefault="007240F4" w:rsidP="00463C3A">
            <w:pPr>
              <w:pStyle w:val="a4"/>
              <w:tabs>
                <w:tab w:val="decimal" w:pos="960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42" w:type="dxa"/>
          </w:tcPr>
          <w:p w14:paraId="3AD83676" w14:textId="77777777" w:rsidR="007240F4" w:rsidRPr="00955741" w:rsidRDefault="007240F4" w:rsidP="007240F4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</w:tcPr>
          <w:p w14:paraId="13AE1DB8" w14:textId="1A922234" w:rsidR="007240F4" w:rsidRPr="00955741" w:rsidDel="001C2549" w:rsidRDefault="007240F4" w:rsidP="00463C3A">
            <w:pPr>
              <w:pStyle w:val="a4"/>
              <w:tabs>
                <w:tab w:val="decimal" w:pos="864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0" w:type="dxa"/>
          </w:tcPr>
          <w:p w14:paraId="19B6CEF3" w14:textId="77777777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</w:tcPr>
          <w:p w14:paraId="152DEF1C" w14:textId="76D35B12" w:rsidR="007240F4" w:rsidRPr="00955741" w:rsidDel="001C2549" w:rsidRDefault="007240F4" w:rsidP="001C68A0">
            <w:pPr>
              <w:pStyle w:val="a4"/>
              <w:tabs>
                <w:tab w:val="decimal" w:pos="1065"/>
                <w:tab w:val="left" w:pos="1120"/>
              </w:tabs>
              <w:spacing w:line="360" w:lineRule="exact"/>
              <w:ind w:left="-24" w:right="-270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472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259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611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39" w:type="dxa"/>
          </w:tcPr>
          <w:p w14:paraId="1E3ACCCE" w14:textId="09B601BE" w:rsidR="007240F4" w:rsidRPr="00955741" w:rsidRDefault="007240F4" w:rsidP="007240F4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</w:tcPr>
          <w:p w14:paraId="50CFC730" w14:textId="66178891" w:rsidR="007240F4" w:rsidRPr="00955741" w:rsidDel="001C2549" w:rsidRDefault="007240F4" w:rsidP="00EA5E57">
            <w:pPr>
              <w:pStyle w:val="a4"/>
              <w:tabs>
                <w:tab w:val="decimal" w:pos="954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565009" w:rsidRPr="00955741" w14:paraId="50437416" w14:textId="77777777" w:rsidTr="00743CF0">
        <w:trPr>
          <w:trHeight w:val="386"/>
        </w:trPr>
        <w:tc>
          <w:tcPr>
            <w:tcW w:w="3690" w:type="dxa"/>
            <w:vAlign w:val="bottom"/>
          </w:tcPr>
          <w:p w14:paraId="68F2E756" w14:textId="7513B03D" w:rsidR="00565009" w:rsidRPr="00955741" w:rsidRDefault="00565009" w:rsidP="00565009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955741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E040DE6" w14:textId="1D2A7058" w:rsidR="00565009" w:rsidRPr="00955741" w:rsidDel="001C2549" w:rsidRDefault="00565009" w:rsidP="00463C3A">
            <w:pPr>
              <w:pStyle w:val="acctfourfigures"/>
              <w:tabs>
                <w:tab w:val="clear" w:pos="765"/>
                <w:tab w:val="decimal" w:pos="920"/>
              </w:tabs>
              <w:spacing w:line="120" w:lineRule="atLeast"/>
              <w:ind w:right="-72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95574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C960898" w14:textId="77777777" w:rsidR="00565009" w:rsidRPr="00955741" w:rsidRDefault="00565009" w:rsidP="00565009">
            <w:pPr>
              <w:pStyle w:val="acctfourfigures"/>
              <w:tabs>
                <w:tab w:val="clear" w:pos="765"/>
                <w:tab w:val="decimal" w:pos="703"/>
              </w:tabs>
              <w:spacing w:line="120" w:lineRule="atLeast"/>
              <w:ind w:right="-72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2D49979" w14:textId="1A6C5DB8" w:rsidR="00565009" w:rsidRPr="00955741" w:rsidDel="001C2549" w:rsidRDefault="00565009" w:rsidP="00665FDE">
            <w:pPr>
              <w:pStyle w:val="acctfourfigures"/>
              <w:tabs>
                <w:tab w:val="clear" w:pos="765"/>
                <w:tab w:val="decimal" w:pos="920"/>
              </w:tabs>
              <w:spacing w:line="120" w:lineRule="atLeast"/>
              <w:ind w:right="-72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955741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311059CD" w14:textId="77777777" w:rsidR="00565009" w:rsidRPr="00955741" w:rsidRDefault="00565009" w:rsidP="00565009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B51D2B5" w14:textId="7E4AF4B3" w:rsidR="00565009" w:rsidRPr="00955741" w:rsidDel="001C2549" w:rsidRDefault="00565009" w:rsidP="00E742DA">
            <w:pPr>
              <w:pStyle w:val="a4"/>
              <w:tabs>
                <w:tab w:val="decimal" w:pos="112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13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329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841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57" w:type="dxa"/>
            <w:gridSpan w:val="2"/>
            <w:vAlign w:val="bottom"/>
          </w:tcPr>
          <w:p w14:paraId="6D0D544D" w14:textId="77777777" w:rsidR="00565009" w:rsidRPr="00955741" w:rsidRDefault="00565009" w:rsidP="00565009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3367F30D" w14:textId="6C5B8A13" w:rsidR="00565009" w:rsidRPr="00955741" w:rsidDel="001C2549" w:rsidRDefault="00565009" w:rsidP="00E31431">
            <w:pPr>
              <w:pStyle w:val="a4"/>
              <w:tabs>
                <w:tab w:val="decimal" w:pos="1080"/>
                <w:tab w:val="left" w:pos="1120"/>
              </w:tabs>
              <w:spacing w:line="360" w:lineRule="exact"/>
              <w:ind w:left="-24" w:right="-555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796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116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42" w:type="dxa"/>
            <w:vAlign w:val="bottom"/>
          </w:tcPr>
          <w:p w14:paraId="35E414E9" w14:textId="77777777" w:rsidR="00565009" w:rsidRPr="00955741" w:rsidRDefault="00565009" w:rsidP="00565009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0A030AA9" w14:textId="19C889AB" w:rsidR="00565009" w:rsidRPr="00955741" w:rsidDel="001C2549" w:rsidRDefault="00565009" w:rsidP="00E31431">
            <w:pPr>
              <w:pStyle w:val="a4"/>
              <w:tabs>
                <w:tab w:val="decimal" w:pos="109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475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701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1BCAAF8" w14:textId="77777777" w:rsidR="00565009" w:rsidRPr="00955741" w:rsidRDefault="00565009" w:rsidP="00565009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DF7C110" w14:textId="2E398BB1" w:rsidR="00565009" w:rsidRPr="00955741" w:rsidDel="001C2549" w:rsidRDefault="00565009" w:rsidP="00463C3A">
            <w:pPr>
              <w:pStyle w:val="a4"/>
              <w:tabs>
                <w:tab w:val="decimal" w:pos="980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239" w:type="dxa"/>
            <w:vAlign w:val="bottom"/>
          </w:tcPr>
          <w:p w14:paraId="14B65BE8" w14:textId="77777777" w:rsidR="00565009" w:rsidRPr="00955741" w:rsidRDefault="00565009" w:rsidP="00565009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32F085A2" w14:textId="2AA71B02" w:rsidR="00565009" w:rsidRPr="00955741" w:rsidDel="001C2549" w:rsidRDefault="00565009" w:rsidP="00E31431">
            <w:pPr>
              <w:pStyle w:val="a4"/>
              <w:tabs>
                <w:tab w:val="decimal" w:pos="1095"/>
              </w:tabs>
              <w:spacing w:line="360" w:lineRule="exact"/>
              <w:ind w:left="-24" w:right="-106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14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601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658</w:t>
            </w:r>
            <w:r w:rsidRPr="00955741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</w:tr>
      <w:tr w:rsidR="00565009" w:rsidRPr="00955741" w14:paraId="50264B64" w14:textId="77777777" w:rsidTr="00743CF0">
        <w:trPr>
          <w:trHeight w:val="386"/>
        </w:trPr>
        <w:tc>
          <w:tcPr>
            <w:tcW w:w="3690" w:type="dxa"/>
            <w:vAlign w:val="bottom"/>
          </w:tcPr>
          <w:p w14:paraId="51B97C1A" w14:textId="3AEAEEAB" w:rsidR="00565009" w:rsidRPr="00955741" w:rsidRDefault="00565009" w:rsidP="00565009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955741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955741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2467D7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0A065498" w14:textId="7CDA6A5A" w:rsidR="00565009" w:rsidRPr="00955741" w:rsidDel="001C2549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79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882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693</w:t>
            </w:r>
          </w:p>
        </w:tc>
        <w:tc>
          <w:tcPr>
            <w:tcW w:w="273" w:type="dxa"/>
          </w:tcPr>
          <w:p w14:paraId="2FE80298" w14:textId="77777777" w:rsidR="00565009" w:rsidRPr="00955741" w:rsidRDefault="00565009" w:rsidP="00565009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2B83D9C" w14:textId="5CEC59C6" w:rsidR="00565009" w:rsidRPr="00955741" w:rsidDel="001C2549" w:rsidRDefault="002467D7" w:rsidP="00DD27A0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488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855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188</w:t>
            </w:r>
          </w:p>
        </w:tc>
        <w:tc>
          <w:tcPr>
            <w:tcW w:w="273" w:type="dxa"/>
          </w:tcPr>
          <w:p w14:paraId="212072F3" w14:textId="77777777" w:rsidR="00565009" w:rsidRPr="00955741" w:rsidRDefault="00565009" w:rsidP="00565009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4E68FB1" w14:textId="645EEEFE" w:rsidR="00565009" w:rsidRPr="00955741" w:rsidDel="001C2549" w:rsidRDefault="002467D7" w:rsidP="00E31431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788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191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918</w:t>
            </w:r>
          </w:p>
        </w:tc>
        <w:tc>
          <w:tcPr>
            <w:tcW w:w="257" w:type="dxa"/>
            <w:gridSpan w:val="2"/>
          </w:tcPr>
          <w:p w14:paraId="4C237B13" w14:textId="77777777" w:rsidR="00565009" w:rsidRPr="00955741" w:rsidRDefault="00565009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83578D3" w14:textId="5E8928B5" w:rsidR="00565009" w:rsidRPr="00955741" w:rsidDel="001C2549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10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481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423</w:t>
            </w:r>
          </w:p>
        </w:tc>
        <w:tc>
          <w:tcPr>
            <w:tcW w:w="242" w:type="dxa"/>
          </w:tcPr>
          <w:p w14:paraId="0668DFDE" w14:textId="77777777" w:rsidR="00565009" w:rsidRPr="00955741" w:rsidRDefault="00565009" w:rsidP="00565009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0060F762" w14:textId="3D89825D" w:rsidR="00565009" w:rsidRPr="00955741" w:rsidDel="001C2549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10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524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594</w:t>
            </w:r>
          </w:p>
        </w:tc>
        <w:tc>
          <w:tcPr>
            <w:tcW w:w="270" w:type="dxa"/>
          </w:tcPr>
          <w:p w14:paraId="22FF12C4" w14:textId="77777777" w:rsidR="00565009" w:rsidRPr="00955741" w:rsidRDefault="00565009" w:rsidP="00565009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E7FAA78" w14:textId="42300599" w:rsidR="00565009" w:rsidRPr="00955741" w:rsidDel="001C2549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238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083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105</w:t>
            </w:r>
          </w:p>
        </w:tc>
        <w:tc>
          <w:tcPr>
            <w:tcW w:w="239" w:type="dxa"/>
          </w:tcPr>
          <w:p w14:paraId="72BB8778" w14:textId="77777777" w:rsidR="00565009" w:rsidRPr="00955741" w:rsidRDefault="00565009" w:rsidP="00565009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1F490A8B" w14:textId="6A819622" w:rsidR="00565009" w:rsidRPr="00955741" w:rsidDel="001C2549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616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018</w:t>
            </w:r>
            <w:r w:rsidR="00565009" w:rsidRPr="00955741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921</w:t>
            </w:r>
          </w:p>
        </w:tc>
      </w:tr>
      <w:tr w:rsidR="00EB1E35" w:rsidRPr="00CD07A0" w14:paraId="32D3E481" w14:textId="77777777" w:rsidTr="00743CF0">
        <w:trPr>
          <w:trHeight w:val="399"/>
        </w:trPr>
        <w:tc>
          <w:tcPr>
            <w:tcW w:w="3690" w:type="dxa"/>
            <w:vAlign w:val="bottom"/>
          </w:tcPr>
          <w:p w14:paraId="71839AE1" w14:textId="77777777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80" w:type="dxa"/>
            <w:vAlign w:val="bottom"/>
          </w:tcPr>
          <w:p w14:paraId="60D9A1B2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181D228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0C247FF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2850C8E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3E37C911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  <w:gridSpan w:val="2"/>
          </w:tcPr>
          <w:p w14:paraId="7D295CC6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36D922B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</w:tcPr>
          <w:p w14:paraId="4314EFCA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153FEC2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505370DB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2C1D4F7C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</w:tcPr>
          <w:p w14:paraId="7B7F1E4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56B9D95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CD07A0" w14:paraId="71F9116B" w14:textId="77777777" w:rsidTr="00743CF0">
        <w:trPr>
          <w:trHeight w:val="399"/>
        </w:trPr>
        <w:tc>
          <w:tcPr>
            <w:tcW w:w="3690" w:type="dxa"/>
            <w:vAlign w:val="bottom"/>
          </w:tcPr>
          <w:p w14:paraId="3687DE32" w14:textId="77777777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80" w:type="dxa"/>
            <w:vAlign w:val="bottom"/>
          </w:tcPr>
          <w:p w14:paraId="1563E78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34B5E4D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118A176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68F6FCCA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64CB1D0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  <w:gridSpan w:val="2"/>
          </w:tcPr>
          <w:p w14:paraId="274E7000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072B780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</w:tcPr>
          <w:p w14:paraId="29A7AD8F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20BA0FB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1CF9548B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242D1E6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</w:tcPr>
          <w:p w14:paraId="71F44150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427A897B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CD07A0" w14:paraId="72ECFD02" w14:textId="77777777" w:rsidTr="00743CF0">
        <w:trPr>
          <w:trHeight w:val="399"/>
        </w:trPr>
        <w:tc>
          <w:tcPr>
            <w:tcW w:w="3690" w:type="dxa"/>
            <w:vAlign w:val="bottom"/>
          </w:tcPr>
          <w:p w14:paraId="4921683A" w14:textId="77777777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80" w:type="dxa"/>
            <w:vAlign w:val="bottom"/>
          </w:tcPr>
          <w:p w14:paraId="21A8503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511A0AF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F23C6C0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4A8C9ADA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0F1D74A4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  <w:gridSpan w:val="2"/>
          </w:tcPr>
          <w:p w14:paraId="78106A14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28C26B71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</w:tcPr>
          <w:p w14:paraId="45A0905D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3BCF101C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11A9D13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ACC436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</w:tcPr>
          <w:p w14:paraId="4941F1F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01ECC27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CD07A0" w14:paraId="499FFE07" w14:textId="77777777" w:rsidTr="00743CF0">
        <w:trPr>
          <w:trHeight w:val="399"/>
        </w:trPr>
        <w:tc>
          <w:tcPr>
            <w:tcW w:w="3690" w:type="dxa"/>
            <w:vAlign w:val="bottom"/>
          </w:tcPr>
          <w:p w14:paraId="5F75BD2F" w14:textId="77777777" w:rsidR="00EB1E35" w:rsidRPr="00CD07A0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80" w:type="dxa"/>
            <w:vAlign w:val="bottom"/>
          </w:tcPr>
          <w:p w14:paraId="42E7A01F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4AF69C41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1D53F0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1CDFF272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5664BF7A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  <w:gridSpan w:val="2"/>
          </w:tcPr>
          <w:p w14:paraId="721290C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4D48D38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</w:tcPr>
          <w:p w14:paraId="7DE77C31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34944CB4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384F5442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6602AA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</w:tcPr>
          <w:p w14:paraId="4251888F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4CF0B6C2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CD07A0" w14:paraId="568EBD95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3C738D68" w14:textId="1C9C9594" w:rsidR="00EB1E35" w:rsidRPr="00CD07A0" w:rsidRDefault="00EB1E35" w:rsidP="00EB1E3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lastRenderedPageBreak/>
              <w:t>ค่าเสื่อมราคา</w:t>
            </w:r>
            <w:r w:rsidR="00E2771C" w:rsidRPr="00CD07A0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</w:rPr>
              <w:t>สะสม</w:t>
            </w:r>
          </w:p>
        </w:tc>
        <w:tc>
          <w:tcPr>
            <w:tcW w:w="1280" w:type="dxa"/>
            <w:vAlign w:val="bottom"/>
          </w:tcPr>
          <w:p w14:paraId="3804ADB7" w14:textId="0FD1E3A2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268924A4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64F754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3" w:type="dxa"/>
          </w:tcPr>
          <w:p w14:paraId="61530C7E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4A13269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7" w:type="dxa"/>
            <w:gridSpan w:val="2"/>
          </w:tcPr>
          <w:p w14:paraId="5BBC99D7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6D66BA46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2" w:type="dxa"/>
          </w:tcPr>
          <w:p w14:paraId="19050239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703302AC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6FFA62A3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73A7059E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39" w:type="dxa"/>
          </w:tcPr>
          <w:p w14:paraId="698F68B8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3DB15175" w14:textId="77777777" w:rsidR="00EB1E35" w:rsidRPr="00CD07A0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7A0FF6" w:rsidRPr="002838D4" w14:paraId="5643E87F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3D0BF34B" w14:textId="4EBD5F23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color w:val="auto"/>
              </w:rPr>
              <w:t>1</w:t>
            </w:r>
            <w:r w:rsidRPr="00CD07A0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="002467D7">
              <w:rPr>
                <w:rFonts w:asciiTheme="majorBidi" w:hAnsiTheme="majorBidi" w:cstheme="majorBidi"/>
                <w:color w:val="auto"/>
              </w:rPr>
              <w:t>2566</w:t>
            </w:r>
          </w:p>
        </w:tc>
        <w:tc>
          <w:tcPr>
            <w:tcW w:w="1280" w:type="dxa"/>
          </w:tcPr>
          <w:p w14:paraId="0E8148E2" w14:textId="64D05022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006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917</w:t>
            </w:r>
          </w:p>
        </w:tc>
        <w:tc>
          <w:tcPr>
            <w:tcW w:w="273" w:type="dxa"/>
          </w:tcPr>
          <w:p w14:paraId="10D5C844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4709B16" w14:textId="604031F6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85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515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613</w:t>
            </w:r>
          </w:p>
        </w:tc>
        <w:tc>
          <w:tcPr>
            <w:tcW w:w="273" w:type="dxa"/>
          </w:tcPr>
          <w:p w14:paraId="1EFA98A6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0EBEE350" w14:textId="3B96F328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152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163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266</w:t>
            </w:r>
          </w:p>
        </w:tc>
        <w:tc>
          <w:tcPr>
            <w:tcW w:w="257" w:type="dxa"/>
            <w:gridSpan w:val="2"/>
          </w:tcPr>
          <w:p w14:paraId="4C2320B8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7AAB1692" w14:textId="3DFE59A5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653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707</w:t>
            </w:r>
          </w:p>
        </w:tc>
        <w:tc>
          <w:tcPr>
            <w:tcW w:w="242" w:type="dxa"/>
          </w:tcPr>
          <w:p w14:paraId="108DD62E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2C5E4EFF" w14:textId="66095DF7" w:rsidR="007A0FF6" w:rsidRPr="007A0FF6" w:rsidRDefault="002467D7" w:rsidP="00267BFB">
            <w:pPr>
              <w:pStyle w:val="a4"/>
              <w:tabs>
                <w:tab w:val="decimal" w:pos="906"/>
              </w:tabs>
              <w:ind w:left="-114" w:right="-19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9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454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901</w:t>
            </w:r>
          </w:p>
        </w:tc>
        <w:tc>
          <w:tcPr>
            <w:tcW w:w="270" w:type="dxa"/>
          </w:tcPr>
          <w:p w14:paraId="39094D86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4EFF30F" w14:textId="5BB9FDBC" w:rsidR="007A0FF6" w:rsidRPr="002838D4" w:rsidRDefault="007A0FF6" w:rsidP="00267BFB">
            <w:pPr>
              <w:pStyle w:val="a4"/>
              <w:tabs>
                <w:tab w:val="decimal" w:pos="968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744C5712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2FB53877" w14:textId="50D6D542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252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794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404</w:t>
            </w:r>
          </w:p>
        </w:tc>
      </w:tr>
      <w:tr w:rsidR="007A0FF6" w:rsidRPr="002838D4" w14:paraId="34670EE7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063B43FB" w14:textId="02DB785D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280" w:type="dxa"/>
          </w:tcPr>
          <w:p w14:paraId="2AABA09E" w14:textId="50CFD095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390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713</w:t>
            </w:r>
          </w:p>
        </w:tc>
        <w:tc>
          <w:tcPr>
            <w:tcW w:w="273" w:type="dxa"/>
          </w:tcPr>
          <w:p w14:paraId="153D9C3A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779F13D7" w14:textId="40242E0E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17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859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218</w:t>
            </w:r>
          </w:p>
        </w:tc>
        <w:tc>
          <w:tcPr>
            <w:tcW w:w="273" w:type="dxa"/>
          </w:tcPr>
          <w:p w14:paraId="2CC916D8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397E1A23" w14:textId="0F55DB8C" w:rsidR="007A0FF6" w:rsidRPr="002838D4" w:rsidRDefault="002467D7" w:rsidP="00E430EB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207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098</w:t>
            </w:r>
          </w:p>
        </w:tc>
        <w:tc>
          <w:tcPr>
            <w:tcW w:w="257" w:type="dxa"/>
            <w:gridSpan w:val="2"/>
          </w:tcPr>
          <w:p w14:paraId="35BD7700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408AFD03" w14:textId="518B5FEE" w:rsidR="007A0FF6" w:rsidRPr="002838D4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421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762</w:t>
            </w:r>
          </w:p>
        </w:tc>
        <w:tc>
          <w:tcPr>
            <w:tcW w:w="242" w:type="dxa"/>
          </w:tcPr>
          <w:p w14:paraId="2F1936E7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</w:tcPr>
          <w:p w14:paraId="755C1B73" w14:textId="729D16CB" w:rsidR="007A0FF6" w:rsidRPr="002838D4" w:rsidRDefault="002467D7" w:rsidP="00267BFB">
            <w:pPr>
              <w:pStyle w:val="a4"/>
              <w:tabs>
                <w:tab w:val="decimal" w:pos="1083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074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035</w:t>
            </w:r>
          </w:p>
        </w:tc>
        <w:tc>
          <w:tcPr>
            <w:tcW w:w="270" w:type="dxa"/>
          </w:tcPr>
          <w:p w14:paraId="6995FB51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39D74C09" w14:textId="38AEECE6" w:rsidR="007A0FF6" w:rsidRPr="002838D4" w:rsidRDefault="007A0FF6" w:rsidP="00267BFB">
            <w:pPr>
              <w:pStyle w:val="a4"/>
              <w:tabs>
                <w:tab w:val="decimal" w:pos="968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138CC78B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</w:tcPr>
          <w:p w14:paraId="1ACFE3E9" w14:textId="4AC9B3E8" w:rsidR="007A0FF6" w:rsidRPr="002838D4" w:rsidRDefault="002467D7" w:rsidP="00267BFB">
            <w:pPr>
              <w:pStyle w:val="a4"/>
              <w:tabs>
                <w:tab w:val="decimal" w:pos="1078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60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952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826</w:t>
            </w:r>
          </w:p>
        </w:tc>
      </w:tr>
      <w:tr w:rsidR="007A0FF6" w:rsidRPr="002838D4" w14:paraId="77383BF8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27E874BF" w14:textId="77777777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BD3961B" w14:textId="48A4C6EC" w:rsidR="007A0FF6" w:rsidRPr="007A0FF6" w:rsidRDefault="007A0FF6" w:rsidP="008C03A7">
            <w:pPr>
              <w:pStyle w:val="a4"/>
              <w:tabs>
                <w:tab w:val="decimal" w:pos="920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1F324A06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74E9534" w14:textId="0E8C1C80" w:rsidR="007A0FF6" w:rsidRPr="007A0FF6" w:rsidRDefault="007A0FF6" w:rsidP="008C03A7">
            <w:pPr>
              <w:pStyle w:val="a4"/>
              <w:tabs>
                <w:tab w:val="decimal" w:pos="892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4CBEE19A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1E1B87F" w14:textId="760C20E2" w:rsidR="007A0FF6" w:rsidRPr="002838D4" w:rsidRDefault="007A0FF6" w:rsidP="00E430EB">
            <w:pPr>
              <w:pStyle w:val="a4"/>
              <w:spacing w:line="360" w:lineRule="exact"/>
              <w:ind w:left="1017" w:right="-430" w:hanging="1017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144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142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57" w:type="dxa"/>
            <w:gridSpan w:val="2"/>
          </w:tcPr>
          <w:p w14:paraId="5B6FBB06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866BBAE" w14:textId="24FB1ADA" w:rsidR="007A0FF6" w:rsidRPr="002838D4" w:rsidRDefault="007A0FF6" w:rsidP="001D18B4">
            <w:pPr>
              <w:pStyle w:val="a4"/>
              <w:tabs>
                <w:tab w:val="decimal" w:pos="966"/>
                <w:tab w:val="left" w:pos="1080"/>
              </w:tabs>
              <w:spacing w:line="360" w:lineRule="exact"/>
              <w:ind w:left="-24" w:right="-195" w:firstLine="384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174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815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42" w:type="dxa"/>
          </w:tcPr>
          <w:p w14:paraId="483AEEA2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7E19053" w14:textId="0D4301A7" w:rsidR="007A0FF6" w:rsidRPr="007A0FF6" w:rsidRDefault="007A0FF6" w:rsidP="006727F8">
            <w:pPr>
              <w:pStyle w:val="a4"/>
              <w:tabs>
                <w:tab w:val="decimal" w:pos="1073"/>
              </w:tabs>
              <w:spacing w:line="360" w:lineRule="exact"/>
              <w:ind w:left="951" w:right="-106" w:hanging="975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3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239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999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70" w:type="dxa"/>
          </w:tcPr>
          <w:p w14:paraId="436A80F7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E26223" w14:textId="2C9857AA" w:rsidR="007A0FF6" w:rsidRPr="002838D4" w:rsidRDefault="007A0FF6" w:rsidP="00267BFB">
            <w:pPr>
              <w:pStyle w:val="a4"/>
              <w:tabs>
                <w:tab w:val="decimal" w:pos="968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72DBD3D2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65A09D6" w14:textId="325CB0DF" w:rsidR="007A0FF6" w:rsidRPr="002838D4" w:rsidRDefault="007A0FF6" w:rsidP="001D18B4">
            <w:pPr>
              <w:pStyle w:val="a4"/>
              <w:tabs>
                <w:tab w:val="left" w:pos="1080"/>
              </w:tabs>
              <w:spacing w:line="360" w:lineRule="exact"/>
              <w:ind w:left="-24" w:right="-465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4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558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956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</w:tr>
      <w:tr w:rsidR="007A0FF6" w:rsidRPr="002838D4" w14:paraId="1E87C31B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3CE04D5E" w14:textId="451A1EE9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2467D7">
              <w:rPr>
                <w:rFonts w:asciiTheme="majorBidi" w:hAnsiTheme="majorBidi" w:cs="Angsana New"/>
                <w:b/>
                <w:bCs/>
                <w:color w:val="auto"/>
              </w:rPr>
              <w:t>6</w:t>
            </w:r>
            <w:r w:rsidRPr="00CD07A0">
              <w:rPr>
                <w:rFonts w:asciiTheme="majorBidi" w:hAnsiTheme="majorBidi" w:cs="Angsana New"/>
                <w:b/>
                <w:bCs/>
                <w:color w:val="auto"/>
                <w:cs/>
              </w:rPr>
              <w:t xml:space="preserve"> 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2567</w:t>
            </w:r>
          </w:p>
        </w:tc>
        <w:tc>
          <w:tcPr>
            <w:tcW w:w="1280" w:type="dxa"/>
            <w:vAlign w:val="bottom"/>
          </w:tcPr>
          <w:p w14:paraId="0404EB2A" w14:textId="3A7ED1A2" w:rsidR="007A0FF6" w:rsidRPr="007A0FF6" w:rsidRDefault="002467D7" w:rsidP="00267BFB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397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630</w:t>
            </w:r>
          </w:p>
        </w:tc>
        <w:tc>
          <w:tcPr>
            <w:tcW w:w="273" w:type="dxa"/>
          </w:tcPr>
          <w:p w14:paraId="4BBE5FD5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16F4359" w14:textId="77852DFF" w:rsidR="007A0FF6" w:rsidRPr="007A0FF6" w:rsidRDefault="002467D7" w:rsidP="00267BFB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103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374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831</w:t>
            </w:r>
          </w:p>
        </w:tc>
        <w:tc>
          <w:tcPr>
            <w:tcW w:w="273" w:type="dxa"/>
          </w:tcPr>
          <w:p w14:paraId="0477866D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786CB5F2" w14:textId="35DC3105" w:rsidR="007A0FF6" w:rsidRPr="007A0FF6" w:rsidRDefault="002467D7" w:rsidP="00267BFB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192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226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222</w:t>
            </w:r>
          </w:p>
        </w:tc>
        <w:tc>
          <w:tcPr>
            <w:tcW w:w="257" w:type="dxa"/>
            <w:gridSpan w:val="2"/>
          </w:tcPr>
          <w:p w14:paraId="7D8D0783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3" w:type="dxa"/>
            <w:vAlign w:val="bottom"/>
          </w:tcPr>
          <w:p w14:paraId="26661D82" w14:textId="426DA0B7" w:rsidR="007A0FF6" w:rsidRPr="007A0FF6" w:rsidRDefault="002467D7" w:rsidP="00267BFB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900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654</w:t>
            </w:r>
          </w:p>
        </w:tc>
        <w:tc>
          <w:tcPr>
            <w:tcW w:w="242" w:type="dxa"/>
          </w:tcPr>
          <w:p w14:paraId="3686D3E0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6D7B156F" w14:textId="28EA545E" w:rsidR="007A0FF6" w:rsidRPr="007A0FF6" w:rsidRDefault="002467D7" w:rsidP="00267BFB">
            <w:pPr>
              <w:pStyle w:val="a4"/>
              <w:tabs>
                <w:tab w:val="decimal" w:pos="996"/>
              </w:tabs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288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937</w:t>
            </w:r>
          </w:p>
        </w:tc>
        <w:tc>
          <w:tcPr>
            <w:tcW w:w="270" w:type="dxa"/>
          </w:tcPr>
          <w:p w14:paraId="25F23418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7C53E6E" w14:textId="4A8B2A63" w:rsidR="007A0FF6" w:rsidRPr="008C03A7" w:rsidRDefault="007A0FF6" w:rsidP="00267BFB">
            <w:pPr>
              <w:pStyle w:val="a4"/>
              <w:tabs>
                <w:tab w:val="decimal" w:pos="968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8C03A7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44F8E744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1BCCE55C" w14:textId="6C147528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309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188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274</w:t>
            </w:r>
          </w:p>
        </w:tc>
      </w:tr>
      <w:tr w:rsidR="007A0FF6" w:rsidRPr="002838D4" w14:paraId="41CA9F6E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59549DA0" w14:textId="40AF785E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280" w:type="dxa"/>
          </w:tcPr>
          <w:p w14:paraId="1E2FF385" w14:textId="7F29921C" w:rsidR="007A0FF6" w:rsidRPr="002838D4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390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713</w:t>
            </w:r>
          </w:p>
        </w:tc>
        <w:tc>
          <w:tcPr>
            <w:tcW w:w="273" w:type="dxa"/>
          </w:tcPr>
          <w:p w14:paraId="309DFA7A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379EE6E6" w14:textId="62B3DDA3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573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575</w:t>
            </w:r>
          </w:p>
        </w:tc>
        <w:tc>
          <w:tcPr>
            <w:tcW w:w="273" w:type="dxa"/>
          </w:tcPr>
          <w:p w14:paraId="660CD174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14CC4F6C" w14:textId="7528558D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78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734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650</w:t>
            </w:r>
          </w:p>
        </w:tc>
        <w:tc>
          <w:tcPr>
            <w:tcW w:w="257" w:type="dxa"/>
            <w:gridSpan w:val="2"/>
          </w:tcPr>
          <w:p w14:paraId="7D0F9482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</w:tcPr>
          <w:p w14:paraId="59C13ADB" w14:textId="31BC4B06" w:rsidR="007A0FF6" w:rsidRPr="002838D4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001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466</w:t>
            </w:r>
          </w:p>
        </w:tc>
        <w:tc>
          <w:tcPr>
            <w:tcW w:w="242" w:type="dxa"/>
          </w:tcPr>
          <w:p w14:paraId="64FBD8AB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</w:tcPr>
          <w:p w14:paraId="2CB414A7" w14:textId="06F9A8BE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944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124</w:t>
            </w:r>
          </w:p>
        </w:tc>
        <w:tc>
          <w:tcPr>
            <w:tcW w:w="270" w:type="dxa"/>
          </w:tcPr>
          <w:p w14:paraId="1389202A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0EA3A867" w14:textId="62BF271F" w:rsidR="007A0FF6" w:rsidRPr="002838D4" w:rsidRDefault="007A0FF6" w:rsidP="00267BFB">
            <w:pPr>
              <w:pStyle w:val="a4"/>
              <w:tabs>
                <w:tab w:val="decimal" w:pos="968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37803349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</w:tcPr>
          <w:p w14:paraId="4C3C5661" w14:textId="7A754604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105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644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528</w:t>
            </w:r>
          </w:p>
        </w:tc>
      </w:tr>
      <w:tr w:rsidR="007A0FF6" w:rsidRPr="002838D4" w14:paraId="2A44D3B4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313C71C6" w14:textId="77777777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6E59636" w14:textId="2A5E4106" w:rsidR="007A0FF6" w:rsidRPr="002838D4" w:rsidRDefault="007A0FF6" w:rsidP="008C03A7">
            <w:pPr>
              <w:pStyle w:val="a4"/>
              <w:tabs>
                <w:tab w:val="decimal" w:pos="920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60C09B4A" w14:textId="77777777" w:rsidR="007A0FF6" w:rsidRPr="002838D4" w:rsidRDefault="007A0FF6" w:rsidP="007A0FF6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8124185" w14:textId="4EBEC633" w:rsidR="007A0FF6" w:rsidRPr="002838D4" w:rsidRDefault="007A0FF6" w:rsidP="008C03A7">
            <w:pPr>
              <w:pStyle w:val="a4"/>
              <w:tabs>
                <w:tab w:val="decimal" w:pos="892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4F686AC6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3D51780" w14:textId="0062E51C" w:rsidR="007A0FF6" w:rsidRPr="002838D4" w:rsidRDefault="007A0FF6" w:rsidP="00F45C44">
            <w:pPr>
              <w:pStyle w:val="a4"/>
              <w:spacing w:line="360" w:lineRule="exact"/>
              <w:ind w:left="930" w:right="-430" w:hanging="1017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10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080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566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57" w:type="dxa"/>
            <w:gridSpan w:val="2"/>
          </w:tcPr>
          <w:p w14:paraId="50F38714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991F497" w14:textId="1EE68581" w:rsidR="007A0FF6" w:rsidRPr="002838D4" w:rsidRDefault="007A0FF6" w:rsidP="001D18B4">
            <w:pPr>
              <w:pStyle w:val="a4"/>
              <w:tabs>
                <w:tab w:val="decimal" w:pos="966"/>
                <w:tab w:val="left" w:pos="1080"/>
              </w:tabs>
              <w:spacing w:line="360" w:lineRule="exact"/>
              <w:ind w:left="-24" w:right="-195" w:firstLine="384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796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108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42" w:type="dxa"/>
          </w:tcPr>
          <w:p w14:paraId="5F611507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A709505" w14:textId="5316773D" w:rsidR="007A0FF6" w:rsidRPr="002838D4" w:rsidRDefault="007A0FF6" w:rsidP="006727F8">
            <w:pPr>
              <w:pStyle w:val="a4"/>
              <w:tabs>
                <w:tab w:val="decimal" w:pos="1073"/>
              </w:tabs>
              <w:spacing w:line="360" w:lineRule="exact"/>
              <w:ind w:left="951" w:right="-106" w:hanging="975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475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700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  <w:tc>
          <w:tcPr>
            <w:tcW w:w="270" w:type="dxa"/>
          </w:tcPr>
          <w:p w14:paraId="3C11B4BD" w14:textId="77777777" w:rsidR="007A0FF6" w:rsidRPr="002838D4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4F7AEC" w14:textId="06F6BF6F" w:rsidR="007A0FF6" w:rsidRPr="002838D4" w:rsidRDefault="007A0FF6" w:rsidP="00267BFB">
            <w:pPr>
              <w:pStyle w:val="a4"/>
              <w:tabs>
                <w:tab w:val="decimal" w:pos="968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1A2B756C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104460DE" w14:textId="158FC5A3" w:rsidR="007A0FF6" w:rsidRPr="002838D4" w:rsidRDefault="007A0FF6" w:rsidP="004F00DF">
            <w:pPr>
              <w:pStyle w:val="a4"/>
              <w:tabs>
                <w:tab w:val="left" w:pos="1080"/>
              </w:tabs>
              <w:spacing w:line="360" w:lineRule="exact"/>
              <w:ind w:left="-24" w:right="-380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11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352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2467D7">
              <w:rPr>
                <w:rFonts w:asciiTheme="majorBidi" w:hAnsiTheme="majorBidi" w:cstheme="majorBidi"/>
                <w:color w:val="auto"/>
                <w:lang w:val="en-GB"/>
              </w:rPr>
              <w:t>374</w:t>
            </w: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</w:tr>
      <w:tr w:rsidR="007A0FF6" w:rsidRPr="00CD07A0" w14:paraId="09B3FB15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2D7A7CEE" w14:textId="07AE055D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</w:rPr>
              <w:t>256</w:t>
            </w:r>
            <w:r w:rsidR="002467D7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4F177673" w14:textId="5EFA08DB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788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343</w:t>
            </w:r>
          </w:p>
        </w:tc>
        <w:tc>
          <w:tcPr>
            <w:tcW w:w="273" w:type="dxa"/>
          </w:tcPr>
          <w:p w14:paraId="5227F843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BFE0D" w14:textId="53A96ABD" w:rsidR="007A0FF6" w:rsidRPr="007A0FF6" w:rsidRDefault="002467D7" w:rsidP="00267BFB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127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948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406</w:t>
            </w:r>
          </w:p>
        </w:tc>
        <w:tc>
          <w:tcPr>
            <w:tcW w:w="273" w:type="dxa"/>
          </w:tcPr>
          <w:p w14:paraId="63FE1F26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DDA42" w14:textId="34292BB1" w:rsidR="007A0FF6" w:rsidRPr="007A0FF6" w:rsidRDefault="002467D7" w:rsidP="00267BFB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260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880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306</w:t>
            </w:r>
          </w:p>
        </w:tc>
        <w:tc>
          <w:tcPr>
            <w:tcW w:w="257" w:type="dxa"/>
            <w:gridSpan w:val="2"/>
          </w:tcPr>
          <w:p w14:paraId="73AAED91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8BA79" w14:textId="44669B49" w:rsidR="007A0FF6" w:rsidRPr="007A0FF6" w:rsidRDefault="002467D7" w:rsidP="001D18B4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106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012</w:t>
            </w:r>
          </w:p>
        </w:tc>
        <w:tc>
          <w:tcPr>
            <w:tcW w:w="242" w:type="dxa"/>
          </w:tcPr>
          <w:p w14:paraId="6FC6BC40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CCAD" w14:textId="2ED6C0DA" w:rsidR="007A0FF6" w:rsidRPr="007A0FF6" w:rsidRDefault="002467D7" w:rsidP="006727F8">
            <w:pPr>
              <w:pStyle w:val="a4"/>
              <w:spacing w:line="360" w:lineRule="exact"/>
              <w:ind w:right="-19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757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361</w:t>
            </w:r>
          </w:p>
        </w:tc>
        <w:tc>
          <w:tcPr>
            <w:tcW w:w="270" w:type="dxa"/>
          </w:tcPr>
          <w:p w14:paraId="0928D235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4E80F" w14:textId="186A2747" w:rsidR="007A0FF6" w:rsidRPr="008C03A7" w:rsidRDefault="007A0FF6" w:rsidP="00267BFB">
            <w:pPr>
              <w:pStyle w:val="a4"/>
              <w:tabs>
                <w:tab w:val="decimal" w:pos="968"/>
              </w:tabs>
              <w:spacing w:line="360" w:lineRule="exact"/>
              <w:ind w:right="-97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8C03A7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0317791F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3C81" w14:textId="43E2461F" w:rsidR="007A0FF6" w:rsidRPr="007A0FF6" w:rsidRDefault="002467D7" w:rsidP="00267BFB">
            <w:pPr>
              <w:pStyle w:val="a4"/>
              <w:tabs>
                <w:tab w:val="decimal" w:pos="1078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403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480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428</w:t>
            </w:r>
          </w:p>
        </w:tc>
      </w:tr>
      <w:tr w:rsidR="002706D5" w:rsidRPr="00CD07A0" w14:paraId="6AFB0F5F" w14:textId="77777777" w:rsidTr="00743CF0">
        <w:trPr>
          <w:trHeight w:val="132"/>
        </w:trPr>
        <w:tc>
          <w:tcPr>
            <w:tcW w:w="3690" w:type="dxa"/>
            <w:vAlign w:val="bottom"/>
          </w:tcPr>
          <w:p w14:paraId="5B9254B0" w14:textId="77777777" w:rsidR="002706D5" w:rsidRPr="00CD07A0" w:rsidRDefault="002706D5" w:rsidP="002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80" w:type="dxa"/>
            <w:vAlign w:val="bottom"/>
          </w:tcPr>
          <w:p w14:paraId="17C7C07A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3" w:type="dxa"/>
          </w:tcPr>
          <w:p w14:paraId="652FC84F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5245D2E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3" w:type="dxa"/>
          </w:tcPr>
          <w:p w14:paraId="0F17AFCA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1ABF9873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39" w:type="dxa"/>
          </w:tcPr>
          <w:p w14:paraId="434832DE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43D4463D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42" w:type="dxa"/>
          </w:tcPr>
          <w:p w14:paraId="419778F6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6B08574C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0" w:type="dxa"/>
          </w:tcPr>
          <w:p w14:paraId="3A09E7F6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29148AD5" w14:textId="77777777" w:rsidR="002706D5" w:rsidRPr="00CD07A0" w:rsidRDefault="002706D5" w:rsidP="00251C3A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39" w:type="dxa"/>
          </w:tcPr>
          <w:p w14:paraId="141EC547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7B82FB99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</w:tr>
      <w:tr w:rsidR="002706D5" w:rsidRPr="00CD07A0" w14:paraId="5F3FA782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10F16D4D" w14:textId="5BCC17CE" w:rsidR="002706D5" w:rsidRPr="00CD07A0" w:rsidRDefault="002706D5" w:rsidP="002706D5">
            <w:pPr>
              <w:pStyle w:val="a4"/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80" w:type="dxa"/>
            <w:vAlign w:val="bottom"/>
          </w:tcPr>
          <w:p w14:paraId="18FACAC3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68415F9F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EFE4D3A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6CE56436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37426A06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EA2C25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77AC3140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</w:tcPr>
          <w:p w14:paraId="23EA4BBA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6E67F290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16FE8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11BED8D9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9" w:type="dxa"/>
          </w:tcPr>
          <w:p w14:paraId="6191ADD5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23" w:type="dxa"/>
            <w:vAlign w:val="bottom"/>
          </w:tcPr>
          <w:p w14:paraId="2CC6BCA4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706D5" w:rsidRPr="00CD07A0" w14:paraId="13B22845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280A0E74" w14:textId="03F10ECF" w:rsidR="002706D5" w:rsidRPr="00CD07A0" w:rsidRDefault="002706D5" w:rsidP="00AE4E64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  <w:tc>
          <w:tcPr>
            <w:tcW w:w="1280" w:type="dxa"/>
          </w:tcPr>
          <w:p w14:paraId="24D94505" w14:textId="61A485FB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3E39923B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ABAADD" w14:textId="1904A116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C6BA6C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6FEAAEC7" w14:textId="174A50A6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93FF7B7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81" w:type="dxa"/>
            <w:gridSpan w:val="2"/>
          </w:tcPr>
          <w:p w14:paraId="460EDEDA" w14:textId="6C125B6D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</w:tcPr>
          <w:p w14:paraId="438833F3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B3DDA8D" w14:textId="2BA4CB2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634ED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65962E7" w14:textId="7DB88A76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9" w:type="dxa"/>
          </w:tcPr>
          <w:p w14:paraId="5E342D08" w14:textId="77777777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12B06227" w14:textId="61546521" w:rsidR="002706D5" w:rsidRPr="00CD07A0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7A0FF6" w:rsidRPr="00CD07A0" w14:paraId="22BFD140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56D1C0C8" w14:textId="4D07F821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80" w:type="dxa"/>
          </w:tcPr>
          <w:p w14:paraId="47DD96C4" w14:textId="7C8619A4" w:rsidR="007A0FF6" w:rsidRPr="008E67D5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68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570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072</w:t>
            </w:r>
          </w:p>
        </w:tc>
        <w:tc>
          <w:tcPr>
            <w:tcW w:w="273" w:type="dxa"/>
          </w:tcPr>
          <w:p w14:paraId="1AEDBC71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2D62E95C" w14:textId="5CEDD4DE" w:rsidR="007A0FF6" w:rsidRPr="008E67D5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333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781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943</w:t>
            </w:r>
          </w:p>
        </w:tc>
        <w:tc>
          <w:tcPr>
            <w:tcW w:w="273" w:type="dxa"/>
          </w:tcPr>
          <w:p w14:paraId="469F2BA3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6359F56A" w14:textId="2D5BEDD2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154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347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372</w:t>
            </w:r>
          </w:p>
        </w:tc>
        <w:tc>
          <w:tcPr>
            <w:tcW w:w="239" w:type="dxa"/>
          </w:tcPr>
          <w:p w14:paraId="0D28BE40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6F174F73" w14:textId="41A53176" w:rsidR="007A0FF6" w:rsidRPr="008E67D5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929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963</w:t>
            </w:r>
          </w:p>
        </w:tc>
        <w:tc>
          <w:tcPr>
            <w:tcW w:w="242" w:type="dxa"/>
          </w:tcPr>
          <w:p w14:paraId="6C4FE370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</w:tcPr>
          <w:p w14:paraId="4FD538D9" w14:textId="75317721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68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107</w:t>
            </w:r>
          </w:p>
        </w:tc>
        <w:tc>
          <w:tcPr>
            <w:tcW w:w="270" w:type="dxa"/>
          </w:tcPr>
          <w:p w14:paraId="41F2ABBB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15B3090A" w14:textId="6A5C37F6" w:rsidR="007A0FF6" w:rsidRPr="008E67D5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385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334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086</w:t>
            </w:r>
          </w:p>
        </w:tc>
        <w:tc>
          <w:tcPr>
            <w:tcW w:w="239" w:type="dxa"/>
          </w:tcPr>
          <w:p w14:paraId="106E91E3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</w:tcPr>
          <w:p w14:paraId="7CDF6F5A" w14:textId="7DC087E1" w:rsidR="007A0FF6" w:rsidRPr="007A0FF6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944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031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543</w:t>
            </w:r>
          </w:p>
        </w:tc>
      </w:tr>
      <w:tr w:rsidR="007A0FF6" w:rsidRPr="00CD07A0" w14:paraId="041E4B11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51AD719E" w14:textId="753A4647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5EC9CA2" w14:textId="0203367E" w:rsidR="007A0FF6" w:rsidRPr="008E67D5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390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712</w:t>
            </w:r>
          </w:p>
        </w:tc>
        <w:tc>
          <w:tcPr>
            <w:tcW w:w="273" w:type="dxa"/>
          </w:tcPr>
          <w:p w14:paraId="6141AB59" w14:textId="77777777" w:rsidR="007A0FF6" w:rsidRPr="008E67D5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F574D86" w14:textId="0A673352" w:rsidR="007A0FF6" w:rsidRPr="008E67D5" w:rsidRDefault="007A0FF6" w:rsidP="008C03A7">
            <w:pPr>
              <w:pStyle w:val="a4"/>
              <w:tabs>
                <w:tab w:val="decimal" w:pos="892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4345DF80" w14:textId="77777777" w:rsidR="007A0FF6" w:rsidRPr="008E67D5" w:rsidRDefault="007A0FF6" w:rsidP="007A0FF6">
            <w:pPr>
              <w:pStyle w:val="a4"/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6A9C18D3" w14:textId="11B772C2" w:rsidR="007A0FF6" w:rsidRPr="008E67D5" w:rsidRDefault="007A0FF6" w:rsidP="008C03A7">
            <w:pPr>
              <w:pStyle w:val="a4"/>
              <w:tabs>
                <w:tab w:val="decimal" w:pos="876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01714301" w14:textId="77777777" w:rsidR="007A0FF6" w:rsidRPr="008E67D5" w:rsidRDefault="007A0FF6" w:rsidP="007A0FF6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14:paraId="71242380" w14:textId="12B1B69C" w:rsidR="007A0FF6" w:rsidRPr="008E67D5" w:rsidRDefault="007A0FF6" w:rsidP="008C03A7">
            <w:pPr>
              <w:pStyle w:val="a4"/>
              <w:tabs>
                <w:tab w:val="decimal" w:pos="91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42" w:type="dxa"/>
          </w:tcPr>
          <w:p w14:paraId="1272D0CD" w14:textId="77777777" w:rsidR="007A0FF6" w:rsidRPr="008E67D5" w:rsidRDefault="007A0FF6" w:rsidP="007A0FF6">
            <w:pPr>
              <w:pStyle w:val="a4"/>
              <w:tabs>
                <w:tab w:val="decimal" w:pos="703"/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9C10BAF" w14:textId="0F3D3E7B" w:rsidR="007A0FF6" w:rsidRPr="008E67D5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643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251</w:t>
            </w:r>
          </w:p>
        </w:tc>
        <w:tc>
          <w:tcPr>
            <w:tcW w:w="270" w:type="dxa"/>
          </w:tcPr>
          <w:p w14:paraId="5DEA0FCA" w14:textId="77777777" w:rsidR="007A0FF6" w:rsidRPr="008E67D5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76CA2B4" w14:textId="5DCAECE7" w:rsidR="007A0FF6" w:rsidRPr="008E67D5" w:rsidRDefault="007A0FF6" w:rsidP="008C03A7">
            <w:pPr>
              <w:pStyle w:val="a4"/>
              <w:tabs>
                <w:tab w:val="decimal" w:pos="1006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1DAAC9EE" w14:textId="77777777" w:rsidR="007A0FF6" w:rsidRPr="008E67D5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3C1170B9" w14:textId="63CBC784" w:rsidR="007A0FF6" w:rsidRPr="008E67D5" w:rsidRDefault="002467D7" w:rsidP="00665FDE">
            <w:pPr>
              <w:pStyle w:val="a4"/>
              <w:tabs>
                <w:tab w:val="decimal" w:pos="1047"/>
              </w:tabs>
              <w:ind w:left="-114" w:right="-1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033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963</w:t>
            </w:r>
          </w:p>
        </w:tc>
      </w:tr>
      <w:tr w:rsidR="007A0FF6" w:rsidRPr="00CD07A0" w14:paraId="663DD37E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19328732" w14:textId="6042D0DC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94F99" w14:textId="17511154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68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960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784</w:t>
            </w:r>
          </w:p>
        </w:tc>
        <w:tc>
          <w:tcPr>
            <w:tcW w:w="273" w:type="dxa"/>
          </w:tcPr>
          <w:p w14:paraId="42EF7088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BCE3F9" w14:textId="512251DB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333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781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943</w:t>
            </w:r>
          </w:p>
        </w:tc>
        <w:tc>
          <w:tcPr>
            <w:tcW w:w="273" w:type="dxa"/>
          </w:tcPr>
          <w:p w14:paraId="4782CE1A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29A506" w14:textId="3A4B0B0C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154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347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372</w:t>
            </w:r>
          </w:p>
        </w:tc>
        <w:tc>
          <w:tcPr>
            <w:tcW w:w="239" w:type="dxa"/>
          </w:tcPr>
          <w:p w14:paraId="58AC8808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EB853A" w14:textId="487BAFF2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929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963</w:t>
            </w:r>
          </w:p>
        </w:tc>
        <w:tc>
          <w:tcPr>
            <w:tcW w:w="242" w:type="dxa"/>
          </w:tcPr>
          <w:p w14:paraId="7F6306FD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10211B" w14:textId="7265FEA1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711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358</w:t>
            </w:r>
          </w:p>
        </w:tc>
        <w:tc>
          <w:tcPr>
            <w:tcW w:w="270" w:type="dxa"/>
          </w:tcPr>
          <w:p w14:paraId="26D2D2C4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C6766" w14:textId="0F5F926D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385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334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086</w:t>
            </w:r>
          </w:p>
        </w:tc>
        <w:tc>
          <w:tcPr>
            <w:tcW w:w="239" w:type="dxa"/>
          </w:tcPr>
          <w:p w14:paraId="08475E65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FCEDDC" w14:textId="5516A538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948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065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506</w:t>
            </w:r>
          </w:p>
        </w:tc>
      </w:tr>
      <w:tr w:rsidR="002706D5" w:rsidRPr="00CD07A0" w14:paraId="60AC41A1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444E17A2" w14:textId="122B4140" w:rsidR="002706D5" w:rsidRPr="00CD07A0" w:rsidRDefault="002706D5" w:rsidP="00AE4E64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="002467D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280" w:type="dxa"/>
          </w:tcPr>
          <w:p w14:paraId="02ED8CB4" w14:textId="1C20977A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273" w:type="dxa"/>
          </w:tcPr>
          <w:p w14:paraId="6E3B899D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D1B3D07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73" w:type="dxa"/>
          </w:tcPr>
          <w:p w14:paraId="1901232A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3" w:type="dxa"/>
            <w:vAlign w:val="bottom"/>
          </w:tcPr>
          <w:p w14:paraId="5BAED234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39" w:type="dxa"/>
          </w:tcPr>
          <w:p w14:paraId="5CC30DD3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41F637EF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2" w:type="dxa"/>
          </w:tcPr>
          <w:p w14:paraId="1DCCB553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88" w:type="dxa"/>
            <w:vAlign w:val="bottom"/>
          </w:tcPr>
          <w:p w14:paraId="51550166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70" w:type="dxa"/>
          </w:tcPr>
          <w:p w14:paraId="45239480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61" w:type="dxa"/>
            <w:vAlign w:val="bottom"/>
          </w:tcPr>
          <w:p w14:paraId="0104C24E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39" w:type="dxa"/>
          </w:tcPr>
          <w:p w14:paraId="2E9EC89C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423" w:type="dxa"/>
            <w:vAlign w:val="bottom"/>
          </w:tcPr>
          <w:p w14:paraId="1C82CAD6" w14:textId="77777777" w:rsidR="002706D5" w:rsidRPr="008E67D5" w:rsidRDefault="002706D5" w:rsidP="00EF5F1D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</w:tr>
      <w:tr w:rsidR="007A0FF6" w:rsidRPr="00CD07A0" w14:paraId="0CDF1F4C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4B5EA36E" w14:textId="1AE33BE6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80" w:type="dxa"/>
          </w:tcPr>
          <w:p w14:paraId="08B07E58" w14:textId="116C660C" w:rsidR="007A0FF6" w:rsidRPr="007A0FF6" w:rsidRDefault="002467D7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78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094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350</w:t>
            </w:r>
          </w:p>
        </w:tc>
        <w:tc>
          <w:tcPr>
            <w:tcW w:w="273" w:type="dxa"/>
          </w:tcPr>
          <w:p w14:paraId="75EB9F1A" w14:textId="77777777" w:rsidR="007A0FF6" w:rsidRPr="008E67D5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</w:tcPr>
          <w:p w14:paraId="6B439DEE" w14:textId="7076E4A6" w:rsidR="007A0FF6" w:rsidRPr="008E67D5" w:rsidRDefault="002467D7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360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906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782</w:t>
            </w:r>
          </w:p>
        </w:tc>
        <w:tc>
          <w:tcPr>
            <w:tcW w:w="273" w:type="dxa"/>
          </w:tcPr>
          <w:p w14:paraId="1C0EAC79" w14:textId="77777777" w:rsidR="007A0FF6" w:rsidRPr="008E67D5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</w:tcPr>
          <w:p w14:paraId="79FB5EEB" w14:textId="124D740F" w:rsidR="007A0FF6" w:rsidRPr="008E67D5" w:rsidRDefault="002467D7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527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311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612</w:t>
            </w:r>
          </w:p>
        </w:tc>
        <w:tc>
          <w:tcPr>
            <w:tcW w:w="239" w:type="dxa"/>
          </w:tcPr>
          <w:p w14:paraId="3B7549B8" w14:textId="77777777" w:rsidR="007A0FF6" w:rsidRPr="008E67D5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1D99E47F" w14:textId="403DBC6F" w:rsidR="007A0FF6" w:rsidRPr="008E67D5" w:rsidRDefault="002467D7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5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375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411</w:t>
            </w:r>
          </w:p>
        </w:tc>
        <w:tc>
          <w:tcPr>
            <w:tcW w:w="242" w:type="dxa"/>
          </w:tcPr>
          <w:p w14:paraId="33DFAF02" w14:textId="77777777" w:rsidR="007A0FF6" w:rsidRPr="008E67D5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</w:tcPr>
          <w:p w14:paraId="2749B585" w14:textId="563BAE15" w:rsidR="007A0FF6" w:rsidRPr="008E67D5" w:rsidRDefault="002467D7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34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795</w:t>
            </w:r>
          </w:p>
        </w:tc>
        <w:tc>
          <w:tcPr>
            <w:tcW w:w="270" w:type="dxa"/>
          </w:tcPr>
          <w:p w14:paraId="51C58855" w14:textId="77777777" w:rsidR="007A0FF6" w:rsidRPr="008E67D5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220BF6A1" w14:textId="48167651" w:rsidR="007A0FF6" w:rsidRPr="008E67D5" w:rsidRDefault="002467D7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238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083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105</w:t>
            </w:r>
          </w:p>
        </w:tc>
        <w:tc>
          <w:tcPr>
            <w:tcW w:w="239" w:type="dxa"/>
          </w:tcPr>
          <w:p w14:paraId="4001387C" w14:textId="77777777" w:rsidR="007A0FF6" w:rsidRPr="008E67D5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</w:tcPr>
          <w:p w14:paraId="09E0B728" w14:textId="4BD9FD86" w:rsidR="007A0FF6" w:rsidRPr="008E67D5" w:rsidRDefault="002467D7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1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209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806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055</w:t>
            </w:r>
          </w:p>
        </w:tc>
      </w:tr>
      <w:tr w:rsidR="007A0FF6" w:rsidRPr="00CD07A0" w14:paraId="7317D3A3" w14:textId="77777777" w:rsidTr="00743CF0">
        <w:trPr>
          <w:trHeight w:val="362"/>
        </w:trPr>
        <w:tc>
          <w:tcPr>
            <w:tcW w:w="3690" w:type="dxa"/>
            <w:vAlign w:val="bottom"/>
          </w:tcPr>
          <w:p w14:paraId="66C06F10" w14:textId="35009B11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F71AB73" w14:textId="7C82E1F2" w:rsidR="007A0FF6" w:rsidRPr="008E67D5" w:rsidRDefault="007A0FF6" w:rsidP="008C03A7">
            <w:pPr>
              <w:pStyle w:val="a4"/>
              <w:tabs>
                <w:tab w:val="decimal" w:pos="920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46CB5788" w14:textId="77777777" w:rsidR="007A0FF6" w:rsidRPr="008E67D5" w:rsidRDefault="007A0FF6" w:rsidP="007A0FF6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1E9E6E2" w14:textId="0FE2D725" w:rsidR="007A0FF6" w:rsidRPr="008E67D5" w:rsidRDefault="007A0FF6" w:rsidP="008C03A7">
            <w:pPr>
              <w:pStyle w:val="a4"/>
              <w:tabs>
                <w:tab w:val="decimal" w:pos="892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73" w:type="dxa"/>
          </w:tcPr>
          <w:p w14:paraId="054B23DA" w14:textId="77777777" w:rsidR="007A0FF6" w:rsidRPr="008E67D5" w:rsidRDefault="007A0FF6" w:rsidP="007A0FF6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EAB1B12" w14:textId="039A9E5D" w:rsidR="007A0FF6" w:rsidRPr="008E67D5" w:rsidRDefault="007A0FF6" w:rsidP="008C03A7">
            <w:pPr>
              <w:pStyle w:val="a4"/>
              <w:tabs>
                <w:tab w:val="decimal" w:pos="876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753A46D6" w14:textId="77777777" w:rsidR="007A0FF6" w:rsidRPr="008E67D5" w:rsidRDefault="007A0FF6" w:rsidP="007A0FF6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14:paraId="57BC715F" w14:textId="431C56DE" w:rsidR="007A0FF6" w:rsidRPr="008E67D5" w:rsidRDefault="007A0FF6" w:rsidP="008C03A7">
            <w:pPr>
              <w:pStyle w:val="a4"/>
              <w:tabs>
                <w:tab w:val="decimal" w:pos="91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42" w:type="dxa"/>
          </w:tcPr>
          <w:p w14:paraId="735621D9" w14:textId="77777777" w:rsidR="007A0FF6" w:rsidRPr="008E67D5" w:rsidRDefault="007A0FF6" w:rsidP="007A0FF6">
            <w:pPr>
              <w:pStyle w:val="a4"/>
              <w:tabs>
                <w:tab w:val="decimal" w:pos="703"/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A5D87F4" w14:textId="55EC5356" w:rsidR="007A0FF6" w:rsidRPr="008E67D5" w:rsidRDefault="002467D7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732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438</w:t>
            </w:r>
          </w:p>
        </w:tc>
        <w:tc>
          <w:tcPr>
            <w:tcW w:w="270" w:type="dxa"/>
          </w:tcPr>
          <w:p w14:paraId="01357AE1" w14:textId="77777777" w:rsidR="007A0FF6" w:rsidRPr="008E67D5" w:rsidRDefault="007A0FF6" w:rsidP="007A0FF6">
            <w:pPr>
              <w:pStyle w:val="a4"/>
              <w:tabs>
                <w:tab w:val="decimal" w:pos="703"/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BB7B80A" w14:textId="446B90D8" w:rsidR="007A0FF6" w:rsidRPr="008E67D5" w:rsidRDefault="007A0FF6" w:rsidP="00267BFB">
            <w:pPr>
              <w:pStyle w:val="a4"/>
              <w:tabs>
                <w:tab w:val="decimal" w:pos="968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A0FF6">
              <w:rPr>
                <w:rFonts w:asciiTheme="majorBidi" w:hAnsiTheme="majorBidi" w:cstheme="majorBidi"/>
                <w:color w:val="auto"/>
                <w:lang w:val="en-GB"/>
              </w:rPr>
              <w:t>-</w:t>
            </w:r>
          </w:p>
        </w:tc>
        <w:tc>
          <w:tcPr>
            <w:tcW w:w="239" w:type="dxa"/>
          </w:tcPr>
          <w:p w14:paraId="521C6194" w14:textId="77777777" w:rsidR="007A0FF6" w:rsidRPr="008E67D5" w:rsidRDefault="007A0FF6" w:rsidP="007A0FF6">
            <w:pPr>
              <w:pStyle w:val="a4"/>
              <w:tabs>
                <w:tab w:val="decimal" w:pos="703"/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25D83938" w14:textId="25B2C41E" w:rsidR="007A0FF6" w:rsidRPr="007A0FF6" w:rsidRDefault="002467D7" w:rsidP="00665FDE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2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732</w:t>
            </w:r>
            <w:r w:rsidR="007A0FF6" w:rsidRPr="007A0FF6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438</w:t>
            </w:r>
          </w:p>
        </w:tc>
      </w:tr>
      <w:tr w:rsidR="007A0FF6" w:rsidRPr="00CD07A0" w14:paraId="41128847" w14:textId="77777777" w:rsidTr="00743CF0">
        <w:trPr>
          <w:trHeight w:val="350"/>
        </w:trPr>
        <w:tc>
          <w:tcPr>
            <w:tcW w:w="3690" w:type="dxa"/>
            <w:vAlign w:val="bottom"/>
          </w:tcPr>
          <w:p w14:paraId="1F57B97A" w14:textId="3145C8F1" w:rsidR="007A0FF6" w:rsidRPr="00CD07A0" w:rsidRDefault="007A0FF6" w:rsidP="007A0FF6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343E8" w14:textId="5C57F3F1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78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094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350</w:t>
            </w:r>
          </w:p>
        </w:tc>
        <w:tc>
          <w:tcPr>
            <w:tcW w:w="273" w:type="dxa"/>
          </w:tcPr>
          <w:p w14:paraId="7800D2CD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3F32A" w14:textId="6D8DB33D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360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906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782</w:t>
            </w:r>
          </w:p>
        </w:tc>
        <w:tc>
          <w:tcPr>
            <w:tcW w:w="273" w:type="dxa"/>
          </w:tcPr>
          <w:p w14:paraId="76B47349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B7C058" w14:textId="2ED72C90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527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311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612</w:t>
            </w:r>
          </w:p>
        </w:tc>
        <w:tc>
          <w:tcPr>
            <w:tcW w:w="239" w:type="dxa"/>
          </w:tcPr>
          <w:p w14:paraId="3B5A9728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5B34C" w14:textId="07DABCEA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375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411</w:t>
            </w:r>
          </w:p>
        </w:tc>
        <w:tc>
          <w:tcPr>
            <w:tcW w:w="242" w:type="dxa"/>
          </w:tcPr>
          <w:p w14:paraId="619C3550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61B93" w14:textId="78AB5F88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767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233</w:t>
            </w:r>
          </w:p>
        </w:tc>
        <w:tc>
          <w:tcPr>
            <w:tcW w:w="270" w:type="dxa"/>
          </w:tcPr>
          <w:p w14:paraId="254CA441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620E4" w14:textId="53327794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238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083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105</w:t>
            </w:r>
          </w:p>
        </w:tc>
        <w:tc>
          <w:tcPr>
            <w:tcW w:w="239" w:type="dxa"/>
          </w:tcPr>
          <w:p w14:paraId="0568850D" w14:textId="77777777" w:rsidR="007A0FF6" w:rsidRPr="007A0FF6" w:rsidRDefault="007A0FF6" w:rsidP="007A0FF6">
            <w:pPr>
              <w:pStyle w:val="a4"/>
              <w:tabs>
                <w:tab w:val="decimal" w:pos="1047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4FC5F" w14:textId="13BDC07D" w:rsidR="007A0FF6" w:rsidRPr="007A0FF6" w:rsidRDefault="002467D7" w:rsidP="00267BFB">
            <w:pPr>
              <w:pStyle w:val="a4"/>
              <w:tabs>
                <w:tab w:val="decimal" w:pos="1047"/>
              </w:tabs>
              <w:spacing w:line="36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212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538</w:t>
            </w:r>
            <w:r w:rsidR="007A0FF6" w:rsidRPr="007A0FF6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493</w:t>
            </w:r>
          </w:p>
        </w:tc>
      </w:tr>
    </w:tbl>
    <w:p w14:paraId="4F4184BD" w14:textId="19DD706C" w:rsidR="00BD3C0B" w:rsidRPr="00CD07A0" w:rsidRDefault="00BD3C0B" w:rsidP="001A0CED">
      <w:pPr>
        <w:tabs>
          <w:tab w:val="clear" w:pos="227"/>
          <w:tab w:val="clear" w:pos="454"/>
        </w:tabs>
        <w:rPr>
          <w:rFonts w:asciiTheme="majorBidi" w:hAnsiTheme="majorBidi" w:cstheme="majorBidi"/>
          <w:i/>
          <w:iCs/>
          <w:sz w:val="30"/>
          <w:szCs w:val="30"/>
          <w:cs/>
        </w:rPr>
        <w:sectPr w:rsidR="00BD3C0B" w:rsidRPr="00CD07A0" w:rsidSect="000241B7">
          <w:foot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pgNumType w:start="29"/>
          <w:cols w:space="720"/>
          <w:docGrid w:linePitch="360"/>
        </w:sectPr>
      </w:pPr>
    </w:p>
    <w:p w14:paraId="4E2F74EC" w14:textId="6EB4F6D4" w:rsidR="00C0355C" w:rsidRPr="00CD07A0" w:rsidRDefault="00C0355C" w:rsidP="00D94032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หนี้สินที่มีภาระดอกเบี้ย</w:t>
      </w:r>
    </w:p>
    <w:p w14:paraId="0DA55B21" w14:textId="77777777" w:rsidR="00C0355C" w:rsidRPr="00CD07A0" w:rsidRDefault="00C0355C" w:rsidP="00C0355C">
      <w:pPr>
        <w:widowControl w:val="0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70"/>
        <w:gridCol w:w="1530"/>
        <w:gridCol w:w="270"/>
        <w:gridCol w:w="1530"/>
      </w:tblGrid>
      <w:tr w:rsidR="00806A50" w:rsidRPr="00CD07A0" w14:paraId="35252F57" w14:textId="77777777" w:rsidTr="00AF203B">
        <w:tc>
          <w:tcPr>
            <w:tcW w:w="5850" w:type="dxa"/>
          </w:tcPr>
          <w:p w14:paraId="7D7084ED" w14:textId="77777777" w:rsidR="00341E05" w:rsidRPr="00CD07A0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510051C2" w14:textId="59B69F8F" w:rsidR="00341E05" w:rsidRPr="00CD07A0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BF9833" w14:textId="5BEE6D7F" w:rsidR="00341E05" w:rsidRPr="00CD07A0" w:rsidRDefault="002467D7" w:rsidP="00A806B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B3EE067" w14:textId="77777777" w:rsidR="00341E05" w:rsidRPr="00CD07A0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6339D44" w14:textId="5DDAC664" w:rsidR="00341E05" w:rsidRPr="00CD07A0" w:rsidRDefault="002467D7" w:rsidP="00A806B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06A50" w:rsidRPr="00CD07A0" w14:paraId="4F0CAE39" w14:textId="77777777" w:rsidTr="00AF203B">
        <w:tc>
          <w:tcPr>
            <w:tcW w:w="5850" w:type="dxa"/>
          </w:tcPr>
          <w:p w14:paraId="6E95FD56" w14:textId="77777777" w:rsidR="00341E05" w:rsidRPr="00CD07A0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5F54F45" w14:textId="77777777" w:rsidR="00341E05" w:rsidRPr="00CD07A0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1AE1447A" w14:textId="144D5652" w:rsidR="00341E05" w:rsidRPr="00CD07A0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806A50" w:rsidRPr="00CD07A0" w14:paraId="323F3A73" w14:textId="77777777" w:rsidTr="00AF203B">
        <w:tc>
          <w:tcPr>
            <w:tcW w:w="5850" w:type="dxa"/>
          </w:tcPr>
          <w:p w14:paraId="34849980" w14:textId="77777777" w:rsidR="00341E05" w:rsidRPr="00CD07A0" w:rsidRDefault="00341E05" w:rsidP="00CA69E3">
            <w:pPr>
              <w:tabs>
                <w:tab w:val="left" w:pos="360"/>
              </w:tabs>
              <w:spacing w:line="120" w:lineRule="atLeast"/>
              <w:ind w:left="-24" w:firstLine="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F4DBA26" w14:textId="77777777" w:rsidR="00341E05" w:rsidRPr="00CD07A0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7907FB" w14:textId="5EEEEED8" w:rsidR="00341E05" w:rsidRPr="00CD07A0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3EFA9" w14:textId="77777777" w:rsidR="00341E05" w:rsidRPr="00CD07A0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7E318A" w14:textId="77777777" w:rsidR="00341E05" w:rsidRPr="00CD07A0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A806BF" w:rsidRPr="00CD07A0" w14:paraId="6670B486" w14:textId="77777777" w:rsidTr="00AF203B">
        <w:tc>
          <w:tcPr>
            <w:tcW w:w="5850" w:type="dxa"/>
            <w:vAlign w:val="bottom"/>
          </w:tcPr>
          <w:p w14:paraId="3ECC2096" w14:textId="4BD4F83E" w:rsidR="00A806BF" w:rsidRPr="00CD07A0" w:rsidRDefault="009950E8" w:rsidP="00A806BF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  <w:r w:rsidRPr="009950E8">
              <w:rPr>
                <w:rFonts w:asciiTheme="majorBidi" w:hAnsi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5AE916A0" w14:textId="77777777" w:rsidR="00A806BF" w:rsidRPr="00CD07A0" w:rsidRDefault="00A806BF" w:rsidP="00A806BF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2F63642" w14:textId="52B1CFA2" w:rsidR="00A806BF" w:rsidRPr="009950E8" w:rsidRDefault="002467D7" w:rsidP="00C82302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104</w:t>
            </w:r>
            <w:r w:rsidR="004E40B7" w:rsidRPr="009950E8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583</w:t>
            </w:r>
            <w:r w:rsidR="009950E8" w:rsidRPr="009950E8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830</w:t>
            </w:r>
          </w:p>
        </w:tc>
        <w:tc>
          <w:tcPr>
            <w:tcW w:w="270" w:type="dxa"/>
            <w:vAlign w:val="bottom"/>
          </w:tcPr>
          <w:p w14:paraId="2A8C48EF" w14:textId="77777777" w:rsidR="00A806BF" w:rsidRPr="00CD07A0" w:rsidRDefault="00A806BF" w:rsidP="00A806BF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D6D330" w14:textId="6E975E5C" w:rsidR="00A806BF" w:rsidRPr="00CD07A0" w:rsidRDefault="00A806BF" w:rsidP="00EA5E5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</w:t>
            </w:r>
            <w:r w:rsidRPr="00C76F0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806BF" w:rsidRPr="00CD07A0" w14:paraId="2C2A5B19" w14:textId="77777777" w:rsidTr="00E963CC">
        <w:tc>
          <w:tcPr>
            <w:tcW w:w="5850" w:type="dxa"/>
            <w:shd w:val="clear" w:color="auto" w:fill="auto"/>
            <w:vAlign w:val="bottom"/>
          </w:tcPr>
          <w:p w14:paraId="45932D83" w14:textId="77777777" w:rsidR="00A806BF" w:rsidRPr="00CD07A0" w:rsidRDefault="00A806BF" w:rsidP="00A806BF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718084AE" w14:textId="3C4ED912" w:rsidR="00A806BF" w:rsidRPr="00CD07A0" w:rsidRDefault="00A806BF" w:rsidP="00CA69E3">
            <w:pPr>
              <w:tabs>
                <w:tab w:val="left" w:pos="360"/>
              </w:tabs>
              <w:spacing w:line="12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1E2D65D" w14:textId="77777777" w:rsidR="00A806BF" w:rsidRPr="00CD07A0" w:rsidRDefault="00A806BF" w:rsidP="00A806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1DD0CF" w14:textId="51D6FD9D" w:rsidR="00A806BF" w:rsidRPr="00CD07A0" w:rsidRDefault="002467D7" w:rsidP="00C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right="-19" w:firstLine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E4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="004E4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089B6" w14:textId="77777777" w:rsidR="00A806BF" w:rsidRPr="00CD07A0" w:rsidRDefault="00A806BF" w:rsidP="00A806BF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ACBF0F" w14:textId="2449760E" w:rsidR="00A806BF" w:rsidRPr="00CD07A0" w:rsidRDefault="002467D7" w:rsidP="00CA69E3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rtl/>
              </w:rPr>
              <w:t>4</w:t>
            </w:r>
            <w:r w:rsidR="00A806B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="00A806B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806BF" w:rsidRPr="00CD07A0" w14:paraId="598E31E2" w14:textId="77777777" w:rsidTr="00E963CC">
        <w:trPr>
          <w:trHeight w:val="434"/>
        </w:trPr>
        <w:tc>
          <w:tcPr>
            <w:tcW w:w="5850" w:type="dxa"/>
            <w:shd w:val="clear" w:color="auto" w:fill="auto"/>
            <w:vAlign w:val="bottom"/>
          </w:tcPr>
          <w:p w14:paraId="594679FF" w14:textId="2291BA27" w:rsidR="00A806BF" w:rsidRPr="00CD07A0" w:rsidRDefault="00A806BF" w:rsidP="00A806BF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4E8C0C2" w14:textId="77777777" w:rsidR="00A806BF" w:rsidRPr="00CD07A0" w:rsidRDefault="00A806BF" w:rsidP="00A806BF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9698E" w14:textId="68286A5E" w:rsidR="00A806BF" w:rsidRPr="00CD07A0" w:rsidRDefault="002467D7" w:rsidP="00C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 w:rsidR="004E4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33FD4" w14:textId="77777777" w:rsidR="00A806BF" w:rsidRPr="00CD07A0" w:rsidRDefault="00A806BF" w:rsidP="00A80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3EB13" w14:textId="289322AF" w:rsidR="00A806BF" w:rsidRPr="00CD07A0" w:rsidRDefault="002467D7" w:rsidP="00A806BF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rtl/>
              </w:rPr>
              <w:t>1</w:t>
            </w:r>
            <w:r w:rsidR="00A806B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="00A806B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A806BF" w:rsidRPr="00CD07A0" w14:paraId="20175430" w14:textId="77777777" w:rsidTr="00AF203B">
        <w:tc>
          <w:tcPr>
            <w:tcW w:w="5850" w:type="dxa"/>
            <w:shd w:val="clear" w:color="auto" w:fill="auto"/>
            <w:vAlign w:val="bottom"/>
          </w:tcPr>
          <w:p w14:paraId="3F1CA037" w14:textId="4EC13162" w:rsidR="00A806BF" w:rsidRPr="00CD07A0" w:rsidRDefault="00A806BF" w:rsidP="00A806BF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  <w:vAlign w:val="bottom"/>
          </w:tcPr>
          <w:p w14:paraId="514AE313" w14:textId="77777777" w:rsidR="00A806BF" w:rsidRPr="00CD07A0" w:rsidRDefault="00A806BF" w:rsidP="00A806B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C08C4" w14:textId="2EB255C4" w:rsidR="00A806BF" w:rsidRPr="00CD07A0" w:rsidRDefault="002467D7" w:rsidP="00C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  <w:r w:rsidR="009950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706</w:t>
            </w:r>
            <w:r w:rsidR="009950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92610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60C01" w14:textId="53250D16" w:rsidR="00A806BF" w:rsidRPr="00CD07A0" w:rsidRDefault="002467D7" w:rsidP="00A806BF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806B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  <w:r w:rsidR="00A806B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A806BF" w:rsidRPr="00CD07A0" w14:paraId="636C76AB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6973E74C" w14:textId="4F9F39ED" w:rsidR="00A806BF" w:rsidRPr="00CD07A0" w:rsidRDefault="00A806BF" w:rsidP="00A806BF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1E7D4825" w14:textId="77777777" w:rsidR="00A806BF" w:rsidRPr="00CD07A0" w:rsidRDefault="00A806BF" w:rsidP="00A806BF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47457EBF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01C2DEB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41A639D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806BF" w:rsidRPr="00CD07A0" w14:paraId="1CAFB491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3509061B" w14:textId="77777777" w:rsidR="00A806BF" w:rsidRPr="00CD07A0" w:rsidRDefault="00A806BF" w:rsidP="00A806BF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  <w:vAlign w:val="bottom"/>
          </w:tcPr>
          <w:p w14:paraId="33F9A400" w14:textId="77777777" w:rsidR="00A806BF" w:rsidRPr="00CD07A0" w:rsidRDefault="00A806BF" w:rsidP="00A806BF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E6A54A" w14:textId="4567A389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5FE16C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57C866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6BF" w:rsidRPr="00CD07A0" w14:paraId="344416D7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1BAEEB68" w14:textId="04BBD374" w:rsidR="00A806BF" w:rsidRPr="00CD07A0" w:rsidRDefault="00A806BF" w:rsidP="00A806BF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CAB6ABD" w14:textId="77777777" w:rsidR="00A806BF" w:rsidRPr="00CD07A0" w:rsidRDefault="00A806BF" w:rsidP="00A806BF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B714E4" w14:textId="29C63EA2" w:rsidR="00A806BF" w:rsidRPr="00CD07A0" w:rsidRDefault="002467D7" w:rsidP="00C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E4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  <w:r w:rsidR="004E4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270" w:type="dxa"/>
            <w:vAlign w:val="bottom"/>
          </w:tcPr>
          <w:p w14:paraId="6CA93A94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339321B" w14:textId="58F8CF8B" w:rsidR="00A806BF" w:rsidRPr="00CD07A0" w:rsidRDefault="002467D7" w:rsidP="00A806BF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rtl/>
              </w:rPr>
              <w:t>22</w:t>
            </w:r>
            <w:r w:rsidR="00A806B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="00A806B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A806BF" w:rsidRPr="00CD07A0" w14:paraId="42D32CE1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0A64965E" w14:textId="603102A6" w:rsidR="00A806BF" w:rsidRPr="00CD07A0" w:rsidRDefault="00A806BF" w:rsidP="00A806BF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4FE94FA4" w14:textId="77777777" w:rsidR="00A806BF" w:rsidRPr="00CD07A0" w:rsidRDefault="00A806BF" w:rsidP="00A806BF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A128F6" w14:textId="2EE738A2" w:rsidR="00A806BF" w:rsidRPr="00CD07A0" w:rsidRDefault="002467D7" w:rsidP="00C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4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  <w:r w:rsidR="004E4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70" w:type="dxa"/>
            <w:vAlign w:val="bottom"/>
          </w:tcPr>
          <w:p w14:paraId="75AD2BCC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F76276D" w14:textId="318723D3" w:rsidR="00A806BF" w:rsidRPr="00CD07A0" w:rsidRDefault="002467D7" w:rsidP="00A806BF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rtl/>
              </w:rPr>
              <w:t>2</w:t>
            </w:r>
            <w:r w:rsidR="00A806B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="00A806B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A806BF" w:rsidRPr="00CD07A0" w14:paraId="554B1D2C" w14:textId="77777777" w:rsidTr="00AF20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0F274CA1" w14:textId="01C38F2A" w:rsidR="00A806BF" w:rsidRPr="00CD07A0" w:rsidRDefault="00A806BF" w:rsidP="00A806BF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388FC71C" w14:textId="77777777" w:rsidR="00A806BF" w:rsidRPr="00CD07A0" w:rsidRDefault="00A806BF" w:rsidP="00A806B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0FB60B" w14:textId="76E1002D" w:rsidR="00A806BF" w:rsidRPr="00CD07A0" w:rsidRDefault="002467D7" w:rsidP="00CA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294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 w:rsidR="002943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70" w:type="dxa"/>
          </w:tcPr>
          <w:p w14:paraId="12C79200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38C0DA" w14:textId="52AC7EA9" w:rsidR="00A806BF" w:rsidRPr="00CD07A0" w:rsidRDefault="002467D7" w:rsidP="00A806BF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rtl/>
              </w:rPr>
              <w:t>25</w:t>
            </w:r>
            <w:r w:rsidR="00A806B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  <w:r w:rsidR="00A806B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</w:p>
        </w:tc>
      </w:tr>
      <w:tr w:rsidR="00A806BF" w:rsidRPr="00CD07A0" w14:paraId="526200D2" w14:textId="77777777" w:rsidTr="007A55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31970D8D" w14:textId="77777777" w:rsidR="00A806BF" w:rsidRPr="00CD07A0" w:rsidRDefault="00A806BF" w:rsidP="00A806BF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AEFB4E4" w14:textId="77777777" w:rsidR="00A806BF" w:rsidRPr="00CD07A0" w:rsidRDefault="00A806BF" w:rsidP="00A806B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FB3A10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8EF4A3C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FFB225" w14:textId="77777777" w:rsidR="00A806BF" w:rsidRPr="00CD07A0" w:rsidRDefault="00A806BF" w:rsidP="00A806BF">
            <w:pPr>
              <w:pStyle w:val="acctfourfigures"/>
              <w:tabs>
                <w:tab w:val="decimal" w:pos="970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sz w:val="16"/>
                <w:szCs w:val="16"/>
                <w:lang w:bidi="th-TH"/>
              </w:rPr>
            </w:pPr>
          </w:p>
        </w:tc>
      </w:tr>
      <w:tr w:rsidR="00A806BF" w:rsidRPr="00CD07A0" w14:paraId="007CB1A8" w14:textId="77777777" w:rsidTr="007A55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6186A3D7" w14:textId="70BAA529" w:rsidR="00A806BF" w:rsidRPr="00CD07A0" w:rsidRDefault="00A806BF" w:rsidP="00A806BF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5486678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58FCAA2" w14:textId="406F4107" w:rsidR="00A806BF" w:rsidRPr="00CD07A0" w:rsidRDefault="002467D7" w:rsidP="008C0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</w:t>
            </w:r>
            <w:r w:rsidR="009950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085</w:t>
            </w:r>
            <w:r w:rsidR="009950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276</w:t>
            </w:r>
          </w:p>
        </w:tc>
        <w:tc>
          <w:tcPr>
            <w:tcW w:w="270" w:type="dxa"/>
          </w:tcPr>
          <w:p w14:paraId="385D75CE" w14:textId="77777777" w:rsidR="00A806BF" w:rsidRPr="00CD07A0" w:rsidRDefault="00A806BF" w:rsidP="00A8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47D2837" w14:textId="5D0A63C6" w:rsidR="00A806BF" w:rsidRPr="00CD07A0" w:rsidRDefault="002467D7" w:rsidP="00B4372E">
            <w:pPr>
              <w:pStyle w:val="acctfourfigures"/>
              <w:tabs>
                <w:tab w:val="clear" w:pos="765"/>
                <w:tab w:val="decimal" w:pos="1298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806B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A806B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</w:tr>
    </w:tbl>
    <w:p w14:paraId="608EC36E" w14:textId="1AA86C8A" w:rsidR="00943C37" w:rsidRPr="00CD07A0" w:rsidRDefault="00943C37" w:rsidP="007A5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46"/>
        </w:tabs>
        <w:spacing w:line="240" w:lineRule="auto"/>
        <w:ind w:left="-131" w:firstLine="23"/>
        <w:rPr>
          <w:rFonts w:asciiTheme="majorBidi" w:hAnsiTheme="majorBidi" w:cstheme="majorBidi"/>
          <w:b/>
          <w:bCs/>
          <w:sz w:val="28"/>
          <w:szCs w:val="28"/>
        </w:rPr>
      </w:pPr>
    </w:p>
    <w:p w14:paraId="192C3860" w14:textId="3F2C1C68" w:rsidR="00C66B75" w:rsidRPr="00CD07A0" w:rsidRDefault="00C66B75" w:rsidP="00503A71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9EB89E" w14:textId="603CA016" w:rsidR="00A902BB" w:rsidRPr="00CD07A0" w:rsidRDefault="00A902BB" w:rsidP="00393AE8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2350E06" w14:textId="4EF2282D" w:rsidR="00491CBF" w:rsidRPr="00CD07A0" w:rsidRDefault="00491CBF" w:rsidP="00D64A1D">
      <w:pPr>
        <w:ind w:left="540" w:right="-342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รายการเคลื่อนไหวของเงินกู้ยืมระยะยาวจากสถาบันการเงินสำหรับปีสิ้นสุดวันที่ </w:t>
      </w:r>
      <w:r w:rsidR="002467D7">
        <w:rPr>
          <w:rFonts w:asciiTheme="majorBidi" w:hAnsiTheme="majorBidi" w:cstheme="majorBidi"/>
          <w:sz w:val="30"/>
          <w:szCs w:val="30"/>
        </w:rPr>
        <w:t>31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626906C1" w14:textId="77777777" w:rsidR="00491CBF" w:rsidRPr="00CD07A0" w:rsidRDefault="00491CBF" w:rsidP="00A902BB">
      <w:pPr>
        <w:ind w:left="540" w:right="-43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70"/>
        <w:gridCol w:w="1530"/>
      </w:tblGrid>
      <w:tr w:rsidR="00806A50" w:rsidRPr="00CD07A0" w14:paraId="39B33CAC" w14:textId="77777777" w:rsidTr="00054BBF">
        <w:tc>
          <w:tcPr>
            <w:tcW w:w="6120" w:type="dxa"/>
          </w:tcPr>
          <w:p w14:paraId="246709A7" w14:textId="77777777" w:rsidR="00503A71" w:rsidRPr="00CD07A0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FEA219D" w14:textId="5F5AA7AA" w:rsidR="00503A71" w:rsidRPr="00CD07A0" w:rsidRDefault="002467D7" w:rsidP="00C16855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418449F" w14:textId="77777777" w:rsidR="00503A71" w:rsidRPr="00CD07A0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0D77A1" w14:textId="7550F5EA" w:rsidR="00503A71" w:rsidRPr="00CD07A0" w:rsidRDefault="002467D7" w:rsidP="00C16855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06A50" w:rsidRPr="00CD07A0" w14:paraId="1FC99A1D" w14:textId="77777777" w:rsidTr="00054BBF">
        <w:tc>
          <w:tcPr>
            <w:tcW w:w="6120" w:type="dxa"/>
          </w:tcPr>
          <w:p w14:paraId="2C2B5C84" w14:textId="77777777" w:rsidR="00503A71" w:rsidRPr="00CD07A0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1688F91D" w14:textId="77777777" w:rsidR="00503A71" w:rsidRPr="00CD07A0" w:rsidRDefault="00503A71" w:rsidP="00E614FF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C16855" w:rsidRPr="00CD07A0" w14:paraId="76822670" w14:textId="77777777" w:rsidTr="00054BBF">
        <w:tc>
          <w:tcPr>
            <w:tcW w:w="6120" w:type="dxa"/>
          </w:tcPr>
          <w:p w14:paraId="142A1671" w14:textId="2CC282D4" w:rsidR="00C16855" w:rsidRPr="00CD07A0" w:rsidRDefault="00C16855" w:rsidP="00C1685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2DABA09A" w14:textId="47174538" w:rsidR="00C16855" w:rsidRPr="00CD07A0" w:rsidRDefault="002467D7" w:rsidP="00C82302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  <w:r w:rsidR="00BB7A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928</w:t>
            </w:r>
            <w:r w:rsidR="00BB7A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060</w:t>
            </w:r>
          </w:p>
        </w:tc>
        <w:tc>
          <w:tcPr>
            <w:tcW w:w="270" w:type="dxa"/>
          </w:tcPr>
          <w:p w14:paraId="2C3D0C96" w14:textId="77777777" w:rsidR="00C16855" w:rsidRPr="00CD07A0" w:rsidRDefault="00C16855" w:rsidP="00C168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D18ABC3" w14:textId="4A34258D" w:rsidR="00C16855" w:rsidRPr="00284B09" w:rsidRDefault="00C16855" w:rsidP="00EA5E5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284B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16855" w:rsidRPr="00CD07A0" w14:paraId="24FEF104" w14:textId="77777777" w:rsidTr="00E963CC">
        <w:tc>
          <w:tcPr>
            <w:tcW w:w="6120" w:type="dxa"/>
            <w:shd w:val="clear" w:color="auto" w:fill="auto"/>
          </w:tcPr>
          <w:p w14:paraId="7A098547" w14:textId="51801883" w:rsidR="00C16855" w:rsidRPr="00CD07A0" w:rsidRDefault="00C16855" w:rsidP="00C1685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บิกเงินกู้เพิ่ม</w:t>
            </w:r>
          </w:p>
        </w:tc>
        <w:tc>
          <w:tcPr>
            <w:tcW w:w="1530" w:type="dxa"/>
            <w:vAlign w:val="bottom"/>
          </w:tcPr>
          <w:p w14:paraId="5A4AF8E4" w14:textId="4212EB1B" w:rsidR="00C16855" w:rsidRPr="00CD07A0" w:rsidRDefault="006D30EB" w:rsidP="008C03A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6F0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B25AA" w14:textId="77777777" w:rsidR="00C16855" w:rsidRPr="00CD07A0" w:rsidRDefault="00C16855" w:rsidP="00C16855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208E46" w14:textId="116F642F" w:rsidR="00C16855" w:rsidRPr="00CD07A0" w:rsidRDefault="00C16855" w:rsidP="00DA4C57">
            <w:pPr>
              <w:pStyle w:val="acctfourfigures"/>
              <w:tabs>
                <w:tab w:val="clear" w:pos="765"/>
                <w:tab w:val="decimal" w:pos="97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C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29</w:t>
            </w:r>
            <w:r w:rsidRPr="00DA4C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DA4C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C16855" w:rsidRPr="00CD07A0" w14:paraId="417B6998" w14:textId="77777777" w:rsidTr="00E963CC">
        <w:tc>
          <w:tcPr>
            <w:tcW w:w="6120" w:type="dxa"/>
            <w:shd w:val="clear" w:color="auto" w:fill="auto"/>
          </w:tcPr>
          <w:p w14:paraId="6370FB45" w14:textId="1046ECF4" w:rsidR="00C16855" w:rsidRPr="00CD07A0" w:rsidRDefault="00C16855" w:rsidP="00C16855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47796" w14:textId="472513D1" w:rsidR="00C16855" w:rsidRPr="00CD07A0" w:rsidRDefault="00C65CF2" w:rsidP="00C82302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4C7016" w14:textId="77777777" w:rsidR="00C16855" w:rsidRPr="00CD07A0" w:rsidRDefault="00C16855" w:rsidP="00C16855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4D77A" w14:textId="5785969D" w:rsidR="00C16855" w:rsidRPr="00CD07A0" w:rsidRDefault="00C16855" w:rsidP="00B4372E">
            <w:pPr>
              <w:pStyle w:val="acctfourfigures"/>
              <w:tabs>
                <w:tab w:val="clear" w:pos="765"/>
                <w:tab w:val="decimal" w:pos="1325"/>
              </w:tabs>
              <w:spacing w:line="12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4C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2467D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DA4C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582</w:t>
            </w:r>
            <w:r w:rsidRPr="00DA4C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396</w:t>
            </w:r>
            <w:r w:rsidRPr="00DA4C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16855" w:rsidRPr="00CD07A0" w14:paraId="2D1CAB7C" w14:textId="77777777" w:rsidTr="00E963CC">
        <w:tc>
          <w:tcPr>
            <w:tcW w:w="6120" w:type="dxa"/>
            <w:shd w:val="clear" w:color="auto" w:fill="auto"/>
          </w:tcPr>
          <w:p w14:paraId="368EB2E1" w14:textId="4AD564C3" w:rsidR="00C16855" w:rsidRPr="00CD07A0" w:rsidRDefault="00C16855" w:rsidP="00C16855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203B" w14:textId="2A4A3BAE" w:rsidR="00C16855" w:rsidRPr="00CD07A0" w:rsidRDefault="002467D7" w:rsidP="00DA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</w:t>
            </w:r>
            <w:r w:rsidR="006D30EB" w:rsidRPr="006D3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716</w:t>
            </w:r>
            <w:r w:rsidR="006D30EB" w:rsidRPr="006D3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5DEE3DA4" w14:textId="77777777" w:rsidR="00C16855" w:rsidRPr="00CD07A0" w:rsidRDefault="00C16855" w:rsidP="00C16855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F9DFD" w14:textId="3CE5BBB0" w:rsidR="00C16855" w:rsidRPr="00CD07A0" w:rsidRDefault="00C16855" w:rsidP="00C82302">
            <w:pPr>
              <w:pStyle w:val="acctfourfigures"/>
              <w:tabs>
                <w:tab w:val="clear" w:pos="765"/>
                <w:tab w:val="decimal" w:pos="1242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    </w:t>
            </w:r>
            <w:r w:rsidR="002467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26</w:t>
            </w:r>
            <w:r w:rsidRPr="00DA4C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  <w:r w:rsidRPr="00DA4C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060</w:t>
            </w:r>
          </w:p>
        </w:tc>
      </w:tr>
    </w:tbl>
    <w:p w14:paraId="336D107E" w14:textId="4878CD3F" w:rsidR="0009489D" w:rsidRPr="00CD07A0" w:rsidRDefault="0009489D" w:rsidP="00A5374D">
      <w:pPr>
        <w:ind w:right="-115"/>
        <w:jc w:val="thaiDistribute"/>
        <w:rPr>
          <w:rFonts w:asciiTheme="majorBidi" w:hAnsiTheme="majorBidi" w:cstheme="majorBidi"/>
          <w:sz w:val="28"/>
          <w:szCs w:val="28"/>
        </w:rPr>
      </w:pPr>
    </w:p>
    <w:p w14:paraId="7A1E7CB3" w14:textId="3475D9CC" w:rsidR="0009489D" w:rsidRPr="00CD07A0" w:rsidRDefault="0009489D" w:rsidP="00CA69E3">
      <w:pPr>
        <w:tabs>
          <w:tab w:val="clear" w:pos="454"/>
          <w:tab w:val="left" w:pos="540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="002467D7">
        <w:rPr>
          <w:rFonts w:asciiTheme="majorBidi" w:hAnsiTheme="majorBidi" w:cstheme="majorBidi"/>
          <w:sz w:val="30"/>
          <w:szCs w:val="30"/>
        </w:rPr>
        <w:t>31</w:t>
      </w:r>
      <w:r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467D7">
        <w:rPr>
          <w:rFonts w:asciiTheme="majorBidi" w:hAnsiTheme="majorBidi" w:cstheme="majorBidi"/>
          <w:sz w:val="30"/>
          <w:szCs w:val="30"/>
        </w:rPr>
        <w:t>2567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</w:t>
      </w:r>
      <w:r w:rsidR="008424CA" w:rsidRPr="00CD07A0">
        <w:rPr>
          <w:rFonts w:asciiTheme="majorBidi" w:hAnsiTheme="majorBidi"/>
          <w:sz w:val="30"/>
          <w:szCs w:val="30"/>
          <w:cs/>
        </w:rPr>
        <w:t xml:space="preserve"> </w:t>
      </w:r>
      <w:r w:rsidR="002467D7">
        <w:rPr>
          <w:rFonts w:asciiTheme="majorBidi" w:hAnsiTheme="majorBidi" w:cstheme="majorBidi"/>
          <w:sz w:val="30"/>
          <w:szCs w:val="30"/>
        </w:rPr>
        <w:t>589</w:t>
      </w:r>
      <w:r w:rsidR="00D26785">
        <w:rPr>
          <w:rFonts w:asciiTheme="majorBidi" w:hAnsiTheme="majorBidi" w:cstheme="majorBidi"/>
          <w:sz w:val="30"/>
          <w:szCs w:val="30"/>
        </w:rPr>
        <w:t>.</w:t>
      </w:r>
      <w:r w:rsidR="002467D7">
        <w:rPr>
          <w:rFonts w:asciiTheme="majorBidi" w:hAnsiTheme="majorBidi" w:cstheme="majorBidi"/>
          <w:sz w:val="30"/>
          <w:szCs w:val="30"/>
        </w:rPr>
        <w:t>21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="0006564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64304">
        <w:rPr>
          <w:rFonts w:asciiTheme="majorBidi" w:hAnsiTheme="majorBidi" w:cstheme="majorBidi"/>
          <w:sz w:val="30"/>
          <w:szCs w:val="30"/>
        </w:rPr>
        <w:t xml:space="preserve"> </w:t>
      </w:r>
      <w:r w:rsidR="0006564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467D7">
        <w:rPr>
          <w:rFonts w:asciiTheme="majorBidi" w:hAnsiTheme="majorBidi" w:cstheme="majorBidi" w:hint="cs"/>
          <w:sz w:val="30"/>
          <w:szCs w:val="30"/>
          <w:cs/>
        </w:rPr>
        <w:t>5</w:t>
      </w:r>
      <w:r w:rsidR="0006564F">
        <w:rPr>
          <w:rFonts w:asciiTheme="majorBidi" w:hAnsiTheme="majorBidi" w:cstheme="majorBidi" w:hint="cs"/>
          <w:sz w:val="30"/>
          <w:szCs w:val="30"/>
          <w:cs/>
        </w:rPr>
        <w:t>.</w:t>
      </w:r>
      <w:r w:rsidR="002467D7">
        <w:rPr>
          <w:rFonts w:asciiTheme="majorBidi" w:hAnsiTheme="majorBidi" w:cstheme="majorBidi" w:hint="cs"/>
          <w:sz w:val="30"/>
          <w:szCs w:val="30"/>
          <w:cs/>
        </w:rPr>
        <w:t>00</w:t>
      </w:r>
      <w:r w:rsidR="0006564F">
        <w:rPr>
          <w:rFonts w:asciiTheme="majorBidi" w:hAnsiTheme="majorBidi" w:cstheme="majorBidi"/>
          <w:sz w:val="30"/>
          <w:szCs w:val="30"/>
        </w:rPr>
        <w:t xml:space="preserve"> </w:t>
      </w:r>
      <w:r w:rsidR="0006564F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BA225B" w:rsidRPr="00CD07A0">
        <w:rPr>
          <w:rFonts w:asciiTheme="majorBidi" w:hAnsiTheme="majorBidi" w:cstheme="majorBidi"/>
          <w:sz w:val="30"/>
          <w:szCs w:val="30"/>
        </w:rPr>
        <w:br/>
      </w:r>
      <w:r w:rsidR="0006564F" w:rsidRPr="0006564F">
        <w:rPr>
          <w:rFonts w:asciiTheme="majorBidi" w:hAnsiTheme="majorBidi" w:cstheme="majorBidi"/>
          <w:sz w:val="30"/>
          <w:szCs w:val="30"/>
          <w:cs/>
        </w:rPr>
        <w:t>เหรียญสหรัฐ</w:t>
      </w:r>
      <w:r w:rsidR="000656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155</w:t>
      </w:r>
      <w:r w:rsidR="00890B4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00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3BC057AB" w14:textId="541657C5" w:rsidR="006A4E83" w:rsidRPr="00CD07A0" w:rsidRDefault="006A4E83" w:rsidP="00816B7A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D2058F" w14:textId="77777777" w:rsidR="003354E2" w:rsidRPr="0006564F" w:rsidRDefault="003354E2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810"/>
        <w:gridCol w:w="1530"/>
        <w:gridCol w:w="270"/>
        <w:gridCol w:w="1530"/>
      </w:tblGrid>
      <w:tr w:rsidR="00806A50" w:rsidRPr="00CD07A0" w14:paraId="4EC3E90E" w14:textId="77777777" w:rsidTr="005B3005">
        <w:trPr>
          <w:trHeight w:val="308"/>
        </w:trPr>
        <w:tc>
          <w:tcPr>
            <w:tcW w:w="5310" w:type="dxa"/>
          </w:tcPr>
          <w:p w14:paraId="4C1DAB9F" w14:textId="77777777" w:rsidR="00F530C2" w:rsidRPr="00CD07A0" w:rsidRDefault="00F530C2" w:rsidP="00F530C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052C06CF" w14:textId="5B51175B" w:rsidR="00F530C2" w:rsidRPr="00CD07A0" w:rsidRDefault="00BC3EE4" w:rsidP="007417D4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F530C2"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F530C2"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649B9E44" w14:textId="77777777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  <w:p w14:paraId="784E7C22" w14:textId="2496114A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2B0D983" w14:textId="69DA5728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50DEE19" w14:textId="692AF905" w:rsidR="00F530C2" w:rsidRPr="00CD07A0" w:rsidRDefault="002467D7" w:rsidP="009D6B2B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273DFB8" w14:textId="77777777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CC47BC" w14:textId="77777777" w:rsidR="00F530C2" w:rsidRPr="00CD07A0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25A56E2" w14:textId="324D5CF1" w:rsidR="00F530C2" w:rsidRPr="00CD07A0" w:rsidRDefault="002467D7" w:rsidP="009D6B2B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06A50" w:rsidRPr="00CD07A0" w14:paraId="00F36ADE" w14:textId="77777777" w:rsidTr="005B3005">
        <w:trPr>
          <w:trHeight w:val="335"/>
        </w:trPr>
        <w:tc>
          <w:tcPr>
            <w:tcW w:w="5310" w:type="dxa"/>
          </w:tcPr>
          <w:p w14:paraId="4CD09D78" w14:textId="77777777" w:rsidR="00F530C2" w:rsidRPr="00CD07A0" w:rsidRDefault="00F530C2" w:rsidP="003354E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tcBorders>
              <w:right w:val="nil"/>
            </w:tcBorders>
          </w:tcPr>
          <w:p w14:paraId="0BA9AAC0" w14:textId="77777777" w:rsidR="00F530C2" w:rsidRPr="00CD07A0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7A35E732" w14:textId="75FD260D" w:rsidR="00F530C2" w:rsidRPr="00CD07A0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9D6B2B" w:rsidRPr="00CD07A0" w14:paraId="429D0CC3" w14:textId="77777777" w:rsidTr="005B3005">
        <w:tc>
          <w:tcPr>
            <w:tcW w:w="5310" w:type="dxa"/>
          </w:tcPr>
          <w:p w14:paraId="0675447F" w14:textId="79DECAC0" w:rsidR="009D6B2B" w:rsidRPr="00CD07A0" w:rsidRDefault="009D6B2B" w:rsidP="009D6B2B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7FD762B" w14:textId="77777777" w:rsidR="009D6B2B" w:rsidRPr="00CD07A0" w:rsidRDefault="009D6B2B" w:rsidP="009D6B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5BD161F9" w14:textId="7BD7CD3E" w:rsidR="009D6B2B" w:rsidRPr="00CD07A0" w:rsidRDefault="002467D7" w:rsidP="009D6B2B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4943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  <w:r w:rsidR="004943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</w:tcPr>
          <w:p w14:paraId="0AA8833F" w14:textId="77777777" w:rsidR="009D6B2B" w:rsidRPr="00CD07A0" w:rsidRDefault="009D6B2B" w:rsidP="009D6B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7DBFD00A" w14:textId="03424B37" w:rsidR="009D6B2B" w:rsidRPr="00CD07A0" w:rsidRDefault="009D6B2B" w:rsidP="009D6B2B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  </w:t>
            </w:r>
            <w:r w:rsidR="002467D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26</w:t>
            </w:r>
            <w:r w:rsidRPr="00CD07A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2467D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902</w:t>
            </w:r>
            <w:r w:rsidRPr="00CD07A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="002467D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836</w:t>
            </w:r>
          </w:p>
        </w:tc>
      </w:tr>
      <w:tr w:rsidR="009D6B2B" w:rsidRPr="00CD07A0" w14:paraId="222B4725" w14:textId="77777777" w:rsidTr="00E963CC">
        <w:tc>
          <w:tcPr>
            <w:tcW w:w="5310" w:type="dxa"/>
            <w:shd w:val="clear" w:color="auto" w:fill="auto"/>
          </w:tcPr>
          <w:p w14:paraId="5B54433A" w14:textId="43BA3E71" w:rsidR="009D6B2B" w:rsidRPr="00CD07A0" w:rsidRDefault="009D6B2B" w:rsidP="009D6B2B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BB08494" w14:textId="77777777" w:rsidR="009D6B2B" w:rsidRPr="00CD07A0" w:rsidRDefault="009D6B2B" w:rsidP="009D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3F757" w14:textId="5DE88104" w:rsidR="009D6B2B" w:rsidRPr="00CD07A0" w:rsidRDefault="002467D7" w:rsidP="009D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943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  <w:r w:rsidR="004943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0F549455" w14:textId="77777777" w:rsidR="009D6B2B" w:rsidRPr="00CD07A0" w:rsidRDefault="009D6B2B" w:rsidP="009D6B2B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B3E8C" w14:textId="00FD606D" w:rsidR="009D6B2B" w:rsidRPr="00CD07A0" w:rsidRDefault="009D6B2B" w:rsidP="009D6B2B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</w:p>
        </w:tc>
      </w:tr>
    </w:tbl>
    <w:p w14:paraId="6A040B71" w14:textId="646FC435" w:rsidR="002C49B0" w:rsidRPr="00CD07A0" w:rsidRDefault="002C49B0" w:rsidP="00F530C2">
      <w:pPr>
        <w:ind w:right="-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B9ECB" w14:textId="77777777" w:rsidR="0043518A" w:rsidRPr="00CD07A0" w:rsidRDefault="0043518A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เจ้าหนี้หมุนเวียนอื่น</w:t>
      </w:r>
    </w:p>
    <w:p w14:paraId="1A77B448" w14:textId="77777777" w:rsidR="0043518A" w:rsidRPr="00CD07A0" w:rsidRDefault="0043518A" w:rsidP="0043518A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8"/>
        <w:gridCol w:w="722"/>
        <w:gridCol w:w="1531"/>
        <w:gridCol w:w="268"/>
        <w:gridCol w:w="1531"/>
      </w:tblGrid>
      <w:tr w:rsidR="00806A50" w:rsidRPr="00CD07A0" w14:paraId="3E409F20" w14:textId="77777777" w:rsidTr="005B3005">
        <w:tc>
          <w:tcPr>
            <w:tcW w:w="2856" w:type="pct"/>
          </w:tcPr>
          <w:p w14:paraId="7D4BDC3C" w14:textId="77777777" w:rsidR="0043518A" w:rsidRPr="00CD07A0" w:rsidRDefault="0043518A" w:rsidP="008B1CD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2" w:type="pct"/>
          </w:tcPr>
          <w:p w14:paraId="624CDED5" w14:textId="77777777" w:rsidR="0043518A" w:rsidRPr="00CD07A0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pct"/>
          </w:tcPr>
          <w:p w14:paraId="3A0D8718" w14:textId="249D2532" w:rsidR="0043518A" w:rsidRPr="00CD07A0" w:rsidRDefault="002467D7" w:rsidP="00260188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2" w:type="pct"/>
          </w:tcPr>
          <w:p w14:paraId="340464E8" w14:textId="77777777" w:rsidR="0043518A" w:rsidRPr="00CD07A0" w:rsidRDefault="0043518A" w:rsidP="008B1CD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pct"/>
          </w:tcPr>
          <w:p w14:paraId="279FF32C" w14:textId="0B1E6DDC" w:rsidR="0043518A" w:rsidRPr="00CD07A0" w:rsidRDefault="002467D7" w:rsidP="00260188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806A50" w:rsidRPr="00CD07A0" w14:paraId="67E78864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</w:tcPr>
          <w:p w14:paraId="502554AF" w14:textId="77777777" w:rsidR="0043518A" w:rsidRPr="00CD07A0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82" w:type="pct"/>
            <w:shd w:val="clear" w:color="auto" w:fill="auto"/>
          </w:tcPr>
          <w:p w14:paraId="432E910B" w14:textId="77777777" w:rsidR="0043518A" w:rsidRPr="00CD07A0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6C7F3A2C" w14:textId="77777777" w:rsidR="0043518A" w:rsidRPr="00CD07A0" w:rsidRDefault="0043518A" w:rsidP="008B1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after="0" w:line="240" w:lineRule="auto"/>
              <w:ind w:left="-108" w:righ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60188" w:rsidRPr="00CD07A0" w14:paraId="441BA005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</w:tcBorders>
          </w:tcPr>
          <w:p w14:paraId="68D84F06" w14:textId="4458EE7F" w:rsidR="00260188" w:rsidRPr="00CD07A0" w:rsidRDefault="00260188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2" w:type="pct"/>
            <w:tcBorders>
              <w:top w:val="nil"/>
            </w:tcBorders>
            <w:shd w:val="clear" w:color="auto" w:fill="auto"/>
          </w:tcPr>
          <w:p w14:paraId="4D5C842D" w14:textId="77777777" w:rsidR="00260188" w:rsidRPr="00CD07A0" w:rsidRDefault="00260188" w:rsidP="00260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</w:tcBorders>
            <w:shd w:val="clear" w:color="auto" w:fill="auto"/>
          </w:tcPr>
          <w:p w14:paraId="71479ADF" w14:textId="1A8933C7" w:rsidR="00260188" w:rsidRPr="00CD07A0" w:rsidRDefault="002467D7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="002D0CE1" w:rsidRPr="002D0C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391</w:t>
            </w:r>
            <w:r w:rsidR="002D0CE1" w:rsidRPr="002D0C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300</w:t>
            </w:r>
          </w:p>
        </w:tc>
        <w:tc>
          <w:tcPr>
            <w:tcW w:w="142" w:type="pct"/>
            <w:tcBorders>
              <w:top w:val="nil"/>
            </w:tcBorders>
            <w:shd w:val="clear" w:color="auto" w:fill="auto"/>
          </w:tcPr>
          <w:p w14:paraId="630D45C2" w14:textId="77777777" w:rsidR="00260188" w:rsidRPr="00CD07A0" w:rsidRDefault="00260188" w:rsidP="002601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</w:tcBorders>
            <w:shd w:val="clear" w:color="auto" w:fill="auto"/>
          </w:tcPr>
          <w:p w14:paraId="0F3A2149" w14:textId="76DD48B0" w:rsidR="00260188" w:rsidRPr="00CD07A0" w:rsidRDefault="002467D7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32</w:t>
            </w:r>
            <w:r w:rsidR="00260188"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909</w:t>
            </w:r>
            <w:r w:rsidR="00260188"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819</w:t>
            </w:r>
          </w:p>
        </w:tc>
      </w:tr>
      <w:tr w:rsidR="00260188" w:rsidRPr="00CD07A0" w14:paraId="216739ED" w14:textId="77777777" w:rsidTr="003648AE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  <w:bottom w:val="nil"/>
            </w:tcBorders>
          </w:tcPr>
          <w:p w14:paraId="749280D5" w14:textId="0B6C8EF1" w:rsidR="00260188" w:rsidRPr="00CD07A0" w:rsidRDefault="00260188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เจ้าหนี้จากการซื้ออาคารและอุปกรณ์</w:t>
            </w:r>
          </w:p>
        </w:tc>
        <w:tc>
          <w:tcPr>
            <w:tcW w:w="382" w:type="pct"/>
            <w:tcBorders>
              <w:top w:val="nil"/>
              <w:bottom w:val="nil"/>
            </w:tcBorders>
            <w:shd w:val="clear" w:color="auto" w:fill="auto"/>
          </w:tcPr>
          <w:p w14:paraId="33656D15" w14:textId="77777777" w:rsidR="00260188" w:rsidRPr="00CD07A0" w:rsidRDefault="00260188" w:rsidP="00260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14:paraId="5516824A" w14:textId="54930447" w:rsidR="00260188" w:rsidRPr="00CD07A0" w:rsidRDefault="002467D7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43</w:t>
            </w:r>
            <w:r w:rsidR="002D0CE1" w:rsidRPr="002D0CE1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241</w:t>
            </w:r>
            <w:r w:rsidR="002D0CE1" w:rsidRPr="002D0CE1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372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14:paraId="5B912B8B" w14:textId="77777777" w:rsidR="00260188" w:rsidRPr="00CD07A0" w:rsidRDefault="00260188" w:rsidP="002601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14:paraId="6B406B74" w14:textId="726EB86D" w:rsidR="00260188" w:rsidRPr="00CD07A0" w:rsidRDefault="00260188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   </w:t>
            </w:r>
            <w:r w:rsidR="002467D7">
              <w:rPr>
                <w:rFonts w:asciiTheme="majorBidi" w:hAnsiTheme="majorBidi"/>
                <w:sz w:val="30"/>
                <w:szCs w:val="30"/>
              </w:rPr>
              <w:t>21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</w:rPr>
              <w:t>398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</w:rPr>
              <w:t>618</w:t>
            </w:r>
          </w:p>
        </w:tc>
      </w:tr>
      <w:tr w:rsidR="00260188" w:rsidRPr="00CD07A0" w14:paraId="18539ED2" w14:textId="77777777" w:rsidTr="003648AE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</w:tcBorders>
          </w:tcPr>
          <w:p w14:paraId="1970E0BE" w14:textId="0020E70D" w:rsidR="00260188" w:rsidRPr="00CD07A0" w:rsidRDefault="00260188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เจ้าหนี้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382" w:type="pct"/>
            <w:tcBorders>
              <w:top w:val="nil"/>
            </w:tcBorders>
            <w:shd w:val="clear" w:color="auto" w:fill="auto"/>
          </w:tcPr>
          <w:p w14:paraId="1A6AA44B" w14:textId="77777777" w:rsidR="00260188" w:rsidRPr="00CD07A0" w:rsidRDefault="00260188" w:rsidP="00260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14:paraId="082D831D" w14:textId="165FDC8C" w:rsidR="00260188" w:rsidRPr="00CD07A0" w:rsidRDefault="002467D7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="002D0CE1" w:rsidRPr="002D0C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081</w:t>
            </w:r>
            <w:r w:rsidR="002D0CE1" w:rsidRPr="002D0C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390</w:t>
            </w:r>
          </w:p>
        </w:tc>
        <w:tc>
          <w:tcPr>
            <w:tcW w:w="142" w:type="pct"/>
            <w:tcBorders>
              <w:top w:val="nil"/>
              <w:bottom w:val="nil"/>
            </w:tcBorders>
            <w:shd w:val="clear" w:color="auto" w:fill="auto"/>
          </w:tcPr>
          <w:p w14:paraId="550BB1A9" w14:textId="77777777" w:rsidR="00260188" w:rsidRPr="00CD07A0" w:rsidRDefault="00260188" w:rsidP="002601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  <w:bottom w:val="nil"/>
            </w:tcBorders>
            <w:shd w:val="clear" w:color="auto" w:fill="auto"/>
          </w:tcPr>
          <w:p w14:paraId="3CAB727B" w14:textId="037FD9A1" w:rsidR="00260188" w:rsidRPr="00CD07A0" w:rsidRDefault="002467D7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</w:t>
            </w:r>
            <w:r w:rsidR="00260188"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934</w:t>
            </w:r>
            <w:r w:rsidR="00260188"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696</w:t>
            </w:r>
          </w:p>
        </w:tc>
      </w:tr>
      <w:tr w:rsidR="003648AE" w:rsidRPr="00CD07A0" w14:paraId="3BFD9F60" w14:textId="77777777" w:rsidTr="003648AE">
        <w:tblPrEx>
          <w:tblBorders>
            <w:top w:val="single" w:sz="4" w:space="0" w:color="auto"/>
          </w:tblBorders>
        </w:tblPrEx>
        <w:tc>
          <w:tcPr>
            <w:tcW w:w="2856" w:type="pct"/>
            <w:tcBorders>
              <w:top w:val="nil"/>
            </w:tcBorders>
          </w:tcPr>
          <w:p w14:paraId="5C578B97" w14:textId="3977E125" w:rsidR="003648AE" w:rsidRPr="00CD07A0" w:rsidRDefault="003648AE" w:rsidP="0036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382" w:type="pct"/>
            <w:tcBorders>
              <w:top w:val="nil"/>
            </w:tcBorders>
            <w:shd w:val="clear" w:color="auto" w:fill="auto"/>
          </w:tcPr>
          <w:p w14:paraId="25930CA7" w14:textId="77777777" w:rsidR="003648AE" w:rsidRPr="00CD07A0" w:rsidRDefault="003648AE" w:rsidP="00364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9329F" w14:textId="6CEC9273" w:rsidR="003648AE" w:rsidRPr="002D0CE1" w:rsidRDefault="002467D7" w:rsidP="0036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648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="003648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142" w:type="pct"/>
            <w:tcBorders>
              <w:top w:val="nil"/>
            </w:tcBorders>
            <w:shd w:val="clear" w:color="auto" w:fill="auto"/>
          </w:tcPr>
          <w:p w14:paraId="19F7A9F9" w14:textId="77777777" w:rsidR="003648AE" w:rsidRPr="00CD07A0" w:rsidRDefault="003648AE" w:rsidP="003648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06F60" w14:textId="0A8A41C3" w:rsidR="003648AE" w:rsidRPr="00CD07A0" w:rsidRDefault="002467D7" w:rsidP="0036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648AE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 w:rsidR="003648AE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  <w:tr w:rsidR="00260188" w:rsidRPr="00CD07A0" w14:paraId="2EB29926" w14:textId="77777777" w:rsidTr="005B3005">
        <w:tblPrEx>
          <w:tblBorders>
            <w:top w:val="single" w:sz="4" w:space="0" w:color="auto"/>
          </w:tblBorders>
        </w:tblPrEx>
        <w:tc>
          <w:tcPr>
            <w:tcW w:w="2856" w:type="pct"/>
          </w:tcPr>
          <w:p w14:paraId="5B93A27F" w14:textId="77777777" w:rsidR="00260188" w:rsidRPr="00CD07A0" w:rsidRDefault="00260188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382" w:type="pct"/>
            <w:shd w:val="clear" w:color="auto" w:fill="auto"/>
          </w:tcPr>
          <w:p w14:paraId="49CDBC46" w14:textId="77777777" w:rsidR="00260188" w:rsidRPr="00CD07A0" w:rsidRDefault="00260188" w:rsidP="00260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CB6F9" w14:textId="0C21C05E" w:rsidR="00260188" w:rsidRPr="00CD07A0" w:rsidRDefault="002467D7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96</w:t>
            </w:r>
            <w:r w:rsidR="002D0CE1" w:rsidRPr="002D0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547</w:t>
            </w:r>
            <w:r w:rsidR="002D0CE1" w:rsidRPr="002D0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069</w:t>
            </w:r>
          </w:p>
        </w:tc>
        <w:tc>
          <w:tcPr>
            <w:tcW w:w="142" w:type="pct"/>
            <w:shd w:val="clear" w:color="auto" w:fill="auto"/>
          </w:tcPr>
          <w:p w14:paraId="06C45DBB" w14:textId="77777777" w:rsidR="00260188" w:rsidRPr="00CD07A0" w:rsidRDefault="00260188" w:rsidP="0026018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C785F" w14:textId="1EC14A4A" w:rsidR="00260188" w:rsidRPr="00CD07A0" w:rsidRDefault="002467D7" w:rsidP="0026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260188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  <w:r w:rsidR="00260188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</w:tr>
    </w:tbl>
    <w:p w14:paraId="09A7E3C8" w14:textId="77777777" w:rsidR="00D26785" w:rsidRDefault="00D26785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29AFB59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422AF2DD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04D12D79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16175A2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220FA985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820F030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CD7726E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5280616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B87BFD7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212FBF47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D17CB68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289D7129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201BAA4" w14:textId="77777777" w:rsidR="000673C2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5E0F9EC" w14:textId="77777777" w:rsidR="000673C2" w:rsidRPr="00D26785" w:rsidRDefault="000673C2" w:rsidP="00D05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0B7A09C7" w14:textId="000FFD80" w:rsidR="00BC5784" w:rsidRPr="00CD07A0" w:rsidRDefault="00A54461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ทุนเรือนหุ้น</w:t>
      </w:r>
    </w:p>
    <w:p w14:paraId="5BDC7A4A" w14:textId="77777777" w:rsidR="00E31E87" w:rsidRPr="00CD07A0" w:rsidRDefault="00E31E87" w:rsidP="00106484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2807"/>
        <w:gridCol w:w="863"/>
        <w:gridCol w:w="268"/>
        <w:gridCol w:w="1207"/>
        <w:gridCol w:w="267"/>
        <w:gridCol w:w="1207"/>
        <w:gridCol w:w="267"/>
        <w:gridCol w:w="1166"/>
        <w:gridCol w:w="267"/>
        <w:gridCol w:w="1155"/>
      </w:tblGrid>
      <w:tr w:rsidR="00806A50" w:rsidRPr="00CD07A0" w14:paraId="45EF1263" w14:textId="77777777" w:rsidTr="0041578E">
        <w:trPr>
          <w:trHeight w:val="414"/>
          <w:tblHeader/>
        </w:trPr>
        <w:tc>
          <w:tcPr>
            <w:tcW w:w="2807" w:type="dxa"/>
          </w:tcPr>
          <w:p w14:paraId="344C505C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3" w:type="dxa"/>
          </w:tcPr>
          <w:p w14:paraId="6EB3AD57" w14:textId="77777777" w:rsidR="00E31E87" w:rsidRPr="00CF252B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F25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7E0DCD3A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71630" w14:textId="717519BA" w:rsidR="00E31E87" w:rsidRPr="00CD07A0" w:rsidRDefault="002467D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436B33D6" w14:textId="77777777" w:rsidR="00E31E87" w:rsidRPr="00CD07A0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07116" w14:textId="198A7E6B" w:rsidR="00E31E87" w:rsidRPr="00CD07A0" w:rsidRDefault="002467D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06A50" w:rsidRPr="00CD07A0" w14:paraId="24EFFC82" w14:textId="77777777" w:rsidTr="0041578E">
        <w:trPr>
          <w:trHeight w:val="384"/>
          <w:tblHeader/>
        </w:trPr>
        <w:tc>
          <w:tcPr>
            <w:tcW w:w="2807" w:type="dxa"/>
          </w:tcPr>
          <w:p w14:paraId="7FA13F0C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3" w:type="dxa"/>
          </w:tcPr>
          <w:p w14:paraId="67FCB375" w14:textId="77777777" w:rsidR="00E31E87" w:rsidRPr="00CF252B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F25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647D7255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3B98171F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4BBDDD9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463AA2A7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527EABD2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092783F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E1BE45F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F150866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06A50" w:rsidRPr="00CD07A0" w14:paraId="178A08FA" w14:textId="77777777" w:rsidTr="0041578E">
        <w:trPr>
          <w:trHeight w:val="404"/>
          <w:tblHeader/>
        </w:trPr>
        <w:tc>
          <w:tcPr>
            <w:tcW w:w="2807" w:type="dxa"/>
          </w:tcPr>
          <w:p w14:paraId="25B6DDB2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3" w:type="dxa"/>
          </w:tcPr>
          <w:p w14:paraId="7363C0AA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54E33324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7"/>
          </w:tcPr>
          <w:p w14:paraId="2B2DCFCF" w14:textId="768CB26E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6A50" w:rsidRPr="00CD07A0" w14:paraId="21E460BC" w14:textId="77777777" w:rsidTr="0041578E">
        <w:trPr>
          <w:trHeight w:val="394"/>
        </w:trPr>
        <w:tc>
          <w:tcPr>
            <w:tcW w:w="2807" w:type="dxa"/>
          </w:tcPr>
          <w:p w14:paraId="25870AF4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3" w:type="dxa"/>
          </w:tcPr>
          <w:p w14:paraId="48BC0BF4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71237D42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7"/>
          </w:tcPr>
          <w:p w14:paraId="79894336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06A50" w:rsidRPr="00CD07A0" w14:paraId="7F7C7A60" w14:textId="77777777" w:rsidTr="0041578E">
        <w:trPr>
          <w:trHeight w:val="394"/>
        </w:trPr>
        <w:tc>
          <w:tcPr>
            <w:tcW w:w="2807" w:type="dxa"/>
          </w:tcPr>
          <w:p w14:paraId="515FD859" w14:textId="0FD3AC18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3" w:type="dxa"/>
          </w:tcPr>
          <w:p w14:paraId="64FBB62E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788F979" w14:textId="77777777" w:rsidR="00E31E87" w:rsidRPr="00CD07A0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7"/>
          </w:tcPr>
          <w:p w14:paraId="4CD76CF9" w14:textId="77777777" w:rsidR="00E31E87" w:rsidRPr="00CD07A0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26C02" w:rsidRPr="00CD07A0" w14:paraId="260A591B" w14:textId="77777777" w:rsidTr="0041578E">
        <w:trPr>
          <w:trHeight w:val="394"/>
        </w:trPr>
        <w:tc>
          <w:tcPr>
            <w:tcW w:w="2807" w:type="dxa"/>
            <w:vAlign w:val="bottom"/>
          </w:tcPr>
          <w:p w14:paraId="530DAEFE" w14:textId="3C4B2E9C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3" w:type="dxa"/>
            <w:vAlign w:val="bottom"/>
          </w:tcPr>
          <w:p w14:paraId="4EFF2DC0" w14:textId="68DFE393" w:rsidR="00026C02" w:rsidRPr="00CD07A0" w:rsidRDefault="002467D7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26C02" w:rsidRPr="00CD07A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2E8AF2AC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238C74BF" w14:textId="464E68A3" w:rsidR="00026C02" w:rsidRPr="00CD07A0" w:rsidRDefault="002467D7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670</w:t>
            </w:r>
            <w:r w:rsidR="00026C02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000</w:t>
            </w:r>
            <w:r w:rsidR="00026C02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000</w:t>
            </w:r>
          </w:p>
        </w:tc>
        <w:tc>
          <w:tcPr>
            <w:tcW w:w="267" w:type="dxa"/>
          </w:tcPr>
          <w:p w14:paraId="5E678912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5024E88" w14:textId="14F1966F" w:rsidR="00026C02" w:rsidRPr="00CD07A0" w:rsidRDefault="002467D7" w:rsidP="00D2678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335</w:t>
            </w:r>
            <w:r w:rsidR="00026C02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000</w:t>
            </w:r>
            <w:r w:rsidR="00026C02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000</w:t>
            </w:r>
          </w:p>
        </w:tc>
        <w:tc>
          <w:tcPr>
            <w:tcW w:w="267" w:type="dxa"/>
            <w:vAlign w:val="bottom"/>
          </w:tcPr>
          <w:p w14:paraId="048B8CD4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8A65730" w14:textId="23DDFC54" w:rsidR="00026C02" w:rsidRPr="00CD07A0" w:rsidRDefault="002467D7" w:rsidP="00D8749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670</w:t>
            </w:r>
            <w:r w:rsidR="00EA406D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000</w:t>
            </w:r>
            <w:r w:rsidR="00EA406D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000</w:t>
            </w:r>
          </w:p>
        </w:tc>
        <w:tc>
          <w:tcPr>
            <w:tcW w:w="267" w:type="dxa"/>
            <w:vAlign w:val="bottom"/>
          </w:tcPr>
          <w:p w14:paraId="206BB2CB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B6CE04" w14:textId="0760B272" w:rsidR="00026C02" w:rsidRPr="00CD07A0" w:rsidRDefault="002467D7" w:rsidP="00D8749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335</w:t>
            </w:r>
            <w:r w:rsidR="00EA406D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000</w:t>
            </w:r>
            <w:r w:rsidR="00EA406D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026C02" w:rsidRPr="00CD07A0" w14:paraId="588AD8CF" w14:textId="77777777" w:rsidTr="0041578E">
        <w:trPr>
          <w:trHeight w:val="384"/>
        </w:trPr>
        <w:tc>
          <w:tcPr>
            <w:tcW w:w="2807" w:type="dxa"/>
            <w:vAlign w:val="bottom"/>
          </w:tcPr>
          <w:p w14:paraId="3CD618E3" w14:textId="5C74263E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1F3FDB0" w14:textId="10530531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3" w:type="dxa"/>
          </w:tcPr>
          <w:p w14:paraId="11C3CEA8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581837" w14:textId="36966490" w:rsidR="00026C02" w:rsidRPr="00CD07A0" w:rsidRDefault="002467D7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26C0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56A5B033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8342571" w14:textId="77777777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D65738A" w14:textId="10031F11" w:rsidR="00026C02" w:rsidRPr="00CD07A0" w:rsidRDefault="002467D7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670</w:t>
            </w:r>
            <w:r w:rsidR="00026C0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="00026C0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</w:tcPr>
          <w:p w14:paraId="280E34E6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95D8F3F" w14:textId="77777777" w:rsidR="00026C02" w:rsidRPr="00CD07A0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4102522" w14:textId="2FA29B0B" w:rsidR="00026C02" w:rsidRPr="00D26785" w:rsidRDefault="002467D7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335</w:t>
            </w:r>
            <w:r w:rsidR="00026C0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="00026C0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  <w:vAlign w:val="bottom"/>
          </w:tcPr>
          <w:p w14:paraId="3A6D716D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547E7" w14:textId="7AE9015D" w:rsidR="00026C02" w:rsidRPr="00CD07A0" w:rsidRDefault="002467D7" w:rsidP="00D8749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  <w:r w:rsidR="00026C02" w:rsidRPr="00D267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026C02" w:rsidRPr="00D267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7" w:type="dxa"/>
            <w:vAlign w:val="bottom"/>
          </w:tcPr>
          <w:p w14:paraId="46C43293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4FA15" w14:textId="4C56DC59" w:rsidR="00026C02" w:rsidRPr="00D26785" w:rsidRDefault="002467D7" w:rsidP="00D87499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  <w:r w:rsidR="00026C02" w:rsidRPr="00D267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026C02" w:rsidRPr="00D267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026C02" w:rsidRPr="00CD07A0" w14:paraId="4A484AE3" w14:textId="77777777" w:rsidTr="0041578E">
        <w:trPr>
          <w:trHeight w:val="404"/>
        </w:trPr>
        <w:tc>
          <w:tcPr>
            <w:tcW w:w="2807" w:type="dxa"/>
            <w:vAlign w:val="bottom"/>
          </w:tcPr>
          <w:p w14:paraId="2ECCE74B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3" w:type="dxa"/>
            <w:vAlign w:val="bottom"/>
          </w:tcPr>
          <w:p w14:paraId="05D1E2B2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FF26DDA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726D1DF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F233112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641E5D1F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7BE76971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7C50590" w14:textId="77777777" w:rsidR="00026C02" w:rsidRPr="00CD07A0" w:rsidRDefault="00026C02" w:rsidP="00026C02">
            <w:pPr>
              <w:pStyle w:val="30"/>
              <w:tabs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C736CB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31E3E49" w14:textId="77777777" w:rsidR="00026C02" w:rsidRPr="00CD07A0" w:rsidRDefault="00026C02" w:rsidP="00026C02">
            <w:pPr>
              <w:pStyle w:val="30"/>
              <w:tabs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6C02" w:rsidRPr="00CD07A0" w14:paraId="13441015" w14:textId="77777777" w:rsidTr="0041578E">
        <w:trPr>
          <w:trHeight w:val="404"/>
        </w:trPr>
        <w:tc>
          <w:tcPr>
            <w:tcW w:w="2807" w:type="dxa"/>
            <w:vAlign w:val="bottom"/>
          </w:tcPr>
          <w:p w14:paraId="52800C8D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3" w:type="dxa"/>
            <w:vAlign w:val="bottom"/>
          </w:tcPr>
          <w:p w14:paraId="156E678C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7873608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2930B862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D1E5B8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20A9E7F1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133CE3C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2B7BAACA" w14:textId="77777777" w:rsidR="00026C02" w:rsidRPr="00CD07A0" w:rsidRDefault="00026C02" w:rsidP="00026C02">
            <w:pPr>
              <w:pStyle w:val="30"/>
              <w:tabs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253DCCD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64A8103" w14:textId="77777777" w:rsidR="00026C02" w:rsidRPr="00CD07A0" w:rsidRDefault="00026C02" w:rsidP="00026C02">
            <w:pPr>
              <w:pStyle w:val="30"/>
              <w:tabs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6C02" w:rsidRPr="00CD07A0" w14:paraId="51CB1FA3" w14:textId="77777777" w:rsidTr="0041578E">
        <w:trPr>
          <w:trHeight w:val="384"/>
        </w:trPr>
        <w:tc>
          <w:tcPr>
            <w:tcW w:w="2807" w:type="dxa"/>
            <w:vAlign w:val="bottom"/>
          </w:tcPr>
          <w:p w14:paraId="3529ADC0" w14:textId="64BCC59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3" w:type="dxa"/>
            <w:vAlign w:val="bottom"/>
          </w:tcPr>
          <w:p w14:paraId="1AFB7A77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C95E74B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5DD70DB3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1E35639F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013B8B34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6458057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1FD642DB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79CF9955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C3A408D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6C02" w:rsidRPr="00CD07A0" w14:paraId="3CD6C529" w14:textId="77777777" w:rsidTr="0041578E">
        <w:trPr>
          <w:trHeight w:val="394"/>
        </w:trPr>
        <w:tc>
          <w:tcPr>
            <w:tcW w:w="2807" w:type="dxa"/>
            <w:vAlign w:val="bottom"/>
          </w:tcPr>
          <w:p w14:paraId="5D91EF8B" w14:textId="40C9F56A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3" w:type="dxa"/>
            <w:vAlign w:val="bottom"/>
          </w:tcPr>
          <w:p w14:paraId="429F85CB" w14:textId="0C9C33C8" w:rsidR="00026C02" w:rsidRPr="00CD07A0" w:rsidRDefault="002467D7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26C02" w:rsidRPr="00CD07A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7CDC9A41" w14:textId="77777777" w:rsidR="00026C02" w:rsidRPr="00CD07A0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616A3D4" w14:textId="1A491C2C" w:rsidR="00026C02" w:rsidRPr="00CD07A0" w:rsidRDefault="002467D7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 w:rsidR="00026C02" w:rsidRPr="00CD07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026C02" w:rsidRPr="00CD07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7" w:type="dxa"/>
          </w:tcPr>
          <w:p w14:paraId="1D97CB5E" w14:textId="77777777" w:rsidR="00026C02" w:rsidRPr="00CD07A0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3619656" w14:textId="296A61DE" w:rsidR="00026C02" w:rsidRPr="00CD07A0" w:rsidRDefault="002467D7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335</w:t>
            </w:r>
            <w:r w:rsidR="00D87499" w:rsidRPr="00CD07A0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sz w:val="30"/>
                <w:szCs w:val="30"/>
                <w:rtl/>
              </w:rPr>
              <w:t>000</w:t>
            </w:r>
            <w:r w:rsidR="00D87499" w:rsidRPr="00CD07A0">
              <w:rPr>
                <w:rFonts w:asciiTheme="majorBidi" w:hAnsiTheme="majorBidi" w:cstheme="majorBidi" w:hint="cs"/>
                <w:b/>
                <w:sz w:val="30"/>
                <w:szCs w:val="30"/>
                <w:rtl/>
              </w:rPr>
              <w:t>,</w:t>
            </w:r>
            <w:r>
              <w:rPr>
                <w:rFonts w:asciiTheme="majorBidi" w:hAnsiTheme="majorBidi"/>
                <w:b/>
                <w:sz w:val="30"/>
                <w:szCs w:val="30"/>
                <w:rtl/>
              </w:rPr>
              <w:t>000</w:t>
            </w:r>
          </w:p>
        </w:tc>
        <w:tc>
          <w:tcPr>
            <w:tcW w:w="267" w:type="dxa"/>
            <w:vAlign w:val="bottom"/>
          </w:tcPr>
          <w:p w14:paraId="31D13C22" w14:textId="77777777" w:rsidR="00026C02" w:rsidRPr="00CD07A0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2FCA47E" w14:textId="66020605" w:rsidR="00026C02" w:rsidRPr="00CD07A0" w:rsidRDefault="002467D7" w:rsidP="00D8749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670</w:t>
            </w:r>
            <w:r w:rsidR="000A5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="000A5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7" w:type="dxa"/>
            <w:vAlign w:val="bottom"/>
          </w:tcPr>
          <w:p w14:paraId="713F3BD4" w14:textId="77777777" w:rsidR="00026C02" w:rsidRPr="00CD07A0" w:rsidRDefault="00026C02" w:rsidP="00D8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930"/>
              </w:tabs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1E72DDA" w14:textId="6AAD97D4" w:rsidR="00026C02" w:rsidRPr="00CD07A0" w:rsidRDefault="002467D7" w:rsidP="00D87499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  <w:r w:rsidR="000A5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="000A5D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D26785" w:rsidRPr="00CD07A0" w14:paraId="4A9D163E" w14:textId="77777777" w:rsidTr="0041578E">
        <w:trPr>
          <w:trHeight w:val="394"/>
        </w:trPr>
        <w:tc>
          <w:tcPr>
            <w:tcW w:w="2807" w:type="dxa"/>
            <w:vAlign w:val="bottom"/>
          </w:tcPr>
          <w:p w14:paraId="55117C80" w14:textId="1DCEDCAE" w:rsidR="00D26785" w:rsidRPr="00CD07A0" w:rsidRDefault="00D26785" w:rsidP="00D2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4241C6D" w14:textId="1AE20E46" w:rsidR="00D26785" w:rsidRPr="00CD07A0" w:rsidRDefault="00D26785" w:rsidP="00D2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3" w:type="dxa"/>
          </w:tcPr>
          <w:p w14:paraId="55FC3F0A" w14:textId="77777777" w:rsidR="00D26785" w:rsidRPr="00CD07A0" w:rsidRDefault="00D26785" w:rsidP="00D26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633779" w14:textId="3FE30453" w:rsidR="00D26785" w:rsidRPr="00CD07A0" w:rsidRDefault="002467D7" w:rsidP="00D2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2678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68" w:type="dxa"/>
            <w:vAlign w:val="bottom"/>
          </w:tcPr>
          <w:p w14:paraId="3153E770" w14:textId="77777777" w:rsidR="00D26785" w:rsidRPr="00CD07A0" w:rsidRDefault="00D26785" w:rsidP="00D26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449A7B5" w14:textId="77777777" w:rsidR="00D26785" w:rsidRDefault="00D26785" w:rsidP="00D26785">
            <w:pPr>
              <w:pStyle w:val="acctfourfigures"/>
              <w:tabs>
                <w:tab w:val="clear" w:pos="765"/>
                <w:tab w:val="decimal" w:pos="780"/>
                <w:tab w:val="decimal" w:pos="939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AE27C4A" w14:textId="449B06F6" w:rsidR="00D26785" w:rsidRPr="00D26785" w:rsidRDefault="002467D7" w:rsidP="00D2678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670</w:t>
            </w:r>
            <w:r w:rsidR="00D2678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="00D2678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</w:tcPr>
          <w:p w14:paraId="5DC72375" w14:textId="77777777" w:rsidR="00D26785" w:rsidRPr="00D26785" w:rsidRDefault="00D26785" w:rsidP="00D26785">
            <w:pPr>
              <w:pStyle w:val="30"/>
              <w:tabs>
                <w:tab w:val="clear" w:pos="360"/>
                <w:tab w:val="clear" w:pos="720"/>
                <w:tab w:val="decimal" w:pos="662"/>
                <w:tab w:val="decimal" w:pos="826"/>
                <w:tab w:val="decimal" w:pos="975"/>
              </w:tabs>
              <w:ind w:right="-1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D3A1E59" w14:textId="77777777" w:rsidR="00D26785" w:rsidRDefault="00D26785" w:rsidP="00D26785">
            <w:pPr>
              <w:pStyle w:val="acctfourfigures"/>
              <w:tabs>
                <w:tab w:val="clear" w:pos="765"/>
                <w:tab w:val="decimal" w:pos="662"/>
                <w:tab w:val="decimal" w:pos="750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BA83405" w14:textId="1FCBB15D" w:rsidR="00D26785" w:rsidRPr="00D26785" w:rsidRDefault="002467D7" w:rsidP="00D2678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335</w:t>
            </w:r>
            <w:r w:rsidR="00D2678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  <w:r w:rsidR="00D2678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rtl/>
                <w:lang w:val="en-US"/>
              </w:rPr>
              <w:t>000</w:t>
            </w:r>
          </w:p>
        </w:tc>
        <w:tc>
          <w:tcPr>
            <w:tcW w:w="267" w:type="dxa"/>
            <w:vAlign w:val="bottom"/>
          </w:tcPr>
          <w:p w14:paraId="3EE0689A" w14:textId="77777777" w:rsidR="00D26785" w:rsidRPr="00D26785" w:rsidRDefault="00D26785" w:rsidP="00D2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  <w:tab w:val="decimal" w:pos="826"/>
              </w:tabs>
              <w:ind w:left="-91" w:right="-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9AC0B" w14:textId="742BEB7E" w:rsidR="00D26785" w:rsidRPr="00D26785" w:rsidRDefault="002467D7" w:rsidP="00D2678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  <w:r w:rsidR="00D2678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D2678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7" w:type="dxa"/>
            <w:vAlign w:val="bottom"/>
          </w:tcPr>
          <w:p w14:paraId="6DEA0280" w14:textId="77777777" w:rsidR="00D26785" w:rsidRPr="00D26785" w:rsidRDefault="00D26785" w:rsidP="00D2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EE6E7" w14:textId="58B5EF11" w:rsidR="00D26785" w:rsidRPr="00D26785" w:rsidRDefault="002467D7" w:rsidP="00D2678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  <w:r w:rsidR="00D2678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D2678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66FB03DE" w14:textId="2E40CCA6" w:rsidR="00B8436C" w:rsidRPr="009A5331" w:rsidRDefault="00B8436C" w:rsidP="00B8436C">
      <w:pPr>
        <w:rPr>
          <w:rFonts w:cstheme="minorBidi"/>
          <w:cs/>
          <w:lang w:val="th-TH"/>
        </w:rPr>
      </w:pPr>
    </w:p>
    <w:p w14:paraId="4C4342CD" w14:textId="770B31C7" w:rsidR="002C49B0" w:rsidRPr="00CD07A0" w:rsidRDefault="002C49B0" w:rsidP="00B8436C"/>
    <w:p w14:paraId="48F04978" w14:textId="5B5BDF24" w:rsidR="0091782D" w:rsidRPr="00CD07A0" w:rsidRDefault="00474402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ส่วนเกินทุนและสำรอง</w:t>
      </w:r>
      <w:r w:rsidR="002A62C9" w:rsidRPr="00CD07A0">
        <w:rPr>
          <w:rFonts w:asciiTheme="majorBidi" w:hAnsiTheme="majorBidi" w:cstheme="majorBidi"/>
          <w:cs/>
          <w:lang w:val="th-TH"/>
        </w:rPr>
        <w:t>ตามกฎหมาย</w:t>
      </w:r>
    </w:p>
    <w:p w14:paraId="453F5317" w14:textId="77777777" w:rsidR="0091782D" w:rsidRPr="00CD07A0" w:rsidRDefault="0091782D" w:rsidP="0091782D">
      <w:pPr>
        <w:rPr>
          <w:rFonts w:asciiTheme="majorBidi" w:hAnsiTheme="majorBidi" w:cstheme="majorBidi"/>
          <w:sz w:val="24"/>
          <w:szCs w:val="24"/>
        </w:rPr>
      </w:pPr>
    </w:p>
    <w:p w14:paraId="3BB36FF7" w14:textId="2D5786DF" w:rsidR="004E2452" w:rsidRPr="00CD07A0" w:rsidRDefault="004E2452" w:rsidP="00BC5784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ED9FE08" w14:textId="77777777" w:rsidR="00994BA8" w:rsidRPr="00CD07A0" w:rsidRDefault="00994BA8" w:rsidP="0057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eastAsia="Angsana New" w:hAnsiTheme="majorBidi" w:cstheme="majorBidi"/>
          <w:sz w:val="24"/>
          <w:szCs w:val="24"/>
          <w:cs/>
          <w:lang w:val="th-TH"/>
        </w:rPr>
      </w:pPr>
    </w:p>
    <w:p w14:paraId="57BEC3B7" w14:textId="35E47757" w:rsidR="001422FB" w:rsidRPr="00CD07A0" w:rsidRDefault="00571C59" w:rsidP="0040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2C7862A6" w14:textId="77777777" w:rsidR="00B5598C" w:rsidRPr="00CD07A0" w:rsidRDefault="00B5598C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E90AC0" w14:textId="399B8F42" w:rsidR="004E2452" w:rsidRPr="00CD07A0" w:rsidRDefault="004E2452" w:rsidP="004E2452">
      <w:pPr>
        <w:pStyle w:val="Heading9"/>
        <w:tabs>
          <w:tab w:val="left" w:pos="540"/>
        </w:tabs>
        <w:ind w:left="540"/>
        <w:rPr>
          <w:rFonts w:asciiTheme="majorBidi" w:eastAsia="Angsana New" w:hAnsiTheme="majorBidi" w:cstheme="majorBidi"/>
          <w:b w:val="0"/>
          <w:bCs w:val="0"/>
          <w:i/>
          <w:iCs/>
          <w:cs/>
          <w:lang w:val="th-TH"/>
        </w:rPr>
      </w:pPr>
      <w:r w:rsidRPr="00CD07A0">
        <w:rPr>
          <w:rFonts w:asciiTheme="majorBidi" w:eastAsia="Angsana New" w:hAnsiTheme="majorBidi" w:cstheme="majorBidi"/>
          <w:b w:val="0"/>
          <w:bCs w:val="0"/>
          <w:i/>
          <w:iCs/>
          <w:cs/>
          <w:lang w:val="th-TH"/>
        </w:rPr>
        <w:t>สำรองตามกฎหมาย</w:t>
      </w:r>
    </w:p>
    <w:p w14:paraId="124E232C" w14:textId="77777777" w:rsidR="004E2452" w:rsidRPr="00CD07A0" w:rsidRDefault="004E2452" w:rsidP="004E2452">
      <w:pPr>
        <w:ind w:firstLine="720"/>
        <w:rPr>
          <w:rFonts w:asciiTheme="majorBidi" w:eastAsia="Angsana New" w:hAnsiTheme="majorBidi" w:cstheme="majorBidi"/>
          <w:sz w:val="24"/>
          <w:szCs w:val="24"/>
        </w:rPr>
      </w:pPr>
    </w:p>
    <w:p w14:paraId="3BCBD6A9" w14:textId="03A4B99E" w:rsidR="00AE7A41" w:rsidRPr="00CD07A0" w:rsidRDefault="002A62C9" w:rsidP="002A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eastAsia="Angsana New" w:hAnsiTheme="majorBidi" w:cstheme="majorBidi"/>
          <w:cs/>
          <w:lang w:val="th-TH"/>
        </w:rPr>
      </w:pP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="002467D7">
        <w:rPr>
          <w:rFonts w:asciiTheme="majorBidi" w:eastAsia="Angsana New" w:hAnsiTheme="majorBidi" w:cstheme="majorBidi"/>
          <w:sz w:val="30"/>
          <w:szCs w:val="30"/>
        </w:rPr>
        <w:t>2535</w:t>
      </w: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มาตรา </w:t>
      </w:r>
      <w:r w:rsidR="002467D7">
        <w:rPr>
          <w:rFonts w:asciiTheme="majorBidi" w:eastAsia="Angsana New" w:hAnsiTheme="majorBidi" w:cstheme="majorBidi"/>
          <w:sz w:val="30"/>
          <w:szCs w:val="30"/>
        </w:rPr>
        <w:t>116</w:t>
      </w: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บริษัทจะต้องจัดสรรทุนสำรอง (“สำรองตามกฎหมาย”) อย่างน้อยร้อยละ </w:t>
      </w:r>
      <w:r w:rsidR="002467D7">
        <w:rPr>
          <w:rFonts w:asciiTheme="majorBidi" w:eastAsia="Angsana New" w:hAnsiTheme="majorBidi" w:cstheme="majorBidi"/>
          <w:sz w:val="30"/>
          <w:szCs w:val="30"/>
        </w:rPr>
        <w:t>5</w:t>
      </w: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467D7">
        <w:rPr>
          <w:rFonts w:asciiTheme="majorBidi" w:eastAsia="Angsana New" w:hAnsiTheme="majorBidi" w:cstheme="majorBidi"/>
          <w:sz w:val="30"/>
          <w:szCs w:val="30"/>
        </w:rPr>
        <w:t>10</w:t>
      </w:r>
      <w:r w:rsidRPr="00CD07A0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ของทุนจดทะเบียน เงินสำรองนี้จะนำไปจ่ายเป็นเงินปันผลไม่ได้</w:t>
      </w:r>
    </w:p>
    <w:p w14:paraId="64670FDD" w14:textId="6B330CF6" w:rsidR="002C49B0" w:rsidRDefault="002C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30023DEB" w14:textId="77777777" w:rsidR="007B48C0" w:rsidRDefault="007B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7AB67175" w14:textId="77777777" w:rsidR="007B48C0" w:rsidRPr="00CD07A0" w:rsidRDefault="007B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0037A67" w14:textId="3CA974D4" w:rsidR="000509CB" w:rsidRPr="00CD07A0" w:rsidRDefault="000509CB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ส่วนงานดำเนินงานและการจำแนกรายได้</w:t>
      </w:r>
    </w:p>
    <w:p w14:paraId="2D5A1A8D" w14:textId="2747225F" w:rsidR="000059DC" w:rsidRPr="00CD07A0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FE5094" w14:textId="1B78DD6F" w:rsidR="00CD200C" w:rsidRPr="00CD07A0" w:rsidRDefault="00CD200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E46AEC" w:rsidRPr="00CD07A0">
        <w:rPr>
          <w:rFonts w:asciiTheme="majorBidi" w:hAnsiTheme="majorBidi" w:cstheme="majorBidi"/>
          <w:sz w:val="30"/>
          <w:szCs w:val="30"/>
          <w:cs/>
        </w:rPr>
        <w:t>กรรมการผู้อำนวยการ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(ผู้มีอำนาจตัดสินใจสูงสุดด้านการดำเนินงาน)ของบริษัท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1DCD5D6" w14:textId="77777777" w:rsidR="0069655B" w:rsidRPr="00CD07A0" w:rsidRDefault="0069655B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00724" w14:textId="06A95C62" w:rsidR="00BF6FFE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 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13CA54A8" w14:textId="3B718209" w:rsidR="00BF6FFE" w:rsidRPr="00CD07A0" w:rsidRDefault="00BF6FFE" w:rsidP="0000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819"/>
        <w:gridCol w:w="1440"/>
        <w:gridCol w:w="270"/>
        <w:gridCol w:w="1431"/>
      </w:tblGrid>
      <w:tr w:rsidR="00806A50" w:rsidRPr="00CD07A0" w14:paraId="150742F2" w14:textId="77777777" w:rsidTr="009E489E">
        <w:trPr>
          <w:trHeight w:val="70"/>
        </w:trPr>
        <w:tc>
          <w:tcPr>
            <w:tcW w:w="5222" w:type="dxa"/>
          </w:tcPr>
          <w:p w14:paraId="07989BFC" w14:textId="1129EB5D" w:rsidR="001579EE" w:rsidRPr="00CD07A0" w:rsidRDefault="009533A6" w:rsidP="009533A6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ข้อมูลเกี่ยวกับส่วนงานภูมิศาสตร์</w:t>
            </w:r>
          </w:p>
        </w:tc>
        <w:tc>
          <w:tcPr>
            <w:tcW w:w="819" w:type="dxa"/>
          </w:tcPr>
          <w:p w14:paraId="04A4C341" w14:textId="77777777" w:rsidR="001579EE" w:rsidRPr="00CD07A0" w:rsidRDefault="001579EE" w:rsidP="003541A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E34AA3" w14:textId="536035CB" w:rsidR="001579EE" w:rsidRPr="00CD07A0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DB327A2" w14:textId="77777777" w:rsidR="001579EE" w:rsidRPr="00CD07A0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2D043237" w14:textId="3390C19B" w:rsidR="001579EE" w:rsidRPr="00CD07A0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</w:tr>
      <w:tr w:rsidR="00806A50" w:rsidRPr="00CD07A0" w14:paraId="6D215910" w14:textId="77777777" w:rsidTr="009E489E">
        <w:trPr>
          <w:trHeight w:val="70"/>
        </w:trPr>
        <w:tc>
          <w:tcPr>
            <w:tcW w:w="5222" w:type="dxa"/>
          </w:tcPr>
          <w:p w14:paraId="46D68463" w14:textId="77777777" w:rsidR="009533A6" w:rsidRPr="00CD07A0" w:rsidRDefault="009533A6" w:rsidP="009533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2EA199B1" w14:textId="77777777" w:rsidR="009533A6" w:rsidRPr="00CD07A0" w:rsidRDefault="009533A6" w:rsidP="009533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91D8F8" w14:textId="537B551A" w:rsidR="009533A6" w:rsidRPr="00CD07A0" w:rsidRDefault="002467D7" w:rsidP="00A26A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E3D6860" w14:textId="77777777" w:rsidR="009533A6" w:rsidRPr="00CD07A0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74DA133F" w14:textId="1EF89AB3" w:rsidR="009533A6" w:rsidRPr="00CD07A0" w:rsidRDefault="002467D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06A50" w:rsidRPr="00CD07A0" w14:paraId="6D6927AD" w14:textId="77777777" w:rsidTr="009E489E">
        <w:tc>
          <w:tcPr>
            <w:tcW w:w="5222" w:type="dxa"/>
          </w:tcPr>
          <w:p w14:paraId="52A00505" w14:textId="77777777" w:rsidR="001579EE" w:rsidRPr="00CD07A0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5FED791D" w14:textId="77777777" w:rsidR="001579EE" w:rsidRPr="00CD07A0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vAlign w:val="bottom"/>
          </w:tcPr>
          <w:p w14:paraId="344C47BF" w14:textId="5ABC742B" w:rsidR="001579EE" w:rsidRPr="00CD07A0" w:rsidRDefault="001579EE" w:rsidP="003541AF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A26AA7" w:rsidRPr="00CD07A0" w14:paraId="0AF0DFF9" w14:textId="77777777" w:rsidTr="00E963CC">
        <w:tc>
          <w:tcPr>
            <w:tcW w:w="5222" w:type="dxa"/>
          </w:tcPr>
          <w:p w14:paraId="4F564A9B" w14:textId="491EA643" w:rsidR="00A26AA7" w:rsidRPr="00CD07A0" w:rsidRDefault="00A26AA7" w:rsidP="00A26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819" w:type="dxa"/>
          </w:tcPr>
          <w:p w14:paraId="3C7908E1" w14:textId="77777777" w:rsidR="00A26AA7" w:rsidRPr="00CD07A0" w:rsidRDefault="00A26AA7" w:rsidP="008967C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568126" w14:textId="5CAF4E22" w:rsidR="00A26AA7" w:rsidRPr="00CD07A0" w:rsidRDefault="002467D7" w:rsidP="0089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670</w:t>
            </w:r>
            <w:r w:rsidR="008967C1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331</w:t>
            </w:r>
            <w:r w:rsidR="008967C1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70" w:type="dxa"/>
            <w:vAlign w:val="bottom"/>
          </w:tcPr>
          <w:p w14:paraId="33A54760" w14:textId="77777777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66B00D08" w14:textId="7E124DB5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733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454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236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6AA7" w:rsidRPr="00CD07A0" w14:paraId="2C7E8817" w14:textId="77777777" w:rsidTr="00E963CC">
        <w:tc>
          <w:tcPr>
            <w:tcW w:w="5222" w:type="dxa"/>
          </w:tcPr>
          <w:p w14:paraId="54FC3735" w14:textId="2C7EE1A5" w:rsidR="00A26AA7" w:rsidRPr="00CD07A0" w:rsidRDefault="00A26AA7" w:rsidP="00A26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</w:t>
            </w:r>
          </w:p>
        </w:tc>
        <w:tc>
          <w:tcPr>
            <w:tcW w:w="819" w:type="dxa"/>
          </w:tcPr>
          <w:p w14:paraId="6ADED261" w14:textId="77777777" w:rsidR="00A26AA7" w:rsidRPr="00CD07A0" w:rsidRDefault="00A26AA7" w:rsidP="008967C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39C32F" w14:textId="5502694D" w:rsidR="00A26AA7" w:rsidRPr="00CD07A0" w:rsidRDefault="002467D7" w:rsidP="0089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488</w:t>
            </w:r>
            <w:r w:rsidR="008967C1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384</w:t>
            </w:r>
            <w:r w:rsidR="008967C1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  <w:vAlign w:val="bottom"/>
          </w:tcPr>
          <w:p w14:paraId="2001A3F0" w14:textId="77777777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9FAFB10" w14:textId="00DBB92A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396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233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098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6AA7" w:rsidRPr="00CD07A0" w14:paraId="5025EFD2" w14:textId="77777777" w:rsidTr="00E963CC">
        <w:tc>
          <w:tcPr>
            <w:tcW w:w="5222" w:type="dxa"/>
          </w:tcPr>
          <w:p w14:paraId="68007550" w14:textId="15F3D3D4" w:rsidR="00A26AA7" w:rsidRPr="00CD07A0" w:rsidRDefault="00A26AA7" w:rsidP="00A26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819" w:type="dxa"/>
          </w:tcPr>
          <w:p w14:paraId="74A15C52" w14:textId="77777777" w:rsidR="00A26AA7" w:rsidRPr="00CD07A0" w:rsidRDefault="00A26AA7" w:rsidP="008967C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5FA2F5" w14:textId="49F9090C" w:rsidR="00A26AA7" w:rsidRPr="00CD07A0" w:rsidRDefault="002467D7" w:rsidP="0089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149</w:t>
            </w:r>
            <w:r w:rsidR="008967C1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535</w:t>
            </w:r>
            <w:r w:rsidR="008967C1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270" w:type="dxa"/>
            <w:vAlign w:val="bottom"/>
          </w:tcPr>
          <w:p w14:paraId="08FB83DF" w14:textId="77777777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33FEC706" w14:textId="2CABD2AE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159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953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750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26AA7" w:rsidRPr="00CD07A0" w14:paraId="757DA4BC" w14:textId="77777777" w:rsidTr="00E963CC">
        <w:tc>
          <w:tcPr>
            <w:tcW w:w="5222" w:type="dxa"/>
          </w:tcPr>
          <w:p w14:paraId="22A4C229" w14:textId="2BD20E4A" w:rsidR="00A26AA7" w:rsidRPr="00CD07A0" w:rsidRDefault="00A26AA7" w:rsidP="00A26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9" w:type="dxa"/>
          </w:tcPr>
          <w:p w14:paraId="25B976CA" w14:textId="77777777" w:rsidR="00A26AA7" w:rsidRPr="00CD07A0" w:rsidRDefault="00A26AA7" w:rsidP="008967C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ED955" w14:textId="0CCC00D4" w:rsidR="00A26AA7" w:rsidRPr="00CD07A0" w:rsidRDefault="002467D7" w:rsidP="0089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55" w:right="-146"/>
              <w:jc w:val="center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114</w:t>
            </w:r>
            <w:r w:rsidR="008967C1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846</w:t>
            </w:r>
            <w:r w:rsidR="008967C1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270" w:type="dxa"/>
            <w:vAlign w:val="bottom"/>
          </w:tcPr>
          <w:p w14:paraId="6FB46353" w14:textId="77777777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65351FF" w14:textId="5747B5DB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118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217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148</w:t>
            </w:r>
          </w:p>
        </w:tc>
      </w:tr>
      <w:tr w:rsidR="00A26AA7" w:rsidRPr="00CD07A0" w14:paraId="327F6E56" w14:textId="77777777" w:rsidTr="009E489E">
        <w:tc>
          <w:tcPr>
            <w:tcW w:w="5222" w:type="dxa"/>
          </w:tcPr>
          <w:p w14:paraId="7025BF4C" w14:textId="77777777" w:rsidR="00A26AA7" w:rsidRPr="00CD07A0" w:rsidRDefault="00A26AA7" w:rsidP="00A26AA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7328C250" w14:textId="77777777" w:rsidR="00A26AA7" w:rsidRPr="00CD07A0" w:rsidRDefault="00A26AA7" w:rsidP="008967C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B37311" w14:textId="587424ED" w:rsidR="00A26AA7" w:rsidRPr="00CD07A0" w:rsidRDefault="002467D7" w:rsidP="00896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ind w:right="-18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5033B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423</w:t>
            </w:r>
            <w:r w:rsidR="005033B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098</w:t>
            </w:r>
            <w:r w:rsidR="005033B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bottom"/>
          </w:tcPr>
          <w:p w14:paraId="685244B1" w14:textId="77777777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7221B55" w14:textId="3979DD29" w:rsidR="00A26AA7" w:rsidRPr="00CD07A0" w:rsidRDefault="00A26AA7" w:rsidP="00A26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2467D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</w:t>
            </w:r>
            <w:r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407</w:t>
            </w:r>
            <w:r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858</w:t>
            </w:r>
            <w:r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</w:tr>
    </w:tbl>
    <w:p w14:paraId="13B3B568" w14:textId="636A68E0" w:rsidR="00057578" w:rsidRPr="00CD07A0" w:rsidRDefault="00057578" w:rsidP="00057578">
      <w:pPr>
        <w:ind w:left="680" w:hanging="140"/>
        <w:rPr>
          <w:rFonts w:asciiTheme="majorBidi" w:hAnsiTheme="majorBidi" w:cstheme="majorBidi"/>
          <w:i/>
          <w:iCs/>
          <w:sz w:val="20"/>
          <w:szCs w:val="20"/>
        </w:rPr>
      </w:pPr>
    </w:p>
    <w:p w14:paraId="0446492C" w14:textId="2A95025F" w:rsidR="00FB33D8" w:rsidRPr="00CD07A0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สินทรัพย์ไม่หมุนเวียนของบริษัทอยู่ในประเทศไทยทั้งหมด</w:t>
      </w:r>
    </w:p>
    <w:p w14:paraId="310F8143" w14:textId="09EB71B8" w:rsidR="00FB33D8" w:rsidRPr="00CD07A0" w:rsidRDefault="00FB33D8" w:rsidP="00057578">
      <w:pPr>
        <w:ind w:left="680" w:hanging="140"/>
        <w:rPr>
          <w:rFonts w:asciiTheme="majorBidi" w:hAnsiTheme="majorBidi" w:cstheme="majorBidi"/>
          <w:sz w:val="20"/>
          <w:szCs w:val="20"/>
        </w:rPr>
      </w:pPr>
    </w:p>
    <w:p w14:paraId="287643E3" w14:textId="451B3BD1" w:rsidR="00FB33D8" w:rsidRPr="00CD07A0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01CEADE5" w14:textId="77777777" w:rsidR="00F17C90" w:rsidRDefault="00F17C90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0F99F8" w14:textId="0142FC1E" w:rsidR="00FB33D8" w:rsidRPr="00CD07A0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B4E3981" w14:textId="77777777" w:rsidR="00FB33D8" w:rsidRPr="00CD07A0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DBCCFC1" w14:textId="53F6EAE2" w:rsidR="009E489E" w:rsidRPr="00CD07A0" w:rsidRDefault="003B510E" w:rsidP="003C5D78">
      <w:pPr>
        <w:tabs>
          <w:tab w:val="clear" w:pos="680"/>
          <w:tab w:val="left" w:pos="567"/>
        </w:tabs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รายได้จากลูกค้า</w:t>
      </w:r>
      <w:r w:rsidR="006204E8" w:rsidRPr="00CD07A0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="002467D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2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รา</w:t>
      </w:r>
      <w:r w:rsidR="00CB096F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ย ของบริษัท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เป็นเงินประมาณ</w:t>
      </w:r>
      <w:r w:rsidR="006779E4" w:rsidRPr="00CD07A0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="002467D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742</w:t>
      </w:r>
      <w:r w:rsidR="00B22426" w:rsidRPr="00CD07A0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.</w:t>
      </w:r>
      <w:r w:rsidR="002467D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47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ล้านบาท 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>(</w:t>
      </w:r>
      <w:r w:rsidR="002467D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2566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: </w:t>
      </w:r>
      <w:r w:rsidR="002467D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745</w:t>
      </w:r>
      <w:r w:rsidR="00B22426"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.</w:t>
      </w:r>
      <w:r w:rsidR="002467D7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44</w:t>
      </w:r>
      <w:r w:rsidRPr="00CD07A0">
        <w:rPr>
          <w:rFonts w:asciiTheme="majorBidi" w:hAnsi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CD07A0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>ล้านบาท)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จากรายได้รวม</w:t>
      </w:r>
      <w:r w:rsidR="003C5D78"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ขอ</w:t>
      </w:r>
      <w:r w:rsidR="003C5D78" w:rsidRPr="00CD07A0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ง</w:t>
      </w:r>
      <w:r w:rsidRPr="00CD07A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บริษัท</w:t>
      </w:r>
    </w:p>
    <w:p w14:paraId="3C835A96" w14:textId="77777777" w:rsidR="002D2B5B" w:rsidRDefault="002D2B5B" w:rsidP="00AE7B84">
      <w:pPr>
        <w:tabs>
          <w:tab w:val="clear" w:pos="454"/>
          <w:tab w:val="clear" w:pos="680"/>
          <w:tab w:val="clear" w:pos="907"/>
        </w:tabs>
        <w:ind w:left="540" w:hanging="27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33DD2AD2" w14:textId="79362C0C" w:rsidR="00807CB3" w:rsidRDefault="00F17C90" w:rsidP="00F17C90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D4312CA" w14:textId="77777777" w:rsidR="00F17C90" w:rsidRPr="00F17C90" w:rsidRDefault="00F17C90" w:rsidP="00F17C90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1294C2" w14:textId="567E7731" w:rsidR="00F17C90" w:rsidRPr="00F17C90" w:rsidRDefault="00F17C90" w:rsidP="00F17C90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F17C9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บริษัทได้รับบัตรส่งเสริมการลงทุนจากสำนักงานคณะกรรมการส่งเสริมการลงทุน</w:t>
      </w:r>
      <w:r w:rsidRPr="00F17C90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F17C9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จึงได้รับสิทธิประโยชน์หลายประการรวมถึงการยกเว้นและ</w:t>
      </w:r>
      <w:r w:rsidRPr="00F17C90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/</w:t>
      </w:r>
      <w:r w:rsidRPr="00F17C9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F17C90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F17C9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ตามระยะเวลา เงื่อนไขและข้อกำหนดที่ระบุในบัตรส่งเสริมการลงทุน</w:t>
      </w:r>
      <w:r w:rsidRPr="00F17C90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F17C9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ซึ่งบริษัทต้องถือปฏิบัติตาม</w:t>
      </w:r>
    </w:p>
    <w:p w14:paraId="4F6FD6AA" w14:textId="77777777" w:rsidR="00807CB3" w:rsidRDefault="00807CB3" w:rsidP="00F17C90">
      <w:pPr>
        <w:tabs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44BC138A" w14:textId="0BB28581" w:rsidR="00EB071D" w:rsidRPr="00CD07A0" w:rsidRDefault="00EB071D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ค่าใช้จ่ายตาม</w:t>
      </w:r>
      <w:r w:rsidR="00807CB3" w:rsidRPr="00807CB3">
        <w:rPr>
          <w:rFonts w:asciiTheme="majorBidi" w:hAnsiTheme="majorBidi" w:cstheme="majorBidi"/>
          <w:cs/>
          <w:lang w:val="th-TH"/>
        </w:rPr>
        <w:t>ธรรมชาติ</w:t>
      </w:r>
    </w:p>
    <w:p w14:paraId="0026D748" w14:textId="6D1D9110" w:rsidR="00D500D8" w:rsidRPr="00CD07A0" w:rsidRDefault="00D500D8" w:rsidP="00D500D8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93"/>
        <w:gridCol w:w="909"/>
        <w:gridCol w:w="1440"/>
        <w:gridCol w:w="270"/>
        <w:gridCol w:w="1359"/>
      </w:tblGrid>
      <w:tr w:rsidR="00806A50" w:rsidRPr="00CD07A0" w14:paraId="2A60E868" w14:textId="77777777" w:rsidTr="009E489E">
        <w:trPr>
          <w:trHeight w:val="70"/>
        </w:trPr>
        <w:tc>
          <w:tcPr>
            <w:tcW w:w="5193" w:type="dxa"/>
          </w:tcPr>
          <w:p w14:paraId="64D74592" w14:textId="77777777" w:rsidR="00D500D8" w:rsidRPr="00CD07A0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3194E953" w14:textId="7E4C689D" w:rsidR="00D500D8" w:rsidRPr="00CD07A0" w:rsidRDefault="00D500D8" w:rsidP="009E489E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C7F596" w14:textId="38FE7832" w:rsidR="00D500D8" w:rsidRPr="00CD07A0" w:rsidRDefault="002467D7" w:rsidP="00E04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270" w:type="dxa"/>
            <w:vAlign w:val="bottom"/>
          </w:tcPr>
          <w:p w14:paraId="6A254C90" w14:textId="77777777" w:rsidR="00D500D8" w:rsidRPr="00CD07A0" w:rsidRDefault="00D500D8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3F71EAF" w14:textId="585EB806" w:rsidR="00D500D8" w:rsidRPr="00CD07A0" w:rsidRDefault="002467D7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06A50" w:rsidRPr="00CD07A0" w14:paraId="2F7A9B7A" w14:textId="77777777" w:rsidTr="009E489E">
        <w:tc>
          <w:tcPr>
            <w:tcW w:w="5193" w:type="dxa"/>
          </w:tcPr>
          <w:p w14:paraId="62C0A689" w14:textId="77777777" w:rsidR="00D500D8" w:rsidRPr="00CD07A0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13C1BDEC" w14:textId="77777777" w:rsidR="00D500D8" w:rsidRPr="00CD07A0" w:rsidRDefault="00D500D8" w:rsidP="009E489E">
            <w:pPr>
              <w:spacing w:line="240" w:lineRule="auto"/>
              <w:ind w:left="-14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9" w:type="dxa"/>
            <w:gridSpan w:val="3"/>
            <w:vAlign w:val="bottom"/>
          </w:tcPr>
          <w:p w14:paraId="0A9FCCA5" w14:textId="77777777" w:rsidR="00D500D8" w:rsidRPr="00CD07A0" w:rsidRDefault="00D500D8" w:rsidP="00CF25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90A2C" w:rsidRPr="00CD07A0" w14:paraId="6903C137" w14:textId="77777777" w:rsidTr="00E963CC">
        <w:tc>
          <w:tcPr>
            <w:tcW w:w="5193" w:type="dxa"/>
          </w:tcPr>
          <w:p w14:paraId="0DAB6061" w14:textId="2D90385D" w:rsidR="00490A2C" w:rsidRPr="00CD07A0" w:rsidRDefault="00490A2C" w:rsidP="00490A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909" w:type="dxa"/>
          </w:tcPr>
          <w:p w14:paraId="029D208A" w14:textId="545643B3" w:rsidR="00490A2C" w:rsidRPr="00CD07A0" w:rsidRDefault="00490A2C" w:rsidP="00490A2C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F6038E" w14:textId="136EEB87" w:rsidR="00490A2C" w:rsidRPr="00490A2C" w:rsidRDefault="00490A2C" w:rsidP="00CF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490A2C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(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7</w:t>
            </w:r>
            <w:r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305</w:t>
            </w:r>
            <w:r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089</w:t>
            </w:r>
            <w:r w:rsidRPr="00490A2C">
              <w:rPr>
                <w:rFonts w:asciiTheme="majorBidi" w:eastAsia="Batang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8F34BFB" w14:textId="77777777" w:rsidR="00490A2C" w:rsidRPr="00CD07A0" w:rsidRDefault="00490A2C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08B6D486" w14:textId="3191163B" w:rsidR="00490A2C" w:rsidRPr="00CD07A0" w:rsidRDefault="00490A2C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CF252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      (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261</w:t>
            </w:r>
            <w:r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eastAsia="Batang" w:hAnsiTheme="majorBidi" w:cstheme="majorBidi"/>
                <w:sz w:val="30"/>
                <w:szCs w:val="30"/>
              </w:rPr>
              <w:t>549</w:t>
            </w:r>
            <w:r w:rsidRPr="00CF252B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90A2C" w:rsidRPr="00CD07A0" w14:paraId="4204E19A" w14:textId="77777777" w:rsidTr="00E963CC">
        <w:tc>
          <w:tcPr>
            <w:tcW w:w="5193" w:type="dxa"/>
          </w:tcPr>
          <w:p w14:paraId="50183F16" w14:textId="283F77F4" w:rsidR="00490A2C" w:rsidRPr="00CD07A0" w:rsidRDefault="00490A2C" w:rsidP="00490A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909" w:type="dxa"/>
          </w:tcPr>
          <w:p w14:paraId="4D38FC3E" w14:textId="77777777" w:rsidR="00490A2C" w:rsidRPr="00CD07A0" w:rsidRDefault="00490A2C" w:rsidP="00490A2C">
            <w:pPr>
              <w:spacing w:line="240" w:lineRule="auto"/>
              <w:ind w:left="-148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31BAC8" w14:textId="43291098" w:rsidR="00490A2C" w:rsidRPr="00490A2C" w:rsidRDefault="002467D7" w:rsidP="00CF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793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766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70" w:type="dxa"/>
            <w:vAlign w:val="bottom"/>
          </w:tcPr>
          <w:p w14:paraId="74D73F7A" w14:textId="77777777" w:rsidR="00490A2C" w:rsidRPr="00CD07A0" w:rsidRDefault="00490A2C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0AB2DB3" w14:textId="5667DD50" w:rsidR="00490A2C" w:rsidRPr="00CD07A0" w:rsidRDefault="002467D7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768</w:t>
            </w:r>
            <w:r w:rsidR="00490A2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011</w:t>
            </w:r>
            <w:r w:rsidR="00490A2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374</w:t>
            </w:r>
          </w:p>
        </w:tc>
      </w:tr>
      <w:tr w:rsidR="00490A2C" w:rsidRPr="00CD07A0" w14:paraId="631F41AE" w14:textId="77777777" w:rsidTr="00E963CC">
        <w:tc>
          <w:tcPr>
            <w:tcW w:w="5193" w:type="dxa"/>
          </w:tcPr>
          <w:p w14:paraId="288B4BD1" w14:textId="17CFE9AE" w:rsidR="00490A2C" w:rsidRPr="00CD07A0" w:rsidRDefault="00490A2C" w:rsidP="00490A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9" w:type="dxa"/>
          </w:tcPr>
          <w:p w14:paraId="02E8545E" w14:textId="0C6FFCD4" w:rsidR="00490A2C" w:rsidRPr="00CD07A0" w:rsidRDefault="00490A2C" w:rsidP="00490A2C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F9398C" w14:textId="0DE321DD" w:rsidR="00490A2C" w:rsidRPr="00490A2C" w:rsidRDefault="002467D7" w:rsidP="00CF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224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200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  <w:vAlign w:val="bottom"/>
          </w:tcPr>
          <w:p w14:paraId="65216775" w14:textId="77777777" w:rsidR="00490A2C" w:rsidRPr="00CD07A0" w:rsidRDefault="00490A2C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D8ADBCE" w14:textId="7E95145A" w:rsidR="00490A2C" w:rsidRPr="00CD07A0" w:rsidRDefault="002467D7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192</w:t>
            </w:r>
            <w:r w:rsidR="00490A2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825</w:t>
            </w:r>
            <w:r w:rsidR="00490A2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044</w:t>
            </w:r>
          </w:p>
        </w:tc>
      </w:tr>
      <w:tr w:rsidR="00490A2C" w:rsidRPr="00CD07A0" w14:paraId="6A52EBEE" w14:textId="77777777" w:rsidTr="00E963CC">
        <w:tc>
          <w:tcPr>
            <w:tcW w:w="5193" w:type="dxa"/>
          </w:tcPr>
          <w:p w14:paraId="3AC8B489" w14:textId="000F7FE9" w:rsidR="00490A2C" w:rsidRPr="00CD07A0" w:rsidRDefault="00490A2C" w:rsidP="00490A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9" w:type="dxa"/>
          </w:tcPr>
          <w:p w14:paraId="40C2AE3B" w14:textId="6DAACDEE" w:rsidR="00490A2C" w:rsidRPr="00CD07A0" w:rsidRDefault="00490A2C" w:rsidP="00490A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A2EBB2" w14:textId="4066108B" w:rsidR="00490A2C" w:rsidRPr="00490A2C" w:rsidRDefault="002467D7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106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214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70" w:type="dxa"/>
            <w:vAlign w:val="bottom"/>
          </w:tcPr>
          <w:p w14:paraId="1038D279" w14:textId="77777777" w:rsidR="00490A2C" w:rsidRPr="00CD07A0" w:rsidRDefault="00490A2C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6EEF3862" w14:textId="3DAC2ACA" w:rsidR="00490A2C" w:rsidRPr="00CD07A0" w:rsidRDefault="002467D7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61</w:t>
            </w:r>
            <w:r w:rsidR="00490A2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354</w:t>
            </w:r>
            <w:r w:rsidR="00490A2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949</w:t>
            </w:r>
          </w:p>
        </w:tc>
      </w:tr>
      <w:tr w:rsidR="00490A2C" w:rsidRPr="00CD07A0" w14:paraId="1FD23BE1" w14:textId="77777777" w:rsidTr="00E963CC">
        <w:tc>
          <w:tcPr>
            <w:tcW w:w="5193" w:type="dxa"/>
          </w:tcPr>
          <w:p w14:paraId="5C0A4BC0" w14:textId="77F2F816" w:rsidR="00490A2C" w:rsidRPr="00CD07A0" w:rsidRDefault="00490A2C" w:rsidP="00490A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9" w:type="dxa"/>
          </w:tcPr>
          <w:p w14:paraId="1208F419" w14:textId="77777777" w:rsidR="00490A2C" w:rsidRPr="00CD07A0" w:rsidRDefault="00490A2C" w:rsidP="00490A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891368" w14:textId="22A659B7" w:rsidR="00490A2C" w:rsidRPr="00490A2C" w:rsidRDefault="002467D7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47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157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  <w:vAlign w:val="bottom"/>
          </w:tcPr>
          <w:p w14:paraId="31BA830E" w14:textId="77777777" w:rsidR="00490A2C" w:rsidRPr="00CD07A0" w:rsidRDefault="00490A2C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B4276BE" w14:textId="5BEE674D" w:rsidR="00490A2C" w:rsidRPr="00CD07A0" w:rsidRDefault="002467D7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45</w:t>
            </w:r>
            <w:r w:rsidR="00490A2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748</w:t>
            </w:r>
            <w:r w:rsidR="00490A2C" w:rsidRPr="00CD07A0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635</w:t>
            </w:r>
          </w:p>
        </w:tc>
      </w:tr>
      <w:tr w:rsidR="00490A2C" w:rsidRPr="00CD07A0" w14:paraId="0940DC88" w14:textId="77777777" w:rsidTr="00E963CC">
        <w:tc>
          <w:tcPr>
            <w:tcW w:w="5193" w:type="dxa"/>
          </w:tcPr>
          <w:p w14:paraId="5A1B388D" w14:textId="7E75CA16" w:rsidR="00490A2C" w:rsidRPr="00CD07A0" w:rsidRDefault="00490A2C" w:rsidP="00490A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9" w:type="dxa"/>
          </w:tcPr>
          <w:p w14:paraId="61555DC6" w14:textId="77777777" w:rsidR="00490A2C" w:rsidRPr="00CD07A0" w:rsidRDefault="00490A2C" w:rsidP="00490A2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B6BFE" w14:textId="512D8EA1" w:rsidR="00490A2C" w:rsidRPr="00490A2C" w:rsidRDefault="002467D7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208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995</w:t>
            </w:r>
            <w:r w:rsidR="00490A2C" w:rsidRP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  <w:vAlign w:val="bottom"/>
          </w:tcPr>
          <w:p w14:paraId="226ABACE" w14:textId="77777777" w:rsidR="00490A2C" w:rsidRPr="00CD07A0" w:rsidRDefault="00490A2C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D27E8" w14:textId="409BAE9E" w:rsidR="00490A2C" w:rsidRPr="00CD07A0" w:rsidRDefault="002467D7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136</w:t>
            </w:r>
            <w:r w:rsid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615</w:t>
            </w:r>
            <w:r w:rsidR="00490A2C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252</w:t>
            </w:r>
          </w:p>
        </w:tc>
      </w:tr>
      <w:tr w:rsidR="00CD1958" w:rsidRPr="00CD07A0" w14:paraId="1E7045D1" w14:textId="77777777" w:rsidTr="00E963CC">
        <w:tc>
          <w:tcPr>
            <w:tcW w:w="5193" w:type="dxa"/>
          </w:tcPr>
          <w:p w14:paraId="2569C015" w14:textId="69E84518" w:rsidR="00CD1958" w:rsidRPr="00CD07A0" w:rsidRDefault="00CD1958" w:rsidP="00CD19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รวมต้นทุนขาย ต้นทุนในการจัดจำหน่าย และค่าใช้จ่าย</w:t>
            </w:r>
          </w:p>
        </w:tc>
        <w:tc>
          <w:tcPr>
            <w:tcW w:w="909" w:type="dxa"/>
          </w:tcPr>
          <w:p w14:paraId="64FAA7B7" w14:textId="77777777" w:rsidR="00CD1958" w:rsidRPr="00CD07A0" w:rsidRDefault="00CD1958" w:rsidP="00CD19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11043" w14:textId="342514D0" w:rsidR="00CD1958" w:rsidRPr="00CD07A0" w:rsidRDefault="00CD1958" w:rsidP="00CD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9D30C" w14:textId="77777777" w:rsidR="00CD1958" w:rsidRPr="00CD07A0" w:rsidRDefault="00CD1958" w:rsidP="00CD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2652D" w14:textId="61EE5848" w:rsidR="00CD1958" w:rsidRPr="00CD07A0" w:rsidRDefault="00CD1958" w:rsidP="00CD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D1958" w:rsidRPr="00CD07A0" w14:paraId="3E15C715" w14:textId="77777777" w:rsidTr="00E963CC">
        <w:tc>
          <w:tcPr>
            <w:tcW w:w="5193" w:type="dxa"/>
          </w:tcPr>
          <w:p w14:paraId="4E60E0E7" w14:textId="1B49D755" w:rsidR="00CD1958" w:rsidRPr="00CD07A0" w:rsidRDefault="00CD1958" w:rsidP="00CD19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909" w:type="dxa"/>
          </w:tcPr>
          <w:p w14:paraId="75A0D1AF" w14:textId="77777777" w:rsidR="00CD1958" w:rsidRPr="00CD07A0" w:rsidRDefault="00CD1958" w:rsidP="00CD19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9929A0" w14:textId="70EFE6BB" w:rsidR="00CD1958" w:rsidRPr="00CD07A0" w:rsidRDefault="002467D7" w:rsidP="00CD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217FD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373</w:t>
            </w:r>
            <w:r w:rsidR="00217FD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029</w:t>
            </w:r>
            <w:r w:rsidR="00217FD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  <w:vAlign w:val="bottom"/>
          </w:tcPr>
          <w:p w14:paraId="4FDEAD20" w14:textId="77777777" w:rsidR="00CD1958" w:rsidRPr="00CD07A0" w:rsidRDefault="00CD1958" w:rsidP="00CD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A481D6" w14:textId="6AE2F5FB" w:rsidR="00CD1958" w:rsidRPr="00CD07A0" w:rsidRDefault="002467D7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</w:t>
            </w:r>
            <w:r w:rsidR="00CD1958"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201</w:t>
            </w:r>
            <w:r w:rsidR="00CD1958"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293</w:t>
            </w:r>
            <w:r w:rsidR="00CD1958" w:rsidRPr="00CD07A0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</w:tr>
    </w:tbl>
    <w:p w14:paraId="27EB45A4" w14:textId="77777777" w:rsidR="00450451" w:rsidRPr="00490A2C" w:rsidRDefault="00450451" w:rsidP="00450451">
      <w:pPr>
        <w:rPr>
          <w:cs/>
        </w:rPr>
      </w:pPr>
    </w:p>
    <w:p w14:paraId="53276159" w14:textId="037CC9B5" w:rsidR="00E326C9" w:rsidRPr="00CD07A0" w:rsidRDefault="00E326C9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ภาษีเงินได้</w:t>
      </w:r>
    </w:p>
    <w:p w14:paraId="28CE715F" w14:textId="77777777" w:rsidR="00E326C9" w:rsidRPr="00CD07A0" w:rsidRDefault="00E326C9" w:rsidP="00E326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77"/>
        <w:gridCol w:w="270"/>
        <w:gridCol w:w="1413"/>
      </w:tblGrid>
      <w:tr w:rsidR="00806A50" w:rsidRPr="00CD07A0" w14:paraId="5A3376E0" w14:textId="77777777" w:rsidTr="009E489E">
        <w:tc>
          <w:tcPr>
            <w:tcW w:w="5040" w:type="dxa"/>
          </w:tcPr>
          <w:p w14:paraId="12E006E2" w14:textId="2DA3E1A2" w:rsidR="00E326C9" w:rsidRPr="00CD07A0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3774B683" w14:textId="4D270942" w:rsidR="00E326C9" w:rsidRPr="00CD07A0" w:rsidRDefault="00E326C9" w:rsidP="00EE315E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38A9217" w14:textId="6E4848CA" w:rsidR="00E326C9" w:rsidRPr="00CD07A0" w:rsidRDefault="002467D7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6132F4F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90AB0F4" w14:textId="1B15B90D" w:rsidR="00E326C9" w:rsidRPr="00CD07A0" w:rsidRDefault="002467D7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06A50" w:rsidRPr="00CD07A0" w14:paraId="52A782F7" w14:textId="77777777" w:rsidTr="009E489E">
        <w:tc>
          <w:tcPr>
            <w:tcW w:w="5040" w:type="dxa"/>
          </w:tcPr>
          <w:p w14:paraId="03646158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72B03" w14:textId="77777777" w:rsidR="00E326C9" w:rsidRPr="00CD07A0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139D4D9" w14:textId="46465B76" w:rsidR="00E326C9" w:rsidRPr="00CD07A0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06A50" w:rsidRPr="00CD07A0" w14:paraId="3F03473C" w14:textId="77777777" w:rsidTr="009E489E">
        <w:tc>
          <w:tcPr>
            <w:tcW w:w="5040" w:type="dxa"/>
          </w:tcPr>
          <w:p w14:paraId="684184C6" w14:textId="4E82AC60" w:rsidR="00E326C9" w:rsidRPr="00CD07A0" w:rsidRDefault="00E80575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348F80BD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4AA037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11162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034A74F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10B9" w:rsidRPr="00DA4C57" w14:paraId="29D80A21" w14:textId="77777777" w:rsidTr="009E489E">
        <w:tc>
          <w:tcPr>
            <w:tcW w:w="5040" w:type="dxa"/>
          </w:tcPr>
          <w:p w14:paraId="568EE724" w14:textId="291B9325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80" w:type="dxa"/>
          </w:tcPr>
          <w:p w14:paraId="43463D2D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8A5ACCE" w14:textId="4222D8DA" w:rsidR="00FF10B9" w:rsidRPr="00CF252B" w:rsidRDefault="002467D7" w:rsidP="00DA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10</w:t>
            </w:r>
            <w:r w:rsidR="00D21B46" w:rsidRPr="00CF252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852</w:t>
            </w:r>
            <w:r w:rsidR="00D21B46" w:rsidRPr="00CF252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06E3434A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7992973" w14:textId="0F63454B" w:rsidR="00FF10B9" w:rsidRPr="00DA4C57" w:rsidRDefault="002467D7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45</w:t>
            </w:r>
            <w:r w:rsidR="00FF10B9" w:rsidRPr="00CF252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879</w:t>
            </w:r>
            <w:r w:rsidR="00FF10B9" w:rsidRPr="00CF252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283</w:t>
            </w:r>
          </w:p>
        </w:tc>
      </w:tr>
      <w:tr w:rsidR="00FF10B9" w:rsidRPr="00DA4C57" w14:paraId="2C660F81" w14:textId="77777777" w:rsidTr="009E489E">
        <w:tc>
          <w:tcPr>
            <w:tcW w:w="5040" w:type="dxa"/>
          </w:tcPr>
          <w:p w14:paraId="634C3FE0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3B71BA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2686E85B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CA13C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E123AC9" w14:textId="77777777" w:rsidR="00FF10B9" w:rsidRPr="00DA4C57" w:rsidRDefault="00FF10B9" w:rsidP="00DA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FF10B9" w:rsidRPr="00DA4C57" w14:paraId="30AA8068" w14:textId="77777777" w:rsidTr="009E489E">
        <w:tc>
          <w:tcPr>
            <w:tcW w:w="5040" w:type="dxa"/>
          </w:tcPr>
          <w:p w14:paraId="3F945C03" w14:textId="1A036222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99ABE66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872AB2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DA7C2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B99A70D" w14:textId="77777777" w:rsidR="00FF10B9" w:rsidRPr="00DA4C57" w:rsidRDefault="00FF10B9" w:rsidP="00DA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FF10B9" w:rsidRPr="00DA4C57" w14:paraId="4FDA4F45" w14:textId="77777777" w:rsidTr="00E963CC">
        <w:tc>
          <w:tcPr>
            <w:tcW w:w="5040" w:type="dxa"/>
          </w:tcPr>
          <w:p w14:paraId="7BD091D9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</w:tcPr>
          <w:p w14:paraId="0B7835DC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DB6EE7F" w14:textId="0BDE2BCC" w:rsidR="00FF10B9" w:rsidRPr="00CD07A0" w:rsidRDefault="002467D7" w:rsidP="00DA4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3</w:t>
            </w:r>
            <w:r w:rsidR="00D21B46" w:rsidRPr="00CF252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078</w:t>
            </w:r>
            <w:r w:rsidR="00D21B46" w:rsidRPr="00CF252B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0DE8531C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24C90BE6" w14:textId="538CF18D" w:rsidR="00FF10B9" w:rsidRPr="00DA4C57" w:rsidRDefault="002467D7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130" w:right="-76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="00FF10B9" w:rsidRPr="00E738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</w:tr>
      <w:tr w:rsidR="00FF10B9" w:rsidRPr="00CD07A0" w14:paraId="1ADC4610" w14:textId="77777777" w:rsidTr="009E489E">
        <w:tc>
          <w:tcPr>
            <w:tcW w:w="5040" w:type="dxa"/>
          </w:tcPr>
          <w:p w14:paraId="3F3FAEB7" w14:textId="048C6EAC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091E7EDF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E310" w14:textId="77624970" w:rsidR="00FF10B9" w:rsidRPr="00DA4C57" w:rsidRDefault="002467D7" w:rsidP="00CF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13</w:t>
            </w:r>
            <w:r w:rsidR="00D21B46" w:rsidRPr="00DA4C5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930</w:t>
            </w:r>
            <w:r w:rsidR="00D21B46" w:rsidRPr="00DA4C57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70" w:type="dxa"/>
            <w:vAlign w:val="bottom"/>
          </w:tcPr>
          <w:p w14:paraId="0114C38B" w14:textId="77777777" w:rsidR="00FF10B9" w:rsidRPr="00CD07A0" w:rsidRDefault="00FF10B9" w:rsidP="00FF1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602C" w14:textId="293AE338" w:rsidR="00FF10B9" w:rsidRPr="00CF252B" w:rsidRDefault="002467D7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ind w:left="-155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46</w:t>
            </w:r>
            <w:r w:rsidR="00FF10B9" w:rsidRPr="00CF252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482</w:t>
            </w:r>
            <w:r w:rsidR="00FF10B9" w:rsidRPr="00CF252B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</w:tr>
    </w:tbl>
    <w:p w14:paraId="481DC15B" w14:textId="4DA28B1A" w:rsidR="005F6EAB" w:rsidRPr="00CD07A0" w:rsidRDefault="005F6EAB" w:rsidP="007F18D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1080"/>
        <w:gridCol w:w="270"/>
        <w:gridCol w:w="1260"/>
        <w:gridCol w:w="270"/>
        <w:gridCol w:w="1080"/>
        <w:gridCol w:w="270"/>
        <w:gridCol w:w="1143"/>
      </w:tblGrid>
      <w:tr w:rsidR="00806A50" w:rsidRPr="00CD07A0" w14:paraId="1985CCFA" w14:textId="77777777" w:rsidTr="00E738B1">
        <w:tc>
          <w:tcPr>
            <w:tcW w:w="3807" w:type="dxa"/>
            <w:shd w:val="clear" w:color="auto" w:fill="auto"/>
          </w:tcPr>
          <w:p w14:paraId="58DD56DF" w14:textId="3FBD4101" w:rsidR="00E326C9" w:rsidRPr="00CD07A0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 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E5A9BA7" w14:textId="24B86B05" w:rsidR="00E326C9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5122C10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shd w:val="clear" w:color="auto" w:fill="auto"/>
          </w:tcPr>
          <w:p w14:paraId="153125DA" w14:textId="7B14C9BF" w:rsidR="00E326C9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806A50" w:rsidRPr="00CD07A0" w14:paraId="5B784E2A" w14:textId="77777777" w:rsidTr="00E738B1">
        <w:tc>
          <w:tcPr>
            <w:tcW w:w="3807" w:type="dxa"/>
            <w:shd w:val="clear" w:color="auto" w:fill="auto"/>
          </w:tcPr>
          <w:p w14:paraId="3D154FD0" w14:textId="77777777" w:rsidR="00E326C9" w:rsidRPr="00CD07A0" w:rsidRDefault="00E326C9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A3B2DB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1162A9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02C4D6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7461E9B" w14:textId="77777777" w:rsidR="00E326C9" w:rsidRPr="00CD07A0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10A7C" w14:textId="370B7188" w:rsidR="00E326C9" w:rsidRPr="00CD07A0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10CBF949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272EDF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63E1A8D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78D3851" w14:textId="77777777" w:rsidR="00E326C9" w:rsidRPr="00CD07A0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1FB62B88" w14:textId="77777777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</w:p>
          <w:p w14:paraId="2AB0CB69" w14:textId="5DF7235D" w:rsidR="00E326C9" w:rsidRPr="00CD07A0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 (บาท)</w:t>
            </w:r>
          </w:p>
        </w:tc>
      </w:tr>
      <w:tr w:rsidR="00725FB5" w:rsidRPr="00CD07A0" w14:paraId="6794983D" w14:textId="77777777" w:rsidTr="00E738B1">
        <w:tc>
          <w:tcPr>
            <w:tcW w:w="3807" w:type="dxa"/>
            <w:shd w:val="clear" w:color="auto" w:fill="auto"/>
          </w:tcPr>
          <w:p w14:paraId="315B84FD" w14:textId="77777777" w:rsidR="00725FB5" w:rsidRPr="00CD07A0" w:rsidRDefault="00725FB5" w:rsidP="00E738B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F09AEAF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F4212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1685DB" w14:textId="0A27FD5C" w:rsidR="00725FB5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CE4F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894</w:t>
            </w:r>
            <w:r w:rsidR="00CE4F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  <w:shd w:val="clear" w:color="auto" w:fill="auto"/>
          </w:tcPr>
          <w:p w14:paraId="6D19E9D0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2BC6CD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6723A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6308E70C" w14:textId="24E93448" w:rsidR="00725FB5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725FB5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="00725FB5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725FB5" w:rsidRPr="00CD07A0" w14:paraId="21059745" w14:textId="77777777" w:rsidTr="00E738B1">
        <w:tc>
          <w:tcPr>
            <w:tcW w:w="3807" w:type="dxa"/>
            <w:shd w:val="clear" w:color="auto" w:fill="auto"/>
          </w:tcPr>
          <w:p w14:paraId="4AA1570B" w14:textId="77777777" w:rsidR="00725FB5" w:rsidRPr="00CD07A0" w:rsidRDefault="00725FB5" w:rsidP="00E738B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A9516A4" w14:textId="253F444D" w:rsidR="00725FB5" w:rsidRPr="00CD07A0" w:rsidRDefault="002467D7" w:rsidP="0072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4925CA8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F97305" w14:textId="61FE526B" w:rsidR="00725FB5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E4F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CE4F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70" w:type="dxa"/>
            <w:shd w:val="clear" w:color="auto" w:fill="auto"/>
          </w:tcPr>
          <w:p w14:paraId="15BE666E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6C34BF" w14:textId="3FE28C06" w:rsidR="00725FB5" w:rsidRPr="00CD07A0" w:rsidRDefault="002467D7" w:rsidP="0072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630525D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06D47E80" w14:textId="547843A3" w:rsidR="00725FB5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725FB5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="00725FB5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725FB5" w:rsidRPr="00CD07A0" w14:paraId="7135475B" w14:textId="77777777" w:rsidTr="00E738B1">
        <w:tc>
          <w:tcPr>
            <w:tcW w:w="3807" w:type="dxa"/>
            <w:shd w:val="clear" w:color="auto" w:fill="auto"/>
          </w:tcPr>
          <w:p w14:paraId="6E88F054" w14:textId="699ADCC5" w:rsidR="00725FB5" w:rsidRPr="00CD07A0" w:rsidRDefault="00725FB5" w:rsidP="00725FB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1678C48C" w14:textId="77777777" w:rsidR="00725FB5" w:rsidRPr="00CD07A0" w:rsidRDefault="00725FB5" w:rsidP="0072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18F66B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B22C42" w14:textId="6AD5486F" w:rsidR="00725FB5" w:rsidRPr="00CD07A0" w:rsidRDefault="00D21B46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081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904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589B19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42CDA0" w14:textId="77777777" w:rsidR="00725FB5" w:rsidRPr="00CD07A0" w:rsidRDefault="00725FB5" w:rsidP="0072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73ECA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F90CDD4" w14:textId="70760711" w:rsidR="00725FB5" w:rsidRPr="00CD07A0" w:rsidRDefault="00725FB5" w:rsidP="00E73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hint="cs"/>
                <w:sz w:val="30"/>
                <w:szCs w:val="30"/>
                <w:cs/>
              </w:rPr>
              <w:t>4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</w:rPr>
              <w:t>438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</w:rPr>
              <w:t>461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25FB5" w:rsidRPr="00CD07A0" w14:paraId="5AA2FABD" w14:textId="77777777" w:rsidTr="00E738B1">
        <w:tc>
          <w:tcPr>
            <w:tcW w:w="3807" w:type="dxa"/>
            <w:shd w:val="clear" w:color="auto" w:fill="auto"/>
          </w:tcPr>
          <w:p w14:paraId="23FF6C51" w14:textId="70E1D2FE" w:rsidR="00725FB5" w:rsidRPr="00CD07A0" w:rsidRDefault="00725FB5" w:rsidP="00725FB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8EB1574" w14:textId="77777777" w:rsidR="00725FB5" w:rsidRPr="00CD07A0" w:rsidRDefault="00725FB5" w:rsidP="0072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A2B532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0DFF87" w14:textId="1760AF84" w:rsidR="00725FB5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21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633</w:t>
            </w:r>
            <w:r w:rsidR="00D21B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5210B901" w14:textId="77777777" w:rsidR="00725FB5" w:rsidRPr="00CD07A0" w:rsidRDefault="00725FB5" w:rsidP="00725FB5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9648D5" w14:textId="77777777" w:rsidR="00725FB5" w:rsidRPr="00CD07A0" w:rsidRDefault="00725FB5" w:rsidP="0072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74FBAE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8E8160E" w14:textId="68C2837B" w:rsidR="00725FB5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25FB5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013</w:t>
            </w:r>
            <w:r w:rsidR="00725FB5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</w:tr>
      <w:tr w:rsidR="00725FB5" w:rsidRPr="00CD07A0" w14:paraId="0D6086E4" w14:textId="77777777" w:rsidTr="00E738B1">
        <w:tc>
          <w:tcPr>
            <w:tcW w:w="3807" w:type="dxa"/>
            <w:shd w:val="clear" w:color="auto" w:fill="auto"/>
          </w:tcPr>
          <w:p w14:paraId="296E08BE" w14:textId="1AE36D4A" w:rsidR="00725FB5" w:rsidRPr="00CD07A0" w:rsidRDefault="00725FB5" w:rsidP="00725FB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195E" w14:textId="639369AC" w:rsidR="00725FB5" w:rsidRPr="00CD07A0" w:rsidRDefault="002467D7" w:rsidP="00725F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D246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51A41BC4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A0858" w14:textId="34ABF1B0" w:rsidR="00725FB5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13</w:t>
            </w:r>
            <w:r w:rsidR="00D21B4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930</w:t>
            </w:r>
            <w:r w:rsidR="00D21B4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24AEDF27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3A412" w14:textId="2AC32049" w:rsidR="00725FB5" w:rsidRPr="00CD07A0" w:rsidRDefault="002467D7" w:rsidP="00725FB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725FB5" w:rsidRPr="00CD07A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7DAA3C9F" w14:textId="77777777" w:rsidR="00725FB5" w:rsidRPr="00CD07A0" w:rsidRDefault="00725FB5" w:rsidP="00725FB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4AA28" w14:textId="30E03F12" w:rsidR="00725FB5" w:rsidRPr="00CD07A0" w:rsidRDefault="002467D7" w:rsidP="00725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725FB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  <w:r w:rsidR="00725FB5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</w:tr>
    </w:tbl>
    <w:p w14:paraId="5664F7C0" w14:textId="77777777" w:rsidR="007729D3" w:rsidRPr="00CD07A0" w:rsidRDefault="007729D3" w:rsidP="007729D3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="Angsana New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กำไรต่อหุ้นขั้นพื้นฐาน</w:t>
      </w:r>
    </w:p>
    <w:p w14:paraId="7A81666D" w14:textId="77777777" w:rsidR="007729D3" w:rsidRPr="00CD07A0" w:rsidRDefault="007729D3" w:rsidP="007729D3">
      <w:pPr>
        <w:rPr>
          <w:sz w:val="20"/>
          <w:szCs w:val="20"/>
          <w:cs/>
          <w:lang w:val="th-TH"/>
        </w:rPr>
      </w:pP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260"/>
        <w:gridCol w:w="270"/>
        <w:gridCol w:w="1259"/>
      </w:tblGrid>
      <w:tr w:rsidR="007729D3" w:rsidRPr="00CD07A0" w14:paraId="5E630204" w14:textId="77777777" w:rsidTr="00E963CC">
        <w:trPr>
          <w:trHeight w:val="70"/>
        </w:trPr>
        <w:tc>
          <w:tcPr>
            <w:tcW w:w="6453" w:type="dxa"/>
            <w:vAlign w:val="bottom"/>
          </w:tcPr>
          <w:p w14:paraId="51435018" w14:textId="77777777" w:rsidR="007729D3" w:rsidRPr="00CD07A0" w:rsidRDefault="007729D3" w:rsidP="00E96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648329" w14:textId="65882890" w:rsidR="007729D3" w:rsidRPr="00CD07A0" w:rsidRDefault="002467D7" w:rsidP="00521D0B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1087897" w14:textId="77777777" w:rsidR="007729D3" w:rsidRPr="00CD07A0" w:rsidRDefault="007729D3" w:rsidP="00E963CC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D06F148" w14:textId="7812FB9F" w:rsidR="007729D3" w:rsidRPr="00CD07A0" w:rsidRDefault="002467D7" w:rsidP="00521D0B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729D3" w:rsidRPr="00CD07A0" w14:paraId="6EA8F972" w14:textId="77777777" w:rsidTr="00E963CC">
        <w:trPr>
          <w:trHeight w:val="70"/>
        </w:trPr>
        <w:tc>
          <w:tcPr>
            <w:tcW w:w="6453" w:type="dxa"/>
            <w:vAlign w:val="bottom"/>
          </w:tcPr>
          <w:p w14:paraId="17512966" w14:textId="77777777" w:rsidR="007729D3" w:rsidRPr="00CD07A0" w:rsidRDefault="007729D3" w:rsidP="00E96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1FADEEA5" w14:textId="77777777" w:rsidR="007729D3" w:rsidRPr="00CD07A0" w:rsidRDefault="007729D3" w:rsidP="00E96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(บาท/หุ้น)</w:t>
            </w:r>
          </w:p>
        </w:tc>
      </w:tr>
      <w:tr w:rsidR="00521D0B" w:rsidRPr="00CD07A0" w14:paraId="39E3E98F" w14:textId="77777777" w:rsidTr="00E963CC">
        <w:tc>
          <w:tcPr>
            <w:tcW w:w="6453" w:type="dxa"/>
          </w:tcPr>
          <w:p w14:paraId="63766B85" w14:textId="77777777" w:rsidR="00521D0B" w:rsidRPr="00CD07A0" w:rsidRDefault="00521D0B" w:rsidP="00521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กำไรสำหรับปีที่เป็นส่วนของผู้ถือหุ้นสามัญของบริษัท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07B6BD" w14:textId="77875707" w:rsidR="00521D0B" w:rsidRPr="00CD07A0" w:rsidRDefault="002467D7" w:rsidP="0049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490A2C" w:rsidRPr="00490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</w:t>
            </w:r>
            <w:r w:rsidR="00490A2C" w:rsidRPr="00490A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270" w:type="dxa"/>
            <w:vAlign w:val="bottom"/>
          </w:tcPr>
          <w:p w14:paraId="2FFA604E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4D5C8A" w14:textId="61F39E52" w:rsidR="00521D0B" w:rsidRPr="00CD07A0" w:rsidRDefault="002467D7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  <w:r w:rsidR="00521D0B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  <w:r w:rsidR="00521D0B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</w:p>
        </w:tc>
      </w:tr>
      <w:tr w:rsidR="00521D0B" w:rsidRPr="00CD07A0" w14:paraId="75D42E4F" w14:textId="77777777" w:rsidTr="00E963CC">
        <w:tc>
          <w:tcPr>
            <w:tcW w:w="6453" w:type="dxa"/>
          </w:tcPr>
          <w:p w14:paraId="7783DB1A" w14:textId="77777777" w:rsidR="00521D0B" w:rsidRPr="00CD07A0" w:rsidRDefault="00521D0B" w:rsidP="00521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8797194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06FB6F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4E87B6F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D0B" w:rsidRPr="00CD07A0" w14:paraId="23CDBD09" w14:textId="77777777" w:rsidTr="00E963CC">
        <w:tc>
          <w:tcPr>
            <w:tcW w:w="6453" w:type="dxa"/>
          </w:tcPr>
          <w:p w14:paraId="6801767F" w14:textId="77777777" w:rsidR="00521D0B" w:rsidRPr="00CD07A0" w:rsidRDefault="00521D0B" w:rsidP="00521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1B2BD243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2E0BEF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08CC77C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D0B" w:rsidRPr="00CD07A0" w14:paraId="7364BA3A" w14:textId="77777777" w:rsidTr="00E963CC">
        <w:tc>
          <w:tcPr>
            <w:tcW w:w="6453" w:type="dxa"/>
          </w:tcPr>
          <w:p w14:paraId="26D9C5B5" w14:textId="4184DD84" w:rsidR="00521D0B" w:rsidRPr="00CD07A0" w:rsidRDefault="00521D0B" w:rsidP="00521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0B827684" w14:textId="458527CF" w:rsidR="00521D0B" w:rsidRPr="00CD07A0" w:rsidRDefault="002467D7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="0056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561C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7095D8D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D56BB85" w14:textId="5FD712C0" w:rsidR="00521D0B" w:rsidRPr="00CD07A0" w:rsidRDefault="002467D7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="00521D0B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521D0B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21D0B" w:rsidRPr="00CD07A0" w14:paraId="4D333637" w14:textId="77777777" w:rsidTr="00E963CC">
        <w:tc>
          <w:tcPr>
            <w:tcW w:w="6453" w:type="dxa"/>
          </w:tcPr>
          <w:p w14:paraId="0D81590F" w14:textId="5B8B0FC4" w:rsidR="00521D0B" w:rsidRPr="00CD07A0" w:rsidRDefault="00521D0B" w:rsidP="00521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ณ วันที่ 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257D0" w14:textId="4615B013" w:rsidR="00521D0B" w:rsidRPr="00CD07A0" w:rsidRDefault="002467D7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  <w:r w:rsidR="0056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56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A2F855B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BAFC6" w14:textId="515A05E1" w:rsidR="00521D0B" w:rsidRPr="00CD07A0" w:rsidRDefault="002467D7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670</w:t>
            </w:r>
            <w:r w:rsidR="00521D0B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521D0B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521D0B" w:rsidRPr="00CD07A0" w14:paraId="5BBD459D" w14:textId="77777777" w:rsidTr="00E963CC">
        <w:tc>
          <w:tcPr>
            <w:tcW w:w="6453" w:type="dxa"/>
          </w:tcPr>
          <w:p w14:paraId="40B3BC6A" w14:textId="77777777" w:rsidR="00521D0B" w:rsidRPr="00CD07A0" w:rsidRDefault="00521D0B" w:rsidP="00521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4FFF94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CBF22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60D6A8B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D0B" w:rsidRPr="00CD07A0" w14:paraId="3CE71620" w14:textId="77777777" w:rsidTr="00E963CC">
        <w:trPr>
          <w:trHeight w:val="415"/>
        </w:trPr>
        <w:tc>
          <w:tcPr>
            <w:tcW w:w="6453" w:type="dxa"/>
          </w:tcPr>
          <w:p w14:paraId="07248030" w14:textId="77777777" w:rsidR="00521D0B" w:rsidRPr="00CD07A0" w:rsidRDefault="00521D0B" w:rsidP="00521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567759" w14:textId="48D03D49" w:rsidR="00521D0B" w:rsidRPr="00CD07A0" w:rsidRDefault="002467D7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61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vAlign w:val="bottom"/>
          </w:tcPr>
          <w:p w14:paraId="762D56DD" w14:textId="77777777" w:rsidR="00521D0B" w:rsidRPr="00CD07A0" w:rsidRDefault="00521D0B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6A4BB4" w14:textId="65F64595" w:rsidR="00521D0B" w:rsidRPr="00CD07A0" w:rsidRDefault="002467D7" w:rsidP="0052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21D0B" w:rsidRPr="00CD07A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</w:tbl>
    <w:p w14:paraId="74DF450E" w14:textId="77777777" w:rsidR="00490A2C" w:rsidRPr="00490A2C" w:rsidRDefault="00490A2C" w:rsidP="00490A2C">
      <w:pPr>
        <w:pStyle w:val="Heading9"/>
        <w:ind w:left="540"/>
        <w:rPr>
          <w:rFonts w:asciiTheme="majorBidi" w:hAnsiTheme="majorBidi" w:cstheme="majorBidi"/>
          <w:lang w:val="th-TH"/>
        </w:rPr>
      </w:pPr>
    </w:p>
    <w:p w14:paraId="33FC4EA0" w14:textId="52B13F89" w:rsidR="00E03D0E" w:rsidRPr="00450451" w:rsidRDefault="00450451" w:rsidP="00E03D0E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 w:hint="cs"/>
          <w:cs/>
          <w:lang w:val="th-TH"/>
        </w:rPr>
        <w:t>เงินปันผล</w:t>
      </w:r>
    </w:p>
    <w:p w14:paraId="4281E6EA" w14:textId="77777777" w:rsidR="002B0360" w:rsidRPr="00CD07A0" w:rsidRDefault="002B0360" w:rsidP="00A92F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C847448" w14:textId="77777777" w:rsidR="002B0360" w:rsidRPr="00CD07A0" w:rsidRDefault="002B0360" w:rsidP="002B036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710"/>
        <w:gridCol w:w="1800"/>
        <w:gridCol w:w="1350"/>
        <w:gridCol w:w="428"/>
        <w:gridCol w:w="1012"/>
      </w:tblGrid>
      <w:tr w:rsidR="002B0360" w:rsidRPr="00CD07A0" w14:paraId="0CDFB9C5" w14:textId="77777777" w:rsidTr="00AB6B03">
        <w:trPr>
          <w:tblHeader/>
        </w:trPr>
        <w:tc>
          <w:tcPr>
            <w:tcW w:w="2880" w:type="dxa"/>
            <w:vAlign w:val="bottom"/>
          </w:tcPr>
          <w:p w14:paraId="506D9664" w14:textId="77777777" w:rsidR="002B0360" w:rsidRPr="00CD07A0" w:rsidRDefault="002B0360" w:rsidP="00864A3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2F68ED" w14:textId="77777777" w:rsidR="002B0360" w:rsidRPr="00CD07A0" w:rsidRDefault="002B0360" w:rsidP="00864A3A">
            <w:pPr>
              <w:tabs>
                <w:tab w:val="left" w:pos="540"/>
              </w:tabs>
              <w:ind w:left="384" w:right="-119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10D90379" w14:textId="77777777" w:rsidR="002B0360" w:rsidRPr="00CD07A0" w:rsidRDefault="002B0360" w:rsidP="00864A3A">
            <w:pPr>
              <w:tabs>
                <w:tab w:val="clear" w:pos="227"/>
                <w:tab w:val="left" w:pos="250"/>
                <w:tab w:val="left" w:pos="540"/>
              </w:tabs>
              <w:ind w:left="-112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7066F559" w14:textId="77777777" w:rsidR="002B0360" w:rsidRPr="00CD07A0" w:rsidRDefault="002B0360" w:rsidP="00864A3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428" w:type="dxa"/>
          </w:tcPr>
          <w:p w14:paraId="38DF409B" w14:textId="77777777" w:rsidR="002B0360" w:rsidRPr="00CD07A0" w:rsidRDefault="002B0360" w:rsidP="00864A3A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  <w:vAlign w:val="bottom"/>
          </w:tcPr>
          <w:p w14:paraId="67BE5C17" w14:textId="77777777" w:rsidR="002B0360" w:rsidRPr="00CD07A0" w:rsidDel="00D43E7A" w:rsidRDefault="002B0360" w:rsidP="00864A3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B0360" w:rsidRPr="00CD07A0" w14:paraId="42ACA118" w14:textId="77777777" w:rsidTr="00AB6B03">
        <w:trPr>
          <w:tblHeader/>
        </w:trPr>
        <w:tc>
          <w:tcPr>
            <w:tcW w:w="2880" w:type="dxa"/>
          </w:tcPr>
          <w:p w14:paraId="7DE6851E" w14:textId="77777777" w:rsidR="002B0360" w:rsidRPr="00CD07A0" w:rsidRDefault="002B0360" w:rsidP="00864A3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8DC5D7" w14:textId="77777777" w:rsidR="002B0360" w:rsidRPr="00CD07A0" w:rsidRDefault="002B0360" w:rsidP="00864A3A">
            <w:pPr>
              <w:tabs>
                <w:tab w:val="left" w:pos="540"/>
              </w:tabs>
              <w:ind w:left="-108" w:right="4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EB78FC" w14:textId="77777777" w:rsidR="002B0360" w:rsidRPr="00CD07A0" w:rsidRDefault="002B0360" w:rsidP="00864A3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08D3803" w14:textId="77777777" w:rsidR="002B0360" w:rsidRPr="00CD07A0" w:rsidRDefault="002B0360" w:rsidP="00864A3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D07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428" w:type="dxa"/>
          </w:tcPr>
          <w:p w14:paraId="44AA841C" w14:textId="77777777" w:rsidR="002B0360" w:rsidRPr="00CD07A0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5C9B08C7" w14:textId="6E115C08" w:rsidR="002B0360" w:rsidRPr="00CD07A0" w:rsidRDefault="00E56EB7" w:rsidP="00864A3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912FB8" w:rsidRPr="00CD07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2B0360"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2B0360" w:rsidRPr="00CD07A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B0360" w:rsidRPr="00CD07A0" w14:paraId="5DA85CA1" w14:textId="77777777" w:rsidTr="00AB6B03">
        <w:tc>
          <w:tcPr>
            <w:tcW w:w="2880" w:type="dxa"/>
          </w:tcPr>
          <w:p w14:paraId="73ACF7A6" w14:textId="67440F14" w:rsidR="002B0360" w:rsidRPr="00CD07A0" w:rsidRDefault="002467D7" w:rsidP="00864A3A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2567</w:t>
            </w:r>
          </w:p>
        </w:tc>
        <w:tc>
          <w:tcPr>
            <w:tcW w:w="1710" w:type="dxa"/>
          </w:tcPr>
          <w:p w14:paraId="4DA584A7" w14:textId="77777777" w:rsidR="002B0360" w:rsidRPr="00CD07A0" w:rsidRDefault="002B0360" w:rsidP="00864A3A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DEE37E" w14:textId="77777777" w:rsidR="002B0360" w:rsidRPr="00CD07A0" w:rsidRDefault="002B0360" w:rsidP="00864A3A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CA3709" w14:textId="77777777" w:rsidR="002B0360" w:rsidRPr="00CD07A0" w:rsidRDefault="002B0360" w:rsidP="00864A3A">
            <w:pPr>
              <w:tabs>
                <w:tab w:val="clear" w:pos="907"/>
                <w:tab w:val="decimal" w:pos="177"/>
                <w:tab w:val="left" w:pos="885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8" w:type="dxa"/>
          </w:tcPr>
          <w:p w14:paraId="6EAE1B13" w14:textId="77777777" w:rsidR="002B0360" w:rsidRPr="00CD07A0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28519AB2" w14:textId="77777777" w:rsidR="002B0360" w:rsidRPr="00CD07A0" w:rsidRDefault="002B0360" w:rsidP="00864A3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2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B0360" w:rsidRPr="00CD07A0" w14:paraId="5CAA9798" w14:textId="77777777" w:rsidTr="00AB6B03">
        <w:tc>
          <w:tcPr>
            <w:tcW w:w="2880" w:type="dxa"/>
          </w:tcPr>
          <w:p w14:paraId="1EF66EA6" w14:textId="7785CC97" w:rsidR="002B0360" w:rsidRPr="00CD07A0" w:rsidRDefault="002B0360" w:rsidP="007B5EF7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EFF87D4" w14:textId="50C1C001" w:rsidR="002B0360" w:rsidRPr="00CD07A0" w:rsidRDefault="002467D7" w:rsidP="007A4761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 w:rsidR="002E2A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1800" w:type="dxa"/>
          </w:tcPr>
          <w:p w14:paraId="5C0AD2B0" w14:textId="5D58BA91" w:rsidR="002B0360" w:rsidRPr="00CD07A0" w:rsidRDefault="002467D7" w:rsidP="007A4761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11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 w:rsidR="002E2A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  <w:tc>
          <w:tcPr>
            <w:tcW w:w="1350" w:type="dxa"/>
          </w:tcPr>
          <w:p w14:paraId="2641A1C0" w14:textId="0F1346CC" w:rsidR="002B0360" w:rsidRPr="00CD07A0" w:rsidRDefault="002467D7" w:rsidP="00F1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="002E2AFD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428" w:type="dxa"/>
          </w:tcPr>
          <w:p w14:paraId="3EE7073C" w14:textId="77777777" w:rsidR="002B0360" w:rsidRPr="00CD07A0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00D6363" w14:textId="65838DEF" w:rsidR="002B0360" w:rsidRPr="00CD07A0" w:rsidRDefault="002467D7" w:rsidP="002E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80</w:t>
            </w:r>
            <w:r w:rsidR="002E2AFD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</w:p>
        </w:tc>
      </w:tr>
      <w:tr w:rsidR="007A4761" w:rsidRPr="00CD07A0" w14:paraId="5009C3B7" w14:textId="77777777" w:rsidTr="00AB6B03">
        <w:tc>
          <w:tcPr>
            <w:tcW w:w="2880" w:type="dxa"/>
          </w:tcPr>
          <w:p w14:paraId="20686654" w14:textId="77777777" w:rsidR="007A4761" w:rsidRPr="00CD07A0" w:rsidRDefault="007A4761" w:rsidP="007B5EF7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02A712A" w14:textId="77777777" w:rsidR="007A4761" w:rsidRPr="00CD07A0" w:rsidRDefault="007A4761" w:rsidP="00864A3A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44517E" w14:textId="77777777" w:rsidR="007A4761" w:rsidRPr="00CD07A0" w:rsidRDefault="007A4761" w:rsidP="007A4761">
            <w:pPr>
              <w:tabs>
                <w:tab w:val="decimal" w:pos="177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F72490" w14:textId="77777777" w:rsidR="007A4761" w:rsidRPr="00CD07A0" w:rsidRDefault="007A4761" w:rsidP="007A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8" w:type="dxa"/>
          </w:tcPr>
          <w:p w14:paraId="0E42A7B2" w14:textId="77777777" w:rsidR="007A4761" w:rsidRPr="00CD07A0" w:rsidRDefault="007A4761" w:rsidP="007A4761">
            <w:pPr>
              <w:tabs>
                <w:tab w:val="decimal" w:pos="177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2E28030D" w14:textId="77777777" w:rsidR="007A4761" w:rsidRPr="00CD07A0" w:rsidRDefault="007A4761" w:rsidP="007A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761" w:rsidRPr="00CD07A0" w14:paraId="7BB68538" w14:textId="77777777" w:rsidTr="00AB6B03">
        <w:tc>
          <w:tcPr>
            <w:tcW w:w="2880" w:type="dxa"/>
          </w:tcPr>
          <w:p w14:paraId="70E76E3D" w14:textId="4222D7D3" w:rsidR="007A4761" w:rsidRPr="00CD07A0" w:rsidRDefault="002467D7" w:rsidP="00602423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2566</w:t>
            </w:r>
          </w:p>
        </w:tc>
        <w:tc>
          <w:tcPr>
            <w:tcW w:w="1710" w:type="dxa"/>
          </w:tcPr>
          <w:p w14:paraId="797D151D" w14:textId="77777777" w:rsidR="007A4761" w:rsidRPr="00CD07A0" w:rsidRDefault="007A4761" w:rsidP="00602423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E9FFC96" w14:textId="77777777" w:rsidR="007A4761" w:rsidRPr="00CD07A0" w:rsidRDefault="007A4761" w:rsidP="00602423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A9D47E" w14:textId="77777777" w:rsidR="007A4761" w:rsidRPr="00CD07A0" w:rsidRDefault="007A4761" w:rsidP="00602423">
            <w:pPr>
              <w:tabs>
                <w:tab w:val="clear" w:pos="907"/>
                <w:tab w:val="decimal" w:pos="177"/>
                <w:tab w:val="left" w:pos="885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8" w:type="dxa"/>
          </w:tcPr>
          <w:p w14:paraId="1049C2FD" w14:textId="77777777" w:rsidR="007A4761" w:rsidRPr="00CD07A0" w:rsidRDefault="007A4761" w:rsidP="00602423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78CA15E2" w14:textId="77777777" w:rsidR="007A4761" w:rsidRPr="00CD07A0" w:rsidRDefault="007A4761" w:rsidP="0060242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2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</w:tr>
      <w:tr w:rsidR="00781CED" w:rsidRPr="00CD07A0" w14:paraId="5E97D0F1" w14:textId="77777777" w:rsidTr="00AB6B03">
        <w:tc>
          <w:tcPr>
            <w:tcW w:w="2880" w:type="dxa"/>
          </w:tcPr>
          <w:p w14:paraId="2421BAF1" w14:textId="244F6D63" w:rsidR="00781CED" w:rsidRPr="00CD07A0" w:rsidRDefault="00781CED" w:rsidP="00781CED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3D0D844C" w14:textId="144561FA" w:rsidR="00781CED" w:rsidRPr="00CD07A0" w:rsidRDefault="002467D7" w:rsidP="00781CED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781CED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81CED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781CED"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A991BCB" w14:textId="2F41D279" w:rsidR="00781CED" w:rsidRPr="00CD07A0" w:rsidRDefault="002467D7" w:rsidP="00781CED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81CED"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81CED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ECC1FD2" w14:textId="3E07E4AF" w:rsidR="00781CED" w:rsidRPr="00CD07A0" w:rsidRDefault="002467D7" w:rsidP="0078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81CED" w:rsidRPr="00CD07A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428" w:type="dxa"/>
          </w:tcPr>
          <w:p w14:paraId="27EDBCC4" w14:textId="77777777" w:rsidR="00781CED" w:rsidRPr="00CD07A0" w:rsidRDefault="00781CED" w:rsidP="00781CED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66F803F" w14:textId="6A44A38F" w:rsidR="00781CED" w:rsidRPr="00CD07A0" w:rsidRDefault="00781CED" w:rsidP="004F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F30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4F30C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</w:tbl>
    <w:p w14:paraId="67A47651" w14:textId="77777777" w:rsidR="00490A2C" w:rsidRDefault="00490A2C" w:rsidP="00490A2C">
      <w:pPr>
        <w:pStyle w:val="Heading9"/>
        <w:ind w:left="540"/>
        <w:rPr>
          <w:rFonts w:asciiTheme="majorBidi" w:hAnsiTheme="majorBidi" w:cstheme="majorBidi"/>
        </w:rPr>
      </w:pPr>
    </w:p>
    <w:p w14:paraId="6FC13B8E" w14:textId="77777777" w:rsidR="00490A2C" w:rsidRDefault="00490A2C" w:rsidP="00490A2C"/>
    <w:p w14:paraId="7955565E" w14:textId="77777777" w:rsidR="00490A2C" w:rsidRDefault="00490A2C" w:rsidP="00490A2C"/>
    <w:p w14:paraId="63C89FA6" w14:textId="77777777" w:rsidR="00490A2C" w:rsidRDefault="00490A2C" w:rsidP="00490A2C"/>
    <w:p w14:paraId="2D21AE60" w14:textId="77777777" w:rsidR="00490A2C" w:rsidRDefault="00490A2C" w:rsidP="00490A2C"/>
    <w:p w14:paraId="1C139CB8" w14:textId="77777777" w:rsidR="00490A2C" w:rsidRDefault="00490A2C" w:rsidP="00490A2C"/>
    <w:p w14:paraId="5D14AF52" w14:textId="77777777" w:rsidR="00490A2C" w:rsidRDefault="00490A2C" w:rsidP="00490A2C"/>
    <w:p w14:paraId="1A81694F" w14:textId="77777777" w:rsidR="00490A2C" w:rsidRDefault="00490A2C" w:rsidP="00490A2C"/>
    <w:p w14:paraId="4A4F0F5D" w14:textId="77777777" w:rsidR="00490A2C" w:rsidRDefault="00490A2C" w:rsidP="00490A2C"/>
    <w:p w14:paraId="52ED2E0A" w14:textId="77777777" w:rsidR="00490A2C" w:rsidRDefault="00490A2C" w:rsidP="00490A2C"/>
    <w:p w14:paraId="1C6687DA" w14:textId="77777777" w:rsidR="00490A2C" w:rsidRDefault="00490A2C" w:rsidP="00490A2C"/>
    <w:p w14:paraId="702DA138" w14:textId="77777777" w:rsidR="00490A2C" w:rsidRDefault="00490A2C" w:rsidP="00490A2C"/>
    <w:p w14:paraId="003357D6" w14:textId="77777777" w:rsidR="00490A2C" w:rsidRDefault="00490A2C" w:rsidP="00490A2C"/>
    <w:p w14:paraId="6BEBAFFE" w14:textId="77777777" w:rsidR="00D9502E" w:rsidRPr="00490A2C" w:rsidRDefault="00D9502E" w:rsidP="00490A2C"/>
    <w:p w14:paraId="44494CB6" w14:textId="29316961" w:rsidR="00B05E65" w:rsidRPr="00CD07A0" w:rsidRDefault="00B05E65" w:rsidP="007729D3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เครื่องมือทางการเงิน</w:t>
      </w:r>
    </w:p>
    <w:p w14:paraId="1CFC303D" w14:textId="46D8AC5B" w:rsidR="00EE315E" w:rsidRPr="00CD07A0" w:rsidRDefault="00EE315E" w:rsidP="00EE315E">
      <w:pPr>
        <w:rPr>
          <w:rFonts w:asciiTheme="majorBidi" w:hAnsiTheme="majorBidi" w:cstheme="majorBidi"/>
          <w:sz w:val="30"/>
          <w:szCs w:val="30"/>
          <w:cs/>
        </w:rPr>
      </w:pPr>
    </w:p>
    <w:p w14:paraId="69219C5B" w14:textId="5EC71BF9" w:rsidR="005C2EAA" w:rsidRPr="00CD07A0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(ก) 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ab/>
        <w:t>มูลค่าตามบัญชีและมูลค่ายุติธรรม</w:t>
      </w:r>
    </w:p>
    <w:p w14:paraId="178919AB" w14:textId="77777777" w:rsidR="001C3484" w:rsidRPr="00CD07A0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3DACBEF" w14:textId="52DA53F2" w:rsidR="00856C6F" w:rsidRPr="00CD07A0" w:rsidRDefault="00856C6F" w:rsidP="0015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D07A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</w:t>
      </w:r>
      <w:r w:rsidR="00FA6E4D" w:rsidRPr="00CD07A0">
        <w:rPr>
          <w:rFonts w:ascii="Angsana New" w:hAnsi="Angsana New" w:hint="cs"/>
          <w:sz w:val="30"/>
          <w:szCs w:val="30"/>
          <w:cs/>
        </w:rPr>
        <w:t>ทรัพย์</w:t>
      </w:r>
      <w:r w:rsidRPr="00CD07A0">
        <w:rPr>
          <w:rFonts w:ascii="Angsana New" w:hAnsi="Angsana New"/>
          <w:sz w:val="30"/>
          <w:szCs w:val="30"/>
          <w:cs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CD33E63" w14:textId="77777777" w:rsidR="001511E6" w:rsidRPr="00CD07A0" w:rsidRDefault="001511E6" w:rsidP="0015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91"/>
        <w:gridCol w:w="885"/>
        <w:gridCol w:w="184"/>
        <w:gridCol w:w="997"/>
        <w:gridCol w:w="180"/>
        <w:gridCol w:w="767"/>
        <w:gridCol w:w="180"/>
        <w:gridCol w:w="1116"/>
      </w:tblGrid>
      <w:tr w:rsidR="00856C6F" w:rsidRPr="00CD07A0" w14:paraId="3953CEC6" w14:textId="77777777" w:rsidTr="00A8013A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1BCE5223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31D909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746023AE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5BC41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56C6F" w:rsidRPr="00CD07A0" w14:paraId="7D3605EC" w14:textId="77777777" w:rsidTr="008A2B2E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5F304E81" w14:textId="11186856" w:rsidR="00856C6F" w:rsidRPr="00CD07A0" w:rsidRDefault="00383036" w:rsidP="00A8013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467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</w:t>
            </w:r>
            <w:r w:rsidR="00912F3D"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409D21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14:paraId="58D8D4E7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116C7A90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A69539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B753F1" w14:textId="27CF855B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2467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521C3325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EE2F02E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24D11B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76BBB8" w14:textId="3E646CC6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2467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40C638E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14:paraId="6A5403AB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1DA318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069FBD" w14:textId="47FA3268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2467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92B1590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4E7118D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9918B3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5579FF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56C6F" w:rsidRPr="00CD07A0" w14:paraId="4BDA8833" w14:textId="77777777" w:rsidTr="00A8013A">
        <w:tc>
          <w:tcPr>
            <w:tcW w:w="3510" w:type="dxa"/>
            <w:shd w:val="clear" w:color="auto" w:fill="auto"/>
          </w:tcPr>
          <w:p w14:paraId="1C8E2A38" w14:textId="77777777" w:rsidR="00856C6F" w:rsidRPr="00CD07A0" w:rsidRDefault="00856C6F" w:rsidP="00A8013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9"/>
          </w:tcPr>
          <w:p w14:paraId="14F66703" w14:textId="77777777" w:rsidR="00856C6F" w:rsidRPr="00CD07A0" w:rsidRDefault="00856C6F" w:rsidP="00A801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912F3D" w:rsidRPr="00CD07A0" w14:paraId="737DC790" w14:textId="77777777" w:rsidTr="008A2B2E">
        <w:tc>
          <w:tcPr>
            <w:tcW w:w="3510" w:type="dxa"/>
            <w:shd w:val="clear" w:color="auto" w:fill="auto"/>
          </w:tcPr>
          <w:p w14:paraId="4A983719" w14:textId="6A1FF7E7" w:rsidR="00912F3D" w:rsidRPr="00CD07A0" w:rsidRDefault="002467D7" w:rsidP="00A8013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C869F59" w14:textId="77777777" w:rsidR="00912F3D" w:rsidRPr="00CD07A0" w:rsidRDefault="00912F3D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639BF2A5" w14:textId="77777777" w:rsidR="00912F3D" w:rsidRPr="00CD07A0" w:rsidRDefault="00912F3D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0B8918F" w14:textId="77777777" w:rsidR="00912F3D" w:rsidRPr="00CD07A0" w:rsidRDefault="00912F3D" w:rsidP="00A8013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73B5112F" w14:textId="77777777" w:rsidR="00912F3D" w:rsidRPr="00CD07A0" w:rsidRDefault="00912F3D" w:rsidP="00A8013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4612A32" w14:textId="77777777" w:rsidR="00912F3D" w:rsidRPr="00CD07A0" w:rsidRDefault="00912F3D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9C65DB" w14:textId="77777777" w:rsidR="00912F3D" w:rsidRPr="00CD07A0" w:rsidRDefault="00912F3D" w:rsidP="00A801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70FC440B" w14:textId="77777777" w:rsidR="00912F3D" w:rsidRPr="00CD07A0" w:rsidRDefault="00912F3D" w:rsidP="00A8013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8CB50C3" w14:textId="77777777" w:rsidR="00912F3D" w:rsidRPr="00CD07A0" w:rsidRDefault="00912F3D" w:rsidP="00A801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AE5F892" w14:textId="77777777" w:rsidR="00912F3D" w:rsidRPr="00CD07A0" w:rsidRDefault="00912F3D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6C6F" w:rsidRPr="00CD07A0" w14:paraId="11FE5478" w14:textId="77777777" w:rsidTr="008A2B2E">
        <w:tc>
          <w:tcPr>
            <w:tcW w:w="3510" w:type="dxa"/>
            <w:shd w:val="clear" w:color="auto" w:fill="auto"/>
          </w:tcPr>
          <w:p w14:paraId="0048C7B9" w14:textId="01DA527D" w:rsidR="00856C6F" w:rsidRPr="00CD07A0" w:rsidRDefault="00E231BD" w:rsidP="00A8013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856C6F"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</w:tcPr>
          <w:p w14:paraId="0322B284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65272F2B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B497C32" w14:textId="77777777" w:rsidR="00856C6F" w:rsidRPr="00CD07A0" w:rsidRDefault="00856C6F" w:rsidP="00A8013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3D2E602F" w14:textId="77777777" w:rsidR="00856C6F" w:rsidRPr="00CD07A0" w:rsidRDefault="00856C6F" w:rsidP="00A8013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372CB2A2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CDB63C" w14:textId="77777777" w:rsidR="00856C6F" w:rsidRPr="00CD07A0" w:rsidRDefault="00856C6F" w:rsidP="00A801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16D4FD48" w14:textId="77777777" w:rsidR="00856C6F" w:rsidRPr="00CD07A0" w:rsidRDefault="00856C6F" w:rsidP="00A8013A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0572B3" w14:textId="77777777" w:rsidR="00856C6F" w:rsidRPr="00CD07A0" w:rsidRDefault="00856C6F" w:rsidP="00A801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00DF1B3" w14:textId="77777777" w:rsidR="00856C6F" w:rsidRPr="00CD07A0" w:rsidRDefault="00856C6F" w:rsidP="00A801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6C6F" w:rsidRPr="00CD07A0" w14:paraId="01ACCE62" w14:textId="77777777" w:rsidTr="008A2B2E">
        <w:tc>
          <w:tcPr>
            <w:tcW w:w="3510" w:type="dxa"/>
            <w:shd w:val="clear" w:color="auto" w:fill="auto"/>
            <w:vAlign w:val="bottom"/>
          </w:tcPr>
          <w:p w14:paraId="64FB3D68" w14:textId="77777777" w:rsidR="00856C6F" w:rsidRPr="00CD07A0" w:rsidRDefault="00856C6F" w:rsidP="00A8013A">
            <w:pPr>
              <w:tabs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156FB95E" w14:textId="4804AA4D" w:rsidR="00856C6F" w:rsidRPr="00CD07A0" w:rsidRDefault="003C304F" w:rsidP="00B51DFE">
            <w:pPr>
              <w:tabs>
                <w:tab w:val="clear" w:pos="907"/>
                <w:tab w:val="clear" w:pos="3515"/>
                <w:tab w:val="clear" w:pos="3742"/>
                <w:tab w:val="left" w:pos="1154"/>
                <w:tab w:val="left" w:pos="1267"/>
              </w:tabs>
              <w:spacing w:line="240" w:lineRule="auto"/>
              <w:ind w:left="-131" w:right="-82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7A2704EA" w14:textId="77777777" w:rsidR="00856C6F" w:rsidRPr="00CD07A0" w:rsidRDefault="00856C6F" w:rsidP="00A8013A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5F486EF" w14:textId="77777777" w:rsidR="00856C6F" w:rsidRPr="00CD07A0" w:rsidRDefault="00856C6F" w:rsidP="00856C6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0E95777" w14:textId="77777777" w:rsidR="00856C6F" w:rsidRPr="00CD07A0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22CD4580" w14:textId="6743F2F2" w:rsidR="00856C6F" w:rsidRPr="00CD07A0" w:rsidRDefault="003C304F" w:rsidP="00B51DFE">
            <w:pPr>
              <w:tabs>
                <w:tab w:val="clear" w:pos="907"/>
                <w:tab w:val="left" w:pos="791"/>
              </w:tabs>
              <w:spacing w:line="240" w:lineRule="auto"/>
              <w:ind w:left="-131" w:right="-7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F00E1A" w14:textId="77777777" w:rsidR="00856C6F" w:rsidRPr="00CD07A0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0F59C3AE" w14:textId="77777777" w:rsidR="00856C6F" w:rsidRPr="00CD07A0" w:rsidRDefault="00856C6F" w:rsidP="00856C6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B4A196" w14:textId="77777777" w:rsidR="00856C6F" w:rsidRPr="00CD07A0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9A7B3E3" w14:textId="142F7352" w:rsidR="00856C6F" w:rsidRPr="00CD07A0" w:rsidRDefault="003C304F" w:rsidP="00B51DFE">
            <w:pPr>
              <w:tabs>
                <w:tab w:val="clear" w:pos="907"/>
                <w:tab w:val="left" w:pos="778"/>
                <w:tab w:val="left" w:pos="946"/>
              </w:tabs>
              <w:spacing w:line="240" w:lineRule="auto"/>
              <w:ind w:left="-131" w:right="-80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410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3036" w:rsidRPr="00CD07A0" w14:paraId="5FB55B95" w14:textId="77777777" w:rsidTr="00602423">
        <w:tc>
          <w:tcPr>
            <w:tcW w:w="3510" w:type="dxa"/>
            <w:shd w:val="clear" w:color="auto" w:fill="auto"/>
          </w:tcPr>
          <w:p w14:paraId="663E5E3B" w14:textId="77777777" w:rsidR="00383036" w:rsidRPr="00CD07A0" w:rsidRDefault="00383036" w:rsidP="0060242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B1D999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1EF58618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C261372" w14:textId="77777777" w:rsidR="00383036" w:rsidRPr="00CD07A0" w:rsidRDefault="00383036" w:rsidP="00602423">
            <w:pPr>
              <w:pStyle w:val="acctfourfigures"/>
              <w:tabs>
                <w:tab w:val="decimal" w:pos="416"/>
              </w:tabs>
              <w:ind w:left="-124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6BC4ED41" w14:textId="77777777" w:rsidR="00383036" w:rsidRPr="00CD07A0" w:rsidRDefault="0038303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7CCEC594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7EBF6B" w14:textId="77777777" w:rsidR="00383036" w:rsidRPr="00CD07A0" w:rsidRDefault="0038303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50824110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06F0CF" w14:textId="77777777" w:rsidR="00383036" w:rsidRPr="00CD07A0" w:rsidRDefault="00383036" w:rsidP="006024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551018E" w14:textId="77777777" w:rsidR="00383036" w:rsidRPr="00CD07A0" w:rsidRDefault="00383036" w:rsidP="006024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09C" w:rsidRPr="00CD07A0" w14:paraId="081902B9" w14:textId="77777777" w:rsidTr="00602423">
        <w:tc>
          <w:tcPr>
            <w:tcW w:w="3510" w:type="dxa"/>
            <w:shd w:val="clear" w:color="auto" w:fill="auto"/>
          </w:tcPr>
          <w:p w14:paraId="0937478D" w14:textId="13985F69" w:rsidR="0033509C" w:rsidRPr="00CD07A0" w:rsidRDefault="002467D7" w:rsidP="003350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8C0950F" w14:textId="77777777" w:rsidR="0033509C" w:rsidRPr="00CD07A0" w:rsidRDefault="0033509C" w:rsidP="0033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7F233A0F" w14:textId="77777777" w:rsidR="0033509C" w:rsidRPr="00CD07A0" w:rsidRDefault="0033509C" w:rsidP="0033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05775AF2" w14:textId="77777777" w:rsidR="0033509C" w:rsidRPr="00CD07A0" w:rsidRDefault="0033509C" w:rsidP="0033509C">
            <w:pPr>
              <w:pStyle w:val="acctfourfigures"/>
              <w:tabs>
                <w:tab w:val="decimal" w:pos="416"/>
              </w:tabs>
              <w:ind w:left="-124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EE8B561" w14:textId="77777777" w:rsidR="0033509C" w:rsidRPr="00CD07A0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0831E4F" w14:textId="77777777" w:rsidR="0033509C" w:rsidRPr="00CD07A0" w:rsidRDefault="0033509C" w:rsidP="003350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12E8EE5" w14:textId="77777777" w:rsidR="0033509C" w:rsidRPr="00CD07A0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022CCB00" w14:textId="77777777" w:rsidR="0033509C" w:rsidRPr="00CD07A0" w:rsidRDefault="0033509C" w:rsidP="0033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747062" w14:textId="77777777" w:rsidR="0033509C" w:rsidRPr="00CD07A0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D08079E" w14:textId="77777777" w:rsidR="0033509C" w:rsidRPr="00CD07A0" w:rsidRDefault="0033509C" w:rsidP="003350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09C" w:rsidRPr="00CD07A0" w14:paraId="51E8E44F" w14:textId="77777777" w:rsidTr="00602423">
        <w:tc>
          <w:tcPr>
            <w:tcW w:w="3510" w:type="dxa"/>
            <w:shd w:val="clear" w:color="auto" w:fill="auto"/>
          </w:tcPr>
          <w:p w14:paraId="428A1E9E" w14:textId="00F0CFEE" w:rsidR="0033509C" w:rsidRPr="00CD07A0" w:rsidRDefault="0033509C" w:rsidP="0033509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7C57B2A" w14:textId="77777777" w:rsidR="0033509C" w:rsidRPr="00CD07A0" w:rsidRDefault="0033509C" w:rsidP="003350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7E12DAC3" w14:textId="77777777" w:rsidR="0033509C" w:rsidRPr="00CD07A0" w:rsidRDefault="0033509C" w:rsidP="003350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45F693F" w14:textId="77777777" w:rsidR="0033509C" w:rsidRPr="00CD07A0" w:rsidRDefault="0033509C" w:rsidP="003350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4B5559D9" w14:textId="77777777" w:rsidR="0033509C" w:rsidRPr="00CD07A0" w:rsidRDefault="0033509C" w:rsidP="0033509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2464AA02" w14:textId="77777777" w:rsidR="0033509C" w:rsidRPr="00CD07A0" w:rsidRDefault="0033509C" w:rsidP="003350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DACFD7" w14:textId="77777777" w:rsidR="0033509C" w:rsidRPr="00CD07A0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19643F07" w14:textId="77777777" w:rsidR="0033509C" w:rsidRPr="00CD07A0" w:rsidRDefault="0033509C" w:rsidP="0033509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5D2B3CE" w14:textId="77777777" w:rsidR="0033509C" w:rsidRPr="00CD07A0" w:rsidRDefault="0033509C" w:rsidP="00335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F48AB84" w14:textId="77777777" w:rsidR="0033509C" w:rsidRPr="00CD07A0" w:rsidRDefault="0033509C" w:rsidP="003350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09C" w:rsidRPr="00CD07A0" w14:paraId="74D5ADD1" w14:textId="77777777" w:rsidTr="00602423">
        <w:tc>
          <w:tcPr>
            <w:tcW w:w="3510" w:type="dxa"/>
            <w:shd w:val="clear" w:color="auto" w:fill="auto"/>
            <w:vAlign w:val="bottom"/>
          </w:tcPr>
          <w:p w14:paraId="6E8B8031" w14:textId="1F25C7FE" w:rsidR="0033509C" w:rsidRPr="00CD07A0" w:rsidRDefault="0033509C" w:rsidP="0033509C">
            <w:pPr>
              <w:tabs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78C1BB4D" w14:textId="3330D4A2" w:rsidR="0033509C" w:rsidRPr="00CD07A0" w:rsidRDefault="002467D7" w:rsidP="0033509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33509C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="0033509C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91" w:type="dxa"/>
          </w:tcPr>
          <w:p w14:paraId="3B3B8191" w14:textId="77777777" w:rsidR="0033509C" w:rsidRPr="00CD07A0" w:rsidRDefault="0033509C" w:rsidP="0033509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4E6769B" w14:textId="4578E63A" w:rsidR="0033509C" w:rsidRPr="00CD07A0" w:rsidRDefault="0033509C" w:rsidP="0033509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8611DD5" w14:textId="77777777" w:rsidR="0033509C" w:rsidRPr="00CD07A0" w:rsidRDefault="0033509C" w:rsidP="0033509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50C2423B" w14:textId="63E54FFB" w:rsidR="0033509C" w:rsidRPr="00CD07A0" w:rsidRDefault="002467D7" w:rsidP="0033509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33509C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="0033509C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80" w:type="dxa"/>
            <w:shd w:val="clear" w:color="auto" w:fill="auto"/>
          </w:tcPr>
          <w:p w14:paraId="4773A0B5" w14:textId="77777777" w:rsidR="0033509C" w:rsidRPr="00CD07A0" w:rsidRDefault="0033509C" w:rsidP="0033509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39E92056" w14:textId="5435EA40" w:rsidR="0033509C" w:rsidRPr="00CD07A0" w:rsidRDefault="0033509C" w:rsidP="0033509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8A6240" w14:textId="77777777" w:rsidR="0033509C" w:rsidRPr="00CD07A0" w:rsidRDefault="0033509C" w:rsidP="0033509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AE81761" w14:textId="274264A5" w:rsidR="0033509C" w:rsidRPr="00CD07A0" w:rsidRDefault="002467D7" w:rsidP="0033509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33509C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="0033509C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</w:tbl>
    <w:p w14:paraId="2017F24D" w14:textId="77777777" w:rsidR="00383036" w:rsidRPr="00CD07A0" w:rsidRDefault="00383036" w:rsidP="004F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A58B6E4" w14:textId="603400FB" w:rsidR="00856C6F" w:rsidRPr="00CD07A0" w:rsidRDefault="00944058" w:rsidP="004F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D07A0">
        <w:rPr>
          <w:rFonts w:ascii="Angsana New" w:hAnsi="Angsana New" w:hint="cs"/>
          <w:sz w:val="30"/>
          <w:szCs w:val="30"/>
          <w:cs/>
        </w:rPr>
        <w:t>ตาราง</w:t>
      </w:r>
      <w:r w:rsidR="00285A01" w:rsidRPr="00CD07A0">
        <w:rPr>
          <w:rFonts w:ascii="Angsana New" w:hAnsi="Angsana New" w:hint="cs"/>
          <w:sz w:val="30"/>
          <w:szCs w:val="30"/>
          <w:cs/>
        </w:rPr>
        <w:t>ดัง</w:t>
      </w:r>
      <w:r w:rsidRPr="00CD07A0">
        <w:rPr>
          <w:rFonts w:ascii="Angsana New" w:hAnsi="Angsana New" w:hint="cs"/>
          <w:sz w:val="30"/>
          <w:szCs w:val="30"/>
          <w:cs/>
        </w:rPr>
        <w:t>ต่อไปนี้แสดงเทคนิคการประเมินมูลค่าของ</w:t>
      </w:r>
      <w:r w:rsidR="00856C6F" w:rsidRPr="00CD07A0">
        <w:rPr>
          <w:rFonts w:ascii="Angsana New" w:hAnsi="Angsana New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CD07A0">
        <w:rPr>
          <w:rFonts w:ascii="Angsana New" w:hAnsi="Angsana New" w:hint="cs"/>
          <w:sz w:val="30"/>
          <w:szCs w:val="30"/>
          <w:cs/>
        </w:rPr>
        <w:t>ในงบฐานะการเงิน</w:t>
      </w:r>
    </w:p>
    <w:p w14:paraId="586D0E49" w14:textId="77777777" w:rsidR="00856C6F" w:rsidRPr="00CD07A0" w:rsidRDefault="00856C6F" w:rsidP="0085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87" w:type="dxa"/>
        <w:tblLook w:val="04A0" w:firstRow="1" w:lastRow="0" w:firstColumn="1" w:lastColumn="0" w:noHBand="0" w:noVBand="1"/>
      </w:tblPr>
      <w:tblGrid>
        <w:gridCol w:w="2358"/>
        <w:gridCol w:w="236"/>
        <w:gridCol w:w="6829"/>
      </w:tblGrid>
      <w:tr w:rsidR="00856C6F" w:rsidRPr="00CD07A0" w14:paraId="625E74CE" w14:textId="77777777" w:rsidTr="00A8013A">
        <w:trPr>
          <w:tblHeader/>
        </w:trPr>
        <w:tc>
          <w:tcPr>
            <w:tcW w:w="2358" w:type="dxa"/>
            <w:shd w:val="clear" w:color="auto" w:fill="auto"/>
          </w:tcPr>
          <w:p w14:paraId="6AC9EEF8" w14:textId="77777777" w:rsidR="00856C6F" w:rsidRPr="00CD07A0" w:rsidRDefault="00856C6F" w:rsidP="00383036">
            <w:pPr>
              <w:pStyle w:val="block"/>
              <w:spacing w:after="0" w:line="240" w:lineRule="atLeast"/>
              <w:ind w:left="5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D07A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FE181E0" w14:textId="77777777" w:rsidR="00856C6F" w:rsidRPr="00CD07A0" w:rsidRDefault="00856C6F" w:rsidP="0038303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  <w:shd w:val="clear" w:color="auto" w:fill="auto"/>
          </w:tcPr>
          <w:p w14:paraId="694049DC" w14:textId="77777777" w:rsidR="00856C6F" w:rsidRPr="00CD07A0" w:rsidRDefault="00856C6F" w:rsidP="00383036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CD07A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56C6F" w:rsidRPr="00CD07A0" w14:paraId="4812F3F0" w14:textId="77777777" w:rsidTr="00A8013A">
        <w:tc>
          <w:tcPr>
            <w:tcW w:w="2358" w:type="dxa"/>
            <w:shd w:val="clear" w:color="auto" w:fill="auto"/>
          </w:tcPr>
          <w:p w14:paraId="5CB3F4A7" w14:textId="77777777" w:rsidR="00856C6F" w:rsidRPr="00CD07A0" w:rsidRDefault="00856C6F" w:rsidP="00A8013A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07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7EBD8122" w14:textId="77777777" w:rsidR="00856C6F" w:rsidRPr="00CD07A0" w:rsidRDefault="00856C6F" w:rsidP="00A8013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  <w:shd w:val="clear" w:color="auto" w:fill="auto"/>
          </w:tcPr>
          <w:p w14:paraId="470FE6B8" w14:textId="1F77C1DC" w:rsidR="00856C6F" w:rsidRPr="00CD07A0" w:rsidRDefault="00856C6F" w:rsidP="00ED1267">
            <w:pPr>
              <w:pStyle w:val="block"/>
              <w:spacing w:after="0" w:line="240" w:lineRule="atLeast"/>
              <w:ind w:left="264" w:right="70" w:hanging="26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7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มูลค่ายุติธรรมอ้างอิงราคาซื้อขายสัญญาซื้อขายเงินตราต่างประเทศล่วงหน้า </w:t>
            </w:r>
            <w:r w:rsidR="00944058" w:rsidRPr="00CD07A0">
              <w:rPr>
                <w:rFonts w:ascii="Angsana New" w:hAnsi="Angsana New" w:cstheme="minorBidi"/>
                <w:sz w:val="30"/>
                <w:szCs w:val="30"/>
                <w:cs/>
                <w:lang w:bidi="th-TH"/>
              </w:rPr>
              <w:br/>
            </w:r>
            <w:r w:rsidRPr="00CD07A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วันที่รายงาน </w:t>
            </w:r>
          </w:p>
        </w:tc>
      </w:tr>
    </w:tbl>
    <w:p w14:paraId="69DEB677" w14:textId="3E4CB319" w:rsidR="00383036" w:rsidRDefault="00383036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B9AFF" w14:textId="77777777" w:rsidR="00E231BD" w:rsidRDefault="00E231BD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08656" w14:textId="77777777" w:rsidR="00E231BD" w:rsidRDefault="00E231BD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60F82" w14:textId="77777777" w:rsidR="00E231BD" w:rsidRDefault="00E231BD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FED405" w14:textId="77777777" w:rsidR="00E231BD" w:rsidRPr="00CD07A0" w:rsidRDefault="00E231BD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5B5B9" w14:textId="55D9DAF6" w:rsidR="00D97C86" w:rsidRPr="00CD07A0" w:rsidRDefault="00D97C86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(ข) 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นโยบายการจัดการความเสี่ยงทางด้านการเงิน   </w:t>
      </w:r>
    </w:p>
    <w:p w14:paraId="78F7E9B5" w14:textId="0D4CB790" w:rsidR="00EE315E" w:rsidRPr="00CD07A0" w:rsidRDefault="00EE315E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8F8A2A5" w14:textId="18038D41" w:rsidR="00223D93" w:rsidRPr="00CD07A0" w:rsidRDefault="00223D93" w:rsidP="00223D9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5845E58" w14:textId="10D2B99F" w:rsidR="00223D93" w:rsidRPr="00CD07A0" w:rsidRDefault="00223D93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6A7AE" w14:textId="2329FE0F" w:rsidR="003B6483" w:rsidRPr="00CD07A0" w:rsidRDefault="003B6483" w:rsidP="00031A5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CD07A0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D04461D" w14:textId="77777777" w:rsidR="005474DA" w:rsidRPr="00CD07A0" w:rsidRDefault="005474DA" w:rsidP="00031A5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B8132" w14:textId="2BC160D5" w:rsidR="003B6483" w:rsidRPr="00CD07A0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AC8693" w14:textId="77777777" w:rsidR="001C1F65" w:rsidRPr="00CD07A0" w:rsidRDefault="001C1F65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F5F82" w14:textId="5373B61B" w:rsidR="003B6483" w:rsidRPr="00CD07A0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E52271" w14:textId="77777777" w:rsidR="005474DA" w:rsidRPr="00CD07A0" w:rsidRDefault="005474DA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F6DA7" w14:textId="2FF0C176" w:rsidR="00F56E81" w:rsidRPr="00CD07A0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ความเสี่ยงด้านเครดิต</w:t>
      </w:r>
    </w:p>
    <w:p w14:paraId="61BD87C5" w14:textId="77777777" w:rsidR="00F56E81" w:rsidRPr="00CD07A0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F692E" w14:textId="7B37016D" w:rsidR="00D94C7A" w:rsidRPr="009A5331" w:rsidRDefault="003B6483" w:rsidP="009A5331">
      <w:pPr>
        <w:tabs>
          <w:tab w:val="clear" w:pos="454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F56E81" w:rsidRPr="00CD07A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8A5262" w:rsidRPr="00CD07A0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</w:p>
    <w:p w14:paraId="5D1FBDC1" w14:textId="77777777" w:rsidR="00D94C7A" w:rsidRDefault="00D94C7A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4B99736A" w14:textId="77777777" w:rsidR="00E231BD" w:rsidRDefault="00E231BD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2C89AB59" w14:textId="77777777" w:rsidR="00E231BD" w:rsidRDefault="00E231BD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0518F32A" w14:textId="77777777" w:rsidR="00E231BD" w:rsidRDefault="00E231BD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79E9A42D" w14:textId="77777777" w:rsidR="00E231BD" w:rsidRPr="00CD07A0" w:rsidRDefault="00E231BD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1CE3FB7D" w14:textId="64079E7E" w:rsidR="00223D93" w:rsidRPr="00CD07A0" w:rsidRDefault="00223D93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576DB0" w:rsidRPr="00CD07A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 ลูกหนี้การค้า</w:t>
      </w:r>
    </w:p>
    <w:p w14:paraId="57BC2BBA" w14:textId="77777777" w:rsidR="00D94C7A" w:rsidRPr="00CD07A0" w:rsidRDefault="00D94C7A" w:rsidP="00383036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6399CDB" w14:textId="3CA057CD" w:rsidR="00F56E81" w:rsidRPr="00CD07A0" w:rsidRDefault="00F56E81" w:rsidP="00383036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ความเสี่ยงด้านเครดิตของบริษัทได้รับอิทธิพลมาจากลักษณะเฉพาะตัวของลูกค้าแต่ละรายอย่าง</w:t>
      </w:r>
      <w:r w:rsidR="001E7773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="001E7773"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2467D7">
        <w:rPr>
          <w:rFonts w:asciiTheme="majorBidi" w:hAnsiTheme="majorBidi" w:cstheme="majorBidi"/>
          <w:sz w:val="30"/>
          <w:szCs w:val="30"/>
        </w:rPr>
        <w:t>13</w:t>
      </w:r>
    </w:p>
    <w:p w14:paraId="3B432D70" w14:textId="77777777" w:rsidR="00F56E81" w:rsidRPr="00CD07A0" w:rsidRDefault="00F56E81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14:paraId="1B32FE27" w14:textId="55033602" w:rsidR="00F56E81" w:rsidRPr="00CD07A0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</w:t>
      </w:r>
      <w:r w:rsidR="009A5E9B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ลูกค้ารายใหม่แต่ละรายก่อนที่บริษัทจะเสนอระยะเวลาและเงื่อนไขทางการค้า บริษัทจะทบทวน</w:t>
      </w:r>
      <w:r w:rsidR="009A5E9B" w:rsidRPr="00CD07A0">
        <w:rPr>
          <w:rFonts w:asciiTheme="majorBidi" w:hAnsiTheme="majorBidi" w:cstheme="majorBidi"/>
          <w:sz w:val="30"/>
          <w:szCs w:val="30"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</w:t>
      </w:r>
      <w:r w:rsidR="0051193D" w:rsidRPr="00CD07A0">
        <w:rPr>
          <w:rFonts w:asciiTheme="majorBidi" w:hAnsiTheme="majorBidi" w:cstheme="majorBidi"/>
          <w:sz w:val="30"/>
          <w:szCs w:val="30"/>
          <w:cs/>
        </w:rPr>
        <w:t>กรรมการผู้อำนวยการ</w:t>
      </w:r>
    </w:p>
    <w:p w14:paraId="55A5708F" w14:textId="77777777" w:rsidR="001C1F65" w:rsidRPr="00CD07A0" w:rsidRDefault="001C1F65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14:paraId="34E82F0B" w14:textId="57C72C07" w:rsidR="00F56E81" w:rsidRPr="00CD07A0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F15D4" w:rsidRPr="00CD07A0">
        <w:rPr>
          <w:rFonts w:asciiTheme="majorBidi" w:hAnsiTheme="majorBidi" w:cstheme="majorBidi"/>
          <w:sz w:val="30"/>
          <w:szCs w:val="30"/>
        </w:rPr>
        <w:br/>
      </w:r>
      <w:r w:rsidR="002467D7">
        <w:rPr>
          <w:rFonts w:asciiTheme="majorBidi" w:hAnsiTheme="majorBidi" w:cstheme="majorBidi"/>
          <w:sz w:val="30"/>
          <w:szCs w:val="30"/>
        </w:rPr>
        <w:t>30</w:t>
      </w:r>
      <w:r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 </w:t>
      </w:r>
    </w:p>
    <w:p w14:paraId="4A619455" w14:textId="0D2D5A23" w:rsidR="00F56E81" w:rsidRPr="00CD07A0" w:rsidRDefault="00F56E81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14:paraId="700E1157" w14:textId="1E994609" w:rsidR="009308A4" w:rsidRPr="00CD07A0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2467D7">
        <w:rPr>
          <w:rFonts w:asciiTheme="majorBidi" w:hAnsiTheme="majorBidi" w:cstheme="majorBidi"/>
          <w:sz w:val="30"/>
          <w:szCs w:val="30"/>
        </w:rPr>
        <w:t>6</w:t>
      </w:r>
    </w:p>
    <w:p w14:paraId="2C097268" w14:textId="77777777" w:rsidR="00A711EA" w:rsidRPr="00CD07A0" w:rsidRDefault="00A711EA" w:rsidP="00A711E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27691981" w14:textId="76620BCD" w:rsidR="008463D2" w:rsidRPr="00CD07A0" w:rsidRDefault="008463D2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เงินสดและรายการเทียบเท่าเงินสด</w:t>
      </w:r>
      <w:r w:rsidR="00A72972" w:rsidRPr="00CD07A0">
        <w:rPr>
          <w:rFonts w:asciiTheme="majorBidi" w:hAnsiTheme="majorBidi" w:cstheme="majorBidi"/>
          <w:i/>
          <w:iCs/>
          <w:sz w:val="30"/>
          <w:szCs w:val="30"/>
          <w:cs/>
        </w:rPr>
        <w:t>และอนุพันธ์</w:t>
      </w:r>
    </w:p>
    <w:p w14:paraId="06042D61" w14:textId="7727BE8A" w:rsidR="008463D2" w:rsidRPr="00CD07A0" w:rsidRDefault="008463D2" w:rsidP="00E404DE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694D8899" w14:textId="74649DD6" w:rsidR="008463D2" w:rsidRPr="00CD07A0" w:rsidRDefault="008463D2" w:rsidP="00E404D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A72972" w:rsidRPr="00CD07A0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และสินทรัพย์อนุพันธ์</w:t>
      </w:r>
      <w:r w:rsidR="009D77F8" w:rsidRPr="00CD07A0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9D77F8" w:rsidRPr="00CD07A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13B1CF44" w14:textId="7D67485A" w:rsidR="008463D2" w:rsidRPr="00CD07A0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24"/>
          <w:szCs w:val="24"/>
        </w:rPr>
      </w:pPr>
    </w:p>
    <w:p w14:paraId="2FC08FD2" w14:textId="01F393B4" w:rsidR="008463D2" w:rsidRPr="00CD07A0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ความเสี่ยงด้านสภาพคล่อง</w:t>
      </w:r>
    </w:p>
    <w:p w14:paraId="4B20433E" w14:textId="77777777" w:rsidR="008463D2" w:rsidRPr="00CD07A0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24"/>
          <w:szCs w:val="24"/>
          <w:lang w:bidi="ar-SA"/>
        </w:rPr>
      </w:pPr>
    </w:p>
    <w:p w14:paraId="1F17C02F" w14:textId="0C1A4727" w:rsidR="008463D2" w:rsidRPr="00CD07A0" w:rsidRDefault="008463D2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67285DFC" w14:textId="12AA7CF1" w:rsidR="003D5E2B" w:rsidRPr="00CD07A0" w:rsidRDefault="003D5E2B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CCCC0F" w14:textId="4E67994C" w:rsidR="00405F6F" w:rsidRPr="00CD07A0" w:rsidRDefault="003D5E2B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1C128C" w:rsidRPr="00CD07A0">
        <w:rPr>
          <w:rFonts w:asciiTheme="majorBidi" w:hAnsiTheme="majorBidi" w:cstheme="majorBidi"/>
          <w:sz w:val="30"/>
          <w:szCs w:val="30"/>
          <w:cs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โดย</w:t>
      </w:r>
      <w:r w:rsidR="009D77F8" w:rsidRPr="00CD07A0">
        <w:rPr>
          <w:rFonts w:asciiTheme="majorBidi" w:hAnsiTheme="majorBidi" w:cstheme="majorBidi"/>
          <w:sz w:val="30"/>
          <w:szCs w:val="30"/>
          <w:cs/>
        </w:rPr>
        <w:t>แสดง</w:t>
      </w:r>
      <w:r w:rsidRPr="00CD07A0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</w:t>
      </w:r>
      <w:r w:rsidR="00A02A72" w:rsidRPr="00CD07A0">
        <w:rPr>
          <w:rFonts w:asciiTheme="majorBidi" w:hAnsiTheme="majorBidi" w:cstheme="majorBidi"/>
          <w:sz w:val="30"/>
          <w:szCs w:val="30"/>
          <w:cs/>
        </w:rPr>
        <w:br/>
      </w:r>
      <w:r w:rsidRPr="00CD07A0">
        <w:rPr>
          <w:rFonts w:asciiTheme="majorBidi" w:hAnsiTheme="majorBidi" w:cstheme="majorBidi"/>
          <w:sz w:val="30"/>
          <w:szCs w:val="30"/>
          <w:cs/>
        </w:rPr>
        <w:t>หากหักกลบตามสัญญา</w:t>
      </w:r>
    </w:p>
    <w:p w14:paraId="2E779CAE" w14:textId="24C60DEB" w:rsidR="00BF6FFE" w:rsidRPr="00CD07A0" w:rsidRDefault="00BF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1027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4"/>
        <w:gridCol w:w="1259"/>
        <w:gridCol w:w="270"/>
        <w:gridCol w:w="1259"/>
        <w:gridCol w:w="270"/>
        <w:gridCol w:w="1169"/>
        <w:gridCol w:w="270"/>
        <w:gridCol w:w="1259"/>
        <w:gridCol w:w="236"/>
        <w:gridCol w:w="1308"/>
      </w:tblGrid>
      <w:tr w:rsidR="00BE6B03" w:rsidRPr="00CD07A0" w14:paraId="312EFC27" w14:textId="77777777" w:rsidTr="00383036">
        <w:tc>
          <w:tcPr>
            <w:tcW w:w="2974" w:type="dxa"/>
            <w:hideMark/>
          </w:tcPr>
          <w:p w14:paraId="4E002B97" w14:textId="77777777" w:rsidR="00BE6B03" w:rsidRPr="00CD07A0" w:rsidRDefault="00BE6B03" w:rsidP="00864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9519C4" w14:textId="665751B0" w:rsidR="00BE6B03" w:rsidRPr="00CD07A0" w:rsidRDefault="00BE6B03" w:rsidP="00864A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A7335" w14:textId="77777777" w:rsidR="00BE6B03" w:rsidRPr="00CD07A0" w:rsidRDefault="00BE6B03" w:rsidP="00864A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1" w:type="dxa"/>
            <w:gridSpan w:val="7"/>
            <w:tcBorders>
              <w:bottom w:val="single" w:sz="4" w:space="0" w:color="auto"/>
            </w:tcBorders>
          </w:tcPr>
          <w:p w14:paraId="61F28D98" w14:textId="528A7B24" w:rsidR="00BE6B03" w:rsidRPr="00CD07A0" w:rsidRDefault="00BE6B03" w:rsidP="00BE6B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534C4" w:rsidRPr="00CD07A0" w14:paraId="7F3AA809" w14:textId="77777777" w:rsidTr="0058257A">
        <w:tc>
          <w:tcPr>
            <w:tcW w:w="2974" w:type="dxa"/>
            <w:vAlign w:val="bottom"/>
            <w:hideMark/>
          </w:tcPr>
          <w:p w14:paraId="728C2846" w14:textId="5AE4E942" w:rsidR="00A534C4" w:rsidRPr="00CD07A0" w:rsidRDefault="00A534C4" w:rsidP="00FE7443">
            <w:pPr>
              <w:spacing w:line="240" w:lineRule="auto"/>
              <w:ind w:firstLine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67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9" w:type="dxa"/>
            <w:vAlign w:val="bottom"/>
            <w:hideMark/>
          </w:tcPr>
          <w:p w14:paraId="05F209E8" w14:textId="0DE25373" w:rsidR="00A534C4" w:rsidRPr="00CD07A0" w:rsidRDefault="00A534C4" w:rsidP="008C74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172C227" w14:textId="77777777" w:rsidR="00A534C4" w:rsidRPr="00CD07A0" w:rsidRDefault="00A534C4" w:rsidP="008C74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A8F26D7" w14:textId="77777777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  <w:hideMark/>
          </w:tcPr>
          <w:p w14:paraId="00D1C353" w14:textId="087382EA" w:rsidR="00A534C4" w:rsidRPr="00CD07A0" w:rsidRDefault="00A534C4" w:rsidP="008C746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3F09FE" w14:textId="77777777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hideMark/>
          </w:tcPr>
          <w:p w14:paraId="2F6F09A7" w14:textId="3AB0559C" w:rsidR="00A534C4" w:rsidRPr="00CD07A0" w:rsidRDefault="00A534C4" w:rsidP="008C746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D2095F" w14:textId="77777777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7FAE464" w14:textId="2D23EC60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62FFA10" w14:textId="046735CB" w:rsidR="00A534C4" w:rsidRPr="00CD07A0" w:rsidRDefault="00A534C4" w:rsidP="00A534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="00383036"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E30EEB" w14:textId="77777777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  <w:hideMark/>
          </w:tcPr>
          <w:p w14:paraId="01BE5E77" w14:textId="7665E3DA" w:rsidR="00A534C4" w:rsidRPr="00CD07A0" w:rsidRDefault="00A534C4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E6B03" w:rsidRPr="00CD07A0" w14:paraId="03E9A364" w14:textId="77777777" w:rsidTr="00383036">
        <w:tc>
          <w:tcPr>
            <w:tcW w:w="2974" w:type="dxa"/>
            <w:vAlign w:val="bottom"/>
          </w:tcPr>
          <w:p w14:paraId="084D52F1" w14:textId="77777777" w:rsidR="00BE6B03" w:rsidRPr="00CD07A0" w:rsidRDefault="00BE6B03" w:rsidP="008C74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28B95C34" w14:textId="77777777" w:rsidR="00BE6B03" w:rsidRPr="00CD07A0" w:rsidRDefault="00BE6B03" w:rsidP="008C74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1" w:type="dxa"/>
            <w:gridSpan w:val="8"/>
          </w:tcPr>
          <w:p w14:paraId="1973A0B9" w14:textId="4AC0166D" w:rsidR="00BE6B03" w:rsidRPr="00CD07A0" w:rsidRDefault="00BE6B03" w:rsidP="00BE6B03">
            <w:pPr>
              <w:tabs>
                <w:tab w:val="clear" w:pos="22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D277A5" w:rsidRPr="00CD07A0" w14:paraId="1ED743A7" w14:textId="77777777" w:rsidTr="0058257A">
        <w:tc>
          <w:tcPr>
            <w:tcW w:w="2974" w:type="dxa"/>
          </w:tcPr>
          <w:p w14:paraId="7504E609" w14:textId="233EDF34" w:rsidR="00D277A5" w:rsidRPr="00CD07A0" w:rsidRDefault="002467D7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59" w:type="dxa"/>
          </w:tcPr>
          <w:p w14:paraId="57F9E7B2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A7E64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40F9D4B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20D5B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D971DFF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6937B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34B956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B70869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1CCA7AD7" w14:textId="77777777" w:rsidR="00D277A5" w:rsidRPr="00CD07A0" w:rsidRDefault="00D277A5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34C4" w:rsidRPr="00CD07A0" w14:paraId="4A29F11D" w14:textId="77777777" w:rsidTr="0058257A">
        <w:tc>
          <w:tcPr>
            <w:tcW w:w="2974" w:type="dxa"/>
            <w:hideMark/>
          </w:tcPr>
          <w:p w14:paraId="352DE010" w14:textId="77777777" w:rsidR="00A534C4" w:rsidRPr="00CD07A0" w:rsidRDefault="00A534C4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59" w:type="dxa"/>
          </w:tcPr>
          <w:p w14:paraId="3BF98A26" w14:textId="5EF92D2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5A074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597B5F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EE7D1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87023F5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0181D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3B89E2E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C023C" w14:textId="77777777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5749ED85" w14:textId="35538CC4" w:rsidR="00A534C4" w:rsidRPr="00CD07A0" w:rsidRDefault="00A534C4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0F6A" w:rsidRPr="00CD07A0" w14:paraId="1C60C30E" w14:textId="77777777" w:rsidTr="007309FB">
        <w:tc>
          <w:tcPr>
            <w:tcW w:w="2974" w:type="dxa"/>
            <w:vAlign w:val="bottom"/>
          </w:tcPr>
          <w:p w14:paraId="503BAB3D" w14:textId="3E5038F4" w:rsidR="00EC0F6A" w:rsidRPr="00CD07A0" w:rsidRDefault="00EC0F6A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9B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9" w:type="dxa"/>
            <w:vAlign w:val="bottom"/>
          </w:tcPr>
          <w:p w14:paraId="1C2518CE" w14:textId="215420E1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583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63561EA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8FA27FF" w14:textId="1D0CC9C3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FDD4140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61CDF09" w14:textId="4C7F2E7E" w:rsidR="00EC0F6A" w:rsidRPr="00CD07A0" w:rsidRDefault="00EC0F6A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A52B3F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778D499" w14:textId="709218F9" w:rsidR="00EC0F6A" w:rsidRPr="00CD07A0" w:rsidRDefault="00EC0F6A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80BAB7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3287BCBF" w14:textId="6FA67E3C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0F6A" w:rsidRPr="00CD07A0" w14:paraId="0C922FCB" w14:textId="77777777" w:rsidTr="0058257A">
        <w:tc>
          <w:tcPr>
            <w:tcW w:w="2974" w:type="dxa"/>
            <w:vAlign w:val="bottom"/>
          </w:tcPr>
          <w:p w14:paraId="0A31CED7" w14:textId="77777777" w:rsidR="00EC0F6A" w:rsidRPr="00FE7443" w:rsidRDefault="00EC0F6A" w:rsidP="00FE7443">
            <w:pPr>
              <w:spacing w:line="240" w:lineRule="auto"/>
              <w:ind w:left="73" w:right="-24" w:firstLine="18"/>
              <w:rPr>
                <w:rFonts w:asciiTheme="majorBidi" w:hAnsiTheme="majorBidi"/>
                <w:sz w:val="30"/>
                <w:szCs w:val="30"/>
                <w:cs/>
              </w:rPr>
            </w:pPr>
            <w:r w:rsidRPr="00FE7443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9" w:type="dxa"/>
            <w:vAlign w:val="bottom"/>
          </w:tcPr>
          <w:p w14:paraId="33D8D104" w14:textId="0B40C1B3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99</w:t>
            </w:r>
            <w:r w:rsidRPr="00EC0F6A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834</w:t>
            </w:r>
            <w:r w:rsidRPr="00EC0F6A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238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FD76829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5C3C157" w14:textId="44C998F0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834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238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1DCF547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4BA9A5A" w14:textId="08670381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C06EAC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19E5A7" w14:textId="19B781C6" w:rsidR="00EC0F6A" w:rsidRPr="00CD07A0" w:rsidRDefault="00EC0F6A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15C00F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32629F9E" w14:textId="7DF39A43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834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238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0F6A" w:rsidRPr="00CD07A0" w14:paraId="2EEAD8A4" w14:textId="77777777" w:rsidTr="0058257A">
        <w:tc>
          <w:tcPr>
            <w:tcW w:w="2974" w:type="dxa"/>
            <w:vAlign w:val="bottom"/>
            <w:hideMark/>
          </w:tcPr>
          <w:p w14:paraId="5F40257C" w14:textId="77777777" w:rsidR="00EC0F6A" w:rsidRPr="00FE7443" w:rsidRDefault="00EC0F6A" w:rsidP="00FE7443">
            <w:pPr>
              <w:spacing w:line="240" w:lineRule="auto"/>
              <w:ind w:left="73" w:right="-24" w:firstLine="18"/>
              <w:rPr>
                <w:rFonts w:asciiTheme="majorBidi" w:hAnsiTheme="majorBidi"/>
                <w:sz w:val="30"/>
                <w:szCs w:val="30"/>
              </w:rPr>
            </w:pPr>
            <w:r w:rsidRPr="00FE744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  <w:vAlign w:val="bottom"/>
          </w:tcPr>
          <w:p w14:paraId="3AEADC5D" w14:textId="60EFE46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060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F14BF37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F87C3E" w14:textId="02C6BD3E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957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CC33982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881E1AE" w14:textId="069A1850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9BBA58D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783BF37" w14:textId="7BF8121A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2B89F8E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5ECB0E27" w14:textId="48CA3ABD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542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0F6A" w:rsidRPr="00CD07A0" w14:paraId="50E66F1F" w14:textId="77777777" w:rsidTr="0058257A">
        <w:trPr>
          <w:trHeight w:val="119"/>
        </w:trPr>
        <w:tc>
          <w:tcPr>
            <w:tcW w:w="2974" w:type="dxa"/>
            <w:hideMark/>
          </w:tcPr>
          <w:p w14:paraId="0285E9B1" w14:textId="77777777" w:rsidR="00EC0F6A" w:rsidRPr="00FE7443" w:rsidRDefault="00EC0F6A" w:rsidP="00FE7443">
            <w:pPr>
              <w:spacing w:line="240" w:lineRule="auto"/>
              <w:ind w:left="73" w:right="-24" w:firstLine="18"/>
              <w:rPr>
                <w:rFonts w:asciiTheme="majorBidi" w:hAnsiTheme="majorBidi"/>
                <w:sz w:val="30"/>
                <w:szCs w:val="30"/>
              </w:rPr>
            </w:pPr>
            <w:r w:rsidRPr="00FE7443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6662E42B" w14:textId="6069264F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386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AD840A7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5354140" w14:textId="58DEA181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  <w:cs/>
              </w:rPr>
              <w:t>956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7151461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EBBCF29" w14:textId="7E3676FE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913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60756E7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3AD02AC" w14:textId="3696036F" w:rsidR="00EC0F6A" w:rsidRPr="00CD07A0" w:rsidRDefault="00EC0F6A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68B8D6" w14:textId="77777777" w:rsidR="00EC0F6A" w:rsidRPr="00CD07A0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629D8AE5" w14:textId="6765A1A7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869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740</w:t>
            </w:r>
            <w:r w:rsidRPr="00EC0F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0F6A" w:rsidRPr="00CD07A0" w14:paraId="629ADC4D" w14:textId="77777777" w:rsidTr="0058257A">
        <w:tc>
          <w:tcPr>
            <w:tcW w:w="2974" w:type="dxa"/>
          </w:tcPr>
          <w:p w14:paraId="3341E2BC" w14:textId="77777777" w:rsidR="00EC0F6A" w:rsidRPr="00CD07A0" w:rsidRDefault="00EC0F6A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42469" w14:textId="7D713199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158905" w14:textId="77777777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63321" w14:textId="7146024B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541B57" w14:textId="77777777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9D074" w14:textId="2A26A00B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AEE468" w14:textId="77777777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F7B86" w14:textId="12C74607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30F1161" w14:textId="77777777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D43B1" w14:textId="4728FBD6" w:rsidR="00EC0F6A" w:rsidRPr="00EC0F6A" w:rsidRDefault="00EC0F6A" w:rsidP="00EC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  <w:r w:rsidRPr="00EC0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83036" w:rsidRPr="00CD07A0" w14:paraId="7CBF897C" w14:textId="77777777" w:rsidTr="0058257A">
        <w:tc>
          <w:tcPr>
            <w:tcW w:w="2974" w:type="dxa"/>
          </w:tcPr>
          <w:p w14:paraId="745E51E9" w14:textId="77777777" w:rsidR="00383036" w:rsidRPr="00CD07A0" w:rsidRDefault="00383036" w:rsidP="00A534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61793DFF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4C3E46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1EFDC6B8" w14:textId="77777777" w:rsidR="00383036" w:rsidRPr="00CD07A0" w:rsidRDefault="00383036" w:rsidP="00C70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BD38AC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5E33CEF6" w14:textId="77777777" w:rsidR="00383036" w:rsidRPr="00CD07A0" w:rsidRDefault="00383036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97A137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48107965" w14:textId="77777777" w:rsidR="00383036" w:rsidRPr="00CD07A0" w:rsidRDefault="00383036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0DFD4B" w14:textId="77777777" w:rsidR="00383036" w:rsidRPr="00CD07A0" w:rsidRDefault="00383036" w:rsidP="00A53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nil"/>
            </w:tcBorders>
          </w:tcPr>
          <w:p w14:paraId="22BB0BC7" w14:textId="77777777" w:rsidR="00383036" w:rsidRPr="00CD07A0" w:rsidRDefault="00383036" w:rsidP="00370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243CE" w:rsidRPr="00CD07A0" w14:paraId="07308B22" w14:textId="77777777" w:rsidTr="0058257A">
        <w:tc>
          <w:tcPr>
            <w:tcW w:w="2974" w:type="dxa"/>
          </w:tcPr>
          <w:p w14:paraId="001E6574" w14:textId="632B2A9F" w:rsidR="009243CE" w:rsidRPr="00CD07A0" w:rsidRDefault="002467D7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59" w:type="dxa"/>
          </w:tcPr>
          <w:p w14:paraId="2926B04A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5D39C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D3EFE6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7176F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3ABEBD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42217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8CA67E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DC1D52" w14:textId="244A664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295D9BD9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43CE" w:rsidRPr="00CD07A0" w14:paraId="2A2641F3" w14:textId="77777777" w:rsidTr="0058257A">
        <w:tc>
          <w:tcPr>
            <w:tcW w:w="2974" w:type="dxa"/>
            <w:hideMark/>
          </w:tcPr>
          <w:p w14:paraId="6C564CC6" w14:textId="77777777" w:rsidR="009243CE" w:rsidRPr="00CD07A0" w:rsidRDefault="009243CE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59" w:type="dxa"/>
          </w:tcPr>
          <w:p w14:paraId="45CC3553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6927C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0CE7703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8915F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2ADB6D7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C1AF7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B34CCC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960A80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7F1D828C" w14:textId="77777777" w:rsidR="009243CE" w:rsidRPr="00CD07A0" w:rsidRDefault="009243CE" w:rsidP="00BB7A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43CE" w:rsidRPr="00CD07A0" w14:paraId="5AD0AA3D" w14:textId="77777777" w:rsidTr="0058257A">
        <w:tc>
          <w:tcPr>
            <w:tcW w:w="2974" w:type="dxa"/>
            <w:vAlign w:val="bottom"/>
          </w:tcPr>
          <w:p w14:paraId="18BCE251" w14:textId="77777777" w:rsidR="009243CE" w:rsidRPr="00CD07A0" w:rsidRDefault="009243CE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9" w:type="dxa"/>
            <w:vAlign w:val="bottom"/>
          </w:tcPr>
          <w:p w14:paraId="21430B81" w14:textId="379DFB4D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41D11AE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A3C146F" w14:textId="20922F96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 w:hint="cs"/>
                <w:sz w:val="30"/>
                <w:szCs w:val="30"/>
                <w:cs/>
              </w:rPr>
              <w:t>154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DE8A018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0529449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B0F66A6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8E1B5A3" w14:textId="77777777" w:rsidR="009243CE" w:rsidRPr="00CD07A0" w:rsidRDefault="009243CE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36" w:type="dxa"/>
          </w:tcPr>
          <w:p w14:paraId="4602050F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5688D7EE" w14:textId="4306DA66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515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243CE" w:rsidRPr="00CD07A0" w14:paraId="67AD0AB0" w14:textId="77777777" w:rsidTr="0058257A">
        <w:tc>
          <w:tcPr>
            <w:tcW w:w="2974" w:type="dxa"/>
            <w:vAlign w:val="bottom"/>
            <w:hideMark/>
          </w:tcPr>
          <w:p w14:paraId="121FCBC4" w14:textId="77777777" w:rsidR="009243CE" w:rsidRPr="00CD07A0" w:rsidRDefault="009243CE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  <w:vAlign w:val="bottom"/>
          </w:tcPr>
          <w:p w14:paraId="68D8DD5E" w14:textId="4215F5D8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928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060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2B13DB5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4992B6F" w14:textId="56F91BE0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/>
                <w:sz w:val="30"/>
                <w:szCs w:val="30"/>
              </w:rPr>
              <w:t>4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</w:rPr>
              <w:t>907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</w:rPr>
              <w:t>059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32423A1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C77BD50" w14:textId="37A692A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823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8A6A07E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B67FA56" w14:textId="2DFDAE32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/>
                <w:sz w:val="30"/>
                <w:szCs w:val="30"/>
              </w:rPr>
              <w:t>6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</w:rPr>
              <w:t>078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</w:rPr>
              <w:t>718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EFB72C2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1F6E5B30" w14:textId="30ED40EB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243CE" w:rsidRPr="00CD07A0" w14:paraId="0836AC96" w14:textId="77777777" w:rsidTr="0058257A">
        <w:trPr>
          <w:trHeight w:val="119"/>
        </w:trPr>
        <w:tc>
          <w:tcPr>
            <w:tcW w:w="2974" w:type="dxa"/>
            <w:hideMark/>
          </w:tcPr>
          <w:p w14:paraId="7480025D" w14:textId="77777777" w:rsidR="009243CE" w:rsidRPr="00CD07A0" w:rsidRDefault="009243CE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6DE7905C" w14:textId="6D903934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072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221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79A0CE2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BED36DC" w14:textId="19BFA6AE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353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969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65E59F4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CADE326" w14:textId="0F066AFC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 (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869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740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5EFE5DF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F527746" w14:textId="77777777" w:rsidR="009243CE" w:rsidRPr="00CD07A0" w:rsidRDefault="009243CE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   </w:t>
            </w:r>
            <w:r w:rsidRPr="00FE744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CD07A0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6" w:type="dxa"/>
          </w:tcPr>
          <w:p w14:paraId="49B69B69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7D74E308" w14:textId="1BCAA52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223</w:t>
            </w:r>
            <w:r w:rsidRPr="00CD07A0">
              <w:rPr>
                <w:rFonts w:asciiTheme="majorBidi" w:hAnsi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/>
                <w:sz w:val="30"/>
                <w:szCs w:val="30"/>
                <w:cs/>
              </w:rPr>
              <w:t>709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243CE" w:rsidRPr="00CD07A0" w14:paraId="3EB3C912" w14:textId="77777777" w:rsidTr="0058257A">
        <w:tc>
          <w:tcPr>
            <w:tcW w:w="2974" w:type="dxa"/>
          </w:tcPr>
          <w:p w14:paraId="3487A194" w14:textId="77777777" w:rsidR="009243CE" w:rsidRPr="00CD07A0" w:rsidRDefault="009243CE" w:rsidP="00FE7443">
            <w:pPr>
              <w:spacing w:line="240" w:lineRule="auto"/>
              <w:ind w:left="73" w:right="-2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E6F40" w14:textId="3A42786D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185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60EC4D7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236BD" w14:textId="18F323D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D1AA0D7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92A13" w14:textId="3186DC25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BF0102B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8FF6F" w14:textId="5B13D44A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078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55C3FE8" w14:textId="77777777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C876B" w14:textId="467E6FD6" w:rsidR="009243CE" w:rsidRPr="00CD07A0" w:rsidRDefault="009243CE" w:rsidP="00BB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556D440" w14:textId="77777777" w:rsidR="00711D7A" w:rsidRPr="00CD07A0" w:rsidRDefault="00711D7A" w:rsidP="000A164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1299494" w14:textId="2180CD82" w:rsidR="009243CE" w:rsidRPr="009243CE" w:rsidRDefault="00623B74" w:rsidP="000A164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กระแสเงินสด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CD07A0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  <w:lang w:bidi="th-TH"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AE2CBCE" w14:textId="77777777" w:rsidR="00ED1267" w:rsidRPr="00CD07A0" w:rsidRDefault="00ED1267" w:rsidP="00C76F06">
      <w:pPr>
        <w:pStyle w:val="acctfourfigures"/>
        <w:tabs>
          <w:tab w:val="clear" w:pos="765"/>
          <w:tab w:val="decimal" w:pos="975"/>
        </w:tabs>
        <w:spacing w:line="240" w:lineRule="auto"/>
        <w:ind w:right="-146"/>
        <w:rPr>
          <w:rFonts w:asciiTheme="majorBidi" w:hAnsiTheme="majorBidi" w:cstheme="majorBidi"/>
          <w:i/>
          <w:iCs/>
          <w:sz w:val="30"/>
          <w:szCs w:val="30"/>
        </w:rPr>
      </w:pPr>
    </w:p>
    <w:p w14:paraId="1036DC1F" w14:textId="3D6F2697" w:rsidR="00E30D44" w:rsidRPr="00CD07A0" w:rsidRDefault="00E30D44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ความเสี่ยงด้านตลาด</w:t>
      </w:r>
    </w:p>
    <w:p w14:paraId="23A73B4C" w14:textId="77777777" w:rsidR="00E30D44" w:rsidRPr="00CD07A0" w:rsidRDefault="00E30D44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12565" w14:textId="522143A5" w:rsidR="00A711EA" w:rsidRDefault="00A711EA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6B5CE34" w14:textId="77777777" w:rsidR="00DE18D2" w:rsidRPr="00CD07A0" w:rsidRDefault="00DE18D2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4D03C" w14:textId="5FBBEEDF" w:rsidR="006C060C" w:rsidRPr="00CD07A0" w:rsidRDefault="006C060C" w:rsidP="003C7391">
      <w:pPr>
        <w:pStyle w:val="block"/>
        <w:spacing w:after="0" w:line="240" w:lineRule="auto"/>
        <w:ind w:left="990"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CD07A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(ข.</w:t>
      </w:r>
      <w:r w:rsidR="002467D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.</w:t>
      </w:r>
      <w:r w:rsidR="002467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) </w:t>
      </w:r>
      <w:r w:rsidRPr="00CD07A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</w:t>
      </w:r>
      <w:r w:rsidR="0077550D" w:rsidRPr="00CD07A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อัตราแลกเปลี่ยน</w:t>
      </w:r>
    </w:p>
    <w:p w14:paraId="76D095EE" w14:textId="4A9C0668" w:rsidR="006C060C" w:rsidRPr="00CD07A0" w:rsidRDefault="006C060C" w:rsidP="0087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11BC5D67" w14:textId="45D5B736" w:rsidR="00A711EA" w:rsidRPr="00CD07A0" w:rsidRDefault="00A711EA" w:rsidP="0087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AA13F1C" w14:textId="6FBFB840" w:rsidR="00A15E5B" w:rsidRPr="00CD07A0" w:rsidRDefault="00A15E5B" w:rsidP="002C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514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0"/>
        <w:gridCol w:w="1375"/>
        <w:gridCol w:w="236"/>
        <w:gridCol w:w="1009"/>
        <w:gridCol w:w="235"/>
        <w:gridCol w:w="1306"/>
        <w:gridCol w:w="237"/>
        <w:gridCol w:w="1066"/>
      </w:tblGrid>
      <w:tr w:rsidR="00205D6E" w:rsidRPr="00CD07A0" w14:paraId="4055DA13" w14:textId="77777777" w:rsidTr="00521BC2">
        <w:tc>
          <w:tcPr>
            <w:tcW w:w="3117" w:type="dxa"/>
          </w:tcPr>
          <w:p w14:paraId="28835AF3" w14:textId="77777777" w:rsidR="00205D6E" w:rsidRPr="00CD07A0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127213872"/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3FE2E0A" w14:textId="37041598" w:rsidR="00205D6E" w:rsidRPr="00CD07A0" w:rsidRDefault="002467D7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79393D06" w14:textId="77777777" w:rsidR="00205D6E" w:rsidRPr="00CD07A0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8A3D601" w14:textId="38B3518A" w:rsidR="00205D6E" w:rsidRPr="00CD07A0" w:rsidRDefault="002467D7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05D6E" w:rsidRPr="00CD07A0" w14:paraId="2746FB34" w14:textId="77777777" w:rsidTr="00521BC2">
        <w:tc>
          <w:tcPr>
            <w:tcW w:w="3117" w:type="dxa"/>
          </w:tcPr>
          <w:p w14:paraId="3CA9D5F7" w14:textId="77777777" w:rsidR="00205D6E" w:rsidRPr="00CD07A0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389BF287" w14:textId="54CB09B1" w:rsidR="00205D6E" w:rsidRPr="00CD07A0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467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D07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1B406E6" w14:textId="11673A68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27987F1" w14:textId="77777777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24E6EB0" w14:textId="1756A07E" w:rsidR="00205D6E" w:rsidRPr="00CD07A0" w:rsidRDefault="00205D6E" w:rsidP="003F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5" w:type="dxa"/>
            <w:vAlign w:val="bottom"/>
          </w:tcPr>
          <w:p w14:paraId="15F8F78C" w14:textId="77777777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B3D6808" w14:textId="403852CA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DCCA32E" w14:textId="77777777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E9CFA9C" w14:textId="79492CF9" w:rsidR="00205D6E" w:rsidRPr="00CD07A0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</w:tr>
      <w:tr w:rsidR="00205D6E" w:rsidRPr="00CD07A0" w14:paraId="1CC4D736" w14:textId="77777777" w:rsidTr="00521BC2">
        <w:tc>
          <w:tcPr>
            <w:tcW w:w="3117" w:type="dxa"/>
          </w:tcPr>
          <w:p w14:paraId="691FCD22" w14:textId="77777777" w:rsidR="00205D6E" w:rsidRPr="00CD07A0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1D1A809D" w14:textId="0E675AEB" w:rsidR="00205D6E" w:rsidRPr="00CD07A0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F50DF" w:rsidRPr="00CD07A0" w14:paraId="23388D95" w14:textId="77777777" w:rsidTr="00521BC2">
        <w:tc>
          <w:tcPr>
            <w:tcW w:w="3117" w:type="dxa"/>
          </w:tcPr>
          <w:p w14:paraId="4680F3BB" w14:textId="69C164E1" w:rsidR="008F50DF" w:rsidRPr="00CD07A0" w:rsidRDefault="008F50DF" w:rsidP="008F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06" w:type="dxa"/>
          </w:tcPr>
          <w:p w14:paraId="5C1320DA" w14:textId="5505B28E" w:rsidR="008F50DF" w:rsidRPr="00CD07A0" w:rsidRDefault="002467D7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</w:t>
            </w:r>
            <w:r w:rsidR="00521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521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37" w:type="dxa"/>
          </w:tcPr>
          <w:p w14:paraId="64E035D1" w14:textId="77777777" w:rsidR="008F50DF" w:rsidRPr="00CD07A0" w:rsidRDefault="008F50DF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0AE2A32" w14:textId="0B944EFC" w:rsidR="008F50DF" w:rsidRPr="00CD07A0" w:rsidRDefault="002467D7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21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521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35" w:type="dxa"/>
          </w:tcPr>
          <w:p w14:paraId="74959CB3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AA96562" w14:textId="32B69CC9" w:rsidR="008F50DF" w:rsidRPr="00CD07A0" w:rsidRDefault="002467D7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F50D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8F50D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38" w:type="dxa"/>
          </w:tcPr>
          <w:p w14:paraId="3FA318E0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EFE0CA8" w14:textId="607145BD" w:rsidR="008F50DF" w:rsidRPr="00CD07A0" w:rsidRDefault="002467D7" w:rsidP="00CF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="008F50D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8F50DF" w:rsidRPr="00CD07A0" w14:paraId="4560A26E" w14:textId="77777777" w:rsidTr="00521BC2">
        <w:tc>
          <w:tcPr>
            <w:tcW w:w="3117" w:type="dxa"/>
          </w:tcPr>
          <w:p w14:paraId="4B9C4D0B" w14:textId="3B47F71C" w:rsidR="008F50DF" w:rsidRPr="00CD07A0" w:rsidRDefault="008F50DF" w:rsidP="008F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6" w:type="dxa"/>
          </w:tcPr>
          <w:p w14:paraId="46447683" w14:textId="219C0B20" w:rsidR="008F50DF" w:rsidRPr="00CD07A0" w:rsidRDefault="002467D7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21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571</w:t>
            </w:r>
            <w:r w:rsidR="00521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37" w:type="dxa"/>
          </w:tcPr>
          <w:p w14:paraId="4B835F6C" w14:textId="77777777" w:rsidR="008F50DF" w:rsidRPr="00CD07A0" w:rsidRDefault="008F50DF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31EFAF8" w14:textId="5F85DBBC" w:rsidR="008F50DF" w:rsidRPr="00CD07A0" w:rsidRDefault="00521BC2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68EE105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125B705C" w14:textId="21DB8D85" w:rsidR="008F50DF" w:rsidRPr="00CD07A0" w:rsidRDefault="002467D7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8F50D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019</w:t>
            </w:r>
            <w:r w:rsidR="008F50D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38" w:type="dxa"/>
          </w:tcPr>
          <w:p w14:paraId="58F23058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E357F47" w14:textId="49782FF8" w:rsidR="008F50DF" w:rsidRPr="00CD07A0" w:rsidRDefault="002467D7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  <w:r w:rsidR="008F50D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8F50DF" w:rsidRPr="00CD07A0" w14:paraId="14D25089" w14:textId="77777777" w:rsidTr="00521BC2">
        <w:tc>
          <w:tcPr>
            <w:tcW w:w="3117" w:type="dxa"/>
          </w:tcPr>
          <w:p w14:paraId="2744356C" w14:textId="2690C9DA" w:rsidR="008F50DF" w:rsidRPr="00CD07A0" w:rsidRDefault="008F50DF" w:rsidP="008F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1306" w:type="dxa"/>
          </w:tcPr>
          <w:p w14:paraId="7EC23371" w14:textId="77839BAF" w:rsidR="008F50DF" w:rsidRPr="00CD07A0" w:rsidRDefault="00521BC2" w:rsidP="00E71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898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B3C73A1" w14:textId="77777777" w:rsidR="008F50DF" w:rsidRPr="00CD07A0" w:rsidRDefault="008F50DF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AE53BA6" w14:textId="1689F415" w:rsidR="008F50DF" w:rsidRPr="00CD07A0" w:rsidRDefault="00521BC2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72DF8BE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59AC55A8" w14:textId="6BDE377E" w:rsidR="008F50DF" w:rsidRPr="00CD07A0" w:rsidRDefault="008F50DF" w:rsidP="00E71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C5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  <w:r w:rsidRPr="00DA4C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441</w:t>
            </w:r>
            <w:r w:rsidRPr="00DA4C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936</w:t>
            </w:r>
            <w:r w:rsidRPr="00DA4C5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435EF68E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D258E56" w14:textId="018E1F61" w:rsidR="008F50DF" w:rsidRPr="00CD07A0" w:rsidRDefault="008F50DF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21BC2" w:rsidRPr="00CD07A0" w14:paraId="4705A82F" w14:textId="77777777" w:rsidTr="00521BC2">
        <w:tc>
          <w:tcPr>
            <w:tcW w:w="3117" w:type="dxa"/>
            <w:vAlign w:val="bottom"/>
          </w:tcPr>
          <w:p w14:paraId="0D241CC4" w14:textId="10572092" w:rsidR="00521BC2" w:rsidRPr="00CD07A0" w:rsidRDefault="00521BC2" w:rsidP="0052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D07A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           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A9CB2E5" w14:textId="77777777" w:rsidR="00521BC2" w:rsidRPr="00CD07A0" w:rsidRDefault="00521BC2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E3B7C5" w14:textId="41ACEE33" w:rsidR="00521BC2" w:rsidRPr="00521BC2" w:rsidRDefault="002467D7" w:rsidP="00DA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52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  <w:r w:rsidR="0052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237" w:type="dxa"/>
          </w:tcPr>
          <w:p w14:paraId="1549D496" w14:textId="77777777" w:rsidR="00521BC2" w:rsidRPr="00CD07A0" w:rsidRDefault="00521BC2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CF9119A" w14:textId="77777777" w:rsidR="00521BC2" w:rsidRPr="00DA4C57" w:rsidRDefault="00521BC2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D06413" w14:textId="76058565" w:rsidR="00521BC2" w:rsidRPr="00CD07A0" w:rsidRDefault="002467D7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2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  <w:r w:rsidR="0052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35" w:type="dxa"/>
          </w:tcPr>
          <w:p w14:paraId="3E9C2A1C" w14:textId="77777777" w:rsidR="00521BC2" w:rsidRPr="00CD07A0" w:rsidRDefault="00521BC2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4600FA8F" w14:textId="77777777" w:rsidR="00521BC2" w:rsidRPr="00CD07A0" w:rsidRDefault="00521BC2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083BBB" w14:textId="69591B3D" w:rsidR="00521BC2" w:rsidRPr="00CD07A0" w:rsidRDefault="002467D7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521BC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  <w:r w:rsidR="00521BC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38" w:type="dxa"/>
          </w:tcPr>
          <w:p w14:paraId="3EE83A51" w14:textId="77777777" w:rsidR="00521BC2" w:rsidRPr="00CD07A0" w:rsidRDefault="00521BC2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CD56530" w14:textId="77777777" w:rsidR="00521BC2" w:rsidRPr="00CD07A0" w:rsidRDefault="00521BC2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1216E8" w14:textId="2E71C364" w:rsidR="00521BC2" w:rsidRPr="00CD07A0" w:rsidRDefault="002467D7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  <w:r w:rsidR="00521BC2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</w:tr>
      <w:tr w:rsidR="008F50DF" w:rsidRPr="00CD07A0" w14:paraId="33A3D265" w14:textId="77777777" w:rsidTr="00521BC2">
        <w:tc>
          <w:tcPr>
            <w:tcW w:w="3117" w:type="dxa"/>
            <w:vAlign w:val="bottom"/>
          </w:tcPr>
          <w:p w14:paraId="029BCD78" w14:textId="60933AC8" w:rsidR="008F50DF" w:rsidRPr="00CD07A0" w:rsidRDefault="008F50DF" w:rsidP="008F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06" w:type="dxa"/>
          </w:tcPr>
          <w:p w14:paraId="2E263290" w14:textId="073D1C4C" w:rsidR="008F50DF" w:rsidRPr="00CD07A0" w:rsidRDefault="002467D7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21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765</w:t>
            </w:r>
            <w:r w:rsidR="00521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37" w:type="dxa"/>
          </w:tcPr>
          <w:p w14:paraId="0A6E7A1C" w14:textId="77777777" w:rsidR="008F50DF" w:rsidRPr="00CD07A0" w:rsidRDefault="008F50DF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4B4F4CB4" w14:textId="741F924F" w:rsidR="008F50DF" w:rsidRPr="00CD07A0" w:rsidRDefault="00521BC2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C3E68A3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14:paraId="4141077D" w14:textId="36D03571" w:rsidR="008F50DF" w:rsidRPr="00CD07A0" w:rsidRDefault="002467D7" w:rsidP="00DA4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F50D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="008F50D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38" w:type="dxa"/>
          </w:tcPr>
          <w:p w14:paraId="76C90AD1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14:paraId="19B0EDE9" w14:textId="750D0EEA" w:rsidR="008F50DF" w:rsidRPr="00CD07A0" w:rsidRDefault="008F50DF" w:rsidP="00C7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F50DF" w:rsidRPr="00CD07A0" w14:paraId="3A16EC2D" w14:textId="77777777" w:rsidTr="00521BC2">
        <w:tc>
          <w:tcPr>
            <w:tcW w:w="3117" w:type="dxa"/>
            <w:vAlign w:val="bottom"/>
          </w:tcPr>
          <w:p w14:paraId="3A39257A" w14:textId="0EC9E4F0" w:rsidR="008F50DF" w:rsidRPr="00CD07A0" w:rsidRDefault="008F50DF" w:rsidP="008F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D5F8EBD" w14:textId="64DBD441" w:rsidR="008F50DF" w:rsidRPr="00817123" w:rsidRDefault="00FE7443" w:rsidP="00E71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after="0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21BC2" w:rsidRPr="00817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571</w:t>
            </w:r>
            <w:r w:rsidR="00521BC2" w:rsidRPr="008171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5F3C533" w14:textId="77777777" w:rsidR="008F50DF" w:rsidRPr="00CD07A0" w:rsidRDefault="008F50DF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3E0F584" w14:textId="5778E390" w:rsidR="008F50DF" w:rsidRPr="00CD07A0" w:rsidRDefault="00521BC2" w:rsidP="00FE7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837A771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A1F4F66" w14:textId="1FE966AD" w:rsidR="008F50DF" w:rsidRPr="00DA4C57" w:rsidRDefault="008F50DF" w:rsidP="00E71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019</w:t>
            </w:r>
            <w:r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67D7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1E35E27C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43E6E37" w14:textId="68F10E30" w:rsidR="008F50DF" w:rsidRPr="00C76F06" w:rsidRDefault="008F50DF" w:rsidP="00C76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F50DF" w:rsidRPr="00CD07A0" w14:paraId="3515536D" w14:textId="77777777" w:rsidTr="00521BC2">
        <w:tc>
          <w:tcPr>
            <w:tcW w:w="3117" w:type="dxa"/>
            <w:vAlign w:val="bottom"/>
          </w:tcPr>
          <w:p w14:paraId="5DA03D08" w14:textId="40E52057" w:rsidR="008F50DF" w:rsidRPr="00CD07A0" w:rsidRDefault="008F50DF" w:rsidP="008F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67523358" w14:textId="30530B14" w:rsidR="008F50DF" w:rsidRPr="00CD07A0" w:rsidRDefault="002467D7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52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  <w:r w:rsidR="0052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37" w:type="dxa"/>
          </w:tcPr>
          <w:p w14:paraId="5788B632" w14:textId="77777777" w:rsidR="008F50DF" w:rsidRPr="00CD07A0" w:rsidRDefault="008F50DF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2C28657" w14:textId="2B99EBF5" w:rsidR="008F50DF" w:rsidRPr="00CD07A0" w:rsidRDefault="002467D7" w:rsidP="00521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2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  <w:r w:rsidR="0052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35" w:type="dxa"/>
          </w:tcPr>
          <w:p w14:paraId="6BA879D7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39571CD3" w14:textId="3E52E161" w:rsidR="008F50DF" w:rsidRPr="00CD07A0" w:rsidRDefault="002467D7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8F50D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="008F50D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38" w:type="dxa"/>
          </w:tcPr>
          <w:p w14:paraId="5DF99DE5" w14:textId="77777777" w:rsidR="008F50DF" w:rsidRPr="00CD07A0" w:rsidRDefault="008F50DF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C2B52D3" w14:textId="022C7938" w:rsidR="008F50DF" w:rsidRPr="00CD07A0" w:rsidRDefault="002467D7" w:rsidP="008F5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  <w:r w:rsidR="008F50D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</w:tr>
      <w:bookmarkEnd w:id="4"/>
    </w:tbl>
    <w:p w14:paraId="1F00ECD9" w14:textId="6001E24A" w:rsidR="001E0E0F" w:rsidRPr="00CD07A0" w:rsidRDefault="001E0E0F" w:rsidP="00114BE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0"/>
          <w:cs/>
          <w:lang w:bidi="th-TH"/>
        </w:rPr>
      </w:pPr>
    </w:p>
    <w:p w14:paraId="79866D8A" w14:textId="5DF39A5A" w:rsidR="005C2EAA" w:rsidRPr="00CD07A0" w:rsidRDefault="005C2EAA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การบริหารจัดการทุน</w:t>
      </w:r>
    </w:p>
    <w:p w14:paraId="5344BDB9" w14:textId="77777777" w:rsidR="005C2EAA" w:rsidRPr="00CD07A0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F3B73" w14:textId="5AFD8E92" w:rsidR="005C2EAA" w:rsidRPr="00CD07A0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D77F8" w:rsidRPr="00CD07A0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78F9" w:rsidRPr="00CD07A0">
        <w:rPr>
          <w:rFonts w:asciiTheme="majorBidi" w:hAnsiTheme="majorBidi" w:cstheme="majorBidi"/>
          <w:sz w:val="30"/>
          <w:szCs w:val="30"/>
          <w:cs/>
        </w:rPr>
        <w:t>โดย</w:t>
      </w:r>
      <w:r w:rsidRPr="00CD07A0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154DA084" w14:textId="10F4253D" w:rsidR="00A12178" w:rsidRPr="00CD07A0" w:rsidRDefault="00A12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25D7D32" w14:textId="65B7DC8B" w:rsidR="00A2000F" w:rsidRPr="00CD07A0" w:rsidRDefault="00A2000F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0AD7101D" w14:textId="26D4D860" w:rsidR="00A2000F" w:rsidRPr="00CD07A0" w:rsidRDefault="00A2000F" w:rsidP="00A2000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06A50" w:rsidRPr="00CD07A0" w14:paraId="76A340C9" w14:textId="77777777" w:rsidTr="00C93358">
        <w:trPr>
          <w:trHeight w:val="70"/>
        </w:trPr>
        <w:tc>
          <w:tcPr>
            <w:tcW w:w="6390" w:type="dxa"/>
            <w:vAlign w:val="bottom"/>
          </w:tcPr>
          <w:p w14:paraId="476543D5" w14:textId="77777777" w:rsidR="00001934" w:rsidRPr="00CD07A0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E82AFB" w14:textId="00E32E5D" w:rsidR="00001934" w:rsidRPr="00CD07A0" w:rsidRDefault="002467D7" w:rsidP="00E02A4F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FC5A889" w14:textId="77777777" w:rsidR="00001934" w:rsidRPr="00CD07A0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DF894F" w14:textId="4B8D22E9" w:rsidR="00001934" w:rsidRPr="00CD07A0" w:rsidRDefault="002467D7" w:rsidP="00E02A4F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06A50" w:rsidRPr="00CD07A0" w14:paraId="2219885E" w14:textId="77777777" w:rsidTr="00C93358">
        <w:trPr>
          <w:trHeight w:val="70"/>
        </w:trPr>
        <w:tc>
          <w:tcPr>
            <w:tcW w:w="6390" w:type="dxa"/>
            <w:vAlign w:val="bottom"/>
          </w:tcPr>
          <w:p w14:paraId="6FF95BD9" w14:textId="77777777" w:rsidR="00001934" w:rsidRPr="00CD07A0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C458559" w14:textId="08B58713" w:rsidR="00001934" w:rsidRPr="00CD07A0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06A50" w:rsidRPr="00CD07A0" w14:paraId="4815F1C2" w14:textId="77777777" w:rsidTr="00C93358">
        <w:tc>
          <w:tcPr>
            <w:tcW w:w="6390" w:type="dxa"/>
          </w:tcPr>
          <w:p w14:paraId="48913A3E" w14:textId="43924A4E" w:rsidR="00001934" w:rsidRPr="00CD07A0" w:rsidRDefault="00B8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67429EE" w14:textId="77777777" w:rsidR="00001934" w:rsidRPr="00CD07A0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7934ED" w14:textId="77777777" w:rsidR="00001934" w:rsidRPr="00CD07A0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F03B0C" w14:textId="6E4D1CE1" w:rsidR="00001934" w:rsidRPr="00CD07A0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A4F" w:rsidRPr="00CD07A0" w14:paraId="6E34542E" w14:textId="77777777" w:rsidTr="00C93358">
        <w:tc>
          <w:tcPr>
            <w:tcW w:w="6390" w:type="dxa"/>
          </w:tcPr>
          <w:p w14:paraId="5BD3A201" w14:textId="56473922" w:rsidR="00E02A4F" w:rsidRPr="00CD07A0" w:rsidRDefault="00E02A4F" w:rsidP="00E02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60FAF9D2" w14:textId="579BB289" w:rsidR="00E02A4F" w:rsidRPr="00CD07A0" w:rsidRDefault="002467D7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</w:t>
            </w:r>
            <w:r w:rsidR="001B1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765</w:t>
            </w:r>
            <w:r w:rsidR="001B1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  <w:vAlign w:val="bottom"/>
          </w:tcPr>
          <w:p w14:paraId="174ED7FD" w14:textId="77777777" w:rsidR="00E02A4F" w:rsidRPr="00CD07A0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0D190" w14:textId="40940741" w:rsidR="00E02A4F" w:rsidRPr="00CD07A0" w:rsidRDefault="002467D7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E02A4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 w:rsidR="00E02A4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E02A4F" w:rsidRPr="00CD07A0" w14:paraId="5A6608F0" w14:textId="77777777" w:rsidTr="00C93358">
        <w:tc>
          <w:tcPr>
            <w:tcW w:w="6390" w:type="dxa"/>
          </w:tcPr>
          <w:p w14:paraId="56D773C1" w14:textId="50D08094" w:rsidR="00E02A4F" w:rsidRPr="00CD07A0" w:rsidRDefault="00E02A4F" w:rsidP="00E02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0919A" w14:textId="29D43F33" w:rsidR="00E02A4F" w:rsidRPr="00CD07A0" w:rsidRDefault="002467D7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B1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1B19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95E764C" w14:textId="77777777" w:rsidR="00E02A4F" w:rsidRPr="00CD07A0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ED01AC" w14:textId="212926F6" w:rsidR="00E02A4F" w:rsidRPr="00CD07A0" w:rsidRDefault="002467D7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E02A4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02A4F" w:rsidRPr="00CD07A0" w14:paraId="76B36FAB" w14:textId="77777777" w:rsidTr="00C93358">
        <w:tc>
          <w:tcPr>
            <w:tcW w:w="6390" w:type="dxa"/>
          </w:tcPr>
          <w:p w14:paraId="144A5AB7" w14:textId="75644651" w:rsidR="00E02A4F" w:rsidRPr="00CD07A0" w:rsidRDefault="00E02A4F" w:rsidP="00E02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6E48B" w14:textId="1CAECD59" w:rsidR="00E02A4F" w:rsidRPr="00CD07A0" w:rsidRDefault="002467D7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  <w:r w:rsidR="001B1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  <w:r w:rsidR="001B19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70" w:type="dxa"/>
            <w:vAlign w:val="bottom"/>
          </w:tcPr>
          <w:p w14:paraId="68FA559A" w14:textId="77777777" w:rsidR="00E02A4F" w:rsidRPr="00CD07A0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2DC1F" w14:textId="637AE482" w:rsidR="00E02A4F" w:rsidRPr="00CD07A0" w:rsidRDefault="002467D7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E02A4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="00E02A4F" w:rsidRPr="00CD07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</w:tr>
      <w:tr w:rsidR="00E02A4F" w:rsidRPr="00CD07A0" w14:paraId="5EE41C43" w14:textId="77777777" w:rsidTr="00C93358">
        <w:tc>
          <w:tcPr>
            <w:tcW w:w="6390" w:type="dxa"/>
          </w:tcPr>
          <w:p w14:paraId="43FC4E3C" w14:textId="77777777" w:rsidR="00E02A4F" w:rsidRPr="00CD07A0" w:rsidRDefault="00E02A4F" w:rsidP="00E02A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1523534" w14:textId="77777777" w:rsidR="00E02A4F" w:rsidRPr="00CD07A0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CFEAD4" w14:textId="77777777" w:rsidR="00E02A4F" w:rsidRPr="00CD07A0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707FD1" w14:textId="77777777" w:rsidR="00E02A4F" w:rsidRPr="00CD07A0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2A4F" w:rsidRPr="00CD07A0" w14:paraId="68176A79" w14:textId="77777777" w:rsidTr="00C93358">
        <w:tc>
          <w:tcPr>
            <w:tcW w:w="6390" w:type="dxa"/>
          </w:tcPr>
          <w:p w14:paraId="0CE87460" w14:textId="346F95F2" w:rsidR="00E02A4F" w:rsidRPr="00CD07A0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 w:rsidRPr="00CD0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260" w:type="dxa"/>
            <w:vAlign w:val="bottom"/>
          </w:tcPr>
          <w:p w14:paraId="4CC532A2" w14:textId="607C289C" w:rsidR="00E02A4F" w:rsidRPr="00CD07A0" w:rsidRDefault="002467D7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6D30E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399</w:t>
            </w:r>
            <w:r w:rsidR="006D30E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  <w:vAlign w:val="bottom"/>
          </w:tcPr>
          <w:p w14:paraId="44344DB0" w14:textId="77777777" w:rsidR="00E02A4F" w:rsidRPr="00CD07A0" w:rsidRDefault="00E02A4F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9534CD" w14:textId="2C97AA25" w:rsidR="00E02A4F" w:rsidRPr="00CD07A0" w:rsidRDefault="002467D7" w:rsidP="00E0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02A4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="00E02A4F" w:rsidRPr="00CD07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07F2984E" w14:textId="77777777" w:rsidR="00A12178" w:rsidRPr="00CD07A0" w:rsidRDefault="00A12178" w:rsidP="00A12178">
      <w:pPr>
        <w:pStyle w:val="Heading9"/>
        <w:ind w:left="540"/>
        <w:rPr>
          <w:rFonts w:asciiTheme="majorBidi" w:hAnsiTheme="majorBidi" w:cs="Angsana New"/>
          <w:cs/>
          <w:lang w:val="th-TH"/>
        </w:rPr>
      </w:pPr>
    </w:p>
    <w:p w14:paraId="0023C1F3" w14:textId="079F5E55" w:rsidR="0054319D" w:rsidRPr="00CD07A0" w:rsidRDefault="00C858F3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เหตุการณ์ภายหลังรอบระยะเวลารายงาน</w:t>
      </w:r>
    </w:p>
    <w:p w14:paraId="09617EF8" w14:textId="58B45FD3" w:rsidR="00C858F3" w:rsidRPr="00CD07A0" w:rsidRDefault="00C858F3" w:rsidP="001C3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26FD18A" w14:textId="7C18D54F" w:rsidR="00676F0C" w:rsidRDefault="00676F0C" w:rsidP="00676F0C">
      <w:pPr>
        <w:spacing w:after="120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="002467D7">
        <w:rPr>
          <w:rFonts w:asciiTheme="majorBidi" w:hAnsiTheme="majorBidi" w:cstheme="majorBidi"/>
          <w:sz w:val="30"/>
          <w:szCs w:val="30"/>
        </w:rPr>
        <w:t>20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2467D7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ได้มีมติอนุมัติเรื่องสำคัญ ดังนี้</w:t>
      </w:r>
    </w:p>
    <w:p w14:paraId="46C69557" w14:textId="7334F5D0" w:rsidR="00676F0C" w:rsidRPr="00676F0C" w:rsidRDefault="00676F0C" w:rsidP="003B757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6F0C">
        <w:rPr>
          <w:rFonts w:asciiTheme="majorBidi" w:hAnsiTheme="majorBidi" w:cstheme="majorBidi"/>
          <w:sz w:val="30"/>
          <w:szCs w:val="30"/>
          <w:cs/>
        </w:rPr>
        <w:t xml:space="preserve">การจ่ายเงินปันผลจากผลการดำเนินงานสำหรับปี </w:t>
      </w:r>
      <w:r w:rsidR="002467D7">
        <w:rPr>
          <w:rFonts w:asciiTheme="majorBidi" w:hAnsiTheme="majorBidi" w:cstheme="majorBidi"/>
          <w:sz w:val="30"/>
          <w:szCs w:val="30"/>
        </w:rPr>
        <w:t>2567</w:t>
      </w:r>
      <w:r w:rsidRPr="00676F0C">
        <w:rPr>
          <w:rFonts w:asciiTheme="majorBidi" w:hAnsiTheme="majorBidi" w:cstheme="majorBidi" w:hint="cs"/>
          <w:sz w:val="30"/>
          <w:szCs w:val="30"/>
          <w:cs/>
        </w:rPr>
        <w:t xml:space="preserve"> ในอัตราหุ้นละ </w:t>
      </w:r>
      <w:r w:rsidR="002467D7">
        <w:rPr>
          <w:rFonts w:asciiTheme="majorBidi" w:hAnsiTheme="majorBidi" w:cstheme="majorBidi"/>
          <w:sz w:val="30"/>
          <w:szCs w:val="30"/>
        </w:rPr>
        <w:t>0</w:t>
      </w:r>
      <w:r w:rsidRPr="00676F0C">
        <w:rPr>
          <w:rFonts w:asciiTheme="majorBidi" w:hAnsiTheme="majorBidi" w:cstheme="majorBidi"/>
          <w:sz w:val="30"/>
          <w:szCs w:val="30"/>
        </w:rPr>
        <w:t>.</w:t>
      </w:r>
      <w:r w:rsidR="00C24B2B">
        <w:rPr>
          <w:rFonts w:asciiTheme="majorBidi" w:hAnsiTheme="majorBidi" w:cstheme="majorBidi"/>
          <w:sz w:val="30"/>
          <w:szCs w:val="30"/>
        </w:rPr>
        <w:t>06</w:t>
      </w:r>
      <w:r w:rsidRPr="00676F0C">
        <w:rPr>
          <w:rFonts w:asciiTheme="majorBidi" w:hAnsiTheme="majorBidi" w:cstheme="majorBidi" w:hint="cs"/>
          <w:sz w:val="30"/>
          <w:szCs w:val="30"/>
          <w:cs/>
        </w:rPr>
        <w:t xml:space="preserve"> บาท รวมเป็นเงิน </w:t>
      </w:r>
      <w:r w:rsidR="002467D7">
        <w:rPr>
          <w:rFonts w:asciiTheme="majorBidi" w:hAnsiTheme="majorBidi" w:cstheme="majorBidi"/>
          <w:sz w:val="30"/>
          <w:szCs w:val="30"/>
        </w:rPr>
        <w:t>4</w:t>
      </w:r>
      <w:r w:rsidR="002467D7">
        <w:rPr>
          <w:rFonts w:asciiTheme="majorBidi" w:hAnsiTheme="majorBidi" w:cstheme="majorBidi" w:hint="cs"/>
          <w:sz w:val="30"/>
          <w:szCs w:val="30"/>
          <w:cs/>
        </w:rPr>
        <w:t>0</w:t>
      </w:r>
      <w:r w:rsidRPr="00676F0C">
        <w:rPr>
          <w:rFonts w:asciiTheme="majorBidi" w:hAnsiTheme="majorBidi" w:cstheme="majorBidi" w:hint="cs"/>
          <w:sz w:val="30"/>
          <w:szCs w:val="30"/>
          <w:cs/>
        </w:rPr>
        <w:t>.</w:t>
      </w:r>
      <w:r w:rsidR="00C24B2B">
        <w:rPr>
          <w:rFonts w:asciiTheme="majorBidi" w:hAnsiTheme="majorBidi" w:cstheme="majorBidi"/>
          <w:sz w:val="30"/>
          <w:szCs w:val="30"/>
        </w:rPr>
        <w:t>20</w:t>
      </w:r>
      <w:r w:rsidRPr="00676F0C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4B5C0E56" w14:textId="38BCEDEE" w:rsidR="00676F0C" w:rsidRDefault="00676F0C" w:rsidP="003B757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โครงการออกและเสนอขายใบสำคัญแสดงสิทธิที่จะซื้อหุ้นสามัญของบริษัทจำนวน </w:t>
      </w:r>
      <w:r w:rsidR="002467D7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>.</w:t>
      </w:r>
      <w:r w:rsidR="002467D7">
        <w:rPr>
          <w:rFonts w:asciiTheme="majorBidi" w:hAnsiTheme="majorBidi" w:cstheme="majorBidi"/>
          <w:sz w:val="30"/>
          <w:szCs w:val="30"/>
        </w:rPr>
        <w:t>95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ล้านหน่วย ให้แก่ผู้บริหารและพนักงานของบริษัท (</w:t>
      </w:r>
      <w:r>
        <w:rPr>
          <w:rFonts w:asciiTheme="majorBidi" w:hAnsiTheme="majorBidi" w:cstheme="majorBidi"/>
          <w:sz w:val="30"/>
          <w:szCs w:val="30"/>
        </w:rPr>
        <w:t>Employee Stock Option Program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(ESOP)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</w:t>
      </w:r>
    </w:p>
    <w:p w14:paraId="259ECA04" w14:textId="074404EB" w:rsidR="00676F0C" w:rsidRDefault="00676F0C" w:rsidP="003B757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การเพิ่มทุนจดทะเบียนของบริษัทจำนวน </w:t>
      </w:r>
      <w:r w:rsidR="002467D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.</w:t>
      </w:r>
      <w:r w:rsidR="002467D7">
        <w:rPr>
          <w:rFonts w:asciiTheme="majorBidi" w:hAnsiTheme="majorBidi" w:cstheme="majorBidi"/>
          <w:sz w:val="30"/>
          <w:szCs w:val="30"/>
        </w:rPr>
        <w:t>47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จากทุนจดทะเบียนเดิมจำนวน </w:t>
      </w:r>
      <w:r w:rsidR="00C24B2B">
        <w:rPr>
          <w:rFonts w:asciiTheme="majorBidi" w:hAnsiTheme="majorBidi" w:cstheme="majorBidi"/>
          <w:sz w:val="30"/>
          <w:szCs w:val="30"/>
        </w:rPr>
        <w:t>335</w:t>
      </w:r>
      <w:r>
        <w:rPr>
          <w:rFonts w:asciiTheme="majorBidi" w:hAnsiTheme="majorBidi" w:cstheme="majorBidi"/>
          <w:sz w:val="30"/>
          <w:szCs w:val="30"/>
        </w:rPr>
        <w:t>.</w:t>
      </w:r>
      <w:r w:rsidR="002467D7">
        <w:rPr>
          <w:rFonts w:asciiTheme="majorBidi" w:hAnsiTheme="majorBidi" w:cstheme="majorBidi"/>
          <w:sz w:val="30"/>
          <w:szCs w:val="30"/>
        </w:rPr>
        <w:t>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เป็นทุนจดทะเบียนใหม่จำนวน </w:t>
      </w:r>
      <w:r w:rsidR="002467D7">
        <w:rPr>
          <w:rFonts w:asciiTheme="majorBidi" w:hAnsiTheme="majorBidi" w:cstheme="majorBidi"/>
          <w:sz w:val="30"/>
          <w:szCs w:val="30"/>
        </w:rPr>
        <w:t>340</w:t>
      </w:r>
      <w:r>
        <w:rPr>
          <w:rFonts w:asciiTheme="majorBidi" w:hAnsiTheme="majorBidi" w:cstheme="majorBidi"/>
          <w:sz w:val="30"/>
          <w:szCs w:val="30"/>
        </w:rPr>
        <w:t>.</w:t>
      </w:r>
      <w:r w:rsidR="002467D7">
        <w:rPr>
          <w:rFonts w:asciiTheme="majorBidi" w:hAnsiTheme="majorBidi" w:cstheme="majorBidi" w:hint="cs"/>
          <w:sz w:val="30"/>
          <w:szCs w:val="30"/>
          <w:cs/>
        </w:rPr>
        <w:t>47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="002467D7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>.</w:t>
      </w:r>
      <w:r w:rsidR="00C24B2B">
        <w:rPr>
          <w:rFonts w:asciiTheme="majorBidi" w:hAnsiTheme="majorBidi" w:cstheme="majorBidi"/>
          <w:sz w:val="30"/>
          <w:szCs w:val="30"/>
        </w:rPr>
        <w:t>95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มูลค่าที่ตราไว้หุ้นละ </w:t>
      </w:r>
      <w:r w:rsidR="002467D7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="00C24B2B">
        <w:rPr>
          <w:rFonts w:asciiTheme="majorBidi" w:hAnsiTheme="majorBidi" w:cstheme="majorBidi"/>
          <w:sz w:val="30"/>
          <w:szCs w:val="30"/>
        </w:rPr>
        <w:t xml:space="preserve">50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และการจัดสรรหุ้นสามัญเพิ่มทุนดังกล่าว เพื่อรองรับโครงการ </w:t>
      </w:r>
      <w:r>
        <w:rPr>
          <w:rFonts w:asciiTheme="majorBidi" w:hAnsiTheme="majorBidi" w:cstheme="majorBidi"/>
          <w:sz w:val="30"/>
          <w:szCs w:val="30"/>
        </w:rPr>
        <w:t xml:space="preserve">ESOP </w:t>
      </w:r>
      <w:r>
        <w:rPr>
          <w:rFonts w:asciiTheme="majorBidi" w:hAnsiTheme="majorBidi" w:cstheme="majorBidi" w:hint="cs"/>
          <w:sz w:val="30"/>
          <w:szCs w:val="30"/>
          <w:cs/>
        </w:rPr>
        <w:t>ให้แก่ผู้บริหารและพนักงานของบริษัท</w:t>
      </w:r>
    </w:p>
    <w:p w14:paraId="57B8CDF3" w14:textId="605AD1CD" w:rsidR="00676F0C" w:rsidRDefault="00676F0C" w:rsidP="00676F0C">
      <w:pPr>
        <w:spacing w:before="120" w:after="120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ทั้งนี้ มติดังกล่าวต้องได้รับอนุมัติจากที่ประชุมสามัญผู้ถือหุ้นในเดือนเมษายน </w:t>
      </w:r>
      <w:r w:rsidR="002467D7">
        <w:rPr>
          <w:rFonts w:asciiTheme="majorBidi" w:hAnsiTheme="majorBidi" w:cstheme="majorBidi"/>
          <w:sz w:val="30"/>
          <w:szCs w:val="30"/>
        </w:rPr>
        <w:t>2568</w:t>
      </w:r>
    </w:p>
    <w:p w14:paraId="0662D955" w14:textId="77777777" w:rsidR="008C555E" w:rsidRPr="00CD07A0" w:rsidRDefault="008C555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A8B3DC" w14:textId="25F069B2" w:rsidR="00D3262C" w:rsidRPr="00CD07A0" w:rsidRDefault="00D3262C" w:rsidP="00A12178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CD07A0">
        <w:rPr>
          <w:rFonts w:asciiTheme="majorBidi" w:hAnsiTheme="majorBidi" w:cstheme="majorBidi"/>
          <w:cs/>
          <w:lang w:val="th-TH"/>
        </w:rPr>
        <w:t>มาตรฐานการรายงานทางการเงินที่ยังไม่ได้ใช้</w:t>
      </w:r>
    </w:p>
    <w:p w14:paraId="4608D96F" w14:textId="77777777" w:rsidR="00D3262C" w:rsidRPr="00CD07A0" w:rsidRDefault="00D3262C" w:rsidP="00D3262C">
      <w:pPr>
        <w:spacing w:line="0" w:lineRule="atLeast"/>
        <w:ind w:left="540" w:right="8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71805F1" w14:textId="17CBC85A" w:rsidR="00D3262C" w:rsidRPr="007C1644" w:rsidRDefault="00D3262C" w:rsidP="00A140AE">
      <w:pPr>
        <w:spacing w:line="0" w:lineRule="atLeast"/>
        <w:ind w:left="540" w:right="8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CD07A0">
        <w:rPr>
          <w:rFonts w:asciiTheme="majorBidi" w:hAnsiTheme="majorBidi" w:cstheme="majorBidi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</w:t>
      </w:r>
      <w:r w:rsidR="007D3853"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="002467D7">
        <w:rPr>
          <w:rFonts w:asciiTheme="majorBidi" w:hAnsiTheme="majorBidi" w:cstheme="majorBidi"/>
          <w:sz w:val="30"/>
          <w:szCs w:val="30"/>
        </w:rPr>
        <w:t>1</w:t>
      </w:r>
      <w:r w:rsidRPr="00CD07A0">
        <w:rPr>
          <w:rFonts w:asciiTheme="majorBidi" w:hAnsiTheme="majorBidi"/>
          <w:sz w:val="30"/>
          <w:szCs w:val="30"/>
          <w:cs/>
        </w:rPr>
        <w:t xml:space="preserve"> </w:t>
      </w:r>
      <w:r w:rsidRPr="00CD07A0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7D3853" w:rsidRPr="00CD07A0">
        <w:rPr>
          <w:rFonts w:asciiTheme="majorBidi" w:hAnsiTheme="majorBidi" w:cstheme="majorBidi"/>
          <w:sz w:val="30"/>
          <w:szCs w:val="30"/>
        </w:rPr>
        <w:t xml:space="preserve"> </w:t>
      </w:r>
      <w:r w:rsidR="002467D7">
        <w:rPr>
          <w:rFonts w:asciiTheme="majorBidi" w:hAnsiTheme="majorBidi" w:cstheme="majorBidi"/>
          <w:sz w:val="30"/>
          <w:szCs w:val="30"/>
        </w:rPr>
        <w:t>2568</w:t>
      </w:r>
      <w:r w:rsidRPr="00CD07A0">
        <w:rPr>
          <w:rFonts w:asciiTheme="majorBidi" w:hAnsiTheme="majorBidi" w:cstheme="majorBidi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sectPr w:rsidR="00D3262C" w:rsidRPr="007C1644" w:rsidSect="000241B7">
      <w:footerReference w:type="default" r:id="rId14"/>
      <w:pgSz w:w="11909" w:h="16834" w:code="174"/>
      <w:pgMar w:top="691" w:right="1152" w:bottom="288" w:left="1152" w:header="720" w:footer="720" w:gutter="0"/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2A81" w14:textId="77777777" w:rsidR="007120F8" w:rsidRDefault="007120F8">
      <w:r>
        <w:separator/>
      </w:r>
    </w:p>
  </w:endnote>
  <w:endnote w:type="continuationSeparator" w:id="0">
    <w:p w14:paraId="503CEC0F" w14:textId="77777777" w:rsidR="007120F8" w:rsidRDefault="007120F8">
      <w:r>
        <w:continuationSeparator/>
      </w:r>
    </w:p>
  </w:endnote>
  <w:endnote w:type="continuationNotice" w:id="1">
    <w:p w14:paraId="3E6366A3" w14:textId="77777777" w:rsidR="007120F8" w:rsidRDefault="007120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02912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9F96A0" w14:textId="5AAAD43B" w:rsidR="00D0518B" w:rsidRPr="00806A50" w:rsidRDefault="00D0518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06A5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06A50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06A50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806A50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06A5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578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2467D7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806A5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19119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CE95F50" w14:textId="3F60134E" w:rsidR="00D0518B" w:rsidRPr="00207714" w:rsidRDefault="00D0518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578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2467D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52AC0E70" w:rsidR="00D0518B" w:rsidRPr="00207714" w:rsidRDefault="00D0518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578E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2467D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AE4CA" w14:textId="77777777" w:rsidR="007120F8" w:rsidRDefault="007120F8">
      <w:r>
        <w:separator/>
      </w:r>
    </w:p>
  </w:footnote>
  <w:footnote w:type="continuationSeparator" w:id="0">
    <w:p w14:paraId="4A824428" w14:textId="77777777" w:rsidR="007120F8" w:rsidRDefault="007120F8">
      <w:r>
        <w:continuationSeparator/>
      </w:r>
    </w:p>
  </w:footnote>
  <w:footnote w:type="continuationNotice" w:id="1">
    <w:p w14:paraId="267EBEAD" w14:textId="77777777" w:rsidR="007120F8" w:rsidRDefault="007120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85F98" w14:textId="5A00CB74" w:rsidR="00D0518B" w:rsidRDefault="00D0518B" w:rsidP="00133E69">
    <w:pPr>
      <w:tabs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1"/>
      <w:rPr>
        <w:rFonts w:ascii="Angsana New" w:hAnsi="Angsana New"/>
        <w:b/>
        <w:bCs/>
        <w:sz w:val="32"/>
        <w:szCs w:val="32"/>
        <w:cs/>
        <w:lang w:val="th-TH"/>
      </w:rPr>
    </w:pPr>
    <w:r w:rsidRPr="00D45B9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โรแยล พลัส จำกัด </w:t>
    </w:r>
    <w:bookmarkStart w:id="2" w:name="_Hlk89088798"/>
    <w:r w:rsidRPr="00D45B96">
      <w:rPr>
        <w:rFonts w:ascii="Angsana New" w:hAnsi="Angsana New"/>
        <w:b/>
        <w:bCs/>
        <w:sz w:val="32"/>
        <w:szCs w:val="32"/>
        <w:cs/>
        <w:lang w:val="th-TH"/>
      </w:rPr>
      <w:t>(มหาชน)</w:t>
    </w:r>
    <w:bookmarkEnd w:id="2"/>
  </w:p>
  <w:p w14:paraId="4154FB46" w14:textId="77777777" w:rsidR="00D0518B" w:rsidRPr="00B93DDB" w:rsidRDefault="00D0518B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 w:rsidRPr="00B93DDB"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B93DD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4387961" w14:textId="072295D3" w:rsidR="00D0518B" w:rsidRPr="00B93DDB" w:rsidRDefault="00D0518B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/>
        <w:b/>
        <w:bCs/>
        <w:sz w:val="32"/>
        <w:szCs w:val="32"/>
        <w:cs/>
      </w:rPr>
      <w:t xml:space="preserve">บปีสิ้นสุดวันที่ </w:t>
    </w:r>
    <w:r w:rsidR="002467D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2467D7">
      <w:rPr>
        <w:rFonts w:ascii="Angsana New" w:hAnsi="Angsana New"/>
        <w:b/>
        <w:bCs/>
        <w:sz w:val="32"/>
        <w:szCs w:val="32"/>
      </w:rPr>
      <w:t>2567</w:t>
    </w:r>
  </w:p>
  <w:p w14:paraId="35956CFC" w14:textId="303AB645" w:rsidR="00D0518B" w:rsidRPr="00323B9C" w:rsidRDefault="00D0518B" w:rsidP="00E62B23">
    <w:pPr>
      <w:pStyle w:val="a"/>
      <w:tabs>
        <w:tab w:val="clear" w:pos="1080"/>
        <w:tab w:val="left" w:pos="2807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164BE3"/>
    <w:multiLevelType w:val="hybridMultilevel"/>
    <w:tmpl w:val="EBBE6D4C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4CC15906"/>
    <w:multiLevelType w:val="hybridMultilevel"/>
    <w:tmpl w:val="2846543E"/>
    <w:lvl w:ilvl="0" w:tplc="FFFFFFFF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87581"/>
    <w:multiLevelType w:val="hybridMultilevel"/>
    <w:tmpl w:val="C318E7C6"/>
    <w:lvl w:ilvl="0" w:tplc="441A228A">
      <w:start w:val="1"/>
      <w:numFmt w:val="decimal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6B24A8"/>
    <w:multiLevelType w:val="hybridMultilevel"/>
    <w:tmpl w:val="F3E8A55A"/>
    <w:lvl w:ilvl="0" w:tplc="AC885F7E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954599987">
    <w:abstractNumId w:val="6"/>
  </w:num>
  <w:num w:numId="2" w16cid:durableId="1440951211">
    <w:abstractNumId w:val="5"/>
  </w:num>
  <w:num w:numId="3" w16cid:durableId="1712803224">
    <w:abstractNumId w:val="9"/>
  </w:num>
  <w:num w:numId="4" w16cid:durableId="723023928">
    <w:abstractNumId w:val="7"/>
  </w:num>
  <w:num w:numId="5" w16cid:durableId="16205055">
    <w:abstractNumId w:val="8"/>
  </w:num>
  <w:num w:numId="6" w16cid:durableId="346907507">
    <w:abstractNumId w:val="3"/>
  </w:num>
  <w:num w:numId="7" w16cid:durableId="1452631778">
    <w:abstractNumId w:val="2"/>
  </w:num>
  <w:num w:numId="8" w16cid:durableId="12466194">
    <w:abstractNumId w:val="0"/>
  </w:num>
  <w:num w:numId="9" w16cid:durableId="1515729092">
    <w:abstractNumId w:val="1"/>
  </w:num>
  <w:num w:numId="10" w16cid:durableId="92092079">
    <w:abstractNumId w:val="4"/>
  </w:num>
  <w:num w:numId="11" w16cid:durableId="997996370">
    <w:abstractNumId w:val="22"/>
  </w:num>
  <w:num w:numId="12" w16cid:durableId="577373512">
    <w:abstractNumId w:val="15"/>
  </w:num>
  <w:num w:numId="13" w16cid:durableId="1558786799">
    <w:abstractNumId w:val="31"/>
  </w:num>
  <w:num w:numId="14" w16cid:durableId="1865438548">
    <w:abstractNumId w:val="18"/>
  </w:num>
  <w:num w:numId="15" w16cid:durableId="1616209587">
    <w:abstractNumId w:val="24"/>
  </w:num>
  <w:num w:numId="16" w16cid:durableId="855920671">
    <w:abstractNumId w:val="30"/>
  </w:num>
  <w:num w:numId="17" w16cid:durableId="1129709943">
    <w:abstractNumId w:val="10"/>
  </w:num>
  <w:num w:numId="18" w16cid:durableId="1073088048">
    <w:abstractNumId w:val="19"/>
  </w:num>
  <w:num w:numId="19" w16cid:durableId="355157683">
    <w:abstractNumId w:val="12"/>
  </w:num>
  <w:num w:numId="20" w16cid:durableId="1652246591">
    <w:abstractNumId w:val="25"/>
  </w:num>
  <w:num w:numId="21" w16cid:durableId="1268926673">
    <w:abstractNumId w:val="17"/>
  </w:num>
  <w:num w:numId="22" w16cid:durableId="107166614">
    <w:abstractNumId w:val="20"/>
  </w:num>
  <w:num w:numId="23" w16cid:durableId="19823415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0826504">
    <w:abstractNumId w:val="21"/>
  </w:num>
  <w:num w:numId="25" w16cid:durableId="531918364">
    <w:abstractNumId w:val="11"/>
  </w:num>
  <w:num w:numId="26" w16cid:durableId="1710717321">
    <w:abstractNumId w:val="27"/>
  </w:num>
  <w:num w:numId="27" w16cid:durableId="651761516">
    <w:abstractNumId w:val="23"/>
  </w:num>
  <w:num w:numId="28" w16cid:durableId="1392340544">
    <w:abstractNumId w:val="14"/>
  </w:num>
  <w:num w:numId="29" w16cid:durableId="544025927">
    <w:abstractNumId w:val="13"/>
  </w:num>
  <w:num w:numId="30" w16cid:durableId="1412117580">
    <w:abstractNumId w:val="29"/>
  </w:num>
  <w:num w:numId="31" w16cid:durableId="1527980785">
    <w:abstractNumId w:val="16"/>
  </w:num>
  <w:num w:numId="32" w16cid:durableId="432045866">
    <w:abstractNumId w:val="26"/>
  </w:num>
  <w:num w:numId="33" w16cid:durableId="710512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0657460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2C57"/>
    <w:rsid w:val="00003406"/>
    <w:rsid w:val="00004836"/>
    <w:rsid w:val="0000488E"/>
    <w:rsid w:val="00004DAD"/>
    <w:rsid w:val="00005792"/>
    <w:rsid w:val="00005940"/>
    <w:rsid w:val="000059DC"/>
    <w:rsid w:val="00006ADF"/>
    <w:rsid w:val="000076C1"/>
    <w:rsid w:val="00007C3B"/>
    <w:rsid w:val="000107B3"/>
    <w:rsid w:val="00010B17"/>
    <w:rsid w:val="00011C27"/>
    <w:rsid w:val="00012655"/>
    <w:rsid w:val="0001323B"/>
    <w:rsid w:val="00013261"/>
    <w:rsid w:val="00013E6F"/>
    <w:rsid w:val="00013FE9"/>
    <w:rsid w:val="000141EA"/>
    <w:rsid w:val="00014381"/>
    <w:rsid w:val="00014AC8"/>
    <w:rsid w:val="00015051"/>
    <w:rsid w:val="0001508B"/>
    <w:rsid w:val="00015AA7"/>
    <w:rsid w:val="00015B88"/>
    <w:rsid w:val="00015C8D"/>
    <w:rsid w:val="00016030"/>
    <w:rsid w:val="00016435"/>
    <w:rsid w:val="000167FE"/>
    <w:rsid w:val="000175AC"/>
    <w:rsid w:val="00017642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2A49"/>
    <w:rsid w:val="0002311F"/>
    <w:rsid w:val="00023982"/>
    <w:rsid w:val="000241B7"/>
    <w:rsid w:val="000241DE"/>
    <w:rsid w:val="000245D8"/>
    <w:rsid w:val="000248CE"/>
    <w:rsid w:val="00024D90"/>
    <w:rsid w:val="00024ED5"/>
    <w:rsid w:val="00024F62"/>
    <w:rsid w:val="00025C7D"/>
    <w:rsid w:val="00026C02"/>
    <w:rsid w:val="000275B0"/>
    <w:rsid w:val="0002772D"/>
    <w:rsid w:val="00027DAF"/>
    <w:rsid w:val="0003062D"/>
    <w:rsid w:val="00030CFB"/>
    <w:rsid w:val="00030E02"/>
    <w:rsid w:val="00031A55"/>
    <w:rsid w:val="0003229C"/>
    <w:rsid w:val="000327D2"/>
    <w:rsid w:val="00032A93"/>
    <w:rsid w:val="0003353B"/>
    <w:rsid w:val="00033B2B"/>
    <w:rsid w:val="00033E66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2B9A"/>
    <w:rsid w:val="00043BE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6026"/>
    <w:rsid w:val="00047116"/>
    <w:rsid w:val="00047C1C"/>
    <w:rsid w:val="00050322"/>
    <w:rsid w:val="000503A5"/>
    <w:rsid w:val="000509CB"/>
    <w:rsid w:val="00050D0C"/>
    <w:rsid w:val="00051304"/>
    <w:rsid w:val="00051445"/>
    <w:rsid w:val="00051BAD"/>
    <w:rsid w:val="0005346A"/>
    <w:rsid w:val="000538FB"/>
    <w:rsid w:val="00053D8A"/>
    <w:rsid w:val="00053EAC"/>
    <w:rsid w:val="00054BBF"/>
    <w:rsid w:val="00055DA6"/>
    <w:rsid w:val="00055F0C"/>
    <w:rsid w:val="00056332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76E"/>
    <w:rsid w:val="00061AA9"/>
    <w:rsid w:val="00062784"/>
    <w:rsid w:val="00062BD0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4FE2"/>
    <w:rsid w:val="0006564F"/>
    <w:rsid w:val="00066E24"/>
    <w:rsid w:val="000673C2"/>
    <w:rsid w:val="00067576"/>
    <w:rsid w:val="00067BF1"/>
    <w:rsid w:val="00067C3E"/>
    <w:rsid w:val="00070274"/>
    <w:rsid w:val="000704F6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10B"/>
    <w:rsid w:val="00073243"/>
    <w:rsid w:val="00073763"/>
    <w:rsid w:val="00074A44"/>
    <w:rsid w:val="00074A5E"/>
    <w:rsid w:val="00074B2F"/>
    <w:rsid w:val="0007664B"/>
    <w:rsid w:val="0007685B"/>
    <w:rsid w:val="0007698C"/>
    <w:rsid w:val="00076F31"/>
    <w:rsid w:val="00077113"/>
    <w:rsid w:val="000772C6"/>
    <w:rsid w:val="00077AFB"/>
    <w:rsid w:val="00077F3D"/>
    <w:rsid w:val="0008038A"/>
    <w:rsid w:val="00080574"/>
    <w:rsid w:val="00080619"/>
    <w:rsid w:val="00080C7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D64"/>
    <w:rsid w:val="000843DE"/>
    <w:rsid w:val="0008441C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9"/>
    <w:rsid w:val="0008714A"/>
    <w:rsid w:val="0008756E"/>
    <w:rsid w:val="000877F7"/>
    <w:rsid w:val="00087894"/>
    <w:rsid w:val="00090AC7"/>
    <w:rsid w:val="00090AC9"/>
    <w:rsid w:val="000913B5"/>
    <w:rsid w:val="00092238"/>
    <w:rsid w:val="00092684"/>
    <w:rsid w:val="000929C6"/>
    <w:rsid w:val="00092BB0"/>
    <w:rsid w:val="0009327F"/>
    <w:rsid w:val="000933AF"/>
    <w:rsid w:val="0009489D"/>
    <w:rsid w:val="00094A96"/>
    <w:rsid w:val="00094B23"/>
    <w:rsid w:val="00095789"/>
    <w:rsid w:val="00095F5A"/>
    <w:rsid w:val="00095FFD"/>
    <w:rsid w:val="00096CA4"/>
    <w:rsid w:val="000973E8"/>
    <w:rsid w:val="00097658"/>
    <w:rsid w:val="00097B3F"/>
    <w:rsid w:val="000A021A"/>
    <w:rsid w:val="000A024C"/>
    <w:rsid w:val="000A13AA"/>
    <w:rsid w:val="000A15B7"/>
    <w:rsid w:val="000A1649"/>
    <w:rsid w:val="000A37E8"/>
    <w:rsid w:val="000A467B"/>
    <w:rsid w:val="000A4CE5"/>
    <w:rsid w:val="000A51E4"/>
    <w:rsid w:val="000A5CAD"/>
    <w:rsid w:val="000A5D62"/>
    <w:rsid w:val="000A5DC4"/>
    <w:rsid w:val="000A61B6"/>
    <w:rsid w:val="000A6377"/>
    <w:rsid w:val="000A7D06"/>
    <w:rsid w:val="000B0350"/>
    <w:rsid w:val="000B048C"/>
    <w:rsid w:val="000B0BE2"/>
    <w:rsid w:val="000B0EB1"/>
    <w:rsid w:val="000B0ED8"/>
    <w:rsid w:val="000B19CD"/>
    <w:rsid w:val="000B2352"/>
    <w:rsid w:val="000B269B"/>
    <w:rsid w:val="000B2A6F"/>
    <w:rsid w:val="000B3673"/>
    <w:rsid w:val="000B3F1A"/>
    <w:rsid w:val="000B3F86"/>
    <w:rsid w:val="000B411F"/>
    <w:rsid w:val="000B4266"/>
    <w:rsid w:val="000B46F2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083"/>
    <w:rsid w:val="000C05E5"/>
    <w:rsid w:val="000C0FBB"/>
    <w:rsid w:val="000C1B62"/>
    <w:rsid w:val="000C1F48"/>
    <w:rsid w:val="000C21FC"/>
    <w:rsid w:val="000C2CD6"/>
    <w:rsid w:val="000C4EF6"/>
    <w:rsid w:val="000C585D"/>
    <w:rsid w:val="000C5F09"/>
    <w:rsid w:val="000C66AF"/>
    <w:rsid w:val="000C73AC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CCB"/>
    <w:rsid w:val="000E11BD"/>
    <w:rsid w:val="000E2078"/>
    <w:rsid w:val="000E2CA7"/>
    <w:rsid w:val="000E30FC"/>
    <w:rsid w:val="000E34C5"/>
    <w:rsid w:val="000E35E2"/>
    <w:rsid w:val="000E3854"/>
    <w:rsid w:val="000E3C79"/>
    <w:rsid w:val="000E3D2D"/>
    <w:rsid w:val="000E4C4F"/>
    <w:rsid w:val="000E512B"/>
    <w:rsid w:val="000E570E"/>
    <w:rsid w:val="000E5A8B"/>
    <w:rsid w:val="000E608A"/>
    <w:rsid w:val="000E6098"/>
    <w:rsid w:val="000E660C"/>
    <w:rsid w:val="000F040B"/>
    <w:rsid w:val="000F0524"/>
    <w:rsid w:val="000F1303"/>
    <w:rsid w:val="000F1CBB"/>
    <w:rsid w:val="000F1D98"/>
    <w:rsid w:val="000F250E"/>
    <w:rsid w:val="000F37AE"/>
    <w:rsid w:val="000F3F49"/>
    <w:rsid w:val="000F4399"/>
    <w:rsid w:val="000F47A2"/>
    <w:rsid w:val="000F4D6A"/>
    <w:rsid w:val="000F4FF2"/>
    <w:rsid w:val="000F512F"/>
    <w:rsid w:val="000F545C"/>
    <w:rsid w:val="000F581B"/>
    <w:rsid w:val="000F6424"/>
    <w:rsid w:val="000F651D"/>
    <w:rsid w:val="000F6B38"/>
    <w:rsid w:val="000F7460"/>
    <w:rsid w:val="000F7554"/>
    <w:rsid w:val="000F7B2E"/>
    <w:rsid w:val="000F7B51"/>
    <w:rsid w:val="000F7BF1"/>
    <w:rsid w:val="000F7CCA"/>
    <w:rsid w:val="001003A6"/>
    <w:rsid w:val="00100BB4"/>
    <w:rsid w:val="00101660"/>
    <w:rsid w:val="0010200D"/>
    <w:rsid w:val="0010226C"/>
    <w:rsid w:val="00102782"/>
    <w:rsid w:val="0010288D"/>
    <w:rsid w:val="00102CFC"/>
    <w:rsid w:val="00103B48"/>
    <w:rsid w:val="00103D06"/>
    <w:rsid w:val="00103D77"/>
    <w:rsid w:val="00103EC8"/>
    <w:rsid w:val="00103F83"/>
    <w:rsid w:val="00104545"/>
    <w:rsid w:val="001049D2"/>
    <w:rsid w:val="00105379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2902"/>
    <w:rsid w:val="00113528"/>
    <w:rsid w:val="001135ED"/>
    <w:rsid w:val="00114087"/>
    <w:rsid w:val="0011437D"/>
    <w:rsid w:val="00114BE3"/>
    <w:rsid w:val="001153AF"/>
    <w:rsid w:val="001153D8"/>
    <w:rsid w:val="001156D5"/>
    <w:rsid w:val="0011583B"/>
    <w:rsid w:val="00115D4C"/>
    <w:rsid w:val="00116319"/>
    <w:rsid w:val="0011678B"/>
    <w:rsid w:val="00116DCD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D3"/>
    <w:rsid w:val="00122424"/>
    <w:rsid w:val="00122820"/>
    <w:rsid w:val="001232D9"/>
    <w:rsid w:val="001233DC"/>
    <w:rsid w:val="0012364C"/>
    <w:rsid w:val="00123AF3"/>
    <w:rsid w:val="00124C5B"/>
    <w:rsid w:val="001258BB"/>
    <w:rsid w:val="001263AF"/>
    <w:rsid w:val="00126CB7"/>
    <w:rsid w:val="00126D67"/>
    <w:rsid w:val="00126F66"/>
    <w:rsid w:val="0012750F"/>
    <w:rsid w:val="0012774D"/>
    <w:rsid w:val="00127D07"/>
    <w:rsid w:val="00127E5C"/>
    <w:rsid w:val="00127F51"/>
    <w:rsid w:val="00127F6C"/>
    <w:rsid w:val="00130341"/>
    <w:rsid w:val="001304CD"/>
    <w:rsid w:val="00130788"/>
    <w:rsid w:val="0013078A"/>
    <w:rsid w:val="001310A1"/>
    <w:rsid w:val="001315FB"/>
    <w:rsid w:val="00131E2D"/>
    <w:rsid w:val="001322BD"/>
    <w:rsid w:val="0013283E"/>
    <w:rsid w:val="00132A8E"/>
    <w:rsid w:val="00132F50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2FD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5DCE"/>
    <w:rsid w:val="00146186"/>
    <w:rsid w:val="001469EA"/>
    <w:rsid w:val="00147D1A"/>
    <w:rsid w:val="00150546"/>
    <w:rsid w:val="001511E6"/>
    <w:rsid w:val="0015158D"/>
    <w:rsid w:val="00151810"/>
    <w:rsid w:val="00151975"/>
    <w:rsid w:val="00152DC5"/>
    <w:rsid w:val="001530BA"/>
    <w:rsid w:val="00153AE2"/>
    <w:rsid w:val="00153CCC"/>
    <w:rsid w:val="00154400"/>
    <w:rsid w:val="00155399"/>
    <w:rsid w:val="00155C26"/>
    <w:rsid w:val="001565BA"/>
    <w:rsid w:val="0015673C"/>
    <w:rsid w:val="0015727D"/>
    <w:rsid w:val="00157511"/>
    <w:rsid w:val="001577A2"/>
    <w:rsid w:val="001579EE"/>
    <w:rsid w:val="00160821"/>
    <w:rsid w:val="00160D58"/>
    <w:rsid w:val="00163DA3"/>
    <w:rsid w:val="0016477A"/>
    <w:rsid w:val="00164BD9"/>
    <w:rsid w:val="00164EA1"/>
    <w:rsid w:val="00165FA3"/>
    <w:rsid w:val="001668BF"/>
    <w:rsid w:val="00166A0E"/>
    <w:rsid w:val="001670C0"/>
    <w:rsid w:val="001678B7"/>
    <w:rsid w:val="00167C5D"/>
    <w:rsid w:val="00167FDD"/>
    <w:rsid w:val="00170491"/>
    <w:rsid w:val="00171231"/>
    <w:rsid w:val="00171A47"/>
    <w:rsid w:val="00171B5D"/>
    <w:rsid w:val="00171C4A"/>
    <w:rsid w:val="00171C57"/>
    <w:rsid w:val="0017236A"/>
    <w:rsid w:val="001727B1"/>
    <w:rsid w:val="00172873"/>
    <w:rsid w:val="00172E3A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CD9"/>
    <w:rsid w:val="00190D27"/>
    <w:rsid w:val="0019117B"/>
    <w:rsid w:val="00191381"/>
    <w:rsid w:val="00191CA8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3E6E"/>
    <w:rsid w:val="001946F9"/>
    <w:rsid w:val="00194872"/>
    <w:rsid w:val="00194D50"/>
    <w:rsid w:val="001953A7"/>
    <w:rsid w:val="00195451"/>
    <w:rsid w:val="00195A0C"/>
    <w:rsid w:val="00195D4E"/>
    <w:rsid w:val="00195DD7"/>
    <w:rsid w:val="001965D6"/>
    <w:rsid w:val="001966D1"/>
    <w:rsid w:val="001966E9"/>
    <w:rsid w:val="001969AA"/>
    <w:rsid w:val="001969F3"/>
    <w:rsid w:val="001976E3"/>
    <w:rsid w:val="00197C7D"/>
    <w:rsid w:val="001A00B0"/>
    <w:rsid w:val="001A0841"/>
    <w:rsid w:val="001A093B"/>
    <w:rsid w:val="001A0ADF"/>
    <w:rsid w:val="001A0CED"/>
    <w:rsid w:val="001A2105"/>
    <w:rsid w:val="001A2D9C"/>
    <w:rsid w:val="001A32A2"/>
    <w:rsid w:val="001A49CE"/>
    <w:rsid w:val="001A49F9"/>
    <w:rsid w:val="001A5C19"/>
    <w:rsid w:val="001A5D56"/>
    <w:rsid w:val="001A5E72"/>
    <w:rsid w:val="001A6294"/>
    <w:rsid w:val="001A65DD"/>
    <w:rsid w:val="001A7AA8"/>
    <w:rsid w:val="001A7CD4"/>
    <w:rsid w:val="001A7EC5"/>
    <w:rsid w:val="001B0121"/>
    <w:rsid w:val="001B06E6"/>
    <w:rsid w:val="001B1533"/>
    <w:rsid w:val="001B19E5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D91"/>
    <w:rsid w:val="001C0DA8"/>
    <w:rsid w:val="001C0EF4"/>
    <w:rsid w:val="001C128C"/>
    <w:rsid w:val="001C13AE"/>
    <w:rsid w:val="001C15C9"/>
    <w:rsid w:val="001C169E"/>
    <w:rsid w:val="001C1AD4"/>
    <w:rsid w:val="001C1F65"/>
    <w:rsid w:val="001C20C2"/>
    <w:rsid w:val="001C2549"/>
    <w:rsid w:val="001C2A00"/>
    <w:rsid w:val="001C3188"/>
    <w:rsid w:val="001C3484"/>
    <w:rsid w:val="001C34AE"/>
    <w:rsid w:val="001C39B5"/>
    <w:rsid w:val="001C4550"/>
    <w:rsid w:val="001C4957"/>
    <w:rsid w:val="001C4D93"/>
    <w:rsid w:val="001C500B"/>
    <w:rsid w:val="001C5DF2"/>
    <w:rsid w:val="001C5E4B"/>
    <w:rsid w:val="001C6117"/>
    <w:rsid w:val="001C68A0"/>
    <w:rsid w:val="001C6AA0"/>
    <w:rsid w:val="001C7899"/>
    <w:rsid w:val="001C7CAF"/>
    <w:rsid w:val="001C7F6D"/>
    <w:rsid w:val="001D0339"/>
    <w:rsid w:val="001D0CA9"/>
    <w:rsid w:val="001D0CBB"/>
    <w:rsid w:val="001D121A"/>
    <w:rsid w:val="001D18B4"/>
    <w:rsid w:val="001D1CC4"/>
    <w:rsid w:val="001D428E"/>
    <w:rsid w:val="001D447B"/>
    <w:rsid w:val="001D45EF"/>
    <w:rsid w:val="001D4862"/>
    <w:rsid w:val="001D5AFB"/>
    <w:rsid w:val="001D6252"/>
    <w:rsid w:val="001D6589"/>
    <w:rsid w:val="001D6EE2"/>
    <w:rsid w:val="001D7CC0"/>
    <w:rsid w:val="001D7F95"/>
    <w:rsid w:val="001E05A5"/>
    <w:rsid w:val="001E085D"/>
    <w:rsid w:val="001E0A1F"/>
    <w:rsid w:val="001E0E0F"/>
    <w:rsid w:val="001E136D"/>
    <w:rsid w:val="001E1552"/>
    <w:rsid w:val="001E16C2"/>
    <w:rsid w:val="001E1B6A"/>
    <w:rsid w:val="001E1FD4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BDA"/>
    <w:rsid w:val="001E6FBF"/>
    <w:rsid w:val="001E7773"/>
    <w:rsid w:val="001E7AEB"/>
    <w:rsid w:val="001E7FD3"/>
    <w:rsid w:val="001F0AEF"/>
    <w:rsid w:val="001F177D"/>
    <w:rsid w:val="001F19F2"/>
    <w:rsid w:val="001F2C49"/>
    <w:rsid w:val="001F3073"/>
    <w:rsid w:val="001F366D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0B5"/>
    <w:rsid w:val="002000FD"/>
    <w:rsid w:val="00200311"/>
    <w:rsid w:val="0020035C"/>
    <w:rsid w:val="00200679"/>
    <w:rsid w:val="0020075D"/>
    <w:rsid w:val="00201166"/>
    <w:rsid w:val="002011A9"/>
    <w:rsid w:val="00201955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44E"/>
    <w:rsid w:val="00205495"/>
    <w:rsid w:val="00205729"/>
    <w:rsid w:val="00205B80"/>
    <w:rsid w:val="00205CE9"/>
    <w:rsid w:val="00205D6E"/>
    <w:rsid w:val="00205DBD"/>
    <w:rsid w:val="00206789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37"/>
    <w:rsid w:val="00213482"/>
    <w:rsid w:val="002136CC"/>
    <w:rsid w:val="00213E54"/>
    <w:rsid w:val="00214C7D"/>
    <w:rsid w:val="002153FD"/>
    <w:rsid w:val="00215778"/>
    <w:rsid w:val="00215CDD"/>
    <w:rsid w:val="00215DAB"/>
    <w:rsid w:val="00215E1D"/>
    <w:rsid w:val="00216487"/>
    <w:rsid w:val="0021691A"/>
    <w:rsid w:val="002169A6"/>
    <w:rsid w:val="002169C4"/>
    <w:rsid w:val="00216B02"/>
    <w:rsid w:val="00216BCE"/>
    <w:rsid w:val="002170E3"/>
    <w:rsid w:val="00217672"/>
    <w:rsid w:val="0021767E"/>
    <w:rsid w:val="00217B7A"/>
    <w:rsid w:val="00217FDB"/>
    <w:rsid w:val="002200A7"/>
    <w:rsid w:val="0022028C"/>
    <w:rsid w:val="002208E1"/>
    <w:rsid w:val="00220FC1"/>
    <w:rsid w:val="00221CEC"/>
    <w:rsid w:val="00221FA4"/>
    <w:rsid w:val="00222350"/>
    <w:rsid w:val="002227B8"/>
    <w:rsid w:val="00223D93"/>
    <w:rsid w:val="00223F8A"/>
    <w:rsid w:val="00224079"/>
    <w:rsid w:val="002251EB"/>
    <w:rsid w:val="00225901"/>
    <w:rsid w:val="00226452"/>
    <w:rsid w:val="00226499"/>
    <w:rsid w:val="00226FCC"/>
    <w:rsid w:val="00227242"/>
    <w:rsid w:val="00227496"/>
    <w:rsid w:val="00227B76"/>
    <w:rsid w:val="002305BC"/>
    <w:rsid w:val="00230C63"/>
    <w:rsid w:val="00230D8B"/>
    <w:rsid w:val="00230E5E"/>
    <w:rsid w:val="00231A37"/>
    <w:rsid w:val="00231A49"/>
    <w:rsid w:val="002326D4"/>
    <w:rsid w:val="0023273C"/>
    <w:rsid w:val="00232BB2"/>
    <w:rsid w:val="00232BED"/>
    <w:rsid w:val="00232E45"/>
    <w:rsid w:val="00233214"/>
    <w:rsid w:val="00233229"/>
    <w:rsid w:val="002333C3"/>
    <w:rsid w:val="00233606"/>
    <w:rsid w:val="00233884"/>
    <w:rsid w:val="00234CA5"/>
    <w:rsid w:val="00234D71"/>
    <w:rsid w:val="00235B17"/>
    <w:rsid w:val="00236DCC"/>
    <w:rsid w:val="002370B4"/>
    <w:rsid w:val="002371FE"/>
    <w:rsid w:val="002377D6"/>
    <w:rsid w:val="0024016A"/>
    <w:rsid w:val="002409F5"/>
    <w:rsid w:val="00240DF7"/>
    <w:rsid w:val="0024128C"/>
    <w:rsid w:val="00241359"/>
    <w:rsid w:val="0024137D"/>
    <w:rsid w:val="00241CEB"/>
    <w:rsid w:val="00242D23"/>
    <w:rsid w:val="0024300A"/>
    <w:rsid w:val="00243418"/>
    <w:rsid w:val="00243AD1"/>
    <w:rsid w:val="00243C60"/>
    <w:rsid w:val="002444E0"/>
    <w:rsid w:val="00244E35"/>
    <w:rsid w:val="00246447"/>
    <w:rsid w:val="002467D7"/>
    <w:rsid w:val="002468C1"/>
    <w:rsid w:val="00246C10"/>
    <w:rsid w:val="00246EDE"/>
    <w:rsid w:val="0024776F"/>
    <w:rsid w:val="00247F30"/>
    <w:rsid w:val="0025065B"/>
    <w:rsid w:val="00250895"/>
    <w:rsid w:val="00251897"/>
    <w:rsid w:val="00251C3A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ACB"/>
    <w:rsid w:val="00254C6A"/>
    <w:rsid w:val="00255A93"/>
    <w:rsid w:val="00255B56"/>
    <w:rsid w:val="00255F4B"/>
    <w:rsid w:val="00257345"/>
    <w:rsid w:val="002575A1"/>
    <w:rsid w:val="00257606"/>
    <w:rsid w:val="00257685"/>
    <w:rsid w:val="0025769A"/>
    <w:rsid w:val="00260188"/>
    <w:rsid w:val="00260A0A"/>
    <w:rsid w:val="00260BE0"/>
    <w:rsid w:val="00260C5F"/>
    <w:rsid w:val="00261585"/>
    <w:rsid w:val="00261A42"/>
    <w:rsid w:val="00261F25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67BFB"/>
    <w:rsid w:val="0027027E"/>
    <w:rsid w:val="002706D5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D7E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DD2"/>
    <w:rsid w:val="00281EAE"/>
    <w:rsid w:val="0028240F"/>
    <w:rsid w:val="00282468"/>
    <w:rsid w:val="00282656"/>
    <w:rsid w:val="00283460"/>
    <w:rsid w:val="002838D4"/>
    <w:rsid w:val="00283F14"/>
    <w:rsid w:val="002840D2"/>
    <w:rsid w:val="00284859"/>
    <w:rsid w:val="002849F9"/>
    <w:rsid w:val="00284B09"/>
    <w:rsid w:val="00284E34"/>
    <w:rsid w:val="00285660"/>
    <w:rsid w:val="002856EB"/>
    <w:rsid w:val="00285A01"/>
    <w:rsid w:val="00285B11"/>
    <w:rsid w:val="00285C37"/>
    <w:rsid w:val="00285CE9"/>
    <w:rsid w:val="00285E52"/>
    <w:rsid w:val="00286669"/>
    <w:rsid w:val="00286A9F"/>
    <w:rsid w:val="00286D95"/>
    <w:rsid w:val="00286F2D"/>
    <w:rsid w:val="00287052"/>
    <w:rsid w:val="0028706A"/>
    <w:rsid w:val="0028772C"/>
    <w:rsid w:val="0028772E"/>
    <w:rsid w:val="0028787D"/>
    <w:rsid w:val="00287E4D"/>
    <w:rsid w:val="002908EB"/>
    <w:rsid w:val="00290CE0"/>
    <w:rsid w:val="0029117F"/>
    <w:rsid w:val="002912A5"/>
    <w:rsid w:val="002918CF"/>
    <w:rsid w:val="00291A0C"/>
    <w:rsid w:val="00291D04"/>
    <w:rsid w:val="00292076"/>
    <w:rsid w:val="00292228"/>
    <w:rsid w:val="00292CCB"/>
    <w:rsid w:val="002936F7"/>
    <w:rsid w:val="002937E9"/>
    <w:rsid w:val="00293D65"/>
    <w:rsid w:val="00294254"/>
    <w:rsid w:val="002943BA"/>
    <w:rsid w:val="00294BCE"/>
    <w:rsid w:val="00294BFB"/>
    <w:rsid w:val="00295657"/>
    <w:rsid w:val="00295D5E"/>
    <w:rsid w:val="00296083"/>
    <w:rsid w:val="00296288"/>
    <w:rsid w:val="002964CD"/>
    <w:rsid w:val="00296AB8"/>
    <w:rsid w:val="0029747F"/>
    <w:rsid w:val="00297590"/>
    <w:rsid w:val="002A0359"/>
    <w:rsid w:val="002A07D8"/>
    <w:rsid w:val="002A0A77"/>
    <w:rsid w:val="002A0CB7"/>
    <w:rsid w:val="002A1051"/>
    <w:rsid w:val="002A1DB8"/>
    <w:rsid w:val="002A2E45"/>
    <w:rsid w:val="002A3182"/>
    <w:rsid w:val="002A364F"/>
    <w:rsid w:val="002A3B81"/>
    <w:rsid w:val="002A3C50"/>
    <w:rsid w:val="002A463C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A7B07"/>
    <w:rsid w:val="002B0114"/>
    <w:rsid w:val="002B0137"/>
    <w:rsid w:val="002B0281"/>
    <w:rsid w:val="002B0360"/>
    <w:rsid w:val="002B0844"/>
    <w:rsid w:val="002B0A5A"/>
    <w:rsid w:val="002B13B4"/>
    <w:rsid w:val="002B13EF"/>
    <w:rsid w:val="002B194F"/>
    <w:rsid w:val="002B26EA"/>
    <w:rsid w:val="002B27A5"/>
    <w:rsid w:val="002B31E6"/>
    <w:rsid w:val="002B3339"/>
    <w:rsid w:val="002B39B1"/>
    <w:rsid w:val="002B41CF"/>
    <w:rsid w:val="002B422E"/>
    <w:rsid w:val="002B4E5B"/>
    <w:rsid w:val="002B4F63"/>
    <w:rsid w:val="002B5815"/>
    <w:rsid w:val="002B597B"/>
    <w:rsid w:val="002B5A60"/>
    <w:rsid w:val="002B6A26"/>
    <w:rsid w:val="002B6ED0"/>
    <w:rsid w:val="002B75D9"/>
    <w:rsid w:val="002C14A3"/>
    <w:rsid w:val="002C1C2D"/>
    <w:rsid w:val="002C25E2"/>
    <w:rsid w:val="002C283B"/>
    <w:rsid w:val="002C2910"/>
    <w:rsid w:val="002C2D7D"/>
    <w:rsid w:val="002C3770"/>
    <w:rsid w:val="002C37FF"/>
    <w:rsid w:val="002C3E5D"/>
    <w:rsid w:val="002C3F9F"/>
    <w:rsid w:val="002C41DA"/>
    <w:rsid w:val="002C4229"/>
    <w:rsid w:val="002C49B0"/>
    <w:rsid w:val="002C4D31"/>
    <w:rsid w:val="002C4E50"/>
    <w:rsid w:val="002C504E"/>
    <w:rsid w:val="002C5718"/>
    <w:rsid w:val="002C6358"/>
    <w:rsid w:val="002C6B5D"/>
    <w:rsid w:val="002C6FDD"/>
    <w:rsid w:val="002C7681"/>
    <w:rsid w:val="002C7F75"/>
    <w:rsid w:val="002D095F"/>
    <w:rsid w:val="002D0CE1"/>
    <w:rsid w:val="002D12D2"/>
    <w:rsid w:val="002D16E7"/>
    <w:rsid w:val="002D203E"/>
    <w:rsid w:val="002D28B3"/>
    <w:rsid w:val="002D2B55"/>
    <w:rsid w:val="002D2B5B"/>
    <w:rsid w:val="002D2C7D"/>
    <w:rsid w:val="002D30BE"/>
    <w:rsid w:val="002D3A80"/>
    <w:rsid w:val="002D4DCF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2B0"/>
    <w:rsid w:val="002E1B76"/>
    <w:rsid w:val="002E203A"/>
    <w:rsid w:val="002E2795"/>
    <w:rsid w:val="002E2A12"/>
    <w:rsid w:val="002E2AFD"/>
    <w:rsid w:val="002E2DA4"/>
    <w:rsid w:val="002E31DD"/>
    <w:rsid w:val="002E31FF"/>
    <w:rsid w:val="002E46EE"/>
    <w:rsid w:val="002E59FD"/>
    <w:rsid w:val="002E62DE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BD1"/>
    <w:rsid w:val="002F30B2"/>
    <w:rsid w:val="002F3722"/>
    <w:rsid w:val="002F4957"/>
    <w:rsid w:val="002F52F7"/>
    <w:rsid w:val="002F5651"/>
    <w:rsid w:val="002F5FD5"/>
    <w:rsid w:val="002F66DB"/>
    <w:rsid w:val="002F69C7"/>
    <w:rsid w:val="002F7797"/>
    <w:rsid w:val="002F7CD7"/>
    <w:rsid w:val="00300455"/>
    <w:rsid w:val="003011B2"/>
    <w:rsid w:val="0030176E"/>
    <w:rsid w:val="00301D1F"/>
    <w:rsid w:val="00301E9B"/>
    <w:rsid w:val="0030211C"/>
    <w:rsid w:val="00302A39"/>
    <w:rsid w:val="00302F3C"/>
    <w:rsid w:val="00303E58"/>
    <w:rsid w:val="003051B2"/>
    <w:rsid w:val="003058C6"/>
    <w:rsid w:val="003064D5"/>
    <w:rsid w:val="003101DD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D72"/>
    <w:rsid w:val="00317F7F"/>
    <w:rsid w:val="0032173B"/>
    <w:rsid w:val="00322946"/>
    <w:rsid w:val="00322F02"/>
    <w:rsid w:val="00322FC0"/>
    <w:rsid w:val="0032376A"/>
    <w:rsid w:val="00323773"/>
    <w:rsid w:val="00323B9C"/>
    <w:rsid w:val="003243AF"/>
    <w:rsid w:val="00325245"/>
    <w:rsid w:val="003256E1"/>
    <w:rsid w:val="0032571B"/>
    <w:rsid w:val="00325BFF"/>
    <w:rsid w:val="00325E81"/>
    <w:rsid w:val="0032794E"/>
    <w:rsid w:val="003306E2"/>
    <w:rsid w:val="003309A8"/>
    <w:rsid w:val="00330A0E"/>
    <w:rsid w:val="00330D77"/>
    <w:rsid w:val="0033157F"/>
    <w:rsid w:val="00331FDC"/>
    <w:rsid w:val="00332773"/>
    <w:rsid w:val="00332A21"/>
    <w:rsid w:val="003331C4"/>
    <w:rsid w:val="003331C7"/>
    <w:rsid w:val="00333559"/>
    <w:rsid w:val="00333F66"/>
    <w:rsid w:val="00334593"/>
    <w:rsid w:val="003348C1"/>
    <w:rsid w:val="00334912"/>
    <w:rsid w:val="00334E97"/>
    <w:rsid w:val="00334F96"/>
    <w:rsid w:val="0033509C"/>
    <w:rsid w:val="003354E2"/>
    <w:rsid w:val="00335A4E"/>
    <w:rsid w:val="00335D90"/>
    <w:rsid w:val="0033608D"/>
    <w:rsid w:val="00336203"/>
    <w:rsid w:val="003362A6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D3C"/>
    <w:rsid w:val="00343D58"/>
    <w:rsid w:val="00343D92"/>
    <w:rsid w:val="00344737"/>
    <w:rsid w:val="00345564"/>
    <w:rsid w:val="0034586E"/>
    <w:rsid w:val="0034595B"/>
    <w:rsid w:val="00345D03"/>
    <w:rsid w:val="00345ECE"/>
    <w:rsid w:val="0034660F"/>
    <w:rsid w:val="003468EC"/>
    <w:rsid w:val="00347085"/>
    <w:rsid w:val="00347B2E"/>
    <w:rsid w:val="0035065B"/>
    <w:rsid w:val="00350C5F"/>
    <w:rsid w:val="003511AB"/>
    <w:rsid w:val="0035172D"/>
    <w:rsid w:val="00351BC4"/>
    <w:rsid w:val="00351F0C"/>
    <w:rsid w:val="0035249E"/>
    <w:rsid w:val="00352651"/>
    <w:rsid w:val="00352A8C"/>
    <w:rsid w:val="00352CDB"/>
    <w:rsid w:val="003530F6"/>
    <w:rsid w:val="003532A2"/>
    <w:rsid w:val="0035336B"/>
    <w:rsid w:val="003541AF"/>
    <w:rsid w:val="003543C2"/>
    <w:rsid w:val="0035456C"/>
    <w:rsid w:val="00355448"/>
    <w:rsid w:val="00355A3C"/>
    <w:rsid w:val="00356510"/>
    <w:rsid w:val="003565C6"/>
    <w:rsid w:val="00356814"/>
    <w:rsid w:val="00357016"/>
    <w:rsid w:val="003570A8"/>
    <w:rsid w:val="00357123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3941"/>
    <w:rsid w:val="00364236"/>
    <w:rsid w:val="00364304"/>
    <w:rsid w:val="003644E0"/>
    <w:rsid w:val="003648AE"/>
    <w:rsid w:val="003648C9"/>
    <w:rsid w:val="00364DEE"/>
    <w:rsid w:val="00365142"/>
    <w:rsid w:val="0036579C"/>
    <w:rsid w:val="00365A3C"/>
    <w:rsid w:val="00365D19"/>
    <w:rsid w:val="00365E6E"/>
    <w:rsid w:val="0036687B"/>
    <w:rsid w:val="003669C4"/>
    <w:rsid w:val="00366B3E"/>
    <w:rsid w:val="00370181"/>
    <w:rsid w:val="00370952"/>
    <w:rsid w:val="00370F88"/>
    <w:rsid w:val="003716CA"/>
    <w:rsid w:val="00371921"/>
    <w:rsid w:val="00371EB9"/>
    <w:rsid w:val="0037220D"/>
    <w:rsid w:val="00372389"/>
    <w:rsid w:val="003727ED"/>
    <w:rsid w:val="00372AE2"/>
    <w:rsid w:val="00372EBA"/>
    <w:rsid w:val="00373D92"/>
    <w:rsid w:val="00374327"/>
    <w:rsid w:val="00374AA3"/>
    <w:rsid w:val="003752C3"/>
    <w:rsid w:val="0037544B"/>
    <w:rsid w:val="003770A5"/>
    <w:rsid w:val="00377F23"/>
    <w:rsid w:val="00377F54"/>
    <w:rsid w:val="0038017F"/>
    <w:rsid w:val="0038023C"/>
    <w:rsid w:val="0038074C"/>
    <w:rsid w:val="00380858"/>
    <w:rsid w:val="00380DCC"/>
    <w:rsid w:val="00380E74"/>
    <w:rsid w:val="003815A4"/>
    <w:rsid w:val="003815DA"/>
    <w:rsid w:val="00381638"/>
    <w:rsid w:val="00381D0A"/>
    <w:rsid w:val="00382C7E"/>
    <w:rsid w:val="00383036"/>
    <w:rsid w:val="00384706"/>
    <w:rsid w:val="00384C99"/>
    <w:rsid w:val="003853A5"/>
    <w:rsid w:val="00385464"/>
    <w:rsid w:val="00385942"/>
    <w:rsid w:val="00385FE5"/>
    <w:rsid w:val="00386484"/>
    <w:rsid w:val="00386549"/>
    <w:rsid w:val="003868B8"/>
    <w:rsid w:val="003868F0"/>
    <w:rsid w:val="00386FC4"/>
    <w:rsid w:val="00387613"/>
    <w:rsid w:val="0038783B"/>
    <w:rsid w:val="00390860"/>
    <w:rsid w:val="00390C3D"/>
    <w:rsid w:val="00390C48"/>
    <w:rsid w:val="0039113A"/>
    <w:rsid w:val="00391417"/>
    <w:rsid w:val="00392480"/>
    <w:rsid w:val="00392750"/>
    <w:rsid w:val="00392E3B"/>
    <w:rsid w:val="003935BE"/>
    <w:rsid w:val="00393AE8"/>
    <w:rsid w:val="003949A0"/>
    <w:rsid w:val="00394FDB"/>
    <w:rsid w:val="0039532F"/>
    <w:rsid w:val="003954A1"/>
    <w:rsid w:val="00396965"/>
    <w:rsid w:val="00397EBF"/>
    <w:rsid w:val="003A0118"/>
    <w:rsid w:val="003A01AA"/>
    <w:rsid w:val="003A1378"/>
    <w:rsid w:val="003A1A15"/>
    <w:rsid w:val="003A29AC"/>
    <w:rsid w:val="003A2A38"/>
    <w:rsid w:val="003A2A58"/>
    <w:rsid w:val="003A40BA"/>
    <w:rsid w:val="003A5EB0"/>
    <w:rsid w:val="003A6760"/>
    <w:rsid w:val="003A7111"/>
    <w:rsid w:val="003A7E37"/>
    <w:rsid w:val="003B09D2"/>
    <w:rsid w:val="003B0CD2"/>
    <w:rsid w:val="003B1145"/>
    <w:rsid w:val="003B1A91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7E"/>
    <w:rsid w:val="003B75BC"/>
    <w:rsid w:val="003C0104"/>
    <w:rsid w:val="003C0A6B"/>
    <w:rsid w:val="003C0D35"/>
    <w:rsid w:val="003C0E5B"/>
    <w:rsid w:val="003C1486"/>
    <w:rsid w:val="003C180C"/>
    <w:rsid w:val="003C1841"/>
    <w:rsid w:val="003C304F"/>
    <w:rsid w:val="003C3993"/>
    <w:rsid w:val="003C3BD5"/>
    <w:rsid w:val="003C41B0"/>
    <w:rsid w:val="003C4754"/>
    <w:rsid w:val="003C49BF"/>
    <w:rsid w:val="003C4B37"/>
    <w:rsid w:val="003C4D08"/>
    <w:rsid w:val="003C596D"/>
    <w:rsid w:val="003C5D78"/>
    <w:rsid w:val="003C619D"/>
    <w:rsid w:val="003C62A2"/>
    <w:rsid w:val="003C6548"/>
    <w:rsid w:val="003C676F"/>
    <w:rsid w:val="003C6BE6"/>
    <w:rsid w:val="003C7391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2B7D"/>
    <w:rsid w:val="003D3CD6"/>
    <w:rsid w:val="003D46AC"/>
    <w:rsid w:val="003D4773"/>
    <w:rsid w:val="003D4EC9"/>
    <w:rsid w:val="003D5252"/>
    <w:rsid w:val="003D5B92"/>
    <w:rsid w:val="003D5E2B"/>
    <w:rsid w:val="003D609B"/>
    <w:rsid w:val="003D64A9"/>
    <w:rsid w:val="003D6570"/>
    <w:rsid w:val="003D65CA"/>
    <w:rsid w:val="003D691B"/>
    <w:rsid w:val="003D7B60"/>
    <w:rsid w:val="003D7D47"/>
    <w:rsid w:val="003D7EC3"/>
    <w:rsid w:val="003E0213"/>
    <w:rsid w:val="003E028C"/>
    <w:rsid w:val="003E0DAD"/>
    <w:rsid w:val="003E1424"/>
    <w:rsid w:val="003E1C61"/>
    <w:rsid w:val="003E2530"/>
    <w:rsid w:val="003E2D3C"/>
    <w:rsid w:val="003E34AF"/>
    <w:rsid w:val="003E35FA"/>
    <w:rsid w:val="003E4019"/>
    <w:rsid w:val="003E45C6"/>
    <w:rsid w:val="003E462F"/>
    <w:rsid w:val="003E4F12"/>
    <w:rsid w:val="003E4F76"/>
    <w:rsid w:val="003F0632"/>
    <w:rsid w:val="003F11FA"/>
    <w:rsid w:val="003F1F8E"/>
    <w:rsid w:val="003F2155"/>
    <w:rsid w:val="003F2456"/>
    <w:rsid w:val="003F2970"/>
    <w:rsid w:val="003F30BA"/>
    <w:rsid w:val="003F3FCA"/>
    <w:rsid w:val="003F42C9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EE8"/>
    <w:rsid w:val="004031F8"/>
    <w:rsid w:val="004044A5"/>
    <w:rsid w:val="00404D0B"/>
    <w:rsid w:val="00405943"/>
    <w:rsid w:val="00405B64"/>
    <w:rsid w:val="00405F6F"/>
    <w:rsid w:val="00406974"/>
    <w:rsid w:val="00406CD1"/>
    <w:rsid w:val="0040710F"/>
    <w:rsid w:val="0040742E"/>
    <w:rsid w:val="00407C0D"/>
    <w:rsid w:val="00410054"/>
    <w:rsid w:val="004110C2"/>
    <w:rsid w:val="00411BCB"/>
    <w:rsid w:val="004124D4"/>
    <w:rsid w:val="00412674"/>
    <w:rsid w:val="00412C79"/>
    <w:rsid w:val="00412D29"/>
    <w:rsid w:val="00413917"/>
    <w:rsid w:val="004139EA"/>
    <w:rsid w:val="0041423E"/>
    <w:rsid w:val="004147ED"/>
    <w:rsid w:val="004148AB"/>
    <w:rsid w:val="00414D6D"/>
    <w:rsid w:val="00414D8E"/>
    <w:rsid w:val="00415001"/>
    <w:rsid w:val="0041517E"/>
    <w:rsid w:val="004156F6"/>
    <w:rsid w:val="0041578E"/>
    <w:rsid w:val="0041607B"/>
    <w:rsid w:val="00416848"/>
    <w:rsid w:val="00416967"/>
    <w:rsid w:val="004202FC"/>
    <w:rsid w:val="00420D86"/>
    <w:rsid w:val="00420EC0"/>
    <w:rsid w:val="004210BF"/>
    <w:rsid w:val="004210F7"/>
    <w:rsid w:val="00421105"/>
    <w:rsid w:val="00421539"/>
    <w:rsid w:val="00421A6C"/>
    <w:rsid w:val="00421AA4"/>
    <w:rsid w:val="00421F6C"/>
    <w:rsid w:val="004223FB"/>
    <w:rsid w:val="004224D8"/>
    <w:rsid w:val="004228EE"/>
    <w:rsid w:val="004237CD"/>
    <w:rsid w:val="00424F9F"/>
    <w:rsid w:val="00425091"/>
    <w:rsid w:val="004255FB"/>
    <w:rsid w:val="00425793"/>
    <w:rsid w:val="00425CD6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304E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1FC"/>
    <w:rsid w:val="00440701"/>
    <w:rsid w:val="00441546"/>
    <w:rsid w:val="00441688"/>
    <w:rsid w:val="00441A3C"/>
    <w:rsid w:val="0044203B"/>
    <w:rsid w:val="00442104"/>
    <w:rsid w:val="0044392A"/>
    <w:rsid w:val="0044395D"/>
    <w:rsid w:val="004439C3"/>
    <w:rsid w:val="004440F3"/>
    <w:rsid w:val="004450CE"/>
    <w:rsid w:val="0044599D"/>
    <w:rsid w:val="004459F1"/>
    <w:rsid w:val="00445BCE"/>
    <w:rsid w:val="00445E8E"/>
    <w:rsid w:val="0044613B"/>
    <w:rsid w:val="004465AD"/>
    <w:rsid w:val="004469DD"/>
    <w:rsid w:val="00446AFC"/>
    <w:rsid w:val="00447A1D"/>
    <w:rsid w:val="00450451"/>
    <w:rsid w:val="00450822"/>
    <w:rsid w:val="0045092C"/>
    <w:rsid w:val="00451F6E"/>
    <w:rsid w:val="00452D12"/>
    <w:rsid w:val="0045304C"/>
    <w:rsid w:val="00454670"/>
    <w:rsid w:val="00454EF8"/>
    <w:rsid w:val="004553B8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983"/>
    <w:rsid w:val="00460C19"/>
    <w:rsid w:val="004611C8"/>
    <w:rsid w:val="00462283"/>
    <w:rsid w:val="004626C0"/>
    <w:rsid w:val="0046271A"/>
    <w:rsid w:val="00462E07"/>
    <w:rsid w:val="00463509"/>
    <w:rsid w:val="00463AFA"/>
    <w:rsid w:val="00463C3A"/>
    <w:rsid w:val="00463CFB"/>
    <w:rsid w:val="00463D90"/>
    <w:rsid w:val="004644BF"/>
    <w:rsid w:val="004646EC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1408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1D82"/>
    <w:rsid w:val="00482728"/>
    <w:rsid w:val="0048300B"/>
    <w:rsid w:val="00483386"/>
    <w:rsid w:val="004834D7"/>
    <w:rsid w:val="00483AC1"/>
    <w:rsid w:val="00483E3E"/>
    <w:rsid w:val="00484245"/>
    <w:rsid w:val="00484796"/>
    <w:rsid w:val="004849D9"/>
    <w:rsid w:val="00484B64"/>
    <w:rsid w:val="00484BE2"/>
    <w:rsid w:val="00484C0E"/>
    <w:rsid w:val="00484FC8"/>
    <w:rsid w:val="004852B1"/>
    <w:rsid w:val="00485942"/>
    <w:rsid w:val="00486B8C"/>
    <w:rsid w:val="0048785D"/>
    <w:rsid w:val="00487C8C"/>
    <w:rsid w:val="004905C4"/>
    <w:rsid w:val="004906A0"/>
    <w:rsid w:val="00490831"/>
    <w:rsid w:val="00490A2C"/>
    <w:rsid w:val="00491399"/>
    <w:rsid w:val="004915EA"/>
    <w:rsid w:val="004918E8"/>
    <w:rsid w:val="00491B37"/>
    <w:rsid w:val="00491CBF"/>
    <w:rsid w:val="00492137"/>
    <w:rsid w:val="00492361"/>
    <w:rsid w:val="004927BC"/>
    <w:rsid w:val="00492B77"/>
    <w:rsid w:val="00492DCA"/>
    <w:rsid w:val="004931FA"/>
    <w:rsid w:val="00493ABC"/>
    <w:rsid w:val="004943A3"/>
    <w:rsid w:val="00494D64"/>
    <w:rsid w:val="00495271"/>
    <w:rsid w:val="004953AA"/>
    <w:rsid w:val="004956DD"/>
    <w:rsid w:val="00495943"/>
    <w:rsid w:val="00495E54"/>
    <w:rsid w:val="00496446"/>
    <w:rsid w:val="004966BA"/>
    <w:rsid w:val="00496D85"/>
    <w:rsid w:val="00496FA7"/>
    <w:rsid w:val="00497ED1"/>
    <w:rsid w:val="004A0B0D"/>
    <w:rsid w:val="004A0FCA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3DA6"/>
    <w:rsid w:val="004B46B5"/>
    <w:rsid w:val="004B5C0A"/>
    <w:rsid w:val="004B630B"/>
    <w:rsid w:val="004B691B"/>
    <w:rsid w:val="004B70A1"/>
    <w:rsid w:val="004B7A0B"/>
    <w:rsid w:val="004B7D23"/>
    <w:rsid w:val="004C2CC7"/>
    <w:rsid w:val="004C2EE1"/>
    <w:rsid w:val="004C311C"/>
    <w:rsid w:val="004C31A0"/>
    <w:rsid w:val="004C36D7"/>
    <w:rsid w:val="004C38C6"/>
    <w:rsid w:val="004C3BF5"/>
    <w:rsid w:val="004C3D9D"/>
    <w:rsid w:val="004C4035"/>
    <w:rsid w:val="004C4405"/>
    <w:rsid w:val="004C49A0"/>
    <w:rsid w:val="004C4B1F"/>
    <w:rsid w:val="004C4D72"/>
    <w:rsid w:val="004C542C"/>
    <w:rsid w:val="004C591C"/>
    <w:rsid w:val="004C5A56"/>
    <w:rsid w:val="004C5D04"/>
    <w:rsid w:val="004C5D0E"/>
    <w:rsid w:val="004C60C8"/>
    <w:rsid w:val="004C6188"/>
    <w:rsid w:val="004C6ABC"/>
    <w:rsid w:val="004C70BF"/>
    <w:rsid w:val="004C743B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88F"/>
    <w:rsid w:val="004D4EEA"/>
    <w:rsid w:val="004D5148"/>
    <w:rsid w:val="004D5ADC"/>
    <w:rsid w:val="004D6774"/>
    <w:rsid w:val="004D72FD"/>
    <w:rsid w:val="004D77F5"/>
    <w:rsid w:val="004E12E0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0B7"/>
    <w:rsid w:val="004E48C5"/>
    <w:rsid w:val="004E496A"/>
    <w:rsid w:val="004E5054"/>
    <w:rsid w:val="004E6B92"/>
    <w:rsid w:val="004E7716"/>
    <w:rsid w:val="004E78BD"/>
    <w:rsid w:val="004F00DF"/>
    <w:rsid w:val="004F0112"/>
    <w:rsid w:val="004F07D8"/>
    <w:rsid w:val="004F0D95"/>
    <w:rsid w:val="004F0F87"/>
    <w:rsid w:val="004F13D0"/>
    <w:rsid w:val="004F157C"/>
    <w:rsid w:val="004F1B1D"/>
    <w:rsid w:val="004F2234"/>
    <w:rsid w:val="004F2857"/>
    <w:rsid w:val="004F30C4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027"/>
    <w:rsid w:val="004F522D"/>
    <w:rsid w:val="004F5B3C"/>
    <w:rsid w:val="004F637C"/>
    <w:rsid w:val="004F641C"/>
    <w:rsid w:val="004F688A"/>
    <w:rsid w:val="004F7867"/>
    <w:rsid w:val="004F796D"/>
    <w:rsid w:val="004F7DE5"/>
    <w:rsid w:val="005007E8"/>
    <w:rsid w:val="00500A3A"/>
    <w:rsid w:val="0050125F"/>
    <w:rsid w:val="0050154B"/>
    <w:rsid w:val="00501D66"/>
    <w:rsid w:val="00501FD4"/>
    <w:rsid w:val="00502409"/>
    <w:rsid w:val="005024D3"/>
    <w:rsid w:val="00502C20"/>
    <w:rsid w:val="005033BB"/>
    <w:rsid w:val="005036D1"/>
    <w:rsid w:val="00503A71"/>
    <w:rsid w:val="00503A85"/>
    <w:rsid w:val="0050402C"/>
    <w:rsid w:val="00504080"/>
    <w:rsid w:val="00504B71"/>
    <w:rsid w:val="0050557D"/>
    <w:rsid w:val="00505B30"/>
    <w:rsid w:val="00505BA8"/>
    <w:rsid w:val="00505F2E"/>
    <w:rsid w:val="00506777"/>
    <w:rsid w:val="00507108"/>
    <w:rsid w:val="0051049D"/>
    <w:rsid w:val="00510B12"/>
    <w:rsid w:val="0051114B"/>
    <w:rsid w:val="005114EF"/>
    <w:rsid w:val="005114FB"/>
    <w:rsid w:val="0051193D"/>
    <w:rsid w:val="0051205F"/>
    <w:rsid w:val="00512257"/>
    <w:rsid w:val="005123E5"/>
    <w:rsid w:val="0051274C"/>
    <w:rsid w:val="005128C8"/>
    <w:rsid w:val="00513853"/>
    <w:rsid w:val="00513B83"/>
    <w:rsid w:val="00513C20"/>
    <w:rsid w:val="00513FAD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ED5"/>
    <w:rsid w:val="00517EE4"/>
    <w:rsid w:val="00520932"/>
    <w:rsid w:val="00521201"/>
    <w:rsid w:val="00521298"/>
    <w:rsid w:val="005214BA"/>
    <w:rsid w:val="005215E1"/>
    <w:rsid w:val="005217DF"/>
    <w:rsid w:val="00521BC2"/>
    <w:rsid w:val="00521D0B"/>
    <w:rsid w:val="00522468"/>
    <w:rsid w:val="00522584"/>
    <w:rsid w:val="00522749"/>
    <w:rsid w:val="00522A8A"/>
    <w:rsid w:val="00522E2A"/>
    <w:rsid w:val="00522F97"/>
    <w:rsid w:val="0052310C"/>
    <w:rsid w:val="00523208"/>
    <w:rsid w:val="00524153"/>
    <w:rsid w:val="005249FC"/>
    <w:rsid w:val="00524A53"/>
    <w:rsid w:val="00524D1B"/>
    <w:rsid w:val="0052537A"/>
    <w:rsid w:val="0052583E"/>
    <w:rsid w:val="00525CB1"/>
    <w:rsid w:val="00525F03"/>
    <w:rsid w:val="00526454"/>
    <w:rsid w:val="00527027"/>
    <w:rsid w:val="005273D1"/>
    <w:rsid w:val="00527A5D"/>
    <w:rsid w:val="005302B3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531F"/>
    <w:rsid w:val="0053562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4109"/>
    <w:rsid w:val="0054414D"/>
    <w:rsid w:val="00544A46"/>
    <w:rsid w:val="005474DA"/>
    <w:rsid w:val="005476CD"/>
    <w:rsid w:val="005500F7"/>
    <w:rsid w:val="00550D9F"/>
    <w:rsid w:val="005519A4"/>
    <w:rsid w:val="00551E0A"/>
    <w:rsid w:val="0055383D"/>
    <w:rsid w:val="00553948"/>
    <w:rsid w:val="00553E8A"/>
    <w:rsid w:val="00553EA5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466"/>
    <w:rsid w:val="0056137B"/>
    <w:rsid w:val="005613C6"/>
    <w:rsid w:val="00561C4A"/>
    <w:rsid w:val="00561CB9"/>
    <w:rsid w:val="005625B5"/>
    <w:rsid w:val="00563554"/>
    <w:rsid w:val="005635C8"/>
    <w:rsid w:val="00564305"/>
    <w:rsid w:val="00565009"/>
    <w:rsid w:val="00565223"/>
    <w:rsid w:val="00565B82"/>
    <w:rsid w:val="00566D6A"/>
    <w:rsid w:val="005671AC"/>
    <w:rsid w:val="005672B2"/>
    <w:rsid w:val="0056797B"/>
    <w:rsid w:val="005679F2"/>
    <w:rsid w:val="00567B68"/>
    <w:rsid w:val="00567EA9"/>
    <w:rsid w:val="005704BF"/>
    <w:rsid w:val="005705EE"/>
    <w:rsid w:val="0057117F"/>
    <w:rsid w:val="005711ED"/>
    <w:rsid w:val="0057196D"/>
    <w:rsid w:val="00571C59"/>
    <w:rsid w:val="00573AF0"/>
    <w:rsid w:val="00573C5C"/>
    <w:rsid w:val="00573D21"/>
    <w:rsid w:val="00573DE7"/>
    <w:rsid w:val="00574318"/>
    <w:rsid w:val="005756DE"/>
    <w:rsid w:val="005760FC"/>
    <w:rsid w:val="005767F8"/>
    <w:rsid w:val="00576DB0"/>
    <w:rsid w:val="00577224"/>
    <w:rsid w:val="00577295"/>
    <w:rsid w:val="00577CC8"/>
    <w:rsid w:val="005808FB"/>
    <w:rsid w:val="00580B39"/>
    <w:rsid w:val="0058170D"/>
    <w:rsid w:val="005817C3"/>
    <w:rsid w:val="00582058"/>
    <w:rsid w:val="00582370"/>
    <w:rsid w:val="0058257A"/>
    <w:rsid w:val="005825D8"/>
    <w:rsid w:val="00582BB4"/>
    <w:rsid w:val="00582E0C"/>
    <w:rsid w:val="00582E64"/>
    <w:rsid w:val="005834B7"/>
    <w:rsid w:val="00583ED3"/>
    <w:rsid w:val="00583FDE"/>
    <w:rsid w:val="005840DF"/>
    <w:rsid w:val="005841BE"/>
    <w:rsid w:val="0058461F"/>
    <w:rsid w:val="00584B98"/>
    <w:rsid w:val="0058577C"/>
    <w:rsid w:val="0058613D"/>
    <w:rsid w:val="00586159"/>
    <w:rsid w:val="005863A0"/>
    <w:rsid w:val="00586501"/>
    <w:rsid w:val="005867C9"/>
    <w:rsid w:val="00587027"/>
    <w:rsid w:val="0058784D"/>
    <w:rsid w:val="00587B38"/>
    <w:rsid w:val="00587BA1"/>
    <w:rsid w:val="00590355"/>
    <w:rsid w:val="005911FD"/>
    <w:rsid w:val="00591A01"/>
    <w:rsid w:val="00591D5B"/>
    <w:rsid w:val="00591D9F"/>
    <w:rsid w:val="0059243F"/>
    <w:rsid w:val="005927F6"/>
    <w:rsid w:val="0059294E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89B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1422"/>
    <w:rsid w:val="005A1E4A"/>
    <w:rsid w:val="005A2190"/>
    <w:rsid w:val="005A2350"/>
    <w:rsid w:val="005A2AF1"/>
    <w:rsid w:val="005A30BF"/>
    <w:rsid w:val="005A3717"/>
    <w:rsid w:val="005A3DA7"/>
    <w:rsid w:val="005A3E01"/>
    <w:rsid w:val="005A434D"/>
    <w:rsid w:val="005A4573"/>
    <w:rsid w:val="005A4997"/>
    <w:rsid w:val="005A5836"/>
    <w:rsid w:val="005A61DD"/>
    <w:rsid w:val="005A62C9"/>
    <w:rsid w:val="005A6695"/>
    <w:rsid w:val="005A7811"/>
    <w:rsid w:val="005A7BCF"/>
    <w:rsid w:val="005B03EF"/>
    <w:rsid w:val="005B069E"/>
    <w:rsid w:val="005B0D40"/>
    <w:rsid w:val="005B12B1"/>
    <w:rsid w:val="005B1431"/>
    <w:rsid w:val="005B1C7E"/>
    <w:rsid w:val="005B2583"/>
    <w:rsid w:val="005B3005"/>
    <w:rsid w:val="005B4311"/>
    <w:rsid w:val="005B43E0"/>
    <w:rsid w:val="005B4897"/>
    <w:rsid w:val="005B49B0"/>
    <w:rsid w:val="005B5B59"/>
    <w:rsid w:val="005B66A6"/>
    <w:rsid w:val="005B6F54"/>
    <w:rsid w:val="005B7300"/>
    <w:rsid w:val="005C0735"/>
    <w:rsid w:val="005C0900"/>
    <w:rsid w:val="005C0ACE"/>
    <w:rsid w:val="005C0B56"/>
    <w:rsid w:val="005C13CE"/>
    <w:rsid w:val="005C1D35"/>
    <w:rsid w:val="005C1D49"/>
    <w:rsid w:val="005C28B1"/>
    <w:rsid w:val="005C2AA6"/>
    <w:rsid w:val="005C2EAA"/>
    <w:rsid w:val="005C3217"/>
    <w:rsid w:val="005C3222"/>
    <w:rsid w:val="005C32A7"/>
    <w:rsid w:val="005C36FD"/>
    <w:rsid w:val="005C39E7"/>
    <w:rsid w:val="005C4401"/>
    <w:rsid w:val="005C4579"/>
    <w:rsid w:val="005C645F"/>
    <w:rsid w:val="005C6677"/>
    <w:rsid w:val="005C6DE9"/>
    <w:rsid w:val="005C6EA6"/>
    <w:rsid w:val="005C70E7"/>
    <w:rsid w:val="005C72DB"/>
    <w:rsid w:val="005D1235"/>
    <w:rsid w:val="005D14F3"/>
    <w:rsid w:val="005D1CED"/>
    <w:rsid w:val="005D2181"/>
    <w:rsid w:val="005D2330"/>
    <w:rsid w:val="005D283D"/>
    <w:rsid w:val="005D2B5E"/>
    <w:rsid w:val="005D2DF1"/>
    <w:rsid w:val="005D2E4C"/>
    <w:rsid w:val="005D3AB5"/>
    <w:rsid w:val="005D405B"/>
    <w:rsid w:val="005D426B"/>
    <w:rsid w:val="005D428C"/>
    <w:rsid w:val="005D42EC"/>
    <w:rsid w:val="005D4955"/>
    <w:rsid w:val="005D4D4A"/>
    <w:rsid w:val="005D4E61"/>
    <w:rsid w:val="005D4EC8"/>
    <w:rsid w:val="005D5040"/>
    <w:rsid w:val="005D56BD"/>
    <w:rsid w:val="005D5A0B"/>
    <w:rsid w:val="005D623F"/>
    <w:rsid w:val="005D6413"/>
    <w:rsid w:val="005D6920"/>
    <w:rsid w:val="005D69E7"/>
    <w:rsid w:val="005D6B96"/>
    <w:rsid w:val="005D6D28"/>
    <w:rsid w:val="005D7870"/>
    <w:rsid w:val="005E0586"/>
    <w:rsid w:val="005E127E"/>
    <w:rsid w:val="005E18C7"/>
    <w:rsid w:val="005E19D2"/>
    <w:rsid w:val="005E1D9E"/>
    <w:rsid w:val="005E265B"/>
    <w:rsid w:val="005E288C"/>
    <w:rsid w:val="005E2949"/>
    <w:rsid w:val="005E2B42"/>
    <w:rsid w:val="005E2E22"/>
    <w:rsid w:val="005E31FB"/>
    <w:rsid w:val="005E35F0"/>
    <w:rsid w:val="005E3626"/>
    <w:rsid w:val="005E3CBC"/>
    <w:rsid w:val="005E4095"/>
    <w:rsid w:val="005E40A1"/>
    <w:rsid w:val="005E4899"/>
    <w:rsid w:val="005E4F38"/>
    <w:rsid w:val="005E529F"/>
    <w:rsid w:val="005E5327"/>
    <w:rsid w:val="005E65BC"/>
    <w:rsid w:val="005E6B4F"/>
    <w:rsid w:val="005E6E6F"/>
    <w:rsid w:val="005E725B"/>
    <w:rsid w:val="005E75DB"/>
    <w:rsid w:val="005F0366"/>
    <w:rsid w:val="005F04E0"/>
    <w:rsid w:val="005F0601"/>
    <w:rsid w:val="005F08C5"/>
    <w:rsid w:val="005F0934"/>
    <w:rsid w:val="005F10B1"/>
    <w:rsid w:val="005F11F3"/>
    <w:rsid w:val="005F17AA"/>
    <w:rsid w:val="005F19A6"/>
    <w:rsid w:val="005F1CE8"/>
    <w:rsid w:val="005F1F1E"/>
    <w:rsid w:val="005F1F4D"/>
    <w:rsid w:val="005F20C7"/>
    <w:rsid w:val="005F21F1"/>
    <w:rsid w:val="005F24DD"/>
    <w:rsid w:val="005F250F"/>
    <w:rsid w:val="005F2642"/>
    <w:rsid w:val="005F3ACE"/>
    <w:rsid w:val="005F43F3"/>
    <w:rsid w:val="005F460C"/>
    <w:rsid w:val="005F46E7"/>
    <w:rsid w:val="005F4A14"/>
    <w:rsid w:val="005F5C3D"/>
    <w:rsid w:val="005F5CED"/>
    <w:rsid w:val="005F6BC8"/>
    <w:rsid w:val="005F6EAB"/>
    <w:rsid w:val="005F6F75"/>
    <w:rsid w:val="005F71F7"/>
    <w:rsid w:val="00600195"/>
    <w:rsid w:val="0060108F"/>
    <w:rsid w:val="006012C0"/>
    <w:rsid w:val="006018D3"/>
    <w:rsid w:val="00601D4C"/>
    <w:rsid w:val="00601DE7"/>
    <w:rsid w:val="00602243"/>
    <w:rsid w:val="00602423"/>
    <w:rsid w:val="0060249B"/>
    <w:rsid w:val="00602F6B"/>
    <w:rsid w:val="0060328F"/>
    <w:rsid w:val="006033B5"/>
    <w:rsid w:val="00603C61"/>
    <w:rsid w:val="00605ADC"/>
    <w:rsid w:val="006064F3"/>
    <w:rsid w:val="006066D0"/>
    <w:rsid w:val="0060670E"/>
    <w:rsid w:val="00607275"/>
    <w:rsid w:val="00607B1D"/>
    <w:rsid w:val="00607C0E"/>
    <w:rsid w:val="0061025A"/>
    <w:rsid w:val="006106A3"/>
    <w:rsid w:val="00610C30"/>
    <w:rsid w:val="00610DFC"/>
    <w:rsid w:val="00611318"/>
    <w:rsid w:val="00611E78"/>
    <w:rsid w:val="00612D98"/>
    <w:rsid w:val="00613A08"/>
    <w:rsid w:val="00613BB7"/>
    <w:rsid w:val="00613DA8"/>
    <w:rsid w:val="00614659"/>
    <w:rsid w:val="0061465A"/>
    <w:rsid w:val="00614808"/>
    <w:rsid w:val="00614B65"/>
    <w:rsid w:val="00614C7F"/>
    <w:rsid w:val="00615395"/>
    <w:rsid w:val="00615412"/>
    <w:rsid w:val="006164BF"/>
    <w:rsid w:val="00616B22"/>
    <w:rsid w:val="00616B28"/>
    <w:rsid w:val="00617A8A"/>
    <w:rsid w:val="00617E0D"/>
    <w:rsid w:val="006200FB"/>
    <w:rsid w:val="006203DC"/>
    <w:rsid w:val="006204E8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74"/>
    <w:rsid w:val="00623BF0"/>
    <w:rsid w:val="00623D6C"/>
    <w:rsid w:val="006244B2"/>
    <w:rsid w:val="00624546"/>
    <w:rsid w:val="0062463E"/>
    <w:rsid w:val="006247F1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DF7"/>
    <w:rsid w:val="00631EE5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4818"/>
    <w:rsid w:val="006357B4"/>
    <w:rsid w:val="00636E8F"/>
    <w:rsid w:val="00636ECE"/>
    <w:rsid w:val="00636EEA"/>
    <w:rsid w:val="006402AF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4D77"/>
    <w:rsid w:val="0064560B"/>
    <w:rsid w:val="0064561C"/>
    <w:rsid w:val="00645796"/>
    <w:rsid w:val="006458C1"/>
    <w:rsid w:val="00645DDC"/>
    <w:rsid w:val="00646032"/>
    <w:rsid w:val="006465AC"/>
    <w:rsid w:val="006465FD"/>
    <w:rsid w:val="006473BF"/>
    <w:rsid w:val="00647AF6"/>
    <w:rsid w:val="00647EC1"/>
    <w:rsid w:val="0065059A"/>
    <w:rsid w:val="00650DDF"/>
    <w:rsid w:val="006511BA"/>
    <w:rsid w:val="00651E6D"/>
    <w:rsid w:val="00652104"/>
    <w:rsid w:val="006524EA"/>
    <w:rsid w:val="006526AC"/>
    <w:rsid w:val="006529A1"/>
    <w:rsid w:val="00652C71"/>
    <w:rsid w:val="006533BC"/>
    <w:rsid w:val="00653A73"/>
    <w:rsid w:val="00653BC1"/>
    <w:rsid w:val="00653C75"/>
    <w:rsid w:val="0065488F"/>
    <w:rsid w:val="00654B21"/>
    <w:rsid w:val="00654D6F"/>
    <w:rsid w:val="0065527B"/>
    <w:rsid w:val="006552C9"/>
    <w:rsid w:val="006555AF"/>
    <w:rsid w:val="00655879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D40"/>
    <w:rsid w:val="006640BE"/>
    <w:rsid w:val="00664972"/>
    <w:rsid w:val="00665E12"/>
    <w:rsid w:val="00665FDE"/>
    <w:rsid w:val="006661E4"/>
    <w:rsid w:val="006662E5"/>
    <w:rsid w:val="00666385"/>
    <w:rsid w:val="006663B8"/>
    <w:rsid w:val="00667377"/>
    <w:rsid w:val="00667496"/>
    <w:rsid w:val="00667649"/>
    <w:rsid w:val="0067019E"/>
    <w:rsid w:val="006709BF"/>
    <w:rsid w:val="006711C3"/>
    <w:rsid w:val="00671610"/>
    <w:rsid w:val="0067194D"/>
    <w:rsid w:val="00672537"/>
    <w:rsid w:val="006727F8"/>
    <w:rsid w:val="00672B32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0C"/>
    <w:rsid w:val="00676FFF"/>
    <w:rsid w:val="00677147"/>
    <w:rsid w:val="006779E4"/>
    <w:rsid w:val="00680D0C"/>
    <w:rsid w:val="00680E72"/>
    <w:rsid w:val="006810DC"/>
    <w:rsid w:val="00681A46"/>
    <w:rsid w:val="00681C87"/>
    <w:rsid w:val="006825D7"/>
    <w:rsid w:val="006826FF"/>
    <w:rsid w:val="00682BA7"/>
    <w:rsid w:val="00682FE0"/>
    <w:rsid w:val="00683264"/>
    <w:rsid w:val="006839C3"/>
    <w:rsid w:val="00683D9E"/>
    <w:rsid w:val="006843EE"/>
    <w:rsid w:val="00684786"/>
    <w:rsid w:val="00684975"/>
    <w:rsid w:val="00684CF9"/>
    <w:rsid w:val="00685789"/>
    <w:rsid w:val="006859DD"/>
    <w:rsid w:val="00685D98"/>
    <w:rsid w:val="00686452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409"/>
    <w:rsid w:val="00694921"/>
    <w:rsid w:val="00694D76"/>
    <w:rsid w:val="00695054"/>
    <w:rsid w:val="00695233"/>
    <w:rsid w:val="00695455"/>
    <w:rsid w:val="00695BEF"/>
    <w:rsid w:val="006962E0"/>
    <w:rsid w:val="0069655B"/>
    <w:rsid w:val="00697572"/>
    <w:rsid w:val="00697665"/>
    <w:rsid w:val="006976C5"/>
    <w:rsid w:val="006A04A8"/>
    <w:rsid w:val="006A09BC"/>
    <w:rsid w:val="006A0DC2"/>
    <w:rsid w:val="006A183F"/>
    <w:rsid w:val="006A2D40"/>
    <w:rsid w:val="006A3334"/>
    <w:rsid w:val="006A35D9"/>
    <w:rsid w:val="006A369B"/>
    <w:rsid w:val="006A37ED"/>
    <w:rsid w:val="006A3F3E"/>
    <w:rsid w:val="006A4162"/>
    <w:rsid w:val="006A4E83"/>
    <w:rsid w:val="006A68B9"/>
    <w:rsid w:val="006A7167"/>
    <w:rsid w:val="006A7510"/>
    <w:rsid w:val="006A751A"/>
    <w:rsid w:val="006A7CE8"/>
    <w:rsid w:val="006A7D90"/>
    <w:rsid w:val="006B03A3"/>
    <w:rsid w:val="006B03C8"/>
    <w:rsid w:val="006B0CCC"/>
    <w:rsid w:val="006B0D40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514"/>
    <w:rsid w:val="006B39CC"/>
    <w:rsid w:val="006B4232"/>
    <w:rsid w:val="006B573D"/>
    <w:rsid w:val="006B5E6F"/>
    <w:rsid w:val="006B606A"/>
    <w:rsid w:val="006B672C"/>
    <w:rsid w:val="006B6BD7"/>
    <w:rsid w:val="006B7975"/>
    <w:rsid w:val="006B7C08"/>
    <w:rsid w:val="006C046C"/>
    <w:rsid w:val="006C060C"/>
    <w:rsid w:val="006C0888"/>
    <w:rsid w:val="006C1350"/>
    <w:rsid w:val="006C1AB8"/>
    <w:rsid w:val="006C1CED"/>
    <w:rsid w:val="006C1F34"/>
    <w:rsid w:val="006C2732"/>
    <w:rsid w:val="006C2AF0"/>
    <w:rsid w:val="006C2DAB"/>
    <w:rsid w:val="006C30E0"/>
    <w:rsid w:val="006C3225"/>
    <w:rsid w:val="006C3230"/>
    <w:rsid w:val="006C3F72"/>
    <w:rsid w:val="006C4962"/>
    <w:rsid w:val="006C56C3"/>
    <w:rsid w:val="006C6E6C"/>
    <w:rsid w:val="006C7CFB"/>
    <w:rsid w:val="006D0729"/>
    <w:rsid w:val="006D2404"/>
    <w:rsid w:val="006D24D3"/>
    <w:rsid w:val="006D2CF2"/>
    <w:rsid w:val="006D30EB"/>
    <w:rsid w:val="006D46D8"/>
    <w:rsid w:val="006D4AF9"/>
    <w:rsid w:val="006D5167"/>
    <w:rsid w:val="006D52D6"/>
    <w:rsid w:val="006D603E"/>
    <w:rsid w:val="006D6390"/>
    <w:rsid w:val="006D66E2"/>
    <w:rsid w:val="006D6977"/>
    <w:rsid w:val="006D6C85"/>
    <w:rsid w:val="006D752C"/>
    <w:rsid w:val="006D7E0B"/>
    <w:rsid w:val="006D7EBD"/>
    <w:rsid w:val="006D7EEE"/>
    <w:rsid w:val="006E02F3"/>
    <w:rsid w:val="006E0315"/>
    <w:rsid w:val="006E132F"/>
    <w:rsid w:val="006E358F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9FC"/>
    <w:rsid w:val="006F3909"/>
    <w:rsid w:val="006F42FB"/>
    <w:rsid w:val="006F4493"/>
    <w:rsid w:val="006F4676"/>
    <w:rsid w:val="006F4BA4"/>
    <w:rsid w:val="006F514E"/>
    <w:rsid w:val="006F5306"/>
    <w:rsid w:val="006F5D43"/>
    <w:rsid w:val="006F624A"/>
    <w:rsid w:val="006F67BD"/>
    <w:rsid w:val="006F6C56"/>
    <w:rsid w:val="006F7CFF"/>
    <w:rsid w:val="006F7D33"/>
    <w:rsid w:val="00700245"/>
    <w:rsid w:val="00700D71"/>
    <w:rsid w:val="00702071"/>
    <w:rsid w:val="00702AE0"/>
    <w:rsid w:val="00702F93"/>
    <w:rsid w:val="00703256"/>
    <w:rsid w:val="00703425"/>
    <w:rsid w:val="00703A7E"/>
    <w:rsid w:val="007046EA"/>
    <w:rsid w:val="0070512B"/>
    <w:rsid w:val="00705747"/>
    <w:rsid w:val="007062A6"/>
    <w:rsid w:val="007069EE"/>
    <w:rsid w:val="00706BC9"/>
    <w:rsid w:val="00706F7A"/>
    <w:rsid w:val="007070FE"/>
    <w:rsid w:val="00707372"/>
    <w:rsid w:val="007078FC"/>
    <w:rsid w:val="00707ECB"/>
    <w:rsid w:val="0071062B"/>
    <w:rsid w:val="00711D7A"/>
    <w:rsid w:val="00711F02"/>
    <w:rsid w:val="00711F1B"/>
    <w:rsid w:val="00711FB9"/>
    <w:rsid w:val="007120F8"/>
    <w:rsid w:val="007120F9"/>
    <w:rsid w:val="00712FDF"/>
    <w:rsid w:val="007138C1"/>
    <w:rsid w:val="007138DC"/>
    <w:rsid w:val="007139DA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EB2"/>
    <w:rsid w:val="00717FB8"/>
    <w:rsid w:val="007206F8"/>
    <w:rsid w:val="0072108B"/>
    <w:rsid w:val="007212EE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0F4"/>
    <w:rsid w:val="007244D3"/>
    <w:rsid w:val="00724F23"/>
    <w:rsid w:val="00725003"/>
    <w:rsid w:val="00725347"/>
    <w:rsid w:val="00725547"/>
    <w:rsid w:val="0072561F"/>
    <w:rsid w:val="00725CCF"/>
    <w:rsid w:val="00725F90"/>
    <w:rsid w:val="00725FB5"/>
    <w:rsid w:val="00726858"/>
    <w:rsid w:val="00726C4E"/>
    <w:rsid w:val="00727031"/>
    <w:rsid w:val="00730F70"/>
    <w:rsid w:val="00731515"/>
    <w:rsid w:val="007318D5"/>
    <w:rsid w:val="00731A50"/>
    <w:rsid w:val="00731D14"/>
    <w:rsid w:val="007322CA"/>
    <w:rsid w:val="00732674"/>
    <w:rsid w:val="0073329A"/>
    <w:rsid w:val="007336E1"/>
    <w:rsid w:val="007348C3"/>
    <w:rsid w:val="00735ECB"/>
    <w:rsid w:val="0073692B"/>
    <w:rsid w:val="00736D99"/>
    <w:rsid w:val="007371AC"/>
    <w:rsid w:val="007376C4"/>
    <w:rsid w:val="00737CEC"/>
    <w:rsid w:val="00737F1B"/>
    <w:rsid w:val="00740D82"/>
    <w:rsid w:val="00741122"/>
    <w:rsid w:val="0074128B"/>
    <w:rsid w:val="007416C7"/>
    <w:rsid w:val="007417D4"/>
    <w:rsid w:val="00741AD7"/>
    <w:rsid w:val="0074248B"/>
    <w:rsid w:val="0074249E"/>
    <w:rsid w:val="007426F5"/>
    <w:rsid w:val="00742B0A"/>
    <w:rsid w:val="0074344F"/>
    <w:rsid w:val="00743808"/>
    <w:rsid w:val="00743CF0"/>
    <w:rsid w:val="0074508A"/>
    <w:rsid w:val="00745716"/>
    <w:rsid w:val="0074641B"/>
    <w:rsid w:val="007468A4"/>
    <w:rsid w:val="0074730B"/>
    <w:rsid w:val="00747332"/>
    <w:rsid w:val="00750405"/>
    <w:rsid w:val="007515EB"/>
    <w:rsid w:val="00751720"/>
    <w:rsid w:val="0075188C"/>
    <w:rsid w:val="00751918"/>
    <w:rsid w:val="00751AF5"/>
    <w:rsid w:val="00752549"/>
    <w:rsid w:val="007525EC"/>
    <w:rsid w:val="007529DD"/>
    <w:rsid w:val="00753229"/>
    <w:rsid w:val="007536A7"/>
    <w:rsid w:val="00753BCB"/>
    <w:rsid w:val="0075507B"/>
    <w:rsid w:val="0075594B"/>
    <w:rsid w:val="00755C16"/>
    <w:rsid w:val="00755F46"/>
    <w:rsid w:val="00756AE5"/>
    <w:rsid w:val="00756C0B"/>
    <w:rsid w:val="00756F77"/>
    <w:rsid w:val="00757112"/>
    <w:rsid w:val="007571B5"/>
    <w:rsid w:val="007572DA"/>
    <w:rsid w:val="007573C1"/>
    <w:rsid w:val="0075744F"/>
    <w:rsid w:val="00757770"/>
    <w:rsid w:val="00757B94"/>
    <w:rsid w:val="00757DB9"/>
    <w:rsid w:val="00757F7B"/>
    <w:rsid w:val="0076026D"/>
    <w:rsid w:val="007607BC"/>
    <w:rsid w:val="00761000"/>
    <w:rsid w:val="0076137C"/>
    <w:rsid w:val="007613F9"/>
    <w:rsid w:val="007623A8"/>
    <w:rsid w:val="00762E78"/>
    <w:rsid w:val="0076320C"/>
    <w:rsid w:val="0076397A"/>
    <w:rsid w:val="007639E1"/>
    <w:rsid w:val="00763B1A"/>
    <w:rsid w:val="00763F79"/>
    <w:rsid w:val="007640C3"/>
    <w:rsid w:val="007641C8"/>
    <w:rsid w:val="00764632"/>
    <w:rsid w:val="00764F74"/>
    <w:rsid w:val="0076536E"/>
    <w:rsid w:val="0076580B"/>
    <w:rsid w:val="007658E4"/>
    <w:rsid w:val="00766462"/>
    <w:rsid w:val="00766956"/>
    <w:rsid w:val="0077101A"/>
    <w:rsid w:val="007724FB"/>
    <w:rsid w:val="007727F4"/>
    <w:rsid w:val="007729D3"/>
    <w:rsid w:val="00772ACC"/>
    <w:rsid w:val="007733E8"/>
    <w:rsid w:val="0077361D"/>
    <w:rsid w:val="007736C8"/>
    <w:rsid w:val="007739E1"/>
    <w:rsid w:val="00774928"/>
    <w:rsid w:val="00774A1A"/>
    <w:rsid w:val="00774A38"/>
    <w:rsid w:val="00774C4C"/>
    <w:rsid w:val="0077541C"/>
    <w:rsid w:val="0077550D"/>
    <w:rsid w:val="00776194"/>
    <w:rsid w:val="0077627C"/>
    <w:rsid w:val="00776310"/>
    <w:rsid w:val="00776CC6"/>
    <w:rsid w:val="00777104"/>
    <w:rsid w:val="007775BE"/>
    <w:rsid w:val="00777A7E"/>
    <w:rsid w:val="0078028A"/>
    <w:rsid w:val="0078063F"/>
    <w:rsid w:val="00780D1A"/>
    <w:rsid w:val="00780D59"/>
    <w:rsid w:val="00781304"/>
    <w:rsid w:val="00781AD3"/>
    <w:rsid w:val="00781CED"/>
    <w:rsid w:val="00782205"/>
    <w:rsid w:val="00782A40"/>
    <w:rsid w:val="0078318A"/>
    <w:rsid w:val="007834E1"/>
    <w:rsid w:val="00783A88"/>
    <w:rsid w:val="00783E80"/>
    <w:rsid w:val="00784625"/>
    <w:rsid w:val="0078472D"/>
    <w:rsid w:val="007847A9"/>
    <w:rsid w:val="00784960"/>
    <w:rsid w:val="007849F9"/>
    <w:rsid w:val="00784DD3"/>
    <w:rsid w:val="00785B46"/>
    <w:rsid w:val="007861A1"/>
    <w:rsid w:val="0078621F"/>
    <w:rsid w:val="00786793"/>
    <w:rsid w:val="00787319"/>
    <w:rsid w:val="0078772D"/>
    <w:rsid w:val="00787806"/>
    <w:rsid w:val="00787EA0"/>
    <w:rsid w:val="00787F6F"/>
    <w:rsid w:val="0079028D"/>
    <w:rsid w:val="0079055C"/>
    <w:rsid w:val="00790969"/>
    <w:rsid w:val="0079110C"/>
    <w:rsid w:val="007916B9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F45"/>
    <w:rsid w:val="0079644F"/>
    <w:rsid w:val="00796C72"/>
    <w:rsid w:val="0079721D"/>
    <w:rsid w:val="007A077F"/>
    <w:rsid w:val="007A07AE"/>
    <w:rsid w:val="007A0961"/>
    <w:rsid w:val="007A0FF6"/>
    <w:rsid w:val="007A1127"/>
    <w:rsid w:val="007A12EE"/>
    <w:rsid w:val="007A16DD"/>
    <w:rsid w:val="007A173E"/>
    <w:rsid w:val="007A1E54"/>
    <w:rsid w:val="007A26A4"/>
    <w:rsid w:val="007A3040"/>
    <w:rsid w:val="007A345A"/>
    <w:rsid w:val="007A3605"/>
    <w:rsid w:val="007A3685"/>
    <w:rsid w:val="007A3888"/>
    <w:rsid w:val="007A3B0F"/>
    <w:rsid w:val="007A4540"/>
    <w:rsid w:val="007A4761"/>
    <w:rsid w:val="007A552B"/>
    <w:rsid w:val="007A55FB"/>
    <w:rsid w:val="007A58B0"/>
    <w:rsid w:val="007A5997"/>
    <w:rsid w:val="007A5CBB"/>
    <w:rsid w:val="007A60C7"/>
    <w:rsid w:val="007A73C8"/>
    <w:rsid w:val="007A7642"/>
    <w:rsid w:val="007A775F"/>
    <w:rsid w:val="007B0A78"/>
    <w:rsid w:val="007B0DCD"/>
    <w:rsid w:val="007B1204"/>
    <w:rsid w:val="007B120A"/>
    <w:rsid w:val="007B183E"/>
    <w:rsid w:val="007B1BCD"/>
    <w:rsid w:val="007B1C66"/>
    <w:rsid w:val="007B2195"/>
    <w:rsid w:val="007B22C1"/>
    <w:rsid w:val="007B2524"/>
    <w:rsid w:val="007B3393"/>
    <w:rsid w:val="007B3502"/>
    <w:rsid w:val="007B368B"/>
    <w:rsid w:val="007B36E4"/>
    <w:rsid w:val="007B48C0"/>
    <w:rsid w:val="007B52FF"/>
    <w:rsid w:val="007B5EF7"/>
    <w:rsid w:val="007B6E63"/>
    <w:rsid w:val="007B7474"/>
    <w:rsid w:val="007C0CAD"/>
    <w:rsid w:val="007C145E"/>
    <w:rsid w:val="007C1644"/>
    <w:rsid w:val="007C1AA6"/>
    <w:rsid w:val="007C2369"/>
    <w:rsid w:val="007C3110"/>
    <w:rsid w:val="007C3BAB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25D4"/>
    <w:rsid w:val="007D3853"/>
    <w:rsid w:val="007D3AAD"/>
    <w:rsid w:val="007D3FBC"/>
    <w:rsid w:val="007D4607"/>
    <w:rsid w:val="007D483D"/>
    <w:rsid w:val="007D4B2A"/>
    <w:rsid w:val="007D7835"/>
    <w:rsid w:val="007D7D6F"/>
    <w:rsid w:val="007E038A"/>
    <w:rsid w:val="007E057B"/>
    <w:rsid w:val="007E080C"/>
    <w:rsid w:val="007E0863"/>
    <w:rsid w:val="007E0FB8"/>
    <w:rsid w:val="007E101C"/>
    <w:rsid w:val="007E2135"/>
    <w:rsid w:val="007E23BB"/>
    <w:rsid w:val="007E24BB"/>
    <w:rsid w:val="007E26FA"/>
    <w:rsid w:val="007E32AE"/>
    <w:rsid w:val="007E35A7"/>
    <w:rsid w:val="007E4398"/>
    <w:rsid w:val="007E445A"/>
    <w:rsid w:val="007E4A8A"/>
    <w:rsid w:val="007E4BA6"/>
    <w:rsid w:val="007E4F71"/>
    <w:rsid w:val="007E52D7"/>
    <w:rsid w:val="007E5ACF"/>
    <w:rsid w:val="007E5DB9"/>
    <w:rsid w:val="007E5FB8"/>
    <w:rsid w:val="007E6304"/>
    <w:rsid w:val="007E639A"/>
    <w:rsid w:val="007E6624"/>
    <w:rsid w:val="007E6889"/>
    <w:rsid w:val="007E6C7B"/>
    <w:rsid w:val="007E722C"/>
    <w:rsid w:val="007E7232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444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43E"/>
    <w:rsid w:val="007F5471"/>
    <w:rsid w:val="007F59B9"/>
    <w:rsid w:val="007F645C"/>
    <w:rsid w:val="007F682D"/>
    <w:rsid w:val="007F75AF"/>
    <w:rsid w:val="007F7612"/>
    <w:rsid w:val="007F7632"/>
    <w:rsid w:val="007F7BE9"/>
    <w:rsid w:val="0080073F"/>
    <w:rsid w:val="00800772"/>
    <w:rsid w:val="008007A0"/>
    <w:rsid w:val="00800FC2"/>
    <w:rsid w:val="0080196D"/>
    <w:rsid w:val="00801D48"/>
    <w:rsid w:val="008026FA"/>
    <w:rsid w:val="00802970"/>
    <w:rsid w:val="00802A1B"/>
    <w:rsid w:val="00803677"/>
    <w:rsid w:val="00803BAB"/>
    <w:rsid w:val="00804F3F"/>
    <w:rsid w:val="008054DF"/>
    <w:rsid w:val="00805CCE"/>
    <w:rsid w:val="008065E5"/>
    <w:rsid w:val="0080660C"/>
    <w:rsid w:val="0080674F"/>
    <w:rsid w:val="00806A50"/>
    <w:rsid w:val="00806C63"/>
    <w:rsid w:val="00807CB3"/>
    <w:rsid w:val="00807D59"/>
    <w:rsid w:val="008105B3"/>
    <w:rsid w:val="008106D1"/>
    <w:rsid w:val="00810738"/>
    <w:rsid w:val="00810E35"/>
    <w:rsid w:val="008111CF"/>
    <w:rsid w:val="008115B6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8A9"/>
    <w:rsid w:val="00816B7A"/>
    <w:rsid w:val="00817123"/>
    <w:rsid w:val="008173C8"/>
    <w:rsid w:val="00817CFA"/>
    <w:rsid w:val="008208F4"/>
    <w:rsid w:val="00820C3E"/>
    <w:rsid w:val="00820FEF"/>
    <w:rsid w:val="008215A8"/>
    <w:rsid w:val="00822CEC"/>
    <w:rsid w:val="00822DDD"/>
    <w:rsid w:val="00824845"/>
    <w:rsid w:val="00824BA6"/>
    <w:rsid w:val="00824DE1"/>
    <w:rsid w:val="008254B4"/>
    <w:rsid w:val="008267FA"/>
    <w:rsid w:val="0082684B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34F5"/>
    <w:rsid w:val="00834285"/>
    <w:rsid w:val="008342B7"/>
    <w:rsid w:val="0083496C"/>
    <w:rsid w:val="00834FCE"/>
    <w:rsid w:val="00835833"/>
    <w:rsid w:val="00836399"/>
    <w:rsid w:val="00836DA3"/>
    <w:rsid w:val="008372A4"/>
    <w:rsid w:val="0083765D"/>
    <w:rsid w:val="008378F9"/>
    <w:rsid w:val="00837B9A"/>
    <w:rsid w:val="00837F4D"/>
    <w:rsid w:val="00840302"/>
    <w:rsid w:val="00840BFE"/>
    <w:rsid w:val="00840EF2"/>
    <w:rsid w:val="00840F16"/>
    <w:rsid w:val="00841B7E"/>
    <w:rsid w:val="00841DE3"/>
    <w:rsid w:val="00841DE9"/>
    <w:rsid w:val="008424CA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200"/>
    <w:rsid w:val="00854312"/>
    <w:rsid w:val="00854986"/>
    <w:rsid w:val="00855344"/>
    <w:rsid w:val="008554E1"/>
    <w:rsid w:val="00855EA0"/>
    <w:rsid w:val="00856482"/>
    <w:rsid w:val="008565E6"/>
    <w:rsid w:val="0085686A"/>
    <w:rsid w:val="0085699F"/>
    <w:rsid w:val="00856B41"/>
    <w:rsid w:val="00856C6F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765"/>
    <w:rsid w:val="00861911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A3A"/>
    <w:rsid w:val="00864C52"/>
    <w:rsid w:val="00864C91"/>
    <w:rsid w:val="00865052"/>
    <w:rsid w:val="008656D9"/>
    <w:rsid w:val="008657EF"/>
    <w:rsid w:val="00866538"/>
    <w:rsid w:val="00866CF1"/>
    <w:rsid w:val="00866E4F"/>
    <w:rsid w:val="008705F9"/>
    <w:rsid w:val="008706D0"/>
    <w:rsid w:val="0087162B"/>
    <w:rsid w:val="008724FA"/>
    <w:rsid w:val="00872FD8"/>
    <w:rsid w:val="00873159"/>
    <w:rsid w:val="00873E87"/>
    <w:rsid w:val="0087415E"/>
    <w:rsid w:val="0087497F"/>
    <w:rsid w:val="00874C5D"/>
    <w:rsid w:val="008757B7"/>
    <w:rsid w:val="00875A1D"/>
    <w:rsid w:val="00875F4F"/>
    <w:rsid w:val="00875F94"/>
    <w:rsid w:val="0087669E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1B0"/>
    <w:rsid w:val="00885248"/>
    <w:rsid w:val="00885A60"/>
    <w:rsid w:val="00885C65"/>
    <w:rsid w:val="008860F9"/>
    <w:rsid w:val="00886440"/>
    <w:rsid w:val="00886A0B"/>
    <w:rsid w:val="00886F35"/>
    <w:rsid w:val="0088719B"/>
    <w:rsid w:val="0088719E"/>
    <w:rsid w:val="008871C8"/>
    <w:rsid w:val="00890357"/>
    <w:rsid w:val="00890419"/>
    <w:rsid w:val="008908CC"/>
    <w:rsid w:val="00890B4B"/>
    <w:rsid w:val="00890BBD"/>
    <w:rsid w:val="00891887"/>
    <w:rsid w:val="008920EB"/>
    <w:rsid w:val="008924A7"/>
    <w:rsid w:val="008929F9"/>
    <w:rsid w:val="0089331E"/>
    <w:rsid w:val="0089354F"/>
    <w:rsid w:val="00893A72"/>
    <w:rsid w:val="008946E9"/>
    <w:rsid w:val="00894DC2"/>
    <w:rsid w:val="00894DCD"/>
    <w:rsid w:val="00895058"/>
    <w:rsid w:val="0089527A"/>
    <w:rsid w:val="00895483"/>
    <w:rsid w:val="008954C2"/>
    <w:rsid w:val="0089664A"/>
    <w:rsid w:val="008967C1"/>
    <w:rsid w:val="008967EB"/>
    <w:rsid w:val="00896976"/>
    <w:rsid w:val="00896AA1"/>
    <w:rsid w:val="00896B52"/>
    <w:rsid w:val="00896BE4"/>
    <w:rsid w:val="008A0475"/>
    <w:rsid w:val="008A0EA6"/>
    <w:rsid w:val="008A1791"/>
    <w:rsid w:val="008A21E8"/>
    <w:rsid w:val="008A2B2E"/>
    <w:rsid w:val="008A2E15"/>
    <w:rsid w:val="008A3314"/>
    <w:rsid w:val="008A3972"/>
    <w:rsid w:val="008A3A96"/>
    <w:rsid w:val="008A4816"/>
    <w:rsid w:val="008A4F84"/>
    <w:rsid w:val="008A5262"/>
    <w:rsid w:val="008A6093"/>
    <w:rsid w:val="008A60BB"/>
    <w:rsid w:val="008A68AA"/>
    <w:rsid w:val="008A6BE1"/>
    <w:rsid w:val="008A79B5"/>
    <w:rsid w:val="008A7EB5"/>
    <w:rsid w:val="008A7EE9"/>
    <w:rsid w:val="008B1108"/>
    <w:rsid w:val="008B1275"/>
    <w:rsid w:val="008B133A"/>
    <w:rsid w:val="008B1804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096"/>
    <w:rsid w:val="008B573D"/>
    <w:rsid w:val="008B5BB4"/>
    <w:rsid w:val="008B5DB6"/>
    <w:rsid w:val="008B6018"/>
    <w:rsid w:val="008B62E6"/>
    <w:rsid w:val="008B75A2"/>
    <w:rsid w:val="008B7F36"/>
    <w:rsid w:val="008C0015"/>
    <w:rsid w:val="008C03A7"/>
    <w:rsid w:val="008C057E"/>
    <w:rsid w:val="008C07C9"/>
    <w:rsid w:val="008C09F0"/>
    <w:rsid w:val="008C0EE6"/>
    <w:rsid w:val="008C16E0"/>
    <w:rsid w:val="008C214A"/>
    <w:rsid w:val="008C2409"/>
    <w:rsid w:val="008C24A5"/>
    <w:rsid w:val="008C337B"/>
    <w:rsid w:val="008C38C6"/>
    <w:rsid w:val="008C4519"/>
    <w:rsid w:val="008C48E4"/>
    <w:rsid w:val="008C4AAB"/>
    <w:rsid w:val="008C4FB8"/>
    <w:rsid w:val="008C555E"/>
    <w:rsid w:val="008C573B"/>
    <w:rsid w:val="008C5F98"/>
    <w:rsid w:val="008C611D"/>
    <w:rsid w:val="008C62CB"/>
    <w:rsid w:val="008C693C"/>
    <w:rsid w:val="008C746D"/>
    <w:rsid w:val="008C755F"/>
    <w:rsid w:val="008C7575"/>
    <w:rsid w:val="008C77D1"/>
    <w:rsid w:val="008C7D46"/>
    <w:rsid w:val="008C7DF7"/>
    <w:rsid w:val="008D059D"/>
    <w:rsid w:val="008D05D7"/>
    <w:rsid w:val="008D090D"/>
    <w:rsid w:val="008D1998"/>
    <w:rsid w:val="008D20E2"/>
    <w:rsid w:val="008D215A"/>
    <w:rsid w:val="008D2763"/>
    <w:rsid w:val="008D363F"/>
    <w:rsid w:val="008D3731"/>
    <w:rsid w:val="008D3738"/>
    <w:rsid w:val="008D3A46"/>
    <w:rsid w:val="008D4D51"/>
    <w:rsid w:val="008D547B"/>
    <w:rsid w:val="008D54AD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7D5"/>
    <w:rsid w:val="008E699A"/>
    <w:rsid w:val="008E6A8E"/>
    <w:rsid w:val="008E6D54"/>
    <w:rsid w:val="008E76E5"/>
    <w:rsid w:val="008E7823"/>
    <w:rsid w:val="008E784C"/>
    <w:rsid w:val="008E7B30"/>
    <w:rsid w:val="008E7D60"/>
    <w:rsid w:val="008E7DC2"/>
    <w:rsid w:val="008E7FA4"/>
    <w:rsid w:val="008F00A2"/>
    <w:rsid w:val="008F01DB"/>
    <w:rsid w:val="008F0A21"/>
    <w:rsid w:val="008F0E67"/>
    <w:rsid w:val="008F0E93"/>
    <w:rsid w:val="008F0EEB"/>
    <w:rsid w:val="008F15D4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0DF"/>
    <w:rsid w:val="008F5372"/>
    <w:rsid w:val="008F5667"/>
    <w:rsid w:val="008F583A"/>
    <w:rsid w:val="008F5E6D"/>
    <w:rsid w:val="008F60C2"/>
    <w:rsid w:val="008F67F7"/>
    <w:rsid w:val="008F6845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2B0A"/>
    <w:rsid w:val="009034CB"/>
    <w:rsid w:val="009035EE"/>
    <w:rsid w:val="009035FB"/>
    <w:rsid w:val="009038BE"/>
    <w:rsid w:val="00904096"/>
    <w:rsid w:val="009042F1"/>
    <w:rsid w:val="009045E0"/>
    <w:rsid w:val="009058CC"/>
    <w:rsid w:val="00905AB1"/>
    <w:rsid w:val="009061D8"/>
    <w:rsid w:val="00906497"/>
    <w:rsid w:val="00907C86"/>
    <w:rsid w:val="00907DBF"/>
    <w:rsid w:val="009109EB"/>
    <w:rsid w:val="00910A49"/>
    <w:rsid w:val="00910B46"/>
    <w:rsid w:val="009117ED"/>
    <w:rsid w:val="00911B16"/>
    <w:rsid w:val="00912F3D"/>
    <w:rsid w:val="00912F58"/>
    <w:rsid w:val="00912FB8"/>
    <w:rsid w:val="00912FFC"/>
    <w:rsid w:val="009131BA"/>
    <w:rsid w:val="009137BE"/>
    <w:rsid w:val="0091426F"/>
    <w:rsid w:val="00914D4C"/>
    <w:rsid w:val="00915796"/>
    <w:rsid w:val="009158D8"/>
    <w:rsid w:val="00915E9E"/>
    <w:rsid w:val="009162CC"/>
    <w:rsid w:val="0091698C"/>
    <w:rsid w:val="00916CA4"/>
    <w:rsid w:val="00916F88"/>
    <w:rsid w:val="00917446"/>
    <w:rsid w:val="00917457"/>
    <w:rsid w:val="009176F1"/>
    <w:rsid w:val="0091782D"/>
    <w:rsid w:val="00920E52"/>
    <w:rsid w:val="00921461"/>
    <w:rsid w:val="009216AE"/>
    <w:rsid w:val="009217A9"/>
    <w:rsid w:val="0092193B"/>
    <w:rsid w:val="009228AF"/>
    <w:rsid w:val="00922B15"/>
    <w:rsid w:val="00922FFA"/>
    <w:rsid w:val="009238BA"/>
    <w:rsid w:val="00923D3E"/>
    <w:rsid w:val="009243CE"/>
    <w:rsid w:val="00924A6D"/>
    <w:rsid w:val="00924D97"/>
    <w:rsid w:val="00924F81"/>
    <w:rsid w:val="00925DED"/>
    <w:rsid w:val="009264F9"/>
    <w:rsid w:val="00926953"/>
    <w:rsid w:val="00926DD5"/>
    <w:rsid w:val="00926EA4"/>
    <w:rsid w:val="00927161"/>
    <w:rsid w:val="00927565"/>
    <w:rsid w:val="009275FC"/>
    <w:rsid w:val="0092766E"/>
    <w:rsid w:val="0092794F"/>
    <w:rsid w:val="00927CC8"/>
    <w:rsid w:val="00927DCE"/>
    <w:rsid w:val="009303B3"/>
    <w:rsid w:val="0093067B"/>
    <w:rsid w:val="009308A4"/>
    <w:rsid w:val="00930AF7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2D"/>
    <w:rsid w:val="0093493A"/>
    <w:rsid w:val="0093499D"/>
    <w:rsid w:val="00934E2F"/>
    <w:rsid w:val="009351E3"/>
    <w:rsid w:val="0093527C"/>
    <w:rsid w:val="009361DF"/>
    <w:rsid w:val="009362FB"/>
    <w:rsid w:val="009366C1"/>
    <w:rsid w:val="00936810"/>
    <w:rsid w:val="00936D73"/>
    <w:rsid w:val="00936E85"/>
    <w:rsid w:val="009373F6"/>
    <w:rsid w:val="00937A2C"/>
    <w:rsid w:val="00937E3D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58"/>
    <w:rsid w:val="00944073"/>
    <w:rsid w:val="0094497D"/>
    <w:rsid w:val="00944CFB"/>
    <w:rsid w:val="00945BD1"/>
    <w:rsid w:val="00945C99"/>
    <w:rsid w:val="00946DD1"/>
    <w:rsid w:val="009479DF"/>
    <w:rsid w:val="00947B36"/>
    <w:rsid w:val="0095028E"/>
    <w:rsid w:val="009517C2"/>
    <w:rsid w:val="0095207A"/>
    <w:rsid w:val="00952C73"/>
    <w:rsid w:val="00952F39"/>
    <w:rsid w:val="009533A6"/>
    <w:rsid w:val="0095383A"/>
    <w:rsid w:val="00953D68"/>
    <w:rsid w:val="0095434B"/>
    <w:rsid w:val="00954446"/>
    <w:rsid w:val="0095471F"/>
    <w:rsid w:val="00954818"/>
    <w:rsid w:val="00954E31"/>
    <w:rsid w:val="009551F8"/>
    <w:rsid w:val="00955615"/>
    <w:rsid w:val="00955741"/>
    <w:rsid w:val="00955E2C"/>
    <w:rsid w:val="009560B3"/>
    <w:rsid w:val="009562AC"/>
    <w:rsid w:val="0095670E"/>
    <w:rsid w:val="0095691E"/>
    <w:rsid w:val="00957529"/>
    <w:rsid w:val="00957A88"/>
    <w:rsid w:val="00957B13"/>
    <w:rsid w:val="00957ED3"/>
    <w:rsid w:val="00960816"/>
    <w:rsid w:val="00960A3B"/>
    <w:rsid w:val="00961975"/>
    <w:rsid w:val="00961CD0"/>
    <w:rsid w:val="00961F10"/>
    <w:rsid w:val="00962178"/>
    <w:rsid w:val="00962E71"/>
    <w:rsid w:val="00963B7F"/>
    <w:rsid w:val="00963D35"/>
    <w:rsid w:val="00964BCD"/>
    <w:rsid w:val="0096512A"/>
    <w:rsid w:val="0096523B"/>
    <w:rsid w:val="00965339"/>
    <w:rsid w:val="00965600"/>
    <w:rsid w:val="00965A78"/>
    <w:rsid w:val="009661D0"/>
    <w:rsid w:val="00966D1B"/>
    <w:rsid w:val="00967BE3"/>
    <w:rsid w:val="00967E32"/>
    <w:rsid w:val="00970F0B"/>
    <w:rsid w:val="00971881"/>
    <w:rsid w:val="00971D82"/>
    <w:rsid w:val="009724F7"/>
    <w:rsid w:val="009729DF"/>
    <w:rsid w:val="00972DA3"/>
    <w:rsid w:val="00973F38"/>
    <w:rsid w:val="00973FAE"/>
    <w:rsid w:val="009744F0"/>
    <w:rsid w:val="0097609F"/>
    <w:rsid w:val="0097611C"/>
    <w:rsid w:val="00976640"/>
    <w:rsid w:val="009766E7"/>
    <w:rsid w:val="009777EE"/>
    <w:rsid w:val="00977C35"/>
    <w:rsid w:val="00980672"/>
    <w:rsid w:val="00981E0A"/>
    <w:rsid w:val="0098204D"/>
    <w:rsid w:val="00982871"/>
    <w:rsid w:val="00983410"/>
    <w:rsid w:val="0098373B"/>
    <w:rsid w:val="00983D12"/>
    <w:rsid w:val="00983DA0"/>
    <w:rsid w:val="0098451A"/>
    <w:rsid w:val="009846F7"/>
    <w:rsid w:val="009848B7"/>
    <w:rsid w:val="009849A0"/>
    <w:rsid w:val="00984B33"/>
    <w:rsid w:val="00985B2E"/>
    <w:rsid w:val="00985DFD"/>
    <w:rsid w:val="0098609C"/>
    <w:rsid w:val="009861FA"/>
    <w:rsid w:val="00986E3B"/>
    <w:rsid w:val="00987031"/>
    <w:rsid w:val="009873A9"/>
    <w:rsid w:val="00987718"/>
    <w:rsid w:val="00987D8B"/>
    <w:rsid w:val="009903C0"/>
    <w:rsid w:val="009903FD"/>
    <w:rsid w:val="00990516"/>
    <w:rsid w:val="00991E2F"/>
    <w:rsid w:val="00992E23"/>
    <w:rsid w:val="00993308"/>
    <w:rsid w:val="00993945"/>
    <w:rsid w:val="00993D7E"/>
    <w:rsid w:val="0099478B"/>
    <w:rsid w:val="00994BA8"/>
    <w:rsid w:val="009950E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13E"/>
    <w:rsid w:val="009A1414"/>
    <w:rsid w:val="009A1494"/>
    <w:rsid w:val="009A263F"/>
    <w:rsid w:val="009A27E8"/>
    <w:rsid w:val="009A2A1D"/>
    <w:rsid w:val="009A2D34"/>
    <w:rsid w:val="009A4090"/>
    <w:rsid w:val="009A46FA"/>
    <w:rsid w:val="009A474B"/>
    <w:rsid w:val="009A4BDB"/>
    <w:rsid w:val="009A4F60"/>
    <w:rsid w:val="009A4F68"/>
    <w:rsid w:val="009A51CB"/>
    <w:rsid w:val="009A5331"/>
    <w:rsid w:val="009A5E9B"/>
    <w:rsid w:val="009A69C0"/>
    <w:rsid w:val="009A7720"/>
    <w:rsid w:val="009A7CC5"/>
    <w:rsid w:val="009A7E04"/>
    <w:rsid w:val="009B0060"/>
    <w:rsid w:val="009B0748"/>
    <w:rsid w:val="009B0B44"/>
    <w:rsid w:val="009B0E0C"/>
    <w:rsid w:val="009B122F"/>
    <w:rsid w:val="009B1418"/>
    <w:rsid w:val="009B1CA4"/>
    <w:rsid w:val="009B1F4A"/>
    <w:rsid w:val="009B2C2F"/>
    <w:rsid w:val="009B2D6A"/>
    <w:rsid w:val="009B2E0C"/>
    <w:rsid w:val="009B3144"/>
    <w:rsid w:val="009B31B3"/>
    <w:rsid w:val="009B34F4"/>
    <w:rsid w:val="009B3AB0"/>
    <w:rsid w:val="009B3F95"/>
    <w:rsid w:val="009B3FCE"/>
    <w:rsid w:val="009B404E"/>
    <w:rsid w:val="009B42CE"/>
    <w:rsid w:val="009B46A2"/>
    <w:rsid w:val="009B4E34"/>
    <w:rsid w:val="009B50C4"/>
    <w:rsid w:val="009B53C9"/>
    <w:rsid w:val="009B5698"/>
    <w:rsid w:val="009B5CF5"/>
    <w:rsid w:val="009B65B8"/>
    <w:rsid w:val="009B65ED"/>
    <w:rsid w:val="009B7656"/>
    <w:rsid w:val="009B7A03"/>
    <w:rsid w:val="009B7D44"/>
    <w:rsid w:val="009C01DE"/>
    <w:rsid w:val="009C0335"/>
    <w:rsid w:val="009C033E"/>
    <w:rsid w:val="009C049F"/>
    <w:rsid w:val="009C0CB4"/>
    <w:rsid w:val="009C1480"/>
    <w:rsid w:val="009C15C7"/>
    <w:rsid w:val="009C1889"/>
    <w:rsid w:val="009C261C"/>
    <w:rsid w:val="009C282B"/>
    <w:rsid w:val="009C2834"/>
    <w:rsid w:val="009C2907"/>
    <w:rsid w:val="009C322C"/>
    <w:rsid w:val="009C35B6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956"/>
    <w:rsid w:val="009C5A69"/>
    <w:rsid w:val="009C5A96"/>
    <w:rsid w:val="009C6026"/>
    <w:rsid w:val="009C634B"/>
    <w:rsid w:val="009C6873"/>
    <w:rsid w:val="009C75A7"/>
    <w:rsid w:val="009C7A9C"/>
    <w:rsid w:val="009D045C"/>
    <w:rsid w:val="009D117E"/>
    <w:rsid w:val="009D195D"/>
    <w:rsid w:val="009D1ECE"/>
    <w:rsid w:val="009D2DCA"/>
    <w:rsid w:val="009D312E"/>
    <w:rsid w:val="009D3313"/>
    <w:rsid w:val="009D3FA1"/>
    <w:rsid w:val="009D47BA"/>
    <w:rsid w:val="009D51A5"/>
    <w:rsid w:val="009D5243"/>
    <w:rsid w:val="009D5269"/>
    <w:rsid w:val="009D5C97"/>
    <w:rsid w:val="009D5E87"/>
    <w:rsid w:val="009D5F10"/>
    <w:rsid w:val="009D5F9B"/>
    <w:rsid w:val="009D614F"/>
    <w:rsid w:val="009D627C"/>
    <w:rsid w:val="009D6B2B"/>
    <w:rsid w:val="009D72FC"/>
    <w:rsid w:val="009D77F8"/>
    <w:rsid w:val="009D7818"/>
    <w:rsid w:val="009D7CB1"/>
    <w:rsid w:val="009E0447"/>
    <w:rsid w:val="009E072F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E71"/>
    <w:rsid w:val="009E706C"/>
    <w:rsid w:val="009E7099"/>
    <w:rsid w:val="009E759D"/>
    <w:rsid w:val="009E75E1"/>
    <w:rsid w:val="009E7A02"/>
    <w:rsid w:val="009E7C7D"/>
    <w:rsid w:val="009F00CA"/>
    <w:rsid w:val="009F0BCB"/>
    <w:rsid w:val="009F0C8E"/>
    <w:rsid w:val="009F0E0E"/>
    <w:rsid w:val="009F1E03"/>
    <w:rsid w:val="009F2560"/>
    <w:rsid w:val="009F276E"/>
    <w:rsid w:val="009F2916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58B"/>
    <w:rsid w:val="00A01692"/>
    <w:rsid w:val="00A01995"/>
    <w:rsid w:val="00A025B3"/>
    <w:rsid w:val="00A0295A"/>
    <w:rsid w:val="00A02A3A"/>
    <w:rsid w:val="00A02A72"/>
    <w:rsid w:val="00A02F9C"/>
    <w:rsid w:val="00A032F7"/>
    <w:rsid w:val="00A0345E"/>
    <w:rsid w:val="00A035D1"/>
    <w:rsid w:val="00A03BA2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017"/>
    <w:rsid w:val="00A12178"/>
    <w:rsid w:val="00A12256"/>
    <w:rsid w:val="00A12D85"/>
    <w:rsid w:val="00A12DE6"/>
    <w:rsid w:val="00A1321C"/>
    <w:rsid w:val="00A1323D"/>
    <w:rsid w:val="00A133F5"/>
    <w:rsid w:val="00A13B41"/>
    <w:rsid w:val="00A13E0F"/>
    <w:rsid w:val="00A140AE"/>
    <w:rsid w:val="00A14449"/>
    <w:rsid w:val="00A1543E"/>
    <w:rsid w:val="00A15A6E"/>
    <w:rsid w:val="00A15DDA"/>
    <w:rsid w:val="00A15E5B"/>
    <w:rsid w:val="00A16A86"/>
    <w:rsid w:val="00A1700F"/>
    <w:rsid w:val="00A17402"/>
    <w:rsid w:val="00A17583"/>
    <w:rsid w:val="00A17EE5"/>
    <w:rsid w:val="00A17FC3"/>
    <w:rsid w:val="00A17FF8"/>
    <w:rsid w:val="00A2000F"/>
    <w:rsid w:val="00A20862"/>
    <w:rsid w:val="00A20E82"/>
    <w:rsid w:val="00A2169B"/>
    <w:rsid w:val="00A21E3E"/>
    <w:rsid w:val="00A21F2B"/>
    <w:rsid w:val="00A22184"/>
    <w:rsid w:val="00A2231E"/>
    <w:rsid w:val="00A22620"/>
    <w:rsid w:val="00A2285F"/>
    <w:rsid w:val="00A2295A"/>
    <w:rsid w:val="00A22B33"/>
    <w:rsid w:val="00A23669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5AFB"/>
    <w:rsid w:val="00A26994"/>
    <w:rsid w:val="00A26AA7"/>
    <w:rsid w:val="00A26D57"/>
    <w:rsid w:val="00A27103"/>
    <w:rsid w:val="00A27518"/>
    <w:rsid w:val="00A27876"/>
    <w:rsid w:val="00A27F35"/>
    <w:rsid w:val="00A301A9"/>
    <w:rsid w:val="00A30414"/>
    <w:rsid w:val="00A304DB"/>
    <w:rsid w:val="00A30E11"/>
    <w:rsid w:val="00A30F19"/>
    <w:rsid w:val="00A31243"/>
    <w:rsid w:val="00A317AA"/>
    <w:rsid w:val="00A31F71"/>
    <w:rsid w:val="00A32868"/>
    <w:rsid w:val="00A3371D"/>
    <w:rsid w:val="00A33A9B"/>
    <w:rsid w:val="00A3472C"/>
    <w:rsid w:val="00A348C0"/>
    <w:rsid w:val="00A35706"/>
    <w:rsid w:val="00A3597D"/>
    <w:rsid w:val="00A36D5F"/>
    <w:rsid w:val="00A377B4"/>
    <w:rsid w:val="00A3784D"/>
    <w:rsid w:val="00A3794A"/>
    <w:rsid w:val="00A402BC"/>
    <w:rsid w:val="00A40663"/>
    <w:rsid w:val="00A408BE"/>
    <w:rsid w:val="00A417D8"/>
    <w:rsid w:val="00A43A76"/>
    <w:rsid w:val="00A445F3"/>
    <w:rsid w:val="00A44CC5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FFD"/>
    <w:rsid w:val="00A52300"/>
    <w:rsid w:val="00A52EB1"/>
    <w:rsid w:val="00A534C4"/>
    <w:rsid w:val="00A534FD"/>
    <w:rsid w:val="00A5374D"/>
    <w:rsid w:val="00A5403B"/>
    <w:rsid w:val="00A540B8"/>
    <w:rsid w:val="00A54461"/>
    <w:rsid w:val="00A5465B"/>
    <w:rsid w:val="00A54BD3"/>
    <w:rsid w:val="00A54E06"/>
    <w:rsid w:val="00A55003"/>
    <w:rsid w:val="00A55576"/>
    <w:rsid w:val="00A56089"/>
    <w:rsid w:val="00A56227"/>
    <w:rsid w:val="00A564AF"/>
    <w:rsid w:val="00A56B24"/>
    <w:rsid w:val="00A56BB3"/>
    <w:rsid w:val="00A57961"/>
    <w:rsid w:val="00A60E3B"/>
    <w:rsid w:val="00A60E9F"/>
    <w:rsid w:val="00A628BB"/>
    <w:rsid w:val="00A62DAC"/>
    <w:rsid w:val="00A631AB"/>
    <w:rsid w:val="00A634F6"/>
    <w:rsid w:val="00A638D6"/>
    <w:rsid w:val="00A63E1F"/>
    <w:rsid w:val="00A64073"/>
    <w:rsid w:val="00A64186"/>
    <w:rsid w:val="00A6446A"/>
    <w:rsid w:val="00A65046"/>
    <w:rsid w:val="00A662E5"/>
    <w:rsid w:val="00A66741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52"/>
    <w:rsid w:val="00A7347A"/>
    <w:rsid w:val="00A73CA3"/>
    <w:rsid w:val="00A74381"/>
    <w:rsid w:val="00A74722"/>
    <w:rsid w:val="00A74FAB"/>
    <w:rsid w:val="00A75700"/>
    <w:rsid w:val="00A75E74"/>
    <w:rsid w:val="00A7660F"/>
    <w:rsid w:val="00A768C2"/>
    <w:rsid w:val="00A76EAB"/>
    <w:rsid w:val="00A76EE4"/>
    <w:rsid w:val="00A771E1"/>
    <w:rsid w:val="00A77434"/>
    <w:rsid w:val="00A8013A"/>
    <w:rsid w:val="00A80568"/>
    <w:rsid w:val="00A806BF"/>
    <w:rsid w:val="00A808A2"/>
    <w:rsid w:val="00A812FE"/>
    <w:rsid w:val="00A8159B"/>
    <w:rsid w:val="00A817B8"/>
    <w:rsid w:val="00A81965"/>
    <w:rsid w:val="00A81C33"/>
    <w:rsid w:val="00A81E47"/>
    <w:rsid w:val="00A81F3B"/>
    <w:rsid w:val="00A82529"/>
    <w:rsid w:val="00A82C35"/>
    <w:rsid w:val="00A83725"/>
    <w:rsid w:val="00A83B99"/>
    <w:rsid w:val="00A8431F"/>
    <w:rsid w:val="00A8488F"/>
    <w:rsid w:val="00A848E8"/>
    <w:rsid w:val="00A86337"/>
    <w:rsid w:val="00A8643D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07A7"/>
    <w:rsid w:val="00A91936"/>
    <w:rsid w:val="00A91B10"/>
    <w:rsid w:val="00A91D0F"/>
    <w:rsid w:val="00A91D61"/>
    <w:rsid w:val="00A923C8"/>
    <w:rsid w:val="00A92559"/>
    <w:rsid w:val="00A925AC"/>
    <w:rsid w:val="00A929F2"/>
    <w:rsid w:val="00A92A77"/>
    <w:rsid w:val="00A92F59"/>
    <w:rsid w:val="00A93175"/>
    <w:rsid w:val="00A935C3"/>
    <w:rsid w:val="00A937A2"/>
    <w:rsid w:val="00A94388"/>
    <w:rsid w:val="00A953EE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0FA7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BAF"/>
    <w:rsid w:val="00AA653F"/>
    <w:rsid w:val="00AA687C"/>
    <w:rsid w:val="00AB0E7A"/>
    <w:rsid w:val="00AB1134"/>
    <w:rsid w:val="00AB1543"/>
    <w:rsid w:val="00AB2713"/>
    <w:rsid w:val="00AB29F9"/>
    <w:rsid w:val="00AB336A"/>
    <w:rsid w:val="00AB3688"/>
    <w:rsid w:val="00AB448E"/>
    <w:rsid w:val="00AB4514"/>
    <w:rsid w:val="00AB4576"/>
    <w:rsid w:val="00AB4879"/>
    <w:rsid w:val="00AB4B54"/>
    <w:rsid w:val="00AB4C04"/>
    <w:rsid w:val="00AB577D"/>
    <w:rsid w:val="00AB57AB"/>
    <w:rsid w:val="00AB5D93"/>
    <w:rsid w:val="00AB6ABB"/>
    <w:rsid w:val="00AB6B03"/>
    <w:rsid w:val="00AB6D33"/>
    <w:rsid w:val="00AB6EEE"/>
    <w:rsid w:val="00AB7180"/>
    <w:rsid w:val="00AB7407"/>
    <w:rsid w:val="00AB78A8"/>
    <w:rsid w:val="00AB79DF"/>
    <w:rsid w:val="00AB7C81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971"/>
    <w:rsid w:val="00AC4A1D"/>
    <w:rsid w:val="00AC4A52"/>
    <w:rsid w:val="00AC51F5"/>
    <w:rsid w:val="00AC533D"/>
    <w:rsid w:val="00AC57AC"/>
    <w:rsid w:val="00AC57D5"/>
    <w:rsid w:val="00AC5E08"/>
    <w:rsid w:val="00AC6E0A"/>
    <w:rsid w:val="00AC6EF3"/>
    <w:rsid w:val="00AC7131"/>
    <w:rsid w:val="00AC71C6"/>
    <w:rsid w:val="00AC7A5E"/>
    <w:rsid w:val="00AC7F5D"/>
    <w:rsid w:val="00AD01E1"/>
    <w:rsid w:val="00AD0293"/>
    <w:rsid w:val="00AD0670"/>
    <w:rsid w:val="00AD1CF7"/>
    <w:rsid w:val="00AD217D"/>
    <w:rsid w:val="00AD27D5"/>
    <w:rsid w:val="00AD322C"/>
    <w:rsid w:val="00AD358B"/>
    <w:rsid w:val="00AD39CC"/>
    <w:rsid w:val="00AD41B7"/>
    <w:rsid w:val="00AD5DE8"/>
    <w:rsid w:val="00AD6422"/>
    <w:rsid w:val="00AD68BA"/>
    <w:rsid w:val="00AD7164"/>
    <w:rsid w:val="00AD718C"/>
    <w:rsid w:val="00AD73C1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AF7"/>
    <w:rsid w:val="00AE2EB9"/>
    <w:rsid w:val="00AE3226"/>
    <w:rsid w:val="00AE34AB"/>
    <w:rsid w:val="00AE3D81"/>
    <w:rsid w:val="00AE40E4"/>
    <w:rsid w:val="00AE42AB"/>
    <w:rsid w:val="00AE4638"/>
    <w:rsid w:val="00AE4B7D"/>
    <w:rsid w:val="00AE4E64"/>
    <w:rsid w:val="00AE5037"/>
    <w:rsid w:val="00AE51EA"/>
    <w:rsid w:val="00AE52C9"/>
    <w:rsid w:val="00AE5472"/>
    <w:rsid w:val="00AE57CB"/>
    <w:rsid w:val="00AE59D0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69A"/>
    <w:rsid w:val="00AF06DD"/>
    <w:rsid w:val="00AF0792"/>
    <w:rsid w:val="00AF0B07"/>
    <w:rsid w:val="00AF116B"/>
    <w:rsid w:val="00AF1457"/>
    <w:rsid w:val="00AF1B6A"/>
    <w:rsid w:val="00AF203B"/>
    <w:rsid w:val="00AF225C"/>
    <w:rsid w:val="00AF28C5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0C7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6BF7"/>
    <w:rsid w:val="00B07843"/>
    <w:rsid w:val="00B07D0A"/>
    <w:rsid w:val="00B103C7"/>
    <w:rsid w:val="00B10F56"/>
    <w:rsid w:val="00B11D34"/>
    <w:rsid w:val="00B11DBD"/>
    <w:rsid w:val="00B12E50"/>
    <w:rsid w:val="00B13CA3"/>
    <w:rsid w:val="00B13E66"/>
    <w:rsid w:val="00B14D95"/>
    <w:rsid w:val="00B15634"/>
    <w:rsid w:val="00B1588C"/>
    <w:rsid w:val="00B15DBE"/>
    <w:rsid w:val="00B16200"/>
    <w:rsid w:val="00B16507"/>
    <w:rsid w:val="00B176A9"/>
    <w:rsid w:val="00B2029B"/>
    <w:rsid w:val="00B20B40"/>
    <w:rsid w:val="00B212C0"/>
    <w:rsid w:val="00B21964"/>
    <w:rsid w:val="00B22426"/>
    <w:rsid w:val="00B22A25"/>
    <w:rsid w:val="00B2305D"/>
    <w:rsid w:val="00B23849"/>
    <w:rsid w:val="00B24389"/>
    <w:rsid w:val="00B24C90"/>
    <w:rsid w:val="00B250AA"/>
    <w:rsid w:val="00B25DA1"/>
    <w:rsid w:val="00B2616D"/>
    <w:rsid w:val="00B26D7F"/>
    <w:rsid w:val="00B271D7"/>
    <w:rsid w:val="00B27674"/>
    <w:rsid w:val="00B27884"/>
    <w:rsid w:val="00B30151"/>
    <w:rsid w:val="00B303DE"/>
    <w:rsid w:val="00B311F8"/>
    <w:rsid w:val="00B31B4F"/>
    <w:rsid w:val="00B31D04"/>
    <w:rsid w:val="00B31D3B"/>
    <w:rsid w:val="00B31DDA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8CC"/>
    <w:rsid w:val="00B34B24"/>
    <w:rsid w:val="00B34F28"/>
    <w:rsid w:val="00B35553"/>
    <w:rsid w:val="00B36575"/>
    <w:rsid w:val="00B36A84"/>
    <w:rsid w:val="00B36F13"/>
    <w:rsid w:val="00B37497"/>
    <w:rsid w:val="00B375A8"/>
    <w:rsid w:val="00B375DD"/>
    <w:rsid w:val="00B37B2C"/>
    <w:rsid w:val="00B401ED"/>
    <w:rsid w:val="00B40402"/>
    <w:rsid w:val="00B4049F"/>
    <w:rsid w:val="00B404F2"/>
    <w:rsid w:val="00B41220"/>
    <w:rsid w:val="00B41772"/>
    <w:rsid w:val="00B41F54"/>
    <w:rsid w:val="00B4218C"/>
    <w:rsid w:val="00B429D7"/>
    <w:rsid w:val="00B42CB0"/>
    <w:rsid w:val="00B434C1"/>
    <w:rsid w:val="00B43585"/>
    <w:rsid w:val="00B4372E"/>
    <w:rsid w:val="00B4388F"/>
    <w:rsid w:val="00B43B8D"/>
    <w:rsid w:val="00B43F80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1DFE"/>
    <w:rsid w:val="00B520D6"/>
    <w:rsid w:val="00B52218"/>
    <w:rsid w:val="00B525FD"/>
    <w:rsid w:val="00B531B0"/>
    <w:rsid w:val="00B532AA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3E"/>
    <w:rsid w:val="00B573BA"/>
    <w:rsid w:val="00B579EA"/>
    <w:rsid w:val="00B57B09"/>
    <w:rsid w:val="00B57F8A"/>
    <w:rsid w:val="00B6006F"/>
    <w:rsid w:val="00B610D6"/>
    <w:rsid w:val="00B616A9"/>
    <w:rsid w:val="00B61B71"/>
    <w:rsid w:val="00B61D09"/>
    <w:rsid w:val="00B623FA"/>
    <w:rsid w:val="00B63364"/>
    <w:rsid w:val="00B634AC"/>
    <w:rsid w:val="00B638FA"/>
    <w:rsid w:val="00B63FE7"/>
    <w:rsid w:val="00B6400E"/>
    <w:rsid w:val="00B64219"/>
    <w:rsid w:val="00B643F6"/>
    <w:rsid w:val="00B645C1"/>
    <w:rsid w:val="00B65125"/>
    <w:rsid w:val="00B66018"/>
    <w:rsid w:val="00B664EC"/>
    <w:rsid w:val="00B66529"/>
    <w:rsid w:val="00B67010"/>
    <w:rsid w:val="00B6727F"/>
    <w:rsid w:val="00B6783A"/>
    <w:rsid w:val="00B703A4"/>
    <w:rsid w:val="00B70D0C"/>
    <w:rsid w:val="00B70ED0"/>
    <w:rsid w:val="00B70FEB"/>
    <w:rsid w:val="00B716AC"/>
    <w:rsid w:val="00B719FE"/>
    <w:rsid w:val="00B725F9"/>
    <w:rsid w:val="00B72D7D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36C"/>
    <w:rsid w:val="00B84573"/>
    <w:rsid w:val="00B84F7C"/>
    <w:rsid w:val="00B85056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891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6B3E"/>
    <w:rsid w:val="00B9701A"/>
    <w:rsid w:val="00B97F1F"/>
    <w:rsid w:val="00BA0117"/>
    <w:rsid w:val="00BA01C0"/>
    <w:rsid w:val="00BA04D5"/>
    <w:rsid w:val="00BA0616"/>
    <w:rsid w:val="00BA1263"/>
    <w:rsid w:val="00BA169E"/>
    <w:rsid w:val="00BA186F"/>
    <w:rsid w:val="00BA1E2A"/>
    <w:rsid w:val="00BA225B"/>
    <w:rsid w:val="00BA27F2"/>
    <w:rsid w:val="00BA2937"/>
    <w:rsid w:val="00BA29B2"/>
    <w:rsid w:val="00BA331D"/>
    <w:rsid w:val="00BA39C1"/>
    <w:rsid w:val="00BA4359"/>
    <w:rsid w:val="00BA51E7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1558"/>
    <w:rsid w:val="00BB1B53"/>
    <w:rsid w:val="00BB1F07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2CB"/>
    <w:rsid w:val="00BB4BD9"/>
    <w:rsid w:val="00BB5167"/>
    <w:rsid w:val="00BB5185"/>
    <w:rsid w:val="00BB573A"/>
    <w:rsid w:val="00BB5D2E"/>
    <w:rsid w:val="00BB5E53"/>
    <w:rsid w:val="00BB6141"/>
    <w:rsid w:val="00BB6616"/>
    <w:rsid w:val="00BB6BB2"/>
    <w:rsid w:val="00BB7AAB"/>
    <w:rsid w:val="00BC006D"/>
    <w:rsid w:val="00BC046A"/>
    <w:rsid w:val="00BC0A12"/>
    <w:rsid w:val="00BC0E86"/>
    <w:rsid w:val="00BC1681"/>
    <w:rsid w:val="00BC21BB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3EE4"/>
    <w:rsid w:val="00BC51F8"/>
    <w:rsid w:val="00BC5419"/>
    <w:rsid w:val="00BC5784"/>
    <w:rsid w:val="00BC57B9"/>
    <w:rsid w:val="00BC6103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B17"/>
    <w:rsid w:val="00BD0E00"/>
    <w:rsid w:val="00BD0F0E"/>
    <w:rsid w:val="00BD0FA0"/>
    <w:rsid w:val="00BD11C3"/>
    <w:rsid w:val="00BD17E3"/>
    <w:rsid w:val="00BD19FB"/>
    <w:rsid w:val="00BD1DA5"/>
    <w:rsid w:val="00BD1F78"/>
    <w:rsid w:val="00BD2ACA"/>
    <w:rsid w:val="00BD2C4D"/>
    <w:rsid w:val="00BD34FC"/>
    <w:rsid w:val="00BD3C0B"/>
    <w:rsid w:val="00BD426A"/>
    <w:rsid w:val="00BD4B5D"/>
    <w:rsid w:val="00BD4F91"/>
    <w:rsid w:val="00BD4FB4"/>
    <w:rsid w:val="00BD4FFC"/>
    <w:rsid w:val="00BD6EEE"/>
    <w:rsid w:val="00BD7B3E"/>
    <w:rsid w:val="00BD7C3B"/>
    <w:rsid w:val="00BD7E95"/>
    <w:rsid w:val="00BE0324"/>
    <w:rsid w:val="00BE041B"/>
    <w:rsid w:val="00BE0574"/>
    <w:rsid w:val="00BE0A36"/>
    <w:rsid w:val="00BE1A0B"/>
    <w:rsid w:val="00BE22C3"/>
    <w:rsid w:val="00BE31E0"/>
    <w:rsid w:val="00BE35AC"/>
    <w:rsid w:val="00BE3BBA"/>
    <w:rsid w:val="00BE51FC"/>
    <w:rsid w:val="00BE6895"/>
    <w:rsid w:val="00BE6B03"/>
    <w:rsid w:val="00BE6BD1"/>
    <w:rsid w:val="00BE7746"/>
    <w:rsid w:val="00BE7D63"/>
    <w:rsid w:val="00BF07C9"/>
    <w:rsid w:val="00BF128D"/>
    <w:rsid w:val="00BF1CC1"/>
    <w:rsid w:val="00BF235F"/>
    <w:rsid w:val="00BF2A1D"/>
    <w:rsid w:val="00BF2B43"/>
    <w:rsid w:val="00BF3003"/>
    <w:rsid w:val="00BF3B9B"/>
    <w:rsid w:val="00BF3CAF"/>
    <w:rsid w:val="00BF3D1D"/>
    <w:rsid w:val="00BF56A2"/>
    <w:rsid w:val="00BF56B6"/>
    <w:rsid w:val="00BF57CA"/>
    <w:rsid w:val="00BF5954"/>
    <w:rsid w:val="00BF5FFD"/>
    <w:rsid w:val="00BF6D98"/>
    <w:rsid w:val="00BF6FFE"/>
    <w:rsid w:val="00BF70E4"/>
    <w:rsid w:val="00BF75B1"/>
    <w:rsid w:val="00BF7671"/>
    <w:rsid w:val="00BF799F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55F1"/>
    <w:rsid w:val="00C05787"/>
    <w:rsid w:val="00C05984"/>
    <w:rsid w:val="00C05ED6"/>
    <w:rsid w:val="00C06215"/>
    <w:rsid w:val="00C06A4E"/>
    <w:rsid w:val="00C070D8"/>
    <w:rsid w:val="00C074A1"/>
    <w:rsid w:val="00C0756E"/>
    <w:rsid w:val="00C100E9"/>
    <w:rsid w:val="00C10815"/>
    <w:rsid w:val="00C11989"/>
    <w:rsid w:val="00C121DD"/>
    <w:rsid w:val="00C12856"/>
    <w:rsid w:val="00C12E7E"/>
    <w:rsid w:val="00C135BC"/>
    <w:rsid w:val="00C14013"/>
    <w:rsid w:val="00C14CCA"/>
    <w:rsid w:val="00C151BF"/>
    <w:rsid w:val="00C15289"/>
    <w:rsid w:val="00C16855"/>
    <w:rsid w:val="00C173B8"/>
    <w:rsid w:val="00C17413"/>
    <w:rsid w:val="00C17B2B"/>
    <w:rsid w:val="00C17E26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3D75"/>
    <w:rsid w:val="00C243A5"/>
    <w:rsid w:val="00C24857"/>
    <w:rsid w:val="00C24B2B"/>
    <w:rsid w:val="00C24E25"/>
    <w:rsid w:val="00C2509E"/>
    <w:rsid w:val="00C250E6"/>
    <w:rsid w:val="00C2523B"/>
    <w:rsid w:val="00C254DD"/>
    <w:rsid w:val="00C255AB"/>
    <w:rsid w:val="00C2592E"/>
    <w:rsid w:val="00C259BF"/>
    <w:rsid w:val="00C25E8C"/>
    <w:rsid w:val="00C267CF"/>
    <w:rsid w:val="00C26F6C"/>
    <w:rsid w:val="00C305E6"/>
    <w:rsid w:val="00C307BD"/>
    <w:rsid w:val="00C312CA"/>
    <w:rsid w:val="00C315B5"/>
    <w:rsid w:val="00C3165E"/>
    <w:rsid w:val="00C31700"/>
    <w:rsid w:val="00C3182C"/>
    <w:rsid w:val="00C32839"/>
    <w:rsid w:val="00C32CDB"/>
    <w:rsid w:val="00C335C4"/>
    <w:rsid w:val="00C3391F"/>
    <w:rsid w:val="00C345D2"/>
    <w:rsid w:val="00C34AC8"/>
    <w:rsid w:val="00C3515E"/>
    <w:rsid w:val="00C351D7"/>
    <w:rsid w:val="00C35252"/>
    <w:rsid w:val="00C353B6"/>
    <w:rsid w:val="00C35411"/>
    <w:rsid w:val="00C35538"/>
    <w:rsid w:val="00C35629"/>
    <w:rsid w:val="00C356E6"/>
    <w:rsid w:val="00C35831"/>
    <w:rsid w:val="00C359CA"/>
    <w:rsid w:val="00C35D0E"/>
    <w:rsid w:val="00C35E78"/>
    <w:rsid w:val="00C3676C"/>
    <w:rsid w:val="00C36816"/>
    <w:rsid w:val="00C36C28"/>
    <w:rsid w:val="00C36F3F"/>
    <w:rsid w:val="00C404C3"/>
    <w:rsid w:val="00C405F0"/>
    <w:rsid w:val="00C40B53"/>
    <w:rsid w:val="00C40BA6"/>
    <w:rsid w:val="00C40BA8"/>
    <w:rsid w:val="00C40ED4"/>
    <w:rsid w:val="00C41743"/>
    <w:rsid w:val="00C418F1"/>
    <w:rsid w:val="00C41E46"/>
    <w:rsid w:val="00C42679"/>
    <w:rsid w:val="00C426BF"/>
    <w:rsid w:val="00C431AA"/>
    <w:rsid w:val="00C43312"/>
    <w:rsid w:val="00C437DD"/>
    <w:rsid w:val="00C43CA7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3D8"/>
    <w:rsid w:val="00C52B0C"/>
    <w:rsid w:val="00C52C5B"/>
    <w:rsid w:val="00C52D0B"/>
    <w:rsid w:val="00C52D51"/>
    <w:rsid w:val="00C53407"/>
    <w:rsid w:val="00C534D2"/>
    <w:rsid w:val="00C53CEF"/>
    <w:rsid w:val="00C53F65"/>
    <w:rsid w:val="00C54169"/>
    <w:rsid w:val="00C544B0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6DD"/>
    <w:rsid w:val="00C623B2"/>
    <w:rsid w:val="00C62645"/>
    <w:rsid w:val="00C62D55"/>
    <w:rsid w:val="00C62E61"/>
    <w:rsid w:val="00C62E78"/>
    <w:rsid w:val="00C63281"/>
    <w:rsid w:val="00C632DA"/>
    <w:rsid w:val="00C63D16"/>
    <w:rsid w:val="00C63F58"/>
    <w:rsid w:val="00C6422D"/>
    <w:rsid w:val="00C64790"/>
    <w:rsid w:val="00C64F5F"/>
    <w:rsid w:val="00C652F3"/>
    <w:rsid w:val="00C656BD"/>
    <w:rsid w:val="00C65CF2"/>
    <w:rsid w:val="00C66B75"/>
    <w:rsid w:val="00C66F8D"/>
    <w:rsid w:val="00C672CE"/>
    <w:rsid w:val="00C678BF"/>
    <w:rsid w:val="00C707FB"/>
    <w:rsid w:val="00C70B4E"/>
    <w:rsid w:val="00C70B6D"/>
    <w:rsid w:val="00C70EC8"/>
    <w:rsid w:val="00C71C51"/>
    <w:rsid w:val="00C72C9E"/>
    <w:rsid w:val="00C72FA2"/>
    <w:rsid w:val="00C73A29"/>
    <w:rsid w:val="00C74613"/>
    <w:rsid w:val="00C74A63"/>
    <w:rsid w:val="00C74B65"/>
    <w:rsid w:val="00C74BFD"/>
    <w:rsid w:val="00C76763"/>
    <w:rsid w:val="00C767BD"/>
    <w:rsid w:val="00C76968"/>
    <w:rsid w:val="00C76F06"/>
    <w:rsid w:val="00C772E1"/>
    <w:rsid w:val="00C778FC"/>
    <w:rsid w:val="00C77A23"/>
    <w:rsid w:val="00C8028E"/>
    <w:rsid w:val="00C805F2"/>
    <w:rsid w:val="00C80777"/>
    <w:rsid w:val="00C80A76"/>
    <w:rsid w:val="00C819D4"/>
    <w:rsid w:val="00C81AA6"/>
    <w:rsid w:val="00C82189"/>
    <w:rsid w:val="00C82302"/>
    <w:rsid w:val="00C835C4"/>
    <w:rsid w:val="00C83606"/>
    <w:rsid w:val="00C83839"/>
    <w:rsid w:val="00C8384A"/>
    <w:rsid w:val="00C83A99"/>
    <w:rsid w:val="00C83FF2"/>
    <w:rsid w:val="00C845E2"/>
    <w:rsid w:val="00C846C4"/>
    <w:rsid w:val="00C846CE"/>
    <w:rsid w:val="00C8511D"/>
    <w:rsid w:val="00C858F3"/>
    <w:rsid w:val="00C859B2"/>
    <w:rsid w:val="00C8606B"/>
    <w:rsid w:val="00C86460"/>
    <w:rsid w:val="00C86533"/>
    <w:rsid w:val="00C86792"/>
    <w:rsid w:val="00C86B36"/>
    <w:rsid w:val="00C8763E"/>
    <w:rsid w:val="00C87BBD"/>
    <w:rsid w:val="00C87BE3"/>
    <w:rsid w:val="00C87E2E"/>
    <w:rsid w:val="00C87E57"/>
    <w:rsid w:val="00C87E6E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358"/>
    <w:rsid w:val="00C93421"/>
    <w:rsid w:val="00C93AD0"/>
    <w:rsid w:val="00C94599"/>
    <w:rsid w:val="00C945C4"/>
    <w:rsid w:val="00C9537E"/>
    <w:rsid w:val="00C95B66"/>
    <w:rsid w:val="00C95E44"/>
    <w:rsid w:val="00C95FC1"/>
    <w:rsid w:val="00C96434"/>
    <w:rsid w:val="00C96766"/>
    <w:rsid w:val="00C96AAA"/>
    <w:rsid w:val="00C96EB4"/>
    <w:rsid w:val="00C9732F"/>
    <w:rsid w:val="00C97532"/>
    <w:rsid w:val="00C97B2A"/>
    <w:rsid w:val="00CA05BA"/>
    <w:rsid w:val="00CA098C"/>
    <w:rsid w:val="00CA17AF"/>
    <w:rsid w:val="00CA186A"/>
    <w:rsid w:val="00CA2285"/>
    <w:rsid w:val="00CA28F3"/>
    <w:rsid w:val="00CA292A"/>
    <w:rsid w:val="00CA3359"/>
    <w:rsid w:val="00CA33B5"/>
    <w:rsid w:val="00CA374B"/>
    <w:rsid w:val="00CA3C5F"/>
    <w:rsid w:val="00CA3E7C"/>
    <w:rsid w:val="00CA4650"/>
    <w:rsid w:val="00CA4861"/>
    <w:rsid w:val="00CA4928"/>
    <w:rsid w:val="00CA546F"/>
    <w:rsid w:val="00CA5507"/>
    <w:rsid w:val="00CA57AB"/>
    <w:rsid w:val="00CA5C7A"/>
    <w:rsid w:val="00CA5D80"/>
    <w:rsid w:val="00CA69E3"/>
    <w:rsid w:val="00CA6B82"/>
    <w:rsid w:val="00CA6C86"/>
    <w:rsid w:val="00CA6DE2"/>
    <w:rsid w:val="00CA7077"/>
    <w:rsid w:val="00CA72C4"/>
    <w:rsid w:val="00CA7572"/>
    <w:rsid w:val="00CB06B7"/>
    <w:rsid w:val="00CB096F"/>
    <w:rsid w:val="00CB19C2"/>
    <w:rsid w:val="00CB19E0"/>
    <w:rsid w:val="00CB1ABB"/>
    <w:rsid w:val="00CB217B"/>
    <w:rsid w:val="00CB22F0"/>
    <w:rsid w:val="00CB23EC"/>
    <w:rsid w:val="00CB353A"/>
    <w:rsid w:val="00CB3550"/>
    <w:rsid w:val="00CB368D"/>
    <w:rsid w:val="00CB435D"/>
    <w:rsid w:val="00CB5F4B"/>
    <w:rsid w:val="00CB5F83"/>
    <w:rsid w:val="00CB68F1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2DAC"/>
    <w:rsid w:val="00CC332D"/>
    <w:rsid w:val="00CC354F"/>
    <w:rsid w:val="00CC39F1"/>
    <w:rsid w:val="00CC3C75"/>
    <w:rsid w:val="00CC3E9B"/>
    <w:rsid w:val="00CC401A"/>
    <w:rsid w:val="00CC4267"/>
    <w:rsid w:val="00CC4ADC"/>
    <w:rsid w:val="00CC5016"/>
    <w:rsid w:val="00CC6056"/>
    <w:rsid w:val="00CC60CF"/>
    <w:rsid w:val="00CC62D6"/>
    <w:rsid w:val="00CC6650"/>
    <w:rsid w:val="00CC67D9"/>
    <w:rsid w:val="00CC75A1"/>
    <w:rsid w:val="00CC7E98"/>
    <w:rsid w:val="00CD0441"/>
    <w:rsid w:val="00CD07A0"/>
    <w:rsid w:val="00CD0900"/>
    <w:rsid w:val="00CD16CD"/>
    <w:rsid w:val="00CD1806"/>
    <w:rsid w:val="00CD1905"/>
    <w:rsid w:val="00CD1958"/>
    <w:rsid w:val="00CD200C"/>
    <w:rsid w:val="00CD24BD"/>
    <w:rsid w:val="00CD2CCF"/>
    <w:rsid w:val="00CD2F85"/>
    <w:rsid w:val="00CD337B"/>
    <w:rsid w:val="00CD3ADA"/>
    <w:rsid w:val="00CD3CFB"/>
    <w:rsid w:val="00CD67DF"/>
    <w:rsid w:val="00CD6CF8"/>
    <w:rsid w:val="00CD6DF0"/>
    <w:rsid w:val="00CD74A5"/>
    <w:rsid w:val="00CD7814"/>
    <w:rsid w:val="00CD7C1E"/>
    <w:rsid w:val="00CD7DD6"/>
    <w:rsid w:val="00CE010C"/>
    <w:rsid w:val="00CE021F"/>
    <w:rsid w:val="00CE08D5"/>
    <w:rsid w:val="00CE0F9A"/>
    <w:rsid w:val="00CE1741"/>
    <w:rsid w:val="00CE247F"/>
    <w:rsid w:val="00CE3622"/>
    <w:rsid w:val="00CE3698"/>
    <w:rsid w:val="00CE3FE6"/>
    <w:rsid w:val="00CE47E7"/>
    <w:rsid w:val="00CE4F6C"/>
    <w:rsid w:val="00CE54BC"/>
    <w:rsid w:val="00CE6272"/>
    <w:rsid w:val="00CE627D"/>
    <w:rsid w:val="00CE66BF"/>
    <w:rsid w:val="00CE670C"/>
    <w:rsid w:val="00CE7A84"/>
    <w:rsid w:val="00CE7FA7"/>
    <w:rsid w:val="00CF0A92"/>
    <w:rsid w:val="00CF1556"/>
    <w:rsid w:val="00CF19D2"/>
    <w:rsid w:val="00CF1C08"/>
    <w:rsid w:val="00CF1D32"/>
    <w:rsid w:val="00CF1D57"/>
    <w:rsid w:val="00CF252B"/>
    <w:rsid w:val="00CF2690"/>
    <w:rsid w:val="00CF279C"/>
    <w:rsid w:val="00CF333D"/>
    <w:rsid w:val="00CF35AC"/>
    <w:rsid w:val="00CF3672"/>
    <w:rsid w:val="00CF49F8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633"/>
    <w:rsid w:val="00D02897"/>
    <w:rsid w:val="00D029B6"/>
    <w:rsid w:val="00D030F2"/>
    <w:rsid w:val="00D03915"/>
    <w:rsid w:val="00D04444"/>
    <w:rsid w:val="00D0495C"/>
    <w:rsid w:val="00D0499F"/>
    <w:rsid w:val="00D04EBF"/>
    <w:rsid w:val="00D0518B"/>
    <w:rsid w:val="00D05195"/>
    <w:rsid w:val="00D062A4"/>
    <w:rsid w:val="00D06790"/>
    <w:rsid w:val="00D06BAB"/>
    <w:rsid w:val="00D06BD5"/>
    <w:rsid w:val="00D07064"/>
    <w:rsid w:val="00D072AA"/>
    <w:rsid w:val="00D07320"/>
    <w:rsid w:val="00D07EAA"/>
    <w:rsid w:val="00D1091E"/>
    <w:rsid w:val="00D11080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5E9"/>
    <w:rsid w:val="00D15835"/>
    <w:rsid w:val="00D1593F"/>
    <w:rsid w:val="00D15ACA"/>
    <w:rsid w:val="00D16AF7"/>
    <w:rsid w:val="00D16DC6"/>
    <w:rsid w:val="00D17DBF"/>
    <w:rsid w:val="00D20355"/>
    <w:rsid w:val="00D20525"/>
    <w:rsid w:val="00D20626"/>
    <w:rsid w:val="00D20C10"/>
    <w:rsid w:val="00D215CC"/>
    <w:rsid w:val="00D217C6"/>
    <w:rsid w:val="00D21B46"/>
    <w:rsid w:val="00D21B52"/>
    <w:rsid w:val="00D21F1A"/>
    <w:rsid w:val="00D2280F"/>
    <w:rsid w:val="00D228B4"/>
    <w:rsid w:val="00D22B20"/>
    <w:rsid w:val="00D2445C"/>
    <w:rsid w:val="00D246CA"/>
    <w:rsid w:val="00D248E9"/>
    <w:rsid w:val="00D254BB"/>
    <w:rsid w:val="00D25501"/>
    <w:rsid w:val="00D26785"/>
    <w:rsid w:val="00D26DC1"/>
    <w:rsid w:val="00D2763C"/>
    <w:rsid w:val="00D277A5"/>
    <w:rsid w:val="00D2796C"/>
    <w:rsid w:val="00D27D9C"/>
    <w:rsid w:val="00D27ECE"/>
    <w:rsid w:val="00D30115"/>
    <w:rsid w:val="00D3052E"/>
    <w:rsid w:val="00D30C86"/>
    <w:rsid w:val="00D30D7B"/>
    <w:rsid w:val="00D31201"/>
    <w:rsid w:val="00D314EC"/>
    <w:rsid w:val="00D3258B"/>
    <w:rsid w:val="00D3262C"/>
    <w:rsid w:val="00D326A2"/>
    <w:rsid w:val="00D32BF4"/>
    <w:rsid w:val="00D32C94"/>
    <w:rsid w:val="00D335FF"/>
    <w:rsid w:val="00D36CF7"/>
    <w:rsid w:val="00D36DDB"/>
    <w:rsid w:val="00D372B9"/>
    <w:rsid w:val="00D37EB2"/>
    <w:rsid w:val="00D37EF0"/>
    <w:rsid w:val="00D40967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09D"/>
    <w:rsid w:val="00D44187"/>
    <w:rsid w:val="00D44588"/>
    <w:rsid w:val="00D44BB6"/>
    <w:rsid w:val="00D4576F"/>
    <w:rsid w:val="00D45B96"/>
    <w:rsid w:val="00D46065"/>
    <w:rsid w:val="00D464FC"/>
    <w:rsid w:val="00D467FA"/>
    <w:rsid w:val="00D46BA4"/>
    <w:rsid w:val="00D46F1C"/>
    <w:rsid w:val="00D4789B"/>
    <w:rsid w:val="00D47B03"/>
    <w:rsid w:val="00D500D8"/>
    <w:rsid w:val="00D50497"/>
    <w:rsid w:val="00D50AAA"/>
    <w:rsid w:val="00D51C54"/>
    <w:rsid w:val="00D522E4"/>
    <w:rsid w:val="00D5420A"/>
    <w:rsid w:val="00D54444"/>
    <w:rsid w:val="00D5485E"/>
    <w:rsid w:val="00D55494"/>
    <w:rsid w:val="00D557C8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1909"/>
    <w:rsid w:val="00D626A5"/>
    <w:rsid w:val="00D628A2"/>
    <w:rsid w:val="00D631C1"/>
    <w:rsid w:val="00D6332C"/>
    <w:rsid w:val="00D63563"/>
    <w:rsid w:val="00D635D5"/>
    <w:rsid w:val="00D63C4D"/>
    <w:rsid w:val="00D6449E"/>
    <w:rsid w:val="00D64A1D"/>
    <w:rsid w:val="00D64ADD"/>
    <w:rsid w:val="00D64C27"/>
    <w:rsid w:val="00D64FB7"/>
    <w:rsid w:val="00D65C39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0F39"/>
    <w:rsid w:val="00D71351"/>
    <w:rsid w:val="00D7135A"/>
    <w:rsid w:val="00D71B48"/>
    <w:rsid w:val="00D71F5B"/>
    <w:rsid w:val="00D72302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725"/>
    <w:rsid w:val="00D83BE0"/>
    <w:rsid w:val="00D83E14"/>
    <w:rsid w:val="00D84C58"/>
    <w:rsid w:val="00D852D4"/>
    <w:rsid w:val="00D860BA"/>
    <w:rsid w:val="00D8613D"/>
    <w:rsid w:val="00D86266"/>
    <w:rsid w:val="00D862B3"/>
    <w:rsid w:val="00D86678"/>
    <w:rsid w:val="00D86AB0"/>
    <w:rsid w:val="00D87499"/>
    <w:rsid w:val="00D87A4B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4032"/>
    <w:rsid w:val="00D94AE0"/>
    <w:rsid w:val="00D94C7A"/>
    <w:rsid w:val="00D94FE1"/>
    <w:rsid w:val="00D9502E"/>
    <w:rsid w:val="00D9533B"/>
    <w:rsid w:val="00D95F6D"/>
    <w:rsid w:val="00D9601D"/>
    <w:rsid w:val="00D960BF"/>
    <w:rsid w:val="00D963DA"/>
    <w:rsid w:val="00D96608"/>
    <w:rsid w:val="00D97285"/>
    <w:rsid w:val="00D97617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4208"/>
    <w:rsid w:val="00DA4823"/>
    <w:rsid w:val="00DA4C57"/>
    <w:rsid w:val="00DA5994"/>
    <w:rsid w:val="00DA6101"/>
    <w:rsid w:val="00DA6412"/>
    <w:rsid w:val="00DA6B97"/>
    <w:rsid w:val="00DA7450"/>
    <w:rsid w:val="00DA7822"/>
    <w:rsid w:val="00DA7867"/>
    <w:rsid w:val="00DA79AE"/>
    <w:rsid w:val="00DA7CA2"/>
    <w:rsid w:val="00DA7CD9"/>
    <w:rsid w:val="00DB0F29"/>
    <w:rsid w:val="00DB1297"/>
    <w:rsid w:val="00DB14F1"/>
    <w:rsid w:val="00DB19BC"/>
    <w:rsid w:val="00DB1A81"/>
    <w:rsid w:val="00DB1F34"/>
    <w:rsid w:val="00DB2B64"/>
    <w:rsid w:val="00DB2ED5"/>
    <w:rsid w:val="00DB3C7E"/>
    <w:rsid w:val="00DB4E4E"/>
    <w:rsid w:val="00DB54DC"/>
    <w:rsid w:val="00DB571F"/>
    <w:rsid w:val="00DB592F"/>
    <w:rsid w:val="00DB6309"/>
    <w:rsid w:val="00DB65DC"/>
    <w:rsid w:val="00DB66AB"/>
    <w:rsid w:val="00DB69CA"/>
    <w:rsid w:val="00DB75AF"/>
    <w:rsid w:val="00DB7677"/>
    <w:rsid w:val="00DB76B3"/>
    <w:rsid w:val="00DB7E1F"/>
    <w:rsid w:val="00DC051C"/>
    <w:rsid w:val="00DC06CB"/>
    <w:rsid w:val="00DC0881"/>
    <w:rsid w:val="00DC0EE3"/>
    <w:rsid w:val="00DC1422"/>
    <w:rsid w:val="00DC18F8"/>
    <w:rsid w:val="00DC2D53"/>
    <w:rsid w:val="00DC35D7"/>
    <w:rsid w:val="00DC37D5"/>
    <w:rsid w:val="00DC3DF1"/>
    <w:rsid w:val="00DC425E"/>
    <w:rsid w:val="00DC46F2"/>
    <w:rsid w:val="00DC5110"/>
    <w:rsid w:val="00DC51BC"/>
    <w:rsid w:val="00DC53CD"/>
    <w:rsid w:val="00DC55DE"/>
    <w:rsid w:val="00DC6325"/>
    <w:rsid w:val="00DC6C83"/>
    <w:rsid w:val="00DC6D88"/>
    <w:rsid w:val="00DC7433"/>
    <w:rsid w:val="00DC788E"/>
    <w:rsid w:val="00DC78FA"/>
    <w:rsid w:val="00DC7D78"/>
    <w:rsid w:val="00DD0DFC"/>
    <w:rsid w:val="00DD15DB"/>
    <w:rsid w:val="00DD168B"/>
    <w:rsid w:val="00DD2297"/>
    <w:rsid w:val="00DD26BA"/>
    <w:rsid w:val="00DD27A0"/>
    <w:rsid w:val="00DD283D"/>
    <w:rsid w:val="00DD4192"/>
    <w:rsid w:val="00DD4D8B"/>
    <w:rsid w:val="00DD4F50"/>
    <w:rsid w:val="00DD5134"/>
    <w:rsid w:val="00DD605F"/>
    <w:rsid w:val="00DD6111"/>
    <w:rsid w:val="00DD614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93D"/>
    <w:rsid w:val="00DD7CE7"/>
    <w:rsid w:val="00DD7F8A"/>
    <w:rsid w:val="00DE11D9"/>
    <w:rsid w:val="00DE1270"/>
    <w:rsid w:val="00DE1298"/>
    <w:rsid w:val="00DE18D2"/>
    <w:rsid w:val="00DE18E9"/>
    <w:rsid w:val="00DE209D"/>
    <w:rsid w:val="00DE21F8"/>
    <w:rsid w:val="00DE2562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F5B"/>
    <w:rsid w:val="00DE5E26"/>
    <w:rsid w:val="00DE6D44"/>
    <w:rsid w:val="00DE74DE"/>
    <w:rsid w:val="00DE7ACF"/>
    <w:rsid w:val="00DF00EC"/>
    <w:rsid w:val="00DF086E"/>
    <w:rsid w:val="00DF0981"/>
    <w:rsid w:val="00DF1151"/>
    <w:rsid w:val="00DF2A70"/>
    <w:rsid w:val="00DF3D1D"/>
    <w:rsid w:val="00DF4554"/>
    <w:rsid w:val="00DF46AA"/>
    <w:rsid w:val="00DF4976"/>
    <w:rsid w:val="00DF4B52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2AD"/>
    <w:rsid w:val="00E015F4"/>
    <w:rsid w:val="00E01742"/>
    <w:rsid w:val="00E0204F"/>
    <w:rsid w:val="00E020F1"/>
    <w:rsid w:val="00E02A4F"/>
    <w:rsid w:val="00E02DF4"/>
    <w:rsid w:val="00E03042"/>
    <w:rsid w:val="00E0314D"/>
    <w:rsid w:val="00E03227"/>
    <w:rsid w:val="00E03D0E"/>
    <w:rsid w:val="00E049B1"/>
    <w:rsid w:val="00E049E1"/>
    <w:rsid w:val="00E04FEE"/>
    <w:rsid w:val="00E05494"/>
    <w:rsid w:val="00E05B3B"/>
    <w:rsid w:val="00E05F18"/>
    <w:rsid w:val="00E0623E"/>
    <w:rsid w:val="00E06D1D"/>
    <w:rsid w:val="00E07355"/>
    <w:rsid w:val="00E07B8B"/>
    <w:rsid w:val="00E106A2"/>
    <w:rsid w:val="00E112A7"/>
    <w:rsid w:val="00E11963"/>
    <w:rsid w:val="00E11EDC"/>
    <w:rsid w:val="00E1222A"/>
    <w:rsid w:val="00E12877"/>
    <w:rsid w:val="00E12997"/>
    <w:rsid w:val="00E12A1D"/>
    <w:rsid w:val="00E135D1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883"/>
    <w:rsid w:val="00E21D72"/>
    <w:rsid w:val="00E21E1C"/>
    <w:rsid w:val="00E231BD"/>
    <w:rsid w:val="00E23379"/>
    <w:rsid w:val="00E24168"/>
    <w:rsid w:val="00E24B4E"/>
    <w:rsid w:val="00E24C95"/>
    <w:rsid w:val="00E24EF3"/>
    <w:rsid w:val="00E25A85"/>
    <w:rsid w:val="00E2759F"/>
    <w:rsid w:val="00E2771C"/>
    <w:rsid w:val="00E279A0"/>
    <w:rsid w:val="00E301AC"/>
    <w:rsid w:val="00E30AC9"/>
    <w:rsid w:val="00E30C13"/>
    <w:rsid w:val="00E30D44"/>
    <w:rsid w:val="00E30DA7"/>
    <w:rsid w:val="00E30E26"/>
    <w:rsid w:val="00E31148"/>
    <w:rsid w:val="00E31431"/>
    <w:rsid w:val="00E31AA3"/>
    <w:rsid w:val="00E31BD0"/>
    <w:rsid w:val="00E31E87"/>
    <w:rsid w:val="00E32046"/>
    <w:rsid w:val="00E322B9"/>
    <w:rsid w:val="00E326C9"/>
    <w:rsid w:val="00E32A7B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794"/>
    <w:rsid w:val="00E37B25"/>
    <w:rsid w:val="00E404DE"/>
    <w:rsid w:val="00E40D60"/>
    <w:rsid w:val="00E41DF0"/>
    <w:rsid w:val="00E4235F"/>
    <w:rsid w:val="00E428CE"/>
    <w:rsid w:val="00E42F24"/>
    <w:rsid w:val="00E430EB"/>
    <w:rsid w:val="00E433DF"/>
    <w:rsid w:val="00E43C7F"/>
    <w:rsid w:val="00E43F5D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832"/>
    <w:rsid w:val="00E508F4"/>
    <w:rsid w:val="00E51F80"/>
    <w:rsid w:val="00E51FEF"/>
    <w:rsid w:val="00E525AE"/>
    <w:rsid w:val="00E52652"/>
    <w:rsid w:val="00E52821"/>
    <w:rsid w:val="00E531CB"/>
    <w:rsid w:val="00E534FA"/>
    <w:rsid w:val="00E53CEE"/>
    <w:rsid w:val="00E54F05"/>
    <w:rsid w:val="00E5519C"/>
    <w:rsid w:val="00E55CB8"/>
    <w:rsid w:val="00E55E45"/>
    <w:rsid w:val="00E56A31"/>
    <w:rsid w:val="00E56CCD"/>
    <w:rsid w:val="00E56EB7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66FA"/>
    <w:rsid w:val="00E66D59"/>
    <w:rsid w:val="00E67B99"/>
    <w:rsid w:val="00E70374"/>
    <w:rsid w:val="00E710EF"/>
    <w:rsid w:val="00E712FD"/>
    <w:rsid w:val="00E719EF"/>
    <w:rsid w:val="00E71C5E"/>
    <w:rsid w:val="00E71DA7"/>
    <w:rsid w:val="00E71DA9"/>
    <w:rsid w:val="00E72B3D"/>
    <w:rsid w:val="00E72C5B"/>
    <w:rsid w:val="00E73635"/>
    <w:rsid w:val="00E73887"/>
    <w:rsid w:val="00E738B1"/>
    <w:rsid w:val="00E742DA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B60"/>
    <w:rsid w:val="00E80F2D"/>
    <w:rsid w:val="00E80FF5"/>
    <w:rsid w:val="00E8127C"/>
    <w:rsid w:val="00E81556"/>
    <w:rsid w:val="00E816DA"/>
    <w:rsid w:val="00E81831"/>
    <w:rsid w:val="00E82427"/>
    <w:rsid w:val="00E82C97"/>
    <w:rsid w:val="00E8384C"/>
    <w:rsid w:val="00E83947"/>
    <w:rsid w:val="00E83D80"/>
    <w:rsid w:val="00E83DE8"/>
    <w:rsid w:val="00E83EDC"/>
    <w:rsid w:val="00E844F6"/>
    <w:rsid w:val="00E8475D"/>
    <w:rsid w:val="00E8503C"/>
    <w:rsid w:val="00E8586B"/>
    <w:rsid w:val="00E86A6E"/>
    <w:rsid w:val="00E87067"/>
    <w:rsid w:val="00E87475"/>
    <w:rsid w:val="00E87AF4"/>
    <w:rsid w:val="00E87BA0"/>
    <w:rsid w:val="00E91D0D"/>
    <w:rsid w:val="00E92A8C"/>
    <w:rsid w:val="00E92C4E"/>
    <w:rsid w:val="00E92D9C"/>
    <w:rsid w:val="00E92E6F"/>
    <w:rsid w:val="00E9391F"/>
    <w:rsid w:val="00E93974"/>
    <w:rsid w:val="00E949EA"/>
    <w:rsid w:val="00E94A7C"/>
    <w:rsid w:val="00E95C97"/>
    <w:rsid w:val="00E95D02"/>
    <w:rsid w:val="00E96307"/>
    <w:rsid w:val="00E963CC"/>
    <w:rsid w:val="00E9643F"/>
    <w:rsid w:val="00E9648B"/>
    <w:rsid w:val="00E96E5C"/>
    <w:rsid w:val="00E970EE"/>
    <w:rsid w:val="00E97753"/>
    <w:rsid w:val="00E9780E"/>
    <w:rsid w:val="00EA0706"/>
    <w:rsid w:val="00EA0772"/>
    <w:rsid w:val="00EA0A96"/>
    <w:rsid w:val="00EA0AEA"/>
    <w:rsid w:val="00EA0BBD"/>
    <w:rsid w:val="00EA0EC1"/>
    <w:rsid w:val="00EA0FA0"/>
    <w:rsid w:val="00EA15C4"/>
    <w:rsid w:val="00EA1DAB"/>
    <w:rsid w:val="00EA25C6"/>
    <w:rsid w:val="00EA2BAD"/>
    <w:rsid w:val="00EA3254"/>
    <w:rsid w:val="00EA406D"/>
    <w:rsid w:val="00EA4535"/>
    <w:rsid w:val="00EA4F1E"/>
    <w:rsid w:val="00EA5771"/>
    <w:rsid w:val="00EA5902"/>
    <w:rsid w:val="00EA5E57"/>
    <w:rsid w:val="00EA6557"/>
    <w:rsid w:val="00EA7753"/>
    <w:rsid w:val="00EA7865"/>
    <w:rsid w:val="00EA7955"/>
    <w:rsid w:val="00EB071D"/>
    <w:rsid w:val="00EB081F"/>
    <w:rsid w:val="00EB1144"/>
    <w:rsid w:val="00EB1395"/>
    <w:rsid w:val="00EB171F"/>
    <w:rsid w:val="00EB1D95"/>
    <w:rsid w:val="00EB1E35"/>
    <w:rsid w:val="00EB2179"/>
    <w:rsid w:val="00EB24C7"/>
    <w:rsid w:val="00EB279B"/>
    <w:rsid w:val="00EB2E8C"/>
    <w:rsid w:val="00EB32F9"/>
    <w:rsid w:val="00EB3B50"/>
    <w:rsid w:val="00EB3D5B"/>
    <w:rsid w:val="00EB5EC5"/>
    <w:rsid w:val="00EB6841"/>
    <w:rsid w:val="00EB693D"/>
    <w:rsid w:val="00EB765B"/>
    <w:rsid w:val="00EB783F"/>
    <w:rsid w:val="00EB798C"/>
    <w:rsid w:val="00EB7E35"/>
    <w:rsid w:val="00EC018F"/>
    <w:rsid w:val="00EC0F6A"/>
    <w:rsid w:val="00EC12AF"/>
    <w:rsid w:val="00EC2994"/>
    <w:rsid w:val="00EC2C11"/>
    <w:rsid w:val="00EC3C9C"/>
    <w:rsid w:val="00EC400B"/>
    <w:rsid w:val="00EC5AF4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873"/>
    <w:rsid w:val="00ED0C02"/>
    <w:rsid w:val="00ED11A5"/>
    <w:rsid w:val="00ED1267"/>
    <w:rsid w:val="00ED12B4"/>
    <w:rsid w:val="00ED12FF"/>
    <w:rsid w:val="00ED151F"/>
    <w:rsid w:val="00ED24C6"/>
    <w:rsid w:val="00ED2AF7"/>
    <w:rsid w:val="00ED2BF1"/>
    <w:rsid w:val="00ED2F5C"/>
    <w:rsid w:val="00ED3CC6"/>
    <w:rsid w:val="00ED4ACD"/>
    <w:rsid w:val="00ED5431"/>
    <w:rsid w:val="00ED5FD7"/>
    <w:rsid w:val="00ED667A"/>
    <w:rsid w:val="00ED6730"/>
    <w:rsid w:val="00ED7327"/>
    <w:rsid w:val="00ED771F"/>
    <w:rsid w:val="00ED7EA5"/>
    <w:rsid w:val="00ED7F59"/>
    <w:rsid w:val="00EE0125"/>
    <w:rsid w:val="00EE0327"/>
    <w:rsid w:val="00EE037E"/>
    <w:rsid w:val="00EE0D96"/>
    <w:rsid w:val="00EE103C"/>
    <w:rsid w:val="00EE1D3E"/>
    <w:rsid w:val="00EE261B"/>
    <w:rsid w:val="00EE27AF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238E"/>
    <w:rsid w:val="00EF2E5B"/>
    <w:rsid w:val="00EF3CE9"/>
    <w:rsid w:val="00EF5F1D"/>
    <w:rsid w:val="00EF61A6"/>
    <w:rsid w:val="00EF61CE"/>
    <w:rsid w:val="00EF6A6E"/>
    <w:rsid w:val="00EF6F85"/>
    <w:rsid w:val="00EF7162"/>
    <w:rsid w:val="00EF75A6"/>
    <w:rsid w:val="00EF7E70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7E4"/>
    <w:rsid w:val="00F069F1"/>
    <w:rsid w:val="00F06F50"/>
    <w:rsid w:val="00F07E62"/>
    <w:rsid w:val="00F10113"/>
    <w:rsid w:val="00F105F4"/>
    <w:rsid w:val="00F10BD6"/>
    <w:rsid w:val="00F10E00"/>
    <w:rsid w:val="00F1172C"/>
    <w:rsid w:val="00F117D1"/>
    <w:rsid w:val="00F1196E"/>
    <w:rsid w:val="00F11A89"/>
    <w:rsid w:val="00F11E7F"/>
    <w:rsid w:val="00F1208C"/>
    <w:rsid w:val="00F122A2"/>
    <w:rsid w:val="00F12434"/>
    <w:rsid w:val="00F12580"/>
    <w:rsid w:val="00F12658"/>
    <w:rsid w:val="00F12B70"/>
    <w:rsid w:val="00F1419E"/>
    <w:rsid w:val="00F144CA"/>
    <w:rsid w:val="00F145DC"/>
    <w:rsid w:val="00F14C7D"/>
    <w:rsid w:val="00F15C87"/>
    <w:rsid w:val="00F1622E"/>
    <w:rsid w:val="00F16AC7"/>
    <w:rsid w:val="00F16E58"/>
    <w:rsid w:val="00F16FF4"/>
    <w:rsid w:val="00F177F5"/>
    <w:rsid w:val="00F17C90"/>
    <w:rsid w:val="00F17DC0"/>
    <w:rsid w:val="00F2000C"/>
    <w:rsid w:val="00F208D9"/>
    <w:rsid w:val="00F2096A"/>
    <w:rsid w:val="00F20D1B"/>
    <w:rsid w:val="00F21AD8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10E1"/>
    <w:rsid w:val="00F31736"/>
    <w:rsid w:val="00F31B8C"/>
    <w:rsid w:val="00F31C44"/>
    <w:rsid w:val="00F31E08"/>
    <w:rsid w:val="00F327C5"/>
    <w:rsid w:val="00F32D90"/>
    <w:rsid w:val="00F32F0D"/>
    <w:rsid w:val="00F33625"/>
    <w:rsid w:val="00F33964"/>
    <w:rsid w:val="00F33A90"/>
    <w:rsid w:val="00F33B81"/>
    <w:rsid w:val="00F34967"/>
    <w:rsid w:val="00F34CFD"/>
    <w:rsid w:val="00F352EF"/>
    <w:rsid w:val="00F3577A"/>
    <w:rsid w:val="00F360A4"/>
    <w:rsid w:val="00F3634D"/>
    <w:rsid w:val="00F36992"/>
    <w:rsid w:val="00F36BA4"/>
    <w:rsid w:val="00F371AB"/>
    <w:rsid w:val="00F4008A"/>
    <w:rsid w:val="00F414AB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350"/>
    <w:rsid w:val="00F44DF2"/>
    <w:rsid w:val="00F45159"/>
    <w:rsid w:val="00F45576"/>
    <w:rsid w:val="00F45696"/>
    <w:rsid w:val="00F456F9"/>
    <w:rsid w:val="00F4594C"/>
    <w:rsid w:val="00F459B7"/>
    <w:rsid w:val="00F45C44"/>
    <w:rsid w:val="00F460BD"/>
    <w:rsid w:val="00F46357"/>
    <w:rsid w:val="00F473D6"/>
    <w:rsid w:val="00F477FA"/>
    <w:rsid w:val="00F47C64"/>
    <w:rsid w:val="00F47C8B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36"/>
    <w:rsid w:val="00F532F4"/>
    <w:rsid w:val="00F53A01"/>
    <w:rsid w:val="00F53D7A"/>
    <w:rsid w:val="00F54A49"/>
    <w:rsid w:val="00F54D80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2F69"/>
    <w:rsid w:val="00F6306E"/>
    <w:rsid w:val="00F630A9"/>
    <w:rsid w:val="00F6396E"/>
    <w:rsid w:val="00F63B7E"/>
    <w:rsid w:val="00F63F1B"/>
    <w:rsid w:val="00F64577"/>
    <w:rsid w:val="00F64E5E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1E1F"/>
    <w:rsid w:val="00F7267B"/>
    <w:rsid w:val="00F726D5"/>
    <w:rsid w:val="00F72A86"/>
    <w:rsid w:val="00F73720"/>
    <w:rsid w:val="00F73D66"/>
    <w:rsid w:val="00F74D21"/>
    <w:rsid w:val="00F74FE1"/>
    <w:rsid w:val="00F755D3"/>
    <w:rsid w:val="00F7573A"/>
    <w:rsid w:val="00F75933"/>
    <w:rsid w:val="00F75D01"/>
    <w:rsid w:val="00F76075"/>
    <w:rsid w:val="00F760D0"/>
    <w:rsid w:val="00F7687D"/>
    <w:rsid w:val="00F76E7A"/>
    <w:rsid w:val="00F773CB"/>
    <w:rsid w:val="00F77663"/>
    <w:rsid w:val="00F77D07"/>
    <w:rsid w:val="00F8094D"/>
    <w:rsid w:val="00F80AD4"/>
    <w:rsid w:val="00F80E2D"/>
    <w:rsid w:val="00F8123B"/>
    <w:rsid w:val="00F8184D"/>
    <w:rsid w:val="00F819FA"/>
    <w:rsid w:val="00F81B96"/>
    <w:rsid w:val="00F8217A"/>
    <w:rsid w:val="00F8247E"/>
    <w:rsid w:val="00F82AC4"/>
    <w:rsid w:val="00F839CD"/>
    <w:rsid w:val="00F83B6C"/>
    <w:rsid w:val="00F841DF"/>
    <w:rsid w:val="00F8498C"/>
    <w:rsid w:val="00F8522B"/>
    <w:rsid w:val="00F8575A"/>
    <w:rsid w:val="00F857B1"/>
    <w:rsid w:val="00F859A2"/>
    <w:rsid w:val="00F85B8A"/>
    <w:rsid w:val="00F8656C"/>
    <w:rsid w:val="00F8727E"/>
    <w:rsid w:val="00F8737A"/>
    <w:rsid w:val="00F8742E"/>
    <w:rsid w:val="00F87606"/>
    <w:rsid w:val="00F9076A"/>
    <w:rsid w:val="00F90F91"/>
    <w:rsid w:val="00F91604"/>
    <w:rsid w:val="00F91830"/>
    <w:rsid w:val="00F91B4B"/>
    <w:rsid w:val="00F9254B"/>
    <w:rsid w:val="00F92837"/>
    <w:rsid w:val="00F92B05"/>
    <w:rsid w:val="00F92C41"/>
    <w:rsid w:val="00F92E1D"/>
    <w:rsid w:val="00F92E7E"/>
    <w:rsid w:val="00F93256"/>
    <w:rsid w:val="00F9356E"/>
    <w:rsid w:val="00F93744"/>
    <w:rsid w:val="00F93D92"/>
    <w:rsid w:val="00F94C86"/>
    <w:rsid w:val="00F950C5"/>
    <w:rsid w:val="00F950D6"/>
    <w:rsid w:val="00F96298"/>
    <w:rsid w:val="00F963F9"/>
    <w:rsid w:val="00F9697F"/>
    <w:rsid w:val="00F969D4"/>
    <w:rsid w:val="00F9766D"/>
    <w:rsid w:val="00F976CC"/>
    <w:rsid w:val="00F97E38"/>
    <w:rsid w:val="00F97EF2"/>
    <w:rsid w:val="00FA00EB"/>
    <w:rsid w:val="00FA06CD"/>
    <w:rsid w:val="00FA0CAA"/>
    <w:rsid w:val="00FA1550"/>
    <w:rsid w:val="00FA25A5"/>
    <w:rsid w:val="00FA275D"/>
    <w:rsid w:val="00FA2E46"/>
    <w:rsid w:val="00FA2ECE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E4D"/>
    <w:rsid w:val="00FA6FFE"/>
    <w:rsid w:val="00FA7D8E"/>
    <w:rsid w:val="00FB073F"/>
    <w:rsid w:val="00FB0D9A"/>
    <w:rsid w:val="00FB11E6"/>
    <w:rsid w:val="00FB1DFD"/>
    <w:rsid w:val="00FB270F"/>
    <w:rsid w:val="00FB29C6"/>
    <w:rsid w:val="00FB2AF1"/>
    <w:rsid w:val="00FB2C17"/>
    <w:rsid w:val="00FB31DB"/>
    <w:rsid w:val="00FB33D8"/>
    <w:rsid w:val="00FB4159"/>
    <w:rsid w:val="00FB41A1"/>
    <w:rsid w:val="00FB4E95"/>
    <w:rsid w:val="00FB5A44"/>
    <w:rsid w:val="00FB5D5B"/>
    <w:rsid w:val="00FB5E0E"/>
    <w:rsid w:val="00FB6618"/>
    <w:rsid w:val="00FB6F8D"/>
    <w:rsid w:val="00FB7166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129"/>
    <w:rsid w:val="00FC2407"/>
    <w:rsid w:val="00FC2431"/>
    <w:rsid w:val="00FC2994"/>
    <w:rsid w:val="00FC320C"/>
    <w:rsid w:val="00FC33E4"/>
    <w:rsid w:val="00FC3F7F"/>
    <w:rsid w:val="00FC44B6"/>
    <w:rsid w:val="00FC4B22"/>
    <w:rsid w:val="00FC620F"/>
    <w:rsid w:val="00FC6217"/>
    <w:rsid w:val="00FC65C6"/>
    <w:rsid w:val="00FC6BE1"/>
    <w:rsid w:val="00FC7037"/>
    <w:rsid w:val="00FC76DD"/>
    <w:rsid w:val="00FC7A8C"/>
    <w:rsid w:val="00FC7F6C"/>
    <w:rsid w:val="00FD0478"/>
    <w:rsid w:val="00FD08C1"/>
    <w:rsid w:val="00FD091E"/>
    <w:rsid w:val="00FD09EA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EB9"/>
    <w:rsid w:val="00FD782D"/>
    <w:rsid w:val="00FE04A4"/>
    <w:rsid w:val="00FE1260"/>
    <w:rsid w:val="00FE1276"/>
    <w:rsid w:val="00FE1FB5"/>
    <w:rsid w:val="00FE2074"/>
    <w:rsid w:val="00FE28FC"/>
    <w:rsid w:val="00FE2B8F"/>
    <w:rsid w:val="00FE2E07"/>
    <w:rsid w:val="00FE3018"/>
    <w:rsid w:val="00FE3ED5"/>
    <w:rsid w:val="00FE466A"/>
    <w:rsid w:val="00FE4C29"/>
    <w:rsid w:val="00FE55E9"/>
    <w:rsid w:val="00FE5D4B"/>
    <w:rsid w:val="00FE7443"/>
    <w:rsid w:val="00FE782B"/>
    <w:rsid w:val="00FF0774"/>
    <w:rsid w:val="00FF0BD1"/>
    <w:rsid w:val="00FF10B9"/>
    <w:rsid w:val="00FF18EE"/>
    <w:rsid w:val="00FF1CCD"/>
    <w:rsid w:val="00FF24E0"/>
    <w:rsid w:val="00FF25B1"/>
    <w:rsid w:val="00FF3143"/>
    <w:rsid w:val="00FF3233"/>
    <w:rsid w:val="00FF516F"/>
    <w:rsid w:val="00FF5334"/>
    <w:rsid w:val="00FF5B9A"/>
    <w:rsid w:val="00FF6B4C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9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uiPriority w:val="99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4761"/>
    <w:pPr>
      <w:spacing w:line="240" w:lineRule="auto"/>
    </w:pPr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A4761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17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B8C553852F64CB53DC5C379BF6345" ma:contentTypeVersion="4" ma:contentTypeDescription="Create a new document." ma:contentTypeScope="" ma:versionID="315c4fce4f5f53087c4d1961e5e57ec8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88ed27c9054dde42e952c656bb42fe19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7E3D2-707E-4234-89B6-6B7211249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958B43-7ED8-4580-BF4A-3A5980E5E4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29</Pages>
  <Words>6009</Words>
  <Characters>34255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40184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Siraprapha, Siriphiphat</cp:lastModifiedBy>
  <cp:revision>8</cp:revision>
  <cp:lastPrinted>2025-02-18T18:19:00Z</cp:lastPrinted>
  <dcterms:created xsi:type="dcterms:W3CDTF">2025-02-20T10:46:00Z</dcterms:created>
  <dcterms:modified xsi:type="dcterms:W3CDTF">2025-02-20T11:31:00Z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-1369720082</vt:i4>
  </property>
  <property fmtid="{D5CDD505-2E9C-101B-9397-08002B2CF9AE}" pid="3" name="ContentTypeId">
    <vt:lpwstr>0x0101006D6B8C553852F64CB53DC5C379BF6345</vt:lpwstr>
  </property>
</Properties>
</file>