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268"/>
        <w:gridCol w:w="7536"/>
      </w:tblGrid>
      <w:tr w:rsidR="003700D1" w:rsidRPr="00FF7717" w14:paraId="672F4891" w14:textId="77777777" w:rsidTr="000A54D7">
        <w:trPr>
          <w:trHeight w:val="227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0C0C1" w14:textId="77777777" w:rsidR="003700D1" w:rsidRPr="001469BE" w:rsidRDefault="003700D1" w:rsidP="000A54D7">
            <w:pPr>
              <w:pStyle w:val="Caption"/>
              <w:ind w:left="142" w:right="-192"/>
              <w:jc w:val="center"/>
              <w:rPr>
                <w:rFonts w:ascii="Angsana New" w:hAnsi="Angsana New" w:cs="Angsana New"/>
                <w:b/>
                <w:bCs/>
              </w:rPr>
            </w:pPr>
            <w:r w:rsidRPr="001469BE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F735F" w14:textId="77777777" w:rsidR="003700D1" w:rsidRPr="0003146F" w:rsidRDefault="003700D1" w:rsidP="000A54D7">
            <w:pPr>
              <w:pStyle w:val="TOC2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9D364" w14:textId="77777777" w:rsidR="003700D1" w:rsidRPr="0003146F" w:rsidRDefault="003700D1" w:rsidP="000A54D7">
            <w:pPr>
              <w:pStyle w:val="TOC2"/>
              <w:jc w:val="center"/>
              <w:rPr>
                <w:b/>
                <w:bCs/>
                <w:cs/>
              </w:rPr>
            </w:pPr>
            <w:r w:rsidRPr="0003146F">
              <w:rPr>
                <w:b/>
                <w:bCs/>
                <w:cs/>
              </w:rPr>
              <w:t>สารบัญ</w:t>
            </w:r>
          </w:p>
        </w:tc>
      </w:tr>
      <w:tr w:rsidR="003700D1" w:rsidRPr="00FF7717" w14:paraId="0F4736C6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1BFFC715" w14:textId="77777777" w:rsidR="003700D1" w:rsidRPr="00FF7717" w:rsidRDefault="003700D1" w:rsidP="000A54D7">
            <w:pPr>
              <w:pStyle w:val="TOC2"/>
              <w:jc w:val="center"/>
            </w:pPr>
            <w:r w:rsidRPr="00FF7717">
              <w:t>1</w:t>
            </w:r>
          </w:p>
        </w:tc>
        <w:tc>
          <w:tcPr>
            <w:tcW w:w="268" w:type="dxa"/>
            <w:shd w:val="clear" w:color="auto" w:fill="auto"/>
          </w:tcPr>
          <w:p w14:paraId="3E853364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711571A" w14:textId="77777777" w:rsidR="003700D1" w:rsidRPr="00FF7717" w:rsidRDefault="003700D1" w:rsidP="000A54D7">
            <w:pPr>
              <w:pStyle w:val="TOC2"/>
              <w:rPr>
                <w:b/>
                <w:bCs/>
                <w:cs/>
              </w:rPr>
            </w:pPr>
            <w:r w:rsidRPr="00FF7717">
              <w:rPr>
                <w:cs/>
              </w:rPr>
              <w:t>ข้อมูลทั่วไป</w:t>
            </w:r>
          </w:p>
        </w:tc>
      </w:tr>
      <w:tr w:rsidR="003700D1" w:rsidRPr="00FF7717" w14:paraId="4EB99E64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3A0CF17E" w14:textId="77777777" w:rsidR="003700D1" w:rsidRPr="00FF7717" w:rsidRDefault="003700D1" w:rsidP="000A54D7">
            <w:pPr>
              <w:pStyle w:val="TOC2"/>
              <w:jc w:val="center"/>
            </w:pPr>
            <w:r w:rsidRPr="00FF7717">
              <w:t>2</w:t>
            </w:r>
          </w:p>
        </w:tc>
        <w:tc>
          <w:tcPr>
            <w:tcW w:w="268" w:type="dxa"/>
            <w:shd w:val="clear" w:color="auto" w:fill="auto"/>
          </w:tcPr>
          <w:p w14:paraId="1D994505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BF986EB" w14:textId="77777777" w:rsidR="003700D1" w:rsidRPr="00FF7717" w:rsidRDefault="003700D1" w:rsidP="000A54D7">
            <w:pPr>
              <w:pStyle w:val="TOC2"/>
              <w:rPr>
                <w:b/>
                <w:bCs/>
                <w:cs/>
              </w:rPr>
            </w:pPr>
            <w:r w:rsidRPr="00486D7E">
              <w:rPr>
                <w:cs/>
              </w:rPr>
              <w:t>หลักเกณฑ์ในการจัดทำงบการเงินและนำเสนองบการเงิน</w:t>
            </w:r>
          </w:p>
        </w:tc>
      </w:tr>
      <w:tr w:rsidR="003700D1" w:rsidRPr="00FF7717" w14:paraId="5C77A82A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41FE44EF" w14:textId="77777777" w:rsidR="003700D1" w:rsidRPr="00FF7717" w:rsidRDefault="003700D1" w:rsidP="000A54D7">
            <w:pPr>
              <w:pStyle w:val="TOC2"/>
              <w:jc w:val="center"/>
            </w:pPr>
            <w:r w:rsidRPr="00FF7717">
              <w:t>3</w:t>
            </w:r>
          </w:p>
        </w:tc>
        <w:tc>
          <w:tcPr>
            <w:tcW w:w="268" w:type="dxa"/>
            <w:shd w:val="clear" w:color="auto" w:fill="auto"/>
          </w:tcPr>
          <w:p w14:paraId="52A76029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A20EED7" w14:textId="2B069003" w:rsidR="003700D1" w:rsidRPr="00BD3A52" w:rsidRDefault="00BD3A52" w:rsidP="000A54D7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ข้อมูล</w:t>
            </w:r>
            <w:r w:rsidR="00363F8C">
              <w:rPr>
                <w:rFonts w:hint="cs"/>
                <w:cs/>
              </w:rPr>
              <w:t>นโยบายการบัญชีที่มีสาระสำคัญ</w:t>
            </w:r>
          </w:p>
        </w:tc>
      </w:tr>
      <w:tr w:rsidR="003700D1" w:rsidRPr="00FF7717" w14:paraId="0252BA25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757B290C" w14:textId="77777777" w:rsidR="003700D1" w:rsidRPr="00FF7717" w:rsidRDefault="003700D1" w:rsidP="000A54D7">
            <w:pPr>
              <w:pStyle w:val="TOC2"/>
              <w:jc w:val="center"/>
            </w:pPr>
            <w:r w:rsidRPr="00BC373D">
              <w:rPr>
                <w:rFonts w:hint="cs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10E2B0BE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63A31468" w14:textId="77777777" w:rsidR="003700D1" w:rsidRPr="00FF7717" w:rsidRDefault="003700D1" w:rsidP="000A54D7">
            <w:pPr>
              <w:pStyle w:val="TOC2"/>
              <w:rPr>
                <w:cs/>
              </w:rPr>
            </w:pPr>
            <w:r w:rsidRPr="004C772B">
              <w:rPr>
                <w:cs/>
              </w:rPr>
              <w:t>รายการธุรกิจกับบุคคลและกิจการที่เกี่ยวข้องกัน</w:t>
            </w:r>
          </w:p>
        </w:tc>
      </w:tr>
      <w:tr w:rsidR="003700D1" w:rsidRPr="00FF7717" w14:paraId="3B9995E8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3ABBC12F" w14:textId="77777777" w:rsidR="003700D1" w:rsidRPr="00FF7717" w:rsidRDefault="003700D1" w:rsidP="000A54D7">
            <w:pPr>
              <w:pStyle w:val="TOC2"/>
              <w:jc w:val="center"/>
            </w:pPr>
            <w:r w:rsidRPr="00FF7717">
              <w:t>5</w:t>
            </w:r>
          </w:p>
        </w:tc>
        <w:tc>
          <w:tcPr>
            <w:tcW w:w="268" w:type="dxa"/>
            <w:shd w:val="clear" w:color="auto" w:fill="auto"/>
          </w:tcPr>
          <w:p w14:paraId="4FEEF434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D1B4E5A" w14:textId="77777777" w:rsidR="003700D1" w:rsidRPr="00FF7717" w:rsidRDefault="003700D1" w:rsidP="000A54D7">
            <w:pPr>
              <w:pStyle w:val="TOC2"/>
              <w:rPr>
                <w:b/>
                <w:bCs/>
              </w:rPr>
            </w:pPr>
            <w:r w:rsidRPr="00FF7717">
              <w:rPr>
                <w:cs/>
              </w:rPr>
              <w:t>เงินสดและรายการเทียบเท่าเงินสด</w:t>
            </w:r>
          </w:p>
        </w:tc>
      </w:tr>
      <w:tr w:rsidR="003700D1" w:rsidRPr="00FF7717" w14:paraId="7917381B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0E18BC80" w14:textId="77777777" w:rsidR="003700D1" w:rsidRPr="00FF7717" w:rsidRDefault="003700D1" w:rsidP="000A54D7">
            <w:pPr>
              <w:pStyle w:val="TOC2"/>
              <w:jc w:val="center"/>
              <w:rPr>
                <w:cs/>
              </w:rPr>
            </w:pPr>
            <w:r w:rsidRPr="00FF7717">
              <w:t>6</w:t>
            </w:r>
          </w:p>
        </w:tc>
        <w:tc>
          <w:tcPr>
            <w:tcW w:w="268" w:type="dxa"/>
            <w:shd w:val="clear" w:color="auto" w:fill="auto"/>
          </w:tcPr>
          <w:p w14:paraId="66043E75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4BDD050A" w14:textId="77777777" w:rsidR="003700D1" w:rsidRPr="00FF7717" w:rsidRDefault="003700D1" w:rsidP="000A54D7">
            <w:pPr>
              <w:pStyle w:val="TOC2"/>
              <w:rPr>
                <w:b/>
                <w:bCs/>
                <w:cs/>
              </w:rPr>
            </w:pPr>
            <w:r w:rsidRPr="00FF7717">
              <w:rPr>
                <w:cs/>
              </w:rPr>
              <w:t>ลูกหนี้</w:t>
            </w:r>
            <w:r>
              <w:rPr>
                <w:rFonts w:hint="cs"/>
                <w:cs/>
              </w:rPr>
              <w:t>การค้าและลูกหนี้หมุนเวียน</w:t>
            </w:r>
            <w:r w:rsidRPr="00FF7717">
              <w:rPr>
                <w:cs/>
              </w:rPr>
              <w:t>อื่น</w:t>
            </w:r>
          </w:p>
        </w:tc>
      </w:tr>
      <w:tr w:rsidR="003700D1" w:rsidRPr="00FF7717" w14:paraId="684DC7CA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0AD05E18" w14:textId="77777777" w:rsidR="003700D1" w:rsidRPr="00FF7717" w:rsidRDefault="003700D1" w:rsidP="000A54D7">
            <w:pPr>
              <w:pStyle w:val="TOC2"/>
              <w:jc w:val="center"/>
            </w:pPr>
            <w:r w:rsidRPr="00FF7717">
              <w:t>7</w:t>
            </w:r>
          </w:p>
        </w:tc>
        <w:tc>
          <w:tcPr>
            <w:tcW w:w="268" w:type="dxa"/>
            <w:shd w:val="clear" w:color="auto" w:fill="auto"/>
          </w:tcPr>
          <w:p w14:paraId="76B682FA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52CB9CDE" w14:textId="77777777" w:rsidR="003700D1" w:rsidRPr="00A829C2" w:rsidRDefault="003700D1" w:rsidP="000A54D7">
            <w:pPr>
              <w:pStyle w:val="TOC2"/>
              <w:rPr>
                <w:cs/>
                <w:lang w:val="en-US"/>
              </w:rPr>
            </w:pPr>
            <w:r w:rsidRPr="008D09AE">
              <w:rPr>
                <w:rFonts w:hint="cs"/>
                <w:cs/>
              </w:rPr>
              <w:t>เงินให้กู้ยืมระยะสั้น</w:t>
            </w:r>
          </w:p>
        </w:tc>
      </w:tr>
      <w:tr w:rsidR="003700D1" w:rsidRPr="00FF7717" w14:paraId="6BD0A076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0AF673BE" w14:textId="77777777" w:rsidR="003700D1" w:rsidRPr="00FF7717" w:rsidRDefault="003700D1" w:rsidP="000A54D7">
            <w:pPr>
              <w:pStyle w:val="TOC2"/>
              <w:jc w:val="center"/>
            </w:pPr>
            <w:r w:rsidRPr="00BC373D">
              <w:rPr>
                <w:rFonts w:hint="cs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2BC2EDF5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02F90BD" w14:textId="77777777" w:rsidR="003700D1" w:rsidRPr="003B49E1" w:rsidRDefault="003700D1" w:rsidP="000A54D7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สินค้าคงเหลือ</w:t>
            </w:r>
          </w:p>
        </w:tc>
      </w:tr>
      <w:tr w:rsidR="003700D1" w:rsidRPr="00FF7717" w14:paraId="36C7FE69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3DA8CE2C" w14:textId="77777777" w:rsidR="003700D1" w:rsidRPr="00BC373D" w:rsidRDefault="003700D1" w:rsidP="000A54D7">
            <w:pPr>
              <w:pStyle w:val="TOC2"/>
              <w:jc w:val="center"/>
            </w:pPr>
            <w:r w:rsidRPr="00BC373D">
              <w:rPr>
                <w:rFonts w:hint="cs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0FFA38D7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D635531" w14:textId="77777777" w:rsidR="003700D1" w:rsidRDefault="003700D1" w:rsidP="000A54D7">
            <w:pPr>
              <w:pStyle w:val="TOC2"/>
              <w:rPr>
                <w:cs/>
              </w:rPr>
            </w:pPr>
            <w:r w:rsidRPr="00486D7E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</w:tr>
      <w:tr w:rsidR="003700D1" w:rsidRPr="00FF7717" w14:paraId="62085CF5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3177D22B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10</w:t>
            </w:r>
          </w:p>
        </w:tc>
        <w:tc>
          <w:tcPr>
            <w:tcW w:w="268" w:type="dxa"/>
            <w:shd w:val="clear" w:color="auto" w:fill="auto"/>
          </w:tcPr>
          <w:p w14:paraId="5CC69529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4955220E" w14:textId="77777777" w:rsidR="003700D1" w:rsidRDefault="003700D1" w:rsidP="000A54D7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เงินลงทุนในบริษัทย่อย</w:t>
            </w:r>
          </w:p>
        </w:tc>
      </w:tr>
      <w:tr w:rsidR="003700D1" w:rsidRPr="00FF7717" w14:paraId="56A56005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75E31617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11</w:t>
            </w:r>
          </w:p>
        </w:tc>
        <w:tc>
          <w:tcPr>
            <w:tcW w:w="268" w:type="dxa"/>
            <w:shd w:val="clear" w:color="auto" w:fill="auto"/>
          </w:tcPr>
          <w:p w14:paraId="23D3708F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191EFB3" w14:textId="77777777" w:rsidR="003700D1" w:rsidRDefault="003700D1" w:rsidP="000A54D7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อสังหาริมทรัพย์เพื่อการลงทุน</w:t>
            </w:r>
          </w:p>
        </w:tc>
      </w:tr>
      <w:tr w:rsidR="003700D1" w:rsidRPr="00FF7717" w14:paraId="15B3C264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2161904A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12</w:t>
            </w:r>
          </w:p>
        </w:tc>
        <w:tc>
          <w:tcPr>
            <w:tcW w:w="268" w:type="dxa"/>
            <w:shd w:val="clear" w:color="auto" w:fill="auto"/>
          </w:tcPr>
          <w:p w14:paraId="36E9181D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274ED0FA" w14:textId="77777777" w:rsidR="003700D1" w:rsidRDefault="003700D1" w:rsidP="000A54D7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ที่ดิน อาคารและอุปกรณ์</w:t>
            </w:r>
          </w:p>
        </w:tc>
      </w:tr>
      <w:tr w:rsidR="003700D1" w:rsidRPr="00FF7717" w14:paraId="035ED69A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2C353951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13</w:t>
            </w:r>
          </w:p>
        </w:tc>
        <w:tc>
          <w:tcPr>
            <w:tcW w:w="268" w:type="dxa"/>
            <w:shd w:val="clear" w:color="auto" w:fill="auto"/>
          </w:tcPr>
          <w:p w14:paraId="10E49ABE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2D1114FC" w14:textId="77777777" w:rsidR="003700D1" w:rsidRDefault="003700D1" w:rsidP="000A54D7">
            <w:pPr>
              <w:pStyle w:val="TOC2"/>
              <w:rPr>
                <w:cs/>
              </w:rPr>
            </w:pPr>
            <w:r w:rsidRPr="00946524">
              <w:rPr>
                <w:cs/>
              </w:rPr>
              <w:t>สินทรัพย์สิทธิการใช้</w:t>
            </w:r>
          </w:p>
        </w:tc>
      </w:tr>
      <w:tr w:rsidR="003700D1" w:rsidRPr="00FF7717" w14:paraId="78E00062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685B7742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14</w:t>
            </w:r>
          </w:p>
        </w:tc>
        <w:tc>
          <w:tcPr>
            <w:tcW w:w="268" w:type="dxa"/>
            <w:shd w:val="clear" w:color="auto" w:fill="auto"/>
          </w:tcPr>
          <w:p w14:paraId="17FB0A5A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4C8DD57" w14:textId="77777777" w:rsidR="003700D1" w:rsidRDefault="003700D1" w:rsidP="000A54D7">
            <w:pPr>
              <w:pStyle w:val="TOC2"/>
              <w:rPr>
                <w:cs/>
              </w:rPr>
            </w:pPr>
            <w:r w:rsidRPr="00946524">
              <w:rPr>
                <w:cs/>
              </w:rPr>
              <w:t>สินทรัพย์</w:t>
            </w:r>
            <w:r>
              <w:rPr>
                <w:rFonts w:hint="cs"/>
                <w:cs/>
              </w:rPr>
              <w:t>ไม่มีตัวตนอื่น</w:t>
            </w:r>
          </w:p>
        </w:tc>
      </w:tr>
      <w:tr w:rsidR="003700D1" w:rsidRPr="00FF7717" w14:paraId="1B989C95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447BAF21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15</w:t>
            </w:r>
          </w:p>
        </w:tc>
        <w:tc>
          <w:tcPr>
            <w:tcW w:w="268" w:type="dxa"/>
            <w:shd w:val="clear" w:color="auto" w:fill="auto"/>
          </w:tcPr>
          <w:p w14:paraId="57FA64D2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3BFAB258" w14:textId="77777777" w:rsidR="003700D1" w:rsidRDefault="003700D1" w:rsidP="000A54D7">
            <w:pPr>
              <w:pStyle w:val="TOC2"/>
              <w:rPr>
                <w:cs/>
              </w:rPr>
            </w:pPr>
            <w:r w:rsidRPr="00946524">
              <w:rPr>
                <w:cs/>
              </w:rPr>
              <w:t>สินทรัพย์ภาษีเงินได้รอการตัดบัญชี</w:t>
            </w:r>
          </w:p>
        </w:tc>
      </w:tr>
      <w:tr w:rsidR="003700D1" w:rsidRPr="00FF7717" w14:paraId="5AF2974E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48BBC5F6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16</w:t>
            </w:r>
          </w:p>
        </w:tc>
        <w:tc>
          <w:tcPr>
            <w:tcW w:w="268" w:type="dxa"/>
            <w:shd w:val="clear" w:color="auto" w:fill="auto"/>
          </w:tcPr>
          <w:p w14:paraId="66A6534B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5D657CA" w14:textId="77777777" w:rsidR="003700D1" w:rsidRPr="00946524" w:rsidRDefault="003700D1" w:rsidP="000A54D7">
            <w:pPr>
              <w:pStyle w:val="TOC2"/>
              <w:rPr>
                <w:cs/>
              </w:rPr>
            </w:pPr>
            <w:r w:rsidRPr="007533D5">
              <w:rPr>
                <w:cs/>
              </w:rPr>
              <w:t>เงินกู้ยืมระยะสั้นจากสถาบันการเงิน</w:t>
            </w:r>
          </w:p>
        </w:tc>
      </w:tr>
      <w:tr w:rsidR="003700D1" w:rsidRPr="00FF7717" w14:paraId="34433C48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27A36AA6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17</w:t>
            </w:r>
          </w:p>
        </w:tc>
        <w:tc>
          <w:tcPr>
            <w:tcW w:w="268" w:type="dxa"/>
            <w:shd w:val="clear" w:color="auto" w:fill="auto"/>
          </w:tcPr>
          <w:p w14:paraId="433F1794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66786839" w14:textId="77777777" w:rsidR="003700D1" w:rsidRPr="00946524" w:rsidRDefault="003700D1" w:rsidP="000A54D7">
            <w:pPr>
              <w:pStyle w:val="TOC2"/>
              <w:rPr>
                <w:cs/>
              </w:rPr>
            </w:pPr>
            <w:r w:rsidRPr="007533D5">
              <w:rPr>
                <w:cs/>
              </w:rPr>
              <w:t>เจ้าหนี้การค้าและเจ้าหนี้หมุนเวียนอื่น</w:t>
            </w:r>
          </w:p>
        </w:tc>
      </w:tr>
      <w:tr w:rsidR="003700D1" w:rsidRPr="00FF7717" w14:paraId="3988AC7C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126C6D60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18</w:t>
            </w:r>
          </w:p>
        </w:tc>
        <w:tc>
          <w:tcPr>
            <w:tcW w:w="268" w:type="dxa"/>
            <w:shd w:val="clear" w:color="auto" w:fill="auto"/>
          </w:tcPr>
          <w:p w14:paraId="64ACBFD5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524844EA" w14:textId="77777777" w:rsidR="003700D1" w:rsidRPr="007533D5" w:rsidRDefault="003700D1" w:rsidP="000A54D7">
            <w:pPr>
              <w:pStyle w:val="TOC2"/>
              <w:rPr>
                <w:cs/>
              </w:rPr>
            </w:pPr>
            <w:r w:rsidRPr="007533D5">
              <w:rPr>
                <w:cs/>
              </w:rPr>
              <w:t>หนี้สินตามสัญญาเช่า</w:t>
            </w:r>
          </w:p>
        </w:tc>
      </w:tr>
      <w:tr w:rsidR="003700D1" w:rsidRPr="00FF7717" w14:paraId="66C06A03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4B4DE4F7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19</w:t>
            </w:r>
          </w:p>
        </w:tc>
        <w:tc>
          <w:tcPr>
            <w:tcW w:w="268" w:type="dxa"/>
            <w:shd w:val="clear" w:color="auto" w:fill="auto"/>
          </w:tcPr>
          <w:p w14:paraId="0655C25B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230DE2BE" w14:textId="77777777" w:rsidR="003700D1" w:rsidRPr="00946524" w:rsidRDefault="003700D1" w:rsidP="000A54D7">
            <w:pPr>
              <w:pStyle w:val="TOC2"/>
              <w:rPr>
                <w:cs/>
              </w:rPr>
            </w:pPr>
            <w:r w:rsidRPr="00306BD2">
              <w:rPr>
                <w:cs/>
              </w:rPr>
              <w:t>ประมาณการหนี้สิน</w:t>
            </w:r>
            <w:r>
              <w:rPr>
                <w:rFonts w:hint="cs"/>
                <w:cs/>
              </w:rPr>
              <w:t>ไม่</w:t>
            </w:r>
            <w:r w:rsidRPr="00306BD2">
              <w:rPr>
                <w:cs/>
              </w:rPr>
              <w:t>หมุนเวียนสำหรับผลประโยชน์พนักงาน</w:t>
            </w:r>
          </w:p>
        </w:tc>
      </w:tr>
      <w:tr w:rsidR="003700D1" w:rsidRPr="00FF7717" w14:paraId="357D01F9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7EAFF0DE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20</w:t>
            </w:r>
          </w:p>
        </w:tc>
        <w:tc>
          <w:tcPr>
            <w:tcW w:w="268" w:type="dxa"/>
            <w:shd w:val="clear" w:color="auto" w:fill="auto"/>
          </w:tcPr>
          <w:p w14:paraId="3EB8778C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45CF1C49" w14:textId="77777777" w:rsidR="003700D1" w:rsidRPr="00946524" w:rsidRDefault="003700D1" w:rsidP="000A54D7">
            <w:pPr>
              <w:pStyle w:val="TOC2"/>
              <w:rPr>
                <w:cs/>
              </w:rPr>
            </w:pPr>
            <w:r w:rsidRPr="00306BD2">
              <w:rPr>
                <w:cs/>
              </w:rPr>
              <w:t>หนี้สินทางการเงินหมุนเวียนอื่น</w:t>
            </w:r>
          </w:p>
        </w:tc>
      </w:tr>
      <w:tr w:rsidR="003700D1" w:rsidRPr="00FF7717" w14:paraId="2F5ADA14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17C1850D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21</w:t>
            </w:r>
          </w:p>
        </w:tc>
        <w:tc>
          <w:tcPr>
            <w:tcW w:w="268" w:type="dxa"/>
            <w:shd w:val="clear" w:color="auto" w:fill="auto"/>
          </w:tcPr>
          <w:p w14:paraId="761A0428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5F1E7AD3" w14:textId="77777777" w:rsidR="003700D1" w:rsidRPr="00946524" w:rsidRDefault="003700D1" w:rsidP="000A54D7">
            <w:pPr>
              <w:pStyle w:val="TOC2"/>
              <w:rPr>
                <w:cs/>
              </w:rPr>
            </w:pPr>
            <w:r w:rsidRPr="00C65589">
              <w:rPr>
                <w:cs/>
              </w:rPr>
              <w:t>ทุนสำรองตามกฎหมาย</w:t>
            </w:r>
          </w:p>
        </w:tc>
      </w:tr>
      <w:tr w:rsidR="003700D1" w:rsidRPr="00FF7717" w14:paraId="125B4E52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4B6CFA8C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22</w:t>
            </w:r>
          </w:p>
        </w:tc>
        <w:tc>
          <w:tcPr>
            <w:tcW w:w="268" w:type="dxa"/>
            <w:shd w:val="clear" w:color="auto" w:fill="auto"/>
          </w:tcPr>
          <w:p w14:paraId="2ED49910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2D00CA3D" w14:textId="77777777" w:rsidR="003700D1" w:rsidRPr="00946524" w:rsidRDefault="003700D1" w:rsidP="000A54D7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เงินปันผลจ่าย</w:t>
            </w:r>
          </w:p>
        </w:tc>
      </w:tr>
      <w:tr w:rsidR="003700D1" w:rsidRPr="00FF7717" w14:paraId="4447239D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53D85031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23</w:t>
            </w:r>
          </w:p>
        </w:tc>
        <w:tc>
          <w:tcPr>
            <w:tcW w:w="268" w:type="dxa"/>
            <w:shd w:val="clear" w:color="auto" w:fill="auto"/>
          </w:tcPr>
          <w:p w14:paraId="2C894EAE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2A9C2BC0" w14:textId="77777777" w:rsidR="003700D1" w:rsidRPr="00946524" w:rsidRDefault="003700D1" w:rsidP="000A54D7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กำไร(ขาดทุน)ต่อหุ้นขั้นพื้นฐาน</w:t>
            </w:r>
          </w:p>
        </w:tc>
      </w:tr>
      <w:tr w:rsidR="003700D1" w:rsidRPr="00FF7717" w14:paraId="7CE12C01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782E2715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24</w:t>
            </w:r>
          </w:p>
        </w:tc>
        <w:tc>
          <w:tcPr>
            <w:tcW w:w="268" w:type="dxa"/>
            <w:shd w:val="clear" w:color="auto" w:fill="auto"/>
          </w:tcPr>
          <w:p w14:paraId="1D9E43CC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5B9BA3A1" w14:textId="77777777" w:rsidR="003700D1" w:rsidRDefault="003700D1" w:rsidP="000A54D7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ค่าตอบแทนผู้บริหาร</w:t>
            </w:r>
          </w:p>
        </w:tc>
      </w:tr>
      <w:tr w:rsidR="003700D1" w:rsidRPr="00FF7717" w14:paraId="7B310EF7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65621E5E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25</w:t>
            </w:r>
          </w:p>
        </w:tc>
        <w:tc>
          <w:tcPr>
            <w:tcW w:w="268" w:type="dxa"/>
            <w:shd w:val="clear" w:color="auto" w:fill="auto"/>
          </w:tcPr>
          <w:p w14:paraId="0033EDAB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633173B7" w14:textId="77777777" w:rsidR="003700D1" w:rsidRDefault="003700D1" w:rsidP="000A54D7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ค่าตอบแทนกรรมการ</w:t>
            </w:r>
          </w:p>
        </w:tc>
      </w:tr>
      <w:tr w:rsidR="003700D1" w:rsidRPr="00FF7717" w14:paraId="7E0AD5B0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24182001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26</w:t>
            </w:r>
          </w:p>
        </w:tc>
        <w:tc>
          <w:tcPr>
            <w:tcW w:w="268" w:type="dxa"/>
            <w:shd w:val="clear" w:color="auto" w:fill="auto"/>
          </w:tcPr>
          <w:p w14:paraId="4C908D05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607EDDAB" w14:textId="77777777" w:rsidR="003700D1" w:rsidRDefault="003700D1" w:rsidP="000A54D7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กองทุนสำรองเลี้ยงชีพ</w:t>
            </w:r>
          </w:p>
        </w:tc>
      </w:tr>
      <w:tr w:rsidR="003700D1" w:rsidRPr="00FF7717" w14:paraId="3E60D149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00B4C8B6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27</w:t>
            </w:r>
          </w:p>
        </w:tc>
        <w:tc>
          <w:tcPr>
            <w:tcW w:w="268" w:type="dxa"/>
            <w:shd w:val="clear" w:color="auto" w:fill="auto"/>
          </w:tcPr>
          <w:p w14:paraId="3284A6B0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25FB8D19" w14:textId="77777777" w:rsidR="003700D1" w:rsidRDefault="003700D1" w:rsidP="000A54D7">
            <w:pPr>
              <w:pStyle w:val="TOC2"/>
              <w:rPr>
                <w:cs/>
              </w:rPr>
            </w:pPr>
            <w:r w:rsidRPr="00657E0F">
              <w:rPr>
                <w:cs/>
              </w:rPr>
              <w:t>ค่าใช้จ่ายตาม</w:t>
            </w:r>
            <w:r w:rsidRPr="00657E0F">
              <w:rPr>
                <w:rFonts w:hint="cs"/>
                <w:cs/>
              </w:rPr>
              <w:t>ธรรมชาติ</w:t>
            </w:r>
          </w:p>
        </w:tc>
      </w:tr>
      <w:tr w:rsidR="003700D1" w:rsidRPr="00FF7717" w14:paraId="65DB48C9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2349AD82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28</w:t>
            </w:r>
          </w:p>
        </w:tc>
        <w:tc>
          <w:tcPr>
            <w:tcW w:w="268" w:type="dxa"/>
            <w:shd w:val="clear" w:color="auto" w:fill="auto"/>
          </w:tcPr>
          <w:p w14:paraId="5C921710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6B8B9B8C" w14:textId="77777777" w:rsidR="003700D1" w:rsidRDefault="003700D1" w:rsidP="000A54D7">
            <w:pPr>
              <w:pStyle w:val="TOC2"/>
              <w:rPr>
                <w:cs/>
              </w:rPr>
            </w:pPr>
            <w:r w:rsidRPr="00C65589">
              <w:rPr>
                <w:cs/>
              </w:rPr>
              <w:t>การเสนอข้อมูลทางการเงินจำแนกตามส่วนงาน</w:t>
            </w:r>
          </w:p>
        </w:tc>
      </w:tr>
      <w:tr w:rsidR="003700D1" w:rsidRPr="00FF7717" w14:paraId="631288F7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28843BD6" w14:textId="77777777" w:rsidR="003700D1" w:rsidRPr="00C65589" w:rsidRDefault="003700D1" w:rsidP="000A54D7">
            <w:pPr>
              <w:pStyle w:val="TOC2"/>
              <w:jc w:val="center"/>
            </w:pPr>
            <w:r w:rsidRPr="00BC373D">
              <w:rPr>
                <w:rFonts w:hint="cs"/>
              </w:rPr>
              <w:t>29</w:t>
            </w:r>
          </w:p>
        </w:tc>
        <w:tc>
          <w:tcPr>
            <w:tcW w:w="268" w:type="dxa"/>
            <w:shd w:val="clear" w:color="auto" w:fill="auto"/>
          </w:tcPr>
          <w:p w14:paraId="73F83B09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4FDAE40" w14:textId="77777777" w:rsidR="003700D1" w:rsidRPr="00FF7717" w:rsidRDefault="003700D1" w:rsidP="000A54D7">
            <w:pPr>
              <w:pStyle w:val="TOC2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เครื่องมือทางการเงิน</w:t>
            </w:r>
          </w:p>
        </w:tc>
      </w:tr>
      <w:tr w:rsidR="003700D1" w:rsidRPr="00FF7717" w14:paraId="3196C724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591D6304" w14:textId="77777777" w:rsidR="003700D1" w:rsidRPr="00C65589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14:paraId="576C70E2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6338589" w14:textId="77777777" w:rsidR="003700D1" w:rsidRDefault="003700D1" w:rsidP="000A54D7">
            <w:pPr>
              <w:pStyle w:val="TOC2"/>
              <w:rPr>
                <w:cs/>
              </w:rPr>
            </w:pPr>
            <w:r w:rsidRPr="00C30824">
              <w:rPr>
                <w:cs/>
              </w:rPr>
              <w:t>การบริหารจัดการทุน</w:t>
            </w:r>
          </w:p>
        </w:tc>
      </w:tr>
      <w:tr w:rsidR="003700D1" w:rsidRPr="00FF7717" w14:paraId="1B2BC5C1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006278FD" w14:textId="77777777" w:rsidR="003700D1" w:rsidRPr="00C65589" w:rsidRDefault="003700D1" w:rsidP="000A54D7">
            <w:pPr>
              <w:pStyle w:val="TOC2"/>
              <w:jc w:val="center"/>
              <w:rPr>
                <w:cs/>
              </w:rPr>
            </w:pPr>
            <w:r>
              <w:t>31</w:t>
            </w:r>
          </w:p>
        </w:tc>
        <w:tc>
          <w:tcPr>
            <w:tcW w:w="268" w:type="dxa"/>
            <w:shd w:val="clear" w:color="auto" w:fill="auto"/>
          </w:tcPr>
          <w:p w14:paraId="5CC82B45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630DA1A" w14:textId="77777777" w:rsidR="003700D1" w:rsidRDefault="003700D1" w:rsidP="000A54D7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ภาระผูกพันและหนี้สินที่อาจเกิดขึ้นในภายหน้า</w:t>
            </w:r>
          </w:p>
        </w:tc>
      </w:tr>
      <w:tr w:rsidR="003700D1" w:rsidRPr="00FF7717" w14:paraId="17DFE0E9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794E3A54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3</w:t>
            </w:r>
            <w:r>
              <w:t>2</w:t>
            </w:r>
          </w:p>
        </w:tc>
        <w:tc>
          <w:tcPr>
            <w:tcW w:w="268" w:type="dxa"/>
            <w:shd w:val="clear" w:color="auto" w:fill="auto"/>
          </w:tcPr>
          <w:p w14:paraId="492091B7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182F439" w14:textId="77777777" w:rsidR="003700D1" w:rsidRDefault="003700D1" w:rsidP="000A54D7">
            <w:pPr>
              <w:pStyle w:val="TOC2"/>
              <w:rPr>
                <w:cs/>
              </w:rPr>
            </w:pPr>
            <w:r w:rsidRPr="00317197">
              <w:rPr>
                <w:cs/>
              </w:rPr>
              <w:t>เหตุการณ์ภายหลังรอบระยะเวลารายงาน</w:t>
            </w:r>
          </w:p>
        </w:tc>
      </w:tr>
      <w:tr w:rsidR="003700D1" w:rsidRPr="00FF7717" w14:paraId="260727FB" w14:textId="77777777" w:rsidTr="000A54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02C418F3" w14:textId="77777777" w:rsidR="003700D1" w:rsidRDefault="003700D1" w:rsidP="000A54D7">
            <w:pPr>
              <w:pStyle w:val="TOC2"/>
              <w:jc w:val="center"/>
              <w:rPr>
                <w:cs/>
              </w:rPr>
            </w:pPr>
            <w:r w:rsidRPr="00BC373D">
              <w:rPr>
                <w:rFonts w:hint="cs"/>
              </w:rPr>
              <w:t>3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37FDDA23" w14:textId="77777777" w:rsidR="003700D1" w:rsidRPr="00FF7717" w:rsidRDefault="003700D1" w:rsidP="000A54D7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20A64739" w14:textId="77777777" w:rsidR="003700D1" w:rsidRPr="00C30824" w:rsidRDefault="003700D1" w:rsidP="000A54D7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การอนุมัติงบการเงิน</w:t>
            </w:r>
          </w:p>
        </w:tc>
      </w:tr>
    </w:tbl>
    <w:p w14:paraId="007BC0F4" w14:textId="7E7F23D6" w:rsidR="007B4A3A" w:rsidRPr="009028C5" w:rsidRDefault="007B4A3A" w:rsidP="000A54D7">
      <w:pPr>
        <w:tabs>
          <w:tab w:val="center" w:pos="4608"/>
          <w:tab w:val="left" w:pos="5400"/>
        </w:tabs>
        <w:rPr>
          <w:rFonts w:ascii="Angsana New" w:hAnsi="Angsana New"/>
          <w:sz w:val="32"/>
          <w:szCs w:val="32"/>
          <w:cs/>
          <w:lang w:val="en-US"/>
        </w:rPr>
        <w:sectPr w:rsidR="007B4A3A" w:rsidRPr="009028C5" w:rsidSect="00C5357E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14:paraId="28495A6D" w14:textId="1CCD41EC" w:rsidR="00821066" w:rsidRDefault="009C6C61" w:rsidP="000A54D7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C6C61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ฟังก์ชั่น อินเตอร์เนชั่นแนล จำกัด (มหาชน)</w:t>
      </w:r>
      <w:r w:rsidR="0048527A">
        <w:rPr>
          <w:rFonts w:ascii="Angsana New" w:hAnsi="Angsana New"/>
          <w:b/>
          <w:bCs/>
          <w:sz w:val="32"/>
          <w:szCs w:val="32"/>
        </w:rPr>
        <w:t xml:space="preserve"> </w:t>
      </w:r>
      <w:r w:rsidR="0048527A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17F5E99E" w14:textId="50101C94" w:rsidR="008405CD" w:rsidRDefault="008405CD" w:rsidP="000A54D7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9C6C6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0540006" w14:textId="642FC719" w:rsidR="006E2432" w:rsidRDefault="00596F2E" w:rsidP="000A54D7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ปี 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ธันวาคม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b/>
          <w:bCs/>
          <w:sz w:val="32"/>
          <w:szCs w:val="32"/>
          <w:lang w:val="en-US"/>
        </w:rPr>
        <w:t>2567</w:t>
      </w:r>
    </w:p>
    <w:p w14:paraId="28495A72" w14:textId="77777777" w:rsidR="00117B13" w:rsidRPr="00117B13" w:rsidRDefault="00117B13" w:rsidP="000A54D7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14:paraId="28495A73" w14:textId="77777777" w:rsidR="004A5132" w:rsidRPr="00795E48" w:rsidRDefault="0029555F" w:rsidP="000A54D7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E48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795E48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28495A74" w14:textId="283C130B" w:rsidR="007172E2" w:rsidRPr="009C6C61" w:rsidRDefault="009C6C61" w:rsidP="000A54D7">
      <w:pPr>
        <w:tabs>
          <w:tab w:val="left" w:pos="2250"/>
        </w:tabs>
        <w:spacing w:after="240" w:line="240" w:lineRule="atLeast"/>
        <w:ind w:left="2430" w:hanging="1890"/>
        <w:jc w:val="thaiDistribute"/>
        <w:rPr>
          <w:rFonts w:ascii="Angsana New" w:hAnsi="Angsana New"/>
          <w:sz w:val="30"/>
          <w:szCs w:val="30"/>
          <w:lang w:val="en-US"/>
        </w:rPr>
      </w:pPr>
      <w:r w:rsidRPr="00C7075F">
        <w:rPr>
          <w:rFonts w:ascii="Angsana New" w:hAnsi="Angsana New" w:hint="cs"/>
          <w:sz w:val="30"/>
          <w:szCs w:val="30"/>
          <w:cs/>
          <w:lang w:val="en-US"/>
        </w:rPr>
        <w:t>การจดทะเบียน</w:t>
      </w:r>
      <w:r w:rsidR="00C7075F"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/>
          <w:sz w:val="30"/>
          <w:szCs w:val="30"/>
          <w:lang w:val="en-US"/>
        </w:rPr>
        <w:t xml:space="preserve">: </w:t>
      </w:r>
      <w:r w:rsidR="004646A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52E3" w:rsidRPr="00FB52E3">
        <w:rPr>
          <w:rFonts w:ascii="Angsana New" w:hAnsi="Angsana New"/>
          <w:sz w:val="30"/>
          <w:szCs w:val="30"/>
          <w:cs/>
          <w:lang w:val="en-US"/>
        </w:rPr>
        <w:t>บริษัท  ฟังก์ชั่น อินเตอร์เนชั่นแนล  จำกัด (มหาชน) (“บริษัทฯ”) เป็นบริษัทมหาชนซึ่งจัดตั้งและมีภูมิลำเนาในประเทศไทย</w:t>
      </w:r>
    </w:p>
    <w:p w14:paraId="28495A75" w14:textId="64DC51BA" w:rsidR="007172E2" w:rsidRDefault="00BC320D" w:rsidP="000A54D7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ที่ตั้งบริษัท</w:t>
      </w:r>
      <w:r w:rsidR="004646AC">
        <w:rPr>
          <w:rFonts w:ascii="Angsana New" w:hAnsi="Angsana New"/>
          <w:sz w:val="30"/>
          <w:szCs w:val="30"/>
          <w:cs/>
          <w:lang w:val="en-US"/>
        </w:rPr>
        <w:tab/>
      </w:r>
      <w:r w:rsidR="004646AC">
        <w:rPr>
          <w:rFonts w:ascii="Angsana New" w:hAnsi="Angsana New"/>
          <w:sz w:val="30"/>
          <w:szCs w:val="30"/>
          <w:cs/>
          <w:lang w:val="en-US"/>
        </w:rPr>
        <w:tab/>
      </w:r>
      <w:r w:rsidRPr="00BC320D">
        <w:rPr>
          <w:rFonts w:ascii="Angsana New" w:hAnsi="Angsana New"/>
          <w:sz w:val="30"/>
          <w:szCs w:val="30"/>
          <w:cs/>
        </w:rPr>
        <w:t xml:space="preserve">:  เลขที่ </w:t>
      </w:r>
      <w:r w:rsidR="00140DD9">
        <w:rPr>
          <w:rFonts w:ascii="Angsana New" w:hAnsi="Angsana New"/>
          <w:sz w:val="30"/>
          <w:szCs w:val="30"/>
          <w:lang w:val="en-US"/>
        </w:rPr>
        <w:t>313</w:t>
      </w:r>
      <w:r w:rsidRPr="00BC320D">
        <w:rPr>
          <w:rFonts w:ascii="Angsana New" w:hAnsi="Angsana New"/>
          <w:sz w:val="30"/>
          <w:szCs w:val="30"/>
          <w:cs/>
        </w:rPr>
        <w:t xml:space="preserve"> ถนนเจริญพัฒนา  แขวงบางชัน เขตคลองสามวา  กรุงเทพมหานคร</w:t>
      </w:r>
    </w:p>
    <w:p w14:paraId="28495A77" w14:textId="6D6C0A84" w:rsidR="0029555F" w:rsidRPr="007D7C39" w:rsidRDefault="00BC320D" w:rsidP="000A54D7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ประเภทธุรกิจ</w:t>
      </w:r>
      <w:r w:rsidR="004646AC">
        <w:rPr>
          <w:rFonts w:ascii="Angsana New" w:hAnsi="Angsana New"/>
          <w:sz w:val="30"/>
          <w:szCs w:val="30"/>
          <w:cs/>
        </w:rPr>
        <w:tab/>
      </w:r>
      <w:r w:rsidR="004646AC">
        <w:rPr>
          <w:rFonts w:ascii="Angsana New" w:hAnsi="Angsana New"/>
          <w:sz w:val="30"/>
          <w:szCs w:val="30"/>
          <w:cs/>
        </w:rPr>
        <w:tab/>
      </w:r>
      <w:r w:rsidRPr="00BC320D">
        <w:rPr>
          <w:rFonts w:ascii="Angsana New" w:hAnsi="Angsana New"/>
          <w:sz w:val="30"/>
          <w:szCs w:val="30"/>
          <w:cs/>
        </w:rPr>
        <w:t>:  จำหน่ายเครื่องกรองน้ำ  เครื่องสูบน้ำ  เคมีภัณฑ์ อุปกรณ์สำหรับเครื่องกรองน้ำ</w:t>
      </w:r>
    </w:p>
    <w:p w14:paraId="28495A78" w14:textId="3D1EE703" w:rsidR="00117B13" w:rsidRDefault="00BC320D" w:rsidP="000A54D7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="004646AC">
        <w:rPr>
          <w:rFonts w:ascii="Angsana New" w:hAnsi="Angsana New"/>
          <w:sz w:val="30"/>
          <w:szCs w:val="30"/>
          <w:cs/>
        </w:rPr>
        <w:tab/>
      </w:r>
      <w:r w:rsidRPr="00BC320D">
        <w:rPr>
          <w:rFonts w:ascii="Angsana New" w:hAnsi="Angsana New"/>
          <w:sz w:val="30"/>
          <w:szCs w:val="30"/>
          <w:cs/>
        </w:rPr>
        <w:t xml:space="preserve">:  บริษัท ฟังก์ชั่น กรุ๊ป จำกัด ถือหุ้นร้อยละ </w:t>
      </w:r>
      <w:r w:rsidR="00F51C1F">
        <w:rPr>
          <w:rFonts w:ascii="Angsana New" w:hAnsi="Angsana New"/>
          <w:sz w:val="30"/>
          <w:szCs w:val="30"/>
        </w:rPr>
        <w:t>61.65</w:t>
      </w:r>
      <w:r w:rsidRPr="00BC320D">
        <w:rPr>
          <w:rFonts w:ascii="Angsana New" w:hAnsi="Angsana New"/>
          <w:sz w:val="30"/>
          <w:szCs w:val="30"/>
          <w:cs/>
        </w:rPr>
        <w:t xml:space="preserve"> ของหุ้นที่ออกและชำระแล้ว</w:t>
      </w:r>
      <w:r w:rsidR="00117B13" w:rsidRPr="00C104FB">
        <w:rPr>
          <w:rFonts w:ascii="Angsana New" w:hAnsi="Angsana New"/>
          <w:sz w:val="30"/>
          <w:szCs w:val="30"/>
          <w:cs/>
        </w:rPr>
        <w:t xml:space="preserve"> </w:t>
      </w:r>
    </w:p>
    <w:p w14:paraId="28495A80" w14:textId="50749BEC" w:rsidR="004A5132" w:rsidRPr="00317361" w:rsidRDefault="00237CA4" w:rsidP="000A54D7">
      <w:pPr>
        <w:numPr>
          <w:ilvl w:val="0"/>
          <w:numId w:val="4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237CA4">
        <w:rPr>
          <w:rFonts w:ascii="Angsana New" w:hAnsi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28495A81" w14:textId="3B510FB3" w:rsidR="00822A5E" w:rsidRPr="00FE42E1" w:rsidRDefault="00822A5E" w:rsidP="000A54D7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FE42E1">
        <w:rPr>
          <w:rFonts w:ascii="Angsana New" w:hAnsi="Angsana New"/>
          <w:sz w:val="30"/>
          <w:szCs w:val="30"/>
          <w:cs/>
        </w:rPr>
        <w:t>เกณฑ์ในการจัดทำ</w:t>
      </w:r>
      <w:r w:rsidR="00DB75B9">
        <w:rPr>
          <w:rFonts w:ascii="Angsana New" w:hAnsi="Angsana New" w:hint="cs"/>
          <w:sz w:val="30"/>
          <w:szCs w:val="30"/>
          <w:cs/>
        </w:rPr>
        <w:t>งบการเงิน</w:t>
      </w:r>
    </w:p>
    <w:p w14:paraId="2133CFC0" w14:textId="50546A88" w:rsidR="00C97C04" w:rsidRPr="00F129EE" w:rsidRDefault="00C97C04" w:rsidP="000A54D7">
      <w:pPr>
        <w:spacing w:after="240" w:line="240" w:lineRule="atLeas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580C04">
        <w:rPr>
          <w:rFonts w:ascii="Angsana New" w:hAnsi="Angsana New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(“สภาวิชาชีพบัญชี”) และข้อบังคับของตลาดหลักทรัพย์แห่งประเทศไทย ลงวันที่ </w:t>
      </w:r>
      <w:r>
        <w:rPr>
          <w:rFonts w:ascii="Angsana New" w:hAnsi="Angsana New"/>
          <w:sz w:val="30"/>
          <w:szCs w:val="30"/>
        </w:rPr>
        <w:t>2</w:t>
      </w:r>
      <w:r w:rsidRPr="00580C04">
        <w:rPr>
          <w:rFonts w:ascii="Angsana New" w:hAnsi="Angsana New"/>
          <w:sz w:val="30"/>
          <w:szCs w:val="30"/>
          <w:cs/>
        </w:rPr>
        <w:t xml:space="preserve"> ตุลาคม </w:t>
      </w:r>
      <w:r>
        <w:rPr>
          <w:rFonts w:ascii="Angsana New" w:hAnsi="Angsana New"/>
          <w:sz w:val="30"/>
          <w:szCs w:val="30"/>
        </w:rPr>
        <w:t>2560</w:t>
      </w:r>
      <w:r w:rsidRPr="00580C04">
        <w:rPr>
          <w:rFonts w:ascii="Angsana New" w:hAnsi="Angsana New"/>
          <w:sz w:val="30"/>
          <w:szCs w:val="30"/>
          <w:cs/>
        </w:rPr>
        <w:t xml:space="preserve">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>
        <w:rPr>
          <w:rFonts w:ascii="Angsana New" w:hAnsi="Angsana New"/>
          <w:sz w:val="30"/>
          <w:szCs w:val="30"/>
        </w:rPr>
        <w:t>2560</w:t>
      </w:r>
      <w:r w:rsidRPr="00580C04">
        <w:rPr>
          <w:rFonts w:ascii="Angsana New" w:hAnsi="Angsana New"/>
          <w:sz w:val="30"/>
          <w:szCs w:val="30"/>
          <w:cs/>
        </w:rPr>
        <w:t xml:space="preserve"> โดยรูปแบบการนำเสนองบการเงินไม่แตกต่างอย่างมีสาระสำคัญจากประกาศกรมพัฒนาธุรกิจการค้า </w:t>
      </w:r>
      <w:r w:rsidR="00F129EE" w:rsidRPr="00F129EE">
        <w:rPr>
          <w:rFonts w:ascii="Angsana New" w:hAnsi="Angsana New"/>
          <w:sz w:val="30"/>
          <w:szCs w:val="30"/>
          <w:cs/>
        </w:rPr>
        <w:t xml:space="preserve">ลงวันที่ </w:t>
      </w:r>
      <w:r w:rsidR="00F129EE">
        <w:rPr>
          <w:rFonts w:ascii="Angsana New" w:hAnsi="Angsana New"/>
          <w:sz w:val="30"/>
          <w:szCs w:val="30"/>
        </w:rPr>
        <w:t>27</w:t>
      </w:r>
      <w:r w:rsidR="00F129EE" w:rsidRPr="00F129EE">
        <w:rPr>
          <w:rFonts w:ascii="Angsana New" w:hAnsi="Angsana New"/>
          <w:sz w:val="30"/>
          <w:szCs w:val="30"/>
          <w:cs/>
        </w:rPr>
        <w:t xml:space="preserve"> ตุลาคม </w:t>
      </w:r>
      <w:r w:rsidR="00F129EE">
        <w:rPr>
          <w:rFonts w:ascii="Angsana New" w:hAnsi="Angsana New"/>
          <w:sz w:val="30"/>
          <w:szCs w:val="30"/>
          <w:lang w:val="en-US"/>
        </w:rPr>
        <w:t>2566</w:t>
      </w:r>
      <w:r w:rsidR="00F129EE" w:rsidRPr="00F129EE">
        <w:rPr>
          <w:rFonts w:ascii="Angsana New" w:hAnsi="Angsana New"/>
          <w:sz w:val="30"/>
          <w:szCs w:val="30"/>
          <w:cs/>
        </w:rPr>
        <w:t xml:space="preserve"> เรื่อง กำหนดรายการย่อที่ต้องมีในงบการเงิน พ. ศ. </w:t>
      </w:r>
      <w:r w:rsidR="00F129EE">
        <w:rPr>
          <w:rFonts w:ascii="Angsana New" w:hAnsi="Angsana New"/>
          <w:sz w:val="30"/>
          <w:szCs w:val="30"/>
          <w:lang w:val="en-US"/>
        </w:rPr>
        <w:t>2566</w:t>
      </w:r>
    </w:p>
    <w:p w14:paraId="5BB5CE51" w14:textId="77777777" w:rsidR="00C97C04" w:rsidRDefault="00C97C04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D14CA">
        <w:rPr>
          <w:rFonts w:ascii="Angsana New" w:hAnsi="Angsana New"/>
          <w:sz w:val="30"/>
          <w:szCs w:val="30"/>
          <w:cs/>
        </w:rPr>
        <w:t>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D14CA">
        <w:rPr>
          <w:rFonts w:ascii="Angsana New" w:hAnsi="Angsana New"/>
          <w:sz w:val="30"/>
          <w:szCs w:val="30"/>
        </w:rPr>
        <w:t xml:space="preserve"> </w:t>
      </w:r>
      <w:r w:rsidRPr="00DD14CA">
        <w:rPr>
          <w:rFonts w:ascii="Angsana New" w:hAnsi="Angsana New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0629DCCF" w14:textId="77777777" w:rsidR="00C97C04" w:rsidRDefault="00C97C04" w:rsidP="000A54D7">
      <w:pPr>
        <w:pStyle w:val="ListParagraph"/>
        <w:numPr>
          <w:ilvl w:val="0"/>
          <w:numId w:val="12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เกณฑ์ในการจัดทำงบการเงินรวม</w:t>
      </w:r>
    </w:p>
    <w:p w14:paraId="0F089984" w14:textId="77777777" w:rsidR="00C97C04" w:rsidRDefault="00C97C04" w:rsidP="000A54D7">
      <w:pPr>
        <w:pStyle w:val="ListParagraph"/>
        <w:numPr>
          <w:ilvl w:val="2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D040EA">
        <w:rPr>
          <w:rFonts w:ascii="Angsana New" w:hAnsi="Angsana New"/>
          <w:sz w:val="30"/>
          <w:szCs w:val="30"/>
          <w:cs/>
        </w:rPr>
        <w:t>งบการเงินรวมได้จัดทำขึ้นโดยรวมงบการเงินของบริษัท ฟังก์ชั่น อินเตอร์เนชั่นแนล จำกัด (มหาชน)</w:t>
      </w:r>
      <w:r w:rsidRPr="00D040EA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D040EA">
        <w:rPr>
          <w:rFonts w:ascii="Angsana New" w:hAnsi="Angsana New"/>
          <w:sz w:val="30"/>
          <w:szCs w:val="30"/>
          <w:cs/>
        </w:rPr>
        <w:t>บริษัทย่อย ดังนี้</w:t>
      </w:r>
    </w:p>
    <w:tbl>
      <w:tblPr>
        <w:tblW w:w="918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150"/>
        <w:gridCol w:w="3420"/>
        <w:gridCol w:w="2610"/>
      </w:tblGrid>
      <w:tr w:rsidR="00C97C04" w:rsidRPr="00AB21E9" w14:paraId="292700F5" w14:textId="77777777">
        <w:trPr>
          <w:tblHeader/>
        </w:trPr>
        <w:tc>
          <w:tcPr>
            <w:tcW w:w="3150" w:type="dxa"/>
          </w:tcPr>
          <w:p w14:paraId="57F605CA" w14:textId="77777777" w:rsidR="00C97C04" w:rsidRPr="00AB21E9" w:rsidRDefault="00C97C04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1448F000" w14:textId="77777777" w:rsidR="00C97C04" w:rsidRPr="00AB21E9" w:rsidRDefault="00C97C04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14:paraId="4D2BECC4" w14:textId="77777777" w:rsidR="00C97C04" w:rsidRPr="00AB21E9" w:rsidRDefault="00C97C04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อัตราส่วนของการถือหุ้น</w:t>
            </w:r>
          </w:p>
        </w:tc>
      </w:tr>
      <w:tr w:rsidR="00C97C04" w:rsidRPr="00AB21E9" w14:paraId="327F8D6D" w14:textId="77777777">
        <w:trPr>
          <w:tblHeader/>
        </w:trPr>
        <w:tc>
          <w:tcPr>
            <w:tcW w:w="3150" w:type="dxa"/>
          </w:tcPr>
          <w:p w14:paraId="585C841B" w14:textId="77777777" w:rsidR="00C97C04" w:rsidRPr="00AB21E9" w:rsidRDefault="00C97C04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7044D620" w14:textId="77777777" w:rsidR="00C97C04" w:rsidRPr="00AB21E9" w:rsidRDefault="00C97C04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14:paraId="1BD76D0F" w14:textId="77777777" w:rsidR="00C97C04" w:rsidRPr="00AB21E9" w:rsidRDefault="00C97C04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(ร้อยละของจำนวนหุ้นจดทะเบียน)</w:t>
            </w:r>
          </w:p>
        </w:tc>
      </w:tr>
      <w:tr w:rsidR="00C97C04" w:rsidRPr="00AB21E9" w14:paraId="5C72B991" w14:textId="77777777">
        <w:trPr>
          <w:tblHeader/>
        </w:trPr>
        <w:tc>
          <w:tcPr>
            <w:tcW w:w="3150" w:type="dxa"/>
          </w:tcPr>
          <w:p w14:paraId="6261522E" w14:textId="77777777" w:rsidR="00C97C04" w:rsidRPr="00AB21E9" w:rsidRDefault="00C97C04" w:rsidP="000A54D7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3420" w:type="dxa"/>
          </w:tcPr>
          <w:p w14:paraId="4A9AA8C5" w14:textId="77777777" w:rsidR="00C97C04" w:rsidRPr="00AB21E9" w:rsidRDefault="00C97C04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4"/>
              </w:rPr>
            </w:pPr>
            <w:r w:rsidRPr="00AB21E9">
              <w:rPr>
                <w:rFonts w:hint="cs"/>
                <w:sz w:val="24"/>
                <w:cs/>
              </w:rPr>
              <w:t>ประเภทธุรกิจ</w:t>
            </w:r>
          </w:p>
        </w:tc>
        <w:tc>
          <w:tcPr>
            <w:tcW w:w="2610" w:type="dxa"/>
          </w:tcPr>
          <w:p w14:paraId="2A496349" w14:textId="4D7579F0" w:rsidR="00C97C04" w:rsidRPr="00AB21E9" w:rsidRDefault="00C97C04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4"/>
              </w:rPr>
            </w:pPr>
            <w:r w:rsidRPr="00AB21E9">
              <w:rPr>
                <w:sz w:val="24"/>
              </w:rPr>
              <w:t xml:space="preserve">31 </w:t>
            </w:r>
            <w:r w:rsidRPr="00AB21E9">
              <w:rPr>
                <w:rFonts w:hint="cs"/>
                <w:sz w:val="24"/>
                <w:cs/>
              </w:rPr>
              <w:t xml:space="preserve">ธันวาคม </w:t>
            </w:r>
            <w:r w:rsidRPr="00AB21E9">
              <w:rPr>
                <w:sz w:val="24"/>
              </w:rPr>
              <w:t>256</w:t>
            </w:r>
            <w:r>
              <w:rPr>
                <w:rFonts w:hint="cs"/>
                <w:sz w:val="24"/>
                <w:cs/>
              </w:rPr>
              <w:t>7</w:t>
            </w:r>
          </w:p>
        </w:tc>
      </w:tr>
      <w:tr w:rsidR="00C97C04" w:rsidRPr="00AB21E9" w14:paraId="0DF8B06F" w14:textId="77777777">
        <w:trPr>
          <w:trHeight w:val="203"/>
        </w:trPr>
        <w:tc>
          <w:tcPr>
            <w:tcW w:w="3150" w:type="dxa"/>
          </w:tcPr>
          <w:p w14:paraId="3845C58B" w14:textId="77777777" w:rsidR="00C97C04" w:rsidRPr="00AB21E9" w:rsidRDefault="00C97C04" w:rsidP="000A54D7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ฟังก์ชั่น ลิวเด็น </w:t>
            </w:r>
            <w:r w:rsidRPr="00385868">
              <w:rPr>
                <w:rFonts w:ascii="Angsana New" w:hAnsi="Angsana New"/>
                <w:sz w:val="24"/>
                <w:szCs w:val="24"/>
                <w:cs/>
              </w:rPr>
              <w:t>เทคโนโลยี</w:t>
            </w:r>
            <w:r w:rsidRPr="00AB21E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3420" w:type="dxa"/>
            <w:shd w:val="clear" w:color="auto" w:fill="auto"/>
          </w:tcPr>
          <w:p w14:paraId="67B8457A" w14:textId="77777777" w:rsidR="00C97C04" w:rsidRPr="00AB21E9" w:rsidRDefault="00C97C04" w:rsidP="000A54D7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10" w:type="dxa"/>
            <w:shd w:val="clear" w:color="auto" w:fill="auto"/>
          </w:tcPr>
          <w:p w14:paraId="234E4D50" w14:textId="77777777" w:rsidR="00C97C04" w:rsidRPr="00AB21E9" w:rsidRDefault="00C97C04" w:rsidP="000A54D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51.00</w:t>
            </w:r>
          </w:p>
        </w:tc>
      </w:tr>
      <w:tr w:rsidR="00C97C04" w:rsidRPr="00AB21E9" w14:paraId="5C9AA44F" w14:textId="77777777">
        <w:trPr>
          <w:trHeight w:val="203"/>
        </w:trPr>
        <w:tc>
          <w:tcPr>
            <w:tcW w:w="3150" w:type="dxa"/>
          </w:tcPr>
          <w:p w14:paraId="189558E9" w14:textId="77777777" w:rsidR="00C97C04" w:rsidRPr="00AB21E9" w:rsidRDefault="00C97C04" w:rsidP="000A54D7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3420" w:type="dxa"/>
            <w:shd w:val="clear" w:color="auto" w:fill="auto"/>
          </w:tcPr>
          <w:p w14:paraId="34809A2B" w14:textId="77777777" w:rsidR="00C97C04" w:rsidRPr="00AB21E9" w:rsidRDefault="00C97C04" w:rsidP="000A54D7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10" w:type="dxa"/>
            <w:shd w:val="clear" w:color="auto" w:fill="auto"/>
          </w:tcPr>
          <w:p w14:paraId="44A72DF3" w14:textId="77777777" w:rsidR="00C97C04" w:rsidRPr="00AB21E9" w:rsidRDefault="00C97C04" w:rsidP="000A54D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51.00</w:t>
            </w:r>
          </w:p>
        </w:tc>
      </w:tr>
      <w:tr w:rsidR="00C97C04" w:rsidRPr="00AB21E9" w14:paraId="6ED6699C" w14:textId="77777777">
        <w:trPr>
          <w:trHeight w:val="203"/>
        </w:trPr>
        <w:tc>
          <w:tcPr>
            <w:tcW w:w="3150" w:type="dxa"/>
          </w:tcPr>
          <w:p w14:paraId="339E4D28" w14:textId="77777777" w:rsidR="00C97C04" w:rsidRPr="00AB21E9" w:rsidRDefault="00C97C04" w:rsidP="000A54D7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3420" w:type="dxa"/>
            <w:shd w:val="clear" w:color="auto" w:fill="auto"/>
          </w:tcPr>
          <w:p w14:paraId="5B02C4EE" w14:textId="77777777" w:rsidR="00C97C04" w:rsidRPr="00AB21E9" w:rsidRDefault="00C97C04" w:rsidP="000A54D7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10" w:type="dxa"/>
            <w:shd w:val="clear" w:color="auto" w:fill="auto"/>
          </w:tcPr>
          <w:p w14:paraId="1449D0A8" w14:textId="77777777" w:rsidR="00C97C04" w:rsidRPr="00AB21E9" w:rsidRDefault="00C97C04" w:rsidP="000A54D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51.00</w:t>
            </w:r>
          </w:p>
        </w:tc>
      </w:tr>
      <w:tr w:rsidR="00C97C04" w:rsidRPr="00AB21E9" w14:paraId="60A9E4AA" w14:textId="77777777">
        <w:trPr>
          <w:trHeight w:val="203"/>
        </w:trPr>
        <w:tc>
          <w:tcPr>
            <w:tcW w:w="3150" w:type="dxa"/>
          </w:tcPr>
          <w:p w14:paraId="329E88CC" w14:textId="77777777" w:rsidR="00C97C04" w:rsidRPr="00AB21E9" w:rsidRDefault="00C97C04" w:rsidP="000A54D7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B21E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บริษัท ฟังก์ชั่น </w:t>
            </w:r>
            <w:r w:rsidRPr="00AB21E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อินดัสทรี</w:t>
            </w:r>
            <w:r w:rsidRPr="00AB21E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420" w:type="dxa"/>
            <w:shd w:val="clear" w:color="auto" w:fill="auto"/>
          </w:tcPr>
          <w:p w14:paraId="06F2CF28" w14:textId="77777777" w:rsidR="00C97C04" w:rsidRPr="00AB21E9" w:rsidRDefault="00C97C04" w:rsidP="000A54D7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sz w:val="24"/>
                <w:szCs w:val="24"/>
                <w:cs/>
              </w:rPr>
              <w:t>ให้เช่าโรงงานและการจัดพื้นที่เขตปลอดอากร (</w:t>
            </w:r>
            <w:r w:rsidRPr="00AB21E9">
              <w:rPr>
                <w:rFonts w:ascii="Angsana New" w:hAnsi="Angsana New"/>
                <w:sz w:val="24"/>
                <w:szCs w:val="24"/>
              </w:rPr>
              <w:t>FREE ZONE)</w:t>
            </w:r>
          </w:p>
        </w:tc>
        <w:tc>
          <w:tcPr>
            <w:tcW w:w="2610" w:type="dxa"/>
            <w:shd w:val="clear" w:color="auto" w:fill="auto"/>
          </w:tcPr>
          <w:p w14:paraId="2C01EB3A" w14:textId="77777777" w:rsidR="00C97C04" w:rsidRPr="00AB21E9" w:rsidRDefault="00C97C04" w:rsidP="000A54D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sz w:val="24"/>
                <w:szCs w:val="24"/>
              </w:rPr>
              <w:t>99.00</w:t>
            </w:r>
          </w:p>
        </w:tc>
      </w:tr>
    </w:tbl>
    <w:p w14:paraId="70B62A5E" w14:textId="77777777" w:rsidR="00C97C04" w:rsidRDefault="00C97C04" w:rsidP="000A54D7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7844579" w14:textId="44A2C56D" w:rsidR="00C97C04" w:rsidRDefault="00C97C04" w:rsidP="00E86B90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BA24F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A24F7">
        <w:rPr>
          <w:rFonts w:ascii="Angsana New" w:hAnsi="Angsana New"/>
          <w:sz w:val="30"/>
          <w:szCs w:val="30"/>
        </w:rPr>
        <w:t>28</w:t>
      </w:r>
      <w:r w:rsidRPr="00BA24F7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BA24F7">
        <w:rPr>
          <w:rFonts w:ascii="Angsana New" w:hAnsi="Angsana New"/>
          <w:sz w:val="30"/>
          <w:szCs w:val="30"/>
        </w:rPr>
        <w:t>2566</w:t>
      </w:r>
      <w:r w:rsidRPr="00BA24F7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Pr="00BA24F7">
        <w:rPr>
          <w:rFonts w:ascii="Angsana New" w:hAnsi="Angsana New"/>
          <w:sz w:val="30"/>
          <w:szCs w:val="30"/>
        </w:rPr>
        <w:t>3/2566</w:t>
      </w:r>
      <w:r w:rsidRPr="00BA24F7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มีมติอนุมัติให้จัดตั้งบริษัทแห่งใหม่ในประเทศไทย จำนวน </w:t>
      </w:r>
      <w:r w:rsidRPr="00BA24F7">
        <w:rPr>
          <w:rFonts w:ascii="Angsana New" w:hAnsi="Angsana New"/>
          <w:sz w:val="30"/>
          <w:szCs w:val="30"/>
        </w:rPr>
        <w:t>3</w:t>
      </w:r>
      <w:r w:rsidRPr="00BA24F7">
        <w:rPr>
          <w:rFonts w:ascii="Angsana New" w:hAnsi="Angsana New"/>
          <w:sz w:val="30"/>
          <w:szCs w:val="30"/>
          <w:cs/>
        </w:rPr>
        <w:t xml:space="preserve"> บริษัท </w:t>
      </w:r>
      <w:r w:rsidRPr="00BA24F7">
        <w:rPr>
          <w:rFonts w:ascii="Angsana New" w:hAnsi="Angsana New" w:hint="cs"/>
          <w:sz w:val="30"/>
          <w:szCs w:val="30"/>
          <w:cs/>
        </w:rPr>
        <w:t>ใน</w:t>
      </w:r>
      <w:r w:rsidRPr="00F517AA">
        <w:rPr>
          <w:rFonts w:ascii="Angsana New" w:hAnsi="Angsana New" w:hint="cs"/>
          <w:sz w:val="30"/>
          <w:szCs w:val="30"/>
          <w:cs/>
        </w:rPr>
        <w:t xml:space="preserve">สัดส่วนร้อยละ </w:t>
      </w:r>
      <w:r w:rsidRPr="00F517AA">
        <w:rPr>
          <w:rFonts w:ascii="Angsana New" w:hAnsi="Angsana New"/>
          <w:sz w:val="30"/>
          <w:szCs w:val="30"/>
          <w:lang w:val="en-US"/>
        </w:rPr>
        <w:t xml:space="preserve">51 </w:t>
      </w:r>
      <w:r w:rsidR="00132154" w:rsidRPr="00F517AA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บริษัทย่อยได้เรียกชำระค่าหุ้นร้อยละ </w:t>
      </w:r>
      <w:r w:rsidR="001469BE">
        <w:rPr>
          <w:rFonts w:ascii="Angsana New" w:hAnsi="Angsana New"/>
          <w:sz w:val="30"/>
          <w:szCs w:val="30"/>
          <w:lang w:val="en-US"/>
        </w:rPr>
        <w:t>25</w:t>
      </w:r>
      <w:r w:rsidR="00132154" w:rsidRPr="00F517AA">
        <w:rPr>
          <w:rFonts w:ascii="Angsana New" w:hAnsi="Angsana New" w:hint="cs"/>
          <w:sz w:val="30"/>
          <w:szCs w:val="30"/>
          <w:cs/>
          <w:lang w:val="en-US"/>
        </w:rPr>
        <w:t xml:space="preserve"> ของทุน</w:t>
      </w:r>
      <w:r w:rsidR="00D318F4" w:rsidRPr="00F517AA">
        <w:rPr>
          <w:rFonts w:ascii="Angsana New" w:hAnsi="Angsana New" w:hint="cs"/>
          <w:sz w:val="30"/>
          <w:szCs w:val="30"/>
          <w:cs/>
          <w:lang w:val="en-US"/>
        </w:rPr>
        <w:t>จดทะเบียน บริษัท</w:t>
      </w:r>
      <w:r w:rsidR="00F543B4" w:rsidRPr="00F517AA">
        <w:rPr>
          <w:rFonts w:ascii="Angsana New" w:hAnsi="Angsana New" w:hint="cs"/>
          <w:sz w:val="30"/>
          <w:szCs w:val="30"/>
          <w:cs/>
          <w:lang w:val="en-US"/>
        </w:rPr>
        <w:t xml:space="preserve">ฯ </w:t>
      </w:r>
      <w:r w:rsidR="00D318F4" w:rsidRPr="00F517AA">
        <w:rPr>
          <w:rFonts w:ascii="Angsana New" w:hAnsi="Angsana New" w:hint="cs"/>
          <w:sz w:val="30"/>
          <w:szCs w:val="30"/>
          <w:cs/>
          <w:lang w:val="en-US"/>
        </w:rPr>
        <w:t xml:space="preserve">ได้จ่ายชำระค่าหุ้นแล้ว เป็นจำนวนเงินรวม </w:t>
      </w:r>
      <w:r w:rsidR="002C765F" w:rsidRPr="00F517AA">
        <w:rPr>
          <w:rFonts w:ascii="Angsana New" w:hAnsi="Angsana New"/>
          <w:sz w:val="30"/>
          <w:szCs w:val="30"/>
          <w:lang w:val="en-US"/>
        </w:rPr>
        <w:t>1.91</w:t>
      </w:r>
      <w:r w:rsidR="00D318F4" w:rsidRPr="00F517AA">
        <w:rPr>
          <w:rFonts w:ascii="Angsana New" w:hAnsi="Angsana New" w:hint="cs"/>
          <w:sz w:val="30"/>
          <w:szCs w:val="30"/>
          <w:cs/>
          <w:lang w:val="en-US"/>
        </w:rPr>
        <w:t xml:space="preserve"> ล</w:t>
      </w:r>
      <w:r w:rsidR="002C765F" w:rsidRPr="00F517AA">
        <w:rPr>
          <w:rFonts w:ascii="Angsana New" w:hAnsi="Angsana New" w:hint="cs"/>
          <w:sz w:val="30"/>
          <w:szCs w:val="30"/>
          <w:cs/>
          <w:lang w:val="en-US"/>
        </w:rPr>
        <w:t>้าน</w:t>
      </w:r>
      <w:r w:rsidR="00D318F4" w:rsidRPr="00F517AA">
        <w:rPr>
          <w:rFonts w:ascii="Angsana New" w:hAnsi="Angsana New" w:hint="cs"/>
          <w:sz w:val="30"/>
          <w:szCs w:val="30"/>
          <w:cs/>
          <w:lang w:val="en-US"/>
        </w:rPr>
        <w:t>บ</w:t>
      </w:r>
      <w:r w:rsidR="002C765F" w:rsidRPr="00F517AA">
        <w:rPr>
          <w:rFonts w:ascii="Angsana New" w:hAnsi="Angsana New" w:hint="cs"/>
          <w:sz w:val="30"/>
          <w:szCs w:val="30"/>
          <w:cs/>
          <w:lang w:val="en-US"/>
        </w:rPr>
        <w:t>าท</w:t>
      </w:r>
      <w:r w:rsidR="00D318F4" w:rsidRPr="00F517A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65902" w:rsidRPr="00F517AA">
        <w:rPr>
          <w:rFonts w:ascii="Angsana New" w:hAnsi="Angsana New" w:hint="cs"/>
          <w:sz w:val="30"/>
          <w:szCs w:val="30"/>
          <w:cs/>
          <w:lang w:val="en-US"/>
        </w:rPr>
        <w:t xml:space="preserve">ต่อมา ในปี </w:t>
      </w:r>
      <w:r w:rsidR="00F543B4" w:rsidRPr="00F517AA">
        <w:rPr>
          <w:rFonts w:ascii="Angsana New" w:hAnsi="Angsana New"/>
          <w:sz w:val="30"/>
          <w:szCs w:val="30"/>
          <w:lang w:val="en-US"/>
        </w:rPr>
        <w:t>2567</w:t>
      </w:r>
      <w:r w:rsidR="00865902" w:rsidRPr="00F517AA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บริษัทย่อยได้เรียกชำระค่าหุ้นเพิ่มเติม</w:t>
      </w:r>
      <w:r w:rsidR="00E60890" w:rsidRPr="00F517A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517AA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F543B4" w:rsidRPr="00F517AA">
        <w:rPr>
          <w:rFonts w:ascii="Angsana New" w:hAnsi="Angsana New" w:hint="cs"/>
          <w:sz w:val="30"/>
          <w:szCs w:val="30"/>
          <w:cs/>
          <w:lang w:val="en-US"/>
        </w:rPr>
        <w:t xml:space="preserve">ฯ </w:t>
      </w:r>
      <w:r w:rsidRPr="00F517AA">
        <w:rPr>
          <w:rFonts w:ascii="Angsana New" w:hAnsi="Angsana New" w:hint="cs"/>
          <w:sz w:val="30"/>
          <w:szCs w:val="30"/>
          <w:cs/>
          <w:lang w:val="en-US"/>
        </w:rPr>
        <w:t>ได้จ่ายชำระค่าหุ้</w:t>
      </w:r>
      <w:r w:rsidRPr="00BA24F7">
        <w:rPr>
          <w:rFonts w:ascii="Angsana New" w:hAnsi="Angsana New" w:hint="cs"/>
          <w:sz w:val="30"/>
          <w:szCs w:val="30"/>
          <w:cs/>
          <w:lang w:val="en-US"/>
        </w:rPr>
        <w:t xml:space="preserve">นแล้ว เป็นจำนวนเงินรวม </w:t>
      </w:r>
      <w:r w:rsidR="00FB4C72">
        <w:rPr>
          <w:rFonts w:ascii="Angsana New" w:hAnsi="Angsana New"/>
          <w:sz w:val="30"/>
          <w:szCs w:val="30"/>
          <w:lang w:val="en-US"/>
        </w:rPr>
        <w:t>3.19</w:t>
      </w:r>
      <w:r w:rsidRPr="00BA24F7">
        <w:rPr>
          <w:rFonts w:ascii="Angsana New" w:hAnsi="Angsana New" w:hint="cs"/>
          <w:sz w:val="30"/>
          <w:szCs w:val="30"/>
          <w:cs/>
          <w:lang w:val="en-US"/>
        </w:rPr>
        <w:t xml:space="preserve"> ล้าน</w:t>
      </w:r>
      <w:r w:rsidRPr="00504AC6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="007858F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4C72">
        <w:rPr>
          <w:rFonts w:ascii="Angsana New" w:hAnsi="Angsana New" w:hint="cs"/>
          <w:sz w:val="30"/>
          <w:szCs w:val="30"/>
          <w:cs/>
          <w:lang w:val="en-US"/>
        </w:rPr>
        <w:t xml:space="preserve">รวมชำระแล้วทั้งสิ้น </w:t>
      </w:r>
      <w:r w:rsidR="002C765F">
        <w:rPr>
          <w:rFonts w:ascii="Angsana New" w:hAnsi="Angsana New"/>
          <w:sz w:val="30"/>
          <w:szCs w:val="30"/>
          <w:lang w:val="en-US"/>
        </w:rPr>
        <w:t xml:space="preserve">5.10 </w:t>
      </w:r>
      <w:r w:rsidR="002C765F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010EC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858F7" w:rsidRPr="00504AC6">
        <w:rPr>
          <w:rFonts w:ascii="Angsana New" w:hAnsi="Angsana New" w:hint="cs"/>
          <w:sz w:val="30"/>
          <w:szCs w:val="30"/>
          <w:cs/>
          <w:lang w:val="en-US"/>
        </w:rPr>
        <w:t xml:space="preserve">ตามหมายเหตุ </w:t>
      </w:r>
      <w:r w:rsidR="007858F7">
        <w:rPr>
          <w:rFonts w:ascii="Angsana New" w:hAnsi="Angsana New"/>
          <w:sz w:val="30"/>
          <w:szCs w:val="30"/>
          <w:lang w:val="en-US"/>
        </w:rPr>
        <w:t>10</w:t>
      </w:r>
    </w:p>
    <w:p w14:paraId="61E42736" w14:textId="77777777" w:rsidR="00E86B90" w:rsidRDefault="00E86B90" w:rsidP="00E86B90">
      <w:pPr>
        <w:spacing w:line="60" w:lineRule="exact"/>
        <w:ind w:left="907"/>
        <w:jc w:val="thaiDistribute"/>
        <w:rPr>
          <w:rFonts w:ascii="Angsana New" w:hAnsi="Angsana New"/>
          <w:sz w:val="30"/>
          <w:szCs w:val="30"/>
        </w:rPr>
      </w:pPr>
    </w:p>
    <w:p w14:paraId="4869E708" w14:textId="7E356803" w:rsidR="00C97C04" w:rsidRDefault="00C97C04" w:rsidP="00E86B90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9105E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12</w:t>
      </w:r>
      <w:r w:rsidRPr="009105E6">
        <w:rPr>
          <w:rFonts w:ascii="Angsana New" w:hAnsi="Angsana New"/>
          <w:sz w:val="30"/>
          <w:szCs w:val="30"/>
          <w:cs/>
        </w:rPr>
        <w:t xml:space="preserve"> ตุลาคม </w:t>
      </w:r>
      <w:r>
        <w:rPr>
          <w:rFonts w:ascii="Angsana New" w:hAnsi="Angsana New"/>
          <w:sz w:val="30"/>
          <w:szCs w:val="30"/>
          <w:lang w:val="en-US"/>
        </w:rPr>
        <w:t>2566</w:t>
      </w:r>
      <w:r w:rsidRPr="009105E6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lang w:val="en-US"/>
        </w:rPr>
        <w:t>/2566</w:t>
      </w:r>
      <w:r w:rsidRPr="009105E6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มีมติอนุมัติให้จัดตั้งบริษัทย่อยแห่งใหม่ในประเทศไทย จำนวน 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9105E6">
        <w:rPr>
          <w:rFonts w:ascii="Angsana New" w:hAnsi="Angsana New"/>
          <w:sz w:val="30"/>
          <w:szCs w:val="30"/>
          <w:cs/>
        </w:rPr>
        <w:t xml:space="preserve"> 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BA24F7">
        <w:rPr>
          <w:rFonts w:ascii="Angsana New" w:hAnsi="Angsana New" w:hint="cs"/>
          <w:sz w:val="30"/>
          <w:szCs w:val="30"/>
          <w:cs/>
        </w:rPr>
        <w:t xml:space="preserve">ในสัดส่วนร้อยละ </w:t>
      </w:r>
      <w:r>
        <w:rPr>
          <w:rFonts w:ascii="Angsana New" w:hAnsi="Angsana New"/>
          <w:sz w:val="30"/>
          <w:szCs w:val="30"/>
        </w:rPr>
        <w:t>99</w:t>
      </w:r>
      <w:r w:rsidRPr="00BA24F7">
        <w:rPr>
          <w:rFonts w:ascii="Angsana New" w:hAnsi="Angsana New"/>
          <w:sz w:val="30"/>
          <w:szCs w:val="30"/>
          <w:lang w:val="en-US"/>
        </w:rPr>
        <w:t xml:space="preserve"> </w:t>
      </w:r>
      <w:r w:rsidRPr="00BA24F7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บริษัทได้จ่ายชำระค่าหุ้นแล้ว เป็นจำนวนเงินรวม </w:t>
      </w:r>
      <w:r>
        <w:rPr>
          <w:rFonts w:ascii="Angsana New" w:hAnsi="Angsana New"/>
          <w:sz w:val="30"/>
          <w:szCs w:val="30"/>
          <w:lang w:val="en-US"/>
        </w:rPr>
        <w:t>158.40</w:t>
      </w:r>
      <w:r w:rsidRPr="00BA24F7">
        <w:rPr>
          <w:rFonts w:ascii="Angsana New" w:hAnsi="Angsana New" w:hint="cs"/>
          <w:sz w:val="30"/>
          <w:szCs w:val="30"/>
          <w:cs/>
          <w:lang w:val="en-US"/>
        </w:rPr>
        <w:t xml:space="preserve"> ล้านบา</w:t>
      </w:r>
      <w:r w:rsidRPr="00504AC6">
        <w:rPr>
          <w:rFonts w:ascii="Angsana New" w:hAnsi="Angsana New" w:hint="cs"/>
          <w:sz w:val="30"/>
          <w:szCs w:val="30"/>
          <w:cs/>
          <w:lang w:val="en-US"/>
        </w:rPr>
        <w:t xml:space="preserve">ท ตามหมายเหตุ </w:t>
      </w:r>
      <w:r w:rsidR="00504AC6">
        <w:rPr>
          <w:rFonts w:ascii="Angsana New" w:hAnsi="Angsana New"/>
          <w:sz w:val="30"/>
          <w:szCs w:val="30"/>
          <w:lang w:val="en-US"/>
        </w:rPr>
        <w:t>10</w:t>
      </w:r>
    </w:p>
    <w:p w14:paraId="740E7EEE" w14:textId="77777777" w:rsidR="00E86B90" w:rsidRDefault="00E86B90" w:rsidP="00E86B90">
      <w:pPr>
        <w:spacing w:line="60" w:lineRule="exact"/>
        <w:ind w:left="907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</w:p>
    <w:p w14:paraId="21D100F7" w14:textId="08C120A8" w:rsidR="00C97C04" w:rsidRPr="00054A11" w:rsidRDefault="00C97C04" w:rsidP="00E86B90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054A11">
        <w:rPr>
          <w:rFonts w:ascii="Angsana New" w:hAnsi="Angsana New"/>
          <w:sz w:val="30"/>
          <w:szCs w:val="30"/>
          <w:u w:val="single"/>
          <w:cs/>
          <w:lang w:val="en-US"/>
        </w:rPr>
        <w:t>การสูญเสียความควบคุม</w:t>
      </w:r>
    </w:p>
    <w:p w14:paraId="6A1EBC26" w14:textId="77777777" w:rsidR="00C97C04" w:rsidRDefault="00C97C04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6E0DD6">
        <w:rPr>
          <w:rFonts w:ascii="Angsana New" w:hAnsi="Angsana New"/>
          <w:sz w:val="30"/>
          <w:szCs w:val="30"/>
          <w:cs/>
          <w:lang w:val="en-US"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  กำไรหรือขาดทุนที่เกิดขึ้นจากการสูญเสียการควบคุมในบริษัทย่อยรับรู้ในกำไรหรือขาดทุน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824F564" w14:textId="77777777" w:rsidR="00C97C04" w:rsidRDefault="00C97C04" w:rsidP="000A54D7">
      <w:pPr>
        <w:pStyle w:val="ListParagraph"/>
        <w:numPr>
          <w:ilvl w:val="2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6E0DD6">
        <w:rPr>
          <w:rFonts w:ascii="Angsana New" w:hAnsi="Angsana New"/>
          <w:sz w:val="30"/>
          <w:szCs w:val="30"/>
          <w:cs/>
        </w:rPr>
        <w:t>กลุ่มบริษัทจะถือว่ามีการควบคุมกิจการที่เข้าไปลงทุนหรือกลุ่มบริษัทย่อยได้ หากกลุ่มบริษัทมีสิทธิได้รับหรือมีส่วนได้เสียในผลตอบแทนของ</w:t>
      </w:r>
      <w:r w:rsidRPr="00344104">
        <w:rPr>
          <w:rFonts w:ascii="Angsana New" w:hAnsi="Angsana New"/>
          <w:sz w:val="30"/>
          <w:szCs w:val="30"/>
          <w:cs/>
        </w:rPr>
        <w:t>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7CE6D344" w14:textId="77777777" w:rsidR="00C97C04" w:rsidRDefault="00C97C04" w:rsidP="000A54D7">
      <w:pPr>
        <w:pStyle w:val="ListParagraph"/>
        <w:numPr>
          <w:ilvl w:val="2"/>
          <w:numId w:val="21"/>
        </w:numPr>
        <w:tabs>
          <w:tab w:val="clear" w:pos="1644"/>
          <w:tab w:val="clear" w:pos="1871"/>
          <w:tab w:val="left" w:pos="1440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344104">
        <w:rPr>
          <w:rFonts w:ascii="Angsana New" w:hAnsi="Angsana New"/>
          <w:sz w:val="30"/>
          <w:szCs w:val="30"/>
          <w:cs/>
        </w:rPr>
        <w:t>บริษัทฯนำงบการเงินของบริษัทย่อยมารวมในการจัดทำงบการเงินรวมตั้งแต่วันที่กลุ่มบริษัทมีอำนาจในการควบคุมบริษัทย่อยจนถึงวันที่กลุ่มบริษัทสิ้นสุดการควบคุมบริษัทย่อยนั้น</w:t>
      </w:r>
    </w:p>
    <w:p w14:paraId="3E43E505" w14:textId="77777777" w:rsidR="00C97C04" w:rsidRDefault="00C97C04" w:rsidP="000A54D7">
      <w:pPr>
        <w:pStyle w:val="ListParagraph"/>
        <w:numPr>
          <w:ilvl w:val="2"/>
          <w:numId w:val="21"/>
        </w:numPr>
        <w:tabs>
          <w:tab w:val="clear" w:pos="1644"/>
          <w:tab w:val="clear" w:pos="1871"/>
          <w:tab w:val="left" w:pos="1440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F94E6A">
        <w:rPr>
          <w:rFonts w:ascii="Angsana New" w:hAnsi="Angsana New"/>
          <w:sz w:val="30"/>
          <w:szCs w:val="30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121C517" w14:textId="62083F47" w:rsidR="00C97C04" w:rsidRDefault="00C97C04" w:rsidP="000A54D7">
      <w:pPr>
        <w:pStyle w:val="ListParagraph"/>
        <w:numPr>
          <w:ilvl w:val="2"/>
          <w:numId w:val="21"/>
        </w:numPr>
        <w:tabs>
          <w:tab w:val="clear" w:pos="1644"/>
          <w:tab w:val="clear" w:pos="1871"/>
          <w:tab w:val="left" w:pos="1440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F94E6A">
        <w:rPr>
          <w:rFonts w:ascii="Angsana New" w:hAnsi="Angsana New"/>
          <w:sz w:val="30"/>
          <w:szCs w:val="30"/>
          <w:cs/>
        </w:rPr>
        <w:t>ยอดคงค้างระหว่างบริษัทฯ และกลุ่มบริษัท รายการค้าระหว่างกันที่มีสาระสำคัญได้ถูกตัดออกจาก</w:t>
      </w:r>
      <w:r w:rsidR="001469BE">
        <w:rPr>
          <w:rFonts w:ascii="Angsana New" w:hAnsi="Angsana New"/>
          <w:sz w:val="30"/>
          <w:szCs w:val="30"/>
        </w:rPr>
        <w:t xml:space="preserve">      </w:t>
      </w:r>
      <w:r w:rsidRPr="00F94E6A">
        <w:rPr>
          <w:rFonts w:ascii="Angsana New" w:hAnsi="Angsana New"/>
          <w:sz w:val="30"/>
          <w:szCs w:val="30"/>
          <w:cs/>
        </w:rPr>
        <w:t>งบการเงินรวมนี้แล้ว</w:t>
      </w:r>
    </w:p>
    <w:p w14:paraId="0792A228" w14:textId="79231E60" w:rsidR="00C97C04" w:rsidRDefault="00C97C04" w:rsidP="000A54D7">
      <w:pPr>
        <w:pStyle w:val="ListParagraph"/>
        <w:numPr>
          <w:ilvl w:val="2"/>
          <w:numId w:val="21"/>
        </w:numPr>
        <w:tabs>
          <w:tab w:val="clear" w:pos="1644"/>
          <w:tab w:val="clear" w:pos="1871"/>
          <w:tab w:val="left" w:pos="1440"/>
        </w:tabs>
        <w:spacing w:after="120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F94E6A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 และส่วนของผู้ถือหุ้นในงบฐานะการเงินรวม</w:t>
      </w:r>
    </w:p>
    <w:p w14:paraId="1F638D1F" w14:textId="77777777" w:rsidR="00C97C04" w:rsidRDefault="00C97C04" w:rsidP="000A54D7">
      <w:pPr>
        <w:pStyle w:val="ListParagraph"/>
        <w:tabs>
          <w:tab w:val="clear" w:pos="1644"/>
          <w:tab w:val="clear" w:pos="1871"/>
          <w:tab w:val="left" w:pos="1440"/>
        </w:tabs>
        <w:spacing w:after="120" w:line="180" w:lineRule="exact"/>
        <w:ind w:left="1440"/>
        <w:jc w:val="thaiDistribute"/>
        <w:rPr>
          <w:rFonts w:ascii="Angsana New" w:hAnsi="Angsana New"/>
          <w:sz w:val="30"/>
          <w:szCs w:val="30"/>
        </w:rPr>
      </w:pPr>
    </w:p>
    <w:p w14:paraId="492999FB" w14:textId="77777777" w:rsidR="00C97C04" w:rsidRPr="003D5A10" w:rsidRDefault="00C97C04" w:rsidP="000A54D7">
      <w:pPr>
        <w:pStyle w:val="ListParagraph"/>
        <w:numPr>
          <w:ilvl w:val="0"/>
          <w:numId w:val="12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  <w:cs/>
        </w:rPr>
      </w:pPr>
      <w:r w:rsidRPr="003D5A1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D5A10">
        <w:rPr>
          <w:rFonts w:ascii="Angsana New" w:hAnsi="Angsana New" w:hint="cs"/>
          <w:sz w:val="30"/>
          <w:szCs w:val="30"/>
          <w:cs/>
        </w:rPr>
        <w:t>ใหม่</w:t>
      </w:r>
      <w:r w:rsidRPr="003D5A10">
        <w:rPr>
          <w:rFonts w:ascii="Angsana New" w:hAnsi="Angsana New"/>
          <w:sz w:val="30"/>
          <w:szCs w:val="30"/>
          <w:cs/>
        </w:rPr>
        <w:t>ที่เริ่มมีผลบังคับใช้ใน</w:t>
      </w:r>
      <w:r w:rsidRPr="003D5A10">
        <w:rPr>
          <w:rFonts w:ascii="Angsana New" w:hAnsi="Angsana New" w:hint="cs"/>
          <w:sz w:val="30"/>
          <w:szCs w:val="30"/>
          <w:cs/>
        </w:rPr>
        <w:t>ปี</w:t>
      </w:r>
      <w:r w:rsidRPr="003D5A10">
        <w:rPr>
          <w:rFonts w:ascii="Angsana New" w:hAnsi="Angsana New"/>
          <w:sz w:val="30"/>
          <w:szCs w:val="30"/>
          <w:cs/>
        </w:rPr>
        <w:t>ปัจจุบัน</w:t>
      </w:r>
    </w:p>
    <w:p w14:paraId="5C05031B" w14:textId="27D4B92C" w:rsidR="00C97C04" w:rsidRPr="00A2068D" w:rsidRDefault="00C97C04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0645C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Pr="00C0645C">
        <w:rPr>
          <w:rFonts w:ascii="Angsana New" w:hAnsi="Angsana New"/>
          <w:sz w:val="30"/>
          <w:szCs w:val="30"/>
        </w:rPr>
        <w:br/>
        <w:t>1</w:t>
      </w:r>
      <w:r w:rsidRPr="00C0645C">
        <w:rPr>
          <w:rFonts w:ascii="Angsana New" w:hAnsi="Angsana New"/>
          <w:sz w:val="30"/>
          <w:szCs w:val="30"/>
          <w:cs/>
        </w:rPr>
        <w:t xml:space="preserve"> มกราคม </w:t>
      </w:r>
      <w:r w:rsidRPr="00C0645C">
        <w:rPr>
          <w:rFonts w:ascii="Angsana New" w:hAnsi="Angsana New"/>
          <w:sz w:val="30"/>
          <w:szCs w:val="30"/>
        </w:rPr>
        <w:t>256</w:t>
      </w:r>
      <w:r w:rsidR="00D43C8B">
        <w:rPr>
          <w:rFonts w:ascii="Angsana New" w:hAnsi="Angsana New"/>
          <w:sz w:val="30"/>
          <w:szCs w:val="30"/>
          <w:lang w:val="en-US"/>
        </w:rPr>
        <w:t>7</w:t>
      </w:r>
      <w:r w:rsidRPr="00C0645C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56E16D88" w14:textId="4755033E" w:rsidR="00C97C04" w:rsidRDefault="00C97C04" w:rsidP="000A54D7">
      <w:pPr>
        <w:spacing w:after="24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A2068D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การนำมาตรฐานการรายงานทางการเงินมาถือปฏิบัติไม่มีผลกระทบอย่างเป็นสาระสำคัญต่องบการเงิน</w:t>
      </w:r>
      <w:r w:rsidRPr="00A2068D">
        <w:rPr>
          <w:rFonts w:ascii="Angsana New" w:hAnsi="Angsana New" w:hint="cs"/>
          <w:sz w:val="30"/>
          <w:szCs w:val="30"/>
          <w:cs/>
        </w:rPr>
        <w:t>ของกลุ่ม</w:t>
      </w:r>
      <w:r>
        <w:rPr>
          <w:rFonts w:ascii="Angsana New" w:hAnsi="Angsana New" w:hint="cs"/>
          <w:sz w:val="30"/>
          <w:szCs w:val="30"/>
          <w:cs/>
        </w:rPr>
        <w:t>บริษัท</w:t>
      </w:r>
    </w:p>
    <w:p w14:paraId="0AE279D8" w14:textId="2F5CD4A0" w:rsidR="007853A8" w:rsidRPr="00C03E80" w:rsidRDefault="007853A8" w:rsidP="000A54D7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311"/>
        <w:outlineLvl w:val="0"/>
        <w:rPr>
          <w:rFonts w:ascii="Angsana New" w:hAnsi="Angsana New"/>
          <w:sz w:val="30"/>
          <w:szCs w:val="30"/>
        </w:rPr>
      </w:pPr>
      <w:r w:rsidRPr="00C03E80">
        <w:rPr>
          <w:rFonts w:ascii="Angsana New" w:hAnsi="Angsana New"/>
          <w:sz w:val="30"/>
          <w:szCs w:val="30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67549">
        <w:rPr>
          <w:rFonts w:ascii="Angsana New" w:hAnsi="Angsana New"/>
          <w:sz w:val="30"/>
          <w:szCs w:val="30"/>
        </w:rPr>
        <w:t>1</w:t>
      </w:r>
      <w:r w:rsidRPr="00C03E80">
        <w:rPr>
          <w:rFonts w:ascii="Angsana New" w:hAnsi="Angsana New"/>
          <w:sz w:val="30"/>
          <w:szCs w:val="30"/>
          <w:cs/>
        </w:rPr>
        <w:t xml:space="preserve"> มกราคม </w:t>
      </w:r>
      <w:r w:rsidR="00367549">
        <w:rPr>
          <w:rFonts w:ascii="Angsana New" w:hAnsi="Angsana New"/>
          <w:sz w:val="30"/>
          <w:szCs w:val="30"/>
        </w:rPr>
        <w:t>2568</w:t>
      </w:r>
    </w:p>
    <w:p w14:paraId="252DB9A1" w14:textId="7FE6D4D5" w:rsidR="00367549" w:rsidRPr="00F276E5" w:rsidRDefault="007853A8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03E80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400013">
        <w:rPr>
          <w:rFonts w:ascii="Angsana New" w:hAnsi="Angsana New"/>
          <w:sz w:val="30"/>
          <w:szCs w:val="30"/>
          <w:cs/>
        </w:rPr>
        <w:br/>
      </w:r>
      <w:r w:rsidRPr="00C03E80">
        <w:rPr>
          <w:rFonts w:ascii="Angsana New" w:hAnsi="Angsana New"/>
          <w:sz w:val="30"/>
          <w:szCs w:val="30"/>
        </w:rPr>
        <w:t>1</w:t>
      </w:r>
      <w:r w:rsidRPr="00C03E80">
        <w:rPr>
          <w:rFonts w:ascii="Angsana New" w:hAnsi="Angsana New"/>
          <w:sz w:val="30"/>
          <w:szCs w:val="30"/>
          <w:cs/>
        </w:rPr>
        <w:t xml:space="preserve"> มกราคม </w:t>
      </w:r>
      <w:r w:rsidR="00367549">
        <w:rPr>
          <w:rFonts w:ascii="Angsana New" w:hAnsi="Angsana New"/>
          <w:sz w:val="30"/>
          <w:szCs w:val="30"/>
        </w:rPr>
        <w:t xml:space="preserve">2568 </w:t>
      </w:r>
      <w:r w:rsidRPr="00C03E80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367549">
        <w:rPr>
          <w:rFonts w:ascii="Angsana New" w:hAnsi="Angsana New"/>
          <w:sz w:val="30"/>
          <w:szCs w:val="30"/>
        </w:rPr>
        <w:t xml:space="preserve"> </w:t>
      </w:r>
      <w:r w:rsidR="00367549" w:rsidRPr="00F276E5">
        <w:rPr>
          <w:rFonts w:ascii="Angsana New" w:hAnsi="Angsana New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663716C0" w14:textId="77777777" w:rsidR="00367549" w:rsidRDefault="00367549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F276E5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การนำมาตรฐานการรายงานทางการเงินมาถือปฏิบัติไม่มีผลกระทบอย่างเป็นสาระสำคัญต่องบการเงิน</w:t>
      </w:r>
      <w:r w:rsidRPr="00F276E5">
        <w:rPr>
          <w:rFonts w:ascii="Angsana New" w:hAnsi="Angsana New" w:hint="cs"/>
          <w:sz w:val="30"/>
          <w:szCs w:val="30"/>
          <w:cs/>
        </w:rPr>
        <w:t>ของกลุ่มบริษัท</w:t>
      </w:r>
    </w:p>
    <w:p w14:paraId="28495A93" w14:textId="3C48C052" w:rsidR="006E17AF" w:rsidRPr="00FF29CE" w:rsidRDefault="00FF29CE" w:rsidP="000A54D7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F29CE">
        <w:rPr>
          <w:rFonts w:ascii="Angsana New" w:hAnsi="Angsana New"/>
          <w:b/>
          <w:bCs/>
          <w:sz w:val="30"/>
          <w:szCs w:val="30"/>
          <w:cs/>
        </w:rPr>
        <w:t>ข้อมูลนโยบายการบัญชีที่มีสาระสำคัญ</w:t>
      </w:r>
    </w:p>
    <w:p w14:paraId="76A8E852" w14:textId="77777777" w:rsidR="000556E0" w:rsidRPr="00FF29CE" w:rsidRDefault="000556E0" w:rsidP="000A54D7">
      <w:pPr>
        <w:pStyle w:val="ListParagraph"/>
        <w:numPr>
          <w:ilvl w:val="0"/>
          <w:numId w:val="26"/>
        </w:numPr>
        <w:ind w:hanging="720"/>
        <w:jc w:val="thaiDistribute"/>
        <w:rPr>
          <w:rFonts w:ascii="Angsana New" w:hAnsi="Angsana New"/>
          <w:sz w:val="30"/>
          <w:szCs w:val="30"/>
        </w:rPr>
      </w:pPr>
      <w:r w:rsidRPr="00FF29CE">
        <w:rPr>
          <w:rFonts w:ascii="Angsana New" w:hAnsi="Angsana New"/>
          <w:sz w:val="30"/>
          <w:szCs w:val="30"/>
          <w:cs/>
        </w:rPr>
        <w:t>การรับรู้รายได้และค่าใช้จ่าย</w:t>
      </w:r>
    </w:p>
    <w:p w14:paraId="48E580C2" w14:textId="77777777" w:rsidR="000556E0" w:rsidRPr="00EF05A3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FF29CE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</w:t>
      </w:r>
      <w:r w:rsidRPr="00EF05A3">
        <w:rPr>
          <w:rFonts w:ascii="Angsana New" w:hAnsi="Angsana New"/>
          <w:sz w:val="30"/>
          <w:szCs w:val="30"/>
          <w:cs/>
        </w:rPr>
        <w:t>อำนาจควบคุมในสินค้าซึ่งโดยทั่วไปเกิดขึ้นเมื่อมีการส่งมอบสินค้าให้กับลูกค้าสำหรับสัญญาที่ให้สิทธิลูกค้าในการคืนสินค้า</w:t>
      </w:r>
      <w:r w:rsidRPr="00EF05A3">
        <w:rPr>
          <w:rFonts w:ascii="Angsana New" w:hAnsi="Angsana New"/>
          <w:sz w:val="30"/>
          <w:szCs w:val="30"/>
        </w:rPr>
        <w:t xml:space="preserve"> </w:t>
      </w:r>
      <w:r w:rsidRPr="00EF05A3">
        <w:rPr>
          <w:rFonts w:ascii="Angsana New" w:hAnsi="Angsana New"/>
          <w:sz w:val="30"/>
          <w:szCs w:val="30"/>
          <w:cs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ดังนั้นรายได้ที่รับรู้จะปรับปรุงด้วยประมาณการรับคืนสินค้า ซึ่งประมาณการจากข้อมูลในอดีต และไม่รวมจำนวนเงินที่เก็บแทนบุคคลที่สาม ภาษีมูลค่าเพิ่ม และแสดงสุทธิจากส่วนลดการค้าและส่วนลดตามปริมาณ</w:t>
      </w:r>
    </w:p>
    <w:p w14:paraId="27896CC4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รายได้ค่าบริการ รับรู้รายได้เมื่อได้ให้บริการแล้วเสร็จ</w:t>
      </w:r>
    </w:p>
    <w:p w14:paraId="5E1E7052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รายได้ค่าเช่าสำหรับสัญญาเช่าดำเนินงาน รับรู้ในกำไรหรือขาดทุนโดยวิธีเส้นตรงตลอดอายุสัญญาเช่า</w:t>
      </w:r>
    </w:p>
    <w:p w14:paraId="50C7E0D1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ดอกเบี้ยรับ รับรู้ตามเกณฑ์คงค้างโดยคำนึงถึงอัตราดอกเบี้ยที่แท้จริง</w:t>
      </w:r>
    </w:p>
    <w:p w14:paraId="1F088267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รายได้อื่นและค่าใช้จ่าย รับรู้ตามเกณฑ์คงค้าง</w:t>
      </w:r>
    </w:p>
    <w:p w14:paraId="247F600B" w14:textId="77777777" w:rsidR="000556E0" w:rsidRPr="00EF05A3" w:rsidRDefault="000556E0" w:rsidP="000A54D7">
      <w:pPr>
        <w:pStyle w:val="ListParagraph"/>
        <w:numPr>
          <w:ilvl w:val="0"/>
          <w:numId w:val="26"/>
        </w:numPr>
        <w:ind w:hanging="72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4594496E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F05A3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หมายถึง เงินสดและเงินฝากสถาบันการเงินซึ่งถึงกำหนดจ่ายคืนภายในระยะเวลาไม่เกิน 3 เดือน และไม่ติดภาระผูกพัน</w:t>
      </w:r>
    </w:p>
    <w:p w14:paraId="281DB119" w14:textId="77777777" w:rsidR="000556E0" w:rsidRDefault="000556E0" w:rsidP="000A54D7">
      <w:pPr>
        <w:pStyle w:val="ListParagraph"/>
        <w:numPr>
          <w:ilvl w:val="0"/>
          <w:numId w:val="26"/>
        </w:numPr>
        <w:ind w:hanging="720"/>
        <w:jc w:val="thaiDistribute"/>
        <w:rPr>
          <w:rFonts w:ascii="Angsana New" w:hAnsi="Angsana New"/>
          <w:sz w:val="30"/>
          <w:szCs w:val="30"/>
        </w:rPr>
      </w:pPr>
      <w:r w:rsidRPr="00C22AA1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161FD5F7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22AA1">
        <w:rPr>
          <w:rFonts w:ascii="Angsana New" w:hAnsi="Angsana New"/>
          <w:sz w:val="30"/>
          <w:szCs w:val="30"/>
          <w:cs/>
        </w:rPr>
        <w:t>สินค้าคงเหลือแสดงในราคาทุนหรือมูลค่าสุทธิที่จะได้รับ แล้วแต่ราคาใดจะต่ำกว่า</w:t>
      </w:r>
    </w:p>
    <w:p w14:paraId="5E601BF3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22AA1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ต้นทุนของสินค้าคำนวณโดยใช้วิธีเข้าก่อนออกก่อน     ต้นทุนสินค้าประกอบด้วยต้นทุนที่ซื้อ ต้นทุนในการดัดแปลงหรือต้นทุนอื่น เพื่อให้สินค้าอยู่ในสถานที่และสภาพปัจจุบัน ในกรณีของสินค้าสำเร็จรูป และสินค้าระหว่างผลิตที่ผลิตเองต้นทุนสินค้ารวมการปันส่วนของค่าโสหุ้ยการผลิตอย่างเหมาะสม โดยคำนึงถึงระดับกำลังการ</w:t>
      </w:r>
      <w:r>
        <w:rPr>
          <w:rFonts w:ascii="Angsana New" w:hAnsi="Angsana New" w:hint="cs"/>
          <w:sz w:val="30"/>
          <w:szCs w:val="30"/>
          <w:cs/>
        </w:rPr>
        <w:t>ผลิตตาม</w:t>
      </w:r>
      <w:r w:rsidRPr="00C22AA1">
        <w:rPr>
          <w:rFonts w:ascii="Angsana New" w:hAnsi="Angsana New"/>
          <w:sz w:val="30"/>
          <w:szCs w:val="30"/>
          <w:cs/>
        </w:rPr>
        <w:t>ปกติ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C22AA1">
        <w:rPr>
          <w:rFonts w:ascii="Angsana New" w:hAnsi="Angsana New"/>
          <w:sz w:val="30"/>
          <w:szCs w:val="30"/>
          <w:cs/>
        </w:rPr>
        <w:t>คำนวณโดยการใช้ต้นทุนมาตรฐานซึ่งได้รับการปรับปรุงให้ใกล้เคียงกับราคาทุน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C22AA1">
        <w:rPr>
          <w:rFonts w:ascii="Angsana New" w:hAnsi="Angsana New"/>
          <w:sz w:val="30"/>
          <w:szCs w:val="30"/>
          <w:cs/>
        </w:rPr>
        <w:t>ถัวเฉลี่ย</w:t>
      </w:r>
    </w:p>
    <w:p w14:paraId="281D3476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22AA1">
        <w:rPr>
          <w:rFonts w:ascii="Angsana New" w:hAnsi="Angsana New"/>
          <w:sz w:val="30"/>
          <w:szCs w:val="30"/>
          <w:cs/>
        </w:rPr>
        <w:lastRenderedPageBreak/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03725E06" w14:textId="77777777" w:rsidR="000556E0" w:rsidRPr="00436117" w:rsidRDefault="000556E0" w:rsidP="000A54D7">
      <w:pPr>
        <w:pStyle w:val="ListParagraph"/>
        <w:numPr>
          <w:ilvl w:val="0"/>
          <w:numId w:val="26"/>
        </w:numPr>
        <w:ind w:hanging="720"/>
        <w:jc w:val="thaiDistribute"/>
        <w:rPr>
          <w:rFonts w:ascii="Angsana New" w:hAnsi="Angsana New"/>
          <w:sz w:val="30"/>
          <w:szCs w:val="30"/>
        </w:rPr>
      </w:pPr>
      <w:r w:rsidRPr="00436117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558DC6C6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บริษัทย่อย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หมายถึง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บริษัทที่บริษัท</w:t>
      </w:r>
      <w:r w:rsidRPr="00E50A6D">
        <w:rPr>
          <w:rFonts w:ascii="Angsana New" w:hAnsi="Angsana New" w:hint="cs"/>
          <w:sz w:val="30"/>
          <w:szCs w:val="30"/>
          <w:cs/>
        </w:rPr>
        <w:t xml:space="preserve">ฯ </w:t>
      </w:r>
      <w:r w:rsidRPr="00E50A6D">
        <w:rPr>
          <w:rFonts w:ascii="Angsana New" w:hAnsi="Angsana New"/>
          <w:sz w:val="30"/>
          <w:szCs w:val="30"/>
          <w:cs/>
        </w:rPr>
        <w:t>มีสิทธิออกเสียงทั้งทางตรง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และทางอ้อมมากกว่ากึ่งหนึ่งของสิทธิในการออกเสียงทั้งหมด หรือมีอำนาจในการควบคุมนโยบายการเงิน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และการดำเนินงานของบริษัทย่อย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บริษัทย่อยดังกล่าวได้ถูกนำมารวมในการจัดทำงบการเงิน</w:t>
      </w:r>
      <w:r w:rsidRPr="00E50A6D">
        <w:rPr>
          <w:rFonts w:ascii="Angsana New" w:hAnsi="Angsana New" w:hint="cs"/>
          <w:sz w:val="30"/>
          <w:szCs w:val="30"/>
          <w:cs/>
        </w:rPr>
        <w:t>รวม</w:t>
      </w:r>
      <w:r w:rsidRPr="00E50A6D">
        <w:rPr>
          <w:rFonts w:ascii="Angsana New" w:hAnsi="Angsana New"/>
          <w:sz w:val="30"/>
          <w:szCs w:val="30"/>
          <w:cs/>
        </w:rPr>
        <w:t xml:space="preserve"> โดยเริ่มตั้งแต่วันที่บริษัทใหญ่มีอำนาจควบคุมจนถึงวันที่บริษัทย่อยดังกล่าวได้</w:t>
      </w:r>
      <w:r w:rsidRPr="00E50A6D">
        <w:rPr>
          <w:rFonts w:ascii="Angsana New" w:hAnsi="Angsana New" w:hint="cs"/>
          <w:sz w:val="30"/>
          <w:szCs w:val="30"/>
          <w:cs/>
        </w:rPr>
        <w:t>ถูก</w:t>
      </w:r>
      <w:r w:rsidRPr="00E50A6D">
        <w:rPr>
          <w:rFonts w:ascii="Angsana New" w:hAnsi="Angsana New"/>
          <w:sz w:val="30"/>
          <w:szCs w:val="30"/>
          <w:cs/>
        </w:rPr>
        <w:t>ขายออกไป รายการและยอดคงเหลือระหว่างกลุ่มบริษัท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ตลอดจนกำไรขาดทุนที่ยังไม่เกิดขึ้น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ได้ตัดออกจากงบการเงินรวมนี้แล้ว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 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14:paraId="3B0F756B" w14:textId="77777777" w:rsidR="000556E0" w:rsidRPr="00436117" w:rsidRDefault="000556E0" w:rsidP="000A54D7">
      <w:pPr>
        <w:pStyle w:val="ListParagraph"/>
        <w:numPr>
          <w:ilvl w:val="0"/>
          <w:numId w:val="26"/>
        </w:numPr>
        <w:ind w:hanging="720"/>
        <w:jc w:val="thaiDistribute"/>
        <w:rPr>
          <w:rFonts w:ascii="Angsana New" w:hAnsi="Angsana New"/>
          <w:sz w:val="30"/>
          <w:szCs w:val="30"/>
        </w:rPr>
      </w:pPr>
      <w:r w:rsidRPr="00436117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</w:p>
    <w:p w14:paraId="5B185B64" w14:textId="77777777" w:rsidR="000556E0" w:rsidRPr="00436117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36117">
        <w:rPr>
          <w:rFonts w:ascii="Angsana New" w:hAnsi="Angsana New"/>
          <w:sz w:val="30"/>
          <w:szCs w:val="30"/>
          <w:cs/>
        </w:rPr>
        <w:t>อสังหาริมทรัพย์เพื่อการลงทุนของ</w:t>
      </w:r>
      <w:r w:rsidRPr="00436117">
        <w:rPr>
          <w:rFonts w:ascii="Angsana New" w:hAnsi="Angsana New" w:hint="cs"/>
          <w:sz w:val="30"/>
          <w:szCs w:val="30"/>
          <w:cs/>
        </w:rPr>
        <w:t>กลุ่ม</w:t>
      </w:r>
      <w:r w:rsidRPr="00436117">
        <w:rPr>
          <w:rFonts w:ascii="Angsana New" w:hAnsi="Angsana New"/>
          <w:sz w:val="30"/>
          <w:szCs w:val="30"/>
          <w:cs/>
        </w:rPr>
        <w:t>บริษัทคือ</w:t>
      </w:r>
      <w:r w:rsidRPr="00436117">
        <w:rPr>
          <w:rFonts w:ascii="Angsana New" w:hAnsi="Angsana New" w:hint="cs"/>
          <w:sz w:val="30"/>
          <w:szCs w:val="30"/>
          <w:cs/>
        </w:rPr>
        <w:t xml:space="preserve"> </w:t>
      </w:r>
      <w:r w:rsidRPr="00436117">
        <w:rPr>
          <w:rFonts w:ascii="Angsana New" w:hAnsi="Angsana New"/>
          <w:sz w:val="30"/>
          <w:szCs w:val="30"/>
          <w:cs/>
        </w:rPr>
        <w:t>ที่ดิน และอาคาร ซึ่งบริษัท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</w:t>
      </w:r>
      <w:r w:rsidRPr="00436117">
        <w:rPr>
          <w:rFonts w:ascii="Angsana New" w:hAnsi="Angsana New" w:hint="cs"/>
          <w:sz w:val="30"/>
          <w:szCs w:val="30"/>
          <w:cs/>
        </w:rPr>
        <w:t>กลุ่ม</w:t>
      </w:r>
      <w:r w:rsidRPr="00436117">
        <w:rPr>
          <w:rFonts w:ascii="Angsana New" w:hAnsi="Angsana New"/>
          <w:sz w:val="30"/>
          <w:szCs w:val="30"/>
          <w:cs/>
        </w:rPr>
        <w:t>บริษัท</w:t>
      </w:r>
    </w:p>
    <w:p w14:paraId="5076FD25" w14:textId="77777777" w:rsidR="000556E0" w:rsidRPr="00436117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36117">
        <w:rPr>
          <w:rFonts w:ascii="Angsana New" w:hAnsi="Angsana New"/>
          <w:sz w:val="30"/>
          <w:szCs w:val="30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FDA4AE8" w14:textId="77777777" w:rsidR="000556E0" w:rsidRPr="00436117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36117">
        <w:rPr>
          <w:rFonts w:ascii="Angsana New" w:hAnsi="Angsana New" w:hint="cs"/>
          <w:sz w:val="30"/>
          <w:szCs w:val="30"/>
          <w:cs/>
        </w:rPr>
        <w:t>กลุ่ม</w:t>
      </w:r>
      <w:r w:rsidRPr="00436117">
        <w:rPr>
          <w:rFonts w:ascii="Angsana New" w:hAnsi="Angsana New"/>
          <w:sz w:val="30"/>
          <w:szCs w:val="30"/>
          <w:cs/>
        </w:rPr>
        <w:t>บริษัท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Pr="00436117">
        <w:rPr>
          <w:rFonts w:ascii="Angsana New" w:hAnsi="Angsana New" w:hint="cs"/>
          <w:sz w:val="30"/>
          <w:szCs w:val="30"/>
          <w:cs/>
        </w:rPr>
        <w:t>กลุ่ม</w:t>
      </w:r>
      <w:r w:rsidRPr="00436117">
        <w:rPr>
          <w:rFonts w:ascii="Angsana New" w:hAnsi="Angsana New"/>
          <w:sz w:val="30"/>
          <w:szCs w:val="30"/>
          <w:cs/>
        </w:rPr>
        <w:t xml:space="preserve">บริษัทจะได้รับประโยชน์เชิงเศรษฐกิจในอนาคตในรายจ่ายนั้น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</w:t>
      </w:r>
      <w:r w:rsidRPr="00436117">
        <w:rPr>
          <w:rFonts w:ascii="Angsana New" w:hAnsi="Angsana New" w:hint="cs"/>
          <w:sz w:val="30"/>
          <w:szCs w:val="30"/>
          <w:cs/>
        </w:rPr>
        <w:t>กลุ่ม</w:t>
      </w:r>
      <w:r w:rsidRPr="00436117">
        <w:rPr>
          <w:rFonts w:ascii="Angsana New" w:hAnsi="Angsana New"/>
          <w:sz w:val="30"/>
          <w:szCs w:val="30"/>
          <w:cs/>
        </w:rPr>
        <w:t xml:space="preserve">บริษัทจะตัดมูลค่าตามบัญชีของส่วนที่ถูกเปลี่ยนแทนออก  </w:t>
      </w:r>
    </w:p>
    <w:p w14:paraId="747897A5" w14:textId="77777777" w:rsidR="000556E0" w:rsidRPr="00436117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36117">
        <w:rPr>
          <w:rFonts w:ascii="Angsana New" w:hAnsi="Angsana New"/>
          <w:sz w:val="30"/>
          <w:szCs w:val="30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515E8E66" w14:textId="77777777" w:rsidR="000556E0" w:rsidRPr="00436117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36117">
        <w:rPr>
          <w:rFonts w:ascii="Angsana New" w:hAnsi="Angsana New"/>
          <w:sz w:val="30"/>
          <w:szCs w:val="30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เพื่อปันส่วนราคาทุนตลอดประมาณการอายุการให้ประโยชน์ดังนี้</w:t>
      </w:r>
    </w:p>
    <w:p w14:paraId="3389C9D4" w14:textId="77777777" w:rsidR="000556E0" w:rsidRDefault="000556E0" w:rsidP="000A54D7">
      <w:pPr>
        <w:spacing w:line="240" w:lineRule="atLeast"/>
        <w:ind w:left="1985"/>
        <w:rPr>
          <w:rFonts w:ascii="Angsana New" w:hAnsi="Angsana New"/>
          <w:sz w:val="30"/>
          <w:szCs w:val="30"/>
          <w:lang w:val="en-US"/>
        </w:rPr>
      </w:pPr>
      <w:r w:rsidRPr="00FF3479">
        <w:rPr>
          <w:rFonts w:ascii="Angsana New" w:hAnsi="Angsana New"/>
          <w:sz w:val="30"/>
          <w:szCs w:val="30"/>
          <w:cs/>
          <w:lang w:val="en-US"/>
        </w:rPr>
        <w:t>อาคาร</w:t>
      </w:r>
      <w:r>
        <w:rPr>
          <w:rFonts w:ascii="Angsana New" w:hAnsi="Angsana New" w:hint="cs"/>
          <w:sz w:val="30"/>
          <w:szCs w:val="30"/>
          <w:cs/>
          <w:lang w:val="en-US"/>
        </w:rPr>
        <w:t>สำนักงาน</w:t>
      </w:r>
      <w:r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/>
          <w:sz w:val="30"/>
          <w:szCs w:val="30"/>
          <w:cs/>
          <w:lang w:val="en-US"/>
        </w:rPr>
        <w:tab/>
      </w:r>
      <w:r>
        <w:rPr>
          <w:rFonts w:ascii="Angsana New" w:hAnsi="Angsana New"/>
          <w:sz w:val="30"/>
          <w:szCs w:val="30"/>
          <w:cs/>
          <w:lang w:val="en-US"/>
        </w:rPr>
        <w:tab/>
      </w:r>
      <w:r>
        <w:rPr>
          <w:rFonts w:ascii="Angsana New" w:hAnsi="Angsana New"/>
          <w:sz w:val="30"/>
          <w:szCs w:val="30"/>
          <w:cs/>
          <w:lang w:val="en-US"/>
        </w:rPr>
        <w:tab/>
      </w:r>
      <w:r w:rsidRPr="00A85698">
        <w:rPr>
          <w:rFonts w:ascii="Angsana New" w:hAnsi="Angsana New"/>
          <w:sz w:val="30"/>
          <w:szCs w:val="30"/>
        </w:rPr>
        <w:t>20</w:t>
      </w:r>
      <w:r w:rsidRPr="00FF34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ab/>
      </w:r>
      <w:r w:rsidRPr="00FF3479">
        <w:rPr>
          <w:rFonts w:ascii="Angsana New" w:hAnsi="Angsana New"/>
          <w:sz w:val="30"/>
          <w:szCs w:val="30"/>
          <w:cs/>
          <w:lang w:val="en-US"/>
        </w:rPr>
        <w:t>ปี</w:t>
      </w:r>
    </w:p>
    <w:p w14:paraId="7A6E8DE5" w14:textId="77777777" w:rsidR="000556E0" w:rsidRDefault="000556E0" w:rsidP="000A54D7">
      <w:pPr>
        <w:pStyle w:val="ListParagraph"/>
        <w:numPr>
          <w:ilvl w:val="0"/>
          <w:numId w:val="26"/>
        </w:numPr>
        <w:spacing w:before="240"/>
        <w:ind w:hanging="720"/>
        <w:jc w:val="thaiDistribute"/>
        <w:rPr>
          <w:rFonts w:ascii="Angsana New" w:hAnsi="Angsana New"/>
          <w:sz w:val="30"/>
          <w:szCs w:val="30"/>
        </w:rPr>
      </w:pPr>
      <w:r w:rsidRPr="00C22AA1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7E46860B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C22AA1">
        <w:rPr>
          <w:rFonts w:ascii="Angsana New" w:hAnsi="Angsana New"/>
          <w:sz w:val="30"/>
          <w:szCs w:val="30"/>
          <w:cs/>
        </w:rPr>
        <w:t>บริษัท แสดงราคาอาคารและอุปกรณ์ในราคาทุนหักด้วยค่าเสื่อมราคาสะสม และค่าเผื่อการด้อยค่าสะสม (ถ้ามี) ยกเว้นที่ดินและสินทรัพย์ระหว่างก่อสร้างแสดงในราคาทุนหักค่าเผื่อการด้อยค่า (ถ้ามี) โดยราคาทุนรวมถึงรายจ่ายที่เกี่ยวข้องโดยตรง เพื่อให้สินทรัพย์อยู่ในสถานที่และสภาพที่พร้อมใช้งาน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22AA1">
        <w:rPr>
          <w:rFonts w:ascii="Angsana New" w:hAnsi="Angsana New"/>
          <w:sz w:val="30"/>
          <w:szCs w:val="30"/>
          <w:cs/>
        </w:rPr>
        <w:t>บริษัท คำนวณค่าเสื่อมราคาสินทรัพย์โดยวิธีเส้นตรงตามอายุการใช้งานโดยประมาณของสินทรัพย์แต่ละรายการ ซึ่งพิจารณาแต่ละส่วนประกอบแยกต่างหากจากกัน เมื่อแต่ละส่วนประกอบนั้นมีสาระสำคัญ และประมาณการอายุการใช้งานของสินทรัพย์แสดงได้ดังนี้</w:t>
      </w:r>
    </w:p>
    <w:p w14:paraId="141CC3EF" w14:textId="77777777" w:rsidR="00D919F8" w:rsidRDefault="00D919F8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5760" w:type="dxa"/>
        <w:jc w:val="center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050"/>
        <w:gridCol w:w="1710"/>
      </w:tblGrid>
      <w:tr w:rsidR="000556E0" w:rsidRPr="00322EB3" w14:paraId="65EAF5A6" w14:textId="77777777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72915DF0" w14:textId="77777777" w:rsidR="000556E0" w:rsidRPr="00775D86" w:rsidRDefault="000556E0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AA1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อาคารโรงงานและสำนักงาน</w:t>
            </w:r>
          </w:p>
        </w:tc>
        <w:tc>
          <w:tcPr>
            <w:tcW w:w="1710" w:type="dxa"/>
            <w:shd w:val="clear" w:color="auto" w:fill="auto"/>
          </w:tcPr>
          <w:p w14:paraId="4DCDA976" w14:textId="77777777" w:rsidR="000556E0" w:rsidRPr="00322EB3" w:rsidRDefault="000556E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0556E0" w:rsidRPr="00775D86" w14:paraId="23417DA2" w14:textId="77777777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01DEBCB9" w14:textId="77777777" w:rsidR="000556E0" w:rsidRPr="009450DF" w:rsidRDefault="000556E0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8FAA965" w14:textId="77777777" w:rsidR="000556E0" w:rsidRPr="00775D86" w:rsidRDefault="000556E0" w:rsidP="000A54D7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5-20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0556E0" w:rsidRPr="00775D86" w14:paraId="70F8DBBA" w14:textId="77777777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227D7696" w14:textId="77777777" w:rsidR="000556E0" w:rsidRPr="00775D86" w:rsidRDefault="000556E0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3B1DF3" w14:textId="77777777" w:rsidR="000556E0" w:rsidRPr="00775D86" w:rsidRDefault="000556E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0556E0" w:rsidRPr="00E50A6D" w14:paraId="6626A498" w14:textId="77777777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1612505B" w14:textId="77777777" w:rsidR="000556E0" w:rsidRPr="00775D86" w:rsidRDefault="000556E0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อุปกรณ์สำนักงานและคอมพิวเตอร์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7A1682E" w14:textId="77777777" w:rsidR="000556E0" w:rsidRPr="00E50A6D" w:rsidRDefault="000556E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-10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0556E0" w:rsidRPr="00E50A6D" w14:paraId="1ACCA5D1" w14:textId="77777777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73854D08" w14:textId="77777777" w:rsidR="000556E0" w:rsidRPr="00C22AA1" w:rsidRDefault="000556E0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E928BC" w14:textId="77777777" w:rsidR="000556E0" w:rsidRPr="00E50A6D" w:rsidRDefault="000556E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0556E0" w:rsidRPr="00E50A6D" w14:paraId="08435A5D" w14:textId="77777777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3801FD85" w14:textId="77777777" w:rsidR="000556E0" w:rsidRPr="00C22AA1" w:rsidRDefault="000556E0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A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67B2CE" w14:textId="77777777" w:rsidR="000556E0" w:rsidRPr="00E50A6D" w:rsidRDefault="000556E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0556E0" w:rsidRPr="00E50A6D" w14:paraId="27158A79" w14:textId="77777777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1AEE46E1" w14:textId="77777777" w:rsidR="000556E0" w:rsidRPr="00C22AA1" w:rsidRDefault="000556E0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21D5D8" w14:textId="77777777" w:rsidR="000556E0" w:rsidRPr="00E50A6D" w:rsidRDefault="000556E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-15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14:paraId="006E16FB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 ไม่คิดค่าเสื่อมราคาสำหรับที่ดินและสินทรัพย์ระหว่างก่อสร้าง</w:t>
      </w:r>
    </w:p>
    <w:p w14:paraId="1A74588D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212E64">
        <w:rPr>
          <w:rFonts w:ascii="Angsana New" w:hAnsi="Angsana New"/>
          <w:sz w:val="30"/>
          <w:szCs w:val="30"/>
          <w:cs/>
        </w:rPr>
        <w:t>ทุกสิ้นรอบระยะเวลาของรายงานจะทบทวนและปรับปรุงมูลค่าคงเหลือและอายุการให้ประโยชน์ของสินทรัพย์ให้เหมาะสม</w:t>
      </w:r>
    </w:p>
    <w:p w14:paraId="7C75E9FE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212E64">
        <w:rPr>
          <w:rFonts w:ascii="Angsana New" w:hAnsi="Angsana New"/>
          <w:sz w:val="30"/>
          <w:szCs w:val="30"/>
          <w:cs/>
        </w:rPr>
        <w:t>ต้นทุนของการปรับปรุงสินทรัพย์ให้ดีขึ้นอย่างสำคัญ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12E64">
        <w:rPr>
          <w:rFonts w:ascii="Angsana New" w:hAnsi="Angsana New"/>
          <w:sz w:val="30"/>
          <w:szCs w:val="30"/>
          <w:cs/>
        </w:rPr>
        <w:t>ต้นทุนที่เกิดจากการเปลี่ยนแปลงแทนส่วนประกอบของรายการ ที่ดิน อาคารและอุปกรณ์ ตามระยะเวลาที่กำหนด</w:t>
      </w:r>
      <w:r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212E64">
        <w:rPr>
          <w:rFonts w:ascii="Angsana New" w:hAnsi="Angsana New"/>
          <w:sz w:val="30"/>
          <w:szCs w:val="30"/>
          <w:cs/>
        </w:rPr>
        <w:t xml:space="preserve">จะรับรู้ต้นทุนดังกล่าวไว้เป็นส่วนหนึ่งของราคาตามบัญชีของสินทรัพย์และคิดค่าเสื่อมราคาทั้งนี้สำหรับกรณีที่มีการเปลี่ยนแทนและได้บันทึกเป็นส่วนหนึ่งของราคาตามบัญชีของสินทรัพย์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212E64">
        <w:rPr>
          <w:rFonts w:ascii="Angsana New" w:hAnsi="Angsana New"/>
          <w:sz w:val="30"/>
          <w:szCs w:val="30"/>
          <w:cs/>
        </w:rPr>
        <w:t>จะตัดมูลค่าตามบัญชีของส่วนประกอบที่ถูกเปลี่ยนแทนออก</w:t>
      </w:r>
    </w:p>
    <w:p w14:paraId="529EB9A2" w14:textId="33BC6D1C" w:rsidR="000556E0" w:rsidRDefault="000556E0" w:rsidP="000A54D7">
      <w:pPr>
        <w:pStyle w:val="ListParagraph"/>
        <w:numPr>
          <w:ilvl w:val="0"/>
          <w:numId w:val="26"/>
        </w:numPr>
        <w:ind w:hanging="720"/>
        <w:jc w:val="thaiDistribute"/>
        <w:rPr>
          <w:rFonts w:ascii="Angsana New" w:hAnsi="Angsana New"/>
          <w:sz w:val="30"/>
          <w:szCs w:val="30"/>
        </w:rPr>
      </w:pPr>
      <w:r w:rsidRPr="00212E64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8C5892">
        <w:rPr>
          <w:rFonts w:ascii="Angsana New" w:hAnsi="Angsana New" w:hint="cs"/>
          <w:sz w:val="30"/>
          <w:szCs w:val="30"/>
          <w:cs/>
        </w:rPr>
        <w:t>อื่น</w:t>
      </w:r>
    </w:p>
    <w:p w14:paraId="2E4463EE" w14:textId="2CE74210" w:rsidR="000556E0" w:rsidRDefault="000556E0" w:rsidP="000A54D7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212E64">
        <w:rPr>
          <w:rFonts w:ascii="Angsana New" w:hAnsi="Angsana New"/>
          <w:sz w:val="30"/>
          <w:szCs w:val="30"/>
          <w:cs/>
        </w:rPr>
        <w:t xml:space="preserve"> แสดงราคาสินทรัพย์ไม่มีตัวตน</w:t>
      </w:r>
      <w:r w:rsidR="008C5892">
        <w:rPr>
          <w:rFonts w:ascii="Angsana New" w:hAnsi="Angsana New" w:hint="cs"/>
          <w:sz w:val="30"/>
          <w:szCs w:val="30"/>
          <w:cs/>
        </w:rPr>
        <w:t>อื่น</w:t>
      </w:r>
      <w:r w:rsidRPr="00212E64">
        <w:rPr>
          <w:rFonts w:ascii="Angsana New" w:hAnsi="Angsana New"/>
          <w:sz w:val="30"/>
          <w:szCs w:val="30"/>
          <w:cs/>
        </w:rPr>
        <w:t xml:space="preserve"> ในราคาทุนหักด้วยค่าตัดจำหน่ายสะสมและค่าเผื่อการด้อยค่าสะสม (ถ้ามี)</w:t>
      </w:r>
    </w:p>
    <w:p w14:paraId="10BA6067" w14:textId="6E3F8D86" w:rsidR="000556E0" w:rsidRDefault="000556E0" w:rsidP="000A54D7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212E64">
        <w:rPr>
          <w:rFonts w:ascii="Angsana New" w:hAnsi="Angsana New"/>
          <w:sz w:val="30"/>
          <w:szCs w:val="30"/>
          <w:cs/>
        </w:rPr>
        <w:t xml:space="preserve"> ตัดจำหน่ายสินทรัพย์ไม่มีตัวตน</w:t>
      </w:r>
      <w:r w:rsidR="008C5892">
        <w:rPr>
          <w:rFonts w:ascii="Angsana New" w:hAnsi="Angsana New" w:hint="cs"/>
          <w:sz w:val="30"/>
          <w:szCs w:val="30"/>
          <w:cs/>
        </w:rPr>
        <w:t>อื่น</w:t>
      </w:r>
      <w:r w:rsidRPr="00212E64">
        <w:rPr>
          <w:rFonts w:ascii="Angsana New" w:hAnsi="Angsana New"/>
          <w:sz w:val="30"/>
          <w:szCs w:val="30"/>
          <w:cs/>
        </w:rPr>
        <w:t xml:space="preserve">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 เกิดการด้อยค่า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212E64">
        <w:rPr>
          <w:rFonts w:ascii="Angsana New" w:hAnsi="Angsana New"/>
          <w:sz w:val="30"/>
          <w:szCs w:val="30"/>
          <w:cs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="004122F9">
        <w:rPr>
          <w:rFonts w:ascii="Angsana New" w:hAnsi="Angsana New" w:hint="cs"/>
          <w:sz w:val="30"/>
          <w:szCs w:val="30"/>
          <w:cs/>
        </w:rPr>
        <w:t>อื่น</w:t>
      </w:r>
      <w:r w:rsidRPr="00212E64">
        <w:rPr>
          <w:rFonts w:ascii="Angsana New" w:hAnsi="Angsana New"/>
          <w:sz w:val="30"/>
          <w:szCs w:val="30"/>
          <w:cs/>
        </w:rPr>
        <w:t>ดังกล่าวทุกสิ้นปีเป็นอย่างน้อย ค่าตัดจำหน่ายรับรู้เป็นค่าใช้จ่ายในงบกำไรขาดทุนเบ็ดเสร็จ</w:t>
      </w:r>
    </w:p>
    <w:p w14:paraId="59111912" w14:textId="51F83E1C" w:rsidR="000556E0" w:rsidRDefault="000556E0" w:rsidP="00E86B90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212E64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4122F9">
        <w:rPr>
          <w:rFonts w:ascii="Angsana New" w:hAnsi="Angsana New" w:hint="cs"/>
          <w:sz w:val="30"/>
          <w:szCs w:val="30"/>
          <w:cs/>
        </w:rPr>
        <w:t>อื่น</w:t>
      </w:r>
      <w:r w:rsidRPr="00212E64">
        <w:rPr>
          <w:rFonts w:ascii="Angsana New" w:hAnsi="Angsana New"/>
          <w:sz w:val="30"/>
          <w:szCs w:val="30"/>
          <w:cs/>
        </w:rPr>
        <w:t>ที่มีอายุการให้ประโยชน์จำกัดมีดังนี้</w:t>
      </w:r>
    </w:p>
    <w:tbl>
      <w:tblPr>
        <w:tblW w:w="5760" w:type="dxa"/>
        <w:jc w:val="center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050"/>
        <w:gridCol w:w="1710"/>
      </w:tblGrid>
      <w:tr w:rsidR="000556E0" w:rsidRPr="00E50A6D" w14:paraId="4CC0EE2B" w14:textId="77777777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7FFBB694" w14:textId="77777777" w:rsidR="000556E0" w:rsidRPr="00C22AA1" w:rsidRDefault="000556E0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2E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10" w:type="dxa"/>
            <w:shd w:val="clear" w:color="auto" w:fill="auto"/>
          </w:tcPr>
          <w:p w14:paraId="7698534F" w14:textId="77777777" w:rsidR="000556E0" w:rsidRPr="00E50A6D" w:rsidRDefault="000556E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0 </w:t>
            </w:r>
            <w:r w:rsidRPr="00B975A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14:paraId="11687514" w14:textId="77777777" w:rsidR="000556E0" w:rsidRDefault="000556E0" w:rsidP="000A54D7">
      <w:pPr>
        <w:pStyle w:val="ListParagraph"/>
        <w:numPr>
          <w:ilvl w:val="0"/>
          <w:numId w:val="26"/>
        </w:numPr>
        <w:spacing w:before="240"/>
        <w:ind w:hanging="720"/>
        <w:jc w:val="thaiDistribute"/>
        <w:rPr>
          <w:rFonts w:ascii="Angsana New" w:hAnsi="Angsana New"/>
          <w:sz w:val="30"/>
          <w:szCs w:val="30"/>
        </w:rPr>
      </w:pPr>
      <w:r w:rsidRPr="00F46B01">
        <w:rPr>
          <w:rFonts w:ascii="Angsana New" w:hAnsi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6F60486B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F46B01">
        <w:rPr>
          <w:rFonts w:ascii="Angsana New" w:hAnsi="Angsana New"/>
          <w:sz w:val="30"/>
          <w:szCs w:val="30"/>
          <w:cs/>
        </w:rPr>
        <w:t xml:space="preserve">ทุกวันสิ้นรอบระยะเวลารายงาน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F46B01">
        <w:rPr>
          <w:rFonts w:ascii="Angsana New" w:hAnsi="Angsana New"/>
          <w:sz w:val="30"/>
          <w:szCs w:val="30"/>
          <w:cs/>
        </w:rPr>
        <w:t>จะทำการประเมินการด้อยค่าของที่ดิน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46B01">
        <w:rPr>
          <w:rFonts w:ascii="Angsana New" w:hAnsi="Angsana New"/>
          <w:sz w:val="30"/>
          <w:szCs w:val="30"/>
          <w:cs/>
        </w:rPr>
        <w:t>อาคารและอุปกรณ์ สินทรัพย์สิทธิการใช้ อสังหาริมทรัพย์เพื่อการลงทุน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F46B01">
        <w:rPr>
          <w:rFonts w:ascii="Angsana New" w:hAnsi="Angsana New"/>
          <w:sz w:val="30"/>
          <w:szCs w:val="30"/>
          <w:cs/>
        </w:rPr>
        <w:t>สินทรัพย์ที่ไม่มีตัวตนของ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F46B01">
        <w:rPr>
          <w:rFonts w:ascii="Angsana New" w:hAnsi="Angsana New"/>
          <w:sz w:val="30"/>
          <w:szCs w:val="30"/>
          <w:cs/>
        </w:rPr>
        <w:t xml:space="preserve"> หากมีข้อบ่งชี้ว่าสินทรัพย์ดังกล่าวอาจด้อยค่า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46B01">
        <w:rPr>
          <w:rFonts w:ascii="Angsana New" w:hAnsi="Angsana New"/>
          <w:sz w:val="30"/>
          <w:szCs w:val="30"/>
          <w:cs/>
        </w:rPr>
        <w:t xml:space="preserve">และจะทำการประเมินการด้อยค่าของค่าความนิยมและสินทรัพย์ไม่มีตัวตนที่มีอายุการให้ประโยชน์ไม่ทราบแน่นอนเป็นรายปี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F46B01">
        <w:rPr>
          <w:rFonts w:ascii="Angsana New" w:hAnsi="Angsana New"/>
          <w:sz w:val="30"/>
          <w:szCs w:val="30"/>
          <w:cs/>
        </w:rPr>
        <w:t xml:space="preserve"> 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5BC72E00" w14:textId="426DC012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46B01">
        <w:rPr>
          <w:rFonts w:ascii="Angsana New" w:hAnsi="Angsana New"/>
          <w:sz w:val="30"/>
          <w:szCs w:val="30"/>
          <w:cs/>
        </w:rPr>
        <w:t>จะรับรู้รายการขาดทุนจากการด้อยค่าในกำไร</w:t>
      </w:r>
      <w:r w:rsidR="00346BFE">
        <w:rPr>
          <w:rFonts w:ascii="Angsana New" w:hAnsi="Angsana New" w:hint="cs"/>
          <w:sz w:val="30"/>
          <w:szCs w:val="30"/>
          <w:cs/>
        </w:rPr>
        <w:t>หรือ</w:t>
      </w:r>
      <w:r w:rsidRPr="00F46B01">
        <w:rPr>
          <w:rFonts w:ascii="Angsana New" w:hAnsi="Angsana New"/>
          <w:sz w:val="30"/>
          <w:szCs w:val="30"/>
          <w:cs/>
        </w:rPr>
        <w:t>ขาดทุน</w:t>
      </w:r>
    </w:p>
    <w:p w14:paraId="033C9D08" w14:textId="77777777" w:rsidR="000556E0" w:rsidRDefault="000556E0" w:rsidP="000A54D7">
      <w:pPr>
        <w:pStyle w:val="ListParagraph"/>
        <w:numPr>
          <w:ilvl w:val="0"/>
          <w:numId w:val="26"/>
        </w:numPr>
        <w:spacing w:before="240"/>
        <w:ind w:hanging="720"/>
        <w:jc w:val="thaiDistribute"/>
        <w:rPr>
          <w:rFonts w:ascii="Angsana New" w:hAnsi="Angsana New"/>
          <w:sz w:val="30"/>
          <w:szCs w:val="30"/>
        </w:rPr>
      </w:pPr>
      <w:r w:rsidRPr="001F4245">
        <w:rPr>
          <w:rFonts w:ascii="Angsana New" w:hAnsi="Angsana New"/>
          <w:sz w:val="30"/>
          <w:szCs w:val="30"/>
          <w:cs/>
        </w:rPr>
        <w:lastRenderedPageBreak/>
        <w:t>การบันทึกต้นทุนการกู้ยืมเป็นราคาทุนของสินทรัพย์</w:t>
      </w:r>
    </w:p>
    <w:p w14:paraId="4760E604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1F4245">
        <w:rPr>
          <w:rFonts w:ascii="Angsana New" w:hAnsi="Angsana New"/>
          <w:sz w:val="30"/>
          <w:szCs w:val="30"/>
          <w:cs/>
        </w:rPr>
        <w:t>ต้นทุนการกู้ยืมจะตั้งเป็นราคาทุนของสินทรัพย์เมื่อ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1F4245">
        <w:rPr>
          <w:rFonts w:ascii="Angsana New" w:hAnsi="Angsana New"/>
          <w:sz w:val="30"/>
          <w:szCs w:val="30"/>
          <w:cs/>
        </w:rPr>
        <w:t xml:space="preserve"> มีต้นทุนการกู้ยืมที่เกิดขึ้นจริงเกี่ยวกับสินทรัพย์ที่จำต้องอาศัยระยะเวลาช่วงหนึ่งก่อนที่สินทรัพย์นั้นพร้อมที่จะใช้งาน  การตั้งต้นทุนการกู้ยืมเป็นราคาทุนของสินทรัพย์ จะหยุดเมื่อสินทรัพย์นั้นพร้อมที่จะใช้งาน</w:t>
      </w:r>
    </w:p>
    <w:p w14:paraId="6B650470" w14:textId="77777777" w:rsidR="000556E0" w:rsidRDefault="000556E0" w:rsidP="000A54D7">
      <w:pPr>
        <w:pStyle w:val="ListParagraph"/>
        <w:numPr>
          <w:ilvl w:val="0"/>
          <w:numId w:val="26"/>
        </w:numPr>
        <w:ind w:hanging="720"/>
        <w:jc w:val="thaiDistribute"/>
        <w:rPr>
          <w:rFonts w:ascii="Angsana New" w:hAnsi="Angsana New"/>
          <w:sz w:val="30"/>
          <w:szCs w:val="30"/>
        </w:rPr>
      </w:pPr>
      <w:r w:rsidRPr="00193E79">
        <w:rPr>
          <w:rFonts w:ascii="Angsana New" w:hAnsi="Angsana New"/>
          <w:sz w:val="30"/>
          <w:szCs w:val="30"/>
          <w:cs/>
        </w:rPr>
        <w:t>สัญญาเช่า</w:t>
      </w:r>
    </w:p>
    <w:p w14:paraId="1D683D7E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193E79">
        <w:rPr>
          <w:rFonts w:ascii="Angsana New" w:hAnsi="Angsana New"/>
          <w:sz w:val="30"/>
          <w:szCs w:val="30"/>
          <w:cs/>
        </w:rPr>
        <w:t>บริษัทในฐานะผู้เช่า</w:t>
      </w:r>
    </w:p>
    <w:p w14:paraId="430BC78A" w14:textId="77777777" w:rsidR="000556E0" w:rsidRPr="00193E79" w:rsidRDefault="000556E0" w:rsidP="000A54D7">
      <w:pPr>
        <w:spacing w:line="240" w:lineRule="atLeast"/>
        <w:ind w:left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193E79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35F2DEE3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193E79">
        <w:rPr>
          <w:rFonts w:ascii="Angsana New" w:hAnsi="Angsana New"/>
          <w:sz w:val="30"/>
          <w:szCs w:val="30"/>
          <w:cs/>
        </w:rPr>
        <w:t xml:space="preserve"> 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 ราคาทุนของสินทรัพย์สิทธิการใช้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93E79">
        <w:rPr>
          <w:rFonts w:ascii="Angsana New" w:hAnsi="Angsana New"/>
          <w:sz w:val="30"/>
          <w:szCs w:val="30"/>
          <w:cs/>
        </w:rPr>
        <w:t>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ต้นทุนทางตรงเริ่มแรกที่เกิดขึ้นจำนวนเงินที่จ่ายชำระตามสัญญาเช่า ณ วันที่สัญญาเช่าเริ่มมีผล หรือก่อนวันที่สัญญาเช่าเริ่มมีผล และหักด้วยสิ่งจูงใจตามสัญญาเช่าที่ได้รับ</w:t>
      </w:r>
    </w:p>
    <w:p w14:paraId="415D7791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193E79">
        <w:rPr>
          <w:rFonts w:ascii="Angsana New" w:hAnsi="Angsana New"/>
          <w:sz w:val="30"/>
          <w:szCs w:val="30"/>
          <w:cs/>
        </w:rPr>
        <w:t>หาก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193E79">
        <w:rPr>
          <w:rFonts w:ascii="Angsana New" w:hAnsi="Angsana New"/>
          <w:sz w:val="30"/>
          <w:szCs w:val="30"/>
          <w:cs/>
        </w:rPr>
        <w:t xml:space="preserve"> ไม่มีความเชื่อมั่นอย่างสมเหตุสมผลว่าความเป็นเจ้าของในสินทรัพย์อ้างอิงจะถูกโอนให้แก่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93E79">
        <w:rPr>
          <w:rFonts w:ascii="Angsana New" w:hAnsi="Angsana New"/>
          <w:sz w:val="30"/>
          <w:szCs w:val="30"/>
          <w:cs/>
        </w:rPr>
        <w:t>เมื่อสิ้นสุดอายุสัญญาเช่า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93E79">
        <w:rPr>
          <w:rFonts w:ascii="Angsana New" w:hAnsi="Angsana New"/>
          <w:sz w:val="30"/>
          <w:szCs w:val="30"/>
          <w:cs/>
        </w:rPr>
        <w:t>สินทรัพย์สิทธิการใช้จะถูกคิดค่าเสื่อมราคาโดยคำนวณจากราคาทุน โดยวิธีเส้นตรงตามประมาณการอายุสัญญาเช่าหรืออายุการให้ประโยชน์โดยประมาณของสินทรัพย์ แล้วแต่ระยะเวลาใดจะสั้นกว่า ดังนี้</w:t>
      </w:r>
    </w:p>
    <w:tbl>
      <w:tblPr>
        <w:tblW w:w="5760" w:type="dxa"/>
        <w:jc w:val="center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050"/>
        <w:gridCol w:w="1710"/>
      </w:tblGrid>
      <w:tr w:rsidR="000556E0" w:rsidRPr="00E50A6D" w14:paraId="2FFA7EA8" w14:textId="77777777">
        <w:trPr>
          <w:jc w:val="center"/>
        </w:trPr>
        <w:tc>
          <w:tcPr>
            <w:tcW w:w="4050" w:type="dxa"/>
            <w:shd w:val="clear" w:color="auto" w:fill="auto"/>
            <w:vAlign w:val="center"/>
          </w:tcPr>
          <w:p w14:paraId="39C0CBFE" w14:textId="77777777" w:rsidR="000556E0" w:rsidRPr="00C22AA1" w:rsidRDefault="000556E0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93E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สิทธิการเช่าเครื่องมือเครื่องใช้</w:t>
            </w:r>
          </w:p>
        </w:tc>
        <w:tc>
          <w:tcPr>
            <w:tcW w:w="1710" w:type="dxa"/>
            <w:shd w:val="clear" w:color="auto" w:fill="auto"/>
          </w:tcPr>
          <w:p w14:paraId="345EB2B4" w14:textId="77777777" w:rsidR="000556E0" w:rsidRPr="00E50A6D" w:rsidRDefault="000556E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3E7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 </w:t>
            </w:r>
            <w:r w:rsidRPr="00193E79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14:paraId="37D9AFA6" w14:textId="77777777" w:rsidR="000556E0" w:rsidRDefault="000556E0" w:rsidP="000A54D7">
      <w:pPr>
        <w:spacing w:before="12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193E79">
        <w:rPr>
          <w:rFonts w:ascii="Angsana New" w:hAnsi="Angsana New"/>
          <w:sz w:val="30"/>
          <w:szCs w:val="30"/>
          <w:cs/>
        </w:rPr>
        <w:t>หากความเป็นเจ้าของในสินทรัพย์อ้างอิงได้โอนให้กับ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193E79">
        <w:rPr>
          <w:rFonts w:ascii="Angsana New" w:hAnsi="Angsana New"/>
          <w:sz w:val="30"/>
          <w:szCs w:val="30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F0744E0" w14:textId="77777777" w:rsidR="000556E0" w:rsidRPr="00422636" w:rsidRDefault="000556E0" w:rsidP="000A54D7">
      <w:pPr>
        <w:spacing w:line="240" w:lineRule="atLeast"/>
        <w:ind w:left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2636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p w14:paraId="34EA2FD9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22636">
        <w:rPr>
          <w:rFonts w:ascii="Angsana New" w:hAnsi="Angsana New"/>
          <w:sz w:val="30"/>
          <w:szCs w:val="30"/>
          <w:cs/>
        </w:rPr>
        <w:t>ณ วันที่สัญญาเช่าเริ่มมีผล</w:t>
      </w:r>
      <w:r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422636">
        <w:rPr>
          <w:rFonts w:ascii="Angsana New" w:hAnsi="Angsana New"/>
          <w:sz w:val="30"/>
          <w:szCs w:val="30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422636">
        <w:rPr>
          <w:rFonts w:ascii="Angsana New" w:hAnsi="Angsana New"/>
          <w:sz w:val="30"/>
          <w:szCs w:val="30"/>
          <w:cs/>
        </w:rPr>
        <w:t xml:space="preserve"> หลังจากวันที่สัญญาเช่าเริ่มมีผล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22636">
        <w:rPr>
          <w:rFonts w:ascii="Angsana New" w:hAnsi="Angsana New"/>
          <w:sz w:val="30"/>
          <w:szCs w:val="30"/>
          <w:cs/>
        </w:rPr>
        <w:t>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173A75F2" w14:textId="77777777" w:rsidR="000556E0" w:rsidRDefault="000556E0" w:rsidP="000A54D7">
      <w:pPr>
        <w:pStyle w:val="ListParagraph"/>
        <w:numPr>
          <w:ilvl w:val="0"/>
          <w:numId w:val="26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422636">
        <w:rPr>
          <w:rFonts w:ascii="Angsana New" w:hAnsi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38CB7DC9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2263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บุคคลหรือกิจการที่เกี่ยวข้องกันกับ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422636">
        <w:rPr>
          <w:rFonts w:ascii="Angsana New" w:hAnsi="Angsana New"/>
          <w:sz w:val="30"/>
          <w:szCs w:val="30"/>
          <w:cs/>
        </w:rPr>
        <w:t xml:space="preserve"> หมายถึง บุคคลหรือกิจการที่มีอำนาจควบคุม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22636">
        <w:rPr>
          <w:rFonts w:ascii="Angsana New" w:hAnsi="Angsana New"/>
          <w:sz w:val="30"/>
          <w:szCs w:val="30"/>
          <w:cs/>
        </w:rPr>
        <w:t>หรือ ถูกควบคุมโดย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422636">
        <w:rPr>
          <w:rFonts w:ascii="Angsana New" w:hAnsi="Angsana New"/>
          <w:sz w:val="30"/>
          <w:szCs w:val="30"/>
          <w:cs/>
        </w:rPr>
        <w:t xml:space="preserve"> ไม่ว่าจะเป็นทางตรงหรือทางอ้อมหรืออยู่ภายใต้การควบคุมเดียวกันกับ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422636">
        <w:rPr>
          <w:rFonts w:ascii="Angsana New" w:hAnsi="Angsana New"/>
          <w:sz w:val="30"/>
          <w:szCs w:val="30"/>
          <w:cs/>
        </w:rPr>
        <w:t xml:space="preserve"> นอกจากนี้บุคคลหรือกิจการที่เกี่ยวข้องกัน ยังหมายรวมถึงบริษัทร่วมและบุคคลซึ่งมีอิทธิพลอย่างเป็นสาระสำคัญกับ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22636">
        <w:rPr>
          <w:rFonts w:ascii="Angsana New" w:hAnsi="Angsana New"/>
          <w:sz w:val="30"/>
          <w:szCs w:val="30"/>
          <w:cs/>
        </w:rPr>
        <w:t>ผู้บริหารคนสำคัญ  กรรมการหรือพนักงานของ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422636">
        <w:rPr>
          <w:rFonts w:ascii="Angsana New" w:hAnsi="Angsana New"/>
          <w:sz w:val="30"/>
          <w:szCs w:val="30"/>
          <w:cs/>
        </w:rPr>
        <w:t xml:space="preserve"> ที่มีอำนาจในการวางแผนและควบคุมการดำเนินงานของ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</w:p>
    <w:p w14:paraId="71A55CB0" w14:textId="77777777" w:rsidR="000556E0" w:rsidRDefault="000556E0" w:rsidP="000A54D7">
      <w:pPr>
        <w:pStyle w:val="ListParagraph"/>
        <w:numPr>
          <w:ilvl w:val="0"/>
          <w:numId w:val="26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422636">
        <w:rPr>
          <w:rFonts w:ascii="Angsana New" w:hAnsi="Angsana New"/>
          <w:sz w:val="30"/>
          <w:szCs w:val="30"/>
          <w:cs/>
        </w:rPr>
        <w:lastRenderedPageBreak/>
        <w:t>ประมาณการหนี้สิน</w:t>
      </w:r>
    </w:p>
    <w:p w14:paraId="6FE1AF84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422636">
        <w:rPr>
          <w:rFonts w:ascii="Angsana New" w:hAnsi="Angsana New"/>
          <w:sz w:val="30"/>
          <w:szCs w:val="30"/>
          <w:cs/>
        </w:rPr>
        <w:t xml:space="preserve"> 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ภาระผูกพัน และจำนวนที่ต้องจ่ายสามารถประมาณการได้อย่างน่าเชื่อถือ หาก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422636">
        <w:rPr>
          <w:rFonts w:ascii="Angsana New" w:hAnsi="Angsana New"/>
          <w:sz w:val="30"/>
          <w:szCs w:val="30"/>
          <w:cs/>
        </w:rPr>
        <w:t>คาดว่าจะได้รับคืนรายจ่ายที่จ่ายชำระไปเพื่อประมาณการหนี้สินทั้งหมดหรือบางส่วนอย่างแน่นอน</w:t>
      </w:r>
      <w:r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422636">
        <w:rPr>
          <w:rFonts w:ascii="Angsana New" w:hAnsi="Angsana New"/>
          <w:sz w:val="30"/>
          <w:szCs w:val="30"/>
          <w:cs/>
        </w:rPr>
        <w:t>จะรับรู้รายจ่ายที่ได้รับคืนเป็นสินทรัพย์แยกต่างหาก แต่ต้องไม่เกินจำนวนประมาณการหนี้สินที่เกี่ยวข้อง</w:t>
      </w:r>
    </w:p>
    <w:p w14:paraId="4017443A" w14:textId="35288577" w:rsidR="000556E0" w:rsidRDefault="000556E0" w:rsidP="000A54D7">
      <w:pPr>
        <w:spacing w:before="240"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22636">
        <w:rPr>
          <w:rFonts w:ascii="Angsana New" w:hAnsi="Angsana New"/>
          <w:sz w:val="30"/>
          <w:szCs w:val="30"/>
          <w:cs/>
        </w:rPr>
        <w:t>ประมาณการและข้อสมมติฐานที่อาจมีความเสี่ยงต่อการปรับปรุงบัญชีในปีถัดไปต่อมูลค่าสินทรัพย์ยกไป ณ วันที่ในงบฐานะการเงิน ได้แก่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22636">
        <w:rPr>
          <w:rFonts w:ascii="Angsana New" w:hAnsi="Angsana New"/>
          <w:sz w:val="30"/>
          <w:szCs w:val="30"/>
          <w:cs/>
        </w:rPr>
        <w:t xml:space="preserve">หนี้สินผลประโยชน์ของพนักงาน เป็นมูลค่าที่ประมาณการโดยผู้เชี่ยวชาญตามหลักคณิตศาสตร์ประกันภัย และผู้บริหารให้การรับรอง การประมาณการในเรื่องนี้ค่อนข้างมีความไม่แน่นอนอันเนื่องมาจากลักษณะของโครงการที่มีระยะเวลายาว (หมายเหตุ </w:t>
      </w:r>
      <w:r w:rsidRPr="00422636">
        <w:rPr>
          <w:rFonts w:ascii="Angsana New" w:hAnsi="Angsana New"/>
          <w:sz w:val="30"/>
          <w:szCs w:val="30"/>
        </w:rPr>
        <w:t>3.1</w:t>
      </w:r>
      <w:r>
        <w:rPr>
          <w:rFonts w:ascii="Angsana New" w:hAnsi="Angsana New" w:hint="cs"/>
          <w:sz w:val="30"/>
          <w:szCs w:val="30"/>
          <w:cs/>
        </w:rPr>
        <w:t>3</w:t>
      </w:r>
      <w:r w:rsidRPr="00422636">
        <w:rPr>
          <w:rFonts w:ascii="Angsana New" w:hAnsi="Angsana New"/>
          <w:sz w:val="30"/>
          <w:szCs w:val="30"/>
        </w:rPr>
        <w:t xml:space="preserve">.2) </w:t>
      </w:r>
      <w:r w:rsidRPr="00422636">
        <w:rPr>
          <w:rFonts w:ascii="Angsana New" w:hAnsi="Angsana New"/>
          <w:sz w:val="30"/>
          <w:szCs w:val="30"/>
          <w:cs/>
        </w:rPr>
        <w:t>การประมาณการในเรื่องอื่นๆ  ได้ถูกเปิดเผยในแต่ละส่วนที่เกี่ยวข้องของหมายเหตุประกอบงบการเงินนี้</w:t>
      </w:r>
    </w:p>
    <w:p w14:paraId="57A146DA" w14:textId="77777777" w:rsidR="000556E0" w:rsidRDefault="000556E0" w:rsidP="000A54D7">
      <w:pPr>
        <w:pStyle w:val="ListParagraph"/>
        <w:numPr>
          <w:ilvl w:val="0"/>
          <w:numId w:val="26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422636">
        <w:rPr>
          <w:rFonts w:ascii="Angsana New" w:hAnsi="Angsana New"/>
          <w:sz w:val="30"/>
          <w:szCs w:val="30"/>
          <w:cs/>
        </w:rPr>
        <w:t>กองทุนสำรองเลี้ยงชีพและผลประโยชน์ของพนักงาน</w:t>
      </w:r>
    </w:p>
    <w:p w14:paraId="6127F49B" w14:textId="77777777" w:rsidR="000556E0" w:rsidRPr="007C300F" w:rsidRDefault="000556E0" w:rsidP="000A54D7">
      <w:pPr>
        <w:pStyle w:val="ListParagraph"/>
        <w:numPr>
          <w:ilvl w:val="2"/>
          <w:numId w:val="28"/>
        </w:numPr>
        <w:tabs>
          <w:tab w:val="clear" w:pos="1644"/>
          <w:tab w:val="left" w:pos="1440"/>
        </w:tabs>
        <w:ind w:hanging="324"/>
        <w:jc w:val="thaiDistribute"/>
        <w:rPr>
          <w:rFonts w:ascii="Angsana New" w:hAnsi="Angsana New"/>
          <w:i/>
          <w:iCs/>
          <w:sz w:val="30"/>
          <w:szCs w:val="30"/>
        </w:rPr>
      </w:pPr>
      <w:r w:rsidRPr="007C300F">
        <w:rPr>
          <w:rFonts w:ascii="Angsana New" w:hAnsi="Angsana New"/>
          <w:i/>
          <w:iCs/>
          <w:sz w:val="30"/>
          <w:szCs w:val="30"/>
          <w:cs/>
        </w:rPr>
        <w:t>กองทุนสำรองเลี้ยงชีพพนักงาน</w:t>
      </w:r>
    </w:p>
    <w:p w14:paraId="54DFCF39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422636">
        <w:rPr>
          <w:rFonts w:ascii="Angsana New" w:hAnsi="Angsana New"/>
          <w:sz w:val="30"/>
          <w:szCs w:val="30"/>
          <w:cs/>
        </w:rPr>
        <w:t xml:space="preserve">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Pr="00422636">
        <w:rPr>
          <w:rFonts w:ascii="Angsana New" w:hAnsi="Angsana New"/>
          <w:sz w:val="30"/>
          <w:szCs w:val="30"/>
          <w:cs/>
        </w:rPr>
        <w:t>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22636">
        <w:rPr>
          <w:rFonts w:ascii="Angsana New" w:hAnsi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4D8C02CB" w14:textId="77777777" w:rsidR="000556E0" w:rsidRPr="007C300F" w:rsidRDefault="000556E0" w:rsidP="000A54D7">
      <w:pPr>
        <w:pStyle w:val="ListParagraph"/>
        <w:numPr>
          <w:ilvl w:val="2"/>
          <w:numId w:val="28"/>
        </w:numPr>
        <w:tabs>
          <w:tab w:val="clear" w:pos="1644"/>
          <w:tab w:val="left" w:pos="1440"/>
        </w:tabs>
        <w:ind w:hanging="324"/>
        <w:jc w:val="thaiDistribute"/>
        <w:rPr>
          <w:rFonts w:ascii="Angsana New" w:hAnsi="Angsana New"/>
          <w:i/>
          <w:iCs/>
          <w:sz w:val="30"/>
          <w:szCs w:val="30"/>
        </w:rPr>
      </w:pPr>
      <w:r w:rsidRPr="007C300F">
        <w:rPr>
          <w:rFonts w:ascii="Angsana New" w:hAnsi="Angsana New"/>
          <w:i/>
          <w:iCs/>
          <w:sz w:val="30"/>
          <w:szCs w:val="30"/>
          <w:cs/>
        </w:rPr>
        <w:t>ผลประโยชน์พนักงาน</w:t>
      </w:r>
    </w:p>
    <w:p w14:paraId="0F540D60" w14:textId="6E94F3A1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77F0A">
        <w:rPr>
          <w:rFonts w:ascii="Angsana New" w:hAnsi="Angsana New"/>
          <w:sz w:val="30"/>
          <w:szCs w:val="30"/>
          <w:cs/>
        </w:rPr>
        <w:t>จัดให้มีผลประโยชน์ของพนักงาน หลังการเลิกจ้างเพื่อจ่ายให้แก่พนักงานเป็นไปตามกฎหมายแรงงานไทยมูลค่าปัจจุบันของหนี้สินผลประโยชน์ของพนัก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77F0A">
        <w:rPr>
          <w:rFonts w:ascii="Angsana New" w:hAnsi="Angsana New"/>
          <w:sz w:val="30"/>
          <w:szCs w:val="30"/>
          <w:cs/>
        </w:rPr>
        <w:t xml:space="preserve">ได้ถูกรับรู้รายการในงบฐานะการเงินโดยการประมาณการตามหลักคณิตศาสตร์ประกันภัยโดยใช้วิธีคิดลดแต่ละหน่วยที่ประมาณการไว้ ( </w:t>
      </w:r>
      <w:r w:rsidRPr="00477F0A">
        <w:rPr>
          <w:rFonts w:ascii="Angsana New" w:hAnsi="Angsana New"/>
          <w:sz w:val="30"/>
          <w:szCs w:val="30"/>
        </w:rPr>
        <w:t xml:space="preserve">Projected  Unit  Credit  Method ) </w:t>
      </w:r>
      <w:r w:rsidRPr="00477F0A">
        <w:rPr>
          <w:rFonts w:ascii="Angsana New" w:hAnsi="Angsana New"/>
          <w:sz w:val="30"/>
          <w:szCs w:val="30"/>
          <w:cs/>
        </w:rPr>
        <w:t>ซึ่งคำนวณโดยนักคณิตศาสตร์ประกันภัยที่ได้รับอนุญาตโดยใช้เทคนิคการประมาณการตามหลักคณิตศาสตร์ประกันภัย (</w:t>
      </w:r>
      <w:r w:rsidRPr="00477F0A">
        <w:rPr>
          <w:rFonts w:ascii="Angsana New" w:hAnsi="Angsana New"/>
          <w:sz w:val="30"/>
          <w:szCs w:val="30"/>
        </w:rPr>
        <w:t xml:space="preserve">Actuarial Technique) </w:t>
      </w:r>
      <w:r w:rsidRPr="00477F0A">
        <w:rPr>
          <w:rFonts w:ascii="Angsana New" w:hAnsi="Angsana New"/>
          <w:sz w:val="30"/>
          <w:szCs w:val="30"/>
          <w:cs/>
        </w:rPr>
        <w:t>อันเป็นประมาณการจากมูลค่าปัจจุบันของกระแส</w:t>
      </w:r>
      <w:r>
        <w:rPr>
          <w:rFonts w:ascii="Angsana New" w:hAnsi="Angsana New"/>
          <w:sz w:val="30"/>
          <w:szCs w:val="30"/>
          <w:cs/>
        </w:rPr>
        <w:br/>
      </w:r>
      <w:r w:rsidRPr="00477F0A">
        <w:rPr>
          <w:rFonts w:ascii="Angsana New" w:hAnsi="Angsana New"/>
          <w:sz w:val="30"/>
          <w:szCs w:val="30"/>
          <w:cs/>
        </w:rPr>
        <w:t>เงินสดที่คาดว่าจะต้องจ่ายในอนาคต 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 ที่คาดว่าจะต้องจ่ายในอนาคตนั้น  ประมาณการจากเงินเดือนพนักงาน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77F0A">
        <w:rPr>
          <w:rFonts w:ascii="Angsana New" w:hAnsi="Angsana New"/>
          <w:sz w:val="30"/>
          <w:szCs w:val="30"/>
          <w:cs/>
        </w:rPr>
        <w:t>อัตราการลาออก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77F0A">
        <w:rPr>
          <w:rFonts w:ascii="Angsana New" w:hAnsi="Angsana New"/>
          <w:sz w:val="30"/>
          <w:szCs w:val="30"/>
          <w:cs/>
        </w:rPr>
        <w:t>อายุงาน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77F0A">
        <w:rPr>
          <w:rFonts w:ascii="Angsana New" w:hAnsi="Angsana New"/>
          <w:sz w:val="30"/>
          <w:szCs w:val="30"/>
          <w:cs/>
        </w:rPr>
        <w:t>และปัจจัยอื่น กำไรหรือขาดทุนจากการเปลี่ยนแปลงประมาณการจะรับรู้รายการในกำไรขาดทุนเบ็ดเสร็จอื่น สำหรับรอบระยะเวลาบัญชีที่เกิดรายการนั้น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77F0A">
        <w:rPr>
          <w:rFonts w:ascii="Angsana New" w:hAnsi="Angsana New"/>
          <w:sz w:val="30"/>
          <w:szCs w:val="30"/>
          <w:cs/>
        </w:rPr>
        <w:t>ส่วนค่าใช้จ่ายที่เกี่ยวข้องกับผลประโยชน์พนักงานจะบันทึกในกำไรหรือขาดทุนเพื่อกระจายต้นทุนดังกล่าวตลอดระยะเวลาของการจ้างงาน</w:t>
      </w:r>
    </w:p>
    <w:p w14:paraId="526C166B" w14:textId="77777777" w:rsidR="00E86B90" w:rsidRDefault="00E86B9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691D75F" w14:textId="77777777" w:rsidR="000556E0" w:rsidRDefault="000556E0" w:rsidP="000A54D7">
      <w:pPr>
        <w:pStyle w:val="ListParagraph"/>
        <w:numPr>
          <w:ilvl w:val="0"/>
          <w:numId w:val="26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477F0A">
        <w:rPr>
          <w:rFonts w:ascii="Angsana New" w:hAnsi="Angsana New"/>
          <w:sz w:val="30"/>
          <w:szCs w:val="30"/>
          <w:cs/>
        </w:rPr>
        <w:lastRenderedPageBreak/>
        <w:t>รายการที่เป็นเงินตราต่างประเทศ</w:t>
      </w:r>
    </w:p>
    <w:p w14:paraId="44001388" w14:textId="39052CFC" w:rsidR="000556E0" w:rsidRPr="00477F0A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77F0A">
        <w:rPr>
          <w:rFonts w:ascii="Angsana New" w:hAnsi="Angsana New"/>
          <w:sz w:val="30"/>
          <w:szCs w:val="30"/>
          <w:cs/>
        </w:rPr>
        <w:t>รายการสินทรัพย์และหนี้สินที่มีค่าเป็นเงินตราต่างประเทศ บันทึกเป็นเงินบาทด้วยอัตราแลกเปลี่ยน ณ วันที่เกิดรายการ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77F0A">
        <w:rPr>
          <w:rFonts w:ascii="Angsana New" w:hAnsi="Angsana New"/>
          <w:sz w:val="30"/>
          <w:szCs w:val="30"/>
          <w:cs/>
        </w:rPr>
        <w:t xml:space="preserve">ยอดคงเหลือของบัญชีสินทรัพย์และหนี้สินที่เป็นเงินตราต่างประเทศ ณ วันที่ในงบฐานะการเงินได้แปลงค่าเป็นเงินบาท  ด้วยอัตราแลกเปลี่ยน ณ วันนั้น </w:t>
      </w:r>
    </w:p>
    <w:p w14:paraId="51FA0ED7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77F0A">
        <w:rPr>
          <w:rFonts w:ascii="Angsana New" w:hAnsi="Angsana New"/>
          <w:sz w:val="30"/>
          <w:szCs w:val="30"/>
          <w:cs/>
        </w:rPr>
        <w:t>กำไรขาดทุนจากการแลกเปลี่ยนเงินตราถือเป็นรายได้หรือค่าใช้จ่ายประจำปี</w:t>
      </w:r>
    </w:p>
    <w:p w14:paraId="01181E0F" w14:textId="77777777" w:rsidR="000556E0" w:rsidRDefault="000556E0" w:rsidP="000A54D7">
      <w:pPr>
        <w:pStyle w:val="ListParagraph"/>
        <w:numPr>
          <w:ilvl w:val="0"/>
          <w:numId w:val="26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477F0A">
        <w:rPr>
          <w:rFonts w:ascii="Angsana New" w:hAnsi="Angsana New"/>
          <w:sz w:val="30"/>
          <w:szCs w:val="30"/>
          <w:cs/>
        </w:rPr>
        <w:t>ภาษีเงินได้</w:t>
      </w:r>
    </w:p>
    <w:p w14:paraId="1545D1A9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477F0A">
        <w:rPr>
          <w:rFonts w:ascii="Angsana New" w:hAnsi="Angsana New"/>
          <w:sz w:val="30"/>
          <w:szCs w:val="30"/>
          <w:cs/>
        </w:rPr>
        <w:t>ภาษีเงินได้ประกอบด้วยภาษีเงินได้ของงวดปัจจุบันและภาษีเงินได้รอการตัดบัญชี</w:t>
      </w:r>
    </w:p>
    <w:p w14:paraId="3288FA51" w14:textId="77777777" w:rsidR="000556E0" w:rsidRPr="005C1660" w:rsidRDefault="000556E0" w:rsidP="000A54D7">
      <w:pPr>
        <w:pStyle w:val="ListParagraph"/>
        <w:numPr>
          <w:ilvl w:val="2"/>
          <w:numId w:val="27"/>
        </w:numPr>
        <w:spacing w:after="120"/>
        <w:ind w:left="14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C1660">
        <w:rPr>
          <w:rFonts w:asciiTheme="majorBidi" w:hAnsiTheme="majorBidi"/>
          <w:i/>
          <w:iCs/>
          <w:sz w:val="30"/>
          <w:szCs w:val="30"/>
          <w:cs/>
        </w:rPr>
        <w:t>ภาษีเงินได้ปัจจุบัน</w:t>
      </w:r>
    </w:p>
    <w:p w14:paraId="4BF7C410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B979C9">
        <w:rPr>
          <w:rFonts w:asciiTheme="majorBidi" w:hAnsiTheme="majorBidi"/>
          <w:sz w:val="30"/>
          <w:szCs w:val="30"/>
          <w:cs/>
          <w:lang w:val="en-US"/>
        </w:rPr>
        <w:t xml:space="preserve"> 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B2978B5" w14:textId="77777777" w:rsidR="000556E0" w:rsidRPr="005C1660" w:rsidRDefault="000556E0" w:rsidP="000A54D7">
      <w:pPr>
        <w:pStyle w:val="ListParagraph"/>
        <w:numPr>
          <w:ilvl w:val="2"/>
          <w:numId w:val="27"/>
        </w:numPr>
        <w:spacing w:after="120"/>
        <w:ind w:left="14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C1660">
        <w:rPr>
          <w:rFonts w:asciiTheme="majorBidi" w:hAnsiTheme="majorBidi"/>
          <w:i/>
          <w:iCs/>
          <w:sz w:val="30"/>
          <w:szCs w:val="30"/>
          <w:cs/>
        </w:rPr>
        <w:t>ภาษีเงินได้รอการตัดบัญชี</w:t>
      </w:r>
    </w:p>
    <w:p w14:paraId="0108A6A7" w14:textId="77777777" w:rsidR="000556E0" w:rsidRPr="00B979C9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B979C9">
        <w:rPr>
          <w:rFonts w:asciiTheme="majorBidi" w:hAnsiTheme="majorBidi"/>
          <w:sz w:val="30"/>
          <w:szCs w:val="30"/>
          <w:cs/>
          <w:lang w:val="en-US"/>
        </w:rPr>
        <w:t xml:space="preserve"> บันทึกภาษีเงินได้รอการตัดบัญชีของผลแตกต่างชั่วคราว ระหว่างราคาตามบัญชีของสินทรัพย์ และหนี้สิน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 </w:t>
      </w:r>
      <w:r w:rsidRPr="00B979C9">
        <w:rPr>
          <w:rFonts w:asciiTheme="majorBidi" w:hAnsiTheme="majorBidi"/>
          <w:sz w:val="30"/>
          <w:szCs w:val="30"/>
          <w:cs/>
          <w:lang w:val="en-US"/>
        </w:rPr>
        <w:t>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43EE018D" w14:textId="77777777" w:rsidR="000556E0" w:rsidRPr="00B979C9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979C9">
        <w:rPr>
          <w:rFonts w:asciiTheme="majorBidi" w:hAnsiTheme="majorBidi" w:cstheme="majorBidi"/>
          <w:sz w:val="30"/>
          <w:szCs w:val="30"/>
          <w:lang w:val="en-US"/>
        </w:rPr>
        <w:t xml:space="preserve"> -   </w:t>
      </w:r>
      <w:r w:rsidRPr="00B979C9">
        <w:rPr>
          <w:rFonts w:asciiTheme="majorBidi" w:hAnsiTheme="majorBidi"/>
          <w:sz w:val="30"/>
          <w:szCs w:val="30"/>
          <w:cs/>
          <w:lang w:val="en-US"/>
        </w:rPr>
        <w:t>หนี้สินภาษีเงินได้รอการตัดบัญชีที่เกิดจากผลแตกต่างชั่วคราวที่ต้องเสียภาษีทุกรายการ</w:t>
      </w:r>
    </w:p>
    <w:p w14:paraId="1CBE507F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B979C9">
        <w:rPr>
          <w:rFonts w:asciiTheme="majorBidi" w:hAnsiTheme="majorBidi" w:cstheme="majorBidi"/>
          <w:sz w:val="30"/>
          <w:szCs w:val="30"/>
          <w:lang w:val="en-US"/>
        </w:rPr>
        <w:t xml:space="preserve"> -   </w:t>
      </w:r>
      <w:r w:rsidRPr="00B979C9">
        <w:rPr>
          <w:rFonts w:asciiTheme="majorBidi" w:hAnsiTheme="majorBidi"/>
          <w:sz w:val="30"/>
          <w:szCs w:val="30"/>
          <w:cs/>
          <w:lang w:val="en-US"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</w:t>
      </w:r>
      <w:r>
        <w:rPr>
          <w:rFonts w:asciiTheme="majorBidi" w:hAnsiTheme="majorBidi" w:hint="cs"/>
          <w:sz w:val="30"/>
          <w:szCs w:val="30"/>
          <w:cs/>
          <w:lang w:val="en-US"/>
        </w:rPr>
        <w:t>กลุ่มบริษัท</w:t>
      </w:r>
      <w:r w:rsidRPr="00B979C9">
        <w:rPr>
          <w:rFonts w:asciiTheme="majorBidi" w:hAnsiTheme="majorBidi"/>
          <w:sz w:val="30"/>
          <w:szCs w:val="30"/>
          <w:cs/>
          <w:lang w:val="en-US"/>
        </w:rPr>
        <w:t xml:space="preserve">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22B86B1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2C6DDE">
        <w:rPr>
          <w:rFonts w:asciiTheme="majorBidi" w:hAnsiTheme="majorBidi"/>
          <w:sz w:val="30"/>
          <w:szCs w:val="30"/>
          <w:lang w:val="en-US"/>
        </w:rPr>
        <w:t xml:space="preserve">-   </w:t>
      </w:r>
      <w:r w:rsidRPr="002C6DDE">
        <w:rPr>
          <w:rFonts w:asciiTheme="majorBidi" w:hAnsiTheme="majorBidi"/>
          <w:sz w:val="30"/>
          <w:szCs w:val="30"/>
          <w:cs/>
          <w:lang w:val="en-US"/>
        </w:rPr>
        <w:t>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14:paraId="0ADB18B5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2C6DDE">
        <w:rPr>
          <w:rFonts w:asciiTheme="majorBidi" w:hAnsiTheme="majorBidi"/>
          <w:sz w:val="30"/>
          <w:szCs w:val="30"/>
          <w:cs/>
          <w:lang w:val="en-US"/>
        </w:rPr>
        <w:t xml:space="preserve"> 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>
        <w:rPr>
          <w:rFonts w:asciiTheme="majorBidi" w:hAnsiTheme="majorBidi" w:hint="cs"/>
          <w:sz w:val="30"/>
          <w:szCs w:val="30"/>
          <w:cs/>
          <w:lang w:val="en-US"/>
        </w:rPr>
        <w:t>กลุ่มบริษัท</w:t>
      </w:r>
      <w:r w:rsidRPr="002C6DDE">
        <w:rPr>
          <w:rFonts w:asciiTheme="majorBidi" w:hAnsiTheme="majorBidi"/>
          <w:sz w:val="30"/>
          <w:szCs w:val="30"/>
          <w:cs/>
          <w:lang w:val="en-US"/>
        </w:rPr>
        <w:t xml:space="preserve">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24F9A85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2C6DDE">
        <w:rPr>
          <w:rFonts w:asciiTheme="majorBidi" w:hAnsiTheme="majorBidi"/>
          <w:sz w:val="30"/>
          <w:szCs w:val="30"/>
          <w:cs/>
          <w:lang w:val="en-US"/>
        </w:rPr>
        <w:t>นอกจากนี้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2C6DDE">
        <w:rPr>
          <w:rFonts w:asciiTheme="majorBidi" w:hAnsiTheme="majorBidi"/>
          <w:sz w:val="30"/>
          <w:szCs w:val="30"/>
          <w:cs/>
          <w:lang w:val="en-US"/>
        </w:rPr>
        <w:t xml:space="preserve"> 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2C6DDE">
        <w:rPr>
          <w:rFonts w:asciiTheme="majorBidi" w:hAnsiTheme="majorBidi"/>
          <w:sz w:val="30"/>
          <w:szCs w:val="30"/>
          <w:cs/>
          <w:lang w:val="en-US"/>
        </w:rPr>
        <w:t>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B5BD725" w14:textId="77777777" w:rsidR="00E86B90" w:rsidRDefault="00E86B9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6A73602B" w14:textId="77777777" w:rsidR="00E86B90" w:rsidRDefault="00E86B9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12E78DBA" w14:textId="77777777" w:rsidR="000556E0" w:rsidRPr="00075A52" w:rsidRDefault="000556E0" w:rsidP="000A54D7">
      <w:pPr>
        <w:pStyle w:val="ListParagraph"/>
        <w:numPr>
          <w:ilvl w:val="0"/>
          <w:numId w:val="26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075A52">
        <w:rPr>
          <w:rFonts w:ascii="Angsana New" w:hAnsi="Angsana New"/>
          <w:sz w:val="30"/>
          <w:szCs w:val="30"/>
          <w:cs/>
        </w:rPr>
        <w:lastRenderedPageBreak/>
        <w:t>การใช้ดุลยพินิจและประมาณการทางบัญชีที่สำคัญ</w:t>
      </w:r>
    </w:p>
    <w:p w14:paraId="5834CEE4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075A52">
        <w:rPr>
          <w:rFonts w:asciiTheme="majorBidi" w:hAnsiTheme="majorBidi"/>
          <w:sz w:val="30"/>
          <w:szCs w:val="30"/>
          <w:cs/>
          <w:lang w:val="en-US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CF1F51D" w14:textId="77777777" w:rsidR="000556E0" w:rsidRPr="00A80014" w:rsidRDefault="000556E0" w:rsidP="000A54D7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A80014">
        <w:rPr>
          <w:rFonts w:asciiTheme="majorBidi" w:hAnsiTheme="majorBidi"/>
          <w:b/>
          <w:bCs/>
          <w:sz w:val="30"/>
          <w:szCs w:val="30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</w:p>
    <w:p w14:paraId="69555624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A80014">
        <w:rPr>
          <w:rFonts w:asciiTheme="majorBidi" w:hAnsiTheme="majorBidi"/>
          <w:sz w:val="30"/>
          <w:szCs w:val="30"/>
          <w:cs/>
          <w:lang w:val="en-US"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A80014">
        <w:rPr>
          <w:rFonts w:asciiTheme="majorBidi" w:hAnsiTheme="majorBidi"/>
          <w:sz w:val="30"/>
          <w:szCs w:val="30"/>
          <w:cs/>
          <w:lang w:val="en-US"/>
        </w:rPr>
        <w:t>โดยคำนึงถึงประสบการณ์การเก็บเงินในอดีต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A80014">
        <w:rPr>
          <w:rFonts w:asciiTheme="majorBidi" w:hAnsiTheme="majorBidi"/>
          <w:sz w:val="30"/>
          <w:szCs w:val="30"/>
          <w:cs/>
          <w:lang w:val="en-US"/>
        </w:rPr>
        <w:t>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>
        <w:rPr>
          <w:rFonts w:asciiTheme="majorBidi" w:hAnsiTheme="majorBidi" w:hint="cs"/>
          <w:sz w:val="30"/>
          <w:szCs w:val="30"/>
          <w:cs/>
          <w:lang w:val="en-US"/>
        </w:rPr>
        <w:t>กลุ่ม</w:t>
      </w:r>
      <w:r w:rsidRPr="00A80014">
        <w:rPr>
          <w:rFonts w:asciiTheme="majorBidi" w:hAnsiTheme="majorBidi"/>
          <w:sz w:val="30"/>
          <w:szCs w:val="30"/>
          <w:cs/>
          <w:lang w:val="en-US"/>
        </w:rPr>
        <w:t>บริษัทอาจไม่ได้บ่งบอกถึงการผิดสัญญาของลูกค้าที่เกิดขึ้นจริงในอนาคต</w:t>
      </w:r>
    </w:p>
    <w:p w14:paraId="09D67F9E" w14:textId="77777777" w:rsidR="000556E0" w:rsidRDefault="000556E0" w:rsidP="000A54D7">
      <w:pPr>
        <w:spacing w:before="24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A80014">
        <w:rPr>
          <w:rFonts w:asciiTheme="majorBidi" w:hAnsiTheme="majorBidi"/>
          <w:b/>
          <w:bCs/>
          <w:sz w:val="30"/>
          <w:szCs w:val="30"/>
          <w:cs/>
          <w:lang w:val="en-US"/>
        </w:rPr>
        <w:t>ค่าเผื่อการลดลงของมูลค่าของสินค้าคงเหลือ</w:t>
      </w:r>
    </w:p>
    <w:p w14:paraId="04EA9064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A80014">
        <w:rPr>
          <w:rFonts w:asciiTheme="majorBidi" w:hAnsiTheme="majorBidi"/>
          <w:sz w:val="30"/>
          <w:szCs w:val="30"/>
          <w:cs/>
          <w:lang w:val="en-US"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35B20473" w14:textId="77777777" w:rsidR="000556E0" w:rsidRPr="00F86AB9" w:rsidRDefault="000556E0" w:rsidP="000A54D7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F86AB9">
        <w:rPr>
          <w:rFonts w:asciiTheme="majorBidi" w:hAnsiTheme="majorBidi"/>
          <w:b/>
          <w:bCs/>
          <w:sz w:val="30"/>
          <w:szCs w:val="30"/>
          <w:cs/>
          <w:lang w:val="en-US"/>
        </w:rPr>
        <w:t xml:space="preserve">ที่ดิน อาคารและอุปกรณ์ และค่าเสื่อมราคา </w:t>
      </w:r>
    </w:p>
    <w:p w14:paraId="09618B7E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833F77">
        <w:rPr>
          <w:rFonts w:asciiTheme="majorBidi" w:hAnsiTheme="majorBidi"/>
          <w:sz w:val="30"/>
          <w:szCs w:val="30"/>
          <w:cs/>
          <w:lang w:val="en-US"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DC59732" w14:textId="77777777" w:rsidR="000556E0" w:rsidRPr="00833F77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833F77">
        <w:rPr>
          <w:rFonts w:asciiTheme="majorBidi" w:hAnsiTheme="majorBidi"/>
          <w:sz w:val="30"/>
          <w:szCs w:val="30"/>
          <w:cs/>
          <w:lang w:val="en-US"/>
        </w:rPr>
        <w:t>นอกจากนี้ ฝ่ายบริหารจะต้องพิจารณาการด้อยค่าของที่ดิน อาคารและอุปกรณ์ หากมีข้อบ่งชี้และบันทึกขาดทุนจากการด้อยค่า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</w:t>
      </w:r>
    </w:p>
    <w:p w14:paraId="604630E7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833F77">
        <w:rPr>
          <w:rFonts w:asciiTheme="majorBidi" w:hAnsiTheme="majorBidi"/>
          <w:sz w:val="30"/>
          <w:szCs w:val="30"/>
          <w:cs/>
          <w:lang w:val="en-US"/>
        </w:rPr>
        <w:t>ข้อบ่งชี้ดังกล่าว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833F77">
        <w:rPr>
          <w:rFonts w:asciiTheme="majorBidi" w:hAnsiTheme="majorBidi"/>
          <w:sz w:val="30"/>
          <w:szCs w:val="30"/>
          <w:cs/>
          <w:lang w:val="en-US"/>
        </w:rPr>
        <w:t>รวมถึงการลดลงอย่างมีนัยสำคัญของมูลค่าตลาด 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833F77">
        <w:rPr>
          <w:rFonts w:asciiTheme="majorBidi" w:hAnsiTheme="majorBidi"/>
          <w:sz w:val="30"/>
          <w:szCs w:val="30"/>
          <w:cs/>
          <w:lang w:val="en-US"/>
        </w:rPr>
        <w:t>การสูญเสียส่วนแบ่งตลาดที่สำคัญของกิจการรวมถึงกฎระเบียบข้อบังคับที่สำคัญหรือคำตัดสินของศาลที่มีผลกระทบในทางลบต่อธุรกิจ เป็นต้น</w:t>
      </w:r>
    </w:p>
    <w:p w14:paraId="31BBD3E7" w14:textId="77777777" w:rsidR="00E86B90" w:rsidRDefault="00E86B9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7697728" w14:textId="77777777" w:rsidR="00E86B90" w:rsidRDefault="00E86B9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7FCF02A7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833F77">
        <w:rPr>
          <w:rFonts w:asciiTheme="majorBidi" w:hAnsiTheme="majorBidi"/>
          <w:sz w:val="30"/>
          <w:szCs w:val="30"/>
          <w:cs/>
          <w:lang w:val="en-US"/>
        </w:rPr>
        <w:lastRenderedPageBreak/>
        <w:t>การทดสอบการด้อยค่าของที่ดิน อาคารและอุปกรณ์ ฝ่ายบริหารจำเป็นต้องใช้ดุลยพินิจในการประมาณการกระแสเงินสด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833F77">
        <w:rPr>
          <w:rFonts w:asciiTheme="majorBidi" w:hAnsiTheme="majorBidi"/>
          <w:sz w:val="30"/>
          <w:szCs w:val="30"/>
          <w:cs/>
          <w:lang w:val="en-US"/>
        </w:rPr>
        <w:t>ที่คาดว่าจะได้รับในอนาคตจากสินทรัพย์ หรือหน่วยสินทรัพย์ที่ก่อให้เกิดเงินสดรวมทั้งการเลือกอัตราคิดลดที่เหมาะสมในการคำนวณมูลค่าปัจจุบันของกระแสเงินสดนั้น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833F77">
        <w:rPr>
          <w:rFonts w:asciiTheme="majorBidi" w:hAnsiTheme="majorBidi"/>
          <w:sz w:val="30"/>
          <w:szCs w:val="30"/>
          <w:cs/>
          <w:lang w:val="en-US"/>
        </w:rPr>
        <w:t>ๆ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833F77">
        <w:rPr>
          <w:rFonts w:asciiTheme="majorBidi" w:hAnsiTheme="majorBidi"/>
          <w:sz w:val="30"/>
          <w:szCs w:val="30"/>
          <w:cs/>
          <w:lang w:val="en-US"/>
        </w:rPr>
        <w:t>ทั้งนี้กระแสเงินสดประมาณการบนพื้นฐานของข้อมูลการดำเนินงานที่มีอยู่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833F77">
        <w:rPr>
          <w:rFonts w:asciiTheme="majorBidi" w:hAnsiTheme="majorBidi"/>
          <w:sz w:val="30"/>
          <w:szCs w:val="30"/>
          <w:cs/>
          <w:lang w:val="en-US"/>
        </w:rPr>
        <w:t>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 ซึ่งเกี่ยวเนื่องกับสินทรัพย์หรือหน่วยสินทรัพย์ที่ก่อให้เกิดเงินสดนั้น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833F77">
        <w:rPr>
          <w:rFonts w:asciiTheme="majorBidi" w:hAnsiTheme="majorBidi"/>
          <w:sz w:val="30"/>
          <w:szCs w:val="30"/>
          <w:cs/>
          <w:lang w:val="en-US"/>
        </w:rPr>
        <w:t>โดยประมาณการกระแสเงินสดดังกล่าวอาจเปลี่ยนแปลงได้เนื่องจาก  ภาวะการณ์แข่งขัน แนวโน้มการเปลี่ยนแปลงของรายได้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833F77">
        <w:rPr>
          <w:rFonts w:asciiTheme="majorBidi" w:hAnsiTheme="majorBidi"/>
          <w:sz w:val="30"/>
          <w:szCs w:val="30"/>
          <w:cs/>
          <w:lang w:val="en-US"/>
        </w:rPr>
        <w:t>โครงสร้างต้นทุน การเปลี่ยนแปลงของอัตราคิดลดภาวะอุตสาหกรรมและภาวะตลาดที่เกี่ยวข้อง</w:t>
      </w:r>
    </w:p>
    <w:p w14:paraId="43A5C0B8" w14:textId="77777777" w:rsidR="000556E0" w:rsidRPr="00F86AB9" w:rsidRDefault="000556E0" w:rsidP="000A54D7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F86AB9">
        <w:rPr>
          <w:rFonts w:asciiTheme="majorBidi" w:hAnsiTheme="majorBidi"/>
          <w:b/>
          <w:bCs/>
          <w:sz w:val="30"/>
          <w:szCs w:val="30"/>
          <w:cs/>
          <w:lang w:val="en-US"/>
        </w:rPr>
        <w:t>สินทรัพย์ภาษีเงินได้รอการตัดบัญชี</w:t>
      </w:r>
    </w:p>
    <w:p w14:paraId="48DF3D04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F86AB9">
        <w:rPr>
          <w:rFonts w:asciiTheme="majorBidi" w:hAnsiTheme="majorBidi"/>
          <w:sz w:val="30"/>
          <w:szCs w:val="30"/>
          <w:cs/>
          <w:lang w:val="en-US"/>
        </w:rPr>
        <w:t xml:space="preserve"> รับรู้สินทรัพย์ภาษีเงินได้รอการตัดบัญชี  ซึ่งคำนวณขึ้นจากผลแตกต่างชั่วคราว 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</w:t>
      </w:r>
      <w:r>
        <w:rPr>
          <w:rFonts w:asciiTheme="majorBidi" w:hAnsiTheme="majorBidi" w:hint="cs"/>
          <w:sz w:val="30"/>
          <w:szCs w:val="30"/>
          <w:cs/>
          <w:lang w:val="en-US"/>
        </w:rPr>
        <w:t>กลุ่มบริษัท</w:t>
      </w:r>
      <w:r w:rsidRPr="00F86AB9">
        <w:rPr>
          <w:rFonts w:asciiTheme="majorBidi" w:hAnsiTheme="majorBidi"/>
          <w:sz w:val="30"/>
          <w:szCs w:val="30"/>
          <w:cs/>
          <w:lang w:val="en-US"/>
        </w:rPr>
        <w:t xml:space="preserve"> จะมีกำไรทางภาษีจากการดำเนินงานในอนาคตเพียงพอที่จะใช้ประโยชน์จากสินทรัพย์ภาษีเงินได้นั้น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F86AB9">
        <w:rPr>
          <w:rFonts w:asciiTheme="majorBidi" w:hAnsiTheme="majorBidi"/>
          <w:sz w:val="30"/>
          <w:szCs w:val="30"/>
          <w:cs/>
          <w:lang w:val="en-US"/>
        </w:rPr>
        <w:t xml:space="preserve">ในการนี้ฝ่ายบริหารจำเป็นต้องประมาณการว่า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F86AB9">
        <w:rPr>
          <w:rFonts w:asciiTheme="majorBidi" w:hAnsiTheme="majorBidi"/>
          <w:sz w:val="30"/>
          <w:szCs w:val="30"/>
          <w:cs/>
          <w:lang w:val="en-US"/>
        </w:rPr>
        <w:t xml:space="preserve"> ควรรับรู้จำนวนสินทรัพย์ภาษีเงินได้รอการตัดบัญชีเป็นจำนวนเท่าใด โดยพิจารณาถึงกำไรทางภาษีที่คาดว่าจะเกิดในอนาคตในแต่ละช่วงเวลา</w:t>
      </w:r>
    </w:p>
    <w:p w14:paraId="3734AB0E" w14:textId="77777777" w:rsidR="000556E0" w:rsidRPr="00F86AB9" w:rsidRDefault="000556E0" w:rsidP="000A54D7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F86AB9">
        <w:rPr>
          <w:rFonts w:asciiTheme="majorBidi" w:hAnsiTheme="majorBidi"/>
          <w:b/>
          <w:bCs/>
          <w:sz w:val="30"/>
          <w:szCs w:val="30"/>
          <w:cs/>
          <w:lang w:val="en-US"/>
        </w:rPr>
        <w:t>การจัดประเภทของสัญญาเช่า – ในฐานะผู้ให้เช่า</w:t>
      </w:r>
    </w:p>
    <w:p w14:paraId="7A930170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86AB9">
        <w:rPr>
          <w:rFonts w:asciiTheme="majorBidi" w:hAnsiTheme="majorBidi"/>
          <w:sz w:val="30"/>
          <w:szCs w:val="30"/>
          <w:cs/>
          <w:lang w:val="en-US"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>
        <w:rPr>
          <w:rFonts w:asciiTheme="majorBidi" w:hAnsiTheme="majorBidi" w:hint="cs"/>
          <w:sz w:val="30"/>
          <w:szCs w:val="30"/>
          <w:cs/>
          <w:lang w:val="en-US"/>
        </w:rPr>
        <w:t>กลุ่มบริษัท</w:t>
      </w:r>
      <w:r w:rsidRPr="00F86AB9">
        <w:rPr>
          <w:rFonts w:asciiTheme="majorBidi" w:hAnsiTheme="majorBidi"/>
          <w:sz w:val="30"/>
          <w:szCs w:val="30"/>
          <w:cs/>
          <w:lang w:val="en-US"/>
        </w:rPr>
        <w:t>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74AB1F38" w14:textId="77777777" w:rsidR="000556E0" w:rsidRPr="00F86AB9" w:rsidRDefault="000556E0" w:rsidP="000A54D7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F86AB9">
        <w:rPr>
          <w:rFonts w:asciiTheme="majorBidi" w:hAnsiTheme="majorBidi"/>
          <w:b/>
          <w:bCs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63D99928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86AB9">
        <w:rPr>
          <w:rFonts w:asciiTheme="majorBidi" w:hAnsiTheme="majorBidi"/>
          <w:sz w:val="30"/>
          <w:szCs w:val="30"/>
          <w:cs/>
          <w:lang w:val="en-US"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 ซึ่งต้องอาศัยข้อสมมติฐานต่างๆ ในการประมาณการนั้น เช่น อัตราคิดลด 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DD59070" w14:textId="77777777" w:rsidR="000556E0" w:rsidRPr="00F86AB9" w:rsidRDefault="000556E0" w:rsidP="000A54D7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F86AB9">
        <w:rPr>
          <w:rFonts w:asciiTheme="majorBidi" w:hAnsiTheme="majorBidi"/>
          <w:b/>
          <w:bCs/>
          <w:sz w:val="30"/>
          <w:szCs w:val="30"/>
          <w:cs/>
          <w:lang w:val="en-US"/>
        </w:rPr>
        <w:t>การใช้ดุลยพินิจในการประมาณการหนี้สินจากคดีฟ้องร้อง</w:t>
      </w:r>
    </w:p>
    <w:p w14:paraId="7512EAA8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86AB9">
        <w:rPr>
          <w:rFonts w:asciiTheme="majorBidi" w:hAnsiTheme="majorBidi"/>
          <w:sz w:val="30"/>
          <w:szCs w:val="30"/>
          <w:cs/>
          <w:lang w:val="en-US"/>
        </w:rPr>
        <w:t>มีหนี้สินที่อาจจะเกิดจากการถูกกรมศุลกากรประเมินภาษีอากรขาเข้า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86AB9">
        <w:rPr>
          <w:rFonts w:asciiTheme="majorBidi" w:hAnsiTheme="majorBidi"/>
          <w:sz w:val="30"/>
          <w:szCs w:val="30"/>
          <w:cs/>
          <w:lang w:val="en-US"/>
        </w:rPr>
        <w:t>ซึ่งฝ่ายบริหารได้ใช้ดุลยพินิจในการประเมินผลของรายการต่างๆ ดังกล่าว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86AB9">
        <w:rPr>
          <w:rFonts w:asciiTheme="majorBidi" w:hAnsiTheme="majorBidi"/>
          <w:sz w:val="30"/>
          <w:szCs w:val="30"/>
          <w:cs/>
          <w:lang w:val="en-US"/>
        </w:rPr>
        <w:t xml:space="preserve">ซึ่งรวมถึงการประเมินระดับของความน่าจะเป็นที่จะเกิดผลเสียหายและความสามารถในการประมาณการผลเสียหายที่คาดว่าจะเกิดขึ้นได้อย่างเหมาะสม การเปลี่ยนแปลงในปัจจัยต่างๆที่ใช้ประกอบการประเมินของผู้บริหารและสถานการณ์ต่างๆ ที่ไม่คาดว่าจะเกิดขึ้นอาจส่งผลให้ผลที่เกิดขึ้นจริงแตกต่างไปจากที่ได้มีการประมาณการไว้ อย่างไรก็ตามในกรณีที่ฝ่ายบริหารเชื่อมั่นว่าจะไม่มีความเสียหายที่มีนัยสำคัญเกิดขึ้น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F86AB9">
        <w:rPr>
          <w:rFonts w:asciiTheme="majorBidi" w:hAnsiTheme="majorBidi"/>
          <w:sz w:val="30"/>
          <w:szCs w:val="30"/>
          <w:cs/>
          <w:lang w:val="en-US"/>
        </w:rPr>
        <w:t xml:space="preserve"> จะไม่ได้บันทึกประมาณการหนี้สิน ณ วันสิ้นรอบระยะเวลารายงาน</w:t>
      </w:r>
    </w:p>
    <w:p w14:paraId="71C1244B" w14:textId="77777777" w:rsidR="000556E0" w:rsidRPr="00F86AB9" w:rsidRDefault="000556E0" w:rsidP="000A54D7">
      <w:pPr>
        <w:pStyle w:val="ListParagraph"/>
        <w:numPr>
          <w:ilvl w:val="0"/>
          <w:numId w:val="26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F86AB9">
        <w:rPr>
          <w:rFonts w:ascii="Angsana New" w:hAnsi="Angsana New"/>
          <w:sz w:val="30"/>
          <w:szCs w:val="30"/>
          <w:cs/>
        </w:rPr>
        <w:lastRenderedPageBreak/>
        <w:t>เครื่องมือทางการเงิน</w:t>
      </w:r>
    </w:p>
    <w:p w14:paraId="199A356E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F86AB9">
        <w:rPr>
          <w:rFonts w:asciiTheme="majorBidi" w:hAnsiTheme="majorBidi"/>
          <w:sz w:val="30"/>
          <w:szCs w:val="30"/>
          <w:cs/>
          <w:lang w:val="en-US"/>
        </w:rPr>
        <w:t xml:space="preserve"> 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F86AB9">
        <w:rPr>
          <w:rFonts w:asciiTheme="majorBidi" w:hAnsiTheme="majorBidi"/>
          <w:sz w:val="30"/>
          <w:szCs w:val="30"/>
          <w:cs/>
          <w:lang w:val="en-US"/>
        </w:rPr>
        <w:t xml:space="preserve"> 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C006AE4" w14:textId="77777777" w:rsidR="000556E0" w:rsidRPr="0077387C" w:rsidRDefault="000556E0" w:rsidP="000A54D7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77387C">
        <w:rPr>
          <w:rFonts w:asciiTheme="majorBidi" w:hAnsiTheme="majorBidi"/>
          <w:b/>
          <w:bCs/>
          <w:sz w:val="30"/>
          <w:szCs w:val="30"/>
          <w:cs/>
          <w:lang w:val="en-US"/>
        </w:rPr>
        <w:t>การจัดประเภทรายการและการวัดมูลค่าของสินทรัพย์ทางการเงิน</w:t>
      </w:r>
    </w:p>
    <w:p w14:paraId="471193EE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F86AB9">
        <w:rPr>
          <w:rFonts w:asciiTheme="majorBidi" w:hAnsiTheme="majorBidi"/>
          <w:sz w:val="30"/>
          <w:szCs w:val="30"/>
          <w:cs/>
          <w:lang w:val="en-US"/>
        </w:rPr>
        <w:t xml:space="preserve">  จัดประเภทสินทรัพย์ทางการเงิน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F86AB9">
        <w:rPr>
          <w:rFonts w:asciiTheme="majorBidi" w:hAnsiTheme="majorBidi"/>
          <w:sz w:val="30"/>
          <w:szCs w:val="30"/>
          <w:cs/>
          <w:lang w:val="en-US"/>
        </w:rPr>
        <w:t>ณ วันที่รับรู้รายการเริ่มแรกเป็นสินทรัพย์ทางการเงินที่วัดมูลค่าในภายหลังด้วย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>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864E8E8" w14:textId="77777777" w:rsidR="000556E0" w:rsidRPr="0077387C" w:rsidRDefault="000556E0" w:rsidP="000A54D7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77387C">
        <w:rPr>
          <w:rFonts w:asciiTheme="majorBidi" w:hAnsiTheme="majorBidi"/>
          <w:b/>
          <w:bCs/>
          <w:sz w:val="30"/>
          <w:szCs w:val="30"/>
          <w:cs/>
          <w:lang w:val="en-US"/>
        </w:rPr>
        <w:t>สินทรัพย์ทางการเงินที่วัดมูลค่าด้วยราคาทุนตัดจำหน่าย</w:t>
      </w:r>
    </w:p>
    <w:p w14:paraId="2247BEC9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>วัดมูลค่าสินทรัพย์ทางการเงินด้วยราคาทุนตัดจำหน่าย เมื่อ</w:t>
      </w:r>
      <w:r>
        <w:rPr>
          <w:rFonts w:asciiTheme="majorBidi" w:hAnsiTheme="majorBidi" w:hint="cs"/>
          <w:sz w:val="30"/>
          <w:szCs w:val="30"/>
          <w:cs/>
          <w:lang w:val="en-US"/>
        </w:rPr>
        <w:t>กลุ่มบริษัท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 xml:space="preserve"> 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356EE8D5" w14:textId="41E83F78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7387C">
        <w:rPr>
          <w:rFonts w:asciiTheme="majorBidi" w:hAnsiTheme="majorBidi"/>
          <w:sz w:val="30"/>
          <w:szCs w:val="30"/>
          <w:cs/>
          <w:lang w:val="en-US"/>
        </w:rPr>
        <w:t>สินทรัพย์ทางการเงินดังกล่าววัดมูลค่าในภายหลัง โดยใช้วิธีดอกเบี้ยที่แท้จริงและต้องมีการประเมินการด้อยค่า    ทั้งนี้ผลกำไรและขาดทุนที่เกิดขึ้นจากการตัดรายการ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>การเปลี่ยนแปลง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>หรือการด้อยค่าของสินทรัพย์ดังกล่าวจะรับรู้ใน</w:t>
      </w:r>
      <w:r w:rsidR="00346BFE" w:rsidRPr="00F46B01">
        <w:rPr>
          <w:rFonts w:ascii="Angsana New" w:hAnsi="Angsana New"/>
          <w:sz w:val="30"/>
          <w:szCs w:val="30"/>
          <w:cs/>
        </w:rPr>
        <w:t>กำไร</w:t>
      </w:r>
      <w:r w:rsidR="00346BFE">
        <w:rPr>
          <w:rFonts w:ascii="Angsana New" w:hAnsi="Angsana New" w:hint="cs"/>
          <w:sz w:val="30"/>
          <w:szCs w:val="30"/>
          <w:cs/>
        </w:rPr>
        <w:t>หรือ</w:t>
      </w:r>
      <w:r w:rsidR="00346BFE" w:rsidRPr="00F46B01">
        <w:rPr>
          <w:rFonts w:ascii="Angsana New" w:hAnsi="Angsana New"/>
          <w:sz w:val="30"/>
          <w:szCs w:val="30"/>
          <w:cs/>
        </w:rPr>
        <w:t>ขาดทุน</w:t>
      </w:r>
    </w:p>
    <w:p w14:paraId="7AE6F59D" w14:textId="77777777" w:rsidR="000556E0" w:rsidRPr="0077387C" w:rsidRDefault="000556E0" w:rsidP="000A54D7">
      <w:pPr>
        <w:spacing w:before="240"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77387C">
        <w:rPr>
          <w:rFonts w:asciiTheme="majorBidi" w:hAnsiTheme="majorBidi"/>
          <w:b/>
          <w:bCs/>
          <w:sz w:val="30"/>
          <w:szCs w:val="30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96977C2" w14:textId="169B8BC0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7387C">
        <w:rPr>
          <w:rFonts w:asciiTheme="majorBidi" w:hAnsiTheme="majorBidi"/>
          <w:sz w:val="30"/>
          <w:szCs w:val="30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E23FA5C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7387C">
        <w:rPr>
          <w:rFonts w:asciiTheme="majorBidi" w:hAnsiTheme="majorBidi"/>
          <w:sz w:val="30"/>
          <w:szCs w:val="30"/>
          <w:cs/>
          <w:lang w:val="en-US"/>
        </w:rPr>
        <w:t>ทั้งนี้ สินทรัพย์ทางการเงินดังกล่าว หมายรวมถึง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 xml:space="preserve">ตราสารอนุพันธ์ เงินลงทุนในหลักทรัพย์ที่ถือไว้เพื่อค้า </w:t>
      </w:r>
      <w:r>
        <w:rPr>
          <w:rFonts w:asciiTheme="majorBidi" w:hAnsiTheme="majorBidi"/>
          <w:sz w:val="30"/>
          <w:szCs w:val="30"/>
          <w:lang w:val="en-US"/>
        </w:rPr>
        <w:br/>
      </w:r>
      <w:r w:rsidRPr="0077387C">
        <w:rPr>
          <w:rFonts w:asciiTheme="majorBidi" w:hAnsiTheme="majorBidi"/>
          <w:sz w:val="30"/>
          <w:szCs w:val="30"/>
          <w:cs/>
          <w:lang w:val="en-US"/>
        </w:rPr>
        <w:t>เงินลงทุนในตราสารทุน ซึ่ง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5486DB2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7387C">
        <w:rPr>
          <w:rFonts w:asciiTheme="majorBidi" w:hAnsiTheme="majorBidi"/>
          <w:sz w:val="30"/>
          <w:szCs w:val="30"/>
          <w:cs/>
          <w:lang w:val="en-US"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510F5ED3" w14:textId="77777777" w:rsidR="00E86B90" w:rsidRDefault="00E86B9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36E0F32A" w14:textId="77777777" w:rsidR="00E86B90" w:rsidRDefault="00E86B9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40A28015" w14:textId="77777777" w:rsidR="00E86B90" w:rsidRDefault="00E86B9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04C593F7" w14:textId="77777777" w:rsidR="00E86B90" w:rsidRDefault="00E86B9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4DF00FB" w14:textId="77777777" w:rsidR="00E86B90" w:rsidRDefault="00E86B9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36A50A13" w14:textId="77777777" w:rsidR="000556E0" w:rsidRPr="0077387C" w:rsidRDefault="000556E0" w:rsidP="000A54D7">
      <w:pPr>
        <w:spacing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77387C">
        <w:rPr>
          <w:rFonts w:asciiTheme="majorBidi" w:hAnsiTheme="majorBidi"/>
          <w:b/>
          <w:bCs/>
          <w:sz w:val="30"/>
          <w:szCs w:val="30"/>
          <w:cs/>
          <w:lang w:val="en-US"/>
        </w:rPr>
        <w:lastRenderedPageBreak/>
        <w:t>การจัดประเภทรายการและการวัดมูลค่าของหนี้สินทางการเงิน</w:t>
      </w:r>
    </w:p>
    <w:p w14:paraId="74804E85" w14:textId="1163BA01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7387C">
        <w:rPr>
          <w:rFonts w:asciiTheme="majorBidi" w:hAnsiTheme="majorBidi"/>
          <w:sz w:val="30"/>
          <w:szCs w:val="30"/>
          <w:cs/>
          <w:lang w:val="en-US"/>
        </w:rPr>
        <w:t>ยกเว้นหนี้สินตราสารอนุพันธ์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 xml:space="preserve"> รับรู้รายการเมื่อเริ่มแรกสำหรับหนี้สินทางการเงินด้วยมูลค่ายุติธรรมหักต้นทุนการทำรายการ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>ทั้งนี้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กำไร</w:t>
      </w:r>
      <w:r w:rsidR="00A24AC1">
        <w:rPr>
          <w:rFonts w:asciiTheme="majorBidi" w:hAnsiTheme="majorBidi" w:hint="cs"/>
          <w:sz w:val="30"/>
          <w:szCs w:val="30"/>
          <w:cs/>
          <w:lang w:val="en-US"/>
        </w:rPr>
        <w:t>หรือ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>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</w:t>
      </w:r>
      <w:r w:rsidR="00346BFE">
        <w:rPr>
          <w:rFonts w:asciiTheme="majorBidi" w:hAnsiTheme="majorBidi" w:hint="cs"/>
          <w:sz w:val="30"/>
          <w:szCs w:val="30"/>
          <w:cs/>
          <w:lang w:val="en-US"/>
        </w:rPr>
        <w:t xml:space="preserve">    </w:t>
      </w:r>
      <w:r w:rsidRPr="0077387C">
        <w:rPr>
          <w:rFonts w:asciiTheme="majorBidi" w:hAnsiTheme="majorBidi"/>
          <w:sz w:val="30"/>
          <w:szCs w:val="30"/>
          <w:cs/>
          <w:lang w:val="en-US"/>
        </w:rPr>
        <w:t>ค่าตัดจำหน่ายตามวิธีดอกเบี้ยที่แท้จริงแสดงเป็นส่วนหนึ่งของต้นทุนทางการเงินใน</w:t>
      </w:r>
      <w:r w:rsidR="00346BFE" w:rsidRPr="00F46B01">
        <w:rPr>
          <w:rFonts w:ascii="Angsana New" w:hAnsi="Angsana New"/>
          <w:sz w:val="30"/>
          <w:szCs w:val="30"/>
          <w:cs/>
        </w:rPr>
        <w:t>กำไร</w:t>
      </w:r>
      <w:r w:rsidR="00346BFE">
        <w:rPr>
          <w:rFonts w:ascii="Angsana New" w:hAnsi="Angsana New" w:hint="cs"/>
          <w:sz w:val="30"/>
          <w:szCs w:val="30"/>
          <w:cs/>
        </w:rPr>
        <w:t>หรือ</w:t>
      </w:r>
      <w:r w:rsidR="00346BFE" w:rsidRPr="00F46B01">
        <w:rPr>
          <w:rFonts w:ascii="Angsana New" w:hAnsi="Angsana New"/>
          <w:sz w:val="30"/>
          <w:szCs w:val="30"/>
          <w:cs/>
        </w:rPr>
        <w:t>ขาดทุน</w:t>
      </w:r>
    </w:p>
    <w:p w14:paraId="7951396D" w14:textId="77777777" w:rsidR="000556E0" w:rsidRPr="00970B99" w:rsidRDefault="000556E0" w:rsidP="000A54D7">
      <w:pPr>
        <w:spacing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970B99">
        <w:rPr>
          <w:rFonts w:asciiTheme="majorBidi" w:hAnsiTheme="majorBidi"/>
          <w:b/>
          <w:bCs/>
          <w:sz w:val="30"/>
          <w:szCs w:val="30"/>
          <w:cs/>
          <w:lang w:val="en-US"/>
        </w:rPr>
        <w:t>การตัดรายการของเครื่องมือทางการเงิน</w:t>
      </w:r>
    </w:p>
    <w:p w14:paraId="3C150734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70B99">
        <w:rPr>
          <w:rFonts w:asciiTheme="majorBidi" w:hAnsiTheme="majorBidi"/>
          <w:sz w:val="30"/>
          <w:szCs w:val="30"/>
          <w:cs/>
          <w:lang w:val="en-US"/>
        </w:rPr>
        <w:t xml:space="preserve">สินทรัพย์ทางการเงินจะถูกตัดรายการออกจากบัญชีเมื่อสิทธิที่จะได้รับกระแสเงินสดของสินทรัพย์นั้น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  <w:r w:rsidRPr="00970B99">
        <w:rPr>
          <w:rFonts w:asciiTheme="majorBidi" w:hAnsiTheme="majorBidi"/>
          <w:sz w:val="30"/>
          <w:szCs w:val="30"/>
          <w:cs/>
          <w:lang w:val="en-US"/>
        </w:rPr>
        <w:tab/>
      </w:r>
    </w:p>
    <w:p w14:paraId="0DC2326E" w14:textId="796F7312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970B99">
        <w:rPr>
          <w:rFonts w:asciiTheme="majorBidi" w:hAnsiTheme="majorBidi"/>
          <w:sz w:val="30"/>
          <w:szCs w:val="30"/>
          <w:cs/>
          <w:lang w:val="en-US"/>
        </w:rPr>
        <w:t xml:space="preserve"> 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</w:t>
      </w:r>
      <w:r w:rsidR="00D84138" w:rsidRPr="00F46B01">
        <w:rPr>
          <w:rFonts w:ascii="Angsana New" w:hAnsi="Angsana New"/>
          <w:sz w:val="30"/>
          <w:szCs w:val="30"/>
          <w:cs/>
        </w:rPr>
        <w:t>กำไร</w:t>
      </w:r>
      <w:r w:rsidR="00D84138">
        <w:rPr>
          <w:rFonts w:ascii="Angsana New" w:hAnsi="Angsana New" w:hint="cs"/>
          <w:sz w:val="30"/>
          <w:szCs w:val="30"/>
          <w:cs/>
        </w:rPr>
        <w:t>หรือ</w:t>
      </w:r>
      <w:r w:rsidR="00D84138" w:rsidRPr="00F46B01">
        <w:rPr>
          <w:rFonts w:ascii="Angsana New" w:hAnsi="Angsana New"/>
          <w:sz w:val="30"/>
          <w:szCs w:val="30"/>
          <w:cs/>
        </w:rPr>
        <w:t>ขาดทุน</w:t>
      </w:r>
    </w:p>
    <w:p w14:paraId="6E1565F2" w14:textId="77777777" w:rsidR="000556E0" w:rsidRPr="00970B99" w:rsidRDefault="000556E0" w:rsidP="000A54D7">
      <w:pPr>
        <w:spacing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970B99">
        <w:rPr>
          <w:rFonts w:asciiTheme="majorBidi" w:hAnsiTheme="majorBidi"/>
          <w:b/>
          <w:bCs/>
          <w:sz w:val="30"/>
          <w:szCs w:val="30"/>
          <w:cs/>
          <w:lang w:val="en-US"/>
        </w:rPr>
        <w:t>การด้อยค่าของสินทรัพย์ทางการเงิน</w:t>
      </w:r>
    </w:p>
    <w:p w14:paraId="45F4F9C3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970B99">
        <w:rPr>
          <w:rFonts w:asciiTheme="majorBidi" w:hAnsiTheme="majorBidi"/>
          <w:sz w:val="30"/>
          <w:szCs w:val="30"/>
          <w:cs/>
          <w:lang w:val="en-US"/>
        </w:rPr>
        <w:t xml:space="preserve"> 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970B99">
        <w:rPr>
          <w:rFonts w:asciiTheme="majorBidi" w:hAnsiTheme="majorBidi"/>
          <w:sz w:val="30"/>
          <w:szCs w:val="30"/>
          <w:cs/>
          <w:lang w:val="en-US"/>
        </w:rPr>
        <w:t>จึงไม่มีการติดตามการเปลี่ยนแปลงของความเสี่ยงทางด้านเครดิต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970B99">
        <w:rPr>
          <w:rFonts w:asciiTheme="majorBidi" w:hAnsiTheme="majorBidi"/>
          <w:sz w:val="30"/>
          <w:szCs w:val="30"/>
          <w:cs/>
          <w:lang w:val="en-US"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621E89A0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70B99">
        <w:rPr>
          <w:rFonts w:asciiTheme="majorBidi" w:hAnsiTheme="majorBidi"/>
          <w:sz w:val="30"/>
          <w:szCs w:val="30"/>
          <w:cs/>
          <w:lang w:val="en-US"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CEDF559" w14:textId="77777777" w:rsidR="000556E0" w:rsidRPr="005D5E5E" w:rsidRDefault="000556E0" w:rsidP="000A54D7">
      <w:pPr>
        <w:spacing w:line="240" w:lineRule="atLeast"/>
        <w:ind w:left="900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5D5E5E">
        <w:rPr>
          <w:rFonts w:asciiTheme="majorBidi" w:hAnsiTheme="majorBidi"/>
          <w:b/>
          <w:bCs/>
          <w:sz w:val="30"/>
          <w:szCs w:val="30"/>
          <w:cs/>
          <w:lang w:val="en-US"/>
        </w:rPr>
        <w:t>การหักกลบของเครื่องมือทางการเงิน</w:t>
      </w:r>
    </w:p>
    <w:p w14:paraId="5FEA24BB" w14:textId="0F648DA2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5D5E5E">
        <w:rPr>
          <w:rFonts w:asciiTheme="majorBidi" w:hAnsiTheme="majorBidi"/>
          <w:sz w:val="30"/>
          <w:szCs w:val="30"/>
          <w:cs/>
          <w:lang w:val="en-US"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และแสดงด้วยยอดสุทธิในงบฐานะการเงินก็ต่อเมื่อ 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FF5F4ED" w14:textId="77777777" w:rsidR="00E86B90" w:rsidRDefault="00E86B9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092D1ECE" w14:textId="77777777" w:rsidR="00346BFE" w:rsidRDefault="00346BFE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5A1C84DA" w14:textId="77777777" w:rsidR="00346BFE" w:rsidRDefault="00346BFE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34900C20" w14:textId="77777777" w:rsidR="000556E0" w:rsidRPr="005D5E5E" w:rsidRDefault="000556E0" w:rsidP="00F67ECE">
      <w:pPr>
        <w:pStyle w:val="ListParagraph"/>
        <w:numPr>
          <w:ilvl w:val="0"/>
          <w:numId w:val="26"/>
        </w:numPr>
        <w:ind w:hanging="900"/>
        <w:jc w:val="thaiDistribute"/>
        <w:rPr>
          <w:rFonts w:ascii="Angsana New" w:hAnsi="Angsana New"/>
          <w:sz w:val="30"/>
          <w:szCs w:val="30"/>
        </w:rPr>
      </w:pPr>
      <w:r w:rsidRPr="005D5E5E">
        <w:rPr>
          <w:rFonts w:ascii="Angsana New" w:hAnsi="Angsana New"/>
          <w:sz w:val="30"/>
          <w:szCs w:val="30"/>
          <w:cs/>
        </w:rPr>
        <w:lastRenderedPageBreak/>
        <w:t>ตราสารอนุพันธ์</w:t>
      </w:r>
    </w:p>
    <w:p w14:paraId="152DFA93" w14:textId="77777777" w:rsidR="000556E0" w:rsidRPr="005D5E5E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5D5E5E">
        <w:rPr>
          <w:rFonts w:asciiTheme="majorBidi" w:hAnsiTheme="majorBidi"/>
          <w:sz w:val="30"/>
          <w:szCs w:val="30"/>
          <w:cs/>
          <w:lang w:val="en-US"/>
        </w:rPr>
        <w:t xml:space="preserve"> ใช้ตราสารอนุพันธ์ คือ 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  <w:r w:rsidRPr="005D5E5E">
        <w:rPr>
          <w:rFonts w:asciiTheme="majorBidi" w:hAnsiTheme="majorBidi"/>
          <w:sz w:val="30"/>
          <w:szCs w:val="30"/>
          <w:cs/>
          <w:lang w:val="en-US"/>
        </w:rPr>
        <w:tab/>
      </w:r>
    </w:p>
    <w:p w14:paraId="1FF28FCD" w14:textId="77777777" w:rsidR="000556E0" w:rsidRDefault="000556E0" w:rsidP="00F67ECE">
      <w:pPr>
        <w:spacing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 w:rsidRPr="005D5E5E">
        <w:rPr>
          <w:rFonts w:asciiTheme="majorBidi" w:hAnsiTheme="majorBidi"/>
          <w:sz w:val="30"/>
          <w:szCs w:val="30"/>
          <w:cs/>
          <w:lang w:val="en-US"/>
        </w:rPr>
        <w:t xml:space="preserve"> 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โดยรับรู้การเปลี่ยนแปลงของมูลค่ายุติธรรมในภายหลังในส่วนของกำไรหรือขาดทุน ทั้งนี้  บริษัทฯ 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3783805E" w14:textId="77777777" w:rsidR="000556E0" w:rsidRPr="005D5E5E" w:rsidRDefault="000556E0" w:rsidP="000A54D7">
      <w:pPr>
        <w:pStyle w:val="ListParagraph"/>
        <w:numPr>
          <w:ilvl w:val="0"/>
          <w:numId w:val="26"/>
        </w:numPr>
        <w:spacing w:before="240"/>
        <w:ind w:hanging="900"/>
        <w:jc w:val="thaiDistribute"/>
        <w:rPr>
          <w:rFonts w:ascii="Angsana New" w:hAnsi="Angsana New"/>
          <w:sz w:val="30"/>
          <w:szCs w:val="30"/>
        </w:rPr>
      </w:pPr>
      <w:r w:rsidRPr="005D5E5E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</w:p>
    <w:p w14:paraId="4AE06845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5D5E5E">
        <w:rPr>
          <w:rFonts w:asciiTheme="majorBidi" w:hAnsiTheme="majorBidi"/>
          <w:sz w:val="30"/>
          <w:szCs w:val="30"/>
          <w:cs/>
          <w:lang w:val="en-US"/>
        </w:rPr>
        <w:t>กำไรต่อหุ้นขั้นพื้นฐานที่แสดงไว้ในงบกำไรขาดทุนเบ็ดเสร็จ คำนวณโดยการหารกำไรหรือขาดทุนสำหรับปีด้วยจำนวนหุ้นสามัญถัวเฉลี่ยถ่วงน้ำหนักที่ถือโดยผู้ถือหุ้นในระหว่างปี</w:t>
      </w:r>
    </w:p>
    <w:p w14:paraId="1E0CFBE8" w14:textId="77777777" w:rsidR="000556E0" w:rsidRPr="009C0B8A" w:rsidRDefault="000556E0" w:rsidP="00F67ECE">
      <w:pPr>
        <w:pStyle w:val="ListParagraph"/>
        <w:numPr>
          <w:ilvl w:val="0"/>
          <w:numId w:val="26"/>
        </w:numPr>
        <w:ind w:hanging="900"/>
        <w:jc w:val="thaiDistribute"/>
        <w:rPr>
          <w:rFonts w:ascii="Angsana New" w:hAnsi="Angsana New"/>
          <w:sz w:val="30"/>
          <w:szCs w:val="30"/>
        </w:rPr>
      </w:pPr>
      <w:r w:rsidRPr="009C0B8A">
        <w:rPr>
          <w:rFonts w:ascii="Angsana New" w:hAnsi="Angsana New"/>
          <w:sz w:val="30"/>
          <w:szCs w:val="30"/>
          <w:cs/>
        </w:rPr>
        <w:t>การวัดมูลค่ายุติธรรม</w:t>
      </w:r>
    </w:p>
    <w:p w14:paraId="7328A8C7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C0B8A">
        <w:rPr>
          <w:rFonts w:asciiTheme="majorBidi" w:hAnsiTheme="majorBidi"/>
          <w:sz w:val="30"/>
          <w:szCs w:val="30"/>
          <w:cs/>
          <w:lang w:val="en-US"/>
        </w:rPr>
        <w:t>มูลค่ายุติธรรม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9C0B8A">
        <w:rPr>
          <w:rFonts w:asciiTheme="majorBidi" w:hAnsiTheme="majorBidi"/>
          <w:sz w:val="30"/>
          <w:szCs w:val="30"/>
          <w:cs/>
          <w:lang w:val="en-US"/>
        </w:rPr>
        <w:t xml:space="preserve">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75A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C0B8A">
        <w:rPr>
          <w:rFonts w:asciiTheme="majorBidi" w:hAnsiTheme="majorBidi"/>
          <w:sz w:val="30"/>
          <w:szCs w:val="30"/>
          <w:cs/>
          <w:lang w:val="en-US"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>
        <w:rPr>
          <w:rFonts w:asciiTheme="majorBidi" w:hAnsiTheme="majorBidi" w:hint="cs"/>
          <w:sz w:val="30"/>
          <w:szCs w:val="30"/>
          <w:cs/>
          <w:lang w:val="en-US"/>
        </w:rPr>
        <w:t>กลุ่มบริษัท</w:t>
      </w:r>
      <w:r w:rsidRPr="009C0B8A">
        <w:rPr>
          <w:rFonts w:asciiTheme="majorBidi" w:hAnsiTheme="majorBidi"/>
          <w:sz w:val="30"/>
          <w:szCs w:val="30"/>
          <w:cs/>
          <w:lang w:val="en-US"/>
        </w:rPr>
        <w:t>จะประมาณมูลค่ายุติธรรม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9C0B8A">
        <w:rPr>
          <w:rFonts w:asciiTheme="majorBidi" w:hAnsiTheme="majorBidi"/>
          <w:sz w:val="30"/>
          <w:szCs w:val="30"/>
          <w:cs/>
          <w:lang w:val="en-US"/>
        </w:rPr>
        <w:t>โดยใช้เทคนิคการประเมินมูลค่าที่เหมาะสมกับแต่ละสถานการณ์และพยายามใช้ข้อมูลที่สามารถสังเกตได้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9C0B8A">
        <w:rPr>
          <w:rFonts w:asciiTheme="majorBidi" w:hAnsiTheme="majorBidi"/>
          <w:sz w:val="30"/>
          <w:szCs w:val="30"/>
          <w:cs/>
          <w:lang w:val="en-US"/>
        </w:rPr>
        <w:t>ที่เกี่ยวข้องกับสินทรัพย์ หรือหนี้สินที่จะวัดมูลค่ายุติธรรมนั้นให้มากที่สุด</w:t>
      </w:r>
    </w:p>
    <w:p w14:paraId="79DFCEA7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C0B8A">
        <w:rPr>
          <w:rFonts w:asciiTheme="majorBidi" w:hAnsiTheme="majorBidi"/>
          <w:sz w:val="30"/>
          <w:szCs w:val="30"/>
          <w:cs/>
          <w:lang w:val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A07E052" w14:textId="77777777" w:rsidR="000556E0" w:rsidRPr="009C0B8A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C0B8A">
        <w:rPr>
          <w:rFonts w:asciiTheme="majorBidi" w:hAnsiTheme="majorBidi"/>
          <w:sz w:val="30"/>
          <w:szCs w:val="30"/>
          <w:cs/>
          <w:lang w:val="en-US"/>
        </w:rPr>
        <w:t xml:space="preserve">ระดับ </w:t>
      </w:r>
      <w:r>
        <w:rPr>
          <w:rFonts w:asciiTheme="majorBidi" w:hAnsiTheme="majorBidi"/>
          <w:sz w:val="30"/>
          <w:szCs w:val="30"/>
          <w:lang w:val="en-US"/>
        </w:rPr>
        <w:t>1</w:t>
      </w:r>
      <w:r>
        <w:rPr>
          <w:rFonts w:asciiTheme="majorBidi" w:hAnsiTheme="majorBidi"/>
          <w:sz w:val="30"/>
          <w:szCs w:val="30"/>
          <w:lang w:val="en-US"/>
        </w:rPr>
        <w:tab/>
      </w:r>
      <w:r w:rsidRPr="009C0B8A">
        <w:rPr>
          <w:rFonts w:asciiTheme="majorBidi" w:hAnsiTheme="majorBidi"/>
          <w:sz w:val="30"/>
          <w:szCs w:val="30"/>
          <w:cs/>
          <w:lang w:val="en-US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B3562CF" w14:textId="77777777" w:rsidR="000556E0" w:rsidRPr="009C0B8A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C0B8A">
        <w:rPr>
          <w:rFonts w:asciiTheme="majorBidi" w:hAnsiTheme="majorBidi"/>
          <w:sz w:val="30"/>
          <w:szCs w:val="30"/>
          <w:cs/>
          <w:lang w:val="en-US"/>
        </w:rPr>
        <w:t xml:space="preserve">ระดับ </w:t>
      </w:r>
      <w:r>
        <w:rPr>
          <w:rFonts w:asciiTheme="majorBidi" w:hAnsiTheme="majorBidi"/>
          <w:sz w:val="30"/>
          <w:szCs w:val="30"/>
          <w:lang w:val="en-US"/>
        </w:rPr>
        <w:t>2</w:t>
      </w:r>
      <w:r>
        <w:rPr>
          <w:rFonts w:asciiTheme="majorBidi" w:hAnsiTheme="majorBidi"/>
          <w:sz w:val="30"/>
          <w:szCs w:val="30"/>
          <w:lang w:val="en-US"/>
        </w:rPr>
        <w:tab/>
      </w:r>
      <w:r w:rsidRPr="009C0B8A">
        <w:rPr>
          <w:rFonts w:asciiTheme="majorBidi" w:hAnsiTheme="majorBidi"/>
          <w:sz w:val="30"/>
          <w:szCs w:val="30"/>
          <w:cs/>
          <w:lang w:val="en-US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A1C81CF" w14:textId="77777777" w:rsidR="000556E0" w:rsidRDefault="000556E0" w:rsidP="000A54D7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C0B8A">
        <w:rPr>
          <w:rFonts w:asciiTheme="majorBidi" w:hAnsiTheme="majorBidi"/>
          <w:sz w:val="30"/>
          <w:szCs w:val="30"/>
          <w:cs/>
          <w:lang w:val="en-US"/>
        </w:rPr>
        <w:t xml:space="preserve">ระดับ </w:t>
      </w:r>
      <w:r>
        <w:rPr>
          <w:rFonts w:asciiTheme="majorBidi" w:hAnsiTheme="majorBidi"/>
          <w:sz w:val="30"/>
          <w:szCs w:val="30"/>
          <w:lang w:val="en-US"/>
        </w:rPr>
        <w:t>3</w:t>
      </w:r>
      <w:r>
        <w:rPr>
          <w:rFonts w:asciiTheme="majorBidi" w:hAnsiTheme="majorBidi"/>
          <w:sz w:val="30"/>
          <w:szCs w:val="30"/>
          <w:lang w:val="en-US"/>
        </w:rPr>
        <w:tab/>
      </w:r>
      <w:r w:rsidRPr="009C0B8A">
        <w:rPr>
          <w:rFonts w:asciiTheme="majorBidi" w:hAnsiTheme="majorBidi"/>
          <w:sz w:val="30"/>
          <w:szCs w:val="30"/>
          <w:cs/>
          <w:lang w:val="en-US"/>
        </w:rPr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046A1087" w14:textId="77777777" w:rsidR="000556E0" w:rsidRDefault="000556E0" w:rsidP="00C414F9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C0B8A">
        <w:rPr>
          <w:rFonts w:asciiTheme="majorBidi" w:hAnsiTheme="majorBidi"/>
          <w:sz w:val="30"/>
          <w:szCs w:val="30"/>
          <w:cs/>
          <w:lang w:val="en-US"/>
        </w:rPr>
        <w:t xml:space="preserve">ทุกวันสิ้นรอบระยะเวลารายงาน </w:t>
      </w:r>
      <w:r>
        <w:rPr>
          <w:rFonts w:asciiTheme="majorBidi" w:hAnsiTheme="majorBidi" w:hint="cs"/>
          <w:sz w:val="30"/>
          <w:szCs w:val="30"/>
          <w:cs/>
          <w:lang w:val="en-US"/>
        </w:rPr>
        <w:t>กลุ่มบริษัท</w:t>
      </w:r>
      <w:r w:rsidRPr="009C0B8A">
        <w:rPr>
          <w:rFonts w:asciiTheme="majorBidi" w:hAnsiTheme="majorBidi"/>
          <w:sz w:val="30"/>
          <w:szCs w:val="30"/>
          <w:cs/>
          <w:lang w:val="en-US"/>
        </w:rPr>
        <w:t xml:space="preserve"> 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9F35F0E" w14:textId="77777777" w:rsidR="00E86B90" w:rsidRDefault="00E86B90" w:rsidP="00C414F9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4812FC21" w14:textId="77777777" w:rsidR="00E86B90" w:rsidRDefault="00E86B90" w:rsidP="00C414F9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3CC4BC35" w14:textId="77777777" w:rsidR="00E86B90" w:rsidRDefault="00E86B90" w:rsidP="00C414F9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6B1C94F6" w14:textId="77777777" w:rsidR="00E86B90" w:rsidRDefault="00E86B90" w:rsidP="00C414F9">
      <w:pPr>
        <w:spacing w:after="120" w:line="240" w:lineRule="atLeast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8495A95" w14:textId="2B2E78CF" w:rsidR="00F15D2D" w:rsidRPr="006A43E1" w:rsidRDefault="006A43E1" w:rsidP="000A54D7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0" w:name="_Hlk158228052"/>
      <w:bookmarkStart w:id="1" w:name="_Hlk180654752"/>
      <w:r w:rsidRPr="006A43E1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รายการธุรกิจกับบุคคลและกิจการที่เกี่ยวข้องกัน</w:t>
      </w:r>
    </w:p>
    <w:p w14:paraId="10B0A765" w14:textId="14632329" w:rsidR="00945202" w:rsidRDefault="00A02410" w:rsidP="00C414F9">
      <w:pPr>
        <w:spacing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A02410">
        <w:rPr>
          <w:rFonts w:ascii="Angsana New" w:hAnsi="Angsana New"/>
          <w:color w:val="000000" w:themeColor="text1"/>
          <w:sz w:val="30"/>
          <w:szCs w:val="30"/>
          <w:cs/>
        </w:rPr>
        <w:t>ในระหว่างปี กลุ่มบริษัท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รายการธุรกิจดังกล่าวเป็นไปตามเงื่อนไขและเกณฑ์ตามที่ตกลงกันระหว่างกลุ่มบริษัท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08AE1202" w14:textId="3A0423FC" w:rsidR="004B4B94" w:rsidRDefault="004B4B94" w:rsidP="000A54D7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F353AD">
        <w:rPr>
          <w:rFonts w:ascii="Angsana New" w:hAnsi="Angsana New"/>
          <w:sz w:val="30"/>
          <w:szCs w:val="30"/>
          <w:cs/>
        </w:rPr>
        <w:t>ลักษณะความสัมพันธ์และนโยบายในการกำหนดราคาระหว่างบุคคลและกิจการที่เกี่ยวข้องกันมีดังนี้</w:t>
      </w:r>
    </w:p>
    <w:tbl>
      <w:tblPr>
        <w:tblStyle w:val="TableGrid"/>
        <w:tblW w:w="10762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392"/>
        <w:gridCol w:w="1964"/>
        <w:gridCol w:w="826"/>
        <w:gridCol w:w="1800"/>
      </w:tblGrid>
      <w:tr w:rsidR="00392286" w14:paraId="412E7976" w14:textId="77777777" w:rsidTr="0052058A">
        <w:tc>
          <w:tcPr>
            <w:tcW w:w="3780" w:type="dxa"/>
          </w:tcPr>
          <w:p w14:paraId="7DA38B8C" w14:textId="362FD88E" w:rsidR="00494376" w:rsidRDefault="00494376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5C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กิจการและบุคคลที่เกี่ยวข้องกัน</w:t>
            </w:r>
          </w:p>
        </w:tc>
        <w:tc>
          <w:tcPr>
            <w:tcW w:w="2392" w:type="dxa"/>
          </w:tcPr>
          <w:p w14:paraId="062D8142" w14:textId="283CC5BF" w:rsidR="00494376" w:rsidRDefault="00494376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5C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964" w:type="dxa"/>
          </w:tcPr>
          <w:p w14:paraId="1AC47D26" w14:textId="6202C3CC" w:rsidR="00494376" w:rsidRDefault="00494376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5C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รายการค้า</w:t>
            </w:r>
          </w:p>
        </w:tc>
        <w:tc>
          <w:tcPr>
            <w:tcW w:w="826" w:type="dxa"/>
          </w:tcPr>
          <w:p w14:paraId="7F01C8CF" w14:textId="1CFC3924" w:rsidR="00494376" w:rsidRDefault="00494376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1800" w:type="dxa"/>
          </w:tcPr>
          <w:p w14:paraId="02819B46" w14:textId="49188079" w:rsidR="00494376" w:rsidRDefault="00494376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5C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นโยบาย</w:t>
            </w:r>
            <w:r w:rsidRPr="00575C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กำหนดราคา</w:t>
            </w:r>
          </w:p>
        </w:tc>
      </w:tr>
      <w:tr w:rsidR="00392286" w14:paraId="3EBBBEE7" w14:textId="77777777" w:rsidTr="0052058A">
        <w:tc>
          <w:tcPr>
            <w:tcW w:w="3780" w:type="dxa"/>
          </w:tcPr>
          <w:p w14:paraId="2EF68414" w14:textId="5A456E56" w:rsidR="00494376" w:rsidRPr="00285A6C" w:rsidRDefault="00494376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  <w:lang w:val="en-US"/>
              </w:rPr>
            </w:pPr>
            <w:proofErr w:type="gramStart"/>
            <w:r w:rsidRPr="0052058A">
              <w:rPr>
                <w:rFonts w:ascii="Angsana New" w:hAnsi="Angsana New"/>
                <w:sz w:val="28"/>
                <w:szCs w:val="28"/>
              </w:rPr>
              <w:t xml:space="preserve">1  </w:t>
            </w: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proofErr w:type="gramEnd"/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ฟังก์ชั่น มารีน จำกัด</w:t>
            </w:r>
          </w:p>
        </w:tc>
        <w:tc>
          <w:tcPr>
            <w:tcW w:w="2392" w:type="dxa"/>
          </w:tcPr>
          <w:p w14:paraId="4235C670" w14:textId="054DE12F" w:rsidR="00494376" w:rsidRPr="0052058A" w:rsidRDefault="00494376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  <w:tc>
          <w:tcPr>
            <w:tcW w:w="1964" w:type="dxa"/>
          </w:tcPr>
          <w:p w14:paraId="240A81FE" w14:textId="76223771" w:rsidR="00494376" w:rsidRPr="0052058A" w:rsidRDefault="00494376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4229B5CE" w14:textId="37F89FAC" w:rsidR="00494376" w:rsidRPr="0052058A" w:rsidRDefault="00494376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55307315" w14:textId="2A9B1A98" w:rsidR="00494376" w:rsidRPr="0052058A" w:rsidRDefault="00494376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392286" w14:paraId="0A931A5E" w14:textId="77777777" w:rsidTr="0052058A">
        <w:tc>
          <w:tcPr>
            <w:tcW w:w="3780" w:type="dxa"/>
          </w:tcPr>
          <w:p w14:paraId="43976854" w14:textId="77777777" w:rsidR="00494376" w:rsidRPr="0052058A" w:rsidRDefault="00494376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2" w:type="dxa"/>
          </w:tcPr>
          <w:p w14:paraId="228A3223" w14:textId="77777777" w:rsidR="00494376" w:rsidRPr="0052058A" w:rsidRDefault="00494376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4" w:type="dxa"/>
          </w:tcPr>
          <w:p w14:paraId="2AB23777" w14:textId="1E824669" w:rsidR="00494376" w:rsidRPr="0052058A" w:rsidRDefault="00494376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826" w:type="dxa"/>
          </w:tcPr>
          <w:p w14:paraId="1206A667" w14:textId="77777777" w:rsidR="00494376" w:rsidRPr="0052058A" w:rsidRDefault="00494376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42A6C8D" w14:textId="57989B82" w:rsidR="00494376" w:rsidRPr="0052058A" w:rsidRDefault="00494376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392286" w14:paraId="1FD46CC3" w14:textId="77777777" w:rsidTr="0052058A">
        <w:tc>
          <w:tcPr>
            <w:tcW w:w="3780" w:type="dxa"/>
          </w:tcPr>
          <w:p w14:paraId="2DF711BF" w14:textId="592E0B2D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52058A">
              <w:rPr>
                <w:rFonts w:ascii="Angsana New" w:hAnsi="Angsana New"/>
                <w:sz w:val="28"/>
                <w:szCs w:val="28"/>
              </w:rPr>
              <w:t xml:space="preserve">2  </w:t>
            </w: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proofErr w:type="gramEnd"/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ศรีชงโค จำกัด</w:t>
            </w:r>
          </w:p>
        </w:tc>
        <w:tc>
          <w:tcPr>
            <w:tcW w:w="2392" w:type="dxa"/>
          </w:tcPr>
          <w:p w14:paraId="7A708780" w14:textId="0046CAD3" w:rsidR="004609FB" w:rsidRPr="0052058A" w:rsidRDefault="004609FB" w:rsidP="000A54D7">
            <w:pPr>
              <w:tabs>
                <w:tab w:val="left" w:pos="540"/>
              </w:tabs>
              <w:ind w:right="-110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  <w:tc>
          <w:tcPr>
            <w:tcW w:w="1964" w:type="dxa"/>
          </w:tcPr>
          <w:p w14:paraId="4A0B45C4" w14:textId="3CDAC103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2D804B3E" w14:textId="1B1AFFEB" w:rsidR="004609FB" w:rsidRPr="0052058A" w:rsidRDefault="004609FB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2DD3579A" w14:textId="4B994094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392286" w14:paraId="62D3FA1B" w14:textId="77777777" w:rsidTr="0052058A">
        <w:tc>
          <w:tcPr>
            <w:tcW w:w="3780" w:type="dxa"/>
          </w:tcPr>
          <w:p w14:paraId="335D490F" w14:textId="77777777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2" w:type="dxa"/>
          </w:tcPr>
          <w:p w14:paraId="1CC8A496" w14:textId="77777777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4" w:type="dxa"/>
          </w:tcPr>
          <w:p w14:paraId="585EC3B1" w14:textId="3CBA2B53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826" w:type="dxa"/>
          </w:tcPr>
          <w:p w14:paraId="468635CB" w14:textId="77777777" w:rsidR="004609FB" w:rsidRPr="0052058A" w:rsidRDefault="004609FB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CA7414" w14:textId="514F4043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392286" w14:paraId="5B41F9E8" w14:textId="77777777" w:rsidTr="0052058A">
        <w:tc>
          <w:tcPr>
            <w:tcW w:w="3780" w:type="dxa"/>
          </w:tcPr>
          <w:p w14:paraId="792ECBA6" w14:textId="77777777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2" w:type="dxa"/>
          </w:tcPr>
          <w:p w14:paraId="1347AA73" w14:textId="77777777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4" w:type="dxa"/>
          </w:tcPr>
          <w:p w14:paraId="3F62BD18" w14:textId="044176E9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826" w:type="dxa"/>
          </w:tcPr>
          <w:p w14:paraId="49FD07DA" w14:textId="77777777" w:rsidR="004609FB" w:rsidRPr="0052058A" w:rsidRDefault="004609FB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B2310A3" w14:textId="364F93BD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392286" w14:paraId="63C0AC87" w14:textId="77777777" w:rsidTr="0052058A">
        <w:tc>
          <w:tcPr>
            <w:tcW w:w="3780" w:type="dxa"/>
          </w:tcPr>
          <w:p w14:paraId="0D1D1812" w14:textId="723DC2BD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52058A">
              <w:rPr>
                <w:rFonts w:ascii="Angsana New" w:hAnsi="Angsana New"/>
                <w:sz w:val="28"/>
                <w:szCs w:val="28"/>
              </w:rPr>
              <w:t xml:space="preserve">3  </w:t>
            </w: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proofErr w:type="gramEnd"/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ฟังก์ชั่น ลิวเด็น เทคโนโลยี จำกัด</w:t>
            </w:r>
          </w:p>
        </w:tc>
        <w:tc>
          <w:tcPr>
            <w:tcW w:w="2392" w:type="dxa"/>
          </w:tcPr>
          <w:p w14:paraId="30311566" w14:textId="3C6292BB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</w:t>
            </w:r>
          </w:p>
        </w:tc>
        <w:tc>
          <w:tcPr>
            <w:tcW w:w="1964" w:type="dxa"/>
          </w:tcPr>
          <w:p w14:paraId="660EBFFF" w14:textId="3F192FCB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5EE88096" w14:textId="39AF1854" w:rsidR="004609FB" w:rsidRPr="0052058A" w:rsidRDefault="004609FB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1899EA5D" w14:textId="2F469E37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557D43" w14:paraId="23A19195" w14:textId="77777777" w:rsidTr="0052058A">
        <w:tc>
          <w:tcPr>
            <w:tcW w:w="3780" w:type="dxa"/>
          </w:tcPr>
          <w:p w14:paraId="05A3AB42" w14:textId="77777777" w:rsidR="00494376" w:rsidRPr="0052058A" w:rsidRDefault="00494376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2" w:type="dxa"/>
          </w:tcPr>
          <w:p w14:paraId="72EDACB5" w14:textId="0FCE74C8" w:rsidR="00494376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964" w:type="dxa"/>
            <w:shd w:val="clear" w:color="auto" w:fill="auto"/>
          </w:tcPr>
          <w:p w14:paraId="2307A2A0" w14:textId="67D247A2" w:rsidR="00494376" w:rsidRPr="0052058A" w:rsidRDefault="00CD6AC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575C18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826" w:type="dxa"/>
            <w:shd w:val="clear" w:color="auto" w:fill="auto"/>
          </w:tcPr>
          <w:p w14:paraId="76F6AC2A" w14:textId="77777777" w:rsidR="00494376" w:rsidRPr="0052058A" w:rsidRDefault="00494376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037B181" w14:textId="2500AA3E" w:rsidR="00494376" w:rsidRPr="0052058A" w:rsidRDefault="00CD6AC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557D43" w14:paraId="3BAFCCE8" w14:textId="77777777" w:rsidTr="0052058A">
        <w:tc>
          <w:tcPr>
            <w:tcW w:w="3780" w:type="dxa"/>
          </w:tcPr>
          <w:p w14:paraId="085AD461" w14:textId="22CD49A5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proofErr w:type="gramStart"/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4  </w:t>
            </w: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</w:t>
            </w:r>
            <w:proofErr w:type="gramEnd"/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ฟังก์ชั่น รุ่นหยาง อิเล็กทรอนิกส์ จำกัด</w:t>
            </w:r>
          </w:p>
        </w:tc>
        <w:tc>
          <w:tcPr>
            <w:tcW w:w="2392" w:type="dxa"/>
          </w:tcPr>
          <w:p w14:paraId="1F923926" w14:textId="74BF1B92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</w:t>
            </w:r>
          </w:p>
        </w:tc>
        <w:tc>
          <w:tcPr>
            <w:tcW w:w="1964" w:type="dxa"/>
            <w:shd w:val="clear" w:color="auto" w:fill="auto"/>
          </w:tcPr>
          <w:p w14:paraId="47A72B37" w14:textId="6DB26CD7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  <w:shd w:val="clear" w:color="auto" w:fill="auto"/>
          </w:tcPr>
          <w:p w14:paraId="7331B099" w14:textId="7936096B" w:rsidR="004609FB" w:rsidRPr="0052058A" w:rsidRDefault="004609FB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  <w:shd w:val="clear" w:color="auto" w:fill="auto"/>
          </w:tcPr>
          <w:p w14:paraId="5450D2B2" w14:textId="29143D5E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557D43" w14:paraId="64882D6D" w14:textId="77777777" w:rsidTr="0052058A">
        <w:tc>
          <w:tcPr>
            <w:tcW w:w="3780" w:type="dxa"/>
          </w:tcPr>
          <w:p w14:paraId="6254BCBE" w14:textId="77777777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2" w:type="dxa"/>
          </w:tcPr>
          <w:p w14:paraId="67D9A468" w14:textId="6291B8EE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964" w:type="dxa"/>
            <w:shd w:val="clear" w:color="auto" w:fill="auto"/>
          </w:tcPr>
          <w:p w14:paraId="23850C64" w14:textId="0912F61C" w:rsidR="004609FB" w:rsidRPr="0052058A" w:rsidRDefault="00CD6AC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575C18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826" w:type="dxa"/>
            <w:shd w:val="clear" w:color="auto" w:fill="auto"/>
          </w:tcPr>
          <w:p w14:paraId="42390D4D" w14:textId="77777777" w:rsidR="004609FB" w:rsidRPr="0052058A" w:rsidRDefault="004609FB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1C02CEC" w14:textId="258FE17E" w:rsidR="004609FB" w:rsidRPr="0052058A" w:rsidRDefault="00CD6AC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392286" w14:paraId="29C0F4F0" w14:textId="77777777" w:rsidTr="0052058A">
        <w:tc>
          <w:tcPr>
            <w:tcW w:w="3780" w:type="dxa"/>
          </w:tcPr>
          <w:p w14:paraId="5743AAAE" w14:textId="025CBAD5" w:rsidR="007000A3" w:rsidRPr="0052058A" w:rsidRDefault="007000A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52058A">
              <w:rPr>
                <w:rFonts w:ascii="Angsana New" w:hAnsi="Angsana New"/>
                <w:sz w:val="28"/>
                <w:szCs w:val="28"/>
              </w:rPr>
              <w:t xml:space="preserve">5  </w:t>
            </w: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</w:t>
            </w:r>
            <w:proofErr w:type="gramEnd"/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ฟังก์ชั่น นิงโบ เอซบูม มอเตอร์ จำกัด</w:t>
            </w:r>
          </w:p>
        </w:tc>
        <w:tc>
          <w:tcPr>
            <w:tcW w:w="2392" w:type="dxa"/>
          </w:tcPr>
          <w:p w14:paraId="59F7A742" w14:textId="182308BC" w:rsidR="007000A3" w:rsidRPr="0052058A" w:rsidRDefault="007000A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</w:t>
            </w:r>
          </w:p>
        </w:tc>
        <w:tc>
          <w:tcPr>
            <w:tcW w:w="1964" w:type="dxa"/>
          </w:tcPr>
          <w:p w14:paraId="0CD864D9" w14:textId="407CB98D" w:rsidR="007000A3" w:rsidRPr="0052058A" w:rsidRDefault="007000A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64A19273" w14:textId="3E820F1D" w:rsidR="007000A3" w:rsidRPr="0052058A" w:rsidRDefault="007000A3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257C39C5" w14:textId="49D72FF3" w:rsidR="007000A3" w:rsidRPr="0052058A" w:rsidRDefault="007000A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392286" w14:paraId="0834EDBB" w14:textId="77777777" w:rsidTr="0052058A">
        <w:tc>
          <w:tcPr>
            <w:tcW w:w="3780" w:type="dxa"/>
          </w:tcPr>
          <w:p w14:paraId="48674404" w14:textId="77777777" w:rsidR="007000A3" w:rsidRPr="0052058A" w:rsidRDefault="007000A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2" w:type="dxa"/>
          </w:tcPr>
          <w:p w14:paraId="3CA92C50" w14:textId="1312E081" w:rsidR="007000A3" w:rsidRPr="0052058A" w:rsidRDefault="007000A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964" w:type="dxa"/>
          </w:tcPr>
          <w:p w14:paraId="4115D141" w14:textId="4A69B960" w:rsidR="007000A3" w:rsidRPr="0052058A" w:rsidRDefault="007000A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575C18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826" w:type="dxa"/>
          </w:tcPr>
          <w:p w14:paraId="7D097C6E" w14:textId="0D4FAB02" w:rsidR="007000A3" w:rsidRPr="0052058A" w:rsidRDefault="007000A3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FF795A6" w14:textId="028BF423" w:rsidR="007000A3" w:rsidRPr="0052058A" w:rsidRDefault="007000A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392286" w14:paraId="4C5C888D" w14:textId="77777777" w:rsidTr="0052058A">
        <w:tc>
          <w:tcPr>
            <w:tcW w:w="3780" w:type="dxa"/>
          </w:tcPr>
          <w:p w14:paraId="7190CC1D" w14:textId="1E0510EE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52058A">
              <w:rPr>
                <w:rFonts w:ascii="Angsana New" w:hAnsi="Angsana New"/>
                <w:sz w:val="28"/>
                <w:szCs w:val="28"/>
              </w:rPr>
              <w:t xml:space="preserve">6  </w:t>
            </w: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</w:t>
            </w:r>
            <w:proofErr w:type="gramEnd"/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ฟังก์ชั่น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อินดัสทรี</w:t>
            </w: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2392" w:type="dxa"/>
          </w:tcPr>
          <w:p w14:paraId="5AF362AE" w14:textId="5534AC45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</w:t>
            </w:r>
          </w:p>
        </w:tc>
        <w:tc>
          <w:tcPr>
            <w:tcW w:w="1964" w:type="dxa"/>
          </w:tcPr>
          <w:p w14:paraId="461D87A6" w14:textId="017A8D4D" w:rsidR="004609FB" w:rsidRPr="0052058A" w:rsidRDefault="004609FB" w:rsidP="000A54D7">
            <w:pPr>
              <w:tabs>
                <w:tab w:val="left" w:pos="540"/>
              </w:tabs>
              <w:ind w:firstLine="696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6" w:type="dxa"/>
          </w:tcPr>
          <w:p w14:paraId="75E9CE5B" w14:textId="7792C9D8" w:rsidR="004609FB" w:rsidRPr="0052058A" w:rsidRDefault="004609FB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259E7E35" w14:textId="555651B0" w:rsidR="004609FB" w:rsidRPr="0052058A" w:rsidRDefault="004609FB" w:rsidP="000A54D7">
            <w:pPr>
              <w:tabs>
                <w:tab w:val="left" w:pos="540"/>
              </w:tabs>
              <w:ind w:firstLine="527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2286" w14:paraId="08FB21FC" w14:textId="77777777" w:rsidTr="0052058A">
        <w:tc>
          <w:tcPr>
            <w:tcW w:w="3780" w:type="dxa"/>
          </w:tcPr>
          <w:p w14:paraId="14EF6623" w14:textId="77777777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2" w:type="dxa"/>
          </w:tcPr>
          <w:p w14:paraId="3F2E092F" w14:textId="60C1AF9A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964" w:type="dxa"/>
          </w:tcPr>
          <w:p w14:paraId="642319F4" w14:textId="77777777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31A7833A" w14:textId="77777777" w:rsidR="004609FB" w:rsidRPr="0052058A" w:rsidRDefault="004609FB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2621CE5" w14:textId="77777777" w:rsidR="004609FB" w:rsidRPr="0052058A" w:rsidRDefault="004609FB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4D11" w14:paraId="40FED497" w14:textId="77777777" w:rsidTr="0052058A">
        <w:tc>
          <w:tcPr>
            <w:tcW w:w="3780" w:type="dxa"/>
          </w:tcPr>
          <w:p w14:paraId="646BAC2C" w14:textId="260A41BC" w:rsidR="00D674E3" w:rsidRPr="0052058A" w:rsidRDefault="00D674E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52058A">
              <w:rPr>
                <w:rFonts w:ascii="Angsana New" w:hAnsi="Angsana New"/>
                <w:sz w:val="28"/>
                <w:szCs w:val="28"/>
              </w:rPr>
              <w:t xml:space="preserve">7 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Shanghai</w:t>
            </w:r>
            <w:proofErr w:type="gram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Lyuden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Environment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392" w:type="dxa"/>
            <w:vMerge w:val="restart"/>
          </w:tcPr>
          <w:p w14:paraId="11B91012" w14:textId="2B699B1E" w:rsidR="00D674E3" w:rsidRPr="0052058A" w:rsidRDefault="00D674E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07CB8">
              <w:rPr>
                <w:rFonts w:ascii="Angsana New" w:hAnsi="Angsana New"/>
                <w:sz w:val="28"/>
                <w:szCs w:val="28"/>
                <w:cs/>
              </w:rPr>
              <w:t>ถือหุ้นโดยผู้ถือหุ้นรายใหญ่ของบริษัทย่อย</w:t>
            </w:r>
          </w:p>
        </w:tc>
        <w:tc>
          <w:tcPr>
            <w:tcW w:w="1964" w:type="dxa"/>
          </w:tcPr>
          <w:p w14:paraId="03AA2E3A" w14:textId="2AE34A2B" w:rsidR="00D674E3" w:rsidRPr="0052058A" w:rsidRDefault="00D674E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ซื้อสินค้าและสินทรัพย์</w:t>
            </w:r>
          </w:p>
        </w:tc>
        <w:tc>
          <w:tcPr>
            <w:tcW w:w="826" w:type="dxa"/>
          </w:tcPr>
          <w:p w14:paraId="32BC1693" w14:textId="1BCE9B7A" w:rsidR="00D674E3" w:rsidRPr="0052058A" w:rsidRDefault="00D674E3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1653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1800" w:type="dxa"/>
          </w:tcPr>
          <w:p w14:paraId="74BAE562" w14:textId="1AA3AE6B" w:rsidR="00D674E3" w:rsidRPr="0052058A" w:rsidRDefault="00D674E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454D11" w14:paraId="302E0330" w14:textId="77777777" w:rsidTr="0052058A">
        <w:tc>
          <w:tcPr>
            <w:tcW w:w="3780" w:type="dxa"/>
          </w:tcPr>
          <w:p w14:paraId="0B2E8597" w14:textId="72888563" w:rsidR="00D674E3" w:rsidRPr="0052058A" w:rsidRDefault="0052058A" w:rsidP="000A54D7">
            <w:pPr>
              <w:ind w:firstLine="52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sz w:val="28"/>
                <w:szCs w:val="28"/>
                <w:lang w:val="en-US"/>
              </w:rPr>
              <w:t xml:space="preserve">&amp;Technology </w:t>
            </w:r>
            <w:r w:rsidR="00D674E3" w:rsidRPr="004D2A23">
              <w:rPr>
                <w:rFonts w:ascii="Angsana New" w:hAnsi="Angsana New"/>
                <w:sz w:val="28"/>
                <w:szCs w:val="28"/>
                <w:lang w:val="en-US"/>
              </w:rPr>
              <w:t>Co.,</w:t>
            </w:r>
            <w:r w:rsidR="00D674E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D674E3" w:rsidRPr="004D2A23">
              <w:rPr>
                <w:rFonts w:ascii="Angsana New" w:hAnsi="Angsan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2392" w:type="dxa"/>
            <w:vMerge/>
          </w:tcPr>
          <w:p w14:paraId="12C7B871" w14:textId="77777777" w:rsidR="00D674E3" w:rsidRPr="0052058A" w:rsidRDefault="00D674E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4" w:type="dxa"/>
          </w:tcPr>
          <w:p w14:paraId="12FB7E93" w14:textId="77777777" w:rsidR="00D674E3" w:rsidRPr="0052058A" w:rsidRDefault="00D674E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553397BB" w14:textId="77777777" w:rsidR="00D674E3" w:rsidRPr="0052058A" w:rsidRDefault="00D674E3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750C1F7" w14:textId="77777777" w:rsidR="00D674E3" w:rsidRPr="0052058A" w:rsidRDefault="00D674E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4D11" w14:paraId="7A59DC27" w14:textId="77777777" w:rsidTr="0052058A">
        <w:tc>
          <w:tcPr>
            <w:tcW w:w="3780" w:type="dxa"/>
          </w:tcPr>
          <w:p w14:paraId="703D15D6" w14:textId="554009CC" w:rsidR="00D674E3" w:rsidRPr="0052058A" w:rsidRDefault="00D674E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52058A">
              <w:rPr>
                <w:rFonts w:ascii="Angsana New" w:hAnsi="Angsana New"/>
                <w:sz w:val="28"/>
                <w:szCs w:val="28"/>
              </w:rPr>
              <w:t xml:space="preserve">8 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Ningbo</w:t>
            </w:r>
            <w:proofErr w:type="gram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Aceboom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Electric Motor Co., Ltd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</w:p>
        </w:tc>
        <w:tc>
          <w:tcPr>
            <w:tcW w:w="2392" w:type="dxa"/>
            <w:vMerge w:val="restart"/>
          </w:tcPr>
          <w:p w14:paraId="727BA4EE" w14:textId="52602D2B" w:rsidR="00D674E3" w:rsidRPr="0052058A" w:rsidRDefault="00D674E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07CB8">
              <w:rPr>
                <w:rFonts w:ascii="Angsana New" w:hAnsi="Angsana New"/>
                <w:sz w:val="28"/>
                <w:szCs w:val="28"/>
                <w:cs/>
              </w:rPr>
              <w:t>ถือหุ้นโดยผู้ถือหุ้นรายใหญ่ของบริษัทย่อย</w:t>
            </w:r>
          </w:p>
        </w:tc>
        <w:tc>
          <w:tcPr>
            <w:tcW w:w="1964" w:type="dxa"/>
          </w:tcPr>
          <w:p w14:paraId="0C7337C6" w14:textId="0218C894" w:rsidR="00D674E3" w:rsidRPr="0052058A" w:rsidRDefault="00D674E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63B4A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ซื้อสินค้าและสินทรัพย์</w:t>
            </w:r>
          </w:p>
        </w:tc>
        <w:tc>
          <w:tcPr>
            <w:tcW w:w="826" w:type="dxa"/>
          </w:tcPr>
          <w:p w14:paraId="3B2F5D67" w14:textId="2A6FC658" w:rsidR="00D674E3" w:rsidRPr="0052058A" w:rsidRDefault="00D674E3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1653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1800" w:type="dxa"/>
          </w:tcPr>
          <w:p w14:paraId="231F1448" w14:textId="1D18F3D7" w:rsidR="00D674E3" w:rsidRPr="0052058A" w:rsidRDefault="00D674E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454D11" w14:paraId="6FC647BE" w14:textId="77777777" w:rsidTr="0052058A">
        <w:tc>
          <w:tcPr>
            <w:tcW w:w="3780" w:type="dxa"/>
          </w:tcPr>
          <w:p w14:paraId="645FC7BD" w14:textId="77777777" w:rsidR="00D674E3" w:rsidRPr="0052058A" w:rsidRDefault="00D674E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2" w:type="dxa"/>
            <w:vMerge/>
          </w:tcPr>
          <w:p w14:paraId="497E9C5D" w14:textId="77777777" w:rsidR="00D674E3" w:rsidRPr="0052058A" w:rsidRDefault="00D674E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4" w:type="dxa"/>
          </w:tcPr>
          <w:p w14:paraId="19417B8C" w14:textId="34E2F722" w:rsidR="00D674E3" w:rsidRPr="0052058A" w:rsidRDefault="00D674E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14172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26" w:type="dxa"/>
          </w:tcPr>
          <w:p w14:paraId="002D6296" w14:textId="77777777" w:rsidR="00D674E3" w:rsidRPr="0052058A" w:rsidRDefault="00D674E3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2BB4DC" w14:textId="403F5171" w:rsidR="00D674E3" w:rsidRPr="0052058A" w:rsidRDefault="00D674E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392286" w14:paraId="3193BA22" w14:textId="77777777" w:rsidTr="0052058A">
        <w:tc>
          <w:tcPr>
            <w:tcW w:w="3780" w:type="dxa"/>
          </w:tcPr>
          <w:p w14:paraId="24BB3ADD" w14:textId="44937FEB" w:rsidR="00D674E3" w:rsidRPr="0052058A" w:rsidRDefault="00D674E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52058A">
              <w:rPr>
                <w:rFonts w:ascii="Angsana New" w:hAnsi="Angsana New"/>
                <w:sz w:val="28"/>
                <w:szCs w:val="28"/>
              </w:rPr>
              <w:t xml:space="preserve">9  </w:t>
            </w:r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>Jiangyin</w:t>
            </w:r>
            <w:proofErr w:type="gramEnd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>Runyang</w:t>
            </w:r>
            <w:proofErr w:type="spellEnd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 Electronic Appliance</w:t>
            </w:r>
          </w:p>
        </w:tc>
        <w:tc>
          <w:tcPr>
            <w:tcW w:w="2392" w:type="dxa"/>
          </w:tcPr>
          <w:p w14:paraId="3DCDE70F" w14:textId="01161DFD" w:rsidR="00D674E3" w:rsidRPr="0052058A" w:rsidRDefault="00D674E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07CB8">
              <w:rPr>
                <w:rFonts w:ascii="Angsana New" w:hAnsi="Angsana New"/>
                <w:sz w:val="28"/>
                <w:szCs w:val="28"/>
                <w:cs/>
              </w:rPr>
              <w:t>ถือหุ้นโดยผู้ถือหุ้นรายใหญ่ของบริษัทย่อย</w:t>
            </w:r>
          </w:p>
        </w:tc>
        <w:tc>
          <w:tcPr>
            <w:tcW w:w="1964" w:type="dxa"/>
          </w:tcPr>
          <w:p w14:paraId="1F25FBD3" w14:textId="1988FE2B" w:rsidR="00D674E3" w:rsidRPr="0052058A" w:rsidRDefault="00D674E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63B4A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ซื้อสินค้าและสินทรัพย์</w:t>
            </w:r>
          </w:p>
        </w:tc>
        <w:tc>
          <w:tcPr>
            <w:tcW w:w="826" w:type="dxa"/>
          </w:tcPr>
          <w:p w14:paraId="0F3A8B2C" w14:textId="378B7AD5" w:rsidR="00D674E3" w:rsidRPr="0052058A" w:rsidRDefault="00D674E3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1653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1800" w:type="dxa"/>
          </w:tcPr>
          <w:p w14:paraId="53F9CF54" w14:textId="7CF41498" w:rsidR="00D674E3" w:rsidRPr="0052058A" w:rsidRDefault="00D674E3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392286" w14:paraId="5752BFFE" w14:textId="77777777" w:rsidTr="0052058A">
        <w:tc>
          <w:tcPr>
            <w:tcW w:w="3780" w:type="dxa"/>
          </w:tcPr>
          <w:p w14:paraId="25537B25" w14:textId="71F63275" w:rsidR="00557F46" w:rsidRPr="0052058A" w:rsidRDefault="00557F46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52058A">
              <w:rPr>
                <w:rFonts w:ascii="Angsana New" w:hAnsi="Angsana New"/>
                <w:sz w:val="28"/>
                <w:szCs w:val="28"/>
              </w:rPr>
              <w:t xml:space="preserve">10  </w:t>
            </w: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  <w:proofErr w:type="gramEnd"/>
          </w:p>
        </w:tc>
        <w:tc>
          <w:tcPr>
            <w:tcW w:w="2392" w:type="dxa"/>
          </w:tcPr>
          <w:p w14:paraId="0EA80690" w14:textId="754E291D" w:rsidR="00557F46" w:rsidRPr="0052058A" w:rsidRDefault="00557F46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</w:rPr>
              <w:t>ผู้ถือหุ้นใหญ่และกรรมการ</w:t>
            </w:r>
          </w:p>
        </w:tc>
        <w:tc>
          <w:tcPr>
            <w:tcW w:w="1964" w:type="dxa"/>
          </w:tcPr>
          <w:p w14:paraId="5F107B85" w14:textId="37B001CA" w:rsidR="00557F46" w:rsidRPr="0052058A" w:rsidRDefault="00557F46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826" w:type="dxa"/>
          </w:tcPr>
          <w:p w14:paraId="165F7E2A" w14:textId="44DD35B2" w:rsidR="00557F46" w:rsidRPr="0052058A" w:rsidRDefault="00557F46" w:rsidP="000A54D7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6877CF25" w14:textId="7561C939" w:rsidR="00557F46" w:rsidRPr="0052058A" w:rsidRDefault="00557F46" w:rsidP="000A54D7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20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</w:tbl>
    <w:p w14:paraId="452099BE" w14:textId="77777777" w:rsidR="00E86B90" w:rsidRDefault="00E86B90" w:rsidP="00E86B90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30"/>
          <w:szCs w:val="30"/>
        </w:rPr>
      </w:pPr>
    </w:p>
    <w:p w14:paraId="196880C8" w14:textId="77777777" w:rsidR="00E86B90" w:rsidRDefault="00E86B90" w:rsidP="00E86B90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30"/>
          <w:szCs w:val="30"/>
        </w:rPr>
      </w:pPr>
    </w:p>
    <w:p w14:paraId="67A151CA" w14:textId="77777777" w:rsidR="00E86B90" w:rsidRDefault="00E86B90" w:rsidP="00E86B90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30"/>
          <w:szCs w:val="30"/>
        </w:rPr>
      </w:pPr>
    </w:p>
    <w:p w14:paraId="4A3325D0" w14:textId="77777777" w:rsidR="00E86B90" w:rsidRDefault="00E86B90" w:rsidP="00E86B90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30"/>
          <w:szCs w:val="30"/>
        </w:rPr>
      </w:pPr>
    </w:p>
    <w:p w14:paraId="223CFFFF" w14:textId="77777777" w:rsidR="00E86B90" w:rsidRDefault="00E86B90" w:rsidP="00E86B90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30"/>
          <w:szCs w:val="30"/>
        </w:rPr>
      </w:pPr>
    </w:p>
    <w:p w14:paraId="3AB4D231" w14:textId="77777777" w:rsidR="00E86B90" w:rsidRDefault="00E86B90" w:rsidP="00E86B90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30"/>
          <w:szCs w:val="30"/>
        </w:rPr>
      </w:pPr>
    </w:p>
    <w:p w14:paraId="37596204" w14:textId="77777777" w:rsidR="00E86B90" w:rsidRDefault="00E86B90" w:rsidP="00E86B90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30"/>
          <w:szCs w:val="30"/>
        </w:rPr>
      </w:pPr>
    </w:p>
    <w:p w14:paraId="7DABF264" w14:textId="77777777" w:rsidR="00E86B90" w:rsidRDefault="00E86B90" w:rsidP="00E86B90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30"/>
          <w:szCs w:val="30"/>
        </w:rPr>
      </w:pPr>
    </w:p>
    <w:p w14:paraId="45989596" w14:textId="77777777" w:rsidR="00E86B90" w:rsidRDefault="00E86B90" w:rsidP="00E86B90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30"/>
          <w:szCs w:val="30"/>
        </w:rPr>
      </w:pPr>
    </w:p>
    <w:p w14:paraId="421E2D1D" w14:textId="2B144ED2" w:rsidR="009450DF" w:rsidRDefault="009450DF" w:rsidP="000A54D7">
      <w:pPr>
        <w:pStyle w:val="ListParagraph"/>
        <w:numPr>
          <w:ilvl w:val="1"/>
          <w:numId w:val="11"/>
        </w:numPr>
        <w:tabs>
          <w:tab w:val="left" w:pos="540"/>
        </w:tabs>
        <w:spacing w:before="240"/>
        <w:ind w:hanging="180"/>
        <w:outlineLvl w:val="0"/>
        <w:rPr>
          <w:rFonts w:ascii="Angsana New" w:hAnsi="Angsana New"/>
          <w:sz w:val="30"/>
          <w:szCs w:val="30"/>
        </w:rPr>
      </w:pPr>
      <w:r w:rsidRPr="009450DF">
        <w:rPr>
          <w:rFonts w:ascii="Angsana New" w:hAnsi="Angsana New"/>
          <w:sz w:val="30"/>
          <w:szCs w:val="30"/>
          <w:cs/>
        </w:rPr>
        <w:lastRenderedPageBreak/>
        <w:t>รายการในงบฐานะการเงิน</w:t>
      </w:r>
    </w:p>
    <w:p w14:paraId="6729D132" w14:textId="439E84D5" w:rsidR="00D64CD4" w:rsidRDefault="00D64CD4" w:rsidP="000A54D7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  <w:r w:rsidRPr="00D64CD4">
        <w:rPr>
          <w:rFonts w:ascii="Angsana New" w:hAnsi="Angsana New"/>
          <w:sz w:val="30"/>
          <w:szCs w:val="30"/>
          <w:cs/>
        </w:rPr>
        <w:t xml:space="preserve">ยอดคงเหลือกับบุคคลและกิจการที่เกี่ยวข้องกัน ณ วันที่ </w:t>
      </w:r>
      <w:r w:rsidR="005923A0">
        <w:rPr>
          <w:rFonts w:ascii="Angsana New" w:hAnsi="Angsana New"/>
          <w:sz w:val="30"/>
          <w:szCs w:val="30"/>
        </w:rPr>
        <w:t>3</w:t>
      </w:r>
      <w:r w:rsidR="00901465">
        <w:rPr>
          <w:rFonts w:ascii="Angsana New" w:hAnsi="Angsana New" w:hint="cs"/>
          <w:sz w:val="30"/>
          <w:szCs w:val="30"/>
          <w:cs/>
        </w:rPr>
        <w:t>1</w:t>
      </w:r>
      <w:r w:rsidR="008D1B3F">
        <w:rPr>
          <w:rFonts w:ascii="Angsana New" w:hAnsi="Angsana New"/>
          <w:sz w:val="30"/>
          <w:szCs w:val="30"/>
        </w:rPr>
        <w:t xml:space="preserve"> </w:t>
      </w:r>
      <w:r w:rsidR="00901465">
        <w:rPr>
          <w:rFonts w:ascii="Angsana New" w:hAnsi="Angsana New" w:hint="cs"/>
          <w:sz w:val="30"/>
          <w:szCs w:val="30"/>
          <w:cs/>
        </w:rPr>
        <w:t>ธันวาคม</w:t>
      </w:r>
      <w:r w:rsidR="008D1B3F">
        <w:rPr>
          <w:rFonts w:ascii="Angsana New" w:hAnsi="Angsana New" w:hint="cs"/>
          <w:sz w:val="30"/>
          <w:szCs w:val="30"/>
          <w:cs/>
        </w:rPr>
        <w:t xml:space="preserve"> </w:t>
      </w:r>
      <w:r w:rsidR="008D1B3F">
        <w:rPr>
          <w:rFonts w:ascii="Angsana New" w:hAnsi="Angsana New"/>
          <w:sz w:val="30"/>
          <w:szCs w:val="30"/>
        </w:rPr>
        <w:t>2567</w:t>
      </w:r>
      <w:r w:rsidR="00905F75">
        <w:rPr>
          <w:rFonts w:ascii="Angsana New" w:hAnsi="Angsana New"/>
          <w:sz w:val="30"/>
          <w:szCs w:val="30"/>
        </w:rPr>
        <w:t xml:space="preserve"> </w:t>
      </w:r>
      <w:r w:rsidR="00905F75">
        <w:rPr>
          <w:rFonts w:ascii="Angsana New" w:hAnsi="Angsana New" w:hint="cs"/>
          <w:sz w:val="30"/>
          <w:szCs w:val="30"/>
          <w:cs/>
        </w:rPr>
        <w:t xml:space="preserve">และ </w:t>
      </w:r>
      <w:r w:rsidR="005923A0">
        <w:rPr>
          <w:rFonts w:ascii="Angsana New" w:hAnsi="Angsana New"/>
          <w:sz w:val="30"/>
          <w:szCs w:val="30"/>
        </w:rPr>
        <w:t>256</w:t>
      </w:r>
      <w:r w:rsidR="00BA6ABA">
        <w:rPr>
          <w:rFonts w:ascii="Angsana New" w:hAnsi="Angsana New"/>
          <w:sz w:val="30"/>
          <w:szCs w:val="30"/>
        </w:rPr>
        <w:t>6</w:t>
      </w:r>
      <w:r w:rsidRPr="00D64CD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554" w:type="dxa"/>
        <w:tblInd w:w="-318" w:type="dxa"/>
        <w:shd w:val="clear" w:color="auto" w:fill="FFFF00"/>
        <w:tblLook w:val="04A0" w:firstRow="1" w:lastRow="0" w:firstColumn="1" w:lastColumn="0" w:noHBand="0" w:noVBand="1"/>
      </w:tblPr>
      <w:tblGrid>
        <w:gridCol w:w="3545"/>
        <w:gridCol w:w="1651"/>
        <w:gridCol w:w="235"/>
        <w:gridCol w:w="1536"/>
        <w:gridCol w:w="255"/>
        <w:gridCol w:w="1480"/>
        <w:gridCol w:w="255"/>
        <w:gridCol w:w="1597"/>
      </w:tblGrid>
      <w:tr w:rsidR="000528A5" w:rsidRPr="00775D86" w14:paraId="1B7D5697" w14:textId="77777777" w:rsidTr="007E5F9E">
        <w:trPr>
          <w:trHeight w:val="202"/>
          <w:tblHeader/>
        </w:trPr>
        <w:tc>
          <w:tcPr>
            <w:tcW w:w="3545" w:type="dxa"/>
            <w:shd w:val="clear" w:color="auto" w:fill="auto"/>
          </w:tcPr>
          <w:p w14:paraId="02448487" w14:textId="77777777" w:rsidR="00500415" w:rsidRPr="00775D86" w:rsidRDefault="00500415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2" w:name="_Hlk146534849"/>
          </w:p>
        </w:tc>
        <w:tc>
          <w:tcPr>
            <w:tcW w:w="1651" w:type="dxa"/>
            <w:shd w:val="clear" w:color="auto" w:fill="auto"/>
          </w:tcPr>
          <w:p w14:paraId="348244C8" w14:textId="77777777" w:rsidR="00500415" w:rsidRPr="00775D86" w:rsidRDefault="00500415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4958560" w14:textId="77777777" w:rsidR="00500415" w:rsidRPr="00775D86" w:rsidRDefault="00500415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</w:tcPr>
          <w:p w14:paraId="1F85CBCE" w14:textId="77777777" w:rsidR="00500415" w:rsidRPr="00775D86" w:rsidRDefault="00500415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6AE86398" w14:textId="77777777" w:rsidR="00500415" w:rsidRPr="00775D86" w:rsidRDefault="00500415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</w:tcPr>
          <w:p w14:paraId="772A69BF" w14:textId="75823706" w:rsidR="00500415" w:rsidRPr="00775D86" w:rsidRDefault="00500415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3127B53B" w14:textId="77777777" w:rsidR="00500415" w:rsidRPr="00775D86" w:rsidRDefault="00500415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center"/>
          </w:tcPr>
          <w:p w14:paraId="5B606130" w14:textId="77777777" w:rsidR="00500415" w:rsidRPr="00775D86" w:rsidRDefault="00500415" w:rsidP="000A54D7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sz w:val="28"/>
                <w:szCs w:val="28"/>
              </w:rPr>
              <w:t>(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75D8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75D8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2286" w:rsidRPr="00775D86" w14:paraId="1D324D25" w14:textId="77777777" w:rsidTr="007E5F9E">
        <w:trPr>
          <w:trHeight w:val="202"/>
          <w:tblHeader/>
        </w:trPr>
        <w:tc>
          <w:tcPr>
            <w:tcW w:w="3545" w:type="dxa"/>
            <w:shd w:val="clear" w:color="auto" w:fill="auto"/>
          </w:tcPr>
          <w:p w14:paraId="326FA4C4" w14:textId="77777777" w:rsidR="00500415" w:rsidRPr="007E5F9E" w:rsidRDefault="00500415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33497A" w14:textId="45BE0BC3" w:rsidR="00500415" w:rsidRPr="007E5F9E" w:rsidRDefault="00500415" w:rsidP="000A54D7">
            <w:pPr>
              <w:spacing w:line="400" w:lineRule="exact"/>
              <w:ind w:right="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5F9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</w:tcPr>
          <w:p w14:paraId="2B96B03A" w14:textId="77777777" w:rsidR="00500415" w:rsidRPr="007E5F9E" w:rsidRDefault="00500415" w:rsidP="000A54D7">
            <w:pPr>
              <w:spacing w:line="400" w:lineRule="exact"/>
              <w:ind w:right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2" w:type="dxa"/>
            <w:gridSpan w:val="3"/>
            <w:shd w:val="clear" w:color="auto" w:fill="auto"/>
          </w:tcPr>
          <w:p w14:paraId="7CF9FB80" w14:textId="641A04B4" w:rsidR="00500415" w:rsidRPr="007E5F9E" w:rsidRDefault="00500415" w:rsidP="000A54D7">
            <w:pPr>
              <w:spacing w:line="400" w:lineRule="exact"/>
              <w:ind w:right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5F9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D43" w:rsidRPr="00775D86" w14:paraId="258EF50C" w14:textId="77777777" w:rsidTr="007E5F9E">
        <w:trPr>
          <w:trHeight w:val="202"/>
          <w:tblHeader/>
        </w:trPr>
        <w:tc>
          <w:tcPr>
            <w:tcW w:w="3545" w:type="dxa"/>
            <w:shd w:val="clear" w:color="auto" w:fill="auto"/>
          </w:tcPr>
          <w:p w14:paraId="2DC650CB" w14:textId="77777777" w:rsidR="00500415" w:rsidRPr="007E5F9E" w:rsidRDefault="00500415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654715" w14:textId="6ECDD95C" w:rsidR="00500415" w:rsidRPr="007E5F9E" w:rsidRDefault="00901465" w:rsidP="000A54D7">
            <w:pPr>
              <w:pStyle w:val="1"/>
              <w:pBdr>
                <w:bottom w:val="none" w:sz="0" w:space="0" w:color="auto"/>
              </w:pBdr>
              <w:spacing w:line="280" w:lineRule="exact"/>
              <w:ind w:left="-108"/>
              <w:jc w:val="center"/>
              <w:rPr>
                <w:sz w:val="28"/>
                <w:szCs w:val="28"/>
              </w:rPr>
            </w:pPr>
            <w:r w:rsidRPr="007E5F9E">
              <w:rPr>
                <w:sz w:val="28"/>
                <w:szCs w:val="28"/>
              </w:rPr>
              <w:t xml:space="preserve">31 </w:t>
            </w:r>
            <w:r w:rsidRPr="007E5F9E">
              <w:rPr>
                <w:sz w:val="28"/>
                <w:szCs w:val="28"/>
                <w:cs/>
              </w:rPr>
              <w:t xml:space="preserve">ธันวาคม </w:t>
            </w:r>
            <w:r w:rsidRPr="007E5F9E">
              <w:rPr>
                <w:sz w:val="28"/>
                <w:szCs w:val="28"/>
              </w:rPr>
              <w:t>2567</w:t>
            </w:r>
          </w:p>
        </w:tc>
        <w:tc>
          <w:tcPr>
            <w:tcW w:w="235" w:type="dxa"/>
            <w:shd w:val="clear" w:color="auto" w:fill="auto"/>
          </w:tcPr>
          <w:p w14:paraId="7864EE81" w14:textId="77777777" w:rsidR="00500415" w:rsidRPr="007E5F9E" w:rsidRDefault="00500415" w:rsidP="000A54D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A11E5" w14:textId="15A508F9" w:rsidR="00500415" w:rsidRPr="007E5F9E" w:rsidRDefault="00500415" w:rsidP="000A54D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E5F9E">
              <w:rPr>
                <w:sz w:val="28"/>
                <w:szCs w:val="28"/>
              </w:rPr>
              <w:t>31</w:t>
            </w:r>
            <w:r w:rsidRPr="007E5F9E">
              <w:rPr>
                <w:sz w:val="28"/>
                <w:szCs w:val="28"/>
                <w:cs/>
              </w:rPr>
              <w:t xml:space="preserve"> ธันวาคม </w:t>
            </w:r>
            <w:r w:rsidRPr="007E5F9E">
              <w:rPr>
                <w:sz w:val="28"/>
                <w:szCs w:val="28"/>
              </w:rPr>
              <w:t>2566</w:t>
            </w:r>
          </w:p>
        </w:tc>
        <w:tc>
          <w:tcPr>
            <w:tcW w:w="255" w:type="dxa"/>
            <w:shd w:val="clear" w:color="auto" w:fill="auto"/>
          </w:tcPr>
          <w:p w14:paraId="19CD5184" w14:textId="77777777" w:rsidR="00500415" w:rsidRPr="007E5F9E" w:rsidRDefault="00500415" w:rsidP="000A54D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ED10F" w14:textId="15D4DCF9" w:rsidR="00500415" w:rsidRPr="007E5F9E" w:rsidRDefault="00901465" w:rsidP="000A54D7">
            <w:pPr>
              <w:pStyle w:val="1"/>
              <w:pBdr>
                <w:bottom w:val="none" w:sz="0" w:space="0" w:color="auto"/>
              </w:pBdr>
              <w:spacing w:line="280" w:lineRule="exact"/>
              <w:ind w:left="-108"/>
              <w:jc w:val="center"/>
              <w:rPr>
                <w:sz w:val="28"/>
                <w:szCs w:val="28"/>
              </w:rPr>
            </w:pPr>
            <w:r w:rsidRPr="007E5F9E">
              <w:rPr>
                <w:sz w:val="28"/>
                <w:szCs w:val="28"/>
              </w:rPr>
              <w:t xml:space="preserve">31 </w:t>
            </w:r>
            <w:r w:rsidRPr="007E5F9E">
              <w:rPr>
                <w:sz w:val="28"/>
                <w:szCs w:val="28"/>
                <w:cs/>
              </w:rPr>
              <w:t xml:space="preserve">ธันวาคม </w:t>
            </w:r>
            <w:r w:rsidRPr="007E5F9E">
              <w:rPr>
                <w:sz w:val="28"/>
                <w:szCs w:val="28"/>
              </w:rPr>
              <w:t>2567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471293" w14:textId="77777777" w:rsidR="00500415" w:rsidRPr="007E5F9E" w:rsidRDefault="00500415" w:rsidP="000A54D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8159" w14:textId="3F01EEEF" w:rsidR="00500415" w:rsidRPr="007E5F9E" w:rsidRDefault="00500415" w:rsidP="000A54D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E5F9E">
              <w:rPr>
                <w:sz w:val="28"/>
                <w:szCs w:val="28"/>
              </w:rPr>
              <w:t>31</w:t>
            </w:r>
            <w:r w:rsidRPr="007E5F9E">
              <w:rPr>
                <w:sz w:val="28"/>
                <w:szCs w:val="28"/>
                <w:cs/>
              </w:rPr>
              <w:t xml:space="preserve"> ธันวาคม </w:t>
            </w:r>
            <w:r w:rsidRPr="007E5F9E">
              <w:rPr>
                <w:sz w:val="28"/>
                <w:szCs w:val="28"/>
              </w:rPr>
              <w:t>2566</w:t>
            </w:r>
          </w:p>
        </w:tc>
      </w:tr>
      <w:tr w:rsidR="00557D43" w:rsidRPr="00F156C8" w14:paraId="52993C78" w14:textId="77777777" w:rsidTr="007E5F9E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785B8C4C" w14:textId="51C6F9F7" w:rsidR="00500415" w:rsidRPr="00500415" w:rsidRDefault="00500415" w:rsidP="000A54D7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</w:tcPr>
          <w:p w14:paraId="1989FC3F" w14:textId="77777777" w:rsidR="00500415" w:rsidRPr="00775D86" w:rsidRDefault="00500415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5D9EBEBF" w14:textId="77777777" w:rsidR="00500415" w:rsidRPr="00775D86" w:rsidRDefault="00500415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14:paraId="53C0F3DE" w14:textId="77777777" w:rsidR="00500415" w:rsidRPr="00775D86" w:rsidRDefault="00500415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C586B55" w14:textId="77777777" w:rsidR="00500415" w:rsidRPr="00775D86" w:rsidRDefault="00500415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E0898A1" w14:textId="139EF245" w:rsidR="00500415" w:rsidRPr="00775D86" w:rsidRDefault="00500415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AD419E7" w14:textId="77777777" w:rsidR="00500415" w:rsidRPr="00775D86" w:rsidRDefault="00500415" w:rsidP="000A54D7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55F27C59" w14:textId="77777777" w:rsidR="00500415" w:rsidRPr="00775D86" w:rsidRDefault="00500415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528A5" w:rsidRPr="00775D86" w14:paraId="30643FB0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55778659" w14:textId="057AA8AE" w:rsidR="00576B65" w:rsidRPr="005A509F" w:rsidRDefault="00576B65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6569F0C0" w14:textId="009C59D0" w:rsidR="00576B65" w:rsidRPr="00576B65" w:rsidRDefault="006D5B4B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D5B4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63</w:t>
            </w:r>
            <w:r w:rsidRPr="006D5B4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D5B4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422.11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C45EF96" w14:textId="77777777" w:rsidR="00576B65" w:rsidRPr="00775D86" w:rsidRDefault="00576B6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12050E4F" w14:textId="2DE542BB" w:rsidR="00576B65" w:rsidRPr="00775D86" w:rsidRDefault="00BC373D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76B65" w:rsidRPr="00BF45E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671</w:t>
            </w:r>
            <w:r w:rsidR="00576B65" w:rsidRPr="00BF45EA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702A4BE" w14:textId="77777777" w:rsidR="00576B65" w:rsidRPr="00775D86" w:rsidRDefault="00576B6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B770821" w14:textId="54B50B3E" w:rsidR="00576B65" w:rsidRPr="00576B65" w:rsidRDefault="006D5B4B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D5B4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63</w:t>
            </w:r>
            <w:r w:rsidRPr="006D5B4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D5B4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422.11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07FC489" w14:textId="77777777" w:rsidR="00576B65" w:rsidRPr="00775D86" w:rsidRDefault="00576B6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50A3A0FF" w14:textId="0EE76000" w:rsidR="00576B65" w:rsidRPr="00775D86" w:rsidRDefault="00BC373D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76B65" w:rsidRPr="00BF45E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671</w:t>
            </w:r>
            <w:r w:rsidR="00576B65" w:rsidRPr="00BF45EA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</w:tr>
      <w:tr w:rsidR="000528A5" w:rsidRPr="00775D86" w14:paraId="0242D2AF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76347C99" w14:textId="08E5ECC3" w:rsidR="00500415" w:rsidRPr="00500415" w:rsidRDefault="00500415" w:rsidP="000A54D7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A509F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ลูกหนี้</w:t>
            </w:r>
            <w:r w:rsidR="0000076D" w:rsidRPr="005A509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หมุนเวียน</w:t>
            </w:r>
            <w:r w:rsidRPr="005A509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อื่น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5BE00B87" w14:textId="77777777" w:rsidR="00500415" w:rsidRPr="00775D86" w:rsidRDefault="0050041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3D27287D" w14:textId="77777777" w:rsidR="00500415" w:rsidRPr="00775D86" w:rsidRDefault="0050041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4FFC76B4" w14:textId="77777777" w:rsidR="00500415" w:rsidRPr="00775D86" w:rsidRDefault="0050041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2362C217" w14:textId="77777777" w:rsidR="00500415" w:rsidRPr="00775D86" w:rsidRDefault="0050041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2491336" w14:textId="69B1404B" w:rsidR="00500415" w:rsidRPr="00775D86" w:rsidRDefault="0050041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6872C340" w14:textId="77777777" w:rsidR="00500415" w:rsidRPr="00775D86" w:rsidRDefault="0050041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15B956C7" w14:textId="77777777" w:rsidR="00500415" w:rsidRPr="00775D86" w:rsidRDefault="00500415" w:rsidP="000A54D7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557D43" w:rsidRPr="00775D86" w14:paraId="5C8BF983" w14:textId="77777777" w:rsidTr="0065122C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58993480" w14:textId="77777777" w:rsidR="006B5796" w:rsidRPr="00500415" w:rsidRDefault="006B5796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321E65CD" w14:textId="79F81E62" w:rsidR="006B5796" w:rsidRDefault="006B5796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134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60</w:t>
            </w:r>
            <w:r w:rsidRPr="00A134A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134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642.93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3344842" w14:textId="77777777" w:rsidR="006B5796" w:rsidRDefault="006B5796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597306E3" w14:textId="62E741AE" w:rsidR="006B5796" w:rsidRPr="00775D86" w:rsidRDefault="006B5796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996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CDC2A94" w14:textId="77777777" w:rsidR="006B5796" w:rsidRPr="00775D86" w:rsidRDefault="006B5796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17C4DD34" w14:textId="224E33D1" w:rsidR="006B5796" w:rsidRPr="00775D86" w:rsidRDefault="006B5796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134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60</w:t>
            </w:r>
            <w:r w:rsidRPr="00A134A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134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642.93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666C378" w14:textId="77777777" w:rsidR="006B5796" w:rsidRPr="00775D86" w:rsidRDefault="006B5796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5F65B98B" w14:textId="314CC25E" w:rsidR="006B5796" w:rsidRPr="00775D86" w:rsidRDefault="006B5796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996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557D43" w:rsidRPr="00775D86" w14:paraId="0A72EFF1" w14:textId="77777777" w:rsidTr="0065122C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00F005A3" w14:textId="77777777" w:rsidR="006B5796" w:rsidRPr="00500415" w:rsidRDefault="006B5796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26A2984D" w14:textId="3EB298A7" w:rsidR="006B5796" w:rsidRDefault="006B5796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134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113</w:t>
            </w:r>
            <w:r w:rsidRPr="00A134A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134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844.77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6B992A2" w14:textId="77777777" w:rsidR="006B5796" w:rsidRDefault="006B5796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3F819D74" w14:textId="7F4C8F61" w:rsidR="006B5796" w:rsidRPr="00322EB3" w:rsidRDefault="006B5796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093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A82376A" w14:textId="77777777" w:rsidR="006B5796" w:rsidRPr="00322EB3" w:rsidRDefault="006B5796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583B2C13" w14:textId="1D73C345" w:rsidR="006B5796" w:rsidRPr="00322EB3" w:rsidRDefault="006B5796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134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113</w:t>
            </w:r>
            <w:r w:rsidRPr="00A134A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134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844.77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116C78A" w14:textId="77777777" w:rsidR="006B5796" w:rsidRPr="00775D86" w:rsidRDefault="006B5796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11F1F5E4" w14:textId="18C1A4A9" w:rsidR="006B5796" w:rsidRPr="00E50A6D" w:rsidRDefault="006B5796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093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</w:tr>
      <w:tr w:rsidR="000528A5" w:rsidRPr="00775D86" w14:paraId="6BEE75BF" w14:textId="77777777" w:rsidTr="0065122C">
        <w:trPr>
          <w:trHeight w:val="202"/>
        </w:trPr>
        <w:tc>
          <w:tcPr>
            <w:tcW w:w="3545" w:type="dxa"/>
            <w:shd w:val="clear" w:color="auto" w:fill="auto"/>
          </w:tcPr>
          <w:p w14:paraId="766BA84B" w14:textId="77777777" w:rsidR="006970CC" w:rsidRPr="00500415" w:rsidRDefault="006970CC" w:rsidP="000A54D7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5A581536" w14:textId="79E0593A" w:rsidR="006970CC" w:rsidRDefault="003458A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032A32B" w14:textId="77777777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739756D3" w14:textId="79B1721E" w:rsidR="006970CC" w:rsidRPr="00322EB3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FEAD777" w14:textId="77777777" w:rsidR="006970CC" w:rsidRPr="00322EB3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31AA6756" w14:textId="15A04179" w:rsidR="006970CC" w:rsidRPr="00322EB3" w:rsidRDefault="00E95761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9576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912</w:t>
            </w:r>
            <w:r w:rsidRPr="00E9576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9576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837.65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14B295B" w14:textId="77777777" w:rsidR="006970CC" w:rsidRPr="00775D86" w:rsidRDefault="006970C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6B7E6B7C" w14:textId="7E32BE91" w:rsidR="006970CC" w:rsidRDefault="00BC373D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334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558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</w:tr>
      <w:tr w:rsidR="000528A5" w:rsidRPr="00775D86" w14:paraId="58BE41B5" w14:textId="77777777" w:rsidTr="0065122C">
        <w:trPr>
          <w:trHeight w:val="202"/>
        </w:trPr>
        <w:tc>
          <w:tcPr>
            <w:tcW w:w="3545" w:type="dxa"/>
            <w:shd w:val="clear" w:color="auto" w:fill="auto"/>
          </w:tcPr>
          <w:p w14:paraId="36280A69" w14:textId="1DF7AF71" w:rsidR="006970CC" w:rsidRPr="00500415" w:rsidRDefault="006970CC" w:rsidP="000A54D7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บริษัท ฟังก์ชั่น 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รุ่นห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ยาง อิเล็ก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ทรอนิกส์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3DA70EAB" w14:textId="2ECBFD5C" w:rsidR="006970CC" w:rsidRDefault="003458A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CEA846C" w14:textId="77777777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54DE7820" w14:textId="22F0B125" w:rsidR="006970CC" w:rsidRPr="00322EB3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5B345DA" w14:textId="77777777" w:rsidR="006970CC" w:rsidRPr="00322EB3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5BE6F5F4" w14:textId="5E42958C" w:rsidR="006970CC" w:rsidRPr="00322EB3" w:rsidRDefault="00A134A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134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468.93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6767FDC" w14:textId="77777777" w:rsidR="006970CC" w:rsidRPr="00775D86" w:rsidRDefault="006970C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4B13FC2E" w14:textId="5F92C816" w:rsidR="006970CC" w:rsidRDefault="00BC373D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312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396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</w:tr>
      <w:tr w:rsidR="000528A5" w:rsidRPr="00775D86" w14:paraId="0FD1B2F6" w14:textId="77777777" w:rsidTr="0065122C">
        <w:trPr>
          <w:trHeight w:val="202"/>
        </w:trPr>
        <w:tc>
          <w:tcPr>
            <w:tcW w:w="3545" w:type="dxa"/>
            <w:shd w:val="clear" w:color="auto" w:fill="auto"/>
          </w:tcPr>
          <w:p w14:paraId="15EBA428" w14:textId="77777777" w:rsidR="006970CC" w:rsidRPr="00500415" w:rsidRDefault="006970CC" w:rsidP="000A54D7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452CE06D" w14:textId="62C36C7D" w:rsidR="006970CC" w:rsidRDefault="003458A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5AAA145" w14:textId="77777777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2AB24AD5" w14:textId="06C8A1E0" w:rsidR="006970CC" w:rsidRPr="00322EB3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4ED9B75" w14:textId="77777777" w:rsidR="006970CC" w:rsidRPr="00322EB3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5DF9AE94" w14:textId="36590295" w:rsidR="006970CC" w:rsidRPr="00322EB3" w:rsidRDefault="009C16E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EAB4DCA" w14:textId="77777777" w:rsidR="006970CC" w:rsidRPr="00775D86" w:rsidRDefault="006970C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1CD4190C" w14:textId="0791B8C2" w:rsidR="006970CC" w:rsidRDefault="00BC373D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661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161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</w:p>
        </w:tc>
      </w:tr>
      <w:tr w:rsidR="000528A5" w:rsidRPr="00775D86" w14:paraId="277D3E20" w14:textId="77777777" w:rsidTr="0065122C">
        <w:trPr>
          <w:trHeight w:val="202"/>
        </w:trPr>
        <w:tc>
          <w:tcPr>
            <w:tcW w:w="3545" w:type="dxa"/>
            <w:shd w:val="clear" w:color="auto" w:fill="auto"/>
          </w:tcPr>
          <w:p w14:paraId="0CB3CDB9" w14:textId="309F88ED" w:rsidR="006970CC" w:rsidRPr="00500415" w:rsidRDefault="006970CC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</w:t>
            </w: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อินดัสทรี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251DE855" w14:textId="7E25EED8" w:rsidR="006970CC" w:rsidRDefault="003458A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766C971" w14:textId="77777777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06FD4690" w14:textId="59F6C226" w:rsidR="006970CC" w:rsidRPr="002037E0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D88BB69" w14:textId="77777777" w:rsidR="006970CC" w:rsidRPr="002037E0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0D4AAF3F" w14:textId="0FC4DB9C" w:rsidR="006970CC" w:rsidRPr="002037E0" w:rsidRDefault="009C16E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531CA66" w14:textId="77777777" w:rsidR="006970CC" w:rsidRPr="00775D86" w:rsidRDefault="006970C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622E5B9B" w14:textId="2BEA3D26" w:rsidR="006970CC" w:rsidRDefault="00BC373D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270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</w:tr>
      <w:tr w:rsidR="000528A5" w:rsidRPr="00775D86" w14:paraId="3852A5EF" w14:textId="77777777" w:rsidTr="0065122C">
        <w:trPr>
          <w:trHeight w:val="202"/>
        </w:trPr>
        <w:tc>
          <w:tcPr>
            <w:tcW w:w="3545" w:type="dxa"/>
            <w:shd w:val="clear" w:color="auto" w:fill="auto"/>
          </w:tcPr>
          <w:p w14:paraId="25B792B9" w14:textId="32D422A9" w:rsidR="006970CC" w:rsidRPr="00500415" w:rsidRDefault="006970CC" w:rsidP="000A54D7">
            <w:pPr>
              <w:spacing w:line="400" w:lineRule="exact"/>
              <w:ind w:left="466" w:right="-45" w:hanging="267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Shanghai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Lyuden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Environment</w:t>
            </w: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&amp;Technology Co., Ltd.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0C7E629D" w14:textId="6882BDCF" w:rsidR="006970CC" w:rsidRDefault="00AB6A28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B6A2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455</w:t>
            </w:r>
            <w:r w:rsidRPr="00AB6A2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B6A2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950.30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799E51B" w14:textId="77777777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5D74175C" w14:textId="17B66DD6" w:rsidR="006970CC" w:rsidRDefault="00BC373D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211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394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9B112DE" w14:textId="77777777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15F72A9E" w14:textId="0936DCC9" w:rsidR="006970CC" w:rsidRDefault="00A134A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134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40</w:t>
            </w:r>
            <w:r w:rsidRPr="00A134A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134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678.54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62ABD79" w14:textId="77777777" w:rsidR="006970CC" w:rsidRPr="00775D86" w:rsidRDefault="006970C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0B3AF22" w14:textId="28DA609C" w:rsidR="006970CC" w:rsidRDefault="00BC373D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457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0528A5" w:rsidRPr="00775D86" w14:paraId="4DE0DB72" w14:textId="77777777" w:rsidTr="0065122C">
        <w:trPr>
          <w:trHeight w:val="202"/>
        </w:trPr>
        <w:tc>
          <w:tcPr>
            <w:tcW w:w="3545" w:type="dxa"/>
            <w:shd w:val="clear" w:color="auto" w:fill="auto"/>
          </w:tcPr>
          <w:p w14:paraId="47684233" w14:textId="55737E9C" w:rsidR="006970CC" w:rsidRPr="00500415" w:rsidRDefault="006970CC" w:rsidP="000A54D7">
            <w:pPr>
              <w:spacing w:line="400" w:lineRule="exact"/>
              <w:ind w:left="466" w:right="-45" w:hanging="267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Jiangyin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Runyang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Electronic Appliance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42D0EB97" w14:textId="41D906D8" w:rsidR="006970CC" w:rsidRPr="00892E51" w:rsidRDefault="00AF46AB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3EAD0A0" w14:textId="77777777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50C832DF" w14:textId="389D80BE" w:rsidR="006970CC" w:rsidRPr="00347FEE" w:rsidRDefault="00BC373D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926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934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D8413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B546C4E" w14:textId="77777777" w:rsidR="006970CC" w:rsidRPr="00347FEE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425282FC" w14:textId="31FD1CDC" w:rsidR="006970CC" w:rsidRPr="00347FEE" w:rsidRDefault="006C301E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277D6DC" w14:textId="77777777" w:rsidR="006970CC" w:rsidRPr="00775D86" w:rsidRDefault="006970C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A7AA38A" w14:textId="23448068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528A5" w:rsidRPr="00775D86" w14:paraId="428CEDE8" w14:textId="77777777" w:rsidTr="0065122C">
        <w:trPr>
          <w:trHeight w:val="202"/>
        </w:trPr>
        <w:tc>
          <w:tcPr>
            <w:tcW w:w="3545" w:type="dxa"/>
            <w:shd w:val="clear" w:color="auto" w:fill="auto"/>
            <w:vAlign w:val="bottom"/>
          </w:tcPr>
          <w:p w14:paraId="4F76F7E3" w14:textId="12A4BEAA" w:rsidR="006970CC" w:rsidRPr="00500415" w:rsidRDefault="006970CC" w:rsidP="000A54D7">
            <w:pPr>
              <w:spacing w:line="400" w:lineRule="exact"/>
              <w:ind w:left="466" w:right="-45" w:hanging="267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Ningbo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Aceboom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Electric Motor Co., Ltd.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7514D1A1" w14:textId="03B56570" w:rsidR="006970CC" w:rsidRDefault="00AB6A28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B6A2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248.62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ABB0B85" w14:textId="77777777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4FBFEA21" w14:textId="49A155BE" w:rsidR="006970CC" w:rsidRDefault="00BC373D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128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379</w:t>
            </w:r>
            <w:r w:rsidR="006970CC"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085E103" w14:textId="77777777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34B5B4E0" w14:textId="06FC47CA" w:rsidR="006970CC" w:rsidRDefault="00A134A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134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248.62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9E8BAC2" w14:textId="77777777" w:rsidR="006970CC" w:rsidRPr="00775D86" w:rsidRDefault="006970C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305185F6" w14:textId="3B77E127" w:rsidR="006970CC" w:rsidRDefault="00BC373D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248</w:t>
            </w:r>
            <w:r w:rsidR="006970CC" w:rsidRPr="00347F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</w:tr>
      <w:tr w:rsidR="000528A5" w:rsidRPr="006A3473" w14:paraId="58C36FCE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3A614142" w14:textId="46363009" w:rsidR="00500415" w:rsidRPr="00500415" w:rsidRDefault="00500415" w:rsidP="000A54D7">
            <w:pPr>
              <w:spacing w:line="400" w:lineRule="exact"/>
              <w:ind w:right="-45"/>
              <w:rPr>
                <w:rFonts w:ascii="Angsana New" w:hAnsi="Angsana New"/>
                <w:color w:val="FF0000"/>
                <w:sz w:val="27"/>
                <w:szCs w:val="27"/>
                <w:cs/>
              </w:rPr>
            </w:pP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7396C3F3" w14:textId="77777777" w:rsidR="00500415" w:rsidRPr="006A3473" w:rsidRDefault="00500415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9E83E1B" w14:textId="77777777" w:rsidR="00500415" w:rsidRPr="006A3473" w:rsidRDefault="00500415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2FD23AC1" w14:textId="77777777" w:rsidR="00500415" w:rsidRPr="006A3473" w:rsidRDefault="00500415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2F24DABA" w14:textId="77777777" w:rsidR="00500415" w:rsidRPr="006A3473" w:rsidRDefault="00500415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5DA38353" w14:textId="5F252A3C" w:rsidR="00500415" w:rsidRPr="006A3473" w:rsidRDefault="00500415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64F1E82F" w14:textId="77777777" w:rsidR="00500415" w:rsidRPr="006A3473" w:rsidRDefault="0050041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2F653588" w14:textId="77777777" w:rsidR="00500415" w:rsidRPr="006A3473" w:rsidRDefault="00500415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</w:tr>
      <w:tr w:rsidR="000528A5" w:rsidRPr="006A3473" w14:paraId="374D27B7" w14:textId="77777777" w:rsidTr="0065122C">
        <w:trPr>
          <w:trHeight w:val="202"/>
        </w:trPr>
        <w:tc>
          <w:tcPr>
            <w:tcW w:w="3545" w:type="dxa"/>
            <w:shd w:val="clear" w:color="auto" w:fill="auto"/>
          </w:tcPr>
          <w:p w14:paraId="5457F3F5" w14:textId="38F47883" w:rsidR="006970CC" w:rsidRPr="00500415" w:rsidRDefault="006970CC" w:rsidP="000A54D7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บริษัท ฟังก์ชั่น นิงโบ เอซบูม มอเตอร์ 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4D36E7BA" w14:textId="4A1C8C7E" w:rsidR="006970CC" w:rsidRPr="00CC3BAE" w:rsidRDefault="007008D4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E64AFB9" w14:textId="77777777" w:rsidR="006970CC" w:rsidRPr="006A3473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07B62E4B" w14:textId="15C01741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31A9DCD" w14:textId="77777777" w:rsidR="006970CC" w:rsidRPr="00BF45EA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5F24C844" w14:textId="5F93F4A0" w:rsidR="006970CC" w:rsidRPr="00AA572C" w:rsidRDefault="007008D4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123D037" w14:textId="77777777" w:rsidR="006970CC" w:rsidRPr="006A3473" w:rsidRDefault="006970C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5F79CF4" w14:textId="0548CE0B" w:rsidR="006970CC" w:rsidRPr="00BF45EA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45EA">
              <w:rPr>
                <w:rFonts w:ascii="Angsana New" w:hAnsi="Angsana New"/>
                <w:sz w:val="28"/>
                <w:szCs w:val="28"/>
                <w:lang w:val="en-US"/>
              </w:rPr>
              <w:t>189,754.66</w:t>
            </w:r>
          </w:p>
        </w:tc>
      </w:tr>
      <w:tr w:rsidR="000528A5" w:rsidRPr="006A3473" w14:paraId="3BED85E7" w14:textId="77777777" w:rsidTr="002979D9">
        <w:trPr>
          <w:trHeight w:val="202"/>
        </w:trPr>
        <w:tc>
          <w:tcPr>
            <w:tcW w:w="3545" w:type="dxa"/>
            <w:shd w:val="clear" w:color="auto" w:fill="auto"/>
          </w:tcPr>
          <w:p w14:paraId="5CA52406" w14:textId="4A17EB25" w:rsidR="00094542" w:rsidRPr="00500415" w:rsidRDefault="00094542" w:rsidP="000A54D7">
            <w:pPr>
              <w:spacing w:line="400" w:lineRule="exact"/>
              <w:ind w:left="466" w:right="-45" w:hanging="267"/>
              <w:rPr>
                <w:rFonts w:ascii="Angsana New" w:hAnsi="Angsana New"/>
                <w:color w:val="FF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Shanghai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Lyuden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Environment</w:t>
            </w: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&amp;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</w:rPr>
              <w:t>Technology</w:t>
            </w: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Co., Ltd.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0380DF2D" w14:textId="4596FA9E" w:rsidR="00094542" w:rsidRPr="001C561D" w:rsidRDefault="0009454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4542">
              <w:rPr>
                <w:rFonts w:ascii="Angsana New" w:hAnsi="Angsana New"/>
                <w:sz w:val="28"/>
                <w:szCs w:val="28"/>
                <w:cs/>
                <w:lang w:val="en-US"/>
              </w:rPr>
              <w:t>929</w:t>
            </w:r>
            <w:r w:rsidRPr="0009454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4542">
              <w:rPr>
                <w:rFonts w:ascii="Angsana New" w:hAnsi="Angsana New"/>
                <w:sz w:val="28"/>
                <w:szCs w:val="28"/>
                <w:cs/>
                <w:lang w:val="en-US"/>
              </w:rPr>
              <w:t>456.84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1FE6FE2" w14:textId="77777777" w:rsidR="00094542" w:rsidRPr="006A3473" w:rsidRDefault="0009454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54953468" w14:textId="018CA4B4" w:rsidR="00094542" w:rsidRPr="001230D8" w:rsidRDefault="0009454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0D8">
              <w:rPr>
                <w:rFonts w:ascii="Angsana New" w:hAnsi="Angsana New"/>
                <w:sz w:val="28"/>
                <w:szCs w:val="28"/>
                <w:lang w:val="en-US"/>
              </w:rPr>
              <w:t>1,341.80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B085723" w14:textId="77777777" w:rsidR="00094542" w:rsidRPr="006A3473" w:rsidRDefault="0009454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1916DCDD" w14:textId="1B80C640" w:rsidR="00094542" w:rsidRPr="007D48C6" w:rsidRDefault="0009454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4542">
              <w:rPr>
                <w:rFonts w:ascii="Angsana New" w:hAnsi="Angsana New"/>
                <w:sz w:val="28"/>
                <w:szCs w:val="28"/>
                <w:cs/>
                <w:lang w:val="en-US"/>
              </w:rPr>
              <w:t>929</w:t>
            </w:r>
            <w:r w:rsidRPr="0009454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4542">
              <w:rPr>
                <w:rFonts w:ascii="Angsana New" w:hAnsi="Angsana New"/>
                <w:sz w:val="28"/>
                <w:szCs w:val="28"/>
                <w:cs/>
                <w:lang w:val="en-US"/>
              </w:rPr>
              <w:t>456.84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D23C0C3" w14:textId="77777777" w:rsidR="00094542" w:rsidRPr="007D48C6" w:rsidRDefault="0009454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FA6C557" w14:textId="4881C55E" w:rsidR="00094542" w:rsidRPr="007D48C6" w:rsidRDefault="0009454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8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528A5" w:rsidRPr="006A3473" w14:paraId="5621529A" w14:textId="77777777" w:rsidTr="002979D9">
        <w:trPr>
          <w:trHeight w:val="202"/>
        </w:trPr>
        <w:tc>
          <w:tcPr>
            <w:tcW w:w="3545" w:type="dxa"/>
            <w:shd w:val="clear" w:color="auto" w:fill="auto"/>
          </w:tcPr>
          <w:p w14:paraId="5C2762DA" w14:textId="45994957" w:rsidR="00094542" w:rsidRPr="00500415" w:rsidRDefault="00094542" w:rsidP="000A54D7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Jiangyin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Runyang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Electronic Appliance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6E081AB0" w14:textId="4C19477B" w:rsidR="00094542" w:rsidRPr="00F41DA5" w:rsidRDefault="0009454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152F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48152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8152F">
              <w:rPr>
                <w:rFonts w:ascii="Angsana New" w:hAnsi="Angsana New"/>
                <w:sz w:val="28"/>
                <w:szCs w:val="28"/>
                <w:cs/>
                <w:lang w:val="en-US"/>
              </w:rPr>
              <w:t>046.59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7F4B571" w14:textId="77777777" w:rsidR="00094542" w:rsidRPr="006A3473" w:rsidRDefault="0009454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11E19249" w14:textId="545A2199" w:rsidR="00094542" w:rsidRPr="001230D8" w:rsidRDefault="0009454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5B5B305" w14:textId="77777777" w:rsidR="00094542" w:rsidRPr="006A3473" w:rsidRDefault="0009454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76A178A4" w14:textId="5E17F11F" w:rsidR="00094542" w:rsidRPr="007D48C6" w:rsidRDefault="00D55828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B9E23C4" w14:textId="77777777" w:rsidR="00094542" w:rsidRPr="007D48C6" w:rsidRDefault="0009454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6CCED72A" w14:textId="177DE8D6" w:rsidR="00094542" w:rsidRPr="007D48C6" w:rsidRDefault="0009454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8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528A5" w:rsidRPr="006A3473" w14:paraId="6ED05703" w14:textId="77777777" w:rsidTr="002979D9">
        <w:trPr>
          <w:trHeight w:val="202"/>
        </w:trPr>
        <w:tc>
          <w:tcPr>
            <w:tcW w:w="3545" w:type="dxa"/>
            <w:shd w:val="clear" w:color="auto" w:fill="auto"/>
            <w:vAlign w:val="bottom"/>
          </w:tcPr>
          <w:p w14:paraId="2236CCF5" w14:textId="033EAC3F" w:rsidR="008B7D44" w:rsidRPr="00500415" w:rsidRDefault="008B7D44" w:rsidP="000A54D7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FF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Ningbo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Aceboom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Electric Motor Co., Ltd.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57349112" w14:textId="4AD7FCAF" w:rsidR="008B7D44" w:rsidRPr="001C561D" w:rsidRDefault="002327A9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6AE42BF" w14:textId="77777777" w:rsidR="008B7D44" w:rsidRPr="006A3473" w:rsidRDefault="008B7D44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3CF380BE" w14:textId="0B974225" w:rsidR="008B7D44" w:rsidRPr="00E01D2C" w:rsidRDefault="008B7D44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01D2C">
              <w:rPr>
                <w:rFonts w:ascii="Angsana New" w:hAnsi="Angsana New"/>
                <w:sz w:val="28"/>
                <w:szCs w:val="28"/>
                <w:lang w:val="en-US"/>
              </w:rPr>
              <w:t>2,383,036.95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49EBC02" w14:textId="77777777" w:rsidR="008B7D44" w:rsidRPr="006A3473" w:rsidRDefault="008B7D44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36435FBF" w14:textId="2FCC474C" w:rsidR="008B7D44" w:rsidRPr="007D48C6" w:rsidRDefault="002327A9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1BCEB5E" w14:textId="77777777" w:rsidR="008B7D44" w:rsidRPr="007D48C6" w:rsidRDefault="008B7D44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579E4BD7" w14:textId="2C8AA769" w:rsidR="008B7D44" w:rsidRPr="007D48C6" w:rsidRDefault="008B7D44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8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528A5" w:rsidRPr="00775D86" w14:paraId="27E74FCF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2F66EA59" w14:textId="60FA17D6" w:rsidR="008B7D44" w:rsidRPr="00500415" w:rsidRDefault="008B7D44" w:rsidP="000A54D7">
            <w:pPr>
              <w:spacing w:line="400" w:lineRule="exact"/>
              <w:ind w:right="-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A509F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เจ้าหนี้</w:t>
            </w:r>
            <w:r w:rsidR="00DB273C" w:rsidRPr="005A509F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หมุนเวียน</w:t>
            </w:r>
            <w:r w:rsidRPr="005A509F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อื่น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1D0A8D65" w14:textId="77777777" w:rsidR="008B7D44" w:rsidRDefault="008B7D44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38DF1D2E" w14:textId="77777777" w:rsidR="008B7D44" w:rsidRDefault="008B7D44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4E3EE596" w14:textId="77777777" w:rsidR="008B7D44" w:rsidRPr="00072324" w:rsidRDefault="008B7D44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5DFA839B" w14:textId="77777777" w:rsidR="008B7D44" w:rsidRPr="00072324" w:rsidRDefault="008B7D44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26F3E1B" w14:textId="42FF1113" w:rsidR="008B7D44" w:rsidRPr="00072324" w:rsidRDefault="008B7D44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60AE8E30" w14:textId="77777777" w:rsidR="008B7D44" w:rsidRPr="00775D86" w:rsidRDefault="008B7D44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2391B55C" w14:textId="77777777" w:rsidR="008B7D44" w:rsidRDefault="008B7D44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0528A5" w:rsidRPr="00775D86" w14:paraId="1055F9AE" w14:textId="77777777" w:rsidTr="002979D9">
        <w:trPr>
          <w:trHeight w:val="57"/>
        </w:trPr>
        <w:tc>
          <w:tcPr>
            <w:tcW w:w="3545" w:type="dxa"/>
            <w:shd w:val="clear" w:color="auto" w:fill="auto"/>
          </w:tcPr>
          <w:p w14:paraId="29275C5B" w14:textId="08DEF3C6" w:rsidR="001815F3" w:rsidRPr="00500415" w:rsidRDefault="001815F3" w:rsidP="000A54D7">
            <w:pPr>
              <w:spacing w:line="400" w:lineRule="exact"/>
              <w:ind w:left="466" w:right="-45" w:hanging="267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Shanghai</w:t>
            </w: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Lyuden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Environment</w:t>
            </w: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&amp;Technology Co., Ltd.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60ED808F" w14:textId="1C3D4CF9" w:rsidR="001815F3" w:rsidRPr="00123A8C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61A3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961A3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61A3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169</w:t>
            </w:r>
            <w:r w:rsidRPr="00961A3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61A3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344.46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269D37B" w14:textId="77777777" w:rsidR="001815F3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5A32C258" w14:textId="3D75254E" w:rsidR="001815F3" w:rsidRPr="00072324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92F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338,360.92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856A1C7" w14:textId="77777777" w:rsidR="001815F3" w:rsidRPr="00072324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00E2CDE2" w14:textId="2B2C456B" w:rsidR="001815F3" w:rsidRPr="00072324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801136C" w14:textId="77777777" w:rsidR="001815F3" w:rsidRPr="00775D86" w:rsidRDefault="001815F3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C52D22D" w14:textId="1D6E482D" w:rsidR="001815F3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528A5" w:rsidRPr="00775D86" w14:paraId="1CBBAAD0" w14:textId="77777777" w:rsidTr="002979D9">
        <w:trPr>
          <w:trHeight w:val="202"/>
        </w:trPr>
        <w:tc>
          <w:tcPr>
            <w:tcW w:w="3545" w:type="dxa"/>
            <w:shd w:val="clear" w:color="auto" w:fill="auto"/>
            <w:vAlign w:val="bottom"/>
          </w:tcPr>
          <w:p w14:paraId="1279CF2E" w14:textId="448ED2D7" w:rsidR="001815F3" w:rsidRPr="00500415" w:rsidRDefault="001815F3" w:rsidP="000A54D7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Jiangyin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Runyang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Electronic Appliance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660DDC45" w14:textId="76BEB12A" w:rsidR="001815F3" w:rsidRPr="002A3356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CC824A0" w14:textId="77777777" w:rsidR="001815F3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6531D4A1" w14:textId="363B63AA" w:rsidR="001815F3" w:rsidRPr="00CC0342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C03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1,130,836.22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3B721C5" w14:textId="77777777" w:rsidR="001815F3" w:rsidRPr="00072324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3975104" w14:textId="01A4C539" w:rsidR="001815F3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F0BE71C" w14:textId="77777777" w:rsidR="001815F3" w:rsidRPr="00775D86" w:rsidRDefault="001815F3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46AE0326" w14:textId="6F34029E" w:rsidR="001815F3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528A5" w:rsidRPr="00775D86" w14:paraId="23F171B1" w14:textId="77777777" w:rsidTr="002979D9">
        <w:trPr>
          <w:trHeight w:val="202"/>
        </w:trPr>
        <w:tc>
          <w:tcPr>
            <w:tcW w:w="3545" w:type="dxa"/>
            <w:shd w:val="clear" w:color="auto" w:fill="auto"/>
            <w:vAlign w:val="bottom"/>
          </w:tcPr>
          <w:p w14:paraId="4D5844AD" w14:textId="38F3FD06" w:rsidR="001815F3" w:rsidRPr="00500415" w:rsidRDefault="001815F3" w:rsidP="000A54D7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Ningbo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Aceboom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Electric Motor Co., Ltd.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5D7DFCF0" w14:textId="0C9F87C1" w:rsidR="001815F3" w:rsidRPr="00123A8C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815F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570</w:t>
            </w:r>
            <w:r w:rsidRPr="001815F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1815F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205.72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55D7E5F" w14:textId="77777777" w:rsidR="001815F3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42AEB74B" w14:textId="7A8DB7E2" w:rsidR="001815F3" w:rsidRPr="00072324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C03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574,238.53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3BA8A4B" w14:textId="77777777" w:rsidR="001815F3" w:rsidRPr="00072324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EC5CDAB" w14:textId="49310BFB" w:rsidR="001815F3" w:rsidRPr="00072324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56FD3B6" w14:textId="77777777" w:rsidR="001815F3" w:rsidRPr="00775D86" w:rsidRDefault="001815F3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5E19EEF7" w14:textId="148CF0A3" w:rsidR="001815F3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528A5" w:rsidRPr="00775D86" w14:paraId="4F159220" w14:textId="77777777" w:rsidTr="002979D9">
        <w:trPr>
          <w:trHeight w:val="202"/>
        </w:trPr>
        <w:tc>
          <w:tcPr>
            <w:tcW w:w="3545" w:type="dxa"/>
            <w:shd w:val="clear" w:color="auto" w:fill="auto"/>
            <w:vAlign w:val="bottom"/>
          </w:tcPr>
          <w:p w14:paraId="40A7B6D9" w14:textId="03B92325" w:rsidR="001815F3" w:rsidRPr="00500415" w:rsidRDefault="001815F3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160BFF60" w14:textId="5F27B561" w:rsidR="001815F3" w:rsidRPr="00BF3B88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550B9F3" w14:textId="77777777" w:rsidR="001815F3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331BA7FA" w14:textId="5E036B49" w:rsidR="001815F3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150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707EF5F" w14:textId="77777777" w:rsidR="001815F3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4FA8255" w14:textId="5CA0B6FD" w:rsidR="001815F3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966D5A9" w14:textId="77777777" w:rsidR="001815F3" w:rsidRPr="00DE05AA" w:rsidRDefault="001815F3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91FABFA" w14:textId="488C2260" w:rsidR="001815F3" w:rsidRDefault="001815F3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86B90" w:rsidRPr="00775D86" w14:paraId="683BE767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186DCE33" w14:textId="77777777" w:rsidR="00E86B90" w:rsidRPr="00500415" w:rsidRDefault="00E86B90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78C45D5" w14:textId="77777777" w:rsidR="00E86B90" w:rsidRPr="00E50A6D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B5FC4E8" w14:textId="77777777" w:rsidR="00E86B90" w:rsidRPr="00E50A6D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5411F1E4" w14:textId="77777777" w:rsidR="00E86B90" w:rsidRPr="00E50A6D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4F798A2C" w14:textId="77777777" w:rsidR="00E86B90" w:rsidRPr="00E50A6D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04B6ABBB" w14:textId="77777777" w:rsidR="00E86B90" w:rsidRPr="00E50A6D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6EE6CE11" w14:textId="77777777" w:rsidR="00E86B90" w:rsidRPr="00775D86" w:rsidRDefault="00E86B90" w:rsidP="000A54D7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277C57AA" w14:textId="77777777" w:rsidR="00E86B90" w:rsidRPr="009450DF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86B90" w:rsidRPr="00775D86" w14:paraId="7AF2FFBD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5D2941AB" w14:textId="77777777" w:rsidR="00E86B90" w:rsidRPr="00500415" w:rsidRDefault="00E86B90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2C92281" w14:textId="77777777" w:rsidR="00E86B90" w:rsidRPr="00E50A6D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93D591F" w14:textId="77777777" w:rsidR="00E86B90" w:rsidRPr="00E50A6D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5190E52F" w14:textId="77777777" w:rsidR="00E86B90" w:rsidRPr="00E50A6D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3EB51DA2" w14:textId="77777777" w:rsidR="00E86B90" w:rsidRPr="00E50A6D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453E965C" w14:textId="77777777" w:rsidR="00E86B90" w:rsidRPr="00E50A6D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0D1B1E58" w14:textId="77777777" w:rsidR="00E86B90" w:rsidRPr="00775D86" w:rsidRDefault="00E86B90" w:rsidP="000A54D7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6467BE0E" w14:textId="77777777" w:rsidR="00E86B90" w:rsidRPr="009450DF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86B90" w:rsidRPr="00775D86" w14:paraId="223322D6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574A0200" w14:textId="77777777" w:rsidR="00E86B90" w:rsidRPr="00500415" w:rsidRDefault="00E86B90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D3B9C15" w14:textId="77777777" w:rsidR="00E86B90" w:rsidRPr="00E50A6D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2DFA28E" w14:textId="77777777" w:rsidR="00E86B90" w:rsidRPr="00E50A6D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586BDBA7" w14:textId="77777777" w:rsidR="00E86B90" w:rsidRPr="00E50A6D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3CD68D1B" w14:textId="77777777" w:rsidR="00E86B90" w:rsidRPr="00E50A6D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0DF023D2" w14:textId="77777777" w:rsidR="00E86B90" w:rsidRPr="00E50A6D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509AEF0D" w14:textId="77777777" w:rsidR="00E86B90" w:rsidRPr="00775D86" w:rsidRDefault="00E86B90" w:rsidP="000A54D7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62D1B5AA" w14:textId="77777777" w:rsidR="00E86B90" w:rsidRPr="009450DF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86B90" w:rsidRPr="00775D86" w14:paraId="2D460BE8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1ECC2AAF" w14:textId="77777777" w:rsidR="00E86B90" w:rsidRPr="00500415" w:rsidRDefault="00E86B90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98E453B" w14:textId="77777777" w:rsidR="00E86B90" w:rsidRPr="00E50A6D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202B11E" w14:textId="77777777" w:rsidR="00E86B90" w:rsidRPr="00E50A6D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3C5186B8" w14:textId="77777777" w:rsidR="00E86B90" w:rsidRPr="00E50A6D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1EAA0AE1" w14:textId="77777777" w:rsidR="00E86B90" w:rsidRPr="00E50A6D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7C700F89" w14:textId="77777777" w:rsidR="00E86B90" w:rsidRPr="00E50A6D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7210E4A4" w14:textId="77777777" w:rsidR="00E86B90" w:rsidRPr="00775D86" w:rsidRDefault="00E86B90" w:rsidP="000A54D7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0D205ABF" w14:textId="77777777" w:rsidR="00E86B90" w:rsidRPr="009450DF" w:rsidRDefault="00E86B90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528A5" w:rsidRPr="00775D86" w14:paraId="61282DC4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0DC52B25" w14:textId="77777777" w:rsidR="008B7D44" w:rsidRPr="00500415" w:rsidRDefault="008B7D44" w:rsidP="000A54D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lastRenderedPageBreak/>
              <w:t>เงินประกัน - ให้เช่าสำนักงาน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1E9A6F21" w14:textId="77777777" w:rsidR="008B7D44" w:rsidRPr="00E50A6D" w:rsidRDefault="008B7D44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5A5F7DE" w14:textId="77777777" w:rsidR="008B7D44" w:rsidRPr="00E50A6D" w:rsidRDefault="008B7D44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36AFCA28" w14:textId="77777777" w:rsidR="008B7D44" w:rsidRPr="00E50A6D" w:rsidRDefault="008B7D44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10EB2FCF" w14:textId="77777777" w:rsidR="008B7D44" w:rsidRPr="00E50A6D" w:rsidRDefault="008B7D44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B22BFEF" w14:textId="3158CCA6" w:rsidR="008B7D44" w:rsidRPr="00E50A6D" w:rsidRDefault="008B7D44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2F2A2E2F" w14:textId="77777777" w:rsidR="008B7D44" w:rsidRPr="00775D86" w:rsidRDefault="008B7D44" w:rsidP="000A54D7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003A8C62" w14:textId="77777777" w:rsidR="008B7D44" w:rsidRPr="009450DF" w:rsidRDefault="008B7D44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528A5" w:rsidRPr="00775D86" w14:paraId="2B49D22D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5D70B1D0" w14:textId="77777777" w:rsidR="006970CC" w:rsidRPr="00500415" w:rsidRDefault="006970CC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23059F53" w14:textId="0AB60DBD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9BDEECC" w14:textId="77777777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51A4904D" w14:textId="3FD87465" w:rsidR="006970CC" w:rsidRPr="00E50A6D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140C905" w14:textId="77777777" w:rsidR="006970CC" w:rsidRPr="00E50A6D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767ED210" w14:textId="57C31ED5" w:rsidR="006970CC" w:rsidRPr="009803D5" w:rsidRDefault="006970C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A4D945D" w14:textId="77777777" w:rsidR="006970CC" w:rsidRPr="00775D86" w:rsidRDefault="006970CC" w:rsidP="000A54D7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0D41AB00" w14:textId="480FFC69" w:rsidR="006970CC" w:rsidRPr="009450DF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</w:tr>
      <w:tr w:rsidR="000528A5" w:rsidRPr="00775D86" w14:paraId="213DFA2E" w14:textId="77777777" w:rsidTr="00BC373D">
        <w:trPr>
          <w:trHeight w:val="202"/>
        </w:trPr>
        <w:tc>
          <w:tcPr>
            <w:tcW w:w="3545" w:type="dxa"/>
            <w:shd w:val="clear" w:color="auto" w:fill="auto"/>
            <w:vAlign w:val="center"/>
          </w:tcPr>
          <w:p w14:paraId="4A10E482" w14:textId="77777777" w:rsidR="006970CC" w:rsidRPr="00500415" w:rsidRDefault="006970CC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006A672D" w14:textId="0539CD3A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D04DCD4" w14:textId="77777777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144DE0F0" w14:textId="6DF6294B" w:rsidR="006970CC" w:rsidRPr="00E50A6D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ABB233E" w14:textId="77777777" w:rsidR="006970CC" w:rsidRPr="00E50A6D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0E985C54" w14:textId="7382B568" w:rsidR="006970CC" w:rsidRPr="009803D5" w:rsidRDefault="006970C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61AC10C" w14:textId="77777777" w:rsidR="006970CC" w:rsidRPr="00775D86" w:rsidRDefault="006970CC" w:rsidP="000A54D7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4B6C9FDF" w14:textId="197684C6" w:rsidR="006970CC" w:rsidRPr="009450DF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</w:tr>
      <w:tr w:rsidR="000528A5" w:rsidRPr="00775D86" w14:paraId="0507F66D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415C98E9" w14:textId="42ED2CDF" w:rsidR="006970CC" w:rsidRPr="00500415" w:rsidRDefault="006970CC" w:rsidP="000A54D7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บริษัท ฟังก์ชั่น </w:t>
            </w:r>
            <w:r w:rsidRPr="00AA572C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ลิว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เด็น เทคโนโลยี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2A7C9BB3" w14:textId="664A2CE7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96DF6C6" w14:textId="77777777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5AA0CE1D" w14:textId="5B6E33A9" w:rsidR="006970CC" w:rsidRPr="00E50A6D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610139D" w14:textId="77777777" w:rsidR="006970CC" w:rsidRPr="00E50A6D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11CD4927" w14:textId="26889EAC" w:rsidR="006970CC" w:rsidRPr="0052179F" w:rsidRDefault="00BC373D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179F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="006970CC" w:rsidRPr="00521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2179F">
              <w:rPr>
                <w:rFonts w:ascii="Angsana New" w:hAnsi="Angsana New"/>
                <w:sz w:val="28"/>
                <w:szCs w:val="28"/>
                <w:lang w:val="en-US"/>
              </w:rPr>
              <w:t>050</w:t>
            </w:r>
            <w:r w:rsidR="006970CC" w:rsidRPr="0052179F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52179F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B7C0BDA" w14:textId="77777777" w:rsidR="006970CC" w:rsidRPr="00775D86" w:rsidRDefault="006970CC" w:rsidP="000A54D7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30DF63E4" w14:textId="068C198F" w:rsidR="006970CC" w:rsidRPr="009450DF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528A5" w:rsidRPr="00775D86" w14:paraId="4BC16F32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4232D5AA" w14:textId="1FDF4FFD" w:rsidR="006970CC" w:rsidRPr="00500415" w:rsidRDefault="006970CC" w:rsidP="000A54D7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บริษัท ฟังก์ชั่น 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รุ่นห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ยาง อิเล็ก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ทรอนิกส์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14FC3E37" w14:textId="46A97568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BEB6FBD" w14:textId="77777777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022A8280" w14:textId="2DC0C338" w:rsidR="006970CC" w:rsidRPr="00E50A6D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3DD1E00" w14:textId="77777777" w:rsidR="006970CC" w:rsidRPr="00E50A6D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44D4B401" w14:textId="32AEDCA1" w:rsidR="006970CC" w:rsidRPr="0052179F" w:rsidRDefault="00BC373D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179F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="006970CC" w:rsidRPr="00521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2179F">
              <w:rPr>
                <w:rFonts w:ascii="Angsana New" w:hAnsi="Angsana New"/>
                <w:sz w:val="28"/>
                <w:szCs w:val="28"/>
                <w:lang w:val="en-US"/>
              </w:rPr>
              <w:t>050</w:t>
            </w:r>
            <w:r w:rsidR="006970CC" w:rsidRPr="0052179F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52179F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F0A5837" w14:textId="77777777" w:rsidR="006970CC" w:rsidRPr="00775D86" w:rsidRDefault="006970CC" w:rsidP="000A54D7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3AE70541" w14:textId="47BD499B" w:rsidR="006970CC" w:rsidRPr="009450DF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528A5" w:rsidRPr="00775D86" w14:paraId="178A0E00" w14:textId="77777777" w:rsidTr="00BC373D">
        <w:trPr>
          <w:trHeight w:val="202"/>
        </w:trPr>
        <w:tc>
          <w:tcPr>
            <w:tcW w:w="3545" w:type="dxa"/>
            <w:shd w:val="clear" w:color="auto" w:fill="auto"/>
          </w:tcPr>
          <w:p w14:paraId="30FA58FA" w14:textId="550C62BE" w:rsidR="006970CC" w:rsidRPr="00500415" w:rsidRDefault="006970CC" w:rsidP="000A54D7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651" w:type="dxa"/>
            <w:shd w:val="clear" w:color="auto" w:fill="auto"/>
            <w:vAlign w:val="bottom"/>
          </w:tcPr>
          <w:p w14:paraId="647265F4" w14:textId="6E09E84D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3BE1E8E" w14:textId="77777777" w:rsidR="006970CC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7FA6EA0D" w14:textId="570E199A" w:rsidR="006970CC" w:rsidRPr="00E50A6D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16DE4F7" w14:textId="77777777" w:rsidR="006970CC" w:rsidRPr="00E50A6D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FF5B578" w14:textId="7A302F25" w:rsidR="006970CC" w:rsidRPr="0052179F" w:rsidRDefault="00BC373D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179F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="006970CC" w:rsidRPr="00521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2179F">
              <w:rPr>
                <w:rFonts w:ascii="Angsana New" w:hAnsi="Angsana New"/>
                <w:sz w:val="28"/>
                <w:szCs w:val="28"/>
                <w:lang w:val="en-US"/>
              </w:rPr>
              <w:t>050</w:t>
            </w:r>
            <w:r w:rsidR="006970CC" w:rsidRPr="0052179F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52179F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03F78FD" w14:textId="77777777" w:rsidR="006970CC" w:rsidRPr="00775D86" w:rsidRDefault="006970CC" w:rsidP="000A54D7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1E1144D3" w14:textId="43BDA42A" w:rsidR="006970CC" w:rsidRPr="009450DF" w:rsidRDefault="006970CC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</w:tbl>
    <w:bookmarkEnd w:id="2"/>
    <w:p w14:paraId="7413B3ED" w14:textId="45D25EA1" w:rsidR="0047209B" w:rsidRPr="005D0741" w:rsidRDefault="0047209B" w:rsidP="000A54D7">
      <w:pPr>
        <w:pStyle w:val="ListParagraph"/>
        <w:numPr>
          <w:ilvl w:val="1"/>
          <w:numId w:val="11"/>
        </w:numPr>
        <w:tabs>
          <w:tab w:val="left" w:pos="540"/>
        </w:tabs>
        <w:spacing w:before="120" w:after="240"/>
        <w:ind w:hanging="180"/>
        <w:outlineLvl w:val="0"/>
        <w:rPr>
          <w:rFonts w:ascii="Angsana New" w:hAnsi="Angsana New"/>
          <w:sz w:val="30"/>
          <w:szCs w:val="30"/>
        </w:rPr>
      </w:pPr>
      <w:r w:rsidRPr="005D0741">
        <w:rPr>
          <w:rFonts w:ascii="Angsana New" w:hAnsi="Angsana New"/>
          <w:sz w:val="30"/>
          <w:szCs w:val="30"/>
          <w:cs/>
        </w:rPr>
        <w:t>รายการในงบกำไรขาดทุนเบ็ดเสร็จ</w:t>
      </w:r>
    </w:p>
    <w:p w14:paraId="0431261F" w14:textId="5BCFE3C2" w:rsidR="0047209B" w:rsidRDefault="00B41D64" w:rsidP="000A54D7">
      <w:pPr>
        <w:pStyle w:val="ListParagraph"/>
        <w:tabs>
          <w:tab w:val="left" w:pos="540"/>
        </w:tabs>
        <w:ind w:left="900"/>
        <w:jc w:val="thaiDistribute"/>
        <w:outlineLvl w:val="0"/>
        <w:rPr>
          <w:rFonts w:ascii="Angsana New" w:hAnsi="Angsana New"/>
          <w:sz w:val="30"/>
          <w:szCs w:val="30"/>
        </w:rPr>
      </w:pPr>
      <w:r w:rsidRPr="00B41D64">
        <w:rPr>
          <w:rFonts w:ascii="Angsana New" w:hAnsi="Angsana New"/>
          <w:sz w:val="30"/>
          <w:szCs w:val="30"/>
          <w:cs/>
        </w:rPr>
        <w:t xml:space="preserve">รายได้และค่าใช้จ่ายกับบุคคลและกิจการที่เกี่ยวข้องกันที่มีสาระสำคัญ </w:t>
      </w:r>
      <w:r w:rsidR="00851E05" w:rsidRPr="00851E05">
        <w:rPr>
          <w:rFonts w:ascii="Angsana New" w:hAnsi="Angsana New"/>
          <w:sz w:val="30"/>
          <w:szCs w:val="30"/>
          <w:cs/>
        </w:rPr>
        <w:t>สำหรับ</w:t>
      </w:r>
      <w:r w:rsidR="00F65517">
        <w:rPr>
          <w:rFonts w:ascii="Angsana New" w:hAnsi="Angsana New" w:hint="cs"/>
          <w:sz w:val="30"/>
          <w:szCs w:val="30"/>
          <w:cs/>
        </w:rPr>
        <w:t>ปี</w:t>
      </w:r>
      <w:r w:rsidR="00851E05" w:rsidRPr="00851E05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851E05">
        <w:rPr>
          <w:rFonts w:ascii="Angsana New" w:hAnsi="Angsana New"/>
          <w:sz w:val="30"/>
          <w:szCs w:val="30"/>
        </w:rPr>
        <w:t>3</w:t>
      </w:r>
      <w:r w:rsidR="00F65517">
        <w:rPr>
          <w:rFonts w:ascii="Angsana New" w:hAnsi="Angsana New"/>
          <w:sz w:val="30"/>
          <w:szCs w:val="30"/>
        </w:rPr>
        <w:t>1</w:t>
      </w:r>
      <w:r w:rsidR="00851E05" w:rsidRPr="00851E05">
        <w:rPr>
          <w:rFonts w:ascii="Angsana New" w:hAnsi="Angsana New"/>
          <w:sz w:val="30"/>
          <w:szCs w:val="30"/>
          <w:cs/>
        </w:rPr>
        <w:t xml:space="preserve"> </w:t>
      </w:r>
      <w:r w:rsidR="00F65517">
        <w:rPr>
          <w:rFonts w:ascii="Angsana New" w:hAnsi="Angsana New" w:hint="cs"/>
          <w:sz w:val="30"/>
          <w:szCs w:val="30"/>
          <w:cs/>
        </w:rPr>
        <w:t>ธันวาคม</w:t>
      </w:r>
      <w:r w:rsidRPr="00B41D6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B127FC">
        <w:rPr>
          <w:rFonts w:ascii="Angsana New" w:hAnsi="Angsana New"/>
          <w:sz w:val="30"/>
          <w:szCs w:val="30"/>
        </w:rPr>
        <w:t>7</w:t>
      </w:r>
      <w:r w:rsidRPr="00B41D64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</w:t>
      </w:r>
      <w:r w:rsidR="00B127FC">
        <w:rPr>
          <w:rFonts w:ascii="Angsana New" w:hAnsi="Angsana New"/>
          <w:sz w:val="30"/>
          <w:szCs w:val="30"/>
        </w:rPr>
        <w:t>6</w:t>
      </w:r>
      <w:r w:rsidRPr="00B41D6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pPr w:leftFromText="180" w:rightFromText="180" w:vertAnchor="text" w:tblpX="-54" w:tblpY="1"/>
        <w:tblOverlap w:val="never"/>
        <w:tblW w:w="10189" w:type="dxa"/>
        <w:tblLayout w:type="fixed"/>
        <w:tblLook w:val="0000" w:firstRow="0" w:lastRow="0" w:firstColumn="0" w:lastColumn="0" w:noHBand="0" w:noVBand="0"/>
      </w:tblPr>
      <w:tblGrid>
        <w:gridCol w:w="3652"/>
        <w:gridCol w:w="255"/>
        <w:gridCol w:w="1421"/>
        <w:gridCol w:w="255"/>
        <w:gridCol w:w="1365"/>
        <w:gridCol w:w="255"/>
        <w:gridCol w:w="1365"/>
        <w:gridCol w:w="255"/>
        <w:gridCol w:w="1366"/>
      </w:tblGrid>
      <w:tr w:rsidR="007D48C6" w:rsidRPr="00B647C1" w14:paraId="2F9B25D6" w14:textId="77777777" w:rsidTr="00F60C94">
        <w:trPr>
          <w:tblHeader/>
        </w:trPr>
        <w:tc>
          <w:tcPr>
            <w:tcW w:w="3652" w:type="dxa"/>
            <w:shd w:val="clear" w:color="auto" w:fill="auto"/>
          </w:tcPr>
          <w:p w14:paraId="7C9235AB" w14:textId="77777777" w:rsidR="007D48C6" w:rsidRPr="00B647C1" w:rsidRDefault="007D48C6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3" w:name="_Hlk146535600"/>
          </w:p>
        </w:tc>
        <w:tc>
          <w:tcPr>
            <w:tcW w:w="255" w:type="dxa"/>
            <w:shd w:val="clear" w:color="auto" w:fill="auto"/>
          </w:tcPr>
          <w:p w14:paraId="1021DBEF" w14:textId="77777777" w:rsidR="007D48C6" w:rsidRPr="00B647C1" w:rsidRDefault="007D48C6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7DFF0835" w14:textId="77777777" w:rsidR="007D48C6" w:rsidRPr="00B647C1" w:rsidRDefault="007D48C6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</w:tcPr>
          <w:p w14:paraId="0BF47A28" w14:textId="77777777" w:rsidR="007D48C6" w:rsidRPr="00B647C1" w:rsidRDefault="007D48C6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7DF9318" w14:textId="77777777" w:rsidR="007D48C6" w:rsidRPr="00B647C1" w:rsidRDefault="007D48C6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</w:tcPr>
          <w:p w14:paraId="72B505EB" w14:textId="089D5C03" w:rsidR="007D48C6" w:rsidRPr="00B647C1" w:rsidRDefault="007D48C6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86" w:type="dxa"/>
            <w:gridSpan w:val="3"/>
            <w:shd w:val="clear" w:color="auto" w:fill="auto"/>
          </w:tcPr>
          <w:p w14:paraId="3B1855AA" w14:textId="490F800F" w:rsidR="007D48C6" w:rsidRPr="00B647C1" w:rsidRDefault="007D48C6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 xml:space="preserve">    (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87229A" w:rsidRPr="00B647C1" w14:paraId="1424BA0E" w14:textId="77777777" w:rsidTr="00F60C94">
        <w:trPr>
          <w:tblHeader/>
        </w:trPr>
        <w:tc>
          <w:tcPr>
            <w:tcW w:w="3652" w:type="dxa"/>
            <w:shd w:val="clear" w:color="auto" w:fill="auto"/>
          </w:tcPr>
          <w:p w14:paraId="74FCB471" w14:textId="77777777" w:rsidR="0087229A" w:rsidRPr="00B647C1" w:rsidRDefault="0087229A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1DA341A6" w14:textId="77777777" w:rsidR="0087229A" w:rsidRPr="00B647C1" w:rsidRDefault="008722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89FC18" w14:textId="5969CF8E" w:rsidR="0087229A" w:rsidRPr="00B647C1" w:rsidRDefault="00C83497" w:rsidP="000A54D7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color w:val="000000"/>
                <w:sz w:val="28"/>
                <w:szCs w:val="28"/>
              </w:rPr>
            </w:pPr>
            <w:r w:rsidRPr="00C83497">
              <w:rPr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73ADC082" w14:textId="5C728CA2" w:rsidR="0087229A" w:rsidRPr="00B647C1" w:rsidRDefault="008722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86" w:type="dxa"/>
            <w:gridSpan w:val="3"/>
            <w:shd w:val="clear" w:color="auto" w:fill="auto"/>
          </w:tcPr>
          <w:p w14:paraId="26EE0439" w14:textId="2F2ECAD3" w:rsidR="0087229A" w:rsidRPr="00B647C1" w:rsidRDefault="00044CA5" w:rsidP="000A54D7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color w:val="000000"/>
                <w:sz w:val="28"/>
                <w:szCs w:val="28"/>
              </w:rPr>
            </w:pPr>
            <w:r w:rsidRPr="00044CA5">
              <w:rPr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229A" w:rsidRPr="00B647C1" w14:paraId="0FF2BD42" w14:textId="77777777" w:rsidTr="00295E05">
        <w:trPr>
          <w:tblHeader/>
        </w:trPr>
        <w:tc>
          <w:tcPr>
            <w:tcW w:w="3652" w:type="dxa"/>
            <w:shd w:val="clear" w:color="auto" w:fill="auto"/>
          </w:tcPr>
          <w:p w14:paraId="146F7200" w14:textId="77777777" w:rsidR="0087229A" w:rsidRPr="00B647C1" w:rsidRDefault="0087229A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127520C7" w14:textId="77777777" w:rsidR="0087229A" w:rsidRPr="00B647C1" w:rsidRDefault="008722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71D4E" w14:textId="526BA327" w:rsidR="0087229A" w:rsidRPr="00F65517" w:rsidRDefault="008722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ind w:left="-85" w:right="-70"/>
              <w:jc w:val="center"/>
              <w:rPr>
                <w:sz w:val="28"/>
                <w:szCs w:val="28"/>
              </w:rPr>
            </w:pPr>
            <w:r w:rsidRPr="00F65517">
              <w:rPr>
                <w:sz w:val="28"/>
                <w:szCs w:val="28"/>
              </w:rPr>
              <w:t xml:space="preserve">31 </w:t>
            </w:r>
            <w:r w:rsidRPr="00F65517">
              <w:rPr>
                <w:sz w:val="28"/>
                <w:szCs w:val="28"/>
                <w:cs/>
              </w:rPr>
              <w:t xml:space="preserve">ธันวาคม </w:t>
            </w:r>
            <w:r w:rsidRPr="00F65517">
              <w:rPr>
                <w:sz w:val="28"/>
                <w:szCs w:val="28"/>
              </w:rPr>
              <w:t>2567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EABF6DB" w14:textId="77777777" w:rsidR="0087229A" w:rsidRPr="00B647C1" w:rsidRDefault="008722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14:paraId="4629E7E8" w14:textId="065EFC6B" w:rsidR="0087229A" w:rsidRPr="00F65517" w:rsidRDefault="008722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sz w:val="28"/>
                <w:szCs w:val="28"/>
              </w:rPr>
            </w:pPr>
            <w:r w:rsidRPr="00F65517">
              <w:rPr>
                <w:sz w:val="28"/>
                <w:szCs w:val="28"/>
              </w:rPr>
              <w:t xml:space="preserve">31 </w:t>
            </w:r>
            <w:r w:rsidRPr="00F65517">
              <w:rPr>
                <w:sz w:val="28"/>
                <w:szCs w:val="28"/>
                <w:cs/>
              </w:rPr>
              <w:t xml:space="preserve">ธันวาคม </w:t>
            </w:r>
            <w:r w:rsidRPr="00F65517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55" w:type="dxa"/>
          </w:tcPr>
          <w:p w14:paraId="50B27989" w14:textId="77777777" w:rsidR="0087229A" w:rsidRPr="00B647C1" w:rsidRDefault="008722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D56D5" w14:textId="050641E8" w:rsidR="0087229A" w:rsidRPr="00F65517" w:rsidRDefault="008722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sz w:val="28"/>
                <w:szCs w:val="28"/>
              </w:rPr>
            </w:pPr>
            <w:r w:rsidRPr="00F65517">
              <w:rPr>
                <w:sz w:val="28"/>
                <w:szCs w:val="28"/>
              </w:rPr>
              <w:t xml:space="preserve">31 </w:t>
            </w:r>
            <w:r w:rsidRPr="00F65517">
              <w:rPr>
                <w:sz w:val="28"/>
                <w:szCs w:val="28"/>
                <w:cs/>
              </w:rPr>
              <w:t xml:space="preserve">ธันวาคม </w:t>
            </w:r>
            <w:r w:rsidRPr="00F65517">
              <w:rPr>
                <w:sz w:val="28"/>
                <w:szCs w:val="28"/>
              </w:rPr>
              <w:t>2567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51290FF4" w14:textId="77777777" w:rsidR="0087229A" w:rsidRPr="00B647C1" w:rsidRDefault="008722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2F55F708" w14:textId="5C1B1B20" w:rsidR="0087229A" w:rsidRPr="00F65517" w:rsidRDefault="008722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sz w:val="28"/>
                <w:szCs w:val="28"/>
              </w:rPr>
            </w:pPr>
            <w:r w:rsidRPr="00F65517">
              <w:rPr>
                <w:sz w:val="28"/>
                <w:szCs w:val="28"/>
              </w:rPr>
              <w:t xml:space="preserve">31 </w:t>
            </w:r>
            <w:r w:rsidRPr="00F65517">
              <w:rPr>
                <w:sz w:val="28"/>
                <w:szCs w:val="28"/>
                <w:cs/>
              </w:rPr>
              <w:t xml:space="preserve">ธันวาคม </w:t>
            </w:r>
            <w:r w:rsidRPr="00F65517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6</w:t>
            </w:r>
          </w:p>
        </w:tc>
      </w:tr>
      <w:tr w:rsidR="000819F6" w:rsidRPr="00B647C1" w14:paraId="0A16F4B6" w14:textId="77777777" w:rsidTr="00F60C94">
        <w:trPr>
          <w:tblHeader/>
        </w:trPr>
        <w:tc>
          <w:tcPr>
            <w:tcW w:w="3652" w:type="dxa"/>
            <w:shd w:val="clear" w:color="auto" w:fill="auto"/>
          </w:tcPr>
          <w:p w14:paraId="14DF4497" w14:textId="77777777" w:rsidR="000819F6" w:rsidRPr="00B647C1" w:rsidRDefault="000819F6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545710F2" w14:textId="77777777" w:rsidR="000819F6" w:rsidRPr="00B647C1" w:rsidRDefault="000819F6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2B3207AE" w14:textId="77777777" w:rsidR="000819F6" w:rsidRPr="00B647C1" w:rsidRDefault="000819F6" w:rsidP="000A54D7">
            <w:pPr>
              <w:pStyle w:val="1"/>
              <w:pBdr>
                <w:bottom w:val="none" w:sz="0" w:space="0" w:color="auto"/>
              </w:pBdr>
              <w:spacing w:line="360" w:lineRule="exact"/>
              <w:ind w:left="-85" w:right="-70"/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14:paraId="395D6A0A" w14:textId="77777777" w:rsidR="000819F6" w:rsidRPr="00B647C1" w:rsidRDefault="000819F6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4FB9D494" w14:textId="77777777" w:rsidR="000819F6" w:rsidRPr="00B647C1" w:rsidRDefault="000819F6" w:rsidP="000A54D7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14:paraId="271D0E87" w14:textId="77777777" w:rsidR="000819F6" w:rsidRPr="00B647C1" w:rsidRDefault="000819F6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20C325F0" w14:textId="77777777" w:rsidR="000819F6" w:rsidRPr="00B647C1" w:rsidRDefault="000819F6" w:rsidP="000A54D7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79933A4E" w14:textId="77777777" w:rsidR="000819F6" w:rsidRPr="00B647C1" w:rsidRDefault="000819F6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2030C58A" w14:textId="77777777" w:rsidR="000819F6" w:rsidRPr="00B647C1" w:rsidRDefault="000819F6" w:rsidP="000A54D7">
            <w:pPr>
              <w:pStyle w:val="1"/>
              <w:pBdr>
                <w:bottom w:val="none" w:sz="0" w:space="0" w:color="auto"/>
              </w:pBdr>
              <w:spacing w:line="360" w:lineRule="exact"/>
              <w:ind w:left="-112" w:right="-151"/>
              <w:jc w:val="center"/>
              <w:rPr>
                <w:sz w:val="28"/>
                <w:szCs w:val="28"/>
              </w:rPr>
            </w:pPr>
          </w:p>
        </w:tc>
      </w:tr>
      <w:tr w:rsidR="00335FC9" w:rsidRPr="00B647C1" w14:paraId="761C6F0D" w14:textId="77777777" w:rsidTr="003B6E3E">
        <w:trPr>
          <w:trHeight w:val="203"/>
        </w:trPr>
        <w:tc>
          <w:tcPr>
            <w:tcW w:w="3652" w:type="dxa"/>
            <w:shd w:val="clear" w:color="auto" w:fill="auto"/>
            <w:vAlign w:val="center"/>
          </w:tcPr>
          <w:p w14:paraId="6002592A" w14:textId="77777777" w:rsidR="00836F06" w:rsidRPr="00B60D39" w:rsidRDefault="00836F06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255" w:type="dxa"/>
            <w:shd w:val="clear" w:color="auto" w:fill="auto"/>
          </w:tcPr>
          <w:p w14:paraId="5523954B" w14:textId="77777777" w:rsidR="00836F06" w:rsidRPr="00B647C1" w:rsidRDefault="00836F06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512353CF" w14:textId="77777777" w:rsidR="00836F06" w:rsidRPr="00B647C1" w:rsidRDefault="00836F06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07C2895F" w14:textId="77777777" w:rsidR="00836F06" w:rsidRPr="00B647C1" w:rsidRDefault="00836F06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840173F" w14:textId="77777777" w:rsidR="00836F06" w:rsidRPr="00B647C1" w:rsidRDefault="00836F06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38C894B4" w14:textId="12C9F170" w:rsidR="00836F06" w:rsidRPr="00B647C1" w:rsidRDefault="00836F06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31C6921A" w14:textId="77777777" w:rsidR="00836F06" w:rsidRPr="00B647C1" w:rsidRDefault="00836F06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535305D0" w14:textId="2BCEA617" w:rsidR="00836F06" w:rsidRPr="00B647C1" w:rsidRDefault="00836F06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3312DFB2" w14:textId="77777777" w:rsidR="00836F06" w:rsidRPr="00B647C1" w:rsidRDefault="00836F06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25822" w:rsidRPr="00B647C1" w14:paraId="6F5E26B0" w14:textId="77777777" w:rsidTr="00DE3924">
        <w:trPr>
          <w:trHeight w:val="203"/>
        </w:trPr>
        <w:tc>
          <w:tcPr>
            <w:tcW w:w="3652" w:type="dxa"/>
            <w:shd w:val="clear" w:color="auto" w:fill="auto"/>
            <w:vAlign w:val="center"/>
          </w:tcPr>
          <w:p w14:paraId="3BDD3930" w14:textId="77777777" w:rsidR="00C25822" w:rsidRPr="00B60D39" w:rsidRDefault="00C25822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255" w:type="dxa"/>
            <w:shd w:val="clear" w:color="auto" w:fill="auto"/>
          </w:tcPr>
          <w:p w14:paraId="30E7BCD5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543FB6A" w14:textId="1E6063C8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25822">
              <w:rPr>
                <w:rFonts w:ascii="Angsana New" w:hAnsi="Angsana New"/>
                <w:color w:val="000000"/>
                <w:sz w:val="28"/>
                <w:szCs w:val="28"/>
                <w:cs/>
              </w:rPr>
              <w:t>560</w:t>
            </w:r>
            <w:r w:rsidRPr="00C258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25822">
              <w:rPr>
                <w:rFonts w:ascii="Angsana New" w:hAnsi="Angsana New"/>
                <w:color w:val="000000"/>
                <w:sz w:val="28"/>
                <w:szCs w:val="28"/>
                <w:cs/>
              </w:rPr>
              <w:t>566.00</w:t>
            </w:r>
          </w:p>
        </w:tc>
        <w:tc>
          <w:tcPr>
            <w:tcW w:w="255" w:type="dxa"/>
            <w:shd w:val="clear" w:color="auto" w:fill="auto"/>
          </w:tcPr>
          <w:p w14:paraId="45A523A8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08ACB93C" w14:textId="00201B3B" w:rsidR="00C25822" w:rsidRPr="005D77A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7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570</w:t>
            </w:r>
            <w:r w:rsidRPr="005D77A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D77A1">
              <w:rPr>
                <w:rFonts w:ascii="Angsana New" w:hAnsi="Angsana New"/>
                <w:color w:val="000000"/>
                <w:sz w:val="28"/>
                <w:szCs w:val="28"/>
                <w:cs/>
              </w:rPr>
              <w:t>142.00</w:t>
            </w:r>
          </w:p>
        </w:tc>
        <w:tc>
          <w:tcPr>
            <w:tcW w:w="255" w:type="dxa"/>
            <w:shd w:val="clear" w:color="auto" w:fill="auto"/>
          </w:tcPr>
          <w:p w14:paraId="1228397D" w14:textId="583F1F9D" w:rsidR="00C25822" w:rsidRPr="00D708DA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EE773AA" w14:textId="71CEE356" w:rsidR="00C25822" w:rsidRPr="00D708DA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5822">
              <w:rPr>
                <w:rFonts w:ascii="Angsana New" w:hAnsi="Angsana New"/>
                <w:color w:val="000000"/>
                <w:sz w:val="28"/>
                <w:szCs w:val="28"/>
                <w:cs/>
              </w:rPr>
              <w:t>560</w:t>
            </w:r>
            <w:r w:rsidRPr="00C258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25822">
              <w:rPr>
                <w:rFonts w:ascii="Angsana New" w:hAnsi="Angsana New"/>
                <w:color w:val="000000"/>
                <w:sz w:val="28"/>
                <w:szCs w:val="28"/>
                <w:cs/>
              </w:rPr>
              <w:t>566.00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C10E8A6" w14:textId="028978AF" w:rsidR="00C25822" w:rsidRPr="00D708DA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0FBA0BAA" w14:textId="4B2816D1" w:rsidR="00C25822" w:rsidRPr="00087DA5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570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142.00</w:t>
            </w:r>
          </w:p>
        </w:tc>
      </w:tr>
      <w:tr w:rsidR="00C25822" w:rsidRPr="00B647C1" w14:paraId="5BF7CDCF" w14:textId="77777777" w:rsidTr="00DE3924">
        <w:trPr>
          <w:trHeight w:val="203"/>
        </w:trPr>
        <w:tc>
          <w:tcPr>
            <w:tcW w:w="3652" w:type="dxa"/>
            <w:shd w:val="clear" w:color="auto" w:fill="auto"/>
            <w:vAlign w:val="center"/>
          </w:tcPr>
          <w:p w14:paraId="6E35FC01" w14:textId="412E1F61" w:rsidR="00C25822" w:rsidRPr="00B60D39" w:rsidRDefault="00C25822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28119353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54D8C6D" w14:textId="72E0AD65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25822">
              <w:rPr>
                <w:rFonts w:ascii="Angsana New" w:hAnsi="Angsana New"/>
                <w:color w:val="000000"/>
                <w:sz w:val="28"/>
                <w:szCs w:val="28"/>
                <w:cs/>
              </w:rPr>
              <w:t>671</w:t>
            </w:r>
            <w:r w:rsidRPr="00C258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25822">
              <w:rPr>
                <w:rFonts w:ascii="Angsana New" w:hAnsi="Angsana New"/>
                <w:color w:val="000000"/>
                <w:sz w:val="28"/>
                <w:szCs w:val="28"/>
                <w:cs/>
              </w:rPr>
              <w:t>234.00</w:t>
            </w:r>
          </w:p>
        </w:tc>
        <w:tc>
          <w:tcPr>
            <w:tcW w:w="255" w:type="dxa"/>
            <w:shd w:val="clear" w:color="auto" w:fill="auto"/>
          </w:tcPr>
          <w:p w14:paraId="79A01A64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7844FCBC" w14:textId="156F7F29" w:rsidR="00C25822" w:rsidRPr="003F433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F433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672</w:t>
            </w:r>
            <w:r w:rsidRPr="003F433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F433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760.00</w:t>
            </w:r>
          </w:p>
        </w:tc>
        <w:tc>
          <w:tcPr>
            <w:tcW w:w="255" w:type="dxa"/>
            <w:shd w:val="clear" w:color="auto" w:fill="auto"/>
          </w:tcPr>
          <w:p w14:paraId="4B11110E" w14:textId="1F28B8C4" w:rsidR="00C25822" w:rsidRPr="00D708DA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8C82FA8" w14:textId="331DD5A2" w:rsidR="00C25822" w:rsidRPr="00D708DA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5822">
              <w:rPr>
                <w:rFonts w:ascii="Angsana New" w:hAnsi="Angsana New"/>
                <w:color w:val="000000"/>
                <w:sz w:val="28"/>
                <w:szCs w:val="28"/>
                <w:cs/>
              </w:rPr>
              <w:t>671</w:t>
            </w:r>
            <w:r w:rsidRPr="00C258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25822">
              <w:rPr>
                <w:rFonts w:ascii="Angsana New" w:hAnsi="Angsana New"/>
                <w:color w:val="000000"/>
                <w:sz w:val="28"/>
                <w:szCs w:val="28"/>
                <w:cs/>
              </w:rPr>
              <w:t>234.00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2D93D9C" w14:textId="77777777" w:rsidR="00C25822" w:rsidRPr="00D708DA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431D73FF" w14:textId="5C00347A" w:rsidR="00C25822" w:rsidRPr="00087DA5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672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760.00</w:t>
            </w:r>
          </w:p>
        </w:tc>
      </w:tr>
      <w:tr w:rsidR="00C25822" w:rsidRPr="00B647C1" w14:paraId="5438208C" w14:textId="77777777">
        <w:trPr>
          <w:trHeight w:val="203"/>
        </w:trPr>
        <w:tc>
          <w:tcPr>
            <w:tcW w:w="3652" w:type="dxa"/>
            <w:shd w:val="clear" w:color="auto" w:fill="auto"/>
          </w:tcPr>
          <w:p w14:paraId="2E44F0BF" w14:textId="40EDF652" w:rsidR="00C25822" w:rsidRPr="00B60D39" w:rsidRDefault="00C25822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255" w:type="dxa"/>
            <w:shd w:val="clear" w:color="auto" w:fill="auto"/>
          </w:tcPr>
          <w:p w14:paraId="25D49A8B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68398117" w14:textId="46A86B85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11A2AD9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3EA71FD" w14:textId="62B9BCD2" w:rsidR="00C25822" w:rsidRPr="003F433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423E8BA" w14:textId="77777777" w:rsidR="00C25822" w:rsidRPr="00D708DA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0A40980" w14:textId="24C4B106" w:rsidR="00C25822" w:rsidRPr="00D708DA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0F0">
              <w:rPr>
                <w:rFonts w:ascii="Angsana New" w:hAnsi="Angsana New"/>
                <w:color w:val="000000"/>
                <w:sz w:val="28"/>
                <w:szCs w:val="28"/>
                <w:cs/>
              </w:rPr>
              <w:t>277</w:t>
            </w:r>
            <w:r w:rsidRPr="009760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760F0">
              <w:rPr>
                <w:rFonts w:ascii="Angsana New" w:hAnsi="Angsana New"/>
                <w:color w:val="000000"/>
                <w:sz w:val="28"/>
                <w:szCs w:val="28"/>
                <w:cs/>
              </w:rPr>
              <w:t>366.30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00D5CDA" w14:textId="77777777" w:rsidR="00C25822" w:rsidRPr="00D708DA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6BAFD981" w14:textId="0EEA2362" w:rsidR="00C25822" w:rsidRPr="00087DA5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94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984.62</w:t>
            </w:r>
          </w:p>
        </w:tc>
      </w:tr>
      <w:tr w:rsidR="00C25822" w:rsidRPr="00B647C1" w14:paraId="36D1C275" w14:textId="77777777">
        <w:trPr>
          <w:trHeight w:val="203"/>
        </w:trPr>
        <w:tc>
          <w:tcPr>
            <w:tcW w:w="3652" w:type="dxa"/>
            <w:shd w:val="clear" w:color="auto" w:fill="auto"/>
          </w:tcPr>
          <w:p w14:paraId="0BBC9091" w14:textId="040F7D23" w:rsidR="00C25822" w:rsidRPr="00B60D39" w:rsidRDefault="00C25822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55" w:type="dxa"/>
            <w:shd w:val="clear" w:color="auto" w:fill="auto"/>
          </w:tcPr>
          <w:p w14:paraId="5C02CAF6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723139B9" w14:textId="46319B51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5805FCC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08E7FD0A" w14:textId="0A8DB7AF" w:rsidR="00C25822" w:rsidRPr="003F433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6E319A3" w14:textId="77777777" w:rsidR="00C25822" w:rsidRPr="00D708DA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115B541D" w14:textId="48A5600E" w:rsidR="00C25822" w:rsidRPr="00D708DA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0F0">
              <w:rPr>
                <w:rFonts w:ascii="Angsana New" w:hAnsi="Angsana New"/>
                <w:color w:val="000000"/>
                <w:sz w:val="28"/>
                <w:szCs w:val="28"/>
                <w:cs/>
              </w:rPr>
              <w:t>277</w:t>
            </w:r>
            <w:r w:rsidRPr="009760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760F0">
              <w:rPr>
                <w:rFonts w:ascii="Angsana New" w:hAnsi="Angsana New"/>
                <w:color w:val="000000"/>
                <w:sz w:val="28"/>
                <w:szCs w:val="28"/>
                <w:cs/>
              </w:rPr>
              <w:t>366.30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7B6A477" w14:textId="77777777" w:rsidR="00C25822" w:rsidRPr="00D708DA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34D05175" w14:textId="475C3221" w:rsidR="00C25822" w:rsidRPr="00087DA5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94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984.62</w:t>
            </w:r>
          </w:p>
        </w:tc>
      </w:tr>
      <w:tr w:rsidR="00C25822" w:rsidRPr="00B647C1" w14:paraId="0CBB8277" w14:textId="77777777">
        <w:trPr>
          <w:trHeight w:val="203"/>
        </w:trPr>
        <w:tc>
          <w:tcPr>
            <w:tcW w:w="3652" w:type="dxa"/>
            <w:shd w:val="clear" w:color="auto" w:fill="auto"/>
          </w:tcPr>
          <w:p w14:paraId="65936106" w14:textId="614056EB" w:rsidR="00C25822" w:rsidRPr="00B60D39" w:rsidRDefault="00C25822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55" w:type="dxa"/>
            <w:shd w:val="clear" w:color="auto" w:fill="auto"/>
          </w:tcPr>
          <w:p w14:paraId="61FE1226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6B0B1604" w14:textId="78204FA2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3588BF8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16FE6DF5" w14:textId="79CC5D8F" w:rsidR="00C25822" w:rsidRPr="003F433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9CD00B5" w14:textId="77777777" w:rsidR="00C25822" w:rsidRPr="00D708DA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08A0FC25" w14:textId="70F5E05E" w:rsidR="00C25822" w:rsidRPr="00D708DA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60F0">
              <w:rPr>
                <w:rFonts w:ascii="Angsana New" w:hAnsi="Angsana New"/>
                <w:color w:val="000000"/>
                <w:sz w:val="28"/>
                <w:szCs w:val="28"/>
                <w:cs/>
              </w:rPr>
              <w:t>277</w:t>
            </w:r>
            <w:r w:rsidRPr="009760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760F0">
              <w:rPr>
                <w:rFonts w:ascii="Angsana New" w:hAnsi="Angsana New"/>
                <w:color w:val="000000"/>
                <w:sz w:val="28"/>
                <w:szCs w:val="28"/>
                <w:cs/>
              </w:rPr>
              <w:t>366.30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2F5C97F" w14:textId="77777777" w:rsidR="00C25822" w:rsidRPr="00D708DA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4A3FCD80" w14:textId="36FBF96D" w:rsidR="00C25822" w:rsidRPr="00087DA5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94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984.62</w:t>
            </w:r>
          </w:p>
        </w:tc>
      </w:tr>
      <w:tr w:rsidR="00C25822" w:rsidRPr="00B647C1" w14:paraId="1E64042D" w14:textId="77777777" w:rsidTr="00DE3924">
        <w:trPr>
          <w:trHeight w:val="149"/>
        </w:trPr>
        <w:tc>
          <w:tcPr>
            <w:tcW w:w="3652" w:type="dxa"/>
            <w:shd w:val="clear" w:color="auto" w:fill="auto"/>
          </w:tcPr>
          <w:p w14:paraId="13C85619" w14:textId="77777777" w:rsidR="00C25822" w:rsidRPr="00B60D39" w:rsidRDefault="00C25822" w:rsidP="000A54D7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79BA8FE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EDCAE" w14:textId="5A220286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5822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C258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25822">
              <w:rPr>
                <w:rFonts w:ascii="Angsana New" w:hAnsi="Angsana New"/>
                <w:color w:val="000000"/>
                <w:sz w:val="28"/>
                <w:szCs w:val="28"/>
                <w:cs/>
              </w:rPr>
              <w:t>231</w:t>
            </w:r>
            <w:r w:rsidRPr="00C258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25822">
              <w:rPr>
                <w:rFonts w:ascii="Angsana New" w:hAnsi="Angsana New"/>
                <w:color w:val="000000"/>
                <w:sz w:val="28"/>
                <w:szCs w:val="28"/>
                <w:cs/>
              </w:rPr>
              <w:t>800.00</w:t>
            </w:r>
          </w:p>
        </w:tc>
        <w:tc>
          <w:tcPr>
            <w:tcW w:w="255" w:type="dxa"/>
            <w:shd w:val="clear" w:color="auto" w:fill="auto"/>
          </w:tcPr>
          <w:p w14:paraId="4688E366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9AE4D" w14:textId="7FB0A00C" w:rsidR="00C25822" w:rsidRPr="005D77A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77A1">
              <w:rPr>
                <w:rFonts w:ascii="Angsana New" w:hAnsi="Angsana New"/>
                <w:color w:val="000000"/>
                <w:sz w:val="28"/>
                <w:szCs w:val="28"/>
              </w:rPr>
              <w:t>1,242,902.00</w:t>
            </w:r>
          </w:p>
        </w:tc>
        <w:tc>
          <w:tcPr>
            <w:tcW w:w="255" w:type="dxa"/>
            <w:shd w:val="clear" w:color="auto" w:fill="auto"/>
          </w:tcPr>
          <w:p w14:paraId="372081C4" w14:textId="5871CBF0" w:rsidR="00C25822" w:rsidRPr="00D708DA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45813" w14:textId="0E640790" w:rsidR="00C25822" w:rsidRPr="00D708DA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5822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C258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25822">
              <w:rPr>
                <w:rFonts w:ascii="Angsana New" w:hAnsi="Angsana New"/>
                <w:color w:val="000000"/>
                <w:sz w:val="28"/>
                <w:szCs w:val="28"/>
                <w:cs/>
              </w:rPr>
              <w:t>063</w:t>
            </w:r>
            <w:r w:rsidRPr="00C258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25822">
              <w:rPr>
                <w:rFonts w:ascii="Angsana New" w:hAnsi="Angsana New"/>
                <w:color w:val="000000"/>
                <w:sz w:val="28"/>
                <w:szCs w:val="28"/>
                <w:cs/>
              </w:rPr>
              <w:t>898.90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454F932" w14:textId="1550E380" w:rsidR="00C25822" w:rsidRPr="00D708DA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0AE8C1EB" w14:textId="7B9C917A" w:rsidR="00C25822" w:rsidRPr="00087DA5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527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855.86</w:t>
            </w:r>
          </w:p>
        </w:tc>
      </w:tr>
      <w:tr w:rsidR="00C25822" w:rsidRPr="00B647C1" w14:paraId="7B91DE2E" w14:textId="77777777" w:rsidTr="00114BAC">
        <w:trPr>
          <w:trHeight w:val="149"/>
        </w:trPr>
        <w:tc>
          <w:tcPr>
            <w:tcW w:w="3652" w:type="dxa"/>
            <w:shd w:val="clear" w:color="auto" w:fill="auto"/>
          </w:tcPr>
          <w:p w14:paraId="48DF5226" w14:textId="3F8FFDA7" w:rsidR="00C25822" w:rsidRPr="00B60D39" w:rsidRDefault="00C25822" w:rsidP="000A54D7">
            <w:pPr>
              <w:spacing w:line="360" w:lineRule="exact"/>
              <w:ind w:right="-36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95C0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255" w:type="dxa"/>
            <w:shd w:val="clear" w:color="auto" w:fill="auto"/>
          </w:tcPr>
          <w:p w14:paraId="3A5F5246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75E4126E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49A3FF58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3387B6B3" w14:textId="77777777" w:rsidR="00C25822" w:rsidRPr="00380E9C" w:rsidRDefault="00C2582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878C1CC" w14:textId="77777777" w:rsidR="00C25822" w:rsidRPr="00D708DA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4BAFA7F8" w14:textId="77777777" w:rsidR="00C25822" w:rsidRPr="00D708DA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2CCBAE7C" w14:textId="77777777" w:rsidR="00C25822" w:rsidRPr="00D708DA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1CF19946" w14:textId="77777777" w:rsidR="00C25822" w:rsidRPr="00380E9C" w:rsidRDefault="00C2582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25822" w:rsidRPr="00B647C1" w14:paraId="5EB61872" w14:textId="77777777" w:rsidTr="00114BAC">
        <w:trPr>
          <w:trHeight w:val="149"/>
        </w:trPr>
        <w:tc>
          <w:tcPr>
            <w:tcW w:w="3652" w:type="dxa"/>
            <w:shd w:val="clear" w:color="auto" w:fill="auto"/>
          </w:tcPr>
          <w:p w14:paraId="6D5905E5" w14:textId="1202B92D" w:rsidR="00C25822" w:rsidRPr="00B60D39" w:rsidRDefault="00C25822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95C0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0B440ED7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4CFA1044" w14:textId="2C438547" w:rsidR="00C25822" w:rsidRPr="00087DA5" w:rsidRDefault="001E722B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722B">
              <w:rPr>
                <w:rFonts w:ascii="Angsana New" w:hAnsi="Angsana New"/>
                <w:color w:val="000000"/>
                <w:sz w:val="28"/>
                <w:szCs w:val="28"/>
                <w:cs/>
              </w:rPr>
              <w:t>700.00</w:t>
            </w:r>
          </w:p>
        </w:tc>
        <w:tc>
          <w:tcPr>
            <w:tcW w:w="255" w:type="dxa"/>
            <w:shd w:val="clear" w:color="auto" w:fill="auto"/>
          </w:tcPr>
          <w:p w14:paraId="304EE974" w14:textId="77777777" w:rsidR="00C25822" w:rsidRPr="00087DA5" w:rsidRDefault="00C25822" w:rsidP="000A54D7">
            <w:pPr>
              <w:tabs>
                <w:tab w:val="decimal" w:pos="1451"/>
              </w:tabs>
              <w:spacing w:line="42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5E5EDE6E" w14:textId="563E6834" w:rsidR="00C25822" w:rsidRPr="00087DA5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29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300.00</w:t>
            </w:r>
          </w:p>
        </w:tc>
        <w:tc>
          <w:tcPr>
            <w:tcW w:w="255" w:type="dxa"/>
            <w:shd w:val="clear" w:color="auto" w:fill="auto"/>
          </w:tcPr>
          <w:p w14:paraId="78881340" w14:textId="77777777" w:rsidR="00C25822" w:rsidRPr="00087DA5" w:rsidRDefault="00C25822" w:rsidP="000A54D7">
            <w:pPr>
              <w:tabs>
                <w:tab w:val="decimal" w:pos="1451"/>
              </w:tabs>
              <w:spacing w:line="42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175770AB" w14:textId="7A60B22D" w:rsidR="00C25822" w:rsidRPr="00087DA5" w:rsidRDefault="001E722B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22B">
              <w:rPr>
                <w:rFonts w:ascii="Angsana New" w:hAnsi="Angsana New"/>
                <w:color w:val="000000"/>
                <w:sz w:val="28"/>
                <w:szCs w:val="28"/>
                <w:cs/>
              </w:rPr>
              <w:t>700.00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08A11B0" w14:textId="77777777" w:rsidR="00C25822" w:rsidRPr="00087DA5" w:rsidRDefault="00C25822" w:rsidP="000A54D7">
            <w:pPr>
              <w:tabs>
                <w:tab w:val="decimal" w:pos="1451"/>
              </w:tabs>
              <w:spacing w:line="42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1BD53DF1" w14:textId="3E86682D" w:rsidR="00C25822" w:rsidRPr="00087DA5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29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300.00</w:t>
            </w:r>
          </w:p>
        </w:tc>
      </w:tr>
      <w:tr w:rsidR="00C25822" w:rsidRPr="00B647C1" w14:paraId="43CFE755" w14:textId="77777777" w:rsidTr="00114BAC">
        <w:trPr>
          <w:trHeight w:val="149"/>
        </w:trPr>
        <w:tc>
          <w:tcPr>
            <w:tcW w:w="3652" w:type="dxa"/>
            <w:shd w:val="clear" w:color="auto" w:fill="auto"/>
          </w:tcPr>
          <w:p w14:paraId="4049FD40" w14:textId="77777777" w:rsidR="00C25822" w:rsidRPr="00B60D39" w:rsidRDefault="00C25822" w:rsidP="000A54D7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18552F8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CEDC8" w14:textId="19CE44DD" w:rsidR="00C25822" w:rsidRPr="00087DA5" w:rsidRDefault="001E722B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722B">
              <w:rPr>
                <w:rFonts w:ascii="Angsana New" w:hAnsi="Angsana New"/>
                <w:color w:val="000000"/>
                <w:sz w:val="28"/>
                <w:szCs w:val="28"/>
                <w:cs/>
              </w:rPr>
              <w:t>700.00</w:t>
            </w:r>
          </w:p>
        </w:tc>
        <w:tc>
          <w:tcPr>
            <w:tcW w:w="255" w:type="dxa"/>
            <w:shd w:val="clear" w:color="auto" w:fill="auto"/>
          </w:tcPr>
          <w:p w14:paraId="2ACAC489" w14:textId="77777777" w:rsidR="00C25822" w:rsidRPr="00507DBF" w:rsidRDefault="00C25822" w:rsidP="000A54D7">
            <w:pPr>
              <w:tabs>
                <w:tab w:val="decimal" w:pos="1451"/>
              </w:tabs>
              <w:spacing w:line="42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27C0F" w14:textId="63AB54E6" w:rsidR="00C25822" w:rsidRPr="00087DA5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29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300.00</w:t>
            </w:r>
          </w:p>
        </w:tc>
        <w:tc>
          <w:tcPr>
            <w:tcW w:w="255" w:type="dxa"/>
            <w:shd w:val="clear" w:color="auto" w:fill="auto"/>
          </w:tcPr>
          <w:p w14:paraId="6EBE1F71" w14:textId="77777777" w:rsidR="00C25822" w:rsidRPr="00087DA5" w:rsidRDefault="00C25822" w:rsidP="000A54D7">
            <w:pPr>
              <w:tabs>
                <w:tab w:val="decimal" w:pos="1451"/>
              </w:tabs>
              <w:spacing w:line="42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C923A5" w14:textId="4A039D8D" w:rsidR="00C25822" w:rsidRPr="00087DA5" w:rsidRDefault="001E722B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722B">
              <w:rPr>
                <w:rFonts w:ascii="Angsana New" w:hAnsi="Angsana New"/>
                <w:color w:val="000000"/>
                <w:sz w:val="28"/>
                <w:szCs w:val="28"/>
                <w:cs/>
              </w:rPr>
              <w:t>700.00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5693281" w14:textId="77777777" w:rsidR="00C25822" w:rsidRPr="00507DBF" w:rsidRDefault="00C25822" w:rsidP="000A54D7">
            <w:pPr>
              <w:tabs>
                <w:tab w:val="decimal" w:pos="1451"/>
              </w:tabs>
              <w:spacing w:line="42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3FC3563B" w14:textId="44AFFBFF" w:rsidR="00C25822" w:rsidRPr="00507DBF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29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7DA5">
              <w:rPr>
                <w:rFonts w:ascii="Angsana New" w:hAnsi="Angsana New"/>
                <w:color w:val="000000"/>
                <w:sz w:val="28"/>
                <w:szCs w:val="28"/>
                <w:cs/>
              </w:rPr>
              <w:t>300.00</w:t>
            </w:r>
          </w:p>
        </w:tc>
      </w:tr>
      <w:tr w:rsidR="00E86B90" w:rsidRPr="00B647C1" w14:paraId="0B71BFE2" w14:textId="77777777" w:rsidTr="00E86B90">
        <w:trPr>
          <w:trHeight w:val="222"/>
        </w:trPr>
        <w:tc>
          <w:tcPr>
            <w:tcW w:w="3652" w:type="dxa"/>
            <w:shd w:val="clear" w:color="auto" w:fill="auto"/>
          </w:tcPr>
          <w:p w14:paraId="70793B9B" w14:textId="77777777" w:rsidR="00E86B90" w:rsidRPr="00B60D39" w:rsidRDefault="00E86B90" w:rsidP="000A54D7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5F09CFF" w14:textId="77777777" w:rsidR="00E86B90" w:rsidRPr="00B647C1" w:rsidRDefault="00E86B90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</w:tcPr>
          <w:p w14:paraId="2AC3CDDC" w14:textId="77777777" w:rsidR="00E86B90" w:rsidRPr="00B647C1" w:rsidRDefault="00E86B90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34BD4811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5C82712A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133C52EB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0C45C21D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6B34839C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14:paraId="58A9F6E6" w14:textId="77777777" w:rsidR="00E86B90" w:rsidRPr="00B647C1" w:rsidRDefault="00E86B90" w:rsidP="000A54D7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86B90" w:rsidRPr="00B647C1" w14:paraId="785CB543" w14:textId="77777777" w:rsidTr="00E86B90">
        <w:trPr>
          <w:trHeight w:val="222"/>
        </w:trPr>
        <w:tc>
          <w:tcPr>
            <w:tcW w:w="3652" w:type="dxa"/>
            <w:shd w:val="clear" w:color="auto" w:fill="auto"/>
          </w:tcPr>
          <w:p w14:paraId="25DAEAEA" w14:textId="77777777" w:rsidR="00E86B90" w:rsidRPr="00B60D39" w:rsidRDefault="00E86B90" w:rsidP="000A54D7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A72D41F" w14:textId="77777777" w:rsidR="00E86B90" w:rsidRPr="00B647C1" w:rsidRDefault="00E86B90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02407D2F" w14:textId="77777777" w:rsidR="00E86B90" w:rsidRPr="00B647C1" w:rsidRDefault="00E86B90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7F0F3855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05F100EF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09BD722C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43D1AEF1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5E312CCA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1F902809" w14:textId="77777777" w:rsidR="00E86B90" w:rsidRPr="00B647C1" w:rsidRDefault="00E86B90" w:rsidP="000A54D7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86B90" w:rsidRPr="00B647C1" w14:paraId="6B4295D8" w14:textId="77777777" w:rsidTr="00E86B90">
        <w:trPr>
          <w:trHeight w:val="222"/>
        </w:trPr>
        <w:tc>
          <w:tcPr>
            <w:tcW w:w="3652" w:type="dxa"/>
            <w:shd w:val="clear" w:color="auto" w:fill="auto"/>
          </w:tcPr>
          <w:p w14:paraId="17A2BCEF" w14:textId="77777777" w:rsidR="00E86B90" w:rsidRPr="00B60D39" w:rsidRDefault="00E86B90" w:rsidP="000A54D7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936DE63" w14:textId="77777777" w:rsidR="00E86B90" w:rsidRPr="00B647C1" w:rsidRDefault="00E86B90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28FE5355" w14:textId="77777777" w:rsidR="00E86B90" w:rsidRPr="00B647C1" w:rsidRDefault="00E86B90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3FCFB5C7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1E7D5B3A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4A2181EF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02827AB4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62AA0CCD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30BA0445" w14:textId="77777777" w:rsidR="00E86B90" w:rsidRPr="00B647C1" w:rsidRDefault="00E86B90" w:rsidP="000A54D7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86B90" w:rsidRPr="00B647C1" w14:paraId="4F97D7CB" w14:textId="77777777" w:rsidTr="00E86B90">
        <w:trPr>
          <w:trHeight w:val="222"/>
        </w:trPr>
        <w:tc>
          <w:tcPr>
            <w:tcW w:w="3652" w:type="dxa"/>
            <w:shd w:val="clear" w:color="auto" w:fill="auto"/>
          </w:tcPr>
          <w:p w14:paraId="339CFA63" w14:textId="77777777" w:rsidR="00E86B90" w:rsidRPr="00B60D39" w:rsidRDefault="00E86B90" w:rsidP="000A54D7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83E6961" w14:textId="77777777" w:rsidR="00E86B90" w:rsidRPr="00B647C1" w:rsidRDefault="00E86B90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7D5D77AA" w14:textId="77777777" w:rsidR="00E86B90" w:rsidRPr="00B647C1" w:rsidRDefault="00E86B90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05C4B544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66A9298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2186C775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4A9E9F1B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424AB336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46CA07BE" w14:textId="77777777" w:rsidR="00E86B90" w:rsidRPr="00B647C1" w:rsidRDefault="00E86B90" w:rsidP="000A54D7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86B90" w:rsidRPr="00B647C1" w14:paraId="69085A4A" w14:textId="77777777" w:rsidTr="00E86B90">
        <w:trPr>
          <w:trHeight w:val="222"/>
        </w:trPr>
        <w:tc>
          <w:tcPr>
            <w:tcW w:w="3652" w:type="dxa"/>
            <w:shd w:val="clear" w:color="auto" w:fill="auto"/>
          </w:tcPr>
          <w:p w14:paraId="56B9F7A1" w14:textId="77777777" w:rsidR="00E86B90" w:rsidRDefault="00E86B90" w:rsidP="000A54D7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3CACBA7C" w14:textId="77777777" w:rsidR="00D84138" w:rsidRPr="00B60D39" w:rsidRDefault="00D84138" w:rsidP="000A54D7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97B042F" w14:textId="77777777" w:rsidR="00E86B90" w:rsidRPr="00B647C1" w:rsidRDefault="00E86B90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0F5C5073" w14:textId="77777777" w:rsidR="00E86B90" w:rsidRPr="00B647C1" w:rsidRDefault="00E86B90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6387094B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4E7C60F4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14A06143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7BFFB0A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4B0E9536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097F05A6" w14:textId="77777777" w:rsidR="00E86B90" w:rsidRPr="00B647C1" w:rsidRDefault="00E86B90" w:rsidP="000A54D7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86B90" w:rsidRPr="00B647C1" w14:paraId="7F1FBF59" w14:textId="77777777" w:rsidTr="00E86B90">
        <w:trPr>
          <w:trHeight w:val="222"/>
        </w:trPr>
        <w:tc>
          <w:tcPr>
            <w:tcW w:w="3652" w:type="dxa"/>
            <w:shd w:val="clear" w:color="auto" w:fill="auto"/>
          </w:tcPr>
          <w:p w14:paraId="0F3E6370" w14:textId="77777777" w:rsidR="00E86B90" w:rsidRPr="00B60D39" w:rsidRDefault="00E86B90" w:rsidP="000A54D7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779673F" w14:textId="77777777" w:rsidR="00E86B90" w:rsidRPr="00B647C1" w:rsidRDefault="00E86B90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377AD87E" w14:textId="77777777" w:rsidR="00E86B90" w:rsidRPr="00B647C1" w:rsidRDefault="00E86B90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7ED0363B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14BD7B2F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442B7664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5269BCA2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3D7678AE" w14:textId="77777777" w:rsidR="00E86B90" w:rsidRPr="00B647C1" w:rsidRDefault="00E86B9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05007F49" w14:textId="77777777" w:rsidR="00E86B90" w:rsidRPr="00B647C1" w:rsidRDefault="00E86B90" w:rsidP="000A54D7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25822" w:rsidRPr="00B647C1" w14:paraId="4A68152F" w14:textId="77777777" w:rsidTr="00E86B90">
        <w:trPr>
          <w:trHeight w:val="222"/>
        </w:trPr>
        <w:tc>
          <w:tcPr>
            <w:tcW w:w="3652" w:type="dxa"/>
            <w:shd w:val="clear" w:color="auto" w:fill="auto"/>
          </w:tcPr>
          <w:p w14:paraId="48F448B3" w14:textId="77777777" w:rsidR="00C25822" w:rsidRPr="00B60D39" w:rsidRDefault="00C25822" w:rsidP="000A54D7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lastRenderedPageBreak/>
              <w:t>รายได้ขายสินค้า</w:t>
            </w:r>
          </w:p>
        </w:tc>
        <w:tc>
          <w:tcPr>
            <w:tcW w:w="255" w:type="dxa"/>
            <w:shd w:val="clear" w:color="auto" w:fill="auto"/>
          </w:tcPr>
          <w:p w14:paraId="5E95DFE1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36BAA74F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70DAB6EA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25E9967D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10DF30C5" w14:textId="303615A8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F9D290D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31B1631B" w14:textId="57EB0EA1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7D33E1BD" w14:textId="77777777" w:rsidR="00C25822" w:rsidRPr="00B647C1" w:rsidRDefault="00C25822" w:rsidP="000A54D7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2514E" w:rsidRPr="00B647C1" w14:paraId="7064D36E" w14:textId="77777777" w:rsidTr="00DE3924">
        <w:trPr>
          <w:trHeight w:val="149"/>
        </w:trPr>
        <w:tc>
          <w:tcPr>
            <w:tcW w:w="3652" w:type="dxa"/>
            <w:shd w:val="clear" w:color="auto" w:fill="auto"/>
            <w:vAlign w:val="center"/>
          </w:tcPr>
          <w:p w14:paraId="4C7C2804" w14:textId="4D679B63" w:rsidR="0012514E" w:rsidRPr="00B60D39" w:rsidRDefault="0012514E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255" w:type="dxa"/>
            <w:shd w:val="clear" w:color="auto" w:fill="auto"/>
          </w:tcPr>
          <w:p w14:paraId="5217FEDA" w14:textId="77777777" w:rsidR="0012514E" w:rsidRPr="00B647C1" w:rsidRDefault="0012514E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7D98C7CF" w14:textId="1AC0F25E" w:rsidR="0012514E" w:rsidRPr="000235F0" w:rsidRDefault="0012514E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35F0">
              <w:rPr>
                <w:rFonts w:ascii="Angsana New" w:hAnsi="Angsana New"/>
                <w:color w:val="000000"/>
                <w:sz w:val="28"/>
                <w:szCs w:val="28"/>
                <w:cs/>
              </w:rPr>
              <w:t>33</w:t>
            </w:r>
            <w:r w:rsidRPr="000235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235F0">
              <w:rPr>
                <w:rFonts w:ascii="Angsana New" w:hAnsi="Angsana New"/>
                <w:color w:val="000000"/>
                <w:sz w:val="28"/>
                <w:szCs w:val="28"/>
                <w:cs/>
              </w:rPr>
              <w:t>652.00</w:t>
            </w:r>
          </w:p>
        </w:tc>
        <w:tc>
          <w:tcPr>
            <w:tcW w:w="255" w:type="dxa"/>
            <w:shd w:val="clear" w:color="auto" w:fill="auto"/>
          </w:tcPr>
          <w:p w14:paraId="69364F80" w14:textId="77777777" w:rsidR="0012514E" w:rsidRPr="00B647C1" w:rsidRDefault="0012514E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394D2B7" w14:textId="771ECBF9" w:rsidR="0012514E" w:rsidRPr="00C32B27" w:rsidRDefault="0012514E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B27">
              <w:rPr>
                <w:rFonts w:ascii="Angsana New" w:hAnsi="Angsana New"/>
                <w:color w:val="000000"/>
                <w:sz w:val="28"/>
                <w:szCs w:val="28"/>
              </w:rPr>
              <w:t>412,630.00</w:t>
            </w:r>
          </w:p>
        </w:tc>
        <w:tc>
          <w:tcPr>
            <w:tcW w:w="255" w:type="dxa"/>
            <w:shd w:val="clear" w:color="auto" w:fill="auto"/>
          </w:tcPr>
          <w:p w14:paraId="5F64A1ED" w14:textId="77777777" w:rsidR="0012514E" w:rsidRPr="00B647C1" w:rsidRDefault="0012514E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32A4ED12" w14:textId="738408C3" w:rsidR="0012514E" w:rsidRPr="000235F0" w:rsidRDefault="0012514E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35F0">
              <w:rPr>
                <w:rFonts w:ascii="Angsana New" w:hAnsi="Angsana New"/>
                <w:color w:val="000000"/>
                <w:sz w:val="28"/>
                <w:szCs w:val="28"/>
                <w:cs/>
              </w:rPr>
              <w:t>33</w:t>
            </w:r>
            <w:r w:rsidRPr="000235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235F0">
              <w:rPr>
                <w:rFonts w:ascii="Angsana New" w:hAnsi="Angsana New"/>
                <w:color w:val="000000"/>
                <w:sz w:val="28"/>
                <w:szCs w:val="28"/>
                <w:cs/>
              </w:rPr>
              <w:t>652.00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C279B8F" w14:textId="77777777" w:rsidR="0012514E" w:rsidRPr="00B647C1" w:rsidRDefault="0012514E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1687BCDB" w14:textId="2B51240A" w:rsidR="0012514E" w:rsidRPr="00C32B27" w:rsidRDefault="0012514E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32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412</w:t>
            </w:r>
            <w:r w:rsidRPr="00C32B2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2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630.00</w:t>
            </w:r>
          </w:p>
        </w:tc>
      </w:tr>
      <w:tr w:rsidR="00C25822" w:rsidRPr="00B647C1" w14:paraId="007E196A" w14:textId="77777777" w:rsidTr="00DE3924">
        <w:trPr>
          <w:trHeight w:val="149"/>
        </w:trPr>
        <w:tc>
          <w:tcPr>
            <w:tcW w:w="3652" w:type="dxa"/>
            <w:shd w:val="clear" w:color="auto" w:fill="auto"/>
            <w:vAlign w:val="center"/>
          </w:tcPr>
          <w:p w14:paraId="2C612363" w14:textId="77777777" w:rsidR="00C25822" w:rsidRPr="00B60D39" w:rsidRDefault="00C25822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25974BE8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3847CCF0" w14:textId="08E1F921" w:rsidR="00C25822" w:rsidRPr="00B647C1" w:rsidRDefault="000235F0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35F0">
              <w:rPr>
                <w:rFonts w:ascii="Angsana New" w:hAnsi="Angsana New"/>
                <w:color w:val="000000"/>
                <w:sz w:val="28"/>
                <w:szCs w:val="28"/>
                <w:cs/>
              </w:rPr>
              <w:t>287</w:t>
            </w:r>
            <w:r w:rsidRPr="000235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235F0">
              <w:rPr>
                <w:rFonts w:ascii="Angsana New" w:hAnsi="Angsana New"/>
                <w:color w:val="000000"/>
                <w:sz w:val="28"/>
                <w:szCs w:val="28"/>
                <w:cs/>
              </w:rPr>
              <w:t>300.00</w:t>
            </w:r>
          </w:p>
        </w:tc>
        <w:tc>
          <w:tcPr>
            <w:tcW w:w="255" w:type="dxa"/>
            <w:shd w:val="clear" w:color="auto" w:fill="auto"/>
          </w:tcPr>
          <w:p w14:paraId="1889E8A6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38448EC7" w14:textId="42AE4832" w:rsidR="00C25822" w:rsidRPr="00C32B27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B27">
              <w:rPr>
                <w:rFonts w:ascii="Angsana New" w:hAnsi="Angsana New"/>
                <w:color w:val="000000"/>
                <w:sz w:val="28"/>
                <w:szCs w:val="28"/>
              </w:rPr>
              <w:t>194,443.00</w:t>
            </w:r>
          </w:p>
        </w:tc>
        <w:tc>
          <w:tcPr>
            <w:tcW w:w="255" w:type="dxa"/>
            <w:shd w:val="clear" w:color="auto" w:fill="auto"/>
          </w:tcPr>
          <w:p w14:paraId="545925D8" w14:textId="1F7A776F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2EF36572" w14:textId="0C4EE301" w:rsidR="00C25822" w:rsidRPr="009803D5" w:rsidRDefault="000235F0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35F0">
              <w:rPr>
                <w:rFonts w:ascii="Angsana New" w:hAnsi="Angsana New"/>
                <w:color w:val="000000"/>
                <w:sz w:val="28"/>
                <w:szCs w:val="28"/>
                <w:cs/>
              </w:rPr>
              <w:t>287</w:t>
            </w:r>
            <w:r w:rsidRPr="000235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235F0">
              <w:rPr>
                <w:rFonts w:ascii="Angsana New" w:hAnsi="Angsana New"/>
                <w:color w:val="000000"/>
                <w:sz w:val="28"/>
                <w:szCs w:val="28"/>
                <w:cs/>
              </w:rPr>
              <w:t>300.00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58DDBDE" w14:textId="60B2304A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1E38B4D5" w14:textId="428FCA44" w:rsidR="00C25822" w:rsidRPr="00C32B27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194</w:t>
            </w:r>
            <w:r w:rsidRPr="00C32B2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2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443.00</w:t>
            </w:r>
          </w:p>
        </w:tc>
      </w:tr>
      <w:tr w:rsidR="00C25822" w:rsidRPr="00B647C1" w14:paraId="04947DC4" w14:textId="77777777" w:rsidTr="00DE3924">
        <w:trPr>
          <w:trHeight w:val="149"/>
        </w:trPr>
        <w:tc>
          <w:tcPr>
            <w:tcW w:w="3652" w:type="dxa"/>
            <w:shd w:val="clear" w:color="auto" w:fill="auto"/>
          </w:tcPr>
          <w:p w14:paraId="00A1964F" w14:textId="77777777" w:rsidR="00C25822" w:rsidRPr="00B60D39" w:rsidRDefault="00C25822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255" w:type="dxa"/>
            <w:shd w:val="clear" w:color="auto" w:fill="auto"/>
          </w:tcPr>
          <w:p w14:paraId="520FFAEA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4A19BA69" w14:textId="6CF546B3" w:rsidR="00C25822" w:rsidRPr="00B647C1" w:rsidRDefault="0012514E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514E">
              <w:rPr>
                <w:rFonts w:ascii="Angsana New" w:hAnsi="Angsana New"/>
                <w:color w:val="000000"/>
                <w:sz w:val="28"/>
                <w:szCs w:val="28"/>
                <w:cs/>
              </w:rPr>
              <w:t>190</w:t>
            </w:r>
            <w:r w:rsidRPr="001251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14E">
              <w:rPr>
                <w:rFonts w:ascii="Angsana New" w:hAnsi="Angsana New"/>
                <w:color w:val="000000"/>
                <w:sz w:val="28"/>
                <w:szCs w:val="28"/>
                <w:cs/>
              </w:rPr>
              <w:t>102.34</w:t>
            </w:r>
          </w:p>
        </w:tc>
        <w:tc>
          <w:tcPr>
            <w:tcW w:w="255" w:type="dxa"/>
            <w:shd w:val="clear" w:color="auto" w:fill="auto"/>
          </w:tcPr>
          <w:p w14:paraId="083E9710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2BBA4A1A" w14:textId="31B0D85E" w:rsidR="00C25822" w:rsidRPr="00C32B27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B27">
              <w:rPr>
                <w:rFonts w:ascii="Angsana New" w:hAnsi="Angsana New"/>
                <w:color w:val="000000"/>
                <w:sz w:val="28"/>
                <w:szCs w:val="28"/>
              </w:rPr>
              <w:t>145,259.18</w:t>
            </w:r>
          </w:p>
        </w:tc>
        <w:tc>
          <w:tcPr>
            <w:tcW w:w="255" w:type="dxa"/>
            <w:shd w:val="clear" w:color="auto" w:fill="auto"/>
          </w:tcPr>
          <w:p w14:paraId="108CB76B" w14:textId="1C8EC222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4E25B4FB" w14:textId="69C7F8C0" w:rsidR="00C25822" w:rsidRPr="009803D5" w:rsidRDefault="0012514E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14E">
              <w:rPr>
                <w:rFonts w:ascii="Angsana New" w:hAnsi="Angsana New"/>
                <w:color w:val="000000"/>
                <w:sz w:val="28"/>
                <w:szCs w:val="28"/>
                <w:cs/>
              </w:rPr>
              <w:t>190</w:t>
            </w:r>
            <w:r w:rsidRPr="001251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2514E">
              <w:rPr>
                <w:rFonts w:ascii="Angsana New" w:hAnsi="Angsana New"/>
                <w:color w:val="000000"/>
                <w:sz w:val="28"/>
                <w:szCs w:val="28"/>
                <w:cs/>
              </w:rPr>
              <w:t>102.34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8111FBE" w14:textId="18C163FE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23FB8E72" w14:textId="7C941E3A" w:rsidR="00C25822" w:rsidRPr="00C32B27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145</w:t>
            </w:r>
            <w:r w:rsidRPr="00C32B2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2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259.18</w:t>
            </w:r>
          </w:p>
        </w:tc>
      </w:tr>
      <w:tr w:rsidR="00C25822" w:rsidRPr="00B647C1" w14:paraId="3D42CC26" w14:textId="77777777" w:rsidTr="00DE3924">
        <w:trPr>
          <w:trHeight w:val="149"/>
        </w:trPr>
        <w:tc>
          <w:tcPr>
            <w:tcW w:w="3652" w:type="dxa"/>
            <w:shd w:val="clear" w:color="auto" w:fill="auto"/>
          </w:tcPr>
          <w:p w14:paraId="4FA96D38" w14:textId="77777777" w:rsidR="00C25822" w:rsidRPr="00B60D39" w:rsidRDefault="00C25822" w:rsidP="000A54D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31CFCCD8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24999" w14:textId="48EBF90E" w:rsidR="00C25822" w:rsidRPr="00B647C1" w:rsidRDefault="00F0213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0213C">
              <w:rPr>
                <w:rFonts w:ascii="Angsana New" w:hAnsi="Angsana New"/>
                <w:color w:val="000000"/>
                <w:sz w:val="28"/>
                <w:szCs w:val="28"/>
                <w:cs/>
              </w:rPr>
              <w:t>511</w:t>
            </w:r>
            <w:r w:rsidRPr="00F021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0213C">
              <w:rPr>
                <w:rFonts w:ascii="Angsana New" w:hAnsi="Angsana New"/>
                <w:color w:val="000000"/>
                <w:sz w:val="28"/>
                <w:szCs w:val="28"/>
                <w:cs/>
              </w:rPr>
              <w:t>054.34</w:t>
            </w:r>
          </w:p>
        </w:tc>
        <w:tc>
          <w:tcPr>
            <w:tcW w:w="255" w:type="dxa"/>
            <w:shd w:val="clear" w:color="auto" w:fill="auto"/>
          </w:tcPr>
          <w:p w14:paraId="5C09AA30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CF90E2" w14:textId="2DE130EE" w:rsidR="00C25822" w:rsidRPr="00C32B27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B27">
              <w:rPr>
                <w:rFonts w:ascii="Angsana New" w:hAnsi="Angsana New"/>
                <w:color w:val="000000"/>
                <w:sz w:val="28"/>
                <w:szCs w:val="28"/>
              </w:rPr>
              <w:t>752,332.18</w:t>
            </w:r>
          </w:p>
        </w:tc>
        <w:tc>
          <w:tcPr>
            <w:tcW w:w="255" w:type="dxa"/>
            <w:shd w:val="clear" w:color="auto" w:fill="auto"/>
          </w:tcPr>
          <w:p w14:paraId="70C556E6" w14:textId="7118144C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43E1C" w14:textId="6F32D61F" w:rsidR="00C25822" w:rsidRPr="009803D5" w:rsidRDefault="00F0213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0213C">
              <w:rPr>
                <w:rFonts w:ascii="Angsana New" w:hAnsi="Angsana New"/>
                <w:color w:val="000000"/>
                <w:sz w:val="28"/>
                <w:szCs w:val="28"/>
                <w:cs/>
              </w:rPr>
              <w:t>511</w:t>
            </w:r>
            <w:r w:rsidRPr="00F0213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0213C">
              <w:rPr>
                <w:rFonts w:ascii="Angsana New" w:hAnsi="Angsana New"/>
                <w:color w:val="000000"/>
                <w:sz w:val="28"/>
                <w:szCs w:val="28"/>
                <w:cs/>
              </w:rPr>
              <w:t>054.34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8FE1EDD" w14:textId="451BC1BD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77F2EB89" w14:textId="3867F651" w:rsidR="00C25822" w:rsidRPr="00C32B27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752</w:t>
            </w:r>
            <w:r w:rsidRPr="00C32B2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32B27">
              <w:rPr>
                <w:rFonts w:ascii="Angsana New" w:hAnsi="Angsana New"/>
                <w:color w:val="000000"/>
                <w:sz w:val="28"/>
                <w:szCs w:val="28"/>
                <w:cs/>
              </w:rPr>
              <w:t>332.18</w:t>
            </w:r>
          </w:p>
        </w:tc>
      </w:tr>
      <w:tr w:rsidR="00C25822" w:rsidRPr="00B647C1" w14:paraId="1B874263" w14:textId="77777777" w:rsidTr="003B6E3E">
        <w:trPr>
          <w:trHeight w:val="113"/>
        </w:trPr>
        <w:tc>
          <w:tcPr>
            <w:tcW w:w="3652" w:type="dxa"/>
            <w:shd w:val="clear" w:color="auto" w:fill="auto"/>
          </w:tcPr>
          <w:p w14:paraId="56774990" w14:textId="0DA755B8" w:rsidR="00C25822" w:rsidRPr="00E95C0A" w:rsidRDefault="00C25822" w:rsidP="000A54D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E95C0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อื่น</w:t>
            </w:r>
          </w:p>
        </w:tc>
        <w:tc>
          <w:tcPr>
            <w:tcW w:w="255" w:type="dxa"/>
            <w:shd w:val="clear" w:color="auto" w:fill="auto"/>
          </w:tcPr>
          <w:p w14:paraId="394DFE8B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002ADD30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77420E1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0D1E1230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5AC7100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5377F913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3C9B2C50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14:paraId="27FFCDCF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25822" w:rsidRPr="00B647C1" w14:paraId="55281355" w14:textId="77777777" w:rsidTr="00DE3924">
        <w:trPr>
          <w:trHeight w:val="113"/>
        </w:trPr>
        <w:tc>
          <w:tcPr>
            <w:tcW w:w="3652" w:type="dxa"/>
            <w:shd w:val="clear" w:color="auto" w:fill="auto"/>
          </w:tcPr>
          <w:p w14:paraId="488E6E6A" w14:textId="2D2770EC" w:rsidR="00C25822" w:rsidRPr="00B60D39" w:rsidRDefault="00C25822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95C0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1B2EC322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6C00B508" w14:textId="07B3A241" w:rsidR="00C25822" w:rsidRPr="00B647C1" w:rsidRDefault="00C2582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10</w:t>
            </w:r>
            <w:r w:rsidRPr="00576B6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800</w:t>
            </w:r>
            <w:r w:rsidRPr="00576B6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722DF142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678D6CD5" w14:textId="46E4D835" w:rsidR="00C25822" w:rsidRPr="00B647C1" w:rsidRDefault="00C2582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7950AF6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6BD24233" w14:textId="51117279" w:rsidR="00C25822" w:rsidRPr="00B647C1" w:rsidRDefault="00C2582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10</w:t>
            </w:r>
            <w:r w:rsidRPr="00576B6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800</w:t>
            </w:r>
            <w:r w:rsidRPr="00576B6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C429FA0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22F2BC21" w14:textId="01DAEDE3" w:rsidR="00C25822" w:rsidRPr="00B647C1" w:rsidRDefault="00C2582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25822" w:rsidRPr="00B647C1" w14:paraId="5254ABDB" w14:textId="77777777" w:rsidTr="00DE3924">
        <w:trPr>
          <w:trHeight w:val="113"/>
        </w:trPr>
        <w:tc>
          <w:tcPr>
            <w:tcW w:w="3652" w:type="dxa"/>
            <w:shd w:val="clear" w:color="auto" w:fill="auto"/>
          </w:tcPr>
          <w:p w14:paraId="1EB42F96" w14:textId="77777777" w:rsidR="00C25822" w:rsidRPr="00B60D39" w:rsidRDefault="00C25822" w:rsidP="000A54D7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1925FC5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0A69C" w14:textId="25E9C501" w:rsidR="00C25822" w:rsidRPr="00B647C1" w:rsidRDefault="00C2582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10</w:t>
            </w:r>
            <w:r w:rsidRPr="00576B6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800</w:t>
            </w:r>
            <w:r w:rsidRPr="00576B6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67B4A8A7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70F3F" w14:textId="464FB0F6" w:rsidR="00C25822" w:rsidRPr="00B647C1" w:rsidRDefault="00C2582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1D0B20A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AEE6A" w14:textId="321DD153" w:rsidR="00C25822" w:rsidRPr="00B647C1" w:rsidRDefault="00C2582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10</w:t>
            </w:r>
            <w:r w:rsidRPr="00576B6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800</w:t>
            </w:r>
            <w:r w:rsidRPr="00576B6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BA94EF9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494760AD" w14:textId="1C2EB12C" w:rsidR="00C25822" w:rsidRPr="00B647C1" w:rsidRDefault="00C2582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25822" w:rsidRPr="00B647C1" w14:paraId="7E65E660" w14:textId="77777777" w:rsidTr="003B6E3E">
        <w:trPr>
          <w:trHeight w:val="113"/>
        </w:trPr>
        <w:tc>
          <w:tcPr>
            <w:tcW w:w="3652" w:type="dxa"/>
            <w:shd w:val="clear" w:color="auto" w:fill="auto"/>
          </w:tcPr>
          <w:p w14:paraId="0A21B46C" w14:textId="5CB3F1FA" w:rsidR="00C25822" w:rsidRPr="00B60D39" w:rsidRDefault="00C25822" w:rsidP="000A54D7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A4E76">
              <w:rPr>
                <w:rFonts w:ascii="Angsana New" w:hAnsi="Angsana New"/>
                <w:sz w:val="27"/>
                <w:szCs w:val="27"/>
                <w:cs/>
                <w:lang w:val="en-US"/>
              </w:rPr>
              <w:t>ซื้อสินค้า</w:t>
            </w:r>
          </w:p>
        </w:tc>
        <w:tc>
          <w:tcPr>
            <w:tcW w:w="255" w:type="dxa"/>
            <w:shd w:val="clear" w:color="auto" w:fill="auto"/>
          </w:tcPr>
          <w:p w14:paraId="4A134D87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61921A05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CFD13D3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53EE4F9B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870D1DC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1B2FDBFC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16171E27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14:paraId="0FEC7C36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25822" w:rsidRPr="009D75D3" w14:paraId="757D5530" w14:textId="77777777" w:rsidTr="00AD00F0">
        <w:trPr>
          <w:trHeight w:val="113"/>
        </w:trPr>
        <w:tc>
          <w:tcPr>
            <w:tcW w:w="3652" w:type="dxa"/>
            <w:shd w:val="clear" w:color="auto" w:fill="auto"/>
          </w:tcPr>
          <w:p w14:paraId="4D2FF82A" w14:textId="5AA26FB3" w:rsidR="00C25822" w:rsidRPr="00B60D39" w:rsidRDefault="00C25822" w:rsidP="000A54D7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255" w:type="dxa"/>
            <w:shd w:val="clear" w:color="auto" w:fill="auto"/>
          </w:tcPr>
          <w:p w14:paraId="44503B99" w14:textId="77777777" w:rsidR="00C25822" w:rsidRPr="00940EA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550B3C57" w14:textId="34C7DF87" w:rsidR="00C25822" w:rsidRPr="00216B15" w:rsidRDefault="00216B15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6B1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B16B4B1" w14:textId="77777777" w:rsidR="00C25822" w:rsidRPr="00C44CE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11EB109" w14:textId="7A5C6986" w:rsidR="00C25822" w:rsidRPr="00D90AF5" w:rsidRDefault="00C2582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17A6BBB" w14:textId="77777777" w:rsidR="00C25822" w:rsidRPr="00C44CE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083A705" w14:textId="4A40E87E" w:rsidR="00C25822" w:rsidRPr="00C44CE5" w:rsidRDefault="00A42F0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42F0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</w:t>
            </w:r>
            <w:r w:rsidRPr="00A42F0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42F0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859</w:t>
            </w:r>
            <w:r w:rsidRPr="00A42F0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42F0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100.41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5AB4C9A" w14:textId="77777777" w:rsidR="00C25822" w:rsidRPr="00C44CE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14:paraId="67A664FE" w14:textId="1481F702" w:rsidR="00C25822" w:rsidRPr="009D75D3" w:rsidRDefault="00C2582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25822" w:rsidRPr="009D75D3" w14:paraId="34449857" w14:textId="77777777" w:rsidTr="00AD00F0">
        <w:trPr>
          <w:trHeight w:val="113"/>
        </w:trPr>
        <w:tc>
          <w:tcPr>
            <w:tcW w:w="3652" w:type="dxa"/>
            <w:shd w:val="clear" w:color="auto" w:fill="auto"/>
          </w:tcPr>
          <w:p w14:paraId="3864E0A5" w14:textId="24A417C5" w:rsidR="00C25822" w:rsidRPr="00B60D39" w:rsidRDefault="00C25822" w:rsidP="000A54D7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55" w:type="dxa"/>
            <w:shd w:val="clear" w:color="auto" w:fill="auto"/>
          </w:tcPr>
          <w:p w14:paraId="110AE83F" w14:textId="77777777" w:rsidR="00C25822" w:rsidRPr="00940EA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6A7C653E" w14:textId="72D70E97" w:rsidR="00C25822" w:rsidRPr="00216B15" w:rsidRDefault="00216B15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6B1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144E9BE" w14:textId="77777777" w:rsidR="00C25822" w:rsidRPr="00C44CE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BC7FF49" w14:textId="46494559" w:rsidR="00C25822" w:rsidRPr="00D90AF5" w:rsidRDefault="00C2582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2993E28" w14:textId="77777777" w:rsidR="00C25822" w:rsidRPr="00C44CE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F24592" w14:textId="3D7B69DA" w:rsidR="00C25822" w:rsidRPr="00C44CE5" w:rsidRDefault="00A42F0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42F0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13</w:t>
            </w:r>
            <w:r w:rsidRPr="00A42F0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42F0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869</w:t>
            </w:r>
            <w:r w:rsidRPr="00A42F0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42F0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505.35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863BEFE" w14:textId="77777777" w:rsidR="00C25822" w:rsidRPr="00C44CE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14:paraId="65A2DEA7" w14:textId="58EDBC2D" w:rsidR="00C25822" w:rsidRPr="009D75D3" w:rsidRDefault="00C2582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25822" w:rsidRPr="009D75D3" w14:paraId="39713E04" w14:textId="77777777" w:rsidTr="00AD00F0">
        <w:trPr>
          <w:trHeight w:val="113"/>
        </w:trPr>
        <w:tc>
          <w:tcPr>
            <w:tcW w:w="3652" w:type="dxa"/>
            <w:shd w:val="clear" w:color="auto" w:fill="auto"/>
          </w:tcPr>
          <w:p w14:paraId="01FABDEA" w14:textId="4630B011" w:rsidR="00C25822" w:rsidRPr="00B60D39" w:rsidRDefault="00C25822" w:rsidP="000A54D7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55" w:type="dxa"/>
            <w:shd w:val="clear" w:color="auto" w:fill="auto"/>
          </w:tcPr>
          <w:p w14:paraId="0B546731" w14:textId="77777777" w:rsidR="00C25822" w:rsidRPr="00940EA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0078A96" w14:textId="3F579ACF" w:rsidR="00C25822" w:rsidRPr="00216B15" w:rsidRDefault="00216B15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6B1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C5C6768" w14:textId="77777777" w:rsidR="00C25822" w:rsidRPr="00C44CE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FF80A45" w14:textId="03F630FE" w:rsidR="00C25822" w:rsidRPr="00D90AF5" w:rsidRDefault="00C25822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9AF0541" w14:textId="77777777" w:rsidR="00C25822" w:rsidRPr="00C44CE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A69891E" w14:textId="32C42F55" w:rsidR="00C25822" w:rsidRPr="00BC373D" w:rsidRDefault="00A42F0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2F02">
              <w:rPr>
                <w:rFonts w:ascii="Angsana New" w:hAnsi="Angsana New"/>
                <w:color w:val="000000"/>
                <w:sz w:val="28"/>
                <w:szCs w:val="28"/>
                <w:cs/>
              </w:rPr>
              <w:t>14</w:t>
            </w:r>
            <w:r w:rsidRPr="00A42F0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2F02">
              <w:rPr>
                <w:rFonts w:ascii="Angsana New" w:hAnsi="Angsana New"/>
                <w:color w:val="000000"/>
                <w:sz w:val="28"/>
                <w:szCs w:val="28"/>
                <w:cs/>
              </w:rPr>
              <w:t>495</w:t>
            </w:r>
            <w:r w:rsidRPr="00A42F0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2F02">
              <w:rPr>
                <w:rFonts w:ascii="Angsana New" w:hAnsi="Angsana New"/>
                <w:color w:val="000000"/>
                <w:sz w:val="28"/>
                <w:szCs w:val="28"/>
                <w:cs/>
              </w:rPr>
              <w:t>268.44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DBE436D" w14:textId="77777777" w:rsidR="00C25822" w:rsidRPr="00C44CE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14:paraId="472D8C6E" w14:textId="67EEBB81" w:rsidR="00C25822" w:rsidRPr="009D49E8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D49E8">
              <w:rPr>
                <w:rFonts w:ascii="Angsana New" w:hAnsi="Angsana New"/>
                <w:color w:val="000000"/>
                <w:sz w:val="28"/>
                <w:szCs w:val="28"/>
                <w:cs/>
              </w:rPr>
              <w:t>253</w:t>
            </w:r>
            <w:r w:rsidRPr="009D49E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D49E8">
              <w:rPr>
                <w:rFonts w:ascii="Angsana New" w:hAnsi="Angsana New"/>
                <w:color w:val="000000"/>
                <w:sz w:val="28"/>
                <w:szCs w:val="28"/>
                <w:cs/>
              </w:rPr>
              <w:t>344.00</w:t>
            </w:r>
          </w:p>
        </w:tc>
      </w:tr>
      <w:tr w:rsidR="00C25822" w:rsidRPr="009D75D3" w14:paraId="6BF3AEB1" w14:textId="77777777" w:rsidTr="00AD00F0">
        <w:trPr>
          <w:trHeight w:val="113"/>
        </w:trPr>
        <w:tc>
          <w:tcPr>
            <w:tcW w:w="3652" w:type="dxa"/>
            <w:shd w:val="clear" w:color="auto" w:fill="auto"/>
          </w:tcPr>
          <w:p w14:paraId="0A199418" w14:textId="756DB5F1" w:rsidR="00C25822" w:rsidRPr="00B60D39" w:rsidRDefault="00C25822" w:rsidP="000A54D7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Shanghai </w:t>
            </w:r>
            <w:proofErr w:type="spellStart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Lyuden</w:t>
            </w:r>
            <w:proofErr w:type="spellEnd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 Environment</w:t>
            </w:r>
            <w:r w:rsidRPr="00B60D39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&amp;Technology Co., Ltd.</w:t>
            </w:r>
          </w:p>
        </w:tc>
        <w:tc>
          <w:tcPr>
            <w:tcW w:w="255" w:type="dxa"/>
            <w:shd w:val="clear" w:color="auto" w:fill="auto"/>
          </w:tcPr>
          <w:p w14:paraId="1253087B" w14:textId="77777777" w:rsidR="00C25822" w:rsidRPr="00940EA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6790D29" w14:textId="0079F317" w:rsidR="00C25822" w:rsidRPr="00BC373D" w:rsidRDefault="00216B1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6B15">
              <w:rPr>
                <w:rFonts w:ascii="Angsana New" w:hAnsi="Angsana New"/>
                <w:color w:val="000000"/>
                <w:sz w:val="28"/>
                <w:szCs w:val="28"/>
                <w:cs/>
              </w:rPr>
              <w:t>14</w:t>
            </w:r>
            <w:r w:rsidRPr="00216B1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6B15">
              <w:rPr>
                <w:rFonts w:ascii="Angsana New" w:hAnsi="Angsana New"/>
                <w:color w:val="000000"/>
                <w:sz w:val="28"/>
                <w:szCs w:val="28"/>
                <w:cs/>
              </w:rPr>
              <w:t>952</w:t>
            </w:r>
            <w:r w:rsidRPr="00216B1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6B15">
              <w:rPr>
                <w:rFonts w:ascii="Angsana New" w:hAnsi="Angsana New"/>
                <w:color w:val="000000"/>
                <w:sz w:val="28"/>
                <w:szCs w:val="28"/>
                <w:cs/>
              </w:rPr>
              <w:t>832.56</w:t>
            </w:r>
          </w:p>
        </w:tc>
        <w:tc>
          <w:tcPr>
            <w:tcW w:w="255" w:type="dxa"/>
            <w:shd w:val="clear" w:color="auto" w:fill="auto"/>
          </w:tcPr>
          <w:p w14:paraId="3CFA9365" w14:textId="77777777" w:rsidR="00C25822" w:rsidRPr="00C44CE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3F557B0" w14:textId="5E289029" w:rsidR="00C25822" w:rsidRPr="00DC6FE2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6FE2">
              <w:rPr>
                <w:rFonts w:ascii="Angsana New" w:hAnsi="Angsana New"/>
                <w:color w:val="000000"/>
                <w:sz w:val="28"/>
                <w:szCs w:val="28"/>
              </w:rPr>
              <w:t>25,780,361.00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631FE83" w14:textId="77777777" w:rsidR="00C25822" w:rsidRPr="00C44CE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6FDBFEE" w14:textId="4D808E7D" w:rsidR="00C25822" w:rsidRPr="00BC373D" w:rsidRDefault="00A70988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0988">
              <w:rPr>
                <w:rFonts w:ascii="Angsana New" w:hAnsi="Angsana New"/>
                <w:color w:val="000000"/>
                <w:sz w:val="28"/>
                <w:szCs w:val="28"/>
                <w:cs/>
              </w:rPr>
              <w:t>9</w:t>
            </w:r>
            <w:r w:rsidRPr="00A7098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70988">
              <w:rPr>
                <w:rFonts w:ascii="Angsana New" w:hAnsi="Angsana New"/>
                <w:color w:val="000000"/>
                <w:sz w:val="28"/>
                <w:szCs w:val="28"/>
                <w:cs/>
              </w:rPr>
              <w:t>841</w:t>
            </w:r>
            <w:r w:rsidRPr="00A7098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70988">
              <w:rPr>
                <w:rFonts w:ascii="Angsana New" w:hAnsi="Angsana New"/>
                <w:color w:val="000000"/>
                <w:sz w:val="28"/>
                <w:szCs w:val="28"/>
                <w:cs/>
              </w:rPr>
              <w:t>853.10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FB8ED38" w14:textId="77777777" w:rsidR="00C25822" w:rsidRPr="00C44CE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14:paraId="64715C6D" w14:textId="56333301" w:rsidR="00C25822" w:rsidRPr="00D0107A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107A">
              <w:rPr>
                <w:rFonts w:ascii="Angsana New" w:hAnsi="Angsana New"/>
                <w:color w:val="000000"/>
                <w:sz w:val="28"/>
                <w:szCs w:val="28"/>
                <w:cs/>
              </w:rPr>
              <w:t>24</w:t>
            </w:r>
            <w:r w:rsidRPr="00D0107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0107A">
              <w:rPr>
                <w:rFonts w:ascii="Angsana New" w:hAnsi="Angsana New"/>
                <w:color w:val="000000"/>
                <w:sz w:val="28"/>
                <w:szCs w:val="28"/>
                <w:cs/>
              </w:rPr>
              <w:t>735</w:t>
            </w:r>
            <w:r w:rsidRPr="00D0107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0107A">
              <w:rPr>
                <w:rFonts w:ascii="Angsana New" w:hAnsi="Angsana New"/>
                <w:color w:val="000000"/>
                <w:sz w:val="28"/>
                <w:szCs w:val="28"/>
                <w:cs/>
              </w:rPr>
              <w:t>325.19</w:t>
            </w:r>
          </w:p>
        </w:tc>
      </w:tr>
      <w:tr w:rsidR="00C25822" w:rsidRPr="009D75D3" w14:paraId="5D8CC073" w14:textId="77777777" w:rsidTr="00AD00F0">
        <w:trPr>
          <w:trHeight w:val="113"/>
        </w:trPr>
        <w:tc>
          <w:tcPr>
            <w:tcW w:w="3652" w:type="dxa"/>
            <w:shd w:val="clear" w:color="auto" w:fill="auto"/>
            <w:vAlign w:val="bottom"/>
          </w:tcPr>
          <w:p w14:paraId="40BA68C1" w14:textId="32E8BF13" w:rsidR="00C25822" w:rsidRPr="00B60D39" w:rsidRDefault="00C25822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sz w:val="27"/>
                <w:szCs w:val="27"/>
                <w:lang w:val="en-US"/>
              </w:rPr>
              <w:t xml:space="preserve">Jiangyin </w:t>
            </w:r>
            <w:proofErr w:type="spellStart"/>
            <w:r w:rsidRPr="00B60D39">
              <w:rPr>
                <w:rFonts w:ascii="Angsana New" w:hAnsi="Angsana New"/>
                <w:sz w:val="27"/>
                <w:szCs w:val="27"/>
                <w:lang w:val="en-US"/>
              </w:rPr>
              <w:t>Runyang</w:t>
            </w:r>
            <w:proofErr w:type="spellEnd"/>
            <w:r w:rsidRPr="00B60D39">
              <w:rPr>
                <w:rFonts w:ascii="Angsana New" w:hAnsi="Angsana New"/>
                <w:sz w:val="27"/>
                <w:szCs w:val="27"/>
                <w:lang w:val="en-US"/>
              </w:rPr>
              <w:t xml:space="preserve"> Electronic Appliance</w:t>
            </w:r>
          </w:p>
        </w:tc>
        <w:tc>
          <w:tcPr>
            <w:tcW w:w="255" w:type="dxa"/>
            <w:shd w:val="clear" w:color="auto" w:fill="auto"/>
          </w:tcPr>
          <w:p w14:paraId="4A51875C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34C2A6B2" w14:textId="1D85A033" w:rsidR="00C25822" w:rsidRPr="00C44CE5" w:rsidRDefault="00216B1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16B1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11</w:t>
            </w:r>
            <w:r w:rsidRPr="00216B1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1474C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471</w:t>
            </w:r>
            <w:r w:rsidRPr="00216B1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1474C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552</w:t>
            </w:r>
            <w:r w:rsidRPr="00216B1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="001474C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</w:t>
            </w:r>
          </w:p>
        </w:tc>
        <w:tc>
          <w:tcPr>
            <w:tcW w:w="255" w:type="dxa"/>
            <w:shd w:val="clear" w:color="auto" w:fill="auto"/>
          </w:tcPr>
          <w:p w14:paraId="2A81BF13" w14:textId="77777777" w:rsidR="00C25822" w:rsidRPr="00C44CE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4E8C0F86" w14:textId="1744C1EC" w:rsidR="00C25822" w:rsidRPr="00DC6FE2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6FE2">
              <w:rPr>
                <w:rFonts w:ascii="Angsana New" w:hAnsi="Angsana New"/>
                <w:color w:val="000000"/>
                <w:sz w:val="28"/>
                <w:szCs w:val="28"/>
              </w:rPr>
              <w:t>23,633,037.52</w:t>
            </w:r>
          </w:p>
        </w:tc>
        <w:tc>
          <w:tcPr>
            <w:tcW w:w="255" w:type="dxa"/>
            <w:shd w:val="clear" w:color="auto" w:fill="auto"/>
          </w:tcPr>
          <w:p w14:paraId="6E3C566D" w14:textId="77777777" w:rsidR="00C25822" w:rsidRPr="00C44CE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1BCC9022" w14:textId="57E72AA6" w:rsidR="00C25822" w:rsidRPr="00C44CE5" w:rsidRDefault="00A70988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1C217A2" w14:textId="77777777" w:rsidR="00C25822" w:rsidRPr="00C44CE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14:paraId="5E116CEE" w14:textId="6620369E" w:rsidR="00C25822" w:rsidRPr="00D0107A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107A">
              <w:rPr>
                <w:rFonts w:ascii="Angsana New" w:hAnsi="Angsana New"/>
                <w:color w:val="000000"/>
                <w:sz w:val="28"/>
                <w:szCs w:val="28"/>
              </w:rPr>
              <w:t>19,240,098.99</w:t>
            </w:r>
          </w:p>
        </w:tc>
      </w:tr>
      <w:tr w:rsidR="00C25822" w:rsidRPr="00B647C1" w14:paraId="0CB9C929" w14:textId="77777777" w:rsidTr="00AD00F0">
        <w:trPr>
          <w:trHeight w:val="113"/>
        </w:trPr>
        <w:tc>
          <w:tcPr>
            <w:tcW w:w="3652" w:type="dxa"/>
            <w:shd w:val="clear" w:color="auto" w:fill="auto"/>
            <w:vAlign w:val="bottom"/>
          </w:tcPr>
          <w:p w14:paraId="4664800F" w14:textId="3B5D15D3" w:rsidR="00C25822" w:rsidRPr="00B60D39" w:rsidRDefault="00C25822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Ningbo </w:t>
            </w:r>
            <w:proofErr w:type="spellStart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Aceboom</w:t>
            </w:r>
            <w:proofErr w:type="spellEnd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C44CE5">
              <w:rPr>
                <w:rFonts w:ascii="Angsana New" w:hAnsi="Angsana New"/>
                <w:sz w:val="27"/>
                <w:szCs w:val="27"/>
                <w:lang w:val="en-US"/>
              </w:rPr>
              <w:t>Electric</w:t>
            </w: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 Motor Co., Ltd.</w:t>
            </w:r>
          </w:p>
        </w:tc>
        <w:tc>
          <w:tcPr>
            <w:tcW w:w="255" w:type="dxa"/>
            <w:shd w:val="clear" w:color="auto" w:fill="auto"/>
          </w:tcPr>
          <w:p w14:paraId="1891898E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2256D8B7" w14:textId="142486EA" w:rsidR="00C25822" w:rsidRPr="00C44CE5" w:rsidRDefault="00216B1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16B1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</w:t>
            </w:r>
            <w:r w:rsidRPr="00216B1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16B1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610</w:t>
            </w:r>
            <w:r w:rsidRPr="00216B1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16B1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428.60</w:t>
            </w:r>
          </w:p>
        </w:tc>
        <w:tc>
          <w:tcPr>
            <w:tcW w:w="255" w:type="dxa"/>
            <w:shd w:val="clear" w:color="auto" w:fill="auto"/>
          </w:tcPr>
          <w:p w14:paraId="78C4ACEF" w14:textId="77777777" w:rsidR="00C25822" w:rsidRPr="00C44CE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2C2B3F77" w14:textId="26EDE3BF" w:rsidR="00C25822" w:rsidRPr="00DC6FE2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6FE2">
              <w:rPr>
                <w:rFonts w:ascii="Angsana New" w:hAnsi="Angsana New"/>
                <w:color w:val="000000"/>
                <w:sz w:val="28"/>
                <w:szCs w:val="28"/>
              </w:rPr>
              <w:t>870,356.28</w:t>
            </w:r>
          </w:p>
        </w:tc>
        <w:tc>
          <w:tcPr>
            <w:tcW w:w="255" w:type="dxa"/>
            <w:shd w:val="clear" w:color="auto" w:fill="auto"/>
          </w:tcPr>
          <w:p w14:paraId="122E8EC7" w14:textId="77777777" w:rsidR="00C25822" w:rsidRPr="008B027F" w:rsidRDefault="00C25822" w:rsidP="000A54D7">
            <w:pPr>
              <w:tabs>
                <w:tab w:val="decimal" w:pos="1451"/>
              </w:tabs>
              <w:spacing w:line="42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1F2813E7" w14:textId="5689DE50" w:rsidR="00C25822" w:rsidRPr="008B027F" w:rsidRDefault="00A70988" w:rsidP="000A54D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F9053D1" w14:textId="77777777" w:rsidR="00C25822" w:rsidRPr="008B027F" w:rsidRDefault="00C25822" w:rsidP="000A54D7">
            <w:pPr>
              <w:tabs>
                <w:tab w:val="decimal" w:pos="1451"/>
              </w:tabs>
              <w:spacing w:line="42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3EEC5D08" w14:textId="29D18A2E" w:rsidR="00C25822" w:rsidRPr="00D0107A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107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25822" w:rsidRPr="00B647C1" w14:paraId="3A959DC7" w14:textId="77777777" w:rsidTr="00AD00F0">
        <w:trPr>
          <w:trHeight w:val="113"/>
        </w:trPr>
        <w:tc>
          <w:tcPr>
            <w:tcW w:w="3652" w:type="dxa"/>
            <w:shd w:val="clear" w:color="auto" w:fill="auto"/>
          </w:tcPr>
          <w:p w14:paraId="2642136C" w14:textId="77777777" w:rsidR="00C25822" w:rsidRPr="00B60D39" w:rsidRDefault="00C25822" w:rsidP="000A54D7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FEFED27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9BF9E" w14:textId="64ACDFE9" w:rsidR="00C25822" w:rsidRPr="00C44CE5" w:rsidRDefault="00216B1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16B1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35</w:t>
            </w:r>
            <w:r w:rsidRPr="00216B1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16B1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</w:t>
            </w:r>
            <w:r w:rsidR="00F05AF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34</w:t>
            </w:r>
            <w:r w:rsidRPr="00216B1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F05AF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814</w:t>
            </w:r>
            <w:r w:rsidRPr="00216B1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="00F05AF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255" w:type="dxa"/>
            <w:shd w:val="clear" w:color="auto" w:fill="auto"/>
          </w:tcPr>
          <w:p w14:paraId="6DE8F10E" w14:textId="77777777" w:rsidR="00C25822" w:rsidRPr="00C44CE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48C11" w14:textId="2A590DD9" w:rsidR="00C25822" w:rsidRPr="00DC6FE2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6FE2">
              <w:rPr>
                <w:rFonts w:ascii="Angsana New" w:hAnsi="Angsana New"/>
                <w:color w:val="000000"/>
                <w:sz w:val="28"/>
                <w:szCs w:val="28"/>
              </w:rPr>
              <w:t>50,283,754.80</w:t>
            </w:r>
          </w:p>
        </w:tc>
        <w:tc>
          <w:tcPr>
            <w:tcW w:w="255" w:type="dxa"/>
            <w:shd w:val="clear" w:color="auto" w:fill="auto"/>
          </w:tcPr>
          <w:p w14:paraId="3E2E23E5" w14:textId="77777777" w:rsidR="00C25822" w:rsidRPr="00C44CE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3D91E" w14:textId="1164ECDD" w:rsidR="00C25822" w:rsidRPr="00C44CE5" w:rsidRDefault="00A70988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7098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45</w:t>
            </w:r>
            <w:r w:rsidRPr="00A709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7098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065</w:t>
            </w:r>
            <w:r w:rsidRPr="00A709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7098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727.30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94D0DF7" w14:textId="77777777" w:rsidR="00C25822" w:rsidRPr="00C44CE5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1C1DB42B" w14:textId="5BAA6CC2" w:rsidR="00C25822" w:rsidRPr="00D0107A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107A">
              <w:rPr>
                <w:rFonts w:ascii="Angsana New" w:hAnsi="Angsana New"/>
                <w:color w:val="000000"/>
                <w:sz w:val="28"/>
                <w:szCs w:val="28"/>
                <w:cs/>
              </w:rPr>
              <w:t>44</w:t>
            </w:r>
            <w:r w:rsidRPr="00D0107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0107A">
              <w:rPr>
                <w:rFonts w:ascii="Angsana New" w:hAnsi="Angsana New"/>
                <w:color w:val="000000"/>
                <w:sz w:val="28"/>
                <w:szCs w:val="28"/>
                <w:cs/>
              </w:rPr>
              <w:t>228</w:t>
            </w:r>
            <w:r w:rsidRPr="00D0107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0107A">
              <w:rPr>
                <w:rFonts w:ascii="Angsana New" w:hAnsi="Angsana New"/>
                <w:color w:val="000000"/>
                <w:sz w:val="28"/>
                <w:szCs w:val="28"/>
                <w:cs/>
              </w:rPr>
              <w:t>768.18</w:t>
            </w:r>
          </w:p>
        </w:tc>
      </w:tr>
      <w:tr w:rsidR="005231C1" w:rsidRPr="00B647C1" w14:paraId="5619D7D2" w14:textId="77777777" w:rsidTr="003B6E3E">
        <w:trPr>
          <w:trHeight w:val="149"/>
        </w:trPr>
        <w:tc>
          <w:tcPr>
            <w:tcW w:w="3652" w:type="dxa"/>
            <w:shd w:val="clear" w:color="auto" w:fill="auto"/>
          </w:tcPr>
          <w:p w14:paraId="401ED411" w14:textId="3FE51B96" w:rsidR="005231C1" w:rsidRPr="00B60D39" w:rsidRDefault="005231C1" w:rsidP="000A54D7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ซื้อสินทรัพย์</w:t>
            </w:r>
          </w:p>
        </w:tc>
        <w:tc>
          <w:tcPr>
            <w:tcW w:w="255" w:type="dxa"/>
            <w:shd w:val="clear" w:color="auto" w:fill="auto"/>
          </w:tcPr>
          <w:p w14:paraId="79BA76E6" w14:textId="77777777" w:rsidR="005231C1" w:rsidRPr="00B647C1" w:rsidRDefault="005231C1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017056E3" w14:textId="77777777" w:rsidR="005231C1" w:rsidRPr="00B647C1" w:rsidRDefault="005231C1" w:rsidP="000A54D7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DC1E35C" w14:textId="77777777" w:rsidR="005231C1" w:rsidRPr="00B647C1" w:rsidRDefault="005231C1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</w:tcPr>
          <w:p w14:paraId="223C104C" w14:textId="77777777" w:rsidR="005231C1" w:rsidRPr="00B647C1" w:rsidRDefault="005231C1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54A0AAC" w14:textId="77777777" w:rsidR="005231C1" w:rsidRPr="00B647C1" w:rsidRDefault="005231C1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34886B3C" w14:textId="77777777" w:rsidR="005231C1" w:rsidRPr="00B647C1" w:rsidRDefault="005231C1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7086B549" w14:textId="77777777" w:rsidR="005231C1" w:rsidRPr="00B647C1" w:rsidRDefault="005231C1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14:paraId="7AE59F36" w14:textId="77777777" w:rsidR="005231C1" w:rsidRPr="00B647C1" w:rsidRDefault="005231C1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25822" w:rsidRPr="00B647C1" w14:paraId="038009C4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31E5914F" w14:textId="2542E2E9" w:rsidR="00C25822" w:rsidRPr="00B60D39" w:rsidRDefault="00C25822" w:rsidP="000A54D7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Shanghai </w:t>
            </w:r>
            <w:proofErr w:type="spellStart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Lyuden</w:t>
            </w:r>
            <w:proofErr w:type="spellEnd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 Environment</w:t>
            </w:r>
            <w:r w:rsidRPr="00B60D39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&amp;Technology Co., Ltd.</w:t>
            </w:r>
          </w:p>
        </w:tc>
        <w:tc>
          <w:tcPr>
            <w:tcW w:w="255" w:type="dxa"/>
            <w:shd w:val="clear" w:color="auto" w:fill="auto"/>
          </w:tcPr>
          <w:p w14:paraId="4F0456F2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488542F" w14:textId="311ED25F" w:rsidR="00C25822" w:rsidRPr="00B647C1" w:rsidRDefault="00F6255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255C">
              <w:rPr>
                <w:rFonts w:ascii="Angsana New" w:hAnsi="Angsana New"/>
                <w:sz w:val="28"/>
                <w:szCs w:val="28"/>
                <w:cs/>
                <w:lang w:val="en-US"/>
              </w:rPr>
              <w:t>870</w:t>
            </w:r>
            <w:r w:rsidRPr="00F6255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6255C">
              <w:rPr>
                <w:rFonts w:ascii="Angsana New" w:hAnsi="Angsana New"/>
                <w:sz w:val="28"/>
                <w:szCs w:val="28"/>
                <w:cs/>
                <w:lang w:val="en-US"/>
              </w:rPr>
              <w:t>998.97</w:t>
            </w:r>
          </w:p>
        </w:tc>
        <w:tc>
          <w:tcPr>
            <w:tcW w:w="255" w:type="dxa"/>
            <w:shd w:val="clear" w:color="auto" w:fill="auto"/>
          </w:tcPr>
          <w:p w14:paraId="3741E522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D30DCB2" w14:textId="681140C6" w:rsidR="00C25822" w:rsidRPr="00CA6D8B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6D8B">
              <w:rPr>
                <w:rFonts w:ascii="Angsana New" w:hAnsi="Angsana New"/>
                <w:color w:val="000000"/>
                <w:sz w:val="28"/>
                <w:szCs w:val="28"/>
              </w:rPr>
              <w:t>357,293.97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70A3614" w14:textId="48F013B5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E4C5F42" w14:textId="0C92D66F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D1279D9" w14:textId="6EAFEE0D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14:paraId="38D94D87" w14:textId="23A1BD6D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25822" w:rsidRPr="00B647C1" w14:paraId="1CEF9424" w14:textId="77777777">
        <w:trPr>
          <w:trHeight w:val="149"/>
        </w:trPr>
        <w:tc>
          <w:tcPr>
            <w:tcW w:w="3652" w:type="dxa"/>
            <w:shd w:val="clear" w:color="auto" w:fill="auto"/>
          </w:tcPr>
          <w:p w14:paraId="02B1A0EC" w14:textId="7075B870" w:rsidR="00C25822" w:rsidRPr="00B60D39" w:rsidRDefault="00C25822" w:rsidP="000A54D7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F7C90">
              <w:rPr>
                <w:rFonts w:ascii="Angsana New" w:hAnsi="Angsana New"/>
                <w:color w:val="000000"/>
                <w:sz w:val="27"/>
                <w:szCs w:val="27"/>
              </w:rPr>
              <w:t xml:space="preserve">Jiangyin </w:t>
            </w:r>
            <w:proofErr w:type="spellStart"/>
            <w:r w:rsidRPr="002F7C90">
              <w:rPr>
                <w:rFonts w:ascii="Angsana New" w:hAnsi="Angsana New"/>
                <w:color w:val="000000"/>
                <w:sz w:val="27"/>
                <w:szCs w:val="27"/>
              </w:rPr>
              <w:t>Runyang</w:t>
            </w:r>
            <w:proofErr w:type="spellEnd"/>
            <w:r w:rsidRPr="002F7C90">
              <w:rPr>
                <w:rFonts w:ascii="Angsana New" w:hAnsi="Angsana New"/>
                <w:color w:val="000000"/>
                <w:sz w:val="27"/>
                <w:szCs w:val="27"/>
              </w:rPr>
              <w:t xml:space="preserve"> Electronic Appliance</w:t>
            </w:r>
          </w:p>
        </w:tc>
        <w:tc>
          <w:tcPr>
            <w:tcW w:w="255" w:type="dxa"/>
            <w:shd w:val="clear" w:color="auto" w:fill="auto"/>
          </w:tcPr>
          <w:p w14:paraId="73772598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CEA2A56" w14:textId="1D9F0196" w:rsidR="00C25822" w:rsidRPr="00B647C1" w:rsidRDefault="001D65E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12,930.16</w:t>
            </w:r>
          </w:p>
        </w:tc>
        <w:tc>
          <w:tcPr>
            <w:tcW w:w="255" w:type="dxa"/>
            <w:shd w:val="clear" w:color="auto" w:fill="auto"/>
          </w:tcPr>
          <w:p w14:paraId="7E670838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51B34A86" w14:textId="78EEE490" w:rsidR="00C25822" w:rsidRPr="00CA6D8B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6D8B">
              <w:rPr>
                <w:rFonts w:ascii="Angsana New" w:hAnsi="Angsana New"/>
                <w:color w:val="000000"/>
                <w:sz w:val="28"/>
                <w:szCs w:val="28"/>
              </w:rPr>
              <w:t>607,299.21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63ECC05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225D7C0" w14:textId="78391080" w:rsidR="00C25822" w:rsidRPr="00F52F30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0D2A4DC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14:paraId="3C0B6A08" w14:textId="0EECC39C" w:rsidR="00C25822" w:rsidRPr="00676842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25822" w:rsidRPr="00B647C1" w14:paraId="0D3397B0" w14:textId="77777777">
        <w:trPr>
          <w:trHeight w:val="149"/>
        </w:trPr>
        <w:tc>
          <w:tcPr>
            <w:tcW w:w="3652" w:type="dxa"/>
            <w:shd w:val="clear" w:color="auto" w:fill="auto"/>
          </w:tcPr>
          <w:p w14:paraId="117D37C6" w14:textId="11F2AC46" w:rsidR="00C25822" w:rsidRPr="00B60D39" w:rsidRDefault="00C25822" w:rsidP="000A54D7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Ningbo </w:t>
            </w:r>
            <w:proofErr w:type="spellStart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Aceboom</w:t>
            </w:r>
            <w:proofErr w:type="spellEnd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 Electric Motor Co., Ltd</w:t>
            </w:r>
          </w:p>
        </w:tc>
        <w:tc>
          <w:tcPr>
            <w:tcW w:w="255" w:type="dxa"/>
            <w:shd w:val="clear" w:color="auto" w:fill="auto"/>
          </w:tcPr>
          <w:p w14:paraId="0BD16DAA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C68D837" w14:textId="13960A17" w:rsidR="00C25822" w:rsidRPr="00B647C1" w:rsidRDefault="00F6255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255C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F6255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6255C">
              <w:rPr>
                <w:rFonts w:ascii="Angsana New" w:hAnsi="Angsana New"/>
                <w:sz w:val="28"/>
                <w:szCs w:val="28"/>
                <w:cs/>
                <w:lang w:val="en-US"/>
              </w:rPr>
              <w:t>101.46</w:t>
            </w:r>
          </w:p>
        </w:tc>
        <w:tc>
          <w:tcPr>
            <w:tcW w:w="255" w:type="dxa"/>
            <w:shd w:val="clear" w:color="auto" w:fill="auto"/>
          </w:tcPr>
          <w:p w14:paraId="5D3B9E6E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5339C3E4" w14:textId="7FC35315" w:rsidR="00C25822" w:rsidRPr="00CA6D8B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6D8B">
              <w:rPr>
                <w:rFonts w:ascii="Angsana New" w:hAnsi="Angsana New"/>
                <w:color w:val="000000"/>
                <w:sz w:val="28"/>
                <w:szCs w:val="28"/>
              </w:rPr>
              <w:t>1,195,525.31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A1CEB2D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2770605" w14:textId="403AF6D6" w:rsidR="00C25822" w:rsidRPr="00A7116D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B2EE480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14:paraId="3100F7EA" w14:textId="2C18F650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25822" w:rsidRPr="00B647C1" w14:paraId="7C946128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1B88DA8C" w14:textId="77777777" w:rsidR="00C25822" w:rsidRPr="00B60D39" w:rsidRDefault="00C25822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6C34F311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DB495" w14:textId="66A3F695" w:rsidR="00C25822" w:rsidRPr="00B647C1" w:rsidRDefault="00FD1AF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AF2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="00E04A0C">
              <w:rPr>
                <w:rFonts w:ascii="Angsana New" w:hAnsi="Angsana New"/>
                <w:sz w:val="28"/>
                <w:szCs w:val="28"/>
                <w:lang w:val="en-US"/>
              </w:rPr>
              <w:t>87</w:t>
            </w:r>
            <w:r w:rsidRPr="00FD1A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604FA">
              <w:rPr>
                <w:rFonts w:ascii="Angsana New" w:hAnsi="Angsana New"/>
                <w:sz w:val="28"/>
                <w:szCs w:val="28"/>
                <w:lang w:val="en-US"/>
              </w:rPr>
              <w:t>030</w:t>
            </w:r>
            <w:r w:rsidRPr="00FD1AF2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="005604FA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</w:p>
        </w:tc>
        <w:tc>
          <w:tcPr>
            <w:tcW w:w="255" w:type="dxa"/>
            <w:shd w:val="clear" w:color="auto" w:fill="auto"/>
          </w:tcPr>
          <w:p w14:paraId="00D77BEE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D139C" w14:textId="035746B1" w:rsidR="00C25822" w:rsidRPr="00CA6D8B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6D8B">
              <w:rPr>
                <w:rFonts w:ascii="Angsana New" w:hAnsi="Angsana New"/>
                <w:color w:val="000000"/>
                <w:sz w:val="28"/>
                <w:szCs w:val="28"/>
              </w:rPr>
              <w:t>2,160,118.49</w:t>
            </w:r>
          </w:p>
        </w:tc>
        <w:tc>
          <w:tcPr>
            <w:tcW w:w="255" w:type="dxa"/>
            <w:shd w:val="clear" w:color="auto" w:fill="auto"/>
          </w:tcPr>
          <w:p w14:paraId="42C12FC0" w14:textId="49601406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F03E0" w14:textId="311C3ECB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3E59711" w14:textId="62F3688E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69E11FF8" w14:textId="54AE2F35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25822" w:rsidRPr="00B647C1" w14:paraId="4106AF6D" w14:textId="77777777" w:rsidTr="003B6E3E">
        <w:trPr>
          <w:trHeight w:val="149"/>
        </w:trPr>
        <w:tc>
          <w:tcPr>
            <w:tcW w:w="3652" w:type="dxa"/>
            <w:shd w:val="clear" w:color="auto" w:fill="auto"/>
          </w:tcPr>
          <w:p w14:paraId="6360233B" w14:textId="77777777" w:rsidR="00C25822" w:rsidRPr="00B60D39" w:rsidRDefault="00C25822" w:rsidP="000A54D7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ต้นทุนในการจัดจำหน่าย/ค่าใช้จ่าย</w:t>
            </w:r>
            <w:r w:rsidRPr="00B60D39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ในการบริหาร</w:t>
            </w:r>
          </w:p>
        </w:tc>
        <w:tc>
          <w:tcPr>
            <w:tcW w:w="255" w:type="dxa"/>
            <w:shd w:val="clear" w:color="auto" w:fill="auto"/>
          </w:tcPr>
          <w:p w14:paraId="7A347741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49CFFD3C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5470A40F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31447667" w14:textId="77777777" w:rsidR="00C25822" w:rsidRPr="009803D5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79F33D4" w14:textId="591261F2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4E44B4F1" w14:textId="77777777" w:rsidR="00C25822" w:rsidRPr="009803D5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4B32D41E" w14:textId="74968A4D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78005D42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25822" w:rsidRPr="00B647C1" w14:paraId="47EA1947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3884CB94" w14:textId="77777777" w:rsidR="00C25822" w:rsidRPr="00B60D39" w:rsidRDefault="00C25822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5982C495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08BC5D7A" w14:textId="4339AE9A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147</w:t>
            </w:r>
            <w:r w:rsidRPr="00F52F3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196</w:t>
            </w:r>
            <w:r w:rsidRPr="00F52F3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55" w:type="dxa"/>
            <w:shd w:val="clear" w:color="auto" w:fill="auto"/>
          </w:tcPr>
          <w:p w14:paraId="06657944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381C7C6D" w14:textId="3C90FE2E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3D77">
              <w:rPr>
                <w:rFonts w:ascii="Angsana New" w:hAnsi="Angsana New"/>
                <w:sz w:val="28"/>
                <w:szCs w:val="28"/>
                <w:lang w:val="en-US"/>
              </w:rPr>
              <w:t>32,000.00</w:t>
            </w:r>
          </w:p>
        </w:tc>
        <w:tc>
          <w:tcPr>
            <w:tcW w:w="255" w:type="dxa"/>
            <w:shd w:val="clear" w:color="auto" w:fill="auto"/>
          </w:tcPr>
          <w:p w14:paraId="3DE7F57D" w14:textId="4D7C6431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034D689D" w14:textId="5831D458" w:rsidR="00C25822" w:rsidRPr="009803D5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147</w:t>
            </w:r>
            <w:r w:rsidRPr="00F52F3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196</w:t>
            </w:r>
            <w:r w:rsidRPr="00F52F3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D5AC087" w14:textId="0AFF6835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5D98BF27" w14:textId="23D5C6CA" w:rsidR="00C25822" w:rsidRPr="00183D77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3D77">
              <w:rPr>
                <w:rFonts w:ascii="Angsana New" w:hAnsi="Angsana New"/>
                <w:sz w:val="28"/>
                <w:szCs w:val="28"/>
                <w:lang w:val="en-US"/>
              </w:rPr>
              <w:t>32,000.00</w:t>
            </w:r>
          </w:p>
        </w:tc>
      </w:tr>
      <w:tr w:rsidR="00C25822" w:rsidRPr="00B647C1" w14:paraId="53021EA6" w14:textId="77777777" w:rsidTr="00AD00F0">
        <w:trPr>
          <w:trHeight w:val="149"/>
        </w:trPr>
        <w:tc>
          <w:tcPr>
            <w:tcW w:w="3652" w:type="dxa"/>
            <w:shd w:val="clear" w:color="auto" w:fill="auto"/>
          </w:tcPr>
          <w:p w14:paraId="7AD89806" w14:textId="77777777" w:rsidR="00C25822" w:rsidRPr="00B647C1" w:rsidRDefault="00C25822" w:rsidP="000A54D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624D1936" w14:textId="77777777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D1059" w14:textId="7A14BF7C" w:rsidR="00C25822" w:rsidRPr="00B647C1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147</w:t>
            </w:r>
            <w:r w:rsidRPr="00F52F3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196</w:t>
            </w:r>
            <w:r w:rsidRPr="00F52F3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55" w:type="dxa"/>
            <w:shd w:val="clear" w:color="auto" w:fill="auto"/>
          </w:tcPr>
          <w:p w14:paraId="34C61A20" w14:textId="77777777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AEB34" w14:textId="799A9581" w:rsidR="00C25822" w:rsidRPr="009803D5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3D77">
              <w:rPr>
                <w:rFonts w:ascii="Angsana New" w:hAnsi="Angsana New"/>
                <w:sz w:val="28"/>
                <w:szCs w:val="28"/>
                <w:lang w:val="en-US"/>
              </w:rPr>
              <w:t>32,000.00</w:t>
            </w:r>
          </w:p>
        </w:tc>
        <w:tc>
          <w:tcPr>
            <w:tcW w:w="255" w:type="dxa"/>
            <w:shd w:val="clear" w:color="auto" w:fill="auto"/>
          </w:tcPr>
          <w:p w14:paraId="249904C0" w14:textId="77A56EDC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D835F" w14:textId="081E3970" w:rsidR="00C25822" w:rsidRPr="009803D5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147</w:t>
            </w:r>
            <w:r w:rsidRPr="00F52F3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196</w:t>
            </w:r>
            <w:r w:rsidRPr="00F52F3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FF8F71B" w14:textId="105E4F1B" w:rsidR="00C25822" w:rsidRPr="00B647C1" w:rsidRDefault="00C2582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1D2C994F" w14:textId="5B380787" w:rsidR="00C25822" w:rsidRPr="00183D77" w:rsidRDefault="00C2582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3D77">
              <w:rPr>
                <w:rFonts w:ascii="Angsana New" w:hAnsi="Angsana New"/>
                <w:sz w:val="28"/>
                <w:szCs w:val="28"/>
                <w:lang w:val="en-US"/>
              </w:rPr>
              <w:t>32,000.00</w:t>
            </w:r>
          </w:p>
        </w:tc>
      </w:tr>
      <w:bookmarkEnd w:id="0"/>
      <w:bookmarkEnd w:id="1"/>
      <w:bookmarkEnd w:id="3"/>
    </w:tbl>
    <w:p w14:paraId="4A896D36" w14:textId="77777777" w:rsidR="00E86B90" w:rsidRDefault="00E86B90" w:rsidP="00E86B90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5DC551C8" w14:textId="77777777" w:rsidR="00E86B90" w:rsidRDefault="00E86B90" w:rsidP="00E86B90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A98" w14:textId="007CB070" w:rsidR="00AA19E0" w:rsidRPr="00B647C1" w:rsidRDefault="00AA19E0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647C1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W w:w="95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642"/>
        <w:gridCol w:w="1642"/>
        <w:gridCol w:w="236"/>
        <w:gridCol w:w="1642"/>
        <w:gridCol w:w="1642"/>
      </w:tblGrid>
      <w:tr w:rsidR="006D53B4" w:rsidRPr="00173AA1" w14:paraId="28495A9F" w14:textId="77777777" w:rsidTr="00BC373D">
        <w:tc>
          <w:tcPr>
            <w:tcW w:w="2790" w:type="dxa"/>
          </w:tcPr>
          <w:p w14:paraId="28495A99" w14:textId="77777777" w:rsidR="006D53B4" w:rsidRPr="00173AA1" w:rsidRDefault="006D53B4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4" w:name="_Hlk146538841"/>
          </w:p>
        </w:tc>
        <w:tc>
          <w:tcPr>
            <w:tcW w:w="1642" w:type="dxa"/>
          </w:tcPr>
          <w:p w14:paraId="3D5E0E66" w14:textId="77777777" w:rsidR="006D53B4" w:rsidRPr="00173AA1" w:rsidRDefault="006D53B4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</w:tcPr>
          <w:p w14:paraId="3A04E8CC" w14:textId="692C8932" w:rsidR="006D53B4" w:rsidRPr="00173AA1" w:rsidRDefault="006D53B4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7F4407" w14:textId="6BEB395F" w:rsidR="006D53B4" w:rsidRPr="00173AA1" w:rsidRDefault="006D53B4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</w:tcPr>
          <w:p w14:paraId="28495A9E" w14:textId="04927AD7" w:rsidR="006D53B4" w:rsidRPr="00173AA1" w:rsidRDefault="006D53B4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877B6" w:rsidRPr="00173AA1" w14:paraId="2AFF0EA8" w14:textId="77777777" w:rsidTr="00BC373D">
        <w:tc>
          <w:tcPr>
            <w:tcW w:w="2790" w:type="dxa"/>
          </w:tcPr>
          <w:p w14:paraId="3B04D295" w14:textId="77777777" w:rsidR="00D877B6" w:rsidRPr="00173AA1" w:rsidRDefault="00D877B6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tcBorders>
              <w:bottom w:val="single" w:sz="4" w:space="0" w:color="auto"/>
            </w:tcBorders>
          </w:tcPr>
          <w:p w14:paraId="682C2116" w14:textId="6D7AE288" w:rsidR="00D877B6" w:rsidRPr="00173AA1" w:rsidRDefault="00D877B6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FFE3FFA" w14:textId="77777777" w:rsidR="00D877B6" w:rsidRPr="00173AA1" w:rsidRDefault="00D877B6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tcBorders>
              <w:bottom w:val="single" w:sz="4" w:space="0" w:color="auto"/>
            </w:tcBorders>
          </w:tcPr>
          <w:p w14:paraId="57E944BE" w14:textId="5DBF772C" w:rsidR="00D877B6" w:rsidRPr="00173AA1" w:rsidRDefault="00D877B6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0293" w:rsidRPr="00173AA1" w14:paraId="28495AAD" w14:textId="77777777" w:rsidTr="00BC373D">
        <w:tc>
          <w:tcPr>
            <w:tcW w:w="2790" w:type="dxa"/>
          </w:tcPr>
          <w:p w14:paraId="28495AA5" w14:textId="77777777" w:rsidR="00680293" w:rsidRPr="00173AA1" w:rsidRDefault="00680293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4B270A94" w14:textId="4E72CD78" w:rsidR="00680293" w:rsidRPr="00173AA1" w:rsidRDefault="00680293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213A2931" w14:textId="6A22C322" w:rsidR="00680293" w:rsidRPr="00173AA1" w:rsidRDefault="00680293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 w:rsidRPr="00BC373D">
              <w:rPr>
                <w:rFonts w:hint="cs"/>
                <w:color w:val="000000"/>
                <w:sz w:val="30"/>
                <w:szCs w:val="30"/>
                <w:lang w:val="en-GB"/>
              </w:rPr>
              <w:t>6</w:t>
            </w:r>
          </w:p>
        </w:tc>
        <w:tc>
          <w:tcPr>
            <w:tcW w:w="236" w:type="dxa"/>
          </w:tcPr>
          <w:p w14:paraId="09DA62DA" w14:textId="1A78A40C" w:rsidR="00680293" w:rsidRPr="00173AA1" w:rsidRDefault="00680293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42" w:type="dxa"/>
          </w:tcPr>
          <w:p w14:paraId="28495AAA" w14:textId="3D4EBED6" w:rsidR="00680293" w:rsidRPr="00173AA1" w:rsidRDefault="00680293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1642" w:type="dxa"/>
          </w:tcPr>
          <w:p w14:paraId="28495AAC" w14:textId="177F2633" w:rsidR="00680293" w:rsidRPr="00173AA1" w:rsidRDefault="00680293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 w:rsidRPr="00BC373D">
              <w:rPr>
                <w:rFonts w:hint="cs"/>
                <w:color w:val="000000"/>
                <w:sz w:val="30"/>
                <w:szCs w:val="30"/>
                <w:lang w:val="en-GB"/>
              </w:rPr>
              <w:t>6</w:t>
            </w:r>
          </w:p>
        </w:tc>
      </w:tr>
      <w:tr w:rsidR="000A64E5" w:rsidRPr="00173AA1" w14:paraId="28495AB6" w14:textId="77777777" w:rsidTr="0038610A">
        <w:trPr>
          <w:trHeight w:val="203"/>
        </w:trPr>
        <w:tc>
          <w:tcPr>
            <w:tcW w:w="2790" w:type="dxa"/>
            <w:vAlign w:val="center"/>
          </w:tcPr>
          <w:p w14:paraId="28495AAE" w14:textId="77777777" w:rsidR="000A64E5" w:rsidRPr="00173AA1" w:rsidRDefault="000A64E5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B7CCA8E" w14:textId="04BAD739" w:rsidR="000A64E5" w:rsidRPr="00D06963" w:rsidRDefault="00FD2CC2" w:rsidP="000A54D7">
            <w:pPr>
              <w:pBdr>
                <w:top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2CC2">
              <w:rPr>
                <w:rFonts w:ascii="Angsana New" w:hAnsi="Angsana New"/>
                <w:color w:val="000000"/>
                <w:sz w:val="30"/>
                <w:szCs w:val="30"/>
              </w:rPr>
              <w:t>81,158.65</w:t>
            </w:r>
          </w:p>
        </w:tc>
        <w:tc>
          <w:tcPr>
            <w:tcW w:w="1642" w:type="dxa"/>
            <w:shd w:val="clear" w:color="auto" w:fill="auto"/>
          </w:tcPr>
          <w:p w14:paraId="75895E92" w14:textId="1F6C3A3D" w:rsidR="000A64E5" w:rsidRPr="00D06963" w:rsidRDefault="000A64E5" w:rsidP="000A54D7">
            <w:pPr>
              <w:pBdr>
                <w:top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>1,924,640.03</w:t>
            </w:r>
          </w:p>
        </w:tc>
        <w:tc>
          <w:tcPr>
            <w:tcW w:w="236" w:type="dxa"/>
            <w:shd w:val="clear" w:color="auto" w:fill="auto"/>
          </w:tcPr>
          <w:p w14:paraId="32BE08CE" w14:textId="69261891" w:rsidR="000A64E5" w:rsidRPr="00173AA1" w:rsidRDefault="000A64E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AB3" w14:textId="1E9931B3" w:rsidR="000A64E5" w:rsidRPr="00D06963" w:rsidRDefault="000A64E5" w:rsidP="000A54D7">
            <w:pPr>
              <w:pBdr>
                <w:top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2CC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66,158.65 </w:t>
            </w:r>
          </w:p>
        </w:tc>
        <w:tc>
          <w:tcPr>
            <w:tcW w:w="1642" w:type="dxa"/>
            <w:shd w:val="clear" w:color="auto" w:fill="auto"/>
          </w:tcPr>
          <w:p w14:paraId="28495AB5" w14:textId="4702CEBA" w:rsidR="000A64E5" w:rsidRPr="00D06963" w:rsidRDefault="000A64E5" w:rsidP="000A54D7">
            <w:pPr>
              <w:pBdr>
                <w:top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500</w:t>
            </w:r>
            <w:r w:rsidRPr="00D0696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</w:tr>
      <w:tr w:rsidR="000A64E5" w:rsidRPr="00173AA1" w14:paraId="28495ABF" w14:textId="77777777" w:rsidTr="0038610A">
        <w:trPr>
          <w:trHeight w:val="203"/>
        </w:trPr>
        <w:tc>
          <w:tcPr>
            <w:tcW w:w="2790" w:type="dxa"/>
          </w:tcPr>
          <w:p w14:paraId="28495AB7" w14:textId="0CAB7620" w:rsidR="000A64E5" w:rsidRPr="00173AA1" w:rsidRDefault="000A64E5" w:rsidP="000A54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เช็คที่ถึงกำหนดแต่ยังไม่นำฝาก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F4DFCC8" w14:textId="1B2E2005" w:rsidR="000A64E5" w:rsidRPr="00D06963" w:rsidRDefault="00FD2CC2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2CC2">
              <w:rPr>
                <w:rFonts w:ascii="Angsana New" w:hAnsi="Angsana New"/>
                <w:color w:val="000000"/>
                <w:sz w:val="30"/>
                <w:szCs w:val="30"/>
              </w:rPr>
              <w:t>1,794,630.69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1660C6F" w14:textId="0A7F0711" w:rsidR="000A64E5" w:rsidRPr="00D06963" w:rsidRDefault="000A64E5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 xml:space="preserve">    1,922,327.51 </w:t>
            </w:r>
          </w:p>
        </w:tc>
        <w:tc>
          <w:tcPr>
            <w:tcW w:w="236" w:type="dxa"/>
            <w:shd w:val="clear" w:color="auto" w:fill="auto"/>
          </w:tcPr>
          <w:p w14:paraId="4B4B18BF" w14:textId="41493AEA" w:rsidR="000A64E5" w:rsidRPr="00173AA1" w:rsidRDefault="000A64E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ABC" w14:textId="141A57C2" w:rsidR="000A64E5" w:rsidRPr="00D06963" w:rsidRDefault="000A64E5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2CC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1,794,630.69 </w:t>
            </w:r>
          </w:p>
        </w:tc>
        <w:tc>
          <w:tcPr>
            <w:tcW w:w="1642" w:type="dxa"/>
            <w:shd w:val="clear" w:color="auto" w:fill="auto"/>
          </w:tcPr>
          <w:p w14:paraId="28495ABE" w14:textId="3663A9D3" w:rsidR="000A64E5" w:rsidRPr="00D06963" w:rsidRDefault="000A64E5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922</w:t>
            </w: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327</w:t>
            </w:r>
            <w:r w:rsidRPr="00D0696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</w:p>
        </w:tc>
      </w:tr>
      <w:tr w:rsidR="000A64E5" w:rsidRPr="00173AA1" w14:paraId="2F1ED7BB" w14:textId="77777777" w:rsidTr="0038610A">
        <w:trPr>
          <w:trHeight w:val="203"/>
        </w:trPr>
        <w:tc>
          <w:tcPr>
            <w:tcW w:w="2790" w:type="dxa"/>
          </w:tcPr>
          <w:p w14:paraId="0FD5E235" w14:textId="3A2CDD4F" w:rsidR="000A64E5" w:rsidRPr="00173AA1" w:rsidRDefault="000A64E5" w:rsidP="000A54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เงินฝากกระแสรายวัน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152099C" w14:textId="10F2999E" w:rsidR="000A64E5" w:rsidRPr="00D06963" w:rsidRDefault="00FD2CC2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2CC2">
              <w:rPr>
                <w:rFonts w:ascii="Angsana New" w:hAnsi="Angsana New"/>
                <w:color w:val="000000"/>
                <w:sz w:val="30"/>
                <w:szCs w:val="30"/>
              </w:rPr>
              <w:t>105,869.17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FA2079C" w14:textId="463ED97D" w:rsidR="000A64E5" w:rsidRPr="00D06963" w:rsidRDefault="000A64E5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 xml:space="preserve">     147,005.17 </w:t>
            </w:r>
          </w:p>
        </w:tc>
        <w:tc>
          <w:tcPr>
            <w:tcW w:w="236" w:type="dxa"/>
            <w:shd w:val="clear" w:color="auto" w:fill="auto"/>
          </w:tcPr>
          <w:p w14:paraId="4C50BC21" w14:textId="3B90DE04" w:rsidR="000A64E5" w:rsidRPr="00173AA1" w:rsidRDefault="000A64E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50A0A819" w14:textId="76144F61" w:rsidR="000A64E5" w:rsidRPr="00D06963" w:rsidRDefault="000A64E5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2CC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83,337.90 </w:t>
            </w:r>
          </w:p>
        </w:tc>
        <w:tc>
          <w:tcPr>
            <w:tcW w:w="1642" w:type="dxa"/>
            <w:shd w:val="clear" w:color="auto" w:fill="auto"/>
          </w:tcPr>
          <w:p w14:paraId="278EDF72" w14:textId="3E7CC66F" w:rsidR="000A64E5" w:rsidRPr="00D06963" w:rsidRDefault="000A64E5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57</w:t>
            </w: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005</w:t>
            </w:r>
            <w:r w:rsidRPr="00D0696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</w:tr>
      <w:tr w:rsidR="000A64E5" w:rsidRPr="00173AA1" w14:paraId="28495AC8" w14:textId="77777777" w:rsidTr="0038610A">
        <w:trPr>
          <w:trHeight w:val="203"/>
        </w:trPr>
        <w:tc>
          <w:tcPr>
            <w:tcW w:w="2790" w:type="dxa"/>
          </w:tcPr>
          <w:p w14:paraId="28495AC0" w14:textId="1D68AEC5" w:rsidR="000A64E5" w:rsidRPr="00173AA1" w:rsidRDefault="000A64E5" w:rsidP="000A54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เงินฝากออมทรัพย์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E026137" w14:textId="56876F13" w:rsidR="000A64E5" w:rsidRPr="00D06963" w:rsidRDefault="00FD2CC2" w:rsidP="000A54D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2CC2">
              <w:rPr>
                <w:rFonts w:ascii="Angsana New" w:hAnsi="Angsana New"/>
                <w:color w:val="000000"/>
                <w:sz w:val="30"/>
                <w:szCs w:val="30"/>
              </w:rPr>
              <w:t>79,894,395.12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67196D9" w14:textId="40C75D1B" w:rsidR="000A64E5" w:rsidRPr="00D06963" w:rsidRDefault="000A64E5" w:rsidP="000A54D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 xml:space="preserve"> 74,335,306.53 </w:t>
            </w:r>
          </w:p>
        </w:tc>
        <w:tc>
          <w:tcPr>
            <w:tcW w:w="236" w:type="dxa"/>
            <w:shd w:val="clear" w:color="auto" w:fill="auto"/>
          </w:tcPr>
          <w:p w14:paraId="47DCA704" w14:textId="0A916237" w:rsidR="000A64E5" w:rsidRPr="00173AA1" w:rsidRDefault="000A64E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AC5" w14:textId="517C7731" w:rsidR="000A64E5" w:rsidRPr="00D06963" w:rsidRDefault="000A64E5" w:rsidP="000A54D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2CC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72,957,315.38 </w:t>
            </w:r>
          </w:p>
        </w:tc>
        <w:tc>
          <w:tcPr>
            <w:tcW w:w="1642" w:type="dxa"/>
            <w:shd w:val="clear" w:color="auto" w:fill="auto"/>
          </w:tcPr>
          <w:p w14:paraId="28495AC7" w14:textId="6AAA471D" w:rsidR="000A64E5" w:rsidRPr="00D06963" w:rsidRDefault="000A64E5" w:rsidP="000A54D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598</w:t>
            </w: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347</w:t>
            </w:r>
            <w:r w:rsidRPr="00D0696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6D53B4" w:rsidRPr="00173AA1" w14:paraId="28495AD1" w14:textId="77777777" w:rsidTr="0038610A">
        <w:trPr>
          <w:trHeight w:val="149"/>
        </w:trPr>
        <w:tc>
          <w:tcPr>
            <w:tcW w:w="2790" w:type="dxa"/>
          </w:tcPr>
          <w:p w14:paraId="28495AC9" w14:textId="77777777" w:rsidR="006D53B4" w:rsidRPr="00173AA1" w:rsidRDefault="006D53B4" w:rsidP="000A54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42" w:type="dxa"/>
            <w:shd w:val="clear" w:color="auto" w:fill="auto"/>
          </w:tcPr>
          <w:p w14:paraId="109FC188" w14:textId="722D0DF0" w:rsidR="006D53B4" w:rsidRPr="00D06963" w:rsidRDefault="00FD2CC2" w:rsidP="000A54D7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2CC2">
              <w:rPr>
                <w:rFonts w:ascii="Angsana New" w:hAnsi="Angsana New"/>
                <w:color w:val="000000"/>
                <w:sz w:val="30"/>
                <w:szCs w:val="30"/>
              </w:rPr>
              <w:t>81,876,053.63</w:t>
            </w:r>
          </w:p>
        </w:tc>
        <w:tc>
          <w:tcPr>
            <w:tcW w:w="1642" w:type="dxa"/>
            <w:shd w:val="clear" w:color="auto" w:fill="auto"/>
          </w:tcPr>
          <w:p w14:paraId="22C31C4F" w14:textId="128BC583" w:rsidR="006D53B4" w:rsidRPr="00D06963" w:rsidRDefault="006D53B4" w:rsidP="000A54D7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6963">
              <w:rPr>
                <w:rFonts w:ascii="Angsana New" w:hAnsi="Angsana New"/>
                <w:color w:val="000000"/>
                <w:sz w:val="30"/>
                <w:szCs w:val="30"/>
              </w:rPr>
              <w:t>78,329,279.24</w:t>
            </w:r>
          </w:p>
        </w:tc>
        <w:tc>
          <w:tcPr>
            <w:tcW w:w="236" w:type="dxa"/>
            <w:shd w:val="clear" w:color="auto" w:fill="auto"/>
          </w:tcPr>
          <w:p w14:paraId="39D7D9D9" w14:textId="0E16FBB6" w:rsidR="006D53B4" w:rsidRPr="00173AA1" w:rsidRDefault="006D53B4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2" w:type="dxa"/>
            <w:shd w:val="clear" w:color="auto" w:fill="auto"/>
          </w:tcPr>
          <w:p w14:paraId="28495ACE" w14:textId="79F19C80" w:rsidR="006D53B4" w:rsidRPr="00D06963" w:rsidRDefault="00FD2CC2" w:rsidP="000A54D7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2CC2">
              <w:rPr>
                <w:rFonts w:ascii="Angsana New" w:hAnsi="Angsana New"/>
                <w:color w:val="000000"/>
                <w:sz w:val="30"/>
                <w:szCs w:val="30"/>
              </w:rPr>
              <w:t>74,901,442.62</w:t>
            </w:r>
          </w:p>
        </w:tc>
        <w:tc>
          <w:tcPr>
            <w:tcW w:w="1642" w:type="dxa"/>
            <w:shd w:val="clear" w:color="auto" w:fill="auto"/>
          </w:tcPr>
          <w:p w14:paraId="28495AD0" w14:textId="2829A4C0" w:rsidR="006D53B4" w:rsidRPr="00D06963" w:rsidRDefault="00BC373D" w:rsidP="000A54D7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  <w:r w:rsidR="006D53B4"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658</w:t>
            </w:r>
            <w:r w:rsidR="006D53B4" w:rsidRPr="00D0696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180</w:t>
            </w:r>
            <w:r w:rsidR="006D53B4" w:rsidRPr="00D0696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</w:p>
        </w:tc>
      </w:tr>
    </w:tbl>
    <w:bookmarkEnd w:id="4"/>
    <w:p w14:paraId="28495ADA" w14:textId="55D71EA0" w:rsidR="003132B9" w:rsidRPr="00173AA1" w:rsidRDefault="00414342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after="12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73AA1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ลูกหนี้การค้าและลูกหนี้หมุนเวียนอื่น </w:t>
      </w:r>
    </w:p>
    <w:tbl>
      <w:tblPr>
        <w:tblW w:w="102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0"/>
        <w:gridCol w:w="1642"/>
        <w:gridCol w:w="1642"/>
        <w:gridCol w:w="236"/>
        <w:gridCol w:w="1642"/>
        <w:gridCol w:w="1642"/>
      </w:tblGrid>
      <w:tr w:rsidR="000F7A4C" w:rsidRPr="00173AA1" w14:paraId="28495AE1" w14:textId="77777777" w:rsidTr="00115CC4">
        <w:trPr>
          <w:tblHeader/>
        </w:trPr>
        <w:tc>
          <w:tcPr>
            <w:tcW w:w="3400" w:type="dxa"/>
          </w:tcPr>
          <w:p w14:paraId="28495ADB" w14:textId="77777777" w:rsidR="000F7A4C" w:rsidRPr="00173AA1" w:rsidRDefault="000F7A4C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5" w:name="_Hlk146539271"/>
          </w:p>
        </w:tc>
        <w:tc>
          <w:tcPr>
            <w:tcW w:w="1642" w:type="dxa"/>
          </w:tcPr>
          <w:p w14:paraId="295F649E" w14:textId="77777777" w:rsidR="000F7A4C" w:rsidRPr="00173AA1" w:rsidRDefault="000F7A4C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</w:tcPr>
          <w:p w14:paraId="3318920C" w14:textId="51A10591" w:rsidR="000F7A4C" w:rsidRPr="00173AA1" w:rsidRDefault="000F7A4C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2EF10E" w14:textId="02C0A222" w:rsidR="000F7A4C" w:rsidRPr="00173AA1" w:rsidRDefault="000F7A4C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</w:tcPr>
          <w:p w14:paraId="28495AE0" w14:textId="56416790" w:rsidR="000F7A4C" w:rsidRPr="00173AA1" w:rsidRDefault="000F7A4C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20316" w:rsidRPr="00173AA1" w14:paraId="129486D6" w14:textId="77777777" w:rsidTr="00721E3C">
        <w:trPr>
          <w:tblHeader/>
        </w:trPr>
        <w:tc>
          <w:tcPr>
            <w:tcW w:w="3400" w:type="dxa"/>
          </w:tcPr>
          <w:p w14:paraId="3AFD9702" w14:textId="77777777" w:rsidR="00020316" w:rsidRPr="00173AA1" w:rsidRDefault="00020316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</w:tcPr>
          <w:p w14:paraId="2F3EDFCC" w14:textId="7BD31D01" w:rsidR="00020316" w:rsidRPr="00A00F7C" w:rsidRDefault="00020316" w:rsidP="000A54D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F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8BEA73F" w14:textId="51B1DB82" w:rsidR="00020316" w:rsidRPr="00A00F7C" w:rsidRDefault="00020316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84" w:type="dxa"/>
            <w:gridSpan w:val="2"/>
          </w:tcPr>
          <w:p w14:paraId="2D96F07C" w14:textId="0D5419CA" w:rsidR="00020316" w:rsidRPr="00A00F7C" w:rsidRDefault="00020316" w:rsidP="000A54D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F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C45" w:rsidRPr="00173AA1" w14:paraId="28495AEF" w14:textId="77777777" w:rsidTr="00115CC4">
        <w:trPr>
          <w:tblHeader/>
        </w:trPr>
        <w:tc>
          <w:tcPr>
            <w:tcW w:w="3400" w:type="dxa"/>
          </w:tcPr>
          <w:p w14:paraId="28495AE7" w14:textId="77777777" w:rsidR="00F36C45" w:rsidRPr="00173AA1" w:rsidRDefault="00F36C45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</w:tcPr>
          <w:p w14:paraId="133A36DE" w14:textId="3841C9CC" w:rsidR="00F36C45" w:rsidRPr="00850C4A" w:rsidRDefault="00F36C45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850C4A">
              <w:rPr>
                <w:color w:val="000000"/>
                <w:sz w:val="28"/>
                <w:szCs w:val="28"/>
              </w:rPr>
              <w:t xml:space="preserve">31 </w:t>
            </w:r>
            <w:r w:rsidRPr="00850C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50C4A">
              <w:rPr>
                <w:color w:val="000000"/>
                <w:sz w:val="28"/>
                <w:szCs w:val="28"/>
              </w:rPr>
              <w:t>256</w:t>
            </w:r>
            <w:r w:rsidRPr="00850C4A">
              <w:rPr>
                <w:rFonts w:hint="cs"/>
                <w:color w:val="000000"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642" w:type="dxa"/>
          </w:tcPr>
          <w:p w14:paraId="293F638C" w14:textId="33B0A9A4" w:rsidR="00F36C45" w:rsidRPr="00850C4A" w:rsidRDefault="00F36C45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850C4A">
              <w:rPr>
                <w:color w:val="000000"/>
                <w:sz w:val="28"/>
                <w:szCs w:val="28"/>
              </w:rPr>
              <w:t xml:space="preserve">31 </w:t>
            </w:r>
            <w:r w:rsidRPr="00850C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50C4A">
              <w:rPr>
                <w:color w:val="000000"/>
                <w:sz w:val="28"/>
                <w:szCs w:val="28"/>
              </w:rPr>
              <w:t>256</w:t>
            </w:r>
            <w:r w:rsidRPr="00850C4A">
              <w:rPr>
                <w:rFonts w:hint="cs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</w:tcPr>
          <w:p w14:paraId="0C0B9776" w14:textId="6E9A1C5F" w:rsidR="00F36C45" w:rsidRPr="00850C4A" w:rsidRDefault="00F36C45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</w:tcPr>
          <w:p w14:paraId="28495AEC" w14:textId="43F94014" w:rsidR="00F36C45" w:rsidRPr="00850C4A" w:rsidRDefault="00F36C45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850C4A">
              <w:rPr>
                <w:color w:val="000000"/>
                <w:sz w:val="28"/>
                <w:szCs w:val="28"/>
              </w:rPr>
              <w:t xml:space="preserve">31 </w:t>
            </w:r>
            <w:r w:rsidRPr="00850C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50C4A">
              <w:rPr>
                <w:color w:val="000000"/>
                <w:sz w:val="28"/>
                <w:szCs w:val="28"/>
              </w:rPr>
              <w:t>256</w:t>
            </w:r>
            <w:r w:rsidRPr="00850C4A">
              <w:rPr>
                <w:rFonts w:hint="cs"/>
                <w:color w:val="000000"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642" w:type="dxa"/>
          </w:tcPr>
          <w:p w14:paraId="28495AEE" w14:textId="1E99AD57" w:rsidR="00F36C45" w:rsidRPr="00A00F7C" w:rsidRDefault="00F36C45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00F7C">
              <w:rPr>
                <w:color w:val="000000"/>
                <w:sz w:val="28"/>
                <w:szCs w:val="28"/>
              </w:rPr>
              <w:t xml:space="preserve">31 </w:t>
            </w:r>
            <w:r w:rsidRPr="00A00F7C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00F7C">
              <w:rPr>
                <w:color w:val="000000"/>
                <w:sz w:val="28"/>
                <w:szCs w:val="28"/>
              </w:rPr>
              <w:t>256</w:t>
            </w:r>
            <w:r w:rsidRPr="00BC373D">
              <w:rPr>
                <w:rFonts w:hint="cs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721E3C" w:rsidRPr="00173AA1" w14:paraId="28495AF8" w14:textId="77777777" w:rsidTr="00B9533D">
        <w:trPr>
          <w:trHeight w:val="203"/>
        </w:trPr>
        <w:tc>
          <w:tcPr>
            <w:tcW w:w="3400" w:type="dxa"/>
          </w:tcPr>
          <w:p w14:paraId="28495AF0" w14:textId="77777777" w:rsidR="00721E3C" w:rsidRPr="00173AA1" w:rsidRDefault="00721E3C" w:rsidP="000A54D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42" w:type="dxa"/>
          </w:tcPr>
          <w:p w14:paraId="2E2E2166" w14:textId="77777777" w:rsidR="00721E3C" w:rsidRPr="00173AA1" w:rsidRDefault="00721E3C" w:rsidP="000A54D7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2" w:type="dxa"/>
          </w:tcPr>
          <w:p w14:paraId="27DEC0CA" w14:textId="6BDA3B9F" w:rsidR="00721E3C" w:rsidRPr="00173AA1" w:rsidRDefault="00721E3C" w:rsidP="000A54D7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E10C1D2" w14:textId="0A09751E" w:rsidR="00721E3C" w:rsidRPr="00173AA1" w:rsidRDefault="00721E3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28495AF5" w14:textId="5001BF32" w:rsidR="00721E3C" w:rsidRPr="00173AA1" w:rsidRDefault="00721E3C" w:rsidP="000A54D7">
            <w:pPr>
              <w:pBdr>
                <w:top w:val="single" w:sz="4" w:space="1" w:color="auto"/>
              </w:pBdr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2" w:type="dxa"/>
            <w:vAlign w:val="center"/>
          </w:tcPr>
          <w:p w14:paraId="28495AF7" w14:textId="77777777" w:rsidR="00721E3C" w:rsidRPr="00173AA1" w:rsidRDefault="00721E3C" w:rsidP="000A54D7">
            <w:pPr>
              <w:pBdr>
                <w:top w:val="single" w:sz="4" w:space="1" w:color="auto"/>
              </w:pBd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A1786" w:rsidRPr="00173AA1" w14:paraId="28495B0A" w14:textId="77777777" w:rsidTr="007B3F82">
        <w:trPr>
          <w:trHeight w:val="203"/>
        </w:trPr>
        <w:tc>
          <w:tcPr>
            <w:tcW w:w="3400" w:type="dxa"/>
          </w:tcPr>
          <w:p w14:paraId="28495B02" w14:textId="38192B8E" w:rsidR="00AA1786" w:rsidRPr="00173AA1" w:rsidRDefault="00AA1786" w:rsidP="000A54D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เช็ครับล่วงหน้า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D3DC63E" w14:textId="3B8AD465" w:rsidR="00AA1786" w:rsidRPr="00173AA1" w:rsidRDefault="0057161C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161C">
              <w:rPr>
                <w:rFonts w:ascii="Angsana New" w:hAnsi="Angsana New"/>
                <w:color w:val="000000"/>
                <w:sz w:val="30"/>
                <w:szCs w:val="30"/>
              </w:rPr>
              <w:t>11,585,469.07</w:t>
            </w:r>
          </w:p>
        </w:tc>
        <w:tc>
          <w:tcPr>
            <w:tcW w:w="1642" w:type="dxa"/>
            <w:shd w:val="clear" w:color="auto" w:fill="auto"/>
          </w:tcPr>
          <w:p w14:paraId="05C6F720" w14:textId="5A56452F" w:rsidR="00AA1786" w:rsidRPr="00173AA1" w:rsidRDefault="00AA1786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10,260,677.60</w:t>
            </w:r>
          </w:p>
        </w:tc>
        <w:tc>
          <w:tcPr>
            <w:tcW w:w="236" w:type="dxa"/>
            <w:shd w:val="clear" w:color="auto" w:fill="auto"/>
          </w:tcPr>
          <w:p w14:paraId="794D59FB" w14:textId="4025D0C5" w:rsidR="00AA1786" w:rsidRPr="00173AA1" w:rsidRDefault="00AA1786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B07" w14:textId="2E2F6E03" w:rsidR="00AA1786" w:rsidRPr="00173AA1" w:rsidRDefault="007F2868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2868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7F286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F2868">
              <w:rPr>
                <w:rFonts w:ascii="Angsana New" w:hAnsi="Angsana New"/>
                <w:color w:val="000000"/>
                <w:sz w:val="30"/>
                <w:szCs w:val="30"/>
                <w:cs/>
              </w:rPr>
              <w:t>585</w:t>
            </w:r>
            <w:r w:rsidRPr="007F286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F2868">
              <w:rPr>
                <w:rFonts w:ascii="Angsana New" w:hAnsi="Angsana New"/>
                <w:color w:val="000000"/>
                <w:sz w:val="30"/>
                <w:szCs w:val="30"/>
                <w:cs/>
              </w:rPr>
              <w:t>469.07</w:t>
            </w:r>
          </w:p>
        </w:tc>
        <w:tc>
          <w:tcPr>
            <w:tcW w:w="1642" w:type="dxa"/>
            <w:shd w:val="clear" w:color="auto" w:fill="auto"/>
          </w:tcPr>
          <w:p w14:paraId="28495B09" w14:textId="3D90DECC" w:rsidR="00AA1786" w:rsidRPr="00173AA1" w:rsidRDefault="00BC373D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AA1786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260</w:t>
            </w:r>
            <w:r w:rsidR="00AA1786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677</w:t>
            </w:r>
            <w:r w:rsidR="00AA1786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</w:tr>
      <w:tr w:rsidR="00AA1786" w:rsidRPr="00173AA1" w14:paraId="28495B13" w14:textId="77777777" w:rsidTr="007B3F82">
        <w:trPr>
          <w:trHeight w:val="203"/>
        </w:trPr>
        <w:tc>
          <w:tcPr>
            <w:tcW w:w="3400" w:type="dxa"/>
          </w:tcPr>
          <w:p w14:paraId="28495B0B" w14:textId="7B071568" w:rsidR="00AA1786" w:rsidRPr="00173AA1" w:rsidRDefault="00AA1786" w:rsidP="000A54D7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AFFD142" w14:textId="37998C55" w:rsidR="00AA1786" w:rsidRPr="00173AA1" w:rsidRDefault="00C77D08" w:rsidP="000A54D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7D08">
              <w:rPr>
                <w:rFonts w:ascii="Angsana New" w:hAnsi="Angsana New"/>
                <w:color w:val="000000"/>
                <w:sz w:val="30"/>
                <w:szCs w:val="30"/>
              </w:rPr>
              <w:t>35,275,319.01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DC7419C" w14:textId="3AA91229" w:rsidR="00AA1786" w:rsidRPr="00173AA1" w:rsidRDefault="00AA1786" w:rsidP="000A54D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36,461,273.96</w:t>
            </w:r>
          </w:p>
        </w:tc>
        <w:tc>
          <w:tcPr>
            <w:tcW w:w="236" w:type="dxa"/>
            <w:shd w:val="clear" w:color="auto" w:fill="auto"/>
          </w:tcPr>
          <w:p w14:paraId="67597B97" w14:textId="64856D84" w:rsidR="00AA1786" w:rsidRPr="00173AA1" w:rsidRDefault="00AA1786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B10" w14:textId="48C2FE18" w:rsidR="00AA1786" w:rsidRPr="00173AA1" w:rsidRDefault="00D37C87" w:rsidP="000A54D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7C87">
              <w:rPr>
                <w:rFonts w:ascii="Angsana New" w:hAnsi="Angsana New"/>
                <w:color w:val="000000"/>
                <w:sz w:val="30"/>
                <w:szCs w:val="30"/>
                <w:cs/>
              </w:rPr>
              <w:t>35</w:t>
            </w:r>
            <w:r w:rsidRPr="00D37C8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7C87">
              <w:rPr>
                <w:rFonts w:ascii="Angsana New" w:hAnsi="Angsana New"/>
                <w:color w:val="000000"/>
                <w:sz w:val="30"/>
                <w:szCs w:val="30"/>
                <w:cs/>
              </w:rPr>
              <w:t>275</w:t>
            </w:r>
            <w:r w:rsidRPr="00D37C8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7C87">
              <w:rPr>
                <w:rFonts w:ascii="Angsana New" w:hAnsi="Angsana New"/>
                <w:color w:val="000000"/>
                <w:sz w:val="30"/>
                <w:szCs w:val="30"/>
                <w:cs/>
              </w:rPr>
              <w:t>319.01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8495B12" w14:textId="78432522" w:rsidR="00AA1786" w:rsidRPr="00173AA1" w:rsidRDefault="00BC373D" w:rsidP="000A54D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  <w:r w:rsidR="00AA1786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461</w:t>
            </w:r>
            <w:r w:rsidR="00AA1786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273</w:t>
            </w:r>
            <w:r w:rsidR="00AA1786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96</w:t>
            </w:r>
          </w:p>
        </w:tc>
      </w:tr>
      <w:tr w:rsidR="00AA1786" w:rsidRPr="00173AA1" w14:paraId="36DFBF50" w14:textId="77777777" w:rsidTr="007B3F82">
        <w:trPr>
          <w:trHeight w:val="203"/>
        </w:trPr>
        <w:tc>
          <w:tcPr>
            <w:tcW w:w="3400" w:type="dxa"/>
          </w:tcPr>
          <w:p w14:paraId="0DCC0E67" w14:textId="23A3412E" w:rsidR="00AA1786" w:rsidRPr="00173AA1" w:rsidRDefault="00AA1786" w:rsidP="000A54D7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1C6D344" w14:textId="05937C4F" w:rsidR="00AA1786" w:rsidRPr="00173AA1" w:rsidRDefault="00C77D08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7D08">
              <w:rPr>
                <w:rFonts w:ascii="Angsana New" w:hAnsi="Angsana New"/>
                <w:color w:val="000000"/>
                <w:sz w:val="30"/>
                <w:szCs w:val="30"/>
              </w:rPr>
              <w:t>46,860,788.08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8F5F3E5" w14:textId="032A92EE" w:rsidR="00AA1786" w:rsidRPr="00173AA1" w:rsidRDefault="00AA1786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46,721,951.56</w:t>
            </w:r>
          </w:p>
        </w:tc>
        <w:tc>
          <w:tcPr>
            <w:tcW w:w="236" w:type="dxa"/>
            <w:shd w:val="clear" w:color="auto" w:fill="auto"/>
          </w:tcPr>
          <w:p w14:paraId="65E7F4B4" w14:textId="46745BE3" w:rsidR="00AA1786" w:rsidRPr="00173AA1" w:rsidRDefault="00AA1786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85150F2" w14:textId="2FE83B75" w:rsidR="00AA1786" w:rsidRPr="00173AA1" w:rsidRDefault="00D37C87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7C87">
              <w:rPr>
                <w:rFonts w:ascii="Angsana New" w:hAnsi="Angsana New"/>
                <w:color w:val="000000"/>
                <w:sz w:val="30"/>
                <w:szCs w:val="30"/>
                <w:cs/>
              </w:rPr>
              <w:t>46</w:t>
            </w:r>
            <w:r w:rsidRPr="00D37C8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7C87">
              <w:rPr>
                <w:rFonts w:ascii="Angsana New" w:hAnsi="Angsana New"/>
                <w:color w:val="000000"/>
                <w:sz w:val="30"/>
                <w:szCs w:val="30"/>
                <w:cs/>
              </w:rPr>
              <w:t>860</w:t>
            </w:r>
            <w:r w:rsidRPr="00D37C8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7C87">
              <w:rPr>
                <w:rFonts w:ascii="Angsana New" w:hAnsi="Angsana New"/>
                <w:color w:val="000000"/>
                <w:sz w:val="30"/>
                <w:szCs w:val="30"/>
                <w:cs/>
              </w:rPr>
              <w:t>788.08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87A4CC3" w14:textId="0DDD7D3D" w:rsidR="00AA1786" w:rsidRPr="00173AA1" w:rsidRDefault="00BC373D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  <w:r w:rsidR="00AA1786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721</w:t>
            </w:r>
            <w:r w:rsidR="00AA1786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951</w:t>
            </w:r>
            <w:r w:rsidR="00AA1786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</w:p>
        </w:tc>
      </w:tr>
      <w:tr w:rsidR="00846ED8" w:rsidRPr="00173AA1" w14:paraId="1CD8759C" w14:textId="77777777" w:rsidTr="007B3F82">
        <w:trPr>
          <w:trHeight w:val="203"/>
        </w:trPr>
        <w:tc>
          <w:tcPr>
            <w:tcW w:w="3400" w:type="dxa"/>
          </w:tcPr>
          <w:p w14:paraId="675A38DD" w14:textId="3503A2B9" w:rsidR="00846ED8" w:rsidRPr="00173AA1" w:rsidRDefault="00846ED8" w:rsidP="000A54D7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A7F85B5" w14:textId="19DAE16A" w:rsidR="00846ED8" w:rsidRPr="00173AA1" w:rsidRDefault="00C77D08" w:rsidP="000A54D7">
            <w:pPr>
              <w:pBdr>
                <w:bottom w:val="single" w:sz="4" w:space="0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7D08">
              <w:rPr>
                <w:rFonts w:ascii="Angsana New" w:hAnsi="Angsana New"/>
                <w:color w:val="000000"/>
                <w:sz w:val="30"/>
                <w:szCs w:val="30"/>
              </w:rPr>
              <w:t>(335,434.81)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82C49A2" w14:textId="4CAA1F46" w:rsidR="00846ED8" w:rsidRPr="00173AA1" w:rsidRDefault="00846ED8" w:rsidP="000A54D7">
            <w:pPr>
              <w:pBdr>
                <w:bottom w:val="single" w:sz="4" w:space="0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481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B798F75" w14:textId="35EB1FB6" w:rsidR="00846ED8" w:rsidRPr="00173AA1" w:rsidRDefault="00846ED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B446555" w14:textId="56C1EC3F" w:rsidR="00846ED8" w:rsidRPr="00173AA1" w:rsidRDefault="008D0EDD" w:rsidP="000A54D7">
            <w:pPr>
              <w:pBdr>
                <w:bottom w:val="single" w:sz="4" w:space="0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0EDD">
              <w:rPr>
                <w:rFonts w:ascii="Angsana New" w:hAnsi="Angsana New"/>
                <w:color w:val="000000"/>
                <w:sz w:val="30"/>
                <w:szCs w:val="30"/>
                <w:cs/>
              </w:rPr>
              <w:t>(335</w:t>
            </w:r>
            <w:r w:rsidRPr="008D0ED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D0EDD">
              <w:rPr>
                <w:rFonts w:ascii="Angsana New" w:hAnsi="Angsana New"/>
                <w:color w:val="000000"/>
                <w:sz w:val="30"/>
                <w:szCs w:val="30"/>
                <w:cs/>
              </w:rPr>
              <w:t>434.81)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D56250E" w14:textId="4DD5BB05" w:rsidR="00846ED8" w:rsidRPr="00173AA1" w:rsidRDefault="00846ED8" w:rsidP="000A54D7">
            <w:pPr>
              <w:pBdr>
                <w:bottom w:val="single" w:sz="4" w:space="0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481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46ED8" w:rsidRPr="00173AA1" w14:paraId="28495B1C" w14:textId="77777777" w:rsidTr="007B3F82">
        <w:trPr>
          <w:trHeight w:val="149"/>
        </w:trPr>
        <w:tc>
          <w:tcPr>
            <w:tcW w:w="3400" w:type="dxa"/>
            <w:shd w:val="clear" w:color="auto" w:fill="auto"/>
          </w:tcPr>
          <w:p w14:paraId="28495B14" w14:textId="77777777" w:rsidR="00846ED8" w:rsidRPr="00173AA1" w:rsidRDefault="00846ED8" w:rsidP="000A54D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42" w:type="dxa"/>
            <w:shd w:val="clear" w:color="auto" w:fill="auto"/>
          </w:tcPr>
          <w:p w14:paraId="329096B4" w14:textId="01F33BC9" w:rsidR="00846ED8" w:rsidRPr="00173AA1" w:rsidRDefault="00C77D08" w:rsidP="000A54D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7D08">
              <w:rPr>
                <w:rFonts w:ascii="Angsana New" w:hAnsi="Angsana New"/>
                <w:color w:val="000000"/>
                <w:sz w:val="30"/>
                <w:szCs w:val="30"/>
              </w:rPr>
              <w:t>46,525,353.27</w:t>
            </w:r>
          </w:p>
        </w:tc>
        <w:tc>
          <w:tcPr>
            <w:tcW w:w="1642" w:type="dxa"/>
            <w:shd w:val="clear" w:color="auto" w:fill="auto"/>
          </w:tcPr>
          <w:p w14:paraId="492830DE" w14:textId="7ED8F59D" w:rsidR="00846ED8" w:rsidRPr="00173AA1" w:rsidRDefault="00846ED8" w:rsidP="000A54D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46,710,469.69</w:t>
            </w:r>
          </w:p>
        </w:tc>
        <w:tc>
          <w:tcPr>
            <w:tcW w:w="236" w:type="dxa"/>
            <w:shd w:val="clear" w:color="auto" w:fill="auto"/>
          </w:tcPr>
          <w:p w14:paraId="3A9075BB" w14:textId="2D87ADED" w:rsidR="00846ED8" w:rsidRPr="00173AA1" w:rsidRDefault="00846ED8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28495B19" w14:textId="5FB4B792" w:rsidR="00846ED8" w:rsidRPr="00173AA1" w:rsidRDefault="008D0EDD" w:rsidP="000A54D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0EDD">
              <w:rPr>
                <w:rFonts w:ascii="Angsana New" w:hAnsi="Angsana New"/>
                <w:color w:val="000000"/>
                <w:sz w:val="30"/>
                <w:szCs w:val="30"/>
                <w:cs/>
              </w:rPr>
              <w:t>46</w:t>
            </w:r>
            <w:r w:rsidRPr="008D0ED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D0EDD">
              <w:rPr>
                <w:rFonts w:ascii="Angsana New" w:hAnsi="Angsana New"/>
                <w:color w:val="000000"/>
                <w:sz w:val="30"/>
                <w:szCs w:val="30"/>
                <w:cs/>
              </w:rPr>
              <w:t>525</w:t>
            </w:r>
            <w:r w:rsidRPr="008D0ED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D0EDD">
              <w:rPr>
                <w:rFonts w:ascii="Angsana New" w:hAnsi="Angsana New"/>
                <w:color w:val="000000"/>
                <w:sz w:val="30"/>
                <w:szCs w:val="30"/>
                <w:cs/>
              </w:rPr>
              <w:t>353.27</w:t>
            </w:r>
          </w:p>
        </w:tc>
        <w:tc>
          <w:tcPr>
            <w:tcW w:w="1642" w:type="dxa"/>
            <w:shd w:val="clear" w:color="auto" w:fill="auto"/>
          </w:tcPr>
          <w:p w14:paraId="28495B1B" w14:textId="72D397A1" w:rsidR="00846ED8" w:rsidRPr="00173AA1" w:rsidRDefault="00BC373D" w:rsidP="000A54D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  <w:r w:rsidR="00846ED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710</w:t>
            </w:r>
            <w:r w:rsidR="00846ED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469</w:t>
            </w:r>
            <w:r w:rsidR="00846ED8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</w:p>
        </w:tc>
      </w:tr>
      <w:tr w:rsidR="00846ED8" w:rsidRPr="00173AA1" w14:paraId="28495B25" w14:textId="77777777" w:rsidTr="00115CC4">
        <w:trPr>
          <w:trHeight w:val="149"/>
        </w:trPr>
        <w:tc>
          <w:tcPr>
            <w:tcW w:w="3400" w:type="dxa"/>
          </w:tcPr>
          <w:p w14:paraId="28495B1D" w14:textId="77777777" w:rsidR="00846ED8" w:rsidRPr="00173AA1" w:rsidRDefault="00846ED8" w:rsidP="000A54D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642" w:type="dxa"/>
            <w:shd w:val="clear" w:color="auto" w:fill="auto"/>
          </w:tcPr>
          <w:p w14:paraId="677AE793" w14:textId="77777777" w:rsidR="00846ED8" w:rsidRPr="00173AA1" w:rsidRDefault="00846ED8" w:rsidP="000A54D7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455F93BF" w14:textId="0C991302" w:rsidR="00846ED8" w:rsidRPr="00173AA1" w:rsidRDefault="00846ED8" w:rsidP="000A54D7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FAA838" w14:textId="2B8C6DDD" w:rsidR="00846ED8" w:rsidRPr="00173AA1" w:rsidRDefault="00846ED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28495B22" w14:textId="4B1F61E0" w:rsidR="00846ED8" w:rsidRPr="00173AA1" w:rsidRDefault="00846ED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28495B24" w14:textId="77777777" w:rsidR="00846ED8" w:rsidRPr="00173AA1" w:rsidRDefault="00846ED8" w:rsidP="000A54D7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B36DE" w:rsidRPr="00173AA1" w14:paraId="28495B2E" w14:textId="77777777" w:rsidTr="00AC6083">
        <w:trPr>
          <w:trHeight w:val="149"/>
        </w:trPr>
        <w:tc>
          <w:tcPr>
            <w:tcW w:w="3400" w:type="dxa"/>
          </w:tcPr>
          <w:p w14:paraId="28495B26" w14:textId="18BE10A5" w:rsidR="004B36DE" w:rsidRPr="00173AA1" w:rsidRDefault="004B36DE" w:rsidP="000A54D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เงินมัดจำ-ค่าสินค้า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05AF0D1" w14:textId="1E80E9C3" w:rsidR="004B36DE" w:rsidRPr="00173AA1" w:rsidRDefault="00C77D08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7D08">
              <w:rPr>
                <w:rFonts w:ascii="Angsana New" w:hAnsi="Angsana New"/>
                <w:color w:val="000000"/>
                <w:sz w:val="30"/>
                <w:szCs w:val="30"/>
              </w:rPr>
              <w:t>32,592,162.29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2BB1BBD" w14:textId="645379D9" w:rsidR="004B36DE" w:rsidRPr="00173AA1" w:rsidRDefault="004B36DE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7D22">
              <w:rPr>
                <w:rFonts w:ascii="Angsana New" w:hAnsi="Angsana New"/>
                <w:color w:val="000000"/>
                <w:sz w:val="30"/>
                <w:szCs w:val="30"/>
              </w:rPr>
              <w:t>10,095,742.71</w:t>
            </w:r>
          </w:p>
        </w:tc>
        <w:tc>
          <w:tcPr>
            <w:tcW w:w="236" w:type="dxa"/>
            <w:shd w:val="clear" w:color="auto" w:fill="auto"/>
          </w:tcPr>
          <w:p w14:paraId="2E05C49A" w14:textId="6B3B0852" w:rsidR="004B36DE" w:rsidRPr="00173AA1" w:rsidRDefault="004B36D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B2B" w14:textId="5676B163" w:rsidR="004B36DE" w:rsidRPr="002952AB" w:rsidRDefault="00C058E2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058E2">
              <w:rPr>
                <w:rFonts w:ascii="Angsana New" w:hAnsi="Angsana New"/>
                <w:color w:val="000000"/>
                <w:sz w:val="30"/>
                <w:szCs w:val="30"/>
                <w:cs/>
              </w:rPr>
              <w:t>32</w:t>
            </w:r>
            <w:r w:rsidRPr="00C058E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058E2">
              <w:rPr>
                <w:rFonts w:ascii="Angsana New" w:hAnsi="Angsana New"/>
                <w:color w:val="000000"/>
                <w:sz w:val="30"/>
                <w:szCs w:val="30"/>
                <w:cs/>
              </w:rPr>
              <w:t>592</w:t>
            </w:r>
            <w:r w:rsidRPr="00C058E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058E2">
              <w:rPr>
                <w:rFonts w:ascii="Angsana New" w:hAnsi="Angsana New"/>
                <w:color w:val="000000"/>
                <w:sz w:val="30"/>
                <w:szCs w:val="30"/>
                <w:cs/>
              </w:rPr>
              <w:t>162.29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8495B2D" w14:textId="367562FE" w:rsidR="004B36DE" w:rsidRPr="00173AA1" w:rsidRDefault="00BC373D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095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742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</w:p>
        </w:tc>
      </w:tr>
      <w:tr w:rsidR="004B36DE" w:rsidRPr="00173AA1" w14:paraId="28495B37" w14:textId="77777777" w:rsidTr="00AC6083">
        <w:trPr>
          <w:trHeight w:val="149"/>
        </w:trPr>
        <w:tc>
          <w:tcPr>
            <w:tcW w:w="3400" w:type="dxa"/>
          </w:tcPr>
          <w:p w14:paraId="28495B2F" w14:textId="097F1C33" w:rsidR="004B36DE" w:rsidRPr="00173AA1" w:rsidRDefault="004B36DE" w:rsidP="000A54D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7083680" w14:textId="1E4C2179" w:rsidR="004B36DE" w:rsidRPr="00173AA1" w:rsidRDefault="00C77D08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7D08">
              <w:rPr>
                <w:rFonts w:ascii="Angsana New" w:hAnsi="Angsana New"/>
                <w:color w:val="000000"/>
                <w:sz w:val="30"/>
                <w:szCs w:val="30"/>
              </w:rPr>
              <w:t>7,423,564.01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6109D49E" w14:textId="717676BC" w:rsidR="004B36DE" w:rsidRPr="00173AA1" w:rsidRDefault="004B36DE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8,677,915.70</w:t>
            </w:r>
          </w:p>
        </w:tc>
        <w:tc>
          <w:tcPr>
            <w:tcW w:w="236" w:type="dxa"/>
            <w:shd w:val="clear" w:color="auto" w:fill="auto"/>
          </w:tcPr>
          <w:p w14:paraId="5ABBF703" w14:textId="58416D45" w:rsidR="004B36DE" w:rsidRPr="00173AA1" w:rsidRDefault="004B36D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B34" w14:textId="4AE1D48B" w:rsidR="004B36DE" w:rsidRPr="00173AA1" w:rsidRDefault="0045549C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549C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4554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549C">
              <w:rPr>
                <w:rFonts w:ascii="Angsana New" w:hAnsi="Angsana New"/>
                <w:color w:val="000000"/>
                <w:sz w:val="30"/>
                <w:szCs w:val="30"/>
                <w:cs/>
              </w:rPr>
              <w:t>420</w:t>
            </w:r>
            <w:r w:rsidRPr="004554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549C">
              <w:rPr>
                <w:rFonts w:ascii="Angsana New" w:hAnsi="Angsana New"/>
                <w:color w:val="000000"/>
                <w:sz w:val="30"/>
                <w:szCs w:val="30"/>
                <w:cs/>
              </w:rPr>
              <w:t>483.98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8495B36" w14:textId="12073E48" w:rsidR="004B36DE" w:rsidRPr="00173AA1" w:rsidRDefault="00BC373D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677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915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4B36DE" w:rsidRPr="00173AA1" w14:paraId="28495B40" w14:textId="77777777" w:rsidTr="00AC6083">
        <w:trPr>
          <w:trHeight w:val="149"/>
        </w:trPr>
        <w:tc>
          <w:tcPr>
            <w:tcW w:w="3400" w:type="dxa"/>
            <w:shd w:val="clear" w:color="auto" w:fill="auto"/>
          </w:tcPr>
          <w:p w14:paraId="28495B38" w14:textId="510C4D72" w:rsidR="004B36DE" w:rsidRPr="00173AA1" w:rsidRDefault="004B36DE" w:rsidP="000A54D7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43BBCD3" w14:textId="7AB727AB" w:rsidR="004B36DE" w:rsidRPr="00173AA1" w:rsidRDefault="007960C6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60C6">
              <w:rPr>
                <w:rFonts w:ascii="Angsana New" w:hAnsi="Angsana New"/>
                <w:color w:val="000000"/>
                <w:sz w:val="30"/>
                <w:szCs w:val="30"/>
              </w:rPr>
              <w:t>1,151,181.85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6E66CADE" w14:textId="68B602A1" w:rsidR="004B36DE" w:rsidRPr="00173AA1" w:rsidRDefault="004B36DE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3,774,538.24</w:t>
            </w:r>
          </w:p>
        </w:tc>
        <w:tc>
          <w:tcPr>
            <w:tcW w:w="236" w:type="dxa"/>
            <w:shd w:val="clear" w:color="auto" w:fill="auto"/>
          </w:tcPr>
          <w:p w14:paraId="7472E2FD" w14:textId="02F43A22" w:rsidR="004B36DE" w:rsidRPr="00173AA1" w:rsidRDefault="004B36D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B3D" w14:textId="044A04EF" w:rsidR="004B36DE" w:rsidRPr="00173AA1" w:rsidRDefault="0045549C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549C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4554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549C">
              <w:rPr>
                <w:rFonts w:ascii="Angsana New" w:hAnsi="Angsana New"/>
                <w:color w:val="000000"/>
                <w:sz w:val="30"/>
                <w:szCs w:val="30"/>
                <w:cs/>
              </w:rPr>
              <w:t>151</w:t>
            </w:r>
            <w:r w:rsidRPr="004554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549C">
              <w:rPr>
                <w:rFonts w:ascii="Angsana New" w:hAnsi="Angsana New"/>
                <w:color w:val="000000"/>
                <w:sz w:val="30"/>
                <w:szCs w:val="30"/>
                <w:cs/>
              </w:rPr>
              <w:t>181.85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8495B3F" w14:textId="38B18163" w:rsidR="004B36DE" w:rsidRPr="00173AA1" w:rsidRDefault="00BC373D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774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538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</w:tc>
      </w:tr>
      <w:tr w:rsidR="004B36DE" w:rsidRPr="00173AA1" w14:paraId="6984E52F" w14:textId="77777777" w:rsidTr="00AC6083">
        <w:trPr>
          <w:trHeight w:val="149"/>
        </w:trPr>
        <w:tc>
          <w:tcPr>
            <w:tcW w:w="3400" w:type="dxa"/>
            <w:shd w:val="clear" w:color="auto" w:fill="auto"/>
          </w:tcPr>
          <w:p w14:paraId="6EA58C52" w14:textId="7F286F21" w:rsidR="004B36DE" w:rsidRPr="00173AA1" w:rsidRDefault="004B36DE" w:rsidP="000A54D7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ลูกหนี้-กรมสรรพากร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8FFE2B4" w14:textId="0EA1465A" w:rsidR="004B36DE" w:rsidRPr="00173AA1" w:rsidRDefault="007960C6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60C6">
              <w:rPr>
                <w:rFonts w:ascii="Angsana New" w:hAnsi="Angsana New"/>
                <w:color w:val="000000"/>
                <w:sz w:val="30"/>
                <w:szCs w:val="30"/>
              </w:rPr>
              <w:t>228,400.38</w:t>
            </w:r>
          </w:p>
        </w:tc>
        <w:tc>
          <w:tcPr>
            <w:tcW w:w="1642" w:type="dxa"/>
            <w:shd w:val="clear" w:color="auto" w:fill="auto"/>
          </w:tcPr>
          <w:p w14:paraId="5B8EB8B9" w14:textId="298FCFE7" w:rsidR="004B36DE" w:rsidRPr="00173AA1" w:rsidRDefault="004B36DE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1,338,560.22</w:t>
            </w:r>
          </w:p>
        </w:tc>
        <w:tc>
          <w:tcPr>
            <w:tcW w:w="236" w:type="dxa"/>
            <w:shd w:val="clear" w:color="auto" w:fill="auto"/>
          </w:tcPr>
          <w:p w14:paraId="5C5C9960" w14:textId="624065D0" w:rsidR="004B36DE" w:rsidRPr="00173AA1" w:rsidRDefault="004B36D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0050911" w14:textId="3CE0E407" w:rsidR="004B36DE" w:rsidRPr="00173AA1" w:rsidRDefault="00A2073C" w:rsidP="00244A75">
            <w:pPr>
              <w:tabs>
                <w:tab w:val="decimal" w:pos="1168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0F451D62" w14:textId="6427BF0E" w:rsidR="004B36DE" w:rsidRPr="00173AA1" w:rsidRDefault="00BC373D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984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332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04</w:t>
            </w:r>
          </w:p>
        </w:tc>
      </w:tr>
      <w:tr w:rsidR="004B36DE" w:rsidRPr="00173AA1" w14:paraId="19FEAB84" w14:textId="77777777" w:rsidTr="00AC6083">
        <w:trPr>
          <w:trHeight w:val="149"/>
        </w:trPr>
        <w:tc>
          <w:tcPr>
            <w:tcW w:w="3400" w:type="dxa"/>
            <w:shd w:val="clear" w:color="auto" w:fill="auto"/>
          </w:tcPr>
          <w:p w14:paraId="1DE11B3D" w14:textId="5BACE6A4" w:rsidR="004B36DE" w:rsidRPr="00173AA1" w:rsidRDefault="004B36DE" w:rsidP="000A54D7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ลูกหนี้รายการที่</w:t>
            </w:r>
            <w:r w:rsidRPr="00AD00F0">
              <w:rPr>
                <w:rFonts w:ascii="Angsana New" w:hAnsi="Angsana New"/>
                <w:sz w:val="30"/>
                <w:szCs w:val="30"/>
                <w:cs/>
              </w:rPr>
              <w:t>เกี่ยว</w:t>
            </w:r>
            <w:r w:rsidR="00AE66E1" w:rsidRPr="00AD00F0">
              <w:rPr>
                <w:rFonts w:ascii="Angsana New" w:hAnsi="Angsana New" w:hint="cs"/>
                <w:sz w:val="30"/>
                <w:szCs w:val="30"/>
                <w:cs/>
              </w:rPr>
              <w:t>ข้อง</w:t>
            </w:r>
            <w:r w:rsidRPr="00AD00F0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B9ECF72" w14:textId="7188CE9F" w:rsidR="004B36DE" w:rsidRPr="00173AA1" w:rsidRDefault="007960C6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60C6">
              <w:rPr>
                <w:rFonts w:ascii="Angsana New" w:hAnsi="Angsana New"/>
                <w:color w:val="000000"/>
                <w:sz w:val="30"/>
                <w:szCs w:val="30"/>
              </w:rPr>
              <w:t>630,686.62</w:t>
            </w:r>
          </w:p>
        </w:tc>
        <w:tc>
          <w:tcPr>
            <w:tcW w:w="1642" w:type="dxa"/>
            <w:shd w:val="clear" w:color="auto" w:fill="auto"/>
          </w:tcPr>
          <w:p w14:paraId="4114BE3A" w14:textId="0D279C99" w:rsidR="004B36DE" w:rsidRPr="00173AA1" w:rsidRDefault="004B36DE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150B">
              <w:rPr>
                <w:rFonts w:ascii="Angsana New" w:hAnsi="Angsana New"/>
                <w:color w:val="000000"/>
                <w:sz w:val="30"/>
                <w:szCs w:val="30"/>
              </w:rPr>
              <w:t>1,363,798.55</w:t>
            </w:r>
          </w:p>
        </w:tc>
        <w:tc>
          <w:tcPr>
            <w:tcW w:w="236" w:type="dxa"/>
            <w:shd w:val="clear" w:color="auto" w:fill="auto"/>
          </w:tcPr>
          <w:p w14:paraId="5B086139" w14:textId="2F99F9E6" w:rsidR="004B36DE" w:rsidRPr="00173AA1" w:rsidRDefault="004B36D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5FDEB4F2" w14:textId="651045F9" w:rsidR="004B36DE" w:rsidRPr="00173AA1" w:rsidRDefault="00304EA5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4EA5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304E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04EA5">
              <w:rPr>
                <w:rFonts w:ascii="Angsana New" w:hAnsi="Angsana New"/>
                <w:color w:val="000000"/>
                <w:sz w:val="30"/>
                <w:szCs w:val="30"/>
                <w:cs/>
              </w:rPr>
              <w:t>128</w:t>
            </w:r>
            <w:r w:rsidRPr="00304E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04EA5">
              <w:rPr>
                <w:rFonts w:ascii="Angsana New" w:hAnsi="Angsana New"/>
                <w:color w:val="000000"/>
                <w:sz w:val="30"/>
                <w:szCs w:val="30"/>
                <w:cs/>
              </w:rPr>
              <w:t>721.44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45D1BAF9" w14:textId="1E246C87" w:rsidR="004B36DE" w:rsidRPr="00173AA1" w:rsidRDefault="00BC373D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440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181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4B36DE" w:rsidRPr="00173AA1" w14:paraId="28495B49" w14:textId="77777777" w:rsidTr="00AC6083">
        <w:trPr>
          <w:trHeight w:val="149"/>
        </w:trPr>
        <w:tc>
          <w:tcPr>
            <w:tcW w:w="3400" w:type="dxa"/>
            <w:shd w:val="clear" w:color="auto" w:fill="auto"/>
          </w:tcPr>
          <w:p w14:paraId="28495B41" w14:textId="294FA8D4" w:rsidR="004B36DE" w:rsidRPr="00173AA1" w:rsidRDefault="004B36DE" w:rsidP="000A54D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923D436" w14:textId="7C0470B3" w:rsidR="004B36DE" w:rsidRPr="00173AA1" w:rsidRDefault="007960C6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60C6">
              <w:rPr>
                <w:rFonts w:ascii="Angsana New" w:hAnsi="Angsana New"/>
                <w:color w:val="000000"/>
                <w:sz w:val="30"/>
                <w:szCs w:val="30"/>
              </w:rPr>
              <w:t>22,156.12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42C136EF" w14:textId="43AF5E97" w:rsidR="004B36DE" w:rsidRPr="00173AA1" w:rsidRDefault="004B36DE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4FA5">
              <w:rPr>
                <w:rFonts w:ascii="Angsana New" w:hAnsi="Angsana New"/>
                <w:color w:val="000000"/>
                <w:sz w:val="30"/>
                <w:szCs w:val="30"/>
              </w:rPr>
              <w:t>843,186.39</w:t>
            </w:r>
          </w:p>
        </w:tc>
        <w:tc>
          <w:tcPr>
            <w:tcW w:w="236" w:type="dxa"/>
            <w:shd w:val="clear" w:color="auto" w:fill="auto"/>
          </w:tcPr>
          <w:p w14:paraId="386E6092" w14:textId="3054DD79" w:rsidR="004B36DE" w:rsidRPr="00173AA1" w:rsidRDefault="004B36D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B46" w14:textId="2A5B3DE4" w:rsidR="004B36DE" w:rsidRPr="00173AA1" w:rsidRDefault="00C14D85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4D85">
              <w:rPr>
                <w:rFonts w:ascii="Angsana New" w:hAnsi="Angsana New"/>
                <w:color w:val="000000"/>
                <w:sz w:val="30"/>
                <w:szCs w:val="30"/>
                <w:cs/>
              </w:rPr>
              <w:t>22</w:t>
            </w:r>
            <w:r w:rsidRPr="00C14D8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14D85">
              <w:rPr>
                <w:rFonts w:ascii="Angsana New" w:hAnsi="Angsana New"/>
                <w:color w:val="000000"/>
                <w:sz w:val="30"/>
                <w:szCs w:val="30"/>
                <w:cs/>
              </w:rPr>
              <w:t>156.12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8495B48" w14:textId="242F71DB" w:rsidR="004B36DE" w:rsidRPr="00173AA1" w:rsidRDefault="00BC373D" w:rsidP="000A54D7">
            <w:pP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556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106</w:t>
            </w:r>
            <w:r w:rsidR="004B36DE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</w:p>
        </w:tc>
      </w:tr>
      <w:tr w:rsidR="001469BE" w:rsidRPr="00173AA1" w14:paraId="5DE9F829" w14:textId="77777777" w:rsidTr="003C4BD8">
        <w:trPr>
          <w:trHeight w:val="149"/>
        </w:trPr>
        <w:tc>
          <w:tcPr>
            <w:tcW w:w="3400" w:type="dxa"/>
            <w:shd w:val="clear" w:color="auto" w:fill="auto"/>
          </w:tcPr>
          <w:p w14:paraId="7579B170" w14:textId="60588FAD" w:rsidR="001469BE" w:rsidRPr="00173AA1" w:rsidRDefault="001469BE" w:rsidP="001469BE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898F91E" w14:textId="2CD806C7" w:rsidR="001469BE" w:rsidRPr="00173AA1" w:rsidRDefault="001469BE" w:rsidP="001469BE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60C6">
              <w:rPr>
                <w:rFonts w:ascii="Angsana New" w:hAnsi="Angsana New"/>
                <w:color w:val="000000"/>
                <w:sz w:val="30"/>
                <w:szCs w:val="30"/>
              </w:rPr>
              <w:t>(178,720.91)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F99CF3C" w14:textId="5522EF31" w:rsidR="001469BE" w:rsidRPr="00B24FA5" w:rsidRDefault="001469BE" w:rsidP="001469BE">
            <w:pPr>
              <w:pBdr>
                <w:bottom w:val="single" w:sz="4" w:space="1" w:color="auto"/>
              </w:pBdr>
              <w:spacing w:line="400" w:lineRule="exact"/>
              <w:ind w:right="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B01ABF" w14:textId="77777777" w:rsidR="001469BE" w:rsidRPr="00173AA1" w:rsidRDefault="001469BE" w:rsidP="001469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0FEE53B" w14:textId="530A1D21" w:rsidR="001469BE" w:rsidRPr="00C14D85" w:rsidRDefault="001469BE" w:rsidP="001469BE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21F8">
              <w:rPr>
                <w:rFonts w:ascii="Angsana New" w:hAnsi="Angsana New"/>
                <w:color w:val="000000"/>
                <w:sz w:val="30"/>
                <w:szCs w:val="30"/>
                <w:cs/>
              </w:rPr>
              <w:t>(178</w:t>
            </w:r>
            <w:r w:rsidRPr="00A021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021F8">
              <w:rPr>
                <w:rFonts w:ascii="Angsana New" w:hAnsi="Angsana New"/>
                <w:color w:val="000000"/>
                <w:sz w:val="30"/>
                <w:szCs w:val="30"/>
                <w:cs/>
              </w:rPr>
              <w:t>720.91)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DACEC17" w14:textId="68760D26" w:rsidR="001469BE" w:rsidRPr="00BC373D" w:rsidRDefault="001469BE" w:rsidP="001469BE">
            <w:pPr>
              <w:pBdr>
                <w:bottom w:val="single" w:sz="4" w:space="1" w:color="auto"/>
              </w:pBdr>
              <w:spacing w:line="400" w:lineRule="exact"/>
              <w:ind w:right="1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46ED8" w:rsidRPr="00173AA1" w14:paraId="28495B5B" w14:textId="77777777" w:rsidTr="00AC6083">
        <w:trPr>
          <w:trHeight w:val="149"/>
        </w:trPr>
        <w:tc>
          <w:tcPr>
            <w:tcW w:w="3400" w:type="dxa"/>
          </w:tcPr>
          <w:p w14:paraId="28495B53" w14:textId="77777777" w:rsidR="00846ED8" w:rsidRPr="00173AA1" w:rsidRDefault="00846ED8" w:rsidP="000A54D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642" w:type="dxa"/>
            <w:shd w:val="clear" w:color="auto" w:fill="auto"/>
          </w:tcPr>
          <w:p w14:paraId="47666F0E" w14:textId="3CE340ED" w:rsidR="00846ED8" w:rsidRPr="00D06963" w:rsidRDefault="007960C6" w:rsidP="000A54D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60C6">
              <w:rPr>
                <w:rFonts w:ascii="Angsana New" w:hAnsi="Angsana New"/>
                <w:color w:val="000000"/>
                <w:sz w:val="30"/>
                <w:szCs w:val="30"/>
              </w:rPr>
              <w:t>41,869,430.36</w:t>
            </w:r>
          </w:p>
        </w:tc>
        <w:tc>
          <w:tcPr>
            <w:tcW w:w="1642" w:type="dxa"/>
            <w:shd w:val="clear" w:color="auto" w:fill="auto"/>
          </w:tcPr>
          <w:p w14:paraId="7F6D181F" w14:textId="7BE9EB10" w:rsidR="00846ED8" w:rsidRPr="00173AA1" w:rsidRDefault="00846ED8" w:rsidP="000A54D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26,093,741.81</w:t>
            </w:r>
          </w:p>
        </w:tc>
        <w:tc>
          <w:tcPr>
            <w:tcW w:w="236" w:type="dxa"/>
            <w:shd w:val="clear" w:color="auto" w:fill="auto"/>
          </w:tcPr>
          <w:p w14:paraId="28D6F0BA" w14:textId="4BB1CF5E" w:rsidR="00846ED8" w:rsidRPr="00173AA1" w:rsidRDefault="00846ED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B58" w14:textId="0F17E14D" w:rsidR="00846ED8" w:rsidRPr="00D06963" w:rsidRDefault="00A021F8" w:rsidP="000A54D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21F8">
              <w:rPr>
                <w:rFonts w:ascii="Angsana New" w:hAnsi="Angsana New"/>
                <w:color w:val="000000"/>
                <w:sz w:val="30"/>
                <w:szCs w:val="30"/>
                <w:cs/>
              </w:rPr>
              <w:t>42</w:t>
            </w:r>
            <w:r w:rsidRPr="00A021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021F8">
              <w:rPr>
                <w:rFonts w:ascii="Angsana New" w:hAnsi="Angsana New"/>
                <w:color w:val="000000"/>
                <w:sz w:val="30"/>
                <w:szCs w:val="30"/>
                <w:cs/>
              </w:rPr>
              <w:t>135</w:t>
            </w:r>
            <w:r w:rsidRPr="00A021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021F8">
              <w:rPr>
                <w:rFonts w:ascii="Angsana New" w:hAnsi="Angsana New"/>
                <w:color w:val="000000"/>
                <w:sz w:val="30"/>
                <w:szCs w:val="30"/>
                <w:cs/>
              </w:rPr>
              <w:t>984.77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8495B5A" w14:textId="299813A8" w:rsidR="00846ED8" w:rsidRPr="00173AA1" w:rsidRDefault="00BC373D" w:rsidP="000A54D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846ED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528</w:t>
            </w:r>
            <w:r w:rsidR="00846ED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817</w:t>
            </w:r>
            <w:r w:rsidR="00846ED8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</w:p>
        </w:tc>
      </w:tr>
      <w:tr w:rsidR="00846ED8" w:rsidRPr="00173AA1" w14:paraId="28495B64" w14:textId="77777777" w:rsidTr="00AC6083">
        <w:trPr>
          <w:trHeight w:val="149"/>
        </w:trPr>
        <w:tc>
          <w:tcPr>
            <w:tcW w:w="3400" w:type="dxa"/>
            <w:vAlign w:val="center"/>
          </w:tcPr>
          <w:p w14:paraId="28495B5C" w14:textId="77777777" w:rsidR="00846ED8" w:rsidRPr="00173AA1" w:rsidRDefault="00846ED8" w:rsidP="000A54D7">
            <w:pPr>
              <w:ind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F3E3AB4" w14:textId="783404C4" w:rsidR="00846ED8" w:rsidRPr="00173AA1" w:rsidRDefault="007960C6" w:rsidP="000A54D7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60C6">
              <w:rPr>
                <w:rFonts w:ascii="Angsana New" w:hAnsi="Angsana New"/>
                <w:color w:val="000000"/>
                <w:sz w:val="30"/>
                <w:szCs w:val="30"/>
              </w:rPr>
              <w:t>88,394,783.63</w:t>
            </w:r>
          </w:p>
        </w:tc>
        <w:tc>
          <w:tcPr>
            <w:tcW w:w="1642" w:type="dxa"/>
            <w:shd w:val="clear" w:color="auto" w:fill="auto"/>
          </w:tcPr>
          <w:p w14:paraId="54CE17A2" w14:textId="0A490B71" w:rsidR="00846ED8" w:rsidRPr="00173AA1" w:rsidRDefault="00846ED8" w:rsidP="000A54D7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72,804,211.50</w:t>
            </w:r>
          </w:p>
        </w:tc>
        <w:tc>
          <w:tcPr>
            <w:tcW w:w="236" w:type="dxa"/>
            <w:shd w:val="clear" w:color="auto" w:fill="auto"/>
          </w:tcPr>
          <w:p w14:paraId="623A45A3" w14:textId="6AF50502" w:rsidR="00846ED8" w:rsidRPr="00173AA1" w:rsidRDefault="00846ED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8495B61" w14:textId="1D6E0EA1" w:rsidR="00846ED8" w:rsidRPr="00173AA1" w:rsidRDefault="00A021F8" w:rsidP="000A54D7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21F8">
              <w:rPr>
                <w:rFonts w:ascii="Angsana New" w:hAnsi="Angsana New"/>
                <w:color w:val="000000"/>
                <w:sz w:val="30"/>
                <w:szCs w:val="30"/>
                <w:cs/>
              </w:rPr>
              <w:t>88</w:t>
            </w:r>
            <w:r w:rsidRPr="00A021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021F8">
              <w:rPr>
                <w:rFonts w:ascii="Angsana New" w:hAnsi="Angsana New"/>
                <w:color w:val="000000"/>
                <w:sz w:val="30"/>
                <w:szCs w:val="30"/>
                <w:cs/>
              </w:rPr>
              <w:t>661</w:t>
            </w:r>
            <w:r w:rsidRPr="00A021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021F8">
              <w:rPr>
                <w:rFonts w:ascii="Angsana New" w:hAnsi="Angsana New"/>
                <w:color w:val="000000"/>
                <w:sz w:val="30"/>
                <w:szCs w:val="30"/>
                <w:cs/>
              </w:rPr>
              <w:t>338.04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8495B63" w14:textId="2E0D8266" w:rsidR="00846ED8" w:rsidRPr="00173AA1" w:rsidRDefault="00BC373D" w:rsidP="000A54D7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78</w:t>
            </w:r>
            <w:r w:rsidR="00846ED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239</w:t>
            </w:r>
            <w:r w:rsidR="00846ED8"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287</w:t>
            </w:r>
            <w:r w:rsidR="00846ED8"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</w:tc>
      </w:tr>
      <w:bookmarkEnd w:id="5"/>
    </w:tbl>
    <w:p w14:paraId="142B936D" w14:textId="77777777" w:rsidR="00E86B90" w:rsidRDefault="00E86B90" w:rsidP="00AC6083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8495B66" w14:textId="15F1FED5" w:rsidR="00E41B43" w:rsidRPr="00173AA1" w:rsidRDefault="005832C4" w:rsidP="00AC6083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173AA1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614745" w:rsidRPr="00614745">
        <w:rPr>
          <w:rFonts w:ascii="Angsana New" w:hAnsi="Angsana New"/>
          <w:sz w:val="30"/>
          <w:szCs w:val="30"/>
        </w:rPr>
        <w:t xml:space="preserve">31 </w:t>
      </w:r>
      <w:r w:rsidR="00614745" w:rsidRPr="00614745">
        <w:rPr>
          <w:rFonts w:ascii="Angsana New" w:hAnsi="Angsana New"/>
          <w:sz w:val="30"/>
          <w:szCs w:val="30"/>
          <w:cs/>
        </w:rPr>
        <w:t xml:space="preserve">ธันวาคม </w:t>
      </w:r>
      <w:r w:rsidR="00614745" w:rsidRPr="00614745">
        <w:rPr>
          <w:rFonts w:ascii="Angsana New" w:hAnsi="Angsana New"/>
          <w:sz w:val="30"/>
          <w:szCs w:val="30"/>
        </w:rPr>
        <w:t>2567</w:t>
      </w:r>
      <w:r w:rsidRPr="00173AA1">
        <w:rPr>
          <w:rFonts w:ascii="Angsana New" w:hAnsi="Angsana New"/>
          <w:sz w:val="30"/>
          <w:szCs w:val="30"/>
          <w:cs/>
        </w:rPr>
        <w:t xml:space="preserve"> และ</w:t>
      </w:r>
      <w:r w:rsidR="00FD29FB" w:rsidRPr="00173AA1">
        <w:rPr>
          <w:rFonts w:ascii="Angsana New" w:hAnsi="Angsana New"/>
          <w:sz w:val="30"/>
          <w:szCs w:val="30"/>
          <w:cs/>
        </w:rPr>
        <w:t xml:space="preserve"> </w:t>
      </w:r>
      <w:r w:rsidR="00FD29FB" w:rsidRPr="00173AA1">
        <w:rPr>
          <w:rFonts w:ascii="Angsana New" w:hAnsi="Angsana New"/>
          <w:sz w:val="30"/>
          <w:szCs w:val="30"/>
        </w:rPr>
        <w:t>2566</w:t>
      </w:r>
      <w:r w:rsidRPr="00173AA1">
        <w:rPr>
          <w:rFonts w:ascii="Angsana New" w:hAnsi="Angsana New"/>
          <w:sz w:val="30"/>
          <w:szCs w:val="30"/>
          <w:cs/>
        </w:rPr>
        <w:t xml:space="preserve"> มูลค่าของลูกหนี้การค้าและเช็ครับล่วงหน้าแยกตามอายุหนี้คงค้างนับจากวันที่ครบกำหนดชำระมีดังต่อไปนี้</w:t>
      </w: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642"/>
        <w:gridCol w:w="1642"/>
        <w:gridCol w:w="236"/>
        <w:gridCol w:w="1642"/>
        <w:gridCol w:w="1642"/>
      </w:tblGrid>
      <w:tr w:rsidR="00D172B4" w:rsidRPr="00173AA1" w14:paraId="1B7D58B0" w14:textId="77777777" w:rsidTr="00C67B0C">
        <w:tc>
          <w:tcPr>
            <w:tcW w:w="2430" w:type="dxa"/>
          </w:tcPr>
          <w:p w14:paraId="45CC9E2D" w14:textId="77777777" w:rsidR="00D172B4" w:rsidRPr="00173AA1" w:rsidRDefault="00D172B4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6" w:name="_Hlk146539482"/>
          </w:p>
        </w:tc>
        <w:tc>
          <w:tcPr>
            <w:tcW w:w="1642" w:type="dxa"/>
          </w:tcPr>
          <w:p w14:paraId="459E22F1" w14:textId="51D7B04C" w:rsidR="00D172B4" w:rsidRPr="00173AA1" w:rsidRDefault="00D172B4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</w:tcPr>
          <w:p w14:paraId="40BE5B6D" w14:textId="63797584" w:rsidR="00D172B4" w:rsidRPr="00173AA1" w:rsidRDefault="00D172B4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EBA9C" w14:textId="46DA5366" w:rsidR="00D172B4" w:rsidRPr="00173AA1" w:rsidRDefault="00D172B4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</w:tcPr>
          <w:p w14:paraId="55DD07B4" w14:textId="4582590A" w:rsidR="00D172B4" w:rsidRPr="00173AA1" w:rsidRDefault="00D172B4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12905" w:rsidRPr="00173AA1" w14:paraId="7D905913" w14:textId="77777777" w:rsidTr="00C67B0C">
        <w:tc>
          <w:tcPr>
            <w:tcW w:w="2430" w:type="dxa"/>
          </w:tcPr>
          <w:p w14:paraId="068376FD" w14:textId="77777777" w:rsidR="00812905" w:rsidRPr="00173AA1" w:rsidRDefault="00812905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</w:tcPr>
          <w:p w14:paraId="32C0F20E" w14:textId="5E1FE6CE" w:rsidR="00812905" w:rsidRPr="002E58BA" w:rsidRDefault="00812905" w:rsidP="000A54D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58B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F12D3EF" w14:textId="77777777" w:rsidR="00812905" w:rsidRPr="002E58BA" w:rsidRDefault="00812905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</w:tcPr>
          <w:p w14:paraId="0059514B" w14:textId="3CC774EB" w:rsidR="00812905" w:rsidRPr="002E58BA" w:rsidRDefault="00812905" w:rsidP="000A54D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58B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4B12" w:rsidRPr="00173AA1" w14:paraId="7B2A2E8C" w14:textId="77777777" w:rsidTr="00C67B0C">
        <w:tc>
          <w:tcPr>
            <w:tcW w:w="2430" w:type="dxa"/>
          </w:tcPr>
          <w:p w14:paraId="32C018AD" w14:textId="77777777" w:rsidR="001D4B12" w:rsidRPr="00173AA1" w:rsidRDefault="001D4B12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</w:tcPr>
          <w:p w14:paraId="6A90122A" w14:textId="2679D49F" w:rsidR="001D4B12" w:rsidRPr="002E58BA" w:rsidRDefault="00614745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E58BA">
              <w:rPr>
                <w:color w:val="000000"/>
                <w:sz w:val="30"/>
                <w:szCs w:val="30"/>
              </w:rPr>
              <w:t xml:space="preserve">31 </w:t>
            </w:r>
            <w:r w:rsidRPr="002E58BA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E58BA">
              <w:rPr>
                <w:color w:val="000000"/>
                <w:sz w:val="30"/>
                <w:szCs w:val="30"/>
              </w:rPr>
              <w:t>256</w:t>
            </w:r>
            <w:r w:rsidRPr="002E58BA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1642" w:type="dxa"/>
          </w:tcPr>
          <w:p w14:paraId="418EA200" w14:textId="2D27A37C" w:rsidR="001D4B12" w:rsidRPr="002E58BA" w:rsidRDefault="001D4B12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E58BA">
              <w:rPr>
                <w:color w:val="000000"/>
                <w:sz w:val="30"/>
                <w:szCs w:val="30"/>
              </w:rPr>
              <w:t xml:space="preserve">31 </w:t>
            </w:r>
            <w:r w:rsidRPr="002E58BA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E58BA">
              <w:rPr>
                <w:color w:val="000000"/>
                <w:sz w:val="30"/>
                <w:szCs w:val="30"/>
              </w:rPr>
              <w:t>256</w:t>
            </w:r>
            <w:r w:rsidR="00BC373D" w:rsidRPr="002E58BA">
              <w:rPr>
                <w:rFonts w:hint="cs"/>
                <w:color w:val="000000"/>
                <w:sz w:val="30"/>
                <w:szCs w:val="30"/>
                <w:lang w:val="en-GB"/>
              </w:rPr>
              <w:t>6</w:t>
            </w:r>
          </w:p>
        </w:tc>
        <w:tc>
          <w:tcPr>
            <w:tcW w:w="236" w:type="dxa"/>
          </w:tcPr>
          <w:p w14:paraId="037BB844" w14:textId="6B1FE485" w:rsidR="001D4B12" w:rsidRPr="002E58BA" w:rsidRDefault="001D4B12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42" w:type="dxa"/>
          </w:tcPr>
          <w:p w14:paraId="0E7F7C4B" w14:textId="38E09A31" w:rsidR="001D4B12" w:rsidRPr="002E58BA" w:rsidRDefault="00614745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E58BA">
              <w:rPr>
                <w:color w:val="000000"/>
                <w:sz w:val="30"/>
                <w:szCs w:val="30"/>
              </w:rPr>
              <w:t xml:space="preserve">31 </w:t>
            </w:r>
            <w:r w:rsidRPr="002E58BA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E58BA">
              <w:rPr>
                <w:color w:val="000000"/>
                <w:sz w:val="30"/>
                <w:szCs w:val="30"/>
              </w:rPr>
              <w:t>256</w:t>
            </w:r>
            <w:r w:rsidRPr="002E58BA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1642" w:type="dxa"/>
          </w:tcPr>
          <w:p w14:paraId="04F9B890" w14:textId="70087950" w:rsidR="001D4B12" w:rsidRPr="002E58BA" w:rsidRDefault="001D4B12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E58BA">
              <w:rPr>
                <w:color w:val="000000"/>
                <w:sz w:val="30"/>
                <w:szCs w:val="30"/>
              </w:rPr>
              <w:t xml:space="preserve">31 </w:t>
            </w:r>
            <w:r w:rsidRPr="002E58BA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E58BA">
              <w:rPr>
                <w:color w:val="000000"/>
                <w:sz w:val="30"/>
                <w:szCs w:val="30"/>
              </w:rPr>
              <w:t>256</w:t>
            </w:r>
            <w:r w:rsidR="00BC373D" w:rsidRPr="002E58BA">
              <w:rPr>
                <w:rFonts w:hint="cs"/>
                <w:color w:val="000000"/>
                <w:sz w:val="30"/>
                <w:szCs w:val="30"/>
                <w:lang w:val="en-GB"/>
              </w:rPr>
              <w:t>6</w:t>
            </w:r>
          </w:p>
        </w:tc>
      </w:tr>
      <w:tr w:rsidR="005C4B18" w:rsidRPr="00173AA1" w14:paraId="71FD87C8" w14:textId="77777777" w:rsidTr="00C67B0C">
        <w:trPr>
          <w:trHeight w:val="203"/>
        </w:trPr>
        <w:tc>
          <w:tcPr>
            <w:tcW w:w="2430" w:type="dxa"/>
          </w:tcPr>
          <w:p w14:paraId="1C48A094" w14:textId="5581B806" w:rsidR="005C4B18" w:rsidRPr="00173AA1" w:rsidRDefault="005C4B18" w:rsidP="000A54D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ยอดยังไม่ถึงกำหนดชำระ</w:t>
            </w:r>
          </w:p>
        </w:tc>
        <w:tc>
          <w:tcPr>
            <w:tcW w:w="1642" w:type="dxa"/>
            <w:shd w:val="clear" w:color="auto" w:fill="auto"/>
          </w:tcPr>
          <w:p w14:paraId="057309E5" w14:textId="118AE9F5" w:rsidR="005C4B18" w:rsidRPr="002E58BA" w:rsidRDefault="0008533F" w:rsidP="000A54D7">
            <w:pPr>
              <w:pBdr>
                <w:top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8533F">
              <w:rPr>
                <w:rFonts w:ascii="Angsana New" w:hAnsi="Angsana New"/>
                <w:color w:val="000000"/>
                <w:sz w:val="30"/>
                <w:szCs w:val="30"/>
              </w:rPr>
              <w:t>41,514,426.35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67E3D269" w14:textId="157040EE" w:rsidR="005C4B18" w:rsidRPr="002E58BA" w:rsidRDefault="00BC373D" w:rsidP="000A54D7">
            <w:pPr>
              <w:pBdr>
                <w:top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="005C4B18" w:rsidRPr="002E58B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572</w:t>
            </w:r>
            <w:r w:rsidR="005C4B18" w:rsidRPr="002E58B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939</w:t>
            </w:r>
            <w:r w:rsidR="005C4B18" w:rsidRPr="002E58B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22E701C6" w14:textId="0C746217" w:rsidR="005C4B18" w:rsidRPr="002E58BA" w:rsidRDefault="005C4B1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29452103" w14:textId="35DC664E" w:rsidR="005C4B18" w:rsidRPr="002E58BA" w:rsidRDefault="0008533F" w:rsidP="000A54D7">
            <w:pPr>
              <w:pBdr>
                <w:top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33F">
              <w:rPr>
                <w:rFonts w:ascii="Angsana New" w:hAnsi="Angsana New"/>
                <w:color w:val="000000"/>
                <w:sz w:val="30"/>
                <w:szCs w:val="30"/>
              </w:rPr>
              <w:t>41,514,426.35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6CEAE31" w14:textId="2D9CBE68" w:rsidR="005C4B18" w:rsidRPr="002E58BA" w:rsidRDefault="00BC373D" w:rsidP="000A54D7">
            <w:pPr>
              <w:pBdr>
                <w:top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="005C4B18" w:rsidRPr="002E58B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572</w:t>
            </w:r>
            <w:r w:rsidR="005C4B18" w:rsidRPr="002E58B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939</w:t>
            </w:r>
            <w:r w:rsidR="005C4B18" w:rsidRPr="002E58B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</w:tr>
      <w:tr w:rsidR="005C4B18" w:rsidRPr="00173AA1" w14:paraId="558B8AC1" w14:textId="77777777" w:rsidTr="00C67B0C">
        <w:trPr>
          <w:trHeight w:val="203"/>
        </w:trPr>
        <w:tc>
          <w:tcPr>
            <w:tcW w:w="2430" w:type="dxa"/>
          </w:tcPr>
          <w:p w14:paraId="16A271AD" w14:textId="32A0B41F" w:rsidR="005C4B18" w:rsidRPr="00173AA1" w:rsidRDefault="005C4B18" w:rsidP="000A54D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642" w:type="dxa"/>
            <w:shd w:val="clear" w:color="auto" w:fill="auto"/>
          </w:tcPr>
          <w:p w14:paraId="66022528" w14:textId="0FE5093B" w:rsidR="005C4B18" w:rsidRPr="002E58BA" w:rsidRDefault="005C4B1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5C63421A" w14:textId="31B41E7B" w:rsidR="005C4B18" w:rsidRPr="002E58BA" w:rsidRDefault="005C4B1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CB5E121" w14:textId="15FB150D" w:rsidR="005C4B18" w:rsidRPr="002E58BA" w:rsidRDefault="005C4B1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70EFAF0B" w14:textId="7D9BCA89" w:rsidR="005C4B18" w:rsidRPr="002E58BA" w:rsidRDefault="005C4B1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4D3A6D9A" w14:textId="77777777" w:rsidR="005C4B18" w:rsidRPr="002E58BA" w:rsidRDefault="005C4B1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C4B18" w:rsidRPr="00173AA1" w14:paraId="167BB1A8" w14:textId="77777777" w:rsidTr="00C67B0C">
        <w:trPr>
          <w:trHeight w:val="203"/>
        </w:trPr>
        <w:tc>
          <w:tcPr>
            <w:tcW w:w="2430" w:type="dxa"/>
          </w:tcPr>
          <w:p w14:paraId="77B75CCA" w14:textId="7B8AE538" w:rsidR="005C4B18" w:rsidRPr="00173AA1" w:rsidRDefault="005C4B18" w:rsidP="000A54D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AA1">
              <w:rPr>
                <w:rFonts w:ascii="Angsana New" w:hAnsi="Angsana New"/>
                <w:sz w:val="30"/>
                <w:szCs w:val="30"/>
              </w:rPr>
              <w:t xml:space="preserve">3 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42" w:type="dxa"/>
            <w:shd w:val="clear" w:color="auto" w:fill="auto"/>
          </w:tcPr>
          <w:p w14:paraId="300B0AF9" w14:textId="4D2960C4" w:rsidR="005C4B18" w:rsidRPr="002E58BA" w:rsidRDefault="0008533F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8533F">
              <w:rPr>
                <w:rFonts w:ascii="Angsana New" w:hAnsi="Angsana New"/>
                <w:color w:val="000000"/>
                <w:sz w:val="30"/>
                <w:szCs w:val="30"/>
              </w:rPr>
              <w:t>4,856,507.24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042DBF3F" w14:textId="7378D267" w:rsidR="005C4B18" w:rsidRPr="002E58BA" w:rsidRDefault="00BC373D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5C4B18" w:rsidRPr="002E58B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149</w:t>
            </w:r>
            <w:r w:rsidR="005C4B18" w:rsidRPr="002E58B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012</w:t>
            </w:r>
            <w:r w:rsidR="005C4B18" w:rsidRPr="002E58B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06</w:t>
            </w:r>
          </w:p>
        </w:tc>
        <w:tc>
          <w:tcPr>
            <w:tcW w:w="236" w:type="dxa"/>
            <w:shd w:val="clear" w:color="auto" w:fill="auto"/>
          </w:tcPr>
          <w:p w14:paraId="0AC48CA6" w14:textId="668129CE" w:rsidR="005C4B18" w:rsidRPr="002E58BA" w:rsidRDefault="005C4B1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506FB568" w14:textId="613A8B8A" w:rsidR="005C4B18" w:rsidRPr="002E58BA" w:rsidRDefault="0008533F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33F">
              <w:rPr>
                <w:rFonts w:ascii="Angsana New" w:hAnsi="Angsana New"/>
                <w:color w:val="000000"/>
                <w:sz w:val="30"/>
                <w:szCs w:val="30"/>
              </w:rPr>
              <w:t>4,856,507.24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89991D0" w14:textId="3510FA95" w:rsidR="005C4B18" w:rsidRPr="002E58BA" w:rsidRDefault="00BC373D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5C4B18" w:rsidRPr="002E58B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149</w:t>
            </w:r>
            <w:r w:rsidR="005C4B18" w:rsidRPr="002E58B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012</w:t>
            </w:r>
            <w:r w:rsidR="005C4B18" w:rsidRPr="002E58B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06</w:t>
            </w:r>
          </w:p>
        </w:tc>
      </w:tr>
      <w:tr w:rsidR="005C4B18" w:rsidRPr="00173AA1" w14:paraId="4616D57A" w14:textId="77777777" w:rsidTr="00C67B0C">
        <w:trPr>
          <w:trHeight w:val="203"/>
        </w:trPr>
        <w:tc>
          <w:tcPr>
            <w:tcW w:w="2430" w:type="dxa"/>
          </w:tcPr>
          <w:p w14:paraId="236C99D6" w14:textId="0A9A04AE" w:rsidR="005C4B18" w:rsidRPr="00173AA1" w:rsidRDefault="005C4B18" w:rsidP="000A54D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DE4E1F7" w14:textId="5D17EE4C" w:rsidR="005C4B18" w:rsidRPr="002E58BA" w:rsidRDefault="0008533F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419B893F" w14:textId="3668621C" w:rsidR="005C4B18" w:rsidRPr="002E58BA" w:rsidRDefault="005C4B1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58B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ABC2CD" w14:textId="6563D2D1" w:rsidR="005C4B18" w:rsidRPr="002E58BA" w:rsidRDefault="005C4B1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18567A4A" w14:textId="7A1DC13B" w:rsidR="005C4B18" w:rsidRPr="002E58BA" w:rsidRDefault="0008533F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7BDC40B" w14:textId="0369ACB0" w:rsidR="005C4B18" w:rsidRPr="002E58BA" w:rsidRDefault="005C4B1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58B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5C4B18" w:rsidRPr="00173AA1" w14:paraId="44F9F8AB" w14:textId="77777777" w:rsidTr="00C67B0C">
        <w:trPr>
          <w:trHeight w:val="203"/>
        </w:trPr>
        <w:tc>
          <w:tcPr>
            <w:tcW w:w="2430" w:type="dxa"/>
          </w:tcPr>
          <w:p w14:paraId="01C0CB4E" w14:textId="7DDD534C" w:rsidR="005C4B18" w:rsidRPr="00173AA1" w:rsidRDefault="005C4B18" w:rsidP="000A54D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B607834" w14:textId="6E19567D" w:rsidR="005C4B18" w:rsidRPr="002E58BA" w:rsidRDefault="0008533F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8533F">
              <w:rPr>
                <w:rFonts w:ascii="Angsana New" w:hAnsi="Angsana New"/>
                <w:color w:val="000000"/>
                <w:sz w:val="30"/>
                <w:szCs w:val="30"/>
              </w:rPr>
              <w:t>489,854.49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27C0BA6" w14:textId="5B0598E9" w:rsidR="005C4B18" w:rsidRPr="002E58BA" w:rsidRDefault="005C4B1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58B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08741A" w14:textId="2C451D26" w:rsidR="005C4B18" w:rsidRPr="002E58BA" w:rsidRDefault="005C4B1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5C442B34" w14:textId="36BF63B8" w:rsidR="005C4B18" w:rsidRPr="002E58BA" w:rsidRDefault="0008533F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33F">
              <w:rPr>
                <w:rFonts w:ascii="Angsana New" w:hAnsi="Angsana New"/>
                <w:color w:val="000000"/>
                <w:sz w:val="30"/>
                <w:szCs w:val="30"/>
              </w:rPr>
              <w:t>489,854.49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D05DCF1" w14:textId="4BA180D8" w:rsidR="005C4B18" w:rsidRPr="002E58BA" w:rsidRDefault="005C4B1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58B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5C4B18" w:rsidRPr="00173AA1" w14:paraId="456E514D" w14:textId="77777777" w:rsidTr="00C67B0C">
        <w:trPr>
          <w:trHeight w:val="203"/>
        </w:trPr>
        <w:tc>
          <w:tcPr>
            <w:tcW w:w="2430" w:type="dxa"/>
          </w:tcPr>
          <w:p w14:paraId="0331A117" w14:textId="1565CFB0" w:rsidR="005C4B18" w:rsidRPr="00173AA1" w:rsidRDefault="005C4B18" w:rsidP="000A54D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AA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642" w:type="dxa"/>
            <w:shd w:val="clear" w:color="auto" w:fill="auto"/>
          </w:tcPr>
          <w:p w14:paraId="2165DA20" w14:textId="628AFCA7" w:rsidR="005C4B18" w:rsidRPr="002E58BA" w:rsidRDefault="0008533F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4376BE9" w14:textId="171365D8" w:rsidR="005C4B18" w:rsidRPr="002E58BA" w:rsidRDefault="005C4B1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58B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F72642" w14:textId="36F9B23C" w:rsidR="005C4B18" w:rsidRPr="002E58BA" w:rsidRDefault="005C4B1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21FD93C6" w14:textId="090B7534" w:rsidR="005C4B18" w:rsidRPr="002E58BA" w:rsidRDefault="0008533F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7D29A17" w14:textId="4C8E329B" w:rsidR="005C4B18" w:rsidRPr="002E58BA" w:rsidRDefault="005C4B1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58B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5C4B18" w:rsidRPr="00173AA1" w14:paraId="56E0A9EB" w14:textId="77777777" w:rsidTr="00C67B0C">
        <w:trPr>
          <w:trHeight w:val="203"/>
        </w:trPr>
        <w:tc>
          <w:tcPr>
            <w:tcW w:w="2430" w:type="dxa"/>
          </w:tcPr>
          <w:p w14:paraId="5AF30812" w14:textId="22D3620D" w:rsidR="005C4B18" w:rsidRPr="00173AA1" w:rsidRDefault="005C4B18" w:rsidP="000A54D7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642" w:type="dxa"/>
            <w:shd w:val="clear" w:color="auto" w:fill="auto"/>
          </w:tcPr>
          <w:p w14:paraId="5A31CD59" w14:textId="650D595E" w:rsidR="005C4B18" w:rsidRPr="002E58BA" w:rsidRDefault="0008533F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8533F">
              <w:rPr>
                <w:rFonts w:ascii="Angsana New" w:hAnsi="Angsana New"/>
                <w:color w:val="000000"/>
                <w:sz w:val="30"/>
                <w:szCs w:val="30"/>
              </w:rPr>
              <w:t>46,860,788.08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27CA0A2" w14:textId="19C49BE0" w:rsidR="005C4B18" w:rsidRPr="002E58BA" w:rsidRDefault="00BC373D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  <w:r w:rsidR="005C4B18" w:rsidRPr="002E58B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721</w:t>
            </w:r>
            <w:r w:rsidR="005C4B18" w:rsidRPr="002E58B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951</w:t>
            </w:r>
            <w:r w:rsidR="005C4B18" w:rsidRPr="002E58B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236" w:type="dxa"/>
            <w:shd w:val="clear" w:color="auto" w:fill="auto"/>
          </w:tcPr>
          <w:p w14:paraId="03B4C78D" w14:textId="2970410F" w:rsidR="005C4B18" w:rsidRPr="002E58BA" w:rsidRDefault="005C4B1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38897A73" w14:textId="3E45A119" w:rsidR="005C4B18" w:rsidRPr="002E58BA" w:rsidRDefault="0008533F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33F">
              <w:rPr>
                <w:rFonts w:ascii="Angsana New" w:hAnsi="Angsana New"/>
                <w:color w:val="000000"/>
                <w:sz w:val="30"/>
                <w:szCs w:val="30"/>
              </w:rPr>
              <w:t>46,860,788.08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2530B2D" w14:textId="24EE5B71" w:rsidR="005C4B18" w:rsidRPr="002E58BA" w:rsidRDefault="00BC373D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  <w:r w:rsidR="005C4B18" w:rsidRPr="002E58B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721</w:t>
            </w:r>
            <w:r w:rsidR="005C4B18" w:rsidRPr="002E58B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951</w:t>
            </w:r>
            <w:r w:rsidR="005C4B18" w:rsidRPr="002E58B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</w:p>
        </w:tc>
      </w:tr>
      <w:bookmarkEnd w:id="6"/>
    </w:tbl>
    <w:p w14:paraId="1DF3C05E" w14:textId="77777777" w:rsidR="00C179BE" w:rsidRPr="00AC6083" w:rsidRDefault="00C179BE" w:rsidP="000A54D7">
      <w:pPr>
        <w:rPr>
          <w:sz w:val="10"/>
          <w:szCs w:val="10"/>
        </w:rPr>
      </w:pP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642"/>
        <w:gridCol w:w="1642"/>
        <w:gridCol w:w="236"/>
        <w:gridCol w:w="1642"/>
        <w:gridCol w:w="1642"/>
      </w:tblGrid>
      <w:tr w:rsidR="00020316" w:rsidRPr="00173AA1" w14:paraId="038B97F1" w14:textId="77777777" w:rsidTr="00C67B0C">
        <w:tc>
          <w:tcPr>
            <w:tcW w:w="2430" w:type="dxa"/>
            <w:shd w:val="clear" w:color="auto" w:fill="auto"/>
          </w:tcPr>
          <w:p w14:paraId="46D6341B" w14:textId="3A6AADDC" w:rsidR="00020316" w:rsidRPr="00173AA1" w:rsidRDefault="00020316" w:rsidP="000A54D7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7" w:name="_Hlk146539641"/>
          </w:p>
        </w:tc>
        <w:tc>
          <w:tcPr>
            <w:tcW w:w="1642" w:type="dxa"/>
            <w:shd w:val="clear" w:color="auto" w:fill="auto"/>
          </w:tcPr>
          <w:p w14:paraId="2BDAD3A9" w14:textId="77777777" w:rsidR="00020316" w:rsidRPr="002E58BA" w:rsidRDefault="00020316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501565E2" w14:textId="77777777" w:rsidR="00020316" w:rsidRPr="002E58BA" w:rsidRDefault="00020316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736F9A" w14:textId="243994FD" w:rsidR="00020316" w:rsidRPr="002E58BA" w:rsidRDefault="00020316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shd w:val="clear" w:color="auto" w:fill="auto"/>
          </w:tcPr>
          <w:p w14:paraId="2299DBA2" w14:textId="3914A16A" w:rsidR="00020316" w:rsidRPr="002E58BA" w:rsidRDefault="00020316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2E58BA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D29FB" w:rsidRPr="00173AA1" w14:paraId="72BB9F0C" w14:textId="77777777" w:rsidTr="00C67B0C">
        <w:tc>
          <w:tcPr>
            <w:tcW w:w="2430" w:type="dxa"/>
            <w:shd w:val="clear" w:color="auto" w:fill="auto"/>
          </w:tcPr>
          <w:p w14:paraId="38E757EE" w14:textId="77777777" w:rsidR="00FD29FB" w:rsidRPr="00173AA1" w:rsidRDefault="00FD29FB" w:rsidP="000A54D7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shd w:val="clear" w:color="auto" w:fill="auto"/>
          </w:tcPr>
          <w:p w14:paraId="120BF4B1" w14:textId="53983250" w:rsidR="00FD29FB" w:rsidRPr="002E58BA" w:rsidRDefault="00FD29FB" w:rsidP="000A54D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58B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6FB6D2E9" w14:textId="77777777" w:rsidR="00FD29FB" w:rsidRPr="002E58BA" w:rsidRDefault="00FD29FB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shd w:val="clear" w:color="auto" w:fill="auto"/>
          </w:tcPr>
          <w:p w14:paraId="53C61FB7" w14:textId="5545FB76" w:rsidR="00FD29FB" w:rsidRPr="002E58BA" w:rsidRDefault="00FD29FB" w:rsidP="000A54D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58B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58BA" w:rsidRPr="00173AA1" w14:paraId="6F60BE86" w14:textId="77777777" w:rsidTr="00C67B0C">
        <w:tc>
          <w:tcPr>
            <w:tcW w:w="2430" w:type="dxa"/>
            <w:shd w:val="clear" w:color="auto" w:fill="auto"/>
          </w:tcPr>
          <w:p w14:paraId="1D50B3F9" w14:textId="4C9756F6" w:rsidR="002E58BA" w:rsidRPr="00173AA1" w:rsidRDefault="002E58BA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57622E23" w14:textId="5DE28A90" w:rsidR="002E58BA" w:rsidRPr="002E58BA" w:rsidRDefault="002E58BA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E58BA">
              <w:rPr>
                <w:color w:val="000000"/>
                <w:sz w:val="30"/>
                <w:szCs w:val="30"/>
              </w:rPr>
              <w:t xml:space="preserve">31 </w:t>
            </w:r>
            <w:r w:rsidRPr="002E58BA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E58BA">
              <w:rPr>
                <w:color w:val="000000"/>
                <w:sz w:val="30"/>
                <w:szCs w:val="30"/>
              </w:rPr>
              <w:t>256</w:t>
            </w:r>
            <w:r w:rsidRPr="002E58BA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1642" w:type="dxa"/>
            <w:shd w:val="clear" w:color="auto" w:fill="auto"/>
          </w:tcPr>
          <w:p w14:paraId="4F8A1FA9" w14:textId="03DC097A" w:rsidR="002E58BA" w:rsidRPr="002E58BA" w:rsidRDefault="002E58BA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E58BA">
              <w:rPr>
                <w:color w:val="000000"/>
                <w:sz w:val="30"/>
                <w:szCs w:val="30"/>
              </w:rPr>
              <w:t xml:space="preserve">31 </w:t>
            </w:r>
            <w:r w:rsidRPr="002E58BA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E58BA">
              <w:rPr>
                <w:color w:val="000000"/>
                <w:sz w:val="30"/>
                <w:szCs w:val="30"/>
              </w:rPr>
              <w:t>256</w:t>
            </w:r>
            <w:r w:rsidRPr="002E58BA">
              <w:rPr>
                <w:rFonts w:hint="cs"/>
                <w:color w:val="000000"/>
                <w:sz w:val="30"/>
                <w:szCs w:val="30"/>
                <w:lang w:val="en-GB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628EDB0" w14:textId="492946B3" w:rsidR="002E58BA" w:rsidRPr="002E58BA" w:rsidRDefault="002E58BA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3C150C82" w14:textId="754DB126" w:rsidR="002E58BA" w:rsidRPr="002E58BA" w:rsidRDefault="002E58BA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E58BA">
              <w:rPr>
                <w:color w:val="000000"/>
                <w:sz w:val="30"/>
                <w:szCs w:val="30"/>
              </w:rPr>
              <w:t xml:space="preserve">31 </w:t>
            </w:r>
            <w:r w:rsidRPr="002E58BA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E58BA">
              <w:rPr>
                <w:color w:val="000000"/>
                <w:sz w:val="30"/>
                <w:szCs w:val="30"/>
              </w:rPr>
              <w:t>256</w:t>
            </w:r>
            <w:r w:rsidRPr="002E58BA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1642" w:type="dxa"/>
            <w:shd w:val="clear" w:color="auto" w:fill="auto"/>
          </w:tcPr>
          <w:p w14:paraId="7C3EBC30" w14:textId="394A5FFF" w:rsidR="002E58BA" w:rsidRPr="002E58BA" w:rsidRDefault="002E58BA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E58BA">
              <w:rPr>
                <w:color w:val="000000"/>
                <w:sz w:val="30"/>
                <w:szCs w:val="30"/>
              </w:rPr>
              <w:t xml:space="preserve">31 </w:t>
            </w:r>
            <w:r w:rsidRPr="002E58BA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E58BA">
              <w:rPr>
                <w:color w:val="000000"/>
                <w:sz w:val="30"/>
                <w:szCs w:val="30"/>
              </w:rPr>
              <w:t>256</w:t>
            </w:r>
            <w:r w:rsidRPr="002E58BA">
              <w:rPr>
                <w:rFonts w:hint="cs"/>
                <w:color w:val="000000"/>
                <w:sz w:val="30"/>
                <w:szCs w:val="30"/>
                <w:lang w:val="en-GB"/>
              </w:rPr>
              <w:t>6</w:t>
            </w:r>
          </w:p>
        </w:tc>
      </w:tr>
      <w:tr w:rsidR="00020316" w:rsidRPr="00173AA1" w14:paraId="73CAB600" w14:textId="6A0EF665" w:rsidTr="00C67B0C">
        <w:trPr>
          <w:trHeight w:val="203"/>
        </w:trPr>
        <w:tc>
          <w:tcPr>
            <w:tcW w:w="2430" w:type="dxa"/>
            <w:shd w:val="clear" w:color="auto" w:fill="auto"/>
          </w:tcPr>
          <w:p w14:paraId="63D9730E" w14:textId="03651FD8" w:rsidR="00020316" w:rsidRPr="00173AA1" w:rsidRDefault="00020316" w:rsidP="000A54D7">
            <w:pPr>
              <w:tabs>
                <w:tab w:val="left" w:pos="8040"/>
              </w:tabs>
              <w:spacing w:line="240" w:lineRule="auto"/>
              <w:ind w:left="161" w:hanging="1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</w:t>
            </w:r>
            <w:r w:rsidR="00BC373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5CDAFE6" w14:textId="28EB3EEB" w:rsidR="00020316" w:rsidRPr="00173AA1" w:rsidRDefault="00020316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D1BD211" w14:textId="46AFEAC0" w:rsidR="00020316" w:rsidRPr="00173AA1" w:rsidRDefault="00020316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56C884" w14:textId="77777777" w:rsidR="00020316" w:rsidRPr="00173AA1" w:rsidRDefault="00020316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F5750FD" w14:textId="77777777" w:rsidR="00020316" w:rsidRPr="00173AA1" w:rsidRDefault="00020316" w:rsidP="000A54D7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5B0F7774" w14:textId="77777777" w:rsidR="00020316" w:rsidRPr="00173AA1" w:rsidRDefault="00020316" w:rsidP="000A54D7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58AA" w:rsidRPr="00173AA1" w14:paraId="247F7040" w14:textId="77777777" w:rsidTr="00C67B0C">
        <w:trPr>
          <w:trHeight w:val="203"/>
        </w:trPr>
        <w:tc>
          <w:tcPr>
            <w:tcW w:w="2430" w:type="dxa"/>
            <w:shd w:val="clear" w:color="auto" w:fill="auto"/>
          </w:tcPr>
          <w:p w14:paraId="6D7A0F91" w14:textId="2AEDFFF6" w:rsidR="00A158AA" w:rsidRPr="00173AA1" w:rsidRDefault="00A158AA" w:rsidP="000A54D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C373D">
              <w:rPr>
                <w:rFonts w:ascii="Angsana New" w:hAnsi="Angsana New"/>
                <w:sz w:val="30"/>
                <w:szCs w:val="30"/>
              </w:rPr>
              <w:t>1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68215CF" w14:textId="18ED3F2A" w:rsidR="00A158AA" w:rsidRPr="00173AA1" w:rsidRDefault="00A158AA" w:rsidP="000A54D7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0D465B4D" w14:textId="67698BD1" w:rsidR="00A158AA" w:rsidRPr="00173AA1" w:rsidRDefault="00A158AA" w:rsidP="000A54D7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99AB75" w14:textId="79BAC5E2" w:rsidR="00A158AA" w:rsidRPr="00173AA1" w:rsidRDefault="00A158AA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7EB4154C" w14:textId="0A073026" w:rsidR="00A158AA" w:rsidRPr="00173AA1" w:rsidRDefault="00A158AA" w:rsidP="000A54D7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78D18C07" w14:textId="2E7E3E48" w:rsidR="00A158AA" w:rsidRPr="00173AA1" w:rsidRDefault="00A158AA" w:rsidP="000A54D7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A158AA" w:rsidRPr="00173AA1" w14:paraId="7894B050" w14:textId="77777777" w:rsidTr="00C67B0C">
        <w:trPr>
          <w:trHeight w:val="203"/>
        </w:trPr>
        <w:tc>
          <w:tcPr>
            <w:tcW w:w="2430" w:type="dxa"/>
            <w:shd w:val="clear" w:color="auto" w:fill="auto"/>
          </w:tcPr>
          <w:p w14:paraId="4A33C811" w14:textId="42BF5C99" w:rsidR="00A158AA" w:rsidRPr="00173AA1" w:rsidRDefault="00A158AA" w:rsidP="000A54D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เพิ่ม (ลด) ระหว่า</w:t>
            </w:r>
            <w:r w:rsidRPr="0056576E">
              <w:rPr>
                <w:rFonts w:ascii="Angsana New" w:hAnsi="Angsana New"/>
                <w:sz w:val="30"/>
                <w:szCs w:val="30"/>
                <w:cs/>
              </w:rPr>
              <w:t>ง</w:t>
            </w:r>
            <w:r w:rsidR="00133709" w:rsidRPr="0056576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AA5464E" w14:textId="69ED7A19" w:rsidR="00A158AA" w:rsidRPr="00173AA1" w:rsidRDefault="00F17422" w:rsidP="000A54D7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7422">
              <w:rPr>
                <w:rFonts w:ascii="Angsana New" w:hAnsi="Angsana New"/>
                <w:color w:val="000000"/>
                <w:sz w:val="30"/>
                <w:szCs w:val="30"/>
              </w:rPr>
              <w:t>502,673.85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449CEFDB" w14:textId="2B9CBA18" w:rsidR="00A158AA" w:rsidRPr="00173AA1" w:rsidRDefault="00A158AA" w:rsidP="000A54D7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  <w:tc>
          <w:tcPr>
            <w:tcW w:w="236" w:type="dxa"/>
            <w:shd w:val="clear" w:color="auto" w:fill="auto"/>
          </w:tcPr>
          <w:p w14:paraId="18833FC7" w14:textId="1434B1FD" w:rsidR="00A158AA" w:rsidRPr="00173AA1" w:rsidRDefault="00A158AA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3F8F0792" w14:textId="5BF71BB0" w:rsidR="00A158AA" w:rsidRPr="00173AA1" w:rsidRDefault="00F17422" w:rsidP="000A54D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17422">
              <w:rPr>
                <w:rFonts w:ascii="Angsana New" w:hAnsi="Angsana New"/>
                <w:color w:val="000000"/>
                <w:sz w:val="30"/>
                <w:szCs w:val="30"/>
              </w:rPr>
              <w:t>502,673.85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0B1C9EB8" w14:textId="7AEE76E3" w:rsidR="00A158AA" w:rsidRPr="00173AA1" w:rsidRDefault="00A158AA" w:rsidP="000A54D7">
            <w:pPr>
              <w:pBdr>
                <w:bottom w:val="single" w:sz="4" w:space="1" w:color="auto"/>
              </w:pBd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</w:tr>
      <w:tr w:rsidR="00A158AA" w:rsidRPr="00173AA1" w14:paraId="044A0F89" w14:textId="77777777" w:rsidTr="00C67B0C">
        <w:trPr>
          <w:trHeight w:val="203"/>
        </w:trPr>
        <w:tc>
          <w:tcPr>
            <w:tcW w:w="2430" w:type="dxa"/>
            <w:shd w:val="clear" w:color="auto" w:fill="auto"/>
          </w:tcPr>
          <w:p w14:paraId="7B3CE219" w14:textId="2BF41BBF" w:rsidR="00A158AA" w:rsidRPr="00173AA1" w:rsidRDefault="00A158AA" w:rsidP="000A54D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73AA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8C5C3AF" w14:textId="5CA854A9" w:rsidR="00A158AA" w:rsidRPr="00173AA1" w:rsidRDefault="00B874C8" w:rsidP="000A54D7">
            <w:pPr>
              <w:pBdr>
                <w:bottom w:val="doub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874C8">
              <w:rPr>
                <w:rFonts w:ascii="Angsana New" w:hAnsi="Angsana New"/>
                <w:color w:val="000000"/>
                <w:sz w:val="30"/>
                <w:szCs w:val="30"/>
              </w:rPr>
              <w:t>514,155.72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07AE875" w14:textId="61F54CFC" w:rsidR="00A158AA" w:rsidRPr="00173AA1" w:rsidRDefault="00A158AA" w:rsidP="000A54D7">
            <w:pPr>
              <w:pBdr>
                <w:bottom w:val="doub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  <w:tc>
          <w:tcPr>
            <w:tcW w:w="236" w:type="dxa"/>
            <w:shd w:val="clear" w:color="auto" w:fill="auto"/>
          </w:tcPr>
          <w:p w14:paraId="64F1A912" w14:textId="08B70657" w:rsidR="00A158AA" w:rsidRPr="00173AA1" w:rsidRDefault="00A158AA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9BACECB" w14:textId="12CC8B16" w:rsidR="00A158AA" w:rsidRPr="00173AA1" w:rsidRDefault="00B874C8" w:rsidP="000A54D7">
            <w:pPr>
              <w:pBdr>
                <w:bottom w:val="doub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874C8">
              <w:rPr>
                <w:rFonts w:ascii="Angsana New" w:hAnsi="Angsana New"/>
                <w:color w:val="000000"/>
                <w:sz w:val="30"/>
                <w:szCs w:val="30"/>
              </w:rPr>
              <w:t>514,155.72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4019013" w14:textId="34EADABF" w:rsidR="00A158AA" w:rsidRPr="00173AA1" w:rsidRDefault="00A158AA" w:rsidP="000A54D7">
            <w:pPr>
              <w:pBdr>
                <w:bottom w:val="double" w:sz="4" w:space="1" w:color="auto"/>
              </w:pBd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</w:tr>
    </w:tbl>
    <w:bookmarkEnd w:id="7"/>
    <w:p w14:paraId="532A957C" w14:textId="7560D6D8" w:rsidR="00E11518" w:rsidRPr="00C978DE" w:rsidRDefault="00E11518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C978DE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</w:t>
      </w:r>
    </w:p>
    <w:p w14:paraId="0B2C3D4C" w14:textId="0D7B70A5" w:rsidR="00E11518" w:rsidRDefault="00E11518" w:rsidP="000A54D7">
      <w:pPr>
        <w:spacing w:after="120" w:line="240" w:lineRule="atLeast"/>
        <w:ind w:left="540"/>
        <w:rPr>
          <w:rFonts w:ascii="Angsana New" w:hAnsi="Angsana New"/>
          <w:sz w:val="30"/>
          <w:szCs w:val="30"/>
        </w:rPr>
      </w:pPr>
      <w:r w:rsidRPr="00173AA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E58BA" w:rsidRPr="002E58BA">
        <w:rPr>
          <w:rFonts w:ascii="Angsana New" w:hAnsi="Angsana New"/>
          <w:sz w:val="30"/>
          <w:szCs w:val="30"/>
        </w:rPr>
        <w:t xml:space="preserve">31 </w:t>
      </w:r>
      <w:r w:rsidR="002E58BA" w:rsidRPr="002E58BA">
        <w:rPr>
          <w:rFonts w:ascii="Angsana New" w:hAnsi="Angsana New"/>
          <w:sz w:val="30"/>
          <w:szCs w:val="30"/>
          <w:cs/>
        </w:rPr>
        <w:t xml:space="preserve">ธันวาคม </w:t>
      </w:r>
      <w:r w:rsidR="002E58BA" w:rsidRPr="002E58BA">
        <w:rPr>
          <w:rFonts w:ascii="Angsana New" w:hAnsi="Angsana New"/>
          <w:sz w:val="30"/>
          <w:szCs w:val="30"/>
        </w:rPr>
        <w:t xml:space="preserve">2567 </w:t>
      </w:r>
      <w:r w:rsidR="002E58BA" w:rsidRPr="002E58BA">
        <w:rPr>
          <w:rFonts w:ascii="Angsana New" w:hAnsi="Angsana New"/>
          <w:sz w:val="30"/>
          <w:szCs w:val="30"/>
          <w:cs/>
        </w:rPr>
        <w:t xml:space="preserve">และ </w:t>
      </w:r>
      <w:r w:rsidR="002E58BA">
        <w:rPr>
          <w:rFonts w:ascii="Angsana New" w:hAnsi="Angsana New"/>
          <w:sz w:val="30"/>
          <w:szCs w:val="30"/>
        </w:rPr>
        <w:t>2566</w:t>
      </w:r>
      <w:r w:rsidRPr="00173AA1">
        <w:rPr>
          <w:rFonts w:ascii="Angsana New" w:hAnsi="Angsana New"/>
          <w:sz w:val="30"/>
          <w:szCs w:val="30"/>
        </w:rPr>
        <w:t xml:space="preserve"> </w:t>
      </w:r>
      <w:r w:rsidR="00014E2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73AA1">
        <w:rPr>
          <w:rFonts w:ascii="Angsana New" w:hAnsi="Angsana New"/>
          <w:sz w:val="30"/>
          <w:szCs w:val="30"/>
          <w:cs/>
        </w:rPr>
        <w:t xml:space="preserve"> มีเงินให้กู้ยืมแก่พนักงานโดยมีอัตราดอกเบี้ย</w:t>
      </w:r>
      <w:r w:rsidR="00D044B5" w:rsidRPr="00173AA1">
        <w:rPr>
          <w:rFonts w:ascii="Angsana New" w:hAnsi="Angsana New"/>
          <w:sz w:val="30"/>
          <w:szCs w:val="30"/>
          <w:cs/>
        </w:rPr>
        <w:t xml:space="preserve">ร้อยละ </w:t>
      </w:r>
      <w:r w:rsidR="00140DD9" w:rsidRPr="00173AA1">
        <w:rPr>
          <w:rFonts w:ascii="Angsana New" w:hAnsi="Angsana New"/>
          <w:sz w:val="30"/>
          <w:szCs w:val="30"/>
        </w:rPr>
        <w:t>1</w:t>
      </w:r>
      <w:r w:rsidR="00D044B5" w:rsidRPr="00173AA1">
        <w:rPr>
          <w:rFonts w:ascii="Angsana New" w:hAnsi="Angsana New"/>
          <w:sz w:val="30"/>
          <w:szCs w:val="30"/>
          <w:cs/>
        </w:rPr>
        <w:t xml:space="preserve"> ต่อเดือน</w:t>
      </w:r>
    </w:p>
    <w:p w14:paraId="763BB1B4" w14:textId="77777777" w:rsidR="00E86B90" w:rsidRDefault="00E86B90" w:rsidP="000A54D7">
      <w:pPr>
        <w:spacing w:after="120" w:line="240" w:lineRule="atLeast"/>
        <w:ind w:left="540"/>
        <w:rPr>
          <w:rFonts w:ascii="Angsana New" w:hAnsi="Angsana New"/>
          <w:sz w:val="30"/>
          <w:szCs w:val="30"/>
        </w:rPr>
      </w:pPr>
    </w:p>
    <w:p w14:paraId="5D69441E" w14:textId="77777777" w:rsidR="00E86B90" w:rsidRDefault="00E86B90" w:rsidP="000A54D7">
      <w:pPr>
        <w:spacing w:after="120" w:line="240" w:lineRule="atLeast"/>
        <w:ind w:left="540"/>
        <w:rPr>
          <w:rFonts w:ascii="Angsana New" w:hAnsi="Angsana New"/>
          <w:sz w:val="30"/>
          <w:szCs w:val="30"/>
        </w:rPr>
      </w:pPr>
    </w:p>
    <w:p w14:paraId="53068ACA" w14:textId="77777777" w:rsidR="00E86B90" w:rsidRDefault="00E86B90" w:rsidP="000A54D7">
      <w:pPr>
        <w:spacing w:after="120" w:line="240" w:lineRule="atLeast"/>
        <w:ind w:left="540"/>
        <w:rPr>
          <w:rFonts w:ascii="Angsana New" w:hAnsi="Angsana New"/>
          <w:sz w:val="30"/>
          <w:szCs w:val="30"/>
        </w:rPr>
      </w:pPr>
    </w:p>
    <w:p w14:paraId="5D54D73C" w14:textId="77777777" w:rsidR="00E86B90" w:rsidRDefault="00E86B90" w:rsidP="000A54D7">
      <w:pPr>
        <w:spacing w:after="120" w:line="240" w:lineRule="atLeast"/>
        <w:ind w:left="540"/>
        <w:rPr>
          <w:rFonts w:ascii="Angsana New" w:hAnsi="Angsana New"/>
          <w:sz w:val="30"/>
          <w:szCs w:val="30"/>
        </w:rPr>
      </w:pPr>
    </w:p>
    <w:p w14:paraId="06F3BF3F" w14:textId="77777777" w:rsidR="00E86B90" w:rsidRDefault="00E86B90" w:rsidP="000A54D7">
      <w:pPr>
        <w:spacing w:after="120" w:line="240" w:lineRule="atLeast"/>
        <w:ind w:left="540"/>
        <w:rPr>
          <w:rFonts w:ascii="Angsana New" w:hAnsi="Angsana New"/>
          <w:sz w:val="30"/>
          <w:szCs w:val="30"/>
        </w:rPr>
      </w:pPr>
    </w:p>
    <w:p w14:paraId="282C3214" w14:textId="77777777" w:rsidR="00E86B90" w:rsidRDefault="00E86B90" w:rsidP="000A54D7">
      <w:pPr>
        <w:spacing w:after="120" w:line="240" w:lineRule="atLeast"/>
        <w:ind w:left="540"/>
        <w:rPr>
          <w:rFonts w:ascii="Angsana New" w:hAnsi="Angsana New"/>
          <w:sz w:val="30"/>
          <w:szCs w:val="30"/>
        </w:rPr>
      </w:pPr>
    </w:p>
    <w:p w14:paraId="3E5371C8" w14:textId="77777777" w:rsidR="00E86B90" w:rsidRDefault="00E86B90" w:rsidP="000A54D7">
      <w:pPr>
        <w:spacing w:after="120" w:line="240" w:lineRule="atLeast"/>
        <w:ind w:left="540"/>
        <w:rPr>
          <w:rFonts w:ascii="Angsana New" w:hAnsi="Angsana New"/>
          <w:sz w:val="30"/>
          <w:szCs w:val="30"/>
        </w:rPr>
      </w:pPr>
    </w:p>
    <w:p w14:paraId="2D40E305" w14:textId="77777777" w:rsidR="00E86B90" w:rsidRDefault="00E86B90" w:rsidP="000A54D7">
      <w:pPr>
        <w:spacing w:after="120" w:line="240" w:lineRule="atLeast"/>
        <w:ind w:left="540"/>
        <w:rPr>
          <w:rFonts w:ascii="Angsana New" w:hAnsi="Angsana New"/>
          <w:sz w:val="30"/>
          <w:szCs w:val="30"/>
        </w:rPr>
      </w:pPr>
    </w:p>
    <w:p w14:paraId="28495BCE" w14:textId="77777777" w:rsidR="00D35F36" w:rsidRPr="00173AA1" w:rsidRDefault="00D35F36" w:rsidP="000A54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5BCF" w14:textId="1F5FD275" w:rsidR="004A5132" w:rsidRDefault="004A5132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12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73AA1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5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642"/>
        <w:gridCol w:w="1642"/>
        <w:gridCol w:w="236"/>
        <w:gridCol w:w="1642"/>
        <w:gridCol w:w="1642"/>
      </w:tblGrid>
      <w:tr w:rsidR="00F824FE" w:rsidRPr="00173AA1" w14:paraId="51782508" w14:textId="77777777">
        <w:tc>
          <w:tcPr>
            <w:tcW w:w="2700" w:type="dxa"/>
            <w:shd w:val="clear" w:color="auto" w:fill="auto"/>
          </w:tcPr>
          <w:p w14:paraId="0DDD7267" w14:textId="77777777" w:rsidR="00F824FE" w:rsidRPr="00173AA1" w:rsidRDefault="00F824FE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8" w:name="_Hlk146539976"/>
          </w:p>
        </w:tc>
        <w:tc>
          <w:tcPr>
            <w:tcW w:w="1642" w:type="dxa"/>
            <w:shd w:val="clear" w:color="auto" w:fill="auto"/>
          </w:tcPr>
          <w:p w14:paraId="037A8FF9" w14:textId="77777777" w:rsidR="00F824FE" w:rsidRPr="00173AA1" w:rsidRDefault="00F824FE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0FF1F091" w14:textId="77777777" w:rsidR="00F824FE" w:rsidRPr="00173AA1" w:rsidRDefault="00F824FE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A6AB7D" w14:textId="77777777" w:rsidR="00F824FE" w:rsidRPr="00173AA1" w:rsidRDefault="00F824FE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shd w:val="clear" w:color="auto" w:fill="auto"/>
          </w:tcPr>
          <w:p w14:paraId="480DB8D2" w14:textId="77777777" w:rsidR="00F824FE" w:rsidRPr="00173AA1" w:rsidRDefault="00F824FE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824FE" w:rsidRPr="00173AA1" w14:paraId="50CF6BEB" w14:textId="77777777">
        <w:tc>
          <w:tcPr>
            <w:tcW w:w="2700" w:type="dxa"/>
            <w:shd w:val="clear" w:color="auto" w:fill="auto"/>
          </w:tcPr>
          <w:p w14:paraId="09318E75" w14:textId="77777777" w:rsidR="00F824FE" w:rsidRPr="00173AA1" w:rsidRDefault="00F824FE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shd w:val="clear" w:color="auto" w:fill="auto"/>
          </w:tcPr>
          <w:p w14:paraId="4D32DD38" w14:textId="77777777" w:rsidR="00F824FE" w:rsidRPr="00173AA1" w:rsidRDefault="00F824FE" w:rsidP="000A54D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35D8875" w14:textId="77777777" w:rsidR="00F824FE" w:rsidRPr="00173AA1" w:rsidRDefault="00F824FE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shd w:val="clear" w:color="auto" w:fill="auto"/>
          </w:tcPr>
          <w:p w14:paraId="2648C58D" w14:textId="77777777" w:rsidR="00F824FE" w:rsidRPr="00173AA1" w:rsidRDefault="00F824FE" w:rsidP="000A54D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24FE" w:rsidRPr="00173AA1" w14:paraId="55EAD2B5" w14:textId="77777777">
        <w:tc>
          <w:tcPr>
            <w:tcW w:w="2700" w:type="dxa"/>
            <w:shd w:val="clear" w:color="auto" w:fill="auto"/>
          </w:tcPr>
          <w:p w14:paraId="406BEAF7" w14:textId="77777777" w:rsidR="00F824FE" w:rsidRPr="00173AA1" w:rsidRDefault="00F824FE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0721E258" w14:textId="77777777" w:rsidR="00F824FE" w:rsidRPr="002E58BA" w:rsidRDefault="00F824FE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E58BA">
              <w:rPr>
                <w:color w:val="000000"/>
                <w:sz w:val="30"/>
                <w:szCs w:val="30"/>
              </w:rPr>
              <w:t xml:space="preserve">31 </w:t>
            </w:r>
            <w:r w:rsidRPr="002E58BA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E58BA">
              <w:rPr>
                <w:color w:val="000000"/>
                <w:sz w:val="30"/>
                <w:szCs w:val="30"/>
              </w:rPr>
              <w:t>256</w:t>
            </w:r>
            <w:r w:rsidRPr="002E58BA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1642" w:type="dxa"/>
            <w:shd w:val="clear" w:color="auto" w:fill="auto"/>
          </w:tcPr>
          <w:p w14:paraId="39F510ED" w14:textId="77777777" w:rsidR="00F824FE" w:rsidRPr="002E58BA" w:rsidRDefault="00F824FE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E58BA">
              <w:rPr>
                <w:color w:val="000000"/>
                <w:sz w:val="30"/>
                <w:szCs w:val="30"/>
              </w:rPr>
              <w:t xml:space="preserve">31 </w:t>
            </w:r>
            <w:r w:rsidRPr="002E58BA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E58BA">
              <w:rPr>
                <w:color w:val="000000"/>
                <w:sz w:val="30"/>
                <w:szCs w:val="30"/>
              </w:rPr>
              <w:t>256</w:t>
            </w:r>
            <w:r w:rsidRPr="002E58BA">
              <w:rPr>
                <w:rFonts w:hint="cs"/>
                <w:color w:val="000000"/>
                <w:sz w:val="30"/>
                <w:szCs w:val="30"/>
                <w:lang w:val="en-GB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9972E77" w14:textId="77777777" w:rsidR="00F824FE" w:rsidRPr="002E58BA" w:rsidRDefault="00F824FE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07DE40F5" w14:textId="77777777" w:rsidR="00F824FE" w:rsidRPr="002E58BA" w:rsidRDefault="00F824FE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E58BA">
              <w:rPr>
                <w:color w:val="000000"/>
                <w:sz w:val="30"/>
                <w:szCs w:val="30"/>
              </w:rPr>
              <w:t xml:space="preserve">31 </w:t>
            </w:r>
            <w:r w:rsidRPr="002E58BA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E58BA">
              <w:rPr>
                <w:color w:val="000000"/>
                <w:sz w:val="30"/>
                <w:szCs w:val="30"/>
              </w:rPr>
              <w:t>256</w:t>
            </w:r>
            <w:r w:rsidRPr="002E58BA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1642" w:type="dxa"/>
            <w:shd w:val="clear" w:color="auto" w:fill="auto"/>
          </w:tcPr>
          <w:p w14:paraId="746EB38B" w14:textId="77777777" w:rsidR="00F824FE" w:rsidRPr="002E58BA" w:rsidRDefault="00F824FE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E58BA">
              <w:rPr>
                <w:color w:val="000000"/>
                <w:sz w:val="30"/>
                <w:szCs w:val="30"/>
              </w:rPr>
              <w:t xml:space="preserve">31 </w:t>
            </w:r>
            <w:r w:rsidRPr="002E58BA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E58BA">
              <w:rPr>
                <w:color w:val="000000"/>
                <w:sz w:val="30"/>
                <w:szCs w:val="30"/>
              </w:rPr>
              <w:t>256</w:t>
            </w:r>
            <w:r w:rsidRPr="002E58BA">
              <w:rPr>
                <w:rFonts w:hint="cs"/>
                <w:color w:val="000000"/>
                <w:sz w:val="30"/>
                <w:szCs w:val="30"/>
                <w:lang w:val="en-GB"/>
              </w:rPr>
              <w:t>6</w:t>
            </w:r>
          </w:p>
        </w:tc>
      </w:tr>
      <w:tr w:rsidR="008F7458" w:rsidRPr="00173AA1" w14:paraId="303C2179" w14:textId="77777777" w:rsidTr="002E5FCB">
        <w:trPr>
          <w:trHeight w:val="203"/>
        </w:trPr>
        <w:tc>
          <w:tcPr>
            <w:tcW w:w="2700" w:type="dxa"/>
            <w:shd w:val="clear" w:color="auto" w:fill="auto"/>
          </w:tcPr>
          <w:p w14:paraId="2CA2434B" w14:textId="77777777" w:rsidR="008F7458" w:rsidRPr="00173AA1" w:rsidRDefault="008F7458" w:rsidP="000A54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7FC7068" w14:textId="28F191CC" w:rsidR="008F7458" w:rsidRPr="00173AA1" w:rsidRDefault="00977EB6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7EB6">
              <w:rPr>
                <w:rFonts w:ascii="Angsana New" w:hAnsi="Angsana New"/>
                <w:color w:val="000000"/>
                <w:sz w:val="30"/>
                <w:szCs w:val="30"/>
              </w:rPr>
              <w:t>371,449,095.08</w:t>
            </w:r>
          </w:p>
        </w:tc>
        <w:tc>
          <w:tcPr>
            <w:tcW w:w="1642" w:type="dxa"/>
            <w:shd w:val="clear" w:color="auto" w:fill="auto"/>
          </w:tcPr>
          <w:p w14:paraId="5A712FA7" w14:textId="77777777" w:rsidR="008F7458" w:rsidRPr="00173AA1" w:rsidRDefault="008F7458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425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201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661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433E0CC2" w14:textId="77777777" w:rsidR="008F7458" w:rsidRPr="00173AA1" w:rsidRDefault="008F745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3E7C4851" w14:textId="384A2018" w:rsidR="008F7458" w:rsidRPr="00173AA1" w:rsidRDefault="008F7458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7CE1">
              <w:rPr>
                <w:rFonts w:ascii="Angsana New" w:hAnsi="Angsana New"/>
                <w:color w:val="000000"/>
                <w:sz w:val="30"/>
                <w:szCs w:val="30"/>
              </w:rPr>
              <w:t>371,270,771.24</w:t>
            </w:r>
          </w:p>
        </w:tc>
        <w:tc>
          <w:tcPr>
            <w:tcW w:w="1642" w:type="dxa"/>
            <w:shd w:val="clear" w:color="auto" w:fill="auto"/>
          </w:tcPr>
          <w:p w14:paraId="40EF1D19" w14:textId="77777777" w:rsidR="008F7458" w:rsidRPr="00173AA1" w:rsidRDefault="008F7458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418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590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081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</w:tr>
      <w:tr w:rsidR="008F7458" w:rsidRPr="00173AA1" w14:paraId="63915CB5" w14:textId="77777777" w:rsidTr="002E5FCB">
        <w:trPr>
          <w:trHeight w:val="203"/>
        </w:trPr>
        <w:tc>
          <w:tcPr>
            <w:tcW w:w="2700" w:type="dxa"/>
            <w:shd w:val="clear" w:color="auto" w:fill="auto"/>
          </w:tcPr>
          <w:p w14:paraId="0DDCED30" w14:textId="77777777" w:rsidR="008F7458" w:rsidRPr="00173AA1" w:rsidRDefault="008F7458" w:rsidP="000A54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วัสดุสิ้นเปลืองและบรรจุภัณฑ์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F83EFD3" w14:textId="042EF88C" w:rsidR="008F7458" w:rsidRPr="00173AA1" w:rsidRDefault="008F7458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7458">
              <w:rPr>
                <w:rFonts w:ascii="Angsana New" w:hAnsi="Angsana New"/>
                <w:color w:val="000000"/>
                <w:sz w:val="30"/>
                <w:szCs w:val="30"/>
              </w:rPr>
              <w:t>1,898,729.64</w:t>
            </w:r>
          </w:p>
        </w:tc>
        <w:tc>
          <w:tcPr>
            <w:tcW w:w="1642" w:type="dxa"/>
            <w:shd w:val="clear" w:color="auto" w:fill="auto"/>
          </w:tcPr>
          <w:p w14:paraId="339463FE" w14:textId="77777777" w:rsidR="008F7458" w:rsidRPr="00173AA1" w:rsidRDefault="008F7458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580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529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5ECCE84E" w14:textId="77777777" w:rsidR="008F7458" w:rsidRPr="00173AA1" w:rsidRDefault="008F745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5F8DACA" w14:textId="26928CE9" w:rsidR="008F7458" w:rsidRPr="00173AA1" w:rsidRDefault="008F7458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7458">
              <w:rPr>
                <w:rFonts w:ascii="Angsana New" w:hAnsi="Angsana New"/>
                <w:color w:val="000000"/>
                <w:sz w:val="30"/>
                <w:szCs w:val="30"/>
              </w:rPr>
              <w:t>970,904.38</w:t>
            </w:r>
          </w:p>
        </w:tc>
        <w:tc>
          <w:tcPr>
            <w:tcW w:w="1642" w:type="dxa"/>
            <w:shd w:val="clear" w:color="auto" w:fill="auto"/>
          </w:tcPr>
          <w:p w14:paraId="66EE6B25" w14:textId="77777777" w:rsidR="008F7458" w:rsidRPr="00173AA1" w:rsidRDefault="008F7458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365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098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</w:tc>
      </w:tr>
      <w:tr w:rsidR="008F7458" w:rsidRPr="00173AA1" w14:paraId="1AE3343F" w14:textId="77777777" w:rsidTr="002E5FCB">
        <w:trPr>
          <w:trHeight w:val="181"/>
        </w:trPr>
        <w:tc>
          <w:tcPr>
            <w:tcW w:w="2700" w:type="dxa"/>
            <w:shd w:val="clear" w:color="auto" w:fill="auto"/>
          </w:tcPr>
          <w:p w14:paraId="5A9E65AB" w14:textId="77777777" w:rsidR="008F7458" w:rsidRPr="00173AA1" w:rsidRDefault="008F7458" w:rsidP="000A54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9AF29C4" w14:textId="2DC0059D" w:rsidR="008F7458" w:rsidRPr="00173AA1" w:rsidRDefault="002443A2" w:rsidP="000A54D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43A2">
              <w:rPr>
                <w:rFonts w:ascii="Angsana New" w:hAnsi="Angsana New"/>
                <w:color w:val="000000"/>
                <w:sz w:val="30"/>
                <w:szCs w:val="30"/>
              </w:rPr>
              <w:t>27,092,409.15</w:t>
            </w:r>
          </w:p>
        </w:tc>
        <w:tc>
          <w:tcPr>
            <w:tcW w:w="1642" w:type="dxa"/>
            <w:shd w:val="clear" w:color="auto" w:fill="auto"/>
          </w:tcPr>
          <w:p w14:paraId="1FE1F31C" w14:textId="77777777" w:rsidR="008F7458" w:rsidRPr="00173AA1" w:rsidRDefault="008F7458" w:rsidP="000A54D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358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048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3A3847C6" w14:textId="77777777" w:rsidR="008F7458" w:rsidRPr="00173AA1" w:rsidRDefault="008F745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C263F2A" w14:textId="74A87818" w:rsidR="008F7458" w:rsidRPr="00173AA1" w:rsidRDefault="00D40F01" w:rsidP="000A54D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0F01">
              <w:rPr>
                <w:rFonts w:ascii="Angsana New" w:hAnsi="Angsana New"/>
                <w:color w:val="000000"/>
                <w:sz w:val="30"/>
                <w:szCs w:val="30"/>
              </w:rPr>
              <w:t>27,092,409.15</w:t>
            </w:r>
          </w:p>
        </w:tc>
        <w:tc>
          <w:tcPr>
            <w:tcW w:w="1642" w:type="dxa"/>
            <w:shd w:val="clear" w:color="auto" w:fill="auto"/>
          </w:tcPr>
          <w:p w14:paraId="0251E5A2" w14:textId="77777777" w:rsidR="008F7458" w:rsidRPr="00173AA1" w:rsidRDefault="008F7458" w:rsidP="000A54D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358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048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</w:tr>
      <w:tr w:rsidR="008F7458" w:rsidRPr="00173AA1" w14:paraId="7DDD457F" w14:textId="77777777" w:rsidTr="002E5FCB">
        <w:trPr>
          <w:trHeight w:val="181"/>
        </w:trPr>
        <w:tc>
          <w:tcPr>
            <w:tcW w:w="2700" w:type="dxa"/>
            <w:shd w:val="clear" w:color="auto" w:fill="auto"/>
          </w:tcPr>
          <w:p w14:paraId="195817CD" w14:textId="77777777" w:rsidR="008F7458" w:rsidRPr="00173AA1" w:rsidRDefault="008F7458" w:rsidP="000A54D7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395E5D1" w14:textId="546A2F8B" w:rsidR="008F7458" w:rsidRPr="00173AA1" w:rsidRDefault="00B77809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7809">
              <w:rPr>
                <w:rFonts w:ascii="Angsana New" w:hAnsi="Angsana New"/>
                <w:color w:val="000000"/>
                <w:sz w:val="30"/>
                <w:szCs w:val="30"/>
              </w:rPr>
              <w:t>400,440,233.87</w:t>
            </w:r>
          </w:p>
        </w:tc>
        <w:tc>
          <w:tcPr>
            <w:tcW w:w="1642" w:type="dxa"/>
            <w:shd w:val="clear" w:color="auto" w:fill="auto"/>
          </w:tcPr>
          <w:p w14:paraId="089E74AC" w14:textId="77777777" w:rsidR="008F7458" w:rsidRPr="00173AA1" w:rsidRDefault="008F7458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478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140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239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05</w:t>
            </w:r>
          </w:p>
        </w:tc>
        <w:tc>
          <w:tcPr>
            <w:tcW w:w="236" w:type="dxa"/>
            <w:shd w:val="clear" w:color="auto" w:fill="auto"/>
          </w:tcPr>
          <w:p w14:paraId="41EE939F" w14:textId="77777777" w:rsidR="008F7458" w:rsidRPr="00173AA1" w:rsidRDefault="008F745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78A209E2" w14:textId="1611B792" w:rsidR="008F7458" w:rsidRPr="00173AA1" w:rsidRDefault="002443A2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43A2">
              <w:rPr>
                <w:rFonts w:ascii="Angsana New" w:hAnsi="Angsana New"/>
                <w:color w:val="000000"/>
                <w:sz w:val="30"/>
                <w:szCs w:val="30"/>
              </w:rPr>
              <w:t>399,334,084.77</w:t>
            </w:r>
          </w:p>
        </w:tc>
        <w:tc>
          <w:tcPr>
            <w:tcW w:w="1642" w:type="dxa"/>
            <w:shd w:val="clear" w:color="auto" w:fill="auto"/>
          </w:tcPr>
          <w:p w14:paraId="7B621C1C" w14:textId="77777777" w:rsidR="008F7458" w:rsidRPr="00173AA1" w:rsidRDefault="008F7458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471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313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228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</w:p>
        </w:tc>
      </w:tr>
      <w:tr w:rsidR="008F7458" w:rsidRPr="00173AA1" w14:paraId="785F4BDE" w14:textId="77777777" w:rsidTr="002E5FCB">
        <w:trPr>
          <w:trHeight w:val="181"/>
        </w:trPr>
        <w:tc>
          <w:tcPr>
            <w:tcW w:w="2700" w:type="dxa"/>
            <w:shd w:val="clear" w:color="auto" w:fill="auto"/>
          </w:tcPr>
          <w:p w14:paraId="2CC0058F" w14:textId="77777777" w:rsidR="008F7458" w:rsidRPr="00173AA1" w:rsidRDefault="008F7458" w:rsidP="000A54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5DA2127E" w14:textId="3E52AD17" w:rsidR="008F7458" w:rsidRPr="00173AA1" w:rsidRDefault="008F7458" w:rsidP="000A54D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7458">
              <w:rPr>
                <w:rFonts w:ascii="Angsana New" w:hAnsi="Angsana New"/>
                <w:color w:val="000000"/>
                <w:sz w:val="30"/>
                <w:szCs w:val="30"/>
              </w:rPr>
              <w:t>(8,294,592.01)</w:t>
            </w:r>
          </w:p>
        </w:tc>
        <w:tc>
          <w:tcPr>
            <w:tcW w:w="1642" w:type="dxa"/>
            <w:shd w:val="clear" w:color="auto" w:fill="auto"/>
          </w:tcPr>
          <w:p w14:paraId="2DAC59EB" w14:textId="77777777" w:rsidR="008F7458" w:rsidRPr="00173AA1" w:rsidRDefault="008F7458" w:rsidP="000A54D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836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923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80266A9" w14:textId="77777777" w:rsidR="008F7458" w:rsidRPr="00173AA1" w:rsidRDefault="008F745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1F293684" w14:textId="234B8C0D" w:rsidR="008F7458" w:rsidRPr="00173AA1" w:rsidRDefault="008F7458" w:rsidP="000A54D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F7458">
              <w:rPr>
                <w:rFonts w:ascii="Angsana New" w:hAnsi="Angsana New"/>
                <w:color w:val="000000"/>
                <w:sz w:val="30"/>
                <w:szCs w:val="30"/>
              </w:rPr>
              <w:t>(8,294,592.01)</w:t>
            </w:r>
          </w:p>
        </w:tc>
        <w:tc>
          <w:tcPr>
            <w:tcW w:w="1642" w:type="dxa"/>
            <w:shd w:val="clear" w:color="auto" w:fill="auto"/>
          </w:tcPr>
          <w:p w14:paraId="0B1D269F" w14:textId="77777777" w:rsidR="008F7458" w:rsidRPr="00173AA1" w:rsidRDefault="008F7458" w:rsidP="000A54D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836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923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F7458" w:rsidRPr="00494247" w14:paraId="30F2892B" w14:textId="77777777" w:rsidTr="002E5FCB">
        <w:trPr>
          <w:trHeight w:val="149"/>
        </w:trPr>
        <w:tc>
          <w:tcPr>
            <w:tcW w:w="2700" w:type="dxa"/>
            <w:shd w:val="clear" w:color="auto" w:fill="auto"/>
          </w:tcPr>
          <w:p w14:paraId="7AEE86FF" w14:textId="77777777" w:rsidR="008F7458" w:rsidRPr="00173AA1" w:rsidRDefault="008F7458" w:rsidP="000A54D7">
            <w:pPr>
              <w:tabs>
                <w:tab w:val="left" w:pos="8040"/>
              </w:tabs>
              <w:spacing w:line="240" w:lineRule="auto"/>
              <w:ind w:left="790" w:hanging="7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BBDCE83" w14:textId="517B18D6" w:rsidR="008F7458" w:rsidRPr="00173AA1" w:rsidRDefault="00B77809" w:rsidP="000A54D7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7809">
              <w:rPr>
                <w:rFonts w:ascii="Angsana New" w:hAnsi="Angsana New"/>
                <w:color w:val="000000"/>
                <w:sz w:val="30"/>
                <w:szCs w:val="30"/>
              </w:rPr>
              <w:t>392,145,641.86</w:t>
            </w:r>
          </w:p>
        </w:tc>
        <w:tc>
          <w:tcPr>
            <w:tcW w:w="1642" w:type="dxa"/>
            <w:shd w:val="clear" w:color="auto" w:fill="auto"/>
          </w:tcPr>
          <w:p w14:paraId="2BA84465" w14:textId="77777777" w:rsidR="008F7458" w:rsidRPr="00173AA1" w:rsidRDefault="008F7458" w:rsidP="000A54D7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472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303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315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</w:p>
        </w:tc>
        <w:tc>
          <w:tcPr>
            <w:tcW w:w="236" w:type="dxa"/>
            <w:shd w:val="clear" w:color="auto" w:fill="auto"/>
          </w:tcPr>
          <w:p w14:paraId="71549122" w14:textId="77777777" w:rsidR="008F7458" w:rsidRPr="00173AA1" w:rsidRDefault="008F745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5450B944" w14:textId="7A9F6D6F" w:rsidR="008F7458" w:rsidRPr="00173AA1" w:rsidRDefault="002443A2" w:rsidP="000A54D7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43A2">
              <w:rPr>
                <w:rFonts w:ascii="Angsana New" w:hAnsi="Angsana New"/>
                <w:color w:val="000000"/>
                <w:sz w:val="30"/>
                <w:szCs w:val="30"/>
              </w:rPr>
              <w:t>391,039,492.76</w:t>
            </w:r>
          </w:p>
        </w:tc>
        <w:tc>
          <w:tcPr>
            <w:tcW w:w="1642" w:type="dxa"/>
            <w:shd w:val="clear" w:color="auto" w:fill="auto"/>
          </w:tcPr>
          <w:p w14:paraId="37E03F8B" w14:textId="77777777" w:rsidR="008F7458" w:rsidRPr="00D3269C" w:rsidRDefault="008F7458" w:rsidP="000A54D7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465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476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304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92</w:t>
            </w:r>
          </w:p>
        </w:tc>
      </w:tr>
      <w:tr w:rsidR="00F824FE" w:rsidRPr="00494247" w14:paraId="7273FF46" w14:textId="77777777">
        <w:trPr>
          <w:trHeight w:val="149"/>
        </w:trPr>
        <w:tc>
          <w:tcPr>
            <w:tcW w:w="2700" w:type="dxa"/>
            <w:shd w:val="clear" w:color="auto" w:fill="auto"/>
          </w:tcPr>
          <w:p w14:paraId="63851002" w14:textId="77777777" w:rsidR="00F824FE" w:rsidRPr="00173AA1" w:rsidRDefault="00F824FE" w:rsidP="000A54D7">
            <w:pPr>
              <w:tabs>
                <w:tab w:val="left" w:pos="8040"/>
              </w:tabs>
              <w:spacing w:line="240" w:lineRule="auto"/>
              <w:ind w:left="790" w:hanging="7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42" w:type="dxa"/>
            <w:shd w:val="clear" w:color="auto" w:fill="auto"/>
          </w:tcPr>
          <w:p w14:paraId="02C41152" w14:textId="77777777" w:rsidR="00F824FE" w:rsidRPr="00173AA1" w:rsidRDefault="00F824FE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36D91C2E" w14:textId="77777777" w:rsidR="00F824FE" w:rsidRPr="00BC373D" w:rsidRDefault="00F824FE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1ADCB1" w14:textId="77777777" w:rsidR="00F824FE" w:rsidRPr="00173AA1" w:rsidRDefault="00F824F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1B9143D3" w14:textId="77777777" w:rsidR="00F824FE" w:rsidRPr="00173AA1" w:rsidRDefault="00F824FE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2EE3C11B" w14:textId="77777777" w:rsidR="00F824FE" w:rsidRPr="00BC373D" w:rsidRDefault="00F824FE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824FE" w:rsidRPr="00494247" w14:paraId="40DADE19" w14:textId="77777777">
        <w:trPr>
          <w:trHeight w:val="149"/>
        </w:trPr>
        <w:tc>
          <w:tcPr>
            <w:tcW w:w="5984" w:type="dxa"/>
            <w:gridSpan w:val="3"/>
            <w:shd w:val="clear" w:color="auto" w:fill="auto"/>
          </w:tcPr>
          <w:p w14:paraId="671511CB" w14:textId="77777777" w:rsidR="00F824FE" w:rsidRPr="00BC373D" w:rsidRDefault="00F824FE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236" w:type="dxa"/>
            <w:shd w:val="clear" w:color="auto" w:fill="auto"/>
          </w:tcPr>
          <w:p w14:paraId="2E589235" w14:textId="77777777" w:rsidR="00F824FE" w:rsidRPr="00173AA1" w:rsidRDefault="00F824F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16EDBF97" w14:textId="77777777" w:rsidR="00F824FE" w:rsidRPr="00173AA1" w:rsidRDefault="00F824FE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39DBD082" w14:textId="77777777" w:rsidR="00F824FE" w:rsidRPr="00BC373D" w:rsidRDefault="00F824FE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824FE" w:rsidRPr="00494247" w14:paraId="356644D3" w14:textId="77777777" w:rsidTr="002E5FCB">
        <w:trPr>
          <w:trHeight w:val="149"/>
        </w:trPr>
        <w:tc>
          <w:tcPr>
            <w:tcW w:w="2700" w:type="dxa"/>
            <w:shd w:val="clear" w:color="auto" w:fill="auto"/>
          </w:tcPr>
          <w:p w14:paraId="27873AE0" w14:textId="77777777" w:rsidR="00F824FE" w:rsidRPr="008A6876" w:rsidRDefault="00F824FE" w:rsidP="000A54D7">
            <w:pPr>
              <w:pStyle w:val="ListParagraph"/>
              <w:numPr>
                <w:ilvl w:val="0"/>
                <w:numId w:val="34"/>
              </w:num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42" w:type="dxa"/>
            <w:shd w:val="clear" w:color="auto" w:fill="auto"/>
          </w:tcPr>
          <w:p w14:paraId="09EA7C65" w14:textId="4E766B78" w:rsidR="00F824FE" w:rsidRPr="00173AA1" w:rsidRDefault="00942435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435">
              <w:rPr>
                <w:rFonts w:ascii="Angsana New" w:hAnsi="Angsana New"/>
                <w:color w:val="000000"/>
                <w:sz w:val="30"/>
                <w:szCs w:val="30"/>
              </w:rPr>
              <w:t>580,441,135.29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3B2DA14" w14:textId="77777777" w:rsidR="00F824FE" w:rsidRPr="00BC373D" w:rsidRDefault="00F824FE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458A">
              <w:rPr>
                <w:rFonts w:ascii="Angsana New" w:hAnsi="Angsana New"/>
                <w:color w:val="000000"/>
                <w:sz w:val="30"/>
                <w:szCs w:val="30"/>
                <w:cs/>
              </w:rPr>
              <w:t>563</w:t>
            </w:r>
            <w:r w:rsidRPr="0019458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9458A">
              <w:rPr>
                <w:rFonts w:ascii="Angsana New" w:hAnsi="Angsana New"/>
                <w:color w:val="000000"/>
                <w:sz w:val="30"/>
                <w:szCs w:val="30"/>
                <w:cs/>
              </w:rPr>
              <w:t>421</w:t>
            </w:r>
            <w:r w:rsidRPr="0019458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9458A">
              <w:rPr>
                <w:rFonts w:ascii="Angsana New" w:hAnsi="Angsana New"/>
                <w:color w:val="000000"/>
                <w:sz w:val="30"/>
                <w:szCs w:val="30"/>
                <w:cs/>
              </w:rPr>
              <w:t>158.20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64EB42" w14:textId="77777777" w:rsidR="00F824FE" w:rsidRPr="00173AA1" w:rsidRDefault="00F824F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5DA23371" w14:textId="54A2DD2C" w:rsidR="00F824FE" w:rsidRPr="00173AA1" w:rsidRDefault="00D44345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4345">
              <w:rPr>
                <w:rFonts w:ascii="Angsana New" w:hAnsi="Angsana New"/>
                <w:color w:val="000000"/>
                <w:sz w:val="30"/>
                <w:szCs w:val="30"/>
                <w:cs/>
              </w:rPr>
              <w:t>580</w:t>
            </w:r>
            <w:r w:rsidRPr="00D4434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44345">
              <w:rPr>
                <w:rFonts w:ascii="Angsana New" w:hAnsi="Angsana New"/>
                <w:color w:val="000000"/>
                <w:sz w:val="30"/>
                <w:szCs w:val="30"/>
                <w:cs/>
              </w:rPr>
              <w:t>111</w:t>
            </w:r>
            <w:r w:rsidRPr="00D4434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44345">
              <w:rPr>
                <w:rFonts w:ascii="Angsana New" w:hAnsi="Angsana New"/>
                <w:color w:val="000000"/>
                <w:sz w:val="30"/>
                <w:szCs w:val="30"/>
                <w:cs/>
              </w:rPr>
              <w:t>735.57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29C689E" w14:textId="77777777" w:rsidR="00F824FE" w:rsidRPr="00BC373D" w:rsidRDefault="00F824FE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458A">
              <w:rPr>
                <w:rFonts w:ascii="Angsana New" w:hAnsi="Angsana New"/>
                <w:color w:val="000000"/>
                <w:sz w:val="30"/>
                <w:szCs w:val="30"/>
                <w:cs/>
              </w:rPr>
              <w:t>563</w:t>
            </w:r>
            <w:r w:rsidRPr="0019458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9458A">
              <w:rPr>
                <w:rFonts w:ascii="Angsana New" w:hAnsi="Angsana New"/>
                <w:color w:val="000000"/>
                <w:sz w:val="30"/>
                <w:szCs w:val="30"/>
                <w:cs/>
              </w:rPr>
              <w:t>108</w:t>
            </w:r>
            <w:r w:rsidRPr="0019458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9458A">
              <w:rPr>
                <w:rFonts w:ascii="Angsana New" w:hAnsi="Angsana New"/>
                <w:color w:val="000000"/>
                <w:sz w:val="30"/>
                <w:szCs w:val="30"/>
                <w:cs/>
              </w:rPr>
              <w:t>345.51</w:t>
            </w:r>
          </w:p>
        </w:tc>
      </w:tr>
      <w:tr w:rsidR="00F824FE" w:rsidRPr="00494247" w14:paraId="6FC59C3F" w14:textId="77777777" w:rsidTr="002E5FCB">
        <w:trPr>
          <w:trHeight w:val="149"/>
        </w:trPr>
        <w:tc>
          <w:tcPr>
            <w:tcW w:w="2700" w:type="dxa"/>
            <w:shd w:val="clear" w:color="auto" w:fill="auto"/>
          </w:tcPr>
          <w:p w14:paraId="2F6B1ACF" w14:textId="77777777" w:rsidR="00F824FE" w:rsidRPr="008A6876" w:rsidRDefault="00F824FE" w:rsidP="000A54D7">
            <w:pPr>
              <w:pStyle w:val="ListParagraph"/>
              <w:numPr>
                <w:ilvl w:val="0"/>
                <w:numId w:val="34"/>
              </w:num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AF04DF8" w14:textId="77777777" w:rsidR="00F824FE" w:rsidRPr="00173AA1" w:rsidRDefault="00F824FE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464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AB74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B7464">
              <w:rPr>
                <w:rFonts w:ascii="Angsana New" w:hAnsi="Angsana New"/>
                <w:color w:val="000000"/>
                <w:sz w:val="30"/>
                <w:szCs w:val="30"/>
                <w:cs/>
              </w:rPr>
              <w:t>457</w:t>
            </w:r>
            <w:r w:rsidRPr="00AB74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B7464">
              <w:rPr>
                <w:rFonts w:ascii="Angsana New" w:hAnsi="Angsana New"/>
                <w:color w:val="000000"/>
                <w:sz w:val="30"/>
                <w:szCs w:val="30"/>
                <w:cs/>
              </w:rPr>
              <w:t>668.64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FEBE39C" w14:textId="77777777" w:rsidR="00F824FE" w:rsidRPr="00BC373D" w:rsidRDefault="00F824FE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013E">
              <w:rPr>
                <w:rFonts w:ascii="Angsana New" w:hAnsi="Angsana New"/>
                <w:color w:val="000000"/>
                <w:sz w:val="30"/>
                <w:szCs w:val="30"/>
                <w:cs/>
              </w:rPr>
              <w:t>649</w:t>
            </w:r>
            <w:r w:rsidRPr="001301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3013E">
              <w:rPr>
                <w:rFonts w:ascii="Angsana New" w:hAnsi="Angsana New"/>
                <w:color w:val="000000"/>
                <w:sz w:val="30"/>
                <w:szCs w:val="30"/>
                <w:cs/>
              </w:rPr>
              <w:t>806.14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879A36" w14:textId="77777777" w:rsidR="00F824FE" w:rsidRPr="00173AA1" w:rsidRDefault="00F824F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833C87B" w14:textId="77777777" w:rsidR="00F824FE" w:rsidRPr="00173AA1" w:rsidRDefault="00F824FE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464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AB74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B7464">
              <w:rPr>
                <w:rFonts w:ascii="Angsana New" w:hAnsi="Angsana New"/>
                <w:color w:val="000000"/>
                <w:sz w:val="30"/>
                <w:szCs w:val="30"/>
                <w:cs/>
              </w:rPr>
              <w:t>457</w:t>
            </w:r>
            <w:r w:rsidRPr="00AB74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B7464">
              <w:rPr>
                <w:rFonts w:ascii="Angsana New" w:hAnsi="Angsana New"/>
                <w:color w:val="000000"/>
                <w:sz w:val="30"/>
                <w:szCs w:val="30"/>
                <w:cs/>
              </w:rPr>
              <w:t>668.64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59EFFBB" w14:textId="77777777" w:rsidR="00F824FE" w:rsidRPr="00BC373D" w:rsidRDefault="00F824FE" w:rsidP="000A54D7">
            <w:pP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013E">
              <w:rPr>
                <w:rFonts w:ascii="Angsana New" w:hAnsi="Angsana New"/>
                <w:color w:val="000000"/>
                <w:sz w:val="30"/>
                <w:szCs w:val="30"/>
                <w:cs/>
              </w:rPr>
              <w:t>649</w:t>
            </w:r>
            <w:r w:rsidRPr="001301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3013E">
              <w:rPr>
                <w:rFonts w:ascii="Angsana New" w:hAnsi="Angsana New"/>
                <w:color w:val="000000"/>
                <w:sz w:val="30"/>
                <w:szCs w:val="30"/>
                <w:cs/>
              </w:rPr>
              <w:t>806.14</w:t>
            </w:r>
          </w:p>
        </w:tc>
      </w:tr>
      <w:tr w:rsidR="00F824FE" w:rsidRPr="00494247" w14:paraId="05CBAE91" w14:textId="77777777" w:rsidTr="002E5FCB">
        <w:trPr>
          <w:trHeight w:val="149"/>
        </w:trPr>
        <w:tc>
          <w:tcPr>
            <w:tcW w:w="2700" w:type="dxa"/>
            <w:shd w:val="clear" w:color="auto" w:fill="auto"/>
          </w:tcPr>
          <w:p w14:paraId="0B080BB6" w14:textId="77777777" w:rsidR="00F824FE" w:rsidRPr="00C653E8" w:rsidRDefault="00F824FE" w:rsidP="000A54D7">
            <w:pPr>
              <w:tabs>
                <w:tab w:val="left" w:pos="8040"/>
              </w:tabs>
              <w:spacing w:line="240" w:lineRule="auto"/>
              <w:ind w:left="790" w:hanging="7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42" w:type="dxa"/>
            <w:shd w:val="clear" w:color="auto" w:fill="auto"/>
          </w:tcPr>
          <w:p w14:paraId="4EB5EB1B" w14:textId="307E585F" w:rsidR="00F824FE" w:rsidRPr="00173AA1" w:rsidRDefault="006023D2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3D2">
              <w:rPr>
                <w:rFonts w:ascii="Angsana New" w:hAnsi="Angsana New"/>
                <w:color w:val="000000"/>
                <w:sz w:val="30"/>
                <w:szCs w:val="30"/>
              </w:rPr>
              <w:t>582,898,803.93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409482C" w14:textId="77777777" w:rsidR="00F824FE" w:rsidRPr="00BC373D" w:rsidRDefault="00F824FE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0D41">
              <w:rPr>
                <w:rFonts w:ascii="Angsana New" w:hAnsi="Angsana New"/>
                <w:color w:val="000000"/>
                <w:sz w:val="30"/>
                <w:szCs w:val="30"/>
                <w:cs/>
              </w:rPr>
              <w:t>564</w:t>
            </w:r>
            <w:r w:rsidRPr="008F0D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0D41">
              <w:rPr>
                <w:rFonts w:ascii="Angsana New" w:hAnsi="Angsana New"/>
                <w:color w:val="000000"/>
                <w:sz w:val="30"/>
                <w:szCs w:val="30"/>
                <w:cs/>
              </w:rPr>
              <w:t>070</w:t>
            </w:r>
            <w:r w:rsidRPr="008F0D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0D41">
              <w:rPr>
                <w:rFonts w:ascii="Angsana New" w:hAnsi="Angsana New"/>
                <w:color w:val="000000"/>
                <w:sz w:val="30"/>
                <w:szCs w:val="30"/>
                <w:cs/>
              </w:rPr>
              <w:t>964.34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227FE5" w14:textId="77777777" w:rsidR="00F824FE" w:rsidRPr="00173AA1" w:rsidRDefault="00F824F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D917212" w14:textId="50077806" w:rsidR="00F824FE" w:rsidRPr="00173AA1" w:rsidRDefault="006023D2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3D2">
              <w:rPr>
                <w:rFonts w:ascii="Angsana New" w:hAnsi="Angsana New"/>
                <w:color w:val="000000"/>
                <w:sz w:val="30"/>
                <w:szCs w:val="30"/>
                <w:cs/>
              </w:rPr>
              <w:t>582</w:t>
            </w:r>
            <w:r w:rsidRPr="006023D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023D2">
              <w:rPr>
                <w:rFonts w:ascii="Angsana New" w:hAnsi="Angsana New"/>
                <w:color w:val="000000"/>
                <w:sz w:val="30"/>
                <w:szCs w:val="30"/>
                <w:cs/>
              </w:rPr>
              <w:t>569</w:t>
            </w:r>
            <w:r w:rsidRPr="006023D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023D2">
              <w:rPr>
                <w:rFonts w:ascii="Angsana New" w:hAnsi="Angsana New"/>
                <w:color w:val="000000"/>
                <w:sz w:val="30"/>
                <w:szCs w:val="30"/>
                <w:cs/>
              </w:rPr>
              <w:t>404.21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FD1FC60" w14:textId="77777777" w:rsidR="00F824FE" w:rsidRPr="00BC373D" w:rsidRDefault="00F824FE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0D41">
              <w:rPr>
                <w:rFonts w:ascii="Angsana New" w:hAnsi="Angsana New"/>
                <w:color w:val="000000"/>
                <w:sz w:val="30"/>
                <w:szCs w:val="30"/>
                <w:cs/>
              </w:rPr>
              <w:t>563</w:t>
            </w:r>
            <w:r w:rsidRPr="008F0D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0D41">
              <w:rPr>
                <w:rFonts w:ascii="Angsana New" w:hAnsi="Angsana New"/>
                <w:color w:val="000000"/>
                <w:sz w:val="30"/>
                <w:szCs w:val="30"/>
                <w:cs/>
              </w:rPr>
              <w:t>758</w:t>
            </w:r>
            <w:r w:rsidRPr="008F0D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F0D41">
              <w:rPr>
                <w:rFonts w:ascii="Angsana New" w:hAnsi="Angsana New"/>
                <w:color w:val="000000"/>
                <w:sz w:val="30"/>
                <w:szCs w:val="30"/>
                <w:cs/>
              </w:rPr>
              <w:t>151.65</w:t>
            </w:r>
          </w:p>
        </w:tc>
      </w:tr>
      <w:bookmarkEnd w:id="8"/>
    </w:tbl>
    <w:p w14:paraId="3B6AC759" w14:textId="77777777" w:rsidR="00E86B90" w:rsidRDefault="00E86B90" w:rsidP="00E86B90">
      <w:pPr>
        <w:tabs>
          <w:tab w:val="left" w:pos="513"/>
          <w:tab w:val="decimal" w:pos="7920"/>
        </w:tabs>
        <w:spacing w:before="12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3389364B" w14:textId="2D51EFD7" w:rsidR="00057348" w:rsidRDefault="00F824FE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12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41"/>
        <w:gridCol w:w="1977"/>
        <w:gridCol w:w="10"/>
      </w:tblGrid>
      <w:tr w:rsidR="00F824FE" w:rsidRPr="00494247" w14:paraId="6CA1CA1D" w14:textId="77777777">
        <w:trPr>
          <w:gridAfter w:val="1"/>
          <w:wAfter w:w="10" w:type="dxa"/>
        </w:trPr>
        <w:tc>
          <w:tcPr>
            <w:tcW w:w="5040" w:type="dxa"/>
            <w:shd w:val="clear" w:color="auto" w:fill="auto"/>
          </w:tcPr>
          <w:p w14:paraId="28B4EB4D" w14:textId="77777777" w:rsidR="00F824FE" w:rsidRPr="00494247" w:rsidRDefault="00F824FE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  <w:shd w:val="clear" w:color="auto" w:fill="auto"/>
          </w:tcPr>
          <w:p w14:paraId="3FB3B7DF" w14:textId="77777777" w:rsidR="00F824FE" w:rsidRPr="00494247" w:rsidRDefault="00F824FE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824FE" w:rsidRPr="00494247" w14:paraId="6FC01681" w14:textId="77777777">
        <w:trPr>
          <w:gridAfter w:val="1"/>
          <w:wAfter w:w="10" w:type="dxa"/>
        </w:trPr>
        <w:tc>
          <w:tcPr>
            <w:tcW w:w="5040" w:type="dxa"/>
            <w:shd w:val="clear" w:color="auto" w:fill="auto"/>
          </w:tcPr>
          <w:p w14:paraId="15D3AE27" w14:textId="77777777" w:rsidR="00F824FE" w:rsidRPr="00494247" w:rsidRDefault="00F824FE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  <w:shd w:val="clear" w:color="auto" w:fill="auto"/>
          </w:tcPr>
          <w:p w14:paraId="74CCCC21" w14:textId="77777777" w:rsidR="00F824FE" w:rsidRPr="00494247" w:rsidRDefault="00F824FE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</w:t>
            </w: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F824FE" w:rsidRPr="00D044B5" w14:paraId="67C815EC" w14:textId="77777777">
        <w:tc>
          <w:tcPr>
            <w:tcW w:w="5040" w:type="dxa"/>
            <w:shd w:val="clear" w:color="auto" w:fill="auto"/>
          </w:tcPr>
          <w:p w14:paraId="372C5145" w14:textId="77777777" w:rsidR="00F824FE" w:rsidRPr="00494247" w:rsidRDefault="00F824FE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68807" w14:textId="77777777" w:rsidR="00F824FE" w:rsidRPr="00D044B5" w:rsidRDefault="00F824FE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 xml:space="preserve">31 </w:t>
            </w:r>
            <w:r w:rsidRPr="00A22999">
              <w:rPr>
                <w:sz w:val="30"/>
                <w:szCs w:val="30"/>
                <w:cs/>
              </w:rPr>
              <w:t xml:space="preserve">ธันวาคม </w:t>
            </w:r>
            <w:r w:rsidRPr="00A22999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590D44B7" w14:textId="77777777" w:rsidR="00F824FE" w:rsidRPr="00D044B5" w:rsidRDefault="00F824FE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207F4" w14:textId="77777777" w:rsidR="00F824FE" w:rsidRPr="00D044B5" w:rsidRDefault="00F824FE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 xml:space="preserve">31 </w:t>
            </w:r>
            <w:r w:rsidRPr="00A22999">
              <w:rPr>
                <w:sz w:val="30"/>
                <w:szCs w:val="30"/>
                <w:cs/>
              </w:rPr>
              <w:t xml:space="preserve">ธันวาคม </w:t>
            </w:r>
            <w:r w:rsidRPr="00A22999">
              <w:rPr>
                <w:sz w:val="30"/>
                <w:szCs w:val="30"/>
              </w:rPr>
              <w:t>2566</w:t>
            </w:r>
          </w:p>
        </w:tc>
      </w:tr>
      <w:tr w:rsidR="00F824FE" w:rsidRPr="00494247" w14:paraId="56C3D2A6" w14:textId="77777777">
        <w:trPr>
          <w:trHeight w:val="203"/>
        </w:trPr>
        <w:tc>
          <w:tcPr>
            <w:tcW w:w="5040" w:type="dxa"/>
            <w:shd w:val="clear" w:color="auto" w:fill="auto"/>
          </w:tcPr>
          <w:p w14:paraId="01FDE95D" w14:textId="12802E49" w:rsidR="00F824FE" w:rsidRPr="009B04F8" w:rsidRDefault="007C7D23" w:rsidP="000A54D7">
            <w:pPr>
              <w:spacing w:line="240" w:lineRule="auto"/>
              <w:ind w:left="163" w:hanging="163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สินทรัพย์</w:t>
            </w:r>
            <w:r w:rsidR="00F824FE" w:rsidRPr="009B04F8"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987" w:type="dxa"/>
            <w:shd w:val="clear" w:color="auto" w:fill="auto"/>
          </w:tcPr>
          <w:p w14:paraId="04EE341C" w14:textId="77777777" w:rsidR="00F824FE" w:rsidRPr="00F4526A" w:rsidRDefault="00F824F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4151C6CE" w14:textId="77777777" w:rsidR="00F824FE" w:rsidRPr="00494247" w:rsidRDefault="00F824FE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shd w:val="clear" w:color="auto" w:fill="auto"/>
          </w:tcPr>
          <w:p w14:paraId="794492E2" w14:textId="77777777" w:rsidR="00F824FE" w:rsidRPr="00494247" w:rsidRDefault="00F824F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824FE" w:rsidRPr="00494247" w14:paraId="142A53DE" w14:textId="77777777" w:rsidTr="002E5FCB">
        <w:trPr>
          <w:trHeight w:val="181"/>
        </w:trPr>
        <w:tc>
          <w:tcPr>
            <w:tcW w:w="5040" w:type="dxa"/>
            <w:shd w:val="clear" w:color="auto" w:fill="auto"/>
          </w:tcPr>
          <w:p w14:paraId="31750F89" w14:textId="26F77C38" w:rsidR="00F824FE" w:rsidRPr="009B04F8" w:rsidRDefault="007C7D23" w:rsidP="000A54D7">
            <w:pPr>
              <w:spacing w:line="240" w:lineRule="auto"/>
              <w:ind w:left="504" w:hanging="3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="00F824F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1BD74" w14:textId="0F75E447" w:rsidR="00F824FE" w:rsidRPr="00D3269C" w:rsidRDefault="00124739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4739">
              <w:rPr>
                <w:rFonts w:ascii="Angsana New" w:hAnsi="Angsana New"/>
                <w:color w:val="000000"/>
                <w:sz w:val="30"/>
                <w:szCs w:val="30"/>
                <w:cs/>
              </w:rPr>
              <w:t>80</w:t>
            </w:r>
            <w:r w:rsidRPr="0012473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24739">
              <w:rPr>
                <w:rFonts w:ascii="Angsana New" w:hAnsi="Angsana New"/>
                <w:color w:val="000000"/>
                <w:sz w:val="30"/>
                <w:szCs w:val="30"/>
                <w:cs/>
              </w:rPr>
              <w:t>394.24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592DFE4E" w14:textId="77777777" w:rsidR="00F824FE" w:rsidRPr="00494247" w:rsidRDefault="00F824FE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1D738" w14:textId="054B89FD" w:rsidR="00F824FE" w:rsidRPr="00494247" w:rsidRDefault="007C7D23" w:rsidP="00AE3E3A">
            <w:pPr>
              <w:tabs>
                <w:tab w:val="decimal" w:pos="1422"/>
              </w:tabs>
              <w:spacing w:line="400" w:lineRule="exact"/>
              <w:ind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F824FE" w:rsidRPr="00D3269C" w14:paraId="1AA47B29" w14:textId="77777777" w:rsidTr="002E5FCB">
        <w:trPr>
          <w:trHeight w:val="149"/>
        </w:trPr>
        <w:tc>
          <w:tcPr>
            <w:tcW w:w="5040" w:type="dxa"/>
            <w:shd w:val="clear" w:color="auto" w:fill="auto"/>
          </w:tcPr>
          <w:p w14:paraId="36E01AEE" w14:textId="49C2CF14" w:rsidR="00F824FE" w:rsidRPr="00D3269C" w:rsidRDefault="00F824FE" w:rsidP="000A54D7">
            <w:pPr>
              <w:tabs>
                <w:tab w:val="left" w:pos="8040"/>
              </w:tabs>
              <w:spacing w:line="240" w:lineRule="auto"/>
              <w:ind w:left="54" w:hanging="1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  <w:r w:rsidR="007C7D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ทางการเงินหมุนเวียนอื่น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5E78A" w14:textId="1052C781" w:rsidR="00F824FE" w:rsidRPr="00D3269C" w:rsidRDefault="00124739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4739">
              <w:rPr>
                <w:rFonts w:ascii="Angsana New" w:hAnsi="Angsana New"/>
                <w:color w:val="000000"/>
                <w:sz w:val="30"/>
                <w:szCs w:val="30"/>
                <w:cs/>
              </w:rPr>
              <w:t>80</w:t>
            </w:r>
            <w:r w:rsidRPr="0012473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24739">
              <w:rPr>
                <w:rFonts w:ascii="Angsana New" w:hAnsi="Angsana New"/>
                <w:color w:val="000000"/>
                <w:sz w:val="30"/>
                <w:szCs w:val="30"/>
                <w:cs/>
              </w:rPr>
              <w:t>394.24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C407320" w14:textId="77777777" w:rsidR="00F824FE" w:rsidRPr="00D3269C" w:rsidRDefault="00F824FE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D4BDE" w14:textId="22A228C0" w:rsidR="00F824FE" w:rsidRPr="00D3269C" w:rsidRDefault="007C7D23" w:rsidP="00AE3E3A">
            <w:pPr>
              <w:tabs>
                <w:tab w:val="decimal" w:pos="1422"/>
              </w:tabs>
              <w:spacing w:line="400" w:lineRule="exact"/>
              <w:ind w:right="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14:paraId="5C33E949" w14:textId="77777777" w:rsidR="00F824FE" w:rsidRPr="00173AA1" w:rsidRDefault="00F824FE" w:rsidP="000A54D7">
      <w:pPr>
        <w:tabs>
          <w:tab w:val="left" w:pos="513"/>
          <w:tab w:val="decimal" w:pos="7920"/>
        </w:tabs>
        <w:spacing w:before="12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10C8EDE7" w14:textId="77777777" w:rsidR="006A4D71" w:rsidRDefault="006A4D71" w:rsidP="000A54D7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  <w:sectPr w:rsidR="006A4D71" w:rsidSect="00C5357E">
          <w:headerReference w:type="default" r:id="rId13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14:paraId="4984C992" w14:textId="3227A8DD" w:rsidR="00F95B64" w:rsidRDefault="00F95B64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0E4BF58" w14:textId="16C94495" w:rsidR="00586F64" w:rsidRDefault="00586F64" w:rsidP="000A54D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9" w:name="_Hlk146541021"/>
      <w:r w:rsidRPr="00202C39">
        <w:rPr>
          <w:rFonts w:ascii="Angsana New" w:hAnsi="Angsana New" w:hint="cs"/>
          <w:sz w:val="30"/>
          <w:szCs w:val="30"/>
          <w:cs/>
        </w:rPr>
        <w:t>ราย</w:t>
      </w:r>
      <w:r w:rsidR="00A33CED" w:rsidRPr="00202C39">
        <w:rPr>
          <w:rFonts w:ascii="Angsana New" w:hAnsi="Angsana New" w:hint="cs"/>
          <w:sz w:val="30"/>
          <w:szCs w:val="30"/>
          <w:cs/>
        </w:rPr>
        <w:t>ละเอียดของเงินลงทุนในบริษัทย่อย</w:t>
      </w:r>
      <w:r w:rsidR="004F2DF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AF4E2C" w:rsidRPr="002E58BA">
        <w:rPr>
          <w:rFonts w:ascii="Angsana New" w:hAnsi="Angsana New"/>
          <w:sz w:val="30"/>
          <w:szCs w:val="30"/>
        </w:rPr>
        <w:t xml:space="preserve">31 </w:t>
      </w:r>
      <w:r w:rsidR="00AF4E2C" w:rsidRPr="002E58BA">
        <w:rPr>
          <w:rFonts w:ascii="Angsana New" w:hAnsi="Angsana New"/>
          <w:sz w:val="30"/>
          <w:szCs w:val="30"/>
          <w:cs/>
        </w:rPr>
        <w:t xml:space="preserve">ธันวาคม </w:t>
      </w:r>
      <w:r w:rsidR="00AF4E2C" w:rsidRPr="002E58BA">
        <w:rPr>
          <w:rFonts w:ascii="Angsana New" w:hAnsi="Angsana New"/>
          <w:sz w:val="30"/>
          <w:szCs w:val="30"/>
        </w:rPr>
        <w:t xml:space="preserve">2567 </w:t>
      </w:r>
      <w:r w:rsidR="00AF4E2C" w:rsidRPr="002E58BA">
        <w:rPr>
          <w:rFonts w:ascii="Angsana New" w:hAnsi="Angsana New"/>
          <w:sz w:val="30"/>
          <w:szCs w:val="30"/>
          <w:cs/>
        </w:rPr>
        <w:t xml:space="preserve">และ </w:t>
      </w:r>
      <w:r w:rsidR="00AF4E2C">
        <w:rPr>
          <w:rFonts w:ascii="Angsana New" w:hAnsi="Angsana New"/>
          <w:sz w:val="30"/>
          <w:szCs w:val="30"/>
        </w:rPr>
        <w:t>2566</w:t>
      </w:r>
      <w:r w:rsidR="004F2DF8">
        <w:rPr>
          <w:rFonts w:ascii="Angsana New" w:hAnsi="Angsana New"/>
          <w:sz w:val="30"/>
          <w:szCs w:val="30"/>
          <w:lang w:val="en-US"/>
        </w:rPr>
        <w:t xml:space="preserve"> </w:t>
      </w:r>
      <w:r w:rsidR="00A33CED" w:rsidRPr="00202C39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12794" w:type="dxa"/>
        <w:tblInd w:w="1728" w:type="dxa"/>
        <w:tblLayout w:type="fixed"/>
        <w:tblLook w:val="0000" w:firstRow="0" w:lastRow="0" w:firstColumn="0" w:lastColumn="0" w:noHBand="0" w:noVBand="0"/>
      </w:tblPr>
      <w:tblGrid>
        <w:gridCol w:w="3564"/>
        <w:gridCol w:w="1498"/>
        <w:gridCol w:w="1528"/>
        <w:gridCol w:w="1528"/>
        <w:gridCol w:w="1528"/>
        <w:gridCol w:w="1528"/>
        <w:gridCol w:w="1620"/>
      </w:tblGrid>
      <w:tr w:rsidR="00D76AD9" w:rsidRPr="00C91FFE" w14:paraId="39CA7077" w14:textId="77777777" w:rsidTr="00E06F68">
        <w:tc>
          <w:tcPr>
            <w:tcW w:w="3564" w:type="dxa"/>
            <w:shd w:val="clear" w:color="auto" w:fill="auto"/>
          </w:tcPr>
          <w:p w14:paraId="5A5D4B31" w14:textId="77777777" w:rsidR="00D76AD9" w:rsidRPr="00C91FFE" w:rsidRDefault="00D76AD9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30" w:type="dxa"/>
            <w:gridSpan w:val="6"/>
          </w:tcPr>
          <w:p w14:paraId="481A7369" w14:textId="77777777" w:rsidR="00D76AD9" w:rsidRPr="00C91FFE" w:rsidRDefault="00D76AD9" w:rsidP="000A54D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1F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AD9" w:rsidRPr="00C91FFE" w14:paraId="20273216" w14:textId="77777777" w:rsidTr="007705A3">
        <w:tc>
          <w:tcPr>
            <w:tcW w:w="3564" w:type="dxa"/>
            <w:vMerge w:val="restart"/>
            <w:shd w:val="clear" w:color="auto" w:fill="auto"/>
          </w:tcPr>
          <w:p w14:paraId="26495F99" w14:textId="77777777" w:rsidR="00D76AD9" w:rsidRPr="00C91FFE" w:rsidRDefault="00D76AD9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1F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vMerge w:val="restart"/>
            <w:shd w:val="clear" w:color="auto" w:fill="auto"/>
          </w:tcPr>
          <w:p w14:paraId="67E5264E" w14:textId="77777777" w:rsidR="00D76AD9" w:rsidRPr="00C91FFE" w:rsidRDefault="00D76AD9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1F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ทุนจดทะเบียน</w:t>
            </w:r>
          </w:p>
          <w:p w14:paraId="5CFB613D" w14:textId="77777777" w:rsidR="00D76AD9" w:rsidRPr="00A44C02" w:rsidRDefault="00D76AD9" w:rsidP="000A54D7">
            <w:pPr>
              <w:spacing w:line="240" w:lineRule="auto"/>
              <w:ind w:right="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56" w:type="dxa"/>
            <w:gridSpan w:val="2"/>
          </w:tcPr>
          <w:p w14:paraId="78818082" w14:textId="73EDE803" w:rsidR="00C91FFE" w:rsidRPr="004D152A" w:rsidRDefault="008E0EA1" w:rsidP="000A54D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06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ทุนจ</w:t>
            </w:r>
            <w:r w:rsidR="001440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ทะเบียนที่ชำระแล้ว</w:t>
            </w:r>
          </w:p>
        </w:tc>
        <w:tc>
          <w:tcPr>
            <w:tcW w:w="3056" w:type="dxa"/>
            <w:gridSpan w:val="2"/>
            <w:shd w:val="clear" w:color="auto" w:fill="auto"/>
          </w:tcPr>
          <w:p w14:paraId="31210DFA" w14:textId="20D41E48" w:rsidR="00D76AD9" w:rsidRPr="00C91FFE" w:rsidRDefault="00D76AD9" w:rsidP="000A54D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1F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เงินลงทุนตามวิธีราคาทุน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5C220503" w14:textId="39192E99" w:rsidR="00D76AD9" w:rsidRPr="00A44C02" w:rsidRDefault="00D76AD9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1F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</w:tr>
      <w:tr w:rsidR="00AF4E2C" w:rsidRPr="00C91FFE" w14:paraId="4832075D" w14:textId="77777777" w:rsidTr="007705A3">
        <w:tc>
          <w:tcPr>
            <w:tcW w:w="3564" w:type="dxa"/>
            <w:vMerge/>
            <w:shd w:val="clear" w:color="auto" w:fill="auto"/>
          </w:tcPr>
          <w:p w14:paraId="46896906" w14:textId="77777777" w:rsidR="00AF4E2C" w:rsidRPr="00C91FFE" w:rsidRDefault="00AF4E2C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8" w:type="dxa"/>
            <w:vMerge/>
            <w:shd w:val="clear" w:color="auto" w:fill="auto"/>
          </w:tcPr>
          <w:p w14:paraId="208EF14F" w14:textId="77777777" w:rsidR="00AF4E2C" w:rsidRPr="00C91FFE" w:rsidRDefault="00AF4E2C" w:rsidP="000A54D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8" w:type="dxa"/>
          </w:tcPr>
          <w:p w14:paraId="26CC2D48" w14:textId="2DB9433F" w:rsidR="00AF4E2C" w:rsidRPr="007106EA" w:rsidRDefault="00AF4E2C" w:rsidP="000A54D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28" w:type="dxa"/>
          </w:tcPr>
          <w:p w14:paraId="01F1E4DF" w14:textId="36DDD055" w:rsidR="00AF4E2C" w:rsidRPr="00C91FFE" w:rsidRDefault="00AF4E2C" w:rsidP="000A54D7">
            <w:pPr>
              <w:spacing w:line="360" w:lineRule="exact"/>
              <w:ind w:right="-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28" w:type="dxa"/>
            <w:shd w:val="clear" w:color="auto" w:fill="auto"/>
          </w:tcPr>
          <w:p w14:paraId="37E5FDF4" w14:textId="0EDD5742" w:rsidR="00AF4E2C" w:rsidRDefault="00AF4E2C" w:rsidP="000A54D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28" w:type="dxa"/>
            <w:shd w:val="clear" w:color="auto" w:fill="auto"/>
          </w:tcPr>
          <w:p w14:paraId="0D4C434D" w14:textId="426B20D0" w:rsidR="00AF4E2C" w:rsidRPr="00C91FFE" w:rsidRDefault="00AF4E2C" w:rsidP="000A54D7">
            <w:pPr>
              <w:spacing w:line="360" w:lineRule="exact"/>
              <w:ind w:right="-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20" w:type="dxa"/>
            <w:vMerge/>
            <w:shd w:val="clear" w:color="auto" w:fill="auto"/>
          </w:tcPr>
          <w:p w14:paraId="41BE9A4B" w14:textId="77777777" w:rsidR="00AF4E2C" w:rsidRPr="00C91FFE" w:rsidRDefault="00AF4E2C" w:rsidP="000A54D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76AD9" w:rsidRPr="00C91FFE" w14:paraId="216A3E0A" w14:textId="77777777" w:rsidTr="00B81404">
        <w:trPr>
          <w:trHeight w:hRule="exact" w:val="401"/>
        </w:trPr>
        <w:tc>
          <w:tcPr>
            <w:tcW w:w="3564" w:type="dxa"/>
            <w:shd w:val="clear" w:color="auto" w:fill="auto"/>
          </w:tcPr>
          <w:p w14:paraId="1AB94259" w14:textId="77777777" w:rsidR="00D76AD9" w:rsidRPr="00C91FFE" w:rsidRDefault="00D76AD9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8" w:type="dxa"/>
            <w:shd w:val="clear" w:color="auto" w:fill="auto"/>
          </w:tcPr>
          <w:p w14:paraId="50330754" w14:textId="77777777" w:rsidR="00D76AD9" w:rsidRPr="00C91FFE" w:rsidRDefault="00D76AD9" w:rsidP="000A54D7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8" w:type="dxa"/>
          </w:tcPr>
          <w:p w14:paraId="2AEBCEA5" w14:textId="77777777" w:rsidR="00C91FFE" w:rsidRPr="00EA21B5" w:rsidRDefault="00C91FFE" w:rsidP="000A54D7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8" w:type="dxa"/>
          </w:tcPr>
          <w:p w14:paraId="739BDE28" w14:textId="2E1906B4" w:rsidR="00C91FFE" w:rsidRPr="00C91FFE" w:rsidRDefault="00365560" w:rsidP="000A54D7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91FFE">
              <w:rPr>
                <w:color w:val="000000"/>
                <w:sz w:val="28"/>
                <w:szCs w:val="28"/>
                <w:cs/>
              </w:rPr>
              <w:t xml:space="preserve">(หน่วย: </w:t>
            </w:r>
            <w:r w:rsidRPr="00C91FFE">
              <w:rPr>
                <w:rFonts w:hint="cs"/>
                <w:color w:val="000000"/>
                <w:sz w:val="28"/>
                <w:szCs w:val="28"/>
                <w:cs/>
              </w:rPr>
              <w:t>บาท</w:t>
            </w:r>
            <w:r w:rsidRPr="00C91FFE"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</w:tcPr>
          <w:p w14:paraId="50AD07CB" w14:textId="77777777" w:rsidR="00D76AD9" w:rsidRPr="00C91FFE" w:rsidRDefault="00D76AD9" w:rsidP="000A54D7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1910CE44" w14:textId="55836DD2" w:rsidR="00D76AD9" w:rsidRPr="00C91FFE" w:rsidRDefault="00D76AD9" w:rsidP="000A54D7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4C5C02D" w14:textId="4ED50FB0" w:rsidR="00D76AD9" w:rsidRPr="00C91FFE" w:rsidRDefault="00CF07B2" w:rsidP="000A54D7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91FFE">
              <w:rPr>
                <w:color w:val="000000"/>
                <w:sz w:val="28"/>
                <w:szCs w:val="28"/>
              </w:rPr>
              <w:t>(</w:t>
            </w:r>
            <w:r w:rsidRPr="00C91FFE">
              <w:rPr>
                <w:color w:val="000000"/>
                <w:sz w:val="28"/>
                <w:szCs w:val="28"/>
                <w:cs/>
              </w:rPr>
              <w:t>หน่วย</w:t>
            </w:r>
            <w:r w:rsidRPr="00C91FFE">
              <w:rPr>
                <w:color w:val="000000"/>
                <w:sz w:val="28"/>
                <w:szCs w:val="28"/>
              </w:rPr>
              <w:t xml:space="preserve">: </w:t>
            </w:r>
            <w:r w:rsidRPr="00C91FFE">
              <w:rPr>
                <w:rFonts w:hint="cs"/>
                <w:color w:val="000000"/>
                <w:sz w:val="28"/>
                <w:szCs w:val="28"/>
                <w:cs/>
              </w:rPr>
              <w:t>ร้อยละ</w:t>
            </w:r>
            <w:r w:rsidRPr="00C91FFE">
              <w:rPr>
                <w:color w:val="000000"/>
                <w:sz w:val="28"/>
                <w:szCs w:val="28"/>
              </w:rPr>
              <w:t>)</w:t>
            </w:r>
          </w:p>
        </w:tc>
      </w:tr>
      <w:tr w:rsidR="00F16E0F" w:rsidRPr="00C91FFE" w14:paraId="0AC92FED" w14:textId="77777777" w:rsidTr="00373286">
        <w:trPr>
          <w:trHeight w:val="203"/>
        </w:trPr>
        <w:tc>
          <w:tcPr>
            <w:tcW w:w="3564" w:type="dxa"/>
            <w:shd w:val="clear" w:color="auto" w:fill="auto"/>
          </w:tcPr>
          <w:p w14:paraId="03DAC840" w14:textId="77777777" w:rsidR="00F16E0F" w:rsidRPr="00C91FFE" w:rsidRDefault="00F16E0F" w:rsidP="000A54D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1FF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498" w:type="dxa"/>
            <w:shd w:val="clear" w:color="auto" w:fill="auto"/>
          </w:tcPr>
          <w:p w14:paraId="7B40DEB7" w14:textId="01ACD053" w:rsidR="00F16E0F" w:rsidRPr="00875388" w:rsidRDefault="00F16E0F" w:rsidP="000A54D7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5,000,000</w:t>
            </w:r>
            <w:r w:rsidR="0014409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2ED45F17" w14:textId="69E86D0A" w:rsidR="00F16E0F" w:rsidRPr="00875388" w:rsidRDefault="00BE1723" w:rsidP="000A54D7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2,383,860</w:t>
            </w:r>
            <w:r w:rsidR="0014409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  <w:shd w:val="clear" w:color="auto" w:fill="auto"/>
          </w:tcPr>
          <w:p w14:paraId="164B85D2" w14:textId="011ACD56" w:rsidR="00F16E0F" w:rsidRPr="00875388" w:rsidRDefault="00F16E0F" w:rsidP="000A54D7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46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1,250,000</w:t>
            </w:r>
            <w:r w:rsidR="0014409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  <w:shd w:val="clear" w:color="auto" w:fill="auto"/>
          </w:tcPr>
          <w:p w14:paraId="02AD1DC7" w14:textId="38489A54" w:rsidR="00F16E0F" w:rsidRPr="00875388" w:rsidRDefault="00BC373D" w:rsidP="000A54D7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20256" w:rsidRPr="007D55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274</w:t>
            </w:r>
            <w:r w:rsidR="00220256" w:rsidRPr="007D55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900</w:t>
            </w:r>
            <w:r w:rsidR="0022025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28" w:type="dxa"/>
            <w:shd w:val="clear" w:color="auto" w:fill="auto"/>
          </w:tcPr>
          <w:p w14:paraId="465C022E" w14:textId="06B88911" w:rsidR="00F16E0F" w:rsidRPr="00875388" w:rsidRDefault="00F16E0F" w:rsidP="000A54D7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637,450.00</w:t>
            </w:r>
          </w:p>
        </w:tc>
        <w:tc>
          <w:tcPr>
            <w:tcW w:w="1620" w:type="dxa"/>
            <w:shd w:val="clear" w:color="auto" w:fill="auto"/>
          </w:tcPr>
          <w:p w14:paraId="52CC82F7" w14:textId="546ADDF4" w:rsidR="00F16E0F" w:rsidRPr="00875388" w:rsidRDefault="00BC373D" w:rsidP="000A54D7">
            <w:pPr>
              <w:tabs>
                <w:tab w:val="decimal" w:pos="849"/>
              </w:tabs>
              <w:spacing w:line="400" w:lineRule="exact"/>
              <w:ind w:right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51</w:t>
            </w:r>
          </w:p>
        </w:tc>
      </w:tr>
      <w:tr w:rsidR="0014409A" w:rsidRPr="00C91FFE" w14:paraId="74CEE7B3" w14:textId="77777777" w:rsidTr="00705DAC">
        <w:trPr>
          <w:trHeight w:val="203"/>
        </w:trPr>
        <w:tc>
          <w:tcPr>
            <w:tcW w:w="3564" w:type="dxa"/>
            <w:shd w:val="clear" w:color="auto" w:fill="auto"/>
          </w:tcPr>
          <w:p w14:paraId="634043AE" w14:textId="77777777" w:rsidR="0014409A" w:rsidRPr="00C91FFE" w:rsidRDefault="0014409A" w:rsidP="0014409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1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1498" w:type="dxa"/>
            <w:shd w:val="clear" w:color="auto" w:fill="auto"/>
          </w:tcPr>
          <w:p w14:paraId="337146F9" w14:textId="2DD782A6" w:rsidR="0014409A" w:rsidRPr="00875388" w:rsidRDefault="0014409A" w:rsidP="0014409A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5,000,000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  <w:shd w:val="clear" w:color="auto" w:fill="auto"/>
          </w:tcPr>
          <w:p w14:paraId="7D054409" w14:textId="3AA63A5D" w:rsidR="0014409A" w:rsidRPr="00875388" w:rsidRDefault="0014409A" w:rsidP="0014409A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5,000,000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  <w:shd w:val="clear" w:color="auto" w:fill="auto"/>
          </w:tcPr>
          <w:p w14:paraId="5966CAAC" w14:textId="516A5F1B" w:rsidR="0014409A" w:rsidRPr="00875388" w:rsidRDefault="0014409A" w:rsidP="0014409A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46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1,250,000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  <w:shd w:val="clear" w:color="auto" w:fill="auto"/>
          </w:tcPr>
          <w:p w14:paraId="1BBC935A" w14:textId="695D9DBB" w:rsidR="0014409A" w:rsidRPr="00875388" w:rsidRDefault="0014409A" w:rsidP="0014409A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621C7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549</w:t>
            </w:r>
            <w:r w:rsidRPr="00621C7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800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28" w:type="dxa"/>
            <w:shd w:val="clear" w:color="auto" w:fill="auto"/>
          </w:tcPr>
          <w:p w14:paraId="2C6DB5D1" w14:textId="706F040D" w:rsidR="0014409A" w:rsidRPr="00875388" w:rsidRDefault="0014409A" w:rsidP="0014409A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637,450.00 </w:t>
            </w:r>
          </w:p>
        </w:tc>
        <w:tc>
          <w:tcPr>
            <w:tcW w:w="1620" w:type="dxa"/>
            <w:shd w:val="clear" w:color="auto" w:fill="auto"/>
          </w:tcPr>
          <w:p w14:paraId="07E4EFC4" w14:textId="2154CE84" w:rsidR="0014409A" w:rsidRPr="00875388" w:rsidRDefault="0014409A" w:rsidP="0014409A">
            <w:pPr>
              <w:tabs>
                <w:tab w:val="decimal" w:pos="849"/>
              </w:tabs>
              <w:spacing w:line="400" w:lineRule="exact"/>
              <w:ind w:right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51</w:t>
            </w:r>
          </w:p>
        </w:tc>
      </w:tr>
      <w:tr w:rsidR="0014409A" w:rsidRPr="00C91FFE" w14:paraId="2BDBF1C7" w14:textId="77777777" w:rsidTr="00373286">
        <w:trPr>
          <w:trHeight w:val="181"/>
        </w:trPr>
        <w:tc>
          <w:tcPr>
            <w:tcW w:w="3564" w:type="dxa"/>
            <w:shd w:val="clear" w:color="auto" w:fill="auto"/>
          </w:tcPr>
          <w:p w14:paraId="409BB264" w14:textId="77777777" w:rsidR="0014409A" w:rsidRPr="00C91FFE" w:rsidRDefault="0014409A" w:rsidP="0014409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1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498" w:type="dxa"/>
            <w:shd w:val="clear" w:color="auto" w:fill="auto"/>
          </w:tcPr>
          <w:p w14:paraId="3017839D" w14:textId="27D169C8" w:rsidR="0014409A" w:rsidRPr="00875388" w:rsidRDefault="0014409A" w:rsidP="0014409A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5,000,000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008DB815" w14:textId="583F59F8" w:rsidR="0014409A" w:rsidRPr="00875388" w:rsidRDefault="0014409A" w:rsidP="0014409A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2,141,520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  <w:shd w:val="clear" w:color="auto" w:fill="auto"/>
          </w:tcPr>
          <w:p w14:paraId="480C4891" w14:textId="02C789E1" w:rsidR="0014409A" w:rsidRPr="00875388" w:rsidRDefault="0014409A" w:rsidP="0014409A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46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1,250,000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  <w:shd w:val="clear" w:color="auto" w:fill="auto"/>
          </w:tcPr>
          <w:p w14:paraId="1120FD59" w14:textId="071BE7DC" w:rsidR="0014409A" w:rsidRPr="00875388" w:rsidRDefault="0014409A" w:rsidP="0014409A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D55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274</w:t>
            </w:r>
            <w:r w:rsidRPr="007D55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color w:val="000000"/>
                <w:sz w:val="28"/>
                <w:szCs w:val="28"/>
              </w:rPr>
              <w:t>900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28" w:type="dxa"/>
            <w:shd w:val="clear" w:color="auto" w:fill="auto"/>
          </w:tcPr>
          <w:p w14:paraId="39A3F49B" w14:textId="6DFB4D5F" w:rsidR="0014409A" w:rsidRPr="00875388" w:rsidRDefault="0014409A" w:rsidP="0014409A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637,450.00 </w:t>
            </w:r>
          </w:p>
        </w:tc>
        <w:tc>
          <w:tcPr>
            <w:tcW w:w="1620" w:type="dxa"/>
            <w:shd w:val="clear" w:color="auto" w:fill="auto"/>
          </w:tcPr>
          <w:p w14:paraId="61EBBDC4" w14:textId="451F14DF" w:rsidR="0014409A" w:rsidRPr="00875388" w:rsidRDefault="0014409A" w:rsidP="0014409A">
            <w:pPr>
              <w:tabs>
                <w:tab w:val="decimal" w:pos="849"/>
              </w:tabs>
              <w:spacing w:line="400" w:lineRule="exact"/>
              <w:ind w:right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51</w:t>
            </w:r>
          </w:p>
        </w:tc>
      </w:tr>
      <w:tr w:rsidR="00D76AD9" w:rsidRPr="00C91FFE" w14:paraId="233E968B" w14:textId="77777777" w:rsidTr="00373286">
        <w:trPr>
          <w:trHeight w:val="181"/>
        </w:trPr>
        <w:tc>
          <w:tcPr>
            <w:tcW w:w="3564" w:type="dxa"/>
            <w:shd w:val="clear" w:color="auto" w:fill="auto"/>
          </w:tcPr>
          <w:p w14:paraId="2FD73683" w14:textId="77777777" w:rsidR="00D76AD9" w:rsidRPr="00C91FFE" w:rsidRDefault="00D76AD9" w:rsidP="000A54D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1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</w:t>
            </w:r>
            <w:r w:rsidRPr="00C91FFE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C91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อินดัสทรี จำกัด</w:t>
            </w:r>
          </w:p>
        </w:tc>
        <w:tc>
          <w:tcPr>
            <w:tcW w:w="1498" w:type="dxa"/>
            <w:shd w:val="clear" w:color="auto" w:fill="auto"/>
          </w:tcPr>
          <w:p w14:paraId="6E53038C" w14:textId="6BB51ECA" w:rsidR="00D76AD9" w:rsidRPr="00875388" w:rsidRDefault="00D76AD9" w:rsidP="000A54D7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160,000,000</w:t>
            </w:r>
            <w:r w:rsidR="0014409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</w:tcPr>
          <w:p w14:paraId="3691093B" w14:textId="69D604D8" w:rsidR="00C91FFE" w:rsidRPr="00875388" w:rsidRDefault="00BE1723" w:rsidP="000A54D7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160,000,000</w:t>
            </w:r>
            <w:r w:rsidR="0014409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  <w:shd w:val="clear" w:color="auto" w:fill="auto"/>
          </w:tcPr>
          <w:p w14:paraId="420D91AF" w14:textId="27EDA6D6" w:rsidR="00C91FFE" w:rsidRPr="00875388" w:rsidRDefault="008E0EA1" w:rsidP="000A54D7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160,000,000</w:t>
            </w:r>
            <w:r w:rsidR="0014409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  <w:shd w:val="clear" w:color="auto" w:fill="auto"/>
          </w:tcPr>
          <w:p w14:paraId="01BC0866" w14:textId="51DA206D" w:rsidR="00D76AD9" w:rsidRPr="00875388" w:rsidRDefault="00220256" w:rsidP="000A54D7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158,399,800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</w:t>
            </w:r>
            <w:r w:rsidR="00BC373D" w:rsidRPr="00BC373D">
              <w:rPr>
                <w:rFonts w:ascii="Angsana New" w:hAnsi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28" w:type="dxa"/>
            <w:shd w:val="clear" w:color="auto" w:fill="auto"/>
          </w:tcPr>
          <w:p w14:paraId="259AF252" w14:textId="77777777" w:rsidR="00D76AD9" w:rsidRPr="00875388" w:rsidRDefault="00D76AD9" w:rsidP="000A54D7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158,399,800.00</w:t>
            </w:r>
          </w:p>
        </w:tc>
        <w:tc>
          <w:tcPr>
            <w:tcW w:w="1620" w:type="dxa"/>
            <w:shd w:val="clear" w:color="auto" w:fill="auto"/>
          </w:tcPr>
          <w:p w14:paraId="444EEF49" w14:textId="77777777" w:rsidR="00D76AD9" w:rsidRPr="00875388" w:rsidRDefault="00D76AD9" w:rsidP="000A54D7">
            <w:pPr>
              <w:tabs>
                <w:tab w:val="decimal" w:pos="849"/>
              </w:tabs>
              <w:spacing w:line="400" w:lineRule="exact"/>
              <w:ind w:right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</w:p>
        </w:tc>
      </w:tr>
      <w:tr w:rsidR="00D76AD9" w:rsidRPr="00C91FFE" w14:paraId="4D36D82D" w14:textId="77777777" w:rsidTr="00373286">
        <w:trPr>
          <w:trHeight w:val="181"/>
        </w:trPr>
        <w:tc>
          <w:tcPr>
            <w:tcW w:w="3564" w:type="dxa"/>
            <w:shd w:val="clear" w:color="auto" w:fill="auto"/>
          </w:tcPr>
          <w:p w14:paraId="33220FDD" w14:textId="77777777" w:rsidR="00D76AD9" w:rsidRPr="00C91FFE" w:rsidRDefault="00D76AD9" w:rsidP="000A54D7">
            <w:pPr>
              <w:spacing w:line="240" w:lineRule="auto"/>
              <w:ind w:right="51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1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98" w:type="dxa"/>
            <w:shd w:val="clear" w:color="auto" w:fill="auto"/>
          </w:tcPr>
          <w:p w14:paraId="3CC7620F" w14:textId="77777777" w:rsidR="00D76AD9" w:rsidRPr="00875388" w:rsidRDefault="00D76AD9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28" w:type="dxa"/>
          </w:tcPr>
          <w:p w14:paraId="6CAFF5D7" w14:textId="77777777" w:rsidR="00C91FFE" w:rsidRPr="00875388" w:rsidRDefault="00C91FF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8" w:type="dxa"/>
          </w:tcPr>
          <w:p w14:paraId="7659C72E" w14:textId="34236E86" w:rsidR="00C91FFE" w:rsidRPr="00875388" w:rsidRDefault="00C91FF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14:paraId="4809ABF2" w14:textId="6415D559" w:rsidR="00D76AD9" w:rsidRPr="00875388" w:rsidRDefault="00220256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D55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163,499,400.00</w:t>
            </w:r>
          </w:p>
        </w:tc>
        <w:tc>
          <w:tcPr>
            <w:tcW w:w="1528" w:type="dxa"/>
            <w:shd w:val="clear" w:color="auto" w:fill="auto"/>
          </w:tcPr>
          <w:p w14:paraId="36163C3B" w14:textId="4089FFD3" w:rsidR="00D76AD9" w:rsidRPr="00875388" w:rsidRDefault="00875388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160,312,150.00</w:t>
            </w:r>
          </w:p>
        </w:tc>
        <w:tc>
          <w:tcPr>
            <w:tcW w:w="1620" w:type="dxa"/>
            <w:shd w:val="clear" w:color="auto" w:fill="auto"/>
          </w:tcPr>
          <w:p w14:paraId="0E116AB2" w14:textId="77777777" w:rsidR="00D76AD9" w:rsidRPr="00875388" w:rsidRDefault="00D76AD9" w:rsidP="000A54D7">
            <w:pPr>
              <w:tabs>
                <w:tab w:val="decimal" w:pos="101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bookmarkEnd w:id="9"/>
    </w:tbl>
    <w:p w14:paraId="6D3154A0" w14:textId="77777777" w:rsidR="001A521A" w:rsidRDefault="001A521A" w:rsidP="000A54D7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30"/>
          <w:szCs w:val="30"/>
        </w:rPr>
        <w:sectPr w:rsidR="001A521A" w:rsidSect="00C5357E">
          <w:headerReference w:type="default" r:id="rId14"/>
          <w:footerReference w:type="default" r:id="rId15"/>
          <w:pgSz w:w="16840" w:h="11907" w:orient="landscape" w:code="9"/>
          <w:pgMar w:top="1152" w:right="691" w:bottom="1152" w:left="576" w:header="720" w:footer="720" w:gutter="0"/>
          <w:paperSrc w:first="7" w:other="7"/>
          <w:cols w:space="737"/>
          <w:docGrid w:linePitch="299"/>
        </w:sectPr>
      </w:pPr>
    </w:p>
    <w:p w14:paraId="24AC032D" w14:textId="714B1C67" w:rsidR="00775A9B" w:rsidRPr="00A42FE3" w:rsidRDefault="00DC0546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42FE3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CC7DC9E" w14:textId="349CD80C" w:rsidR="00FA4287" w:rsidRDefault="00FA4287" w:rsidP="000A54D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A4287">
        <w:rPr>
          <w:rFonts w:ascii="Angsana New" w:hAnsi="Angsana New"/>
          <w:sz w:val="30"/>
          <w:szCs w:val="30"/>
          <w:cs/>
        </w:rPr>
        <w:t>ณ วันที่</w:t>
      </w:r>
      <w:r w:rsidR="00DF5AAA">
        <w:rPr>
          <w:rFonts w:ascii="Angsana New" w:hAnsi="Angsana New" w:hint="cs"/>
          <w:sz w:val="30"/>
          <w:szCs w:val="30"/>
          <w:cs/>
        </w:rPr>
        <w:t xml:space="preserve"> </w:t>
      </w:r>
      <w:r w:rsidR="001637FF" w:rsidRPr="001637FF">
        <w:rPr>
          <w:rFonts w:ascii="Angsana New" w:hAnsi="Angsana New"/>
          <w:sz w:val="30"/>
          <w:szCs w:val="30"/>
        </w:rPr>
        <w:t xml:space="preserve">31 </w:t>
      </w:r>
      <w:r w:rsidR="001637FF" w:rsidRPr="001637FF">
        <w:rPr>
          <w:rFonts w:ascii="Angsana New" w:hAnsi="Angsana New"/>
          <w:sz w:val="30"/>
          <w:szCs w:val="30"/>
          <w:cs/>
        </w:rPr>
        <w:t xml:space="preserve">ธันวาคม </w:t>
      </w:r>
      <w:r w:rsidR="001637FF" w:rsidRPr="001637FF">
        <w:rPr>
          <w:rFonts w:ascii="Angsana New" w:hAnsi="Angsana New"/>
          <w:sz w:val="30"/>
          <w:szCs w:val="30"/>
        </w:rPr>
        <w:t>256</w:t>
      </w:r>
      <w:r w:rsidR="001637FF">
        <w:rPr>
          <w:rFonts w:ascii="Angsana New" w:hAnsi="Angsana New"/>
          <w:sz w:val="30"/>
          <w:szCs w:val="30"/>
        </w:rPr>
        <w:t>7</w:t>
      </w:r>
      <w:r w:rsidR="00DF5AAA">
        <w:rPr>
          <w:rFonts w:ascii="Angsana New" w:hAnsi="Angsana New" w:hint="cs"/>
          <w:sz w:val="30"/>
          <w:szCs w:val="30"/>
          <w:cs/>
        </w:rPr>
        <w:t xml:space="preserve"> </w:t>
      </w:r>
      <w:r w:rsidR="001637FF">
        <w:rPr>
          <w:rFonts w:ascii="Angsana New" w:hAnsi="Angsana New" w:hint="cs"/>
          <w:sz w:val="30"/>
          <w:szCs w:val="30"/>
          <w:cs/>
        </w:rPr>
        <w:t xml:space="preserve">และ </w:t>
      </w:r>
      <w:r w:rsidR="001637FF">
        <w:rPr>
          <w:rFonts w:ascii="Angsana New" w:hAnsi="Angsana New"/>
          <w:sz w:val="30"/>
          <w:szCs w:val="30"/>
          <w:lang w:val="en-US"/>
        </w:rPr>
        <w:t xml:space="preserve">2566 </w:t>
      </w:r>
      <w:r w:rsidR="00350E4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A4287">
        <w:rPr>
          <w:rFonts w:ascii="Angsana New" w:hAnsi="Angsana New"/>
          <w:sz w:val="30"/>
          <w:szCs w:val="30"/>
          <w:cs/>
        </w:rPr>
        <w:t xml:space="preserve"> มีรายการเปลี่ยนแปลง</w:t>
      </w:r>
      <w:r w:rsidRPr="00FA428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FA4287">
        <w:rPr>
          <w:rFonts w:ascii="Angsana New" w:hAnsi="Angsana New"/>
          <w:sz w:val="30"/>
          <w:szCs w:val="30"/>
        </w:rPr>
        <w:t xml:space="preserve"> </w:t>
      </w:r>
      <w:r w:rsidRPr="00FA4287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EAFA5DB" w14:textId="77777777" w:rsidR="003A3E80" w:rsidRPr="00480DAB" w:rsidRDefault="003A3E80" w:rsidP="000A54D7">
      <w:pPr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Style w:val="TableGrid"/>
        <w:tblW w:w="9185" w:type="dxa"/>
        <w:tblInd w:w="468" w:type="dxa"/>
        <w:tblLook w:val="04A0" w:firstRow="1" w:lastRow="0" w:firstColumn="1" w:lastColumn="0" w:noHBand="0" w:noVBand="1"/>
      </w:tblPr>
      <w:tblGrid>
        <w:gridCol w:w="4001"/>
        <w:gridCol w:w="1728"/>
        <w:gridCol w:w="1728"/>
        <w:gridCol w:w="1728"/>
      </w:tblGrid>
      <w:tr w:rsidR="00A97686" w:rsidRPr="005A32AD" w14:paraId="3834A291" w14:textId="77777777" w:rsidTr="0095741C">
        <w:trPr>
          <w:trHeight w:val="288"/>
          <w:tblHeader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5B76F" w14:textId="77777777" w:rsidR="00A97686" w:rsidRPr="004E50F5" w:rsidRDefault="00A97686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10" w:name="_Hlk158885688"/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B23F9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FCAAB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ED957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0F5">
              <w:rPr>
                <w:rFonts w:ascii="Angsana New" w:hAnsi="Angsana New"/>
                <w:sz w:val="30"/>
                <w:szCs w:val="30"/>
              </w:rPr>
              <w:t>(</w:t>
            </w:r>
            <w:r w:rsidRPr="004E50F5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4E5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50F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97686" w:rsidRPr="005A32AD" w14:paraId="3A386A9F" w14:textId="77777777" w:rsidTr="0095741C">
        <w:trPr>
          <w:trHeight w:val="288"/>
          <w:tblHeader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D64D9" w14:textId="77777777" w:rsidR="00A97686" w:rsidRPr="004E50F5" w:rsidRDefault="00A97686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2C04E" w14:textId="77777777" w:rsidR="00A97686" w:rsidRPr="004E50F5" w:rsidRDefault="00A97686" w:rsidP="000A54D7">
            <w:pPr>
              <w:spacing w:before="20" w:after="2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97686" w:rsidRPr="005A32AD" w14:paraId="667ED727" w14:textId="77777777" w:rsidTr="0095741C">
        <w:trPr>
          <w:trHeight w:val="288"/>
          <w:tblHeader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F1A06" w14:textId="77777777" w:rsidR="00A97686" w:rsidRPr="004E50F5" w:rsidRDefault="00A97686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61DDD" w14:textId="77777777" w:rsidR="00A97686" w:rsidRPr="004E50F5" w:rsidRDefault="00A9768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47E47" w14:textId="77777777" w:rsidR="00A97686" w:rsidRPr="004E50F5" w:rsidRDefault="00A9768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อาคารสำนักงาน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D3F37" w14:textId="77777777" w:rsidR="00A97686" w:rsidRPr="004E50F5" w:rsidRDefault="00A9768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A97686" w:rsidRPr="005A32AD" w14:paraId="2FB3FA07" w14:textId="77777777" w:rsidTr="0095741C">
        <w:trPr>
          <w:trHeight w:val="288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0D986" w14:textId="77777777" w:rsidR="00A97686" w:rsidRPr="004E50F5" w:rsidRDefault="00A97686" w:rsidP="000A54D7">
            <w:pPr>
              <w:spacing w:before="20" w:after="2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5A1CD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D112E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91E81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97686" w:rsidRPr="005A32AD" w14:paraId="5E6A44F3" w14:textId="77777777" w:rsidTr="0095741C">
        <w:trPr>
          <w:trHeight w:val="288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BBD1B" w14:textId="77777777" w:rsidR="00A97686" w:rsidRPr="004E50F5" w:rsidRDefault="00A97686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50F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27120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ABAEE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2224A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97686" w:rsidRPr="005A32AD" w14:paraId="509EDEA1" w14:textId="77777777" w:rsidTr="0095741C">
        <w:trPr>
          <w:trHeight w:val="288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416D7" w14:textId="77777777" w:rsidR="00A97686" w:rsidRPr="004E50F5" w:rsidRDefault="00A97686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</w:t>
            </w:r>
            <w:r w:rsidRPr="004E50F5">
              <w:rPr>
                <w:rFonts w:ascii="Angsana New" w:hAnsi="Angsana New"/>
                <w:sz w:val="30"/>
                <w:szCs w:val="30"/>
                <w:cs/>
              </w:rPr>
              <w:t>จากที่ดิน อาคารและอุปกรณ์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CF38C" w14:textId="77777777" w:rsidR="00A97686" w:rsidRPr="006D3617" w:rsidRDefault="00A9768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3,700,000.00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81999" w14:textId="77777777" w:rsidR="00A97686" w:rsidRPr="004E50F5" w:rsidRDefault="00A9768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7,178,487.62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AF753" w14:textId="77777777" w:rsidR="00A97686" w:rsidRPr="004E50F5" w:rsidRDefault="00A9768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10,878,487.62</w:t>
            </w:r>
          </w:p>
        </w:tc>
      </w:tr>
      <w:tr w:rsidR="00A97686" w:rsidRPr="005A32AD" w14:paraId="4CA2B5F2" w14:textId="77777777" w:rsidTr="0095741C">
        <w:trPr>
          <w:trHeight w:val="288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F9828" w14:textId="77777777" w:rsidR="00A97686" w:rsidRPr="004E50F5" w:rsidRDefault="00A97686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E50F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E50F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D3649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3,700,000.00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85CD3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7,178,487.62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B703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10,878,487.62</w:t>
            </w:r>
          </w:p>
        </w:tc>
      </w:tr>
      <w:tr w:rsidR="00E06A18" w:rsidRPr="005A32AD" w14:paraId="2F8ED353" w14:textId="77777777" w:rsidTr="0095741C">
        <w:trPr>
          <w:trHeight w:val="288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8FD45" w14:textId="7B4ED8D4" w:rsidR="00E06A18" w:rsidRPr="004E50F5" w:rsidRDefault="00E06A18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E50F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E50F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9199C" w14:textId="25580A08" w:rsidR="00E06A18" w:rsidRDefault="00E06A18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3,700,000.00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82B78" w14:textId="3D85A7B4" w:rsidR="00E06A18" w:rsidRPr="007460C0" w:rsidRDefault="00E06A18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7,178,487.62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88479" w14:textId="4B7F7337" w:rsidR="00E06A18" w:rsidRPr="007460C0" w:rsidRDefault="00E06A18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10,878,487.62</w:t>
            </w:r>
          </w:p>
        </w:tc>
      </w:tr>
      <w:tr w:rsidR="00A97686" w:rsidRPr="005A32AD" w14:paraId="4CC71ACB" w14:textId="77777777" w:rsidTr="0095741C">
        <w:trPr>
          <w:trHeight w:val="288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AE62C" w14:textId="77777777" w:rsidR="00A97686" w:rsidRPr="004E50F5" w:rsidRDefault="00A97686" w:rsidP="000A54D7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CF6FC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BE295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06172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686" w:rsidRPr="005A32AD" w14:paraId="665AC421" w14:textId="77777777" w:rsidTr="0095741C">
        <w:trPr>
          <w:trHeight w:val="288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BC96C" w14:textId="77777777" w:rsidR="00A97686" w:rsidRPr="004E50F5" w:rsidRDefault="00A97686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50F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AE863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1E19F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991CA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0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7686" w:rsidRPr="005A32AD" w14:paraId="09FEA7E2" w14:textId="77777777" w:rsidTr="0095741C">
        <w:trPr>
          <w:trHeight w:val="288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30659" w14:textId="77777777" w:rsidR="00A97686" w:rsidRPr="004E50F5" w:rsidRDefault="00A97686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</w:t>
            </w:r>
            <w:r w:rsidRPr="004E50F5">
              <w:rPr>
                <w:rFonts w:ascii="Angsana New" w:hAnsi="Angsana New"/>
                <w:sz w:val="30"/>
                <w:szCs w:val="30"/>
                <w:cs/>
              </w:rPr>
              <w:t>จากที่ดิน อาคารและอุปกรณ์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74E70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8EAD0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5,944,703.47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51C61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5,944,703.47</w:t>
            </w:r>
          </w:p>
        </w:tc>
      </w:tr>
      <w:tr w:rsidR="00A97686" w:rsidRPr="005A32AD" w14:paraId="7EE99C8C" w14:textId="77777777" w:rsidTr="0095741C">
        <w:trPr>
          <w:trHeight w:val="288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B3922" w14:textId="77777777" w:rsidR="00A97686" w:rsidRPr="004E50F5" w:rsidRDefault="00A97686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B9163" w14:textId="77777777" w:rsidR="00A97686" w:rsidRPr="004E50F5" w:rsidRDefault="00A9768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55A1C" w14:textId="77777777" w:rsidR="00A97686" w:rsidRPr="004E50F5" w:rsidRDefault="00A9768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270,237.00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EA12B" w14:textId="77777777" w:rsidR="00A97686" w:rsidRPr="004E50F5" w:rsidRDefault="00A9768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270,237.00</w:t>
            </w:r>
          </w:p>
        </w:tc>
      </w:tr>
      <w:tr w:rsidR="00A97686" w:rsidRPr="005A32AD" w14:paraId="07200B14" w14:textId="77777777" w:rsidTr="0095741C">
        <w:trPr>
          <w:trHeight w:val="288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7B452" w14:textId="77777777" w:rsidR="00A97686" w:rsidRPr="004E50F5" w:rsidRDefault="00A97686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E50F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E50F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AB99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CBF16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6,214,940.47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B72CD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6,214,940.47</w:t>
            </w:r>
          </w:p>
        </w:tc>
      </w:tr>
      <w:tr w:rsidR="0015778C" w:rsidRPr="005A32AD" w14:paraId="25C74D2D" w14:textId="77777777" w:rsidTr="0095741C">
        <w:trPr>
          <w:trHeight w:val="288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FB70D" w14:textId="79AEEC57" w:rsidR="0015778C" w:rsidRPr="004E50F5" w:rsidRDefault="004900B0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E4BE8" w14:textId="38B7522A" w:rsidR="0015778C" w:rsidRDefault="00361210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2E97D" w14:textId="20CA4A0D" w:rsidR="0015778C" w:rsidRPr="007460C0" w:rsidRDefault="00032CE4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2CE4">
              <w:rPr>
                <w:rFonts w:ascii="Angsana New" w:hAnsi="Angsana New"/>
                <w:sz w:val="30"/>
                <w:szCs w:val="30"/>
                <w:cs/>
              </w:rPr>
              <w:t>359</w:t>
            </w:r>
            <w:r w:rsidRPr="00032CE4">
              <w:rPr>
                <w:rFonts w:ascii="Angsana New" w:hAnsi="Angsana New"/>
                <w:sz w:val="30"/>
                <w:szCs w:val="30"/>
              </w:rPr>
              <w:t>,</w:t>
            </w:r>
            <w:r w:rsidRPr="00032CE4">
              <w:rPr>
                <w:rFonts w:ascii="Angsana New" w:hAnsi="Angsana New"/>
                <w:sz w:val="30"/>
                <w:szCs w:val="30"/>
                <w:cs/>
              </w:rPr>
              <w:t>660.88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40A98" w14:textId="6D916F61" w:rsidR="0015778C" w:rsidRPr="007460C0" w:rsidRDefault="00032CE4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2CE4">
              <w:rPr>
                <w:rFonts w:ascii="Angsana New" w:hAnsi="Angsana New"/>
                <w:sz w:val="30"/>
                <w:szCs w:val="30"/>
                <w:cs/>
              </w:rPr>
              <w:t>359</w:t>
            </w:r>
            <w:r w:rsidRPr="00032CE4">
              <w:rPr>
                <w:rFonts w:ascii="Angsana New" w:hAnsi="Angsana New"/>
                <w:sz w:val="30"/>
                <w:szCs w:val="30"/>
              </w:rPr>
              <w:t>,</w:t>
            </w:r>
            <w:r w:rsidRPr="00032CE4">
              <w:rPr>
                <w:rFonts w:ascii="Angsana New" w:hAnsi="Angsana New"/>
                <w:sz w:val="30"/>
                <w:szCs w:val="30"/>
                <w:cs/>
              </w:rPr>
              <w:t>660.88</w:t>
            </w:r>
          </w:p>
        </w:tc>
      </w:tr>
      <w:tr w:rsidR="0015778C" w:rsidRPr="005A32AD" w14:paraId="0DAA9AAD" w14:textId="77777777" w:rsidTr="0095741C">
        <w:trPr>
          <w:trHeight w:val="288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75A95" w14:textId="221339B8" w:rsidR="0015778C" w:rsidRPr="004E50F5" w:rsidRDefault="00361210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E50F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E50F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AD3D5" w14:textId="6BD7ED25" w:rsidR="0015778C" w:rsidRDefault="00361210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D53B7" w14:textId="422D2613" w:rsidR="0015778C" w:rsidRPr="007460C0" w:rsidRDefault="00032CE4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2CE4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032CE4">
              <w:rPr>
                <w:rFonts w:ascii="Angsana New" w:hAnsi="Angsana New"/>
                <w:sz w:val="30"/>
                <w:szCs w:val="30"/>
              </w:rPr>
              <w:t>,</w:t>
            </w:r>
            <w:r w:rsidRPr="00032CE4">
              <w:rPr>
                <w:rFonts w:ascii="Angsana New" w:hAnsi="Angsana New"/>
                <w:sz w:val="30"/>
                <w:szCs w:val="30"/>
                <w:cs/>
              </w:rPr>
              <w:t>574</w:t>
            </w:r>
            <w:r w:rsidRPr="00032CE4">
              <w:rPr>
                <w:rFonts w:ascii="Angsana New" w:hAnsi="Angsana New"/>
                <w:sz w:val="30"/>
                <w:szCs w:val="30"/>
              </w:rPr>
              <w:t>,</w:t>
            </w:r>
            <w:r w:rsidRPr="00032CE4">
              <w:rPr>
                <w:rFonts w:ascii="Angsana New" w:hAnsi="Angsana New"/>
                <w:sz w:val="30"/>
                <w:szCs w:val="30"/>
                <w:cs/>
              </w:rPr>
              <w:t>601.35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17C4E" w14:textId="1A5BB96B" w:rsidR="0015778C" w:rsidRPr="007460C0" w:rsidRDefault="00754A4C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2CE4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032CE4">
              <w:rPr>
                <w:rFonts w:ascii="Angsana New" w:hAnsi="Angsana New"/>
                <w:sz w:val="30"/>
                <w:szCs w:val="30"/>
              </w:rPr>
              <w:t>,</w:t>
            </w:r>
            <w:r w:rsidRPr="00032CE4">
              <w:rPr>
                <w:rFonts w:ascii="Angsana New" w:hAnsi="Angsana New"/>
                <w:sz w:val="30"/>
                <w:szCs w:val="30"/>
                <w:cs/>
              </w:rPr>
              <w:t>574</w:t>
            </w:r>
            <w:r w:rsidRPr="00032CE4">
              <w:rPr>
                <w:rFonts w:ascii="Angsana New" w:hAnsi="Angsana New"/>
                <w:sz w:val="30"/>
                <w:szCs w:val="30"/>
              </w:rPr>
              <w:t>,</w:t>
            </w:r>
            <w:r w:rsidRPr="00032CE4">
              <w:rPr>
                <w:rFonts w:ascii="Angsana New" w:hAnsi="Angsana New"/>
                <w:sz w:val="30"/>
                <w:szCs w:val="30"/>
                <w:cs/>
              </w:rPr>
              <w:t>601.35</w:t>
            </w:r>
          </w:p>
        </w:tc>
      </w:tr>
      <w:tr w:rsidR="0015778C" w:rsidRPr="005A32AD" w14:paraId="33662123" w14:textId="77777777" w:rsidTr="0095741C">
        <w:trPr>
          <w:trHeight w:val="288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0EB3D" w14:textId="77777777" w:rsidR="0015778C" w:rsidRPr="004E50F5" w:rsidRDefault="0015778C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D5EB8" w14:textId="77777777" w:rsidR="0015778C" w:rsidRDefault="0015778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7B7B3" w14:textId="77777777" w:rsidR="0015778C" w:rsidRPr="007460C0" w:rsidRDefault="0015778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F156E" w14:textId="77777777" w:rsidR="0015778C" w:rsidRPr="007460C0" w:rsidRDefault="0015778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686" w:rsidRPr="005A32AD" w14:paraId="54E19B6B" w14:textId="77777777" w:rsidTr="0095741C">
        <w:trPr>
          <w:trHeight w:val="288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5A141" w14:textId="77777777" w:rsidR="00A97686" w:rsidRPr="004E50F5" w:rsidRDefault="00A97686" w:rsidP="000A54D7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83426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56142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0F772" w14:textId="77777777" w:rsidR="00A97686" w:rsidRPr="004E50F5" w:rsidRDefault="00A9768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686" w:rsidRPr="005A32AD" w14:paraId="53AAF998" w14:textId="77777777" w:rsidTr="0095741C">
        <w:trPr>
          <w:trHeight w:val="288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42AE4" w14:textId="77777777" w:rsidR="00A97686" w:rsidRPr="004E50F5" w:rsidRDefault="00A97686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E50F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E50F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E508F" w14:textId="77777777" w:rsidR="00A97686" w:rsidRPr="004E50F5" w:rsidRDefault="00A97686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3,700,000.00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54ECD" w14:textId="77777777" w:rsidR="00A97686" w:rsidRPr="004E50F5" w:rsidRDefault="00A97686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963,547.15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CC194" w14:textId="77777777" w:rsidR="00A97686" w:rsidRPr="004E50F5" w:rsidRDefault="00A97686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0C0">
              <w:rPr>
                <w:rFonts w:ascii="Angsana New" w:hAnsi="Angsana New"/>
                <w:sz w:val="30"/>
                <w:szCs w:val="30"/>
              </w:rPr>
              <w:t>4,663,547.15</w:t>
            </w:r>
          </w:p>
        </w:tc>
      </w:tr>
      <w:tr w:rsidR="00361210" w:rsidRPr="005A32AD" w14:paraId="41BE0D8F" w14:textId="77777777" w:rsidTr="0095741C">
        <w:trPr>
          <w:trHeight w:val="288"/>
        </w:trPr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94EF2" w14:textId="4F2CFFB2" w:rsidR="00361210" w:rsidRPr="004E50F5" w:rsidRDefault="00361210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E50F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E50F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E50F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652F0" w14:textId="092E4B92" w:rsidR="00361210" w:rsidRDefault="00754A4C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A4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754A4C">
              <w:rPr>
                <w:rFonts w:ascii="Angsana New" w:hAnsi="Angsana New"/>
                <w:sz w:val="30"/>
                <w:szCs w:val="30"/>
              </w:rPr>
              <w:t>,</w:t>
            </w:r>
            <w:r w:rsidRPr="00754A4C">
              <w:rPr>
                <w:rFonts w:ascii="Angsana New" w:hAnsi="Angsana New"/>
                <w:sz w:val="30"/>
                <w:szCs w:val="30"/>
                <w:cs/>
              </w:rPr>
              <w:t>700</w:t>
            </w:r>
            <w:r w:rsidRPr="00754A4C">
              <w:rPr>
                <w:rFonts w:ascii="Angsana New" w:hAnsi="Angsana New"/>
                <w:sz w:val="30"/>
                <w:szCs w:val="30"/>
              </w:rPr>
              <w:t>,</w:t>
            </w:r>
            <w:r w:rsidRPr="00754A4C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87D6E" w14:textId="476843AF" w:rsidR="00361210" w:rsidRPr="00C876DB" w:rsidRDefault="00C876DB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603,886.27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0C04C" w14:textId="12B9B940" w:rsidR="00361210" w:rsidRPr="007460C0" w:rsidRDefault="00754A4C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A4C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754A4C">
              <w:rPr>
                <w:rFonts w:ascii="Angsana New" w:hAnsi="Angsana New"/>
                <w:sz w:val="30"/>
                <w:szCs w:val="30"/>
              </w:rPr>
              <w:t>,</w:t>
            </w:r>
            <w:r w:rsidRPr="00754A4C">
              <w:rPr>
                <w:rFonts w:ascii="Angsana New" w:hAnsi="Angsana New"/>
                <w:sz w:val="30"/>
                <w:szCs w:val="30"/>
                <w:cs/>
              </w:rPr>
              <w:t>303</w:t>
            </w:r>
            <w:r w:rsidRPr="00754A4C">
              <w:rPr>
                <w:rFonts w:ascii="Angsana New" w:hAnsi="Angsana New"/>
                <w:sz w:val="30"/>
                <w:szCs w:val="30"/>
              </w:rPr>
              <w:t>,</w:t>
            </w:r>
            <w:r w:rsidRPr="00754A4C">
              <w:rPr>
                <w:rFonts w:ascii="Angsana New" w:hAnsi="Angsana New"/>
                <w:sz w:val="30"/>
                <w:szCs w:val="30"/>
                <w:cs/>
              </w:rPr>
              <w:t>886.27</w:t>
            </w:r>
          </w:p>
        </w:tc>
      </w:tr>
    </w:tbl>
    <w:bookmarkEnd w:id="10"/>
    <w:p w14:paraId="0036AEE9" w14:textId="74F689F3" w:rsidR="00D03266" w:rsidRPr="009C1CD0" w:rsidRDefault="00D03266" w:rsidP="0095741C">
      <w:pPr>
        <w:spacing w:before="240" w:after="12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51FD6">
        <w:rPr>
          <w:rFonts w:ascii="Angsana New" w:hAnsi="Angsana New"/>
          <w:sz w:val="30"/>
          <w:szCs w:val="30"/>
          <w:cs/>
        </w:rPr>
        <w:t>ณ วันที่</w:t>
      </w:r>
      <w:r w:rsidR="00134FC0">
        <w:rPr>
          <w:rFonts w:ascii="Angsana New" w:hAnsi="Angsana New"/>
          <w:sz w:val="30"/>
          <w:szCs w:val="30"/>
          <w:lang w:val="en-US"/>
        </w:rPr>
        <w:t xml:space="preserve"> </w:t>
      </w:r>
      <w:r w:rsidR="00FE2D2E" w:rsidRPr="001637FF">
        <w:rPr>
          <w:rFonts w:ascii="Angsana New" w:hAnsi="Angsana New"/>
          <w:sz w:val="30"/>
          <w:szCs w:val="30"/>
        </w:rPr>
        <w:t xml:space="preserve">31 </w:t>
      </w:r>
      <w:r w:rsidR="00FE2D2E" w:rsidRPr="001637FF">
        <w:rPr>
          <w:rFonts w:ascii="Angsana New" w:hAnsi="Angsana New"/>
          <w:sz w:val="30"/>
          <w:szCs w:val="30"/>
          <w:cs/>
        </w:rPr>
        <w:t xml:space="preserve">ธันวาคม </w:t>
      </w:r>
      <w:r w:rsidR="00FE2D2E" w:rsidRPr="001637FF">
        <w:rPr>
          <w:rFonts w:ascii="Angsana New" w:hAnsi="Angsana New"/>
          <w:sz w:val="30"/>
          <w:szCs w:val="30"/>
        </w:rPr>
        <w:t>256</w:t>
      </w:r>
      <w:r w:rsidR="00FE2D2E">
        <w:rPr>
          <w:rFonts w:ascii="Angsana New" w:hAnsi="Angsana New"/>
          <w:sz w:val="30"/>
          <w:szCs w:val="30"/>
        </w:rPr>
        <w:t>7</w:t>
      </w:r>
      <w:r w:rsidR="00FE2D2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E2D2E">
        <w:rPr>
          <w:rFonts w:ascii="Angsana New" w:hAnsi="Angsana New"/>
          <w:sz w:val="30"/>
          <w:szCs w:val="30"/>
          <w:lang w:val="en-US"/>
        </w:rPr>
        <w:t>2566</w:t>
      </w:r>
      <w:r w:rsidRPr="00351FD6">
        <w:rPr>
          <w:rFonts w:ascii="Angsana New" w:hAnsi="Angsana New"/>
          <w:sz w:val="30"/>
          <w:szCs w:val="30"/>
          <w:cs/>
        </w:rPr>
        <w:t xml:space="preserve"> </w:t>
      </w:r>
      <w:r w:rsidRPr="004D2F6B">
        <w:rPr>
          <w:rFonts w:ascii="Angsana New" w:hAnsi="Angsana New"/>
          <w:sz w:val="30"/>
          <w:szCs w:val="30"/>
          <w:cs/>
        </w:rPr>
        <w:t>ที่ดิน</w:t>
      </w:r>
      <w:r w:rsidR="00A73259" w:rsidRPr="004D2F6B">
        <w:rPr>
          <w:rFonts w:ascii="Angsana New" w:hAnsi="Angsana New" w:hint="cs"/>
          <w:sz w:val="30"/>
          <w:szCs w:val="30"/>
          <w:cs/>
        </w:rPr>
        <w:t>พร้อม</w:t>
      </w:r>
      <w:r w:rsidRPr="004D2F6B">
        <w:rPr>
          <w:rFonts w:ascii="Angsana New" w:hAnsi="Angsana New"/>
          <w:sz w:val="30"/>
          <w:szCs w:val="30"/>
          <w:cs/>
        </w:rPr>
        <w:t>อาคารและสิ่งปลูกสร้าง</w:t>
      </w:r>
      <w:r w:rsidRPr="004D2F6B">
        <w:rPr>
          <w:rFonts w:ascii="Angsana New" w:hAnsi="Angsana New"/>
          <w:sz w:val="30"/>
          <w:szCs w:val="30"/>
        </w:rPr>
        <w:t xml:space="preserve"> </w:t>
      </w:r>
      <w:r w:rsidRPr="004D2F6B">
        <w:rPr>
          <w:rFonts w:ascii="Angsana New" w:hAnsi="Angsana New"/>
          <w:sz w:val="30"/>
          <w:szCs w:val="30"/>
          <w:cs/>
        </w:rPr>
        <w:t xml:space="preserve">มูลค่าสุทธิ จำนวน </w:t>
      </w:r>
      <w:r w:rsidR="00137891" w:rsidRPr="00E022FC">
        <w:rPr>
          <w:rFonts w:ascii="Angsana New" w:hAnsi="Angsana New"/>
          <w:sz w:val="30"/>
          <w:szCs w:val="30"/>
          <w:lang w:val="en-US"/>
        </w:rPr>
        <w:t>4.</w:t>
      </w:r>
      <w:r w:rsidR="00E022FC" w:rsidRPr="00E022FC">
        <w:rPr>
          <w:rFonts w:ascii="Angsana New" w:hAnsi="Angsana New"/>
          <w:sz w:val="30"/>
          <w:szCs w:val="30"/>
          <w:lang w:val="en-US"/>
        </w:rPr>
        <w:t>3</w:t>
      </w:r>
      <w:r w:rsidR="002C0042">
        <w:rPr>
          <w:rFonts w:ascii="Angsana New" w:hAnsi="Angsana New"/>
          <w:sz w:val="30"/>
          <w:szCs w:val="30"/>
          <w:lang w:val="en-US"/>
        </w:rPr>
        <w:t>0</w:t>
      </w:r>
      <w:r w:rsidRPr="004D2F6B">
        <w:rPr>
          <w:rFonts w:ascii="Angsana New" w:hAnsi="Angsana New"/>
          <w:sz w:val="30"/>
          <w:szCs w:val="30"/>
          <w:cs/>
        </w:rPr>
        <w:t xml:space="preserve"> </w:t>
      </w:r>
      <w:r w:rsidR="003F14D9" w:rsidRPr="004D2F6B">
        <w:rPr>
          <w:rFonts w:ascii="Angsana New" w:hAnsi="Angsana New" w:hint="cs"/>
          <w:sz w:val="30"/>
          <w:szCs w:val="30"/>
          <w:cs/>
        </w:rPr>
        <w:t>ล้าน</w:t>
      </w:r>
      <w:r w:rsidRPr="004D2F6B">
        <w:rPr>
          <w:rFonts w:ascii="Angsana New" w:hAnsi="Angsana New"/>
          <w:sz w:val="30"/>
          <w:szCs w:val="30"/>
          <w:cs/>
        </w:rPr>
        <w:t>บาท</w:t>
      </w:r>
      <w:r w:rsidR="009768B9">
        <w:rPr>
          <w:rFonts w:ascii="Angsana New" w:hAnsi="Angsana New" w:hint="cs"/>
          <w:sz w:val="30"/>
          <w:szCs w:val="30"/>
          <w:cs/>
        </w:rPr>
        <w:t xml:space="preserve"> และ</w:t>
      </w:r>
      <w:r w:rsidR="00A3062D">
        <w:rPr>
          <w:rFonts w:ascii="Angsana New" w:hAnsi="Angsana New" w:hint="cs"/>
          <w:sz w:val="30"/>
          <w:szCs w:val="30"/>
          <w:cs/>
        </w:rPr>
        <w:t xml:space="preserve"> </w:t>
      </w:r>
      <w:r w:rsidR="009768B9">
        <w:rPr>
          <w:rFonts w:ascii="Angsana New" w:hAnsi="Angsana New"/>
          <w:sz w:val="30"/>
          <w:szCs w:val="30"/>
          <w:lang w:val="en-US"/>
        </w:rPr>
        <w:t xml:space="preserve">4.66 </w:t>
      </w:r>
      <w:r w:rsidR="009768B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9D052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768B9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4D2F6B">
        <w:rPr>
          <w:rFonts w:ascii="Angsana New" w:hAnsi="Angsana New"/>
          <w:sz w:val="30"/>
          <w:szCs w:val="30"/>
          <w:cs/>
        </w:rPr>
        <w:t xml:space="preserve"> ได้จดจำนองค้ำประกันสินเชื่อจากธนาคารแห่งหนึ่ง</w:t>
      </w:r>
      <w:r w:rsidR="00A3062D">
        <w:rPr>
          <w:rFonts w:ascii="Angsana New" w:hAnsi="Angsana New" w:hint="cs"/>
          <w:sz w:val="30"/>
          <w:szCs w:val="30"/>
          <w:cs/>
        </w:rPr>
        <w:t xml:space="preserve"> </w:t>
      </w:r>
      <w:r w:rsidRPr="004D2F6B">
        <w:rPr>
          <w:rFonts w:ascii="Angsana New" w:hAnsi="Angsana New"/>
          <w:sz w:val="30"/>
          <w:szCs w:val="30"/>
          <w:cs/>
        </w:rPr>
        <w:t>ตามหมาย</w:t>
      </w:r>
      <w:r w:rsidRPr="00137891">
        <w:rPr>
          <w:rFonts w:ascii="Angsana New" w:hAnsi="Angsana New"/>
          <w:sz w:val="30"/>
          <w:szCs w:val="30"/>
          <w:cs/>
        </w:rPr>
        <w:t>เหตุ</w:t>
      </w:r>
      <w:r w:rsidR="00451A56">
        <w:rPr>
          <w:rFonts w:ascii="Angsana New" w:hAnsi="Angsana New"/>
          <w:sz w:val="30"/>
          <w:szCs w:val="30"/>
        </w:rPr>
        <w:t xml:space="preserve"> </w:t>
      </w:r>
      <w:r w:rsidR="00672137" w:rsidRPr="003F6550">
        <w:rPr>
          <w:rFonts w:ascii="Angsana New" w:hAnsi="Angsana New"/>
          <w:sz w:val="30"/>
          <w:szCs w:val="30"/>
        </w:rPr>
        <w:t>16</w:t>
      </w:r>
    </w:p>
    <w:p w14:paraId="7D82843B" w14:textId="77777777" w:rsidR="00804A39" w:rsidRDefault="00E65E71" w:rsidP="000A54D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D122E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CD122E">
        <w:rPr>
          <w:rFonts w:ascii="Angsana New" w:hAnsi="Angsana New"/>
          <w:sz w:val="30"/>
          <w:szCs w:val="30"/>
        </w:rPr>
        <w:t>2566</w:t>
      </w:r>
      <w:r w:rsidRPr="00CD122E">
        <w:rPr>
          <w:rFonts w:ascii="Angsana New" w:hAnsi="Angsana New" w:hint="cs"/>
          <w:sz w:val="30"/>
          <w:szCs w:val="30"/>
          <w:cs/>
        </w:rPr>
        <w:t xml:space="preserve"> </w:t>
      </w:r>
      <w:r w:rsidR="00F1546F" w:rsidRPr="00CD122E">
        <w:rPr>
          <w:rFonts w:ascii="Angsana New" w:hAnsi="Angsana New" w:hint="cs"/>
          <w:sz w:val="30"/>
          <w:szCs w:val="30"/>
          <w:cs/>
        </w:rPr>
        <w:t>บริษัท</w:t>
      </w:r>
      <w:r w:rsidR="00DF51B0" w:rsidRPr="00CD122E">
        <w:rPr>
          <w:rFonts w:ascii="Angsana New" w:hAnsi="Angsana New" w:hint="cs"/>
          <w:sz w:val="30"/>
          <w:szCs w:val="30"/>
          <w:cs/>
        </w:rPr>
        <w:t>ฯ</w:t>
      </w:r>
      <w:r w:rsidRPr="00CD122E">
        <w:rPr>
          <w:rFonts w:ascii="Angsana New" w:hAnsi="Angsana New" w:hint="cs"/>
          <w:sz w:val="30"/>
          <w:szCs w:val="30"/>
          <w:cs/>
        </w:rPr>
        <w:t xml:space="preserve"> มีการให้เช่า</w:t>
      </w:r>
      <w:r w:rsidR="006F55CD" w:rsidRPr="00CD122E">
        <w:rPr>
          <w:rFonts w:ascii="Angsana New" w:hAnsi="Angsana New" w:hint="cs"/>
          <w:sz w:val="30"/>
          <w:szCs w:val="30"/>
          <w:cs/>
        </w:rPr>
        <w:t>ที่ดิน พร้อม</w:t>
      </w:r>
      <w:r w:rsidRPr="00CD122E">
        <w:rPr>
          <w:rFonts w:ascii="Angsana New" w:hAnsi="Angsana New" w:hint="cs"/>
          <w:sz w:val="30"/>
          <w:szCs w:val="30"/>
          <w:cs/>
        </w:rPr>
        <w:t>อาคารแก่กิจการที่เกี่ยวข้องกัน จึง</w:t>
      </w:r>
      <w:r w:rsidR="006F55CD" w:rsidRPr="00CD122E">
        <w:rPr>
          <w:rFonts w:ascii="Angsana New" w:hAnsi="Angsana New" w:hint="cs"/>
          <w:sz w:val="30"/>
          <w:szCs w:val="30"/>
          <w:cs/>
        </w:rPr>
        <w:t>โอน</w:t>
      </w:r>
      <w:r w:rsidRPr="00CD122E">
        <w:rPr>
          <w:rFonts w:ascii="Angsana New" w:hAnsi="Angsana New" w:hint="cs"/>
          <w:sz w:val="30"/>
          <w:szCs w:val="30"/>
          <w:cs/>
        </w:rPr>
        <w:t>จากที่ดิน อาคารและอุปกรณ์ เป็นอสังหาริมทรัพย์เพื่อการลงทุน</w:t>
      </w:r>
    </w:p>
    <w:p w14:paraId="27D11086" w14:textId="77777777" w:rsidR="00E86B90" w:rsidRDefault="00E86B90" w:rsidP="000A54D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6A3F26" w14:textId="77777777" w:rsidR="00E86B90" w:rsidRDefault="00E86B90" w:rsidP="000A54D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246293" w14:textId="77777777" w:rsidR="00E86B90" w:rsidRDefault="00E86B90" w:rsidP="000A54D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2AA299" w14:textId="7FC9F316" w:rsidR="00893F8A" w:rsidRPr="00804A39" w:rsidRDefault="00893F8A" w:rsidP="000A54D7">
      <w:pPr>
        <w:spacing w:before="12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E2AD1">
        <w:rPr>
          <w:rFonts w:ascii="Angsana New" w:hAnsi="Angsana New"/>
          <w:sz w:val="30"/>
          <w:szCs w:val="30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Pr="000E2AD1">
        <w:rPr>
          <w:rFonts w:ascii="Angsana New" w:hAnsi="Angsana New"/>
          <w:sz w:val="30"/>
          <w:szCs w:val="30"/>
        </w:rPr>
        <w:t xml:space="preserve">31 </w:t>
      </w:r>
      <w:r w:rsidRPr="000E2AD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E2AD1">
        <w:rPr>
          <w:rFonts w:ascii="Angsana New" w:hAnsi="Angsana New"/>
          <w:sz w:val="30"/>
          <w:szCs w:val="30"/>
        </w:rPr>
        <w:t xml:space="preserve">2567 </w:t>
      </w:r>
      <w:r w:rsidRPr="000E2AD1">
        <w:rPr>
          <w:rFonts w:ascii="Angsana New" w:hAnsi="Angsana New"/>
          <w:sz w:val="30"/>
          <w:szCs w:val="30"/>
          <w:cs/>
        </w:rPr>
        <w:t xml:space="preserve">ประเมินได้ จำนวน </w:t>
      </w:r>
      <w:r w:rsidRPr="000E2AD1">
        <w:rPr>
          <w:rFonts w:ascii="Angsana New" w:hAnsi="Angsana New"/>
          <w:sz w:val="30"/>
          <w:szCs w:val="30"/>
        </w:rPr>
        <w:t xml:space="preserve">7.83 </w:t>
      </w:r>
      <w:r w:rsidRPr="000E2AD1">
        <w:rPr>
          <w:rFonts w:ascii="Angsana New" w:hAnsi="Angsana New"/>
          <w:sz w:val="30"/>
          <w:szCs w:val="30"/>
          <w:cs/>
        </w:rPr>
        <w:t>ล้านบาท อ้างอิงจากวิธี เปรียบเทียบราคาตลาด (</w:t>
      </w:r>
      <w:r w:rsidRPr="000E2AD1">
        <w:rPr>
          <w:rFonts w:ascii="Angsana New" w:hAnsi="Angsana New"/>
          <w:sz w:val="30"/>
          <w:szCs w:val="30"/>
        </w:rPr>
        <w:t xml:space="preserve">Market Approach) </w:t>
      </w:r>
      <w:r w:rsidRPr="000E2AD1">
        <w:rPr>
          <w:rFonts w:ascii="Angsana New" w:hAnsi="Angsana New"/>
          <w:sz w:val="30"/>
          <w:szCs w:val="30"/>
          <w:cs/>
        </w:rPr>
        <w:t>เป็นวิธีสรุปมูลค่าทรัพย์สิน เนื่องจากต้องการทราบมูลค่าตลาดของที่ดินพร้อมอาคาร และต้องการทราบค่าเช่าตลาดรายปีอย่างยุติธรรมโดยไม่มีการจ่ายเริ่มต้นล่วงหน้า (</w:t>
      </w:r>
      <w:r w:rsidRPr="000E2AD1">
        <w:rPr>
          <w:rFonts w:ascii="Angsana New" w:hAnsi="Angsana New"/>
          <w:sz w:val="30"/>
          <w:szCs w:val="30"/>
        </w:rPr>
        <w:t xml:space="preserve">No Upfront) </w:t>
      </w:r>
      <w:r w:rsidRPr="000E2AD1">
        <w:rPr>
          <w:rFonts w:ascii="Angsana New" w:hAnsi="Angsana New"/>
          <w:sz w:val="30"/>
          <w:szCs w:val="30"/>
          <w:cs/>
        </w:rPr>
        <w:t xml:space="preserve">ในการประเมินครั้งนี้ ทำการกำหนดมูลค่าค่าเช่าตลาด ระยะเวลา </w:t>
      </w:r>
      <w:r w:rsidRPr="000E2AD1">
        <w:rPr>
          <w:rFonts w:ascii="Angsana New" w:hAnsi="Angsana New"/>
          <w:sz w:val="30"/>
          <w:szCs w:val="30"/>
        </w:rPr>
        <w:t xml:space="preserve">15 </w:t>
      </w:r>
      <w:r w:rsidRPr="000E2AD1">
        <w:rPr>
          <w:rFonts w:ascii="Angsana New" w:hAnsi="Angsana New"/>
          <w:sz w:val="30"/>
          <w:szCs w:val="30"/>
          <w:cs/>
        </w:rPr>
        <w:t>ปี ภายใต้สมมติฐานว่า การเช่าดังกล่าวมีการจ่ายค่าเช่ารายปีทุกปี (</w:t>
      </w:r>
      <w:r w:rsidRPr="000E2AD1">
        <w:rPr>
          <w:rFonts w:ascii="Angsana New" w:hAnsi="Angsana New"/>
          <w:sz w:val="30"/>
          <w:szCs w:val="30"/>
        </w:rPr>
        <w:t xml:space="preserve">Annual Rental Rate) </w:t>
      </w:r>
      <w:r w:rsidRPr="000E2AD1">
        <w:rPr>
          <w:rFonts w:ascii="Angsana New" w:hAnsi="Angsana New"/>
          <w:sz w:val="30"/>
          <w:szCs w:val="30"/>
          <w:cs/>
        </w:rPr>
        <w:t>ทั้งนี้ให้ถือด้วยว่าสามารถโยกสิทธิตามกฎหมายได้โดยสมบูรณ์ มูลค่าค่าเช่าตลาดคงอยู่ยุติธรรมโดยทั่วไปจะไม่คำนึงถึง</w:t>
      </w:r>
      <w:r w:rsidR="00C331AB">
        <w:rPr>
          <w:rFonts w:ascii="Angsana New" w:hAnsi="Angsana New" w:hint="cs"/>
          <w:sz w:val="30"/>
          <w:szCs w:val="30"/>
          <w:cs/>
        </w:rPr>
        <w:t xml:space="preserve"> </w:t>
      </w:r>
      <w:r w:rsidRPr="000E2AD1">
        <w:rPr>
          <w:rFonts w:ascii="Angsana New" w:hAnsi="Angsana New"/>
          <w:sz w:val="30"/>
          <w:szCs w:val="30"/>
          <w:cs/>
        </w:rPr>
        <w:t>ต้นทุนในการกู้ยืม</w:t>
      </w:r>
      <w:r w:rsidRPr="000E2AD1">
        <w:rPr>
          <w:rFonts w:ascii="Angsana New" w:hAnsi="Angsana New"/>
          <w:sz w:val="30"/>
          <w:szCs w:val="30"/>
        </w:rPr>
        <w:t xml:space="preserve"> </w:t>
      </w:r>
      <w:r w:rsidRPr="000E2AD1">
        <w:rPr>
          <w:rFonts w:ascii="Angsana New" w:hAnsi="Angsana New"/>
          <w:sz w:val="30"/>
          <w:szCs w:val="30"/>
          <w:cs/>
        </w:rPr>
        <w:t>ค่าจดทะเบียนต่าง</w:t>
      </w:r>
      <w:r w:rsidR="00C331AB">
        <w:rPr>
          <w:rFonts w:ascii="Angsana New" w:hAnsi="Angsana New" w:hint="cs"/>
          <w:sz w:val="30"/>
          <w:szCs w:val="30"/>
          <w:cs/>
        </w:rPr>
        <w:t xml:space="preserve"> </w:t>
      </w:r>
      <w:r w:rsidRPr="000E2AD1">
        <w:rPr>
          <w:rFonts w:ascii="Angsana New" w:hAnsi="Angsana New"/>
          <w:sz w:val="30"/>
          <w:szCs w:val="30"/>
          <w:cs/>
        </w:rPr>
        <w:t>ๆ หรือค่าธรรมเนียมหรือภาษีใด</w:t>
      </w:r>
      <w:r w:rsidR="009F4A75">
        <w:rPr>
          <w:rFonts w:ascii="Angsana New" w:hAnsi="Angsana New" w:hint="cs"/>
          <w:sz w:val="30"/>
          <w:szCs w:val="30"/>
          <w:cs/>
        </w:rPr>
        <w:t xml:space="preserve"> </w:t>
      </w:r>
      <w:r w:rsidRPr="000E2AD1">
        <w:rPr>
          <w:rFonts w:ascii="Angsana New" w:hAnsi="Angsana New"/>
          <w:sz w:val="30"/>
          <w:szCs w:val="30"/>
          <w:cs/>
        </w:rPr>
        <w:t xml:space="preserve">ๆ มูลค่ายุติธรรมอยู่ในระดับ </w:t>
      </w:r>
      <w:r w:rsidRPr="000E2AD1">
        <w:rPr>
          <w:rFonts w:ascii="Angsana New" w:hAnsi="Angsana New"/>
          <w:sz w:val="30"/>
          <w:szCs w:val="30"/>
        </w:rPr>
        <w:t xml:space="preserve">3 </w:t>
      </w:r>
      <w:r w:rsidRPr="000E2AD1">
        <w:rPr>
          <w:rFonts w:ascii="Angsana New" w:hAnsi="Angsana New"/>
          <w:sz w:val="30"/>
          <w:szCs w:val="30"/>
          <w:cs/>
        </w:rPr>
        <w:t>ของลำดับชั้นมูลค่ายุติธรรม</w:t>
      </w:r>
    </w:p>
    <w:p w14:paraId="73EEBDE2" w14:textId="17F23ACA" w:rsidR="00804A39" w:rsidRDefault="00804A39" w:rsidP="000A54D7">
      <w:pPr>
        <w:spacing w:before="12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E2AD1">
        <w:rPr>
          <w:rFonts w:ascii="Angsana New" w:hAnsi="Angsana New"/>
          <w:sz w:val="30"/>
          <w:szCs w:val="30"/>
          <w:cs/>
          <w:lang w:val="en-US"/>
        </w:rPr>
        <w:t xml:space="preserve">มูลค่ายุติธรรมของอสังหาริมทรัพย์เพื่อการลงทุน ณ วันที่ </w:t>
      </w:r>
      <w:r w:rsidRPr="000E2AD1">
        <w:rPr>
          <w:rFonts w:ascii="Angsana New" w:hAnsi="Angsana New"/>
          <w:sz w:val="30"/>
          <w:szCs w:val="30"/>
          <w:lang w:val="en-US"/>
        </w:rPr>
        <w:t xml:space="preserve">31 </w:t>
      </w:r>
      <w:r w:rsidRPr="000E2AD1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0E2AD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E2AD1">
        <w:rPr>
          <w:rFonts w:ascii="Angsana New" w:hAnsi="Angsana New"/>
          <w:sz w:val="30"/>
          <w:szCs w:val="30"/>
          <w:lang w:val="en-US"/>
        </w:rPr>
        <w:t xml:space="preserve">2566 </w:t>
      </w:r>
      <w:r w:rsidRPr="000E2AD1">
        <w:rPr>
          <w:rFonts w:ascii="Angsana New" w:hAnsi="Angsana New"/>
          <w:sz w:val="30"/>
          <w:szCs w:val="30"/>
          <w:cs/>
          <w:lang w:val="en-US"/>
        </w:rPr>
        <w:t xml:space="preserve">ประเมินได้จำนวน </w:t>
      </w:r>
      <w:r w:rsidRPr="000E2AD1">
        <w:rPr>
          <w:rFonts w:ascii="Angsana New" w:hAnsi="Angsana New"/>
          <w:sz w:val="30"/>
          <w:szCs w:val="30"/>
          <w:lang w:val="en-US"/>
        </w:rPr>
        <w:t>12.6</w:t>
      </w:r>
      <w:r w:rsidRPr="000E2AD1">
        <w:rPr>
          <w:rFonts w:ascii="Angsana New" w:hAnsi="Angsana New" w:hint="cs"/>
          <w:sz w:val="30"/>
          <w:szCs w:val="30"/>
          <w:cs/>
          <w:lang w:val="en-US"/>
        </w:rPr>
        <w:t>7</w:t>
      </w:r>
      <w:r w:rsidRPr="000E2AD1">
        <w:rPr>
          <w:rFonts w:ascii="Angsana New" w:hAnsi="Angsana New"/>
          <w:sz w:val="30"/>
          <w:szCs w:val="30"/>
          <w:lang w:val="en-US"/>
        </w:rPr>
        <w:t xml:space="preserve"> </w:t>
      </w:r>
      <w:r w:rsidRPr="000E2AD1">
        <w:rPr>
          <w:rFonts w:ascii="Angsana New" w:hAnsi="Angsana New"/>
          <w:sz w:val="30"/>
          <w:szCs w:val="30"/>
          <w:cs/>
          <w:lang w:val="en-US"/>
        </w:rPr>
        <w:t>ล้านบาท อ้างอิงจากวิธีคำนวณ</w:t>
      </w:r>
      <w:r w:rsidRPr="000E2AD1">
        <w:rPr>
          <w:rFonts w:ascii="Angsana New" w:hAnsi="Angsana New"/>
          <w:sz w:val="30"/>
          <w:szCs w:val="30"/>
          <w:cs/>
        </w:rPr>
        <w:t>ต้นทุน</w:t>
      </w:r>
      <w:r w:rsidRPr="000E2AD1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0E2AD1">
        <w:rPr>
          <w:rFonts w:ascii="Angsana New" w:hAnsi="Angsana New"/>
          <w:sz w:val="30"/>
          <w:szCs w:val="30"/>
          <w:lang w:val="en-US"/>
        </w:rPr>
        <w:t xml:space="preserve">Cost Approach) </w:t>
      </w:r>
      <w:r w:rsidRPr="000E2AD1">
        <w:rPr>
          <w:rFonts w:ascii="Angsana New" w:hAnsi="Angsana New"/>
          <w:sz w:val="30"/>
          <w:szCs w:val="30"/>
          <w:cs/>
          <w:lang w:val="en-US"/>
        </w:rPr>
        <w:t xml:space="preserve">เป็นวิธีสรุปมูลค่าทรัพย์สิน เนื่องจาก ทรัพย์สินที่ประเมินมูลค่า </w:t>
      </w:r>
      <w:r w:rsidRPr="000E2AD1">
        <w:rPr>
          <w:rFonts w:ascii="Angsana New" w:hAnsi="Angsana New"/>
          <w:sz w:val="30"/>
          <w:szCs w:val="30"/>
          <w:cs/>
          <w:lang w:val="en-US"/>
        </w:rPr>
        <w:br/>
        <w:t>มีรูปแบบลักษณะการก่อสร้างเฉพาะเจาะจง ไม่สามารถหาข้อมูลในลักษณะเหมือนกันหรือคล้ายคลึงกันได้</w:t>
      </w:r>
      <w:r w:rsidRPr="000E2AD1">
        <w:rPr>
          <w:rFonts w:ascii="Angsana New" w:hAnsi="Angsana New" w:hint="cs"/>
          <w:sz w:val="30"/>
          <w:szCs w:val="30"/>
          <w:cs/>
          <w:lang w:val="en-US"/>
        </w:rPr>
        <w:t xml:space="preserve"> มูลค่ายุติธรรมอยู่ในระดับ </w:t>
      </w:r>
      <w:r w:rsidRPr="000E2AD1">
        <w:rPr>
          <w:rFonts w:ascii="Angsana New" w:hAnsi="Angsana New"/>
          <w:sz w:val="30"/>
          <w:szCs w:val="30"/>
          <w:lang w:val="en-US"/>
        </w:rPr>
        <w:t xml:space="preserve">3 </w:t>
      </w:r>
      <w:r w:rsidRPr="000E2AD1">
        <w:rPr>
          <w:rFonts w:ascii="Angsana New" w:hAnsi="Angsana New" w:hint="cs"/>
          <w:sz w:val="30"/>
          <w:szCs w:val="30"/>
          <w:cs/>
          <w:lang w:val="en-US"/>
        </w:rPr>
        <w:t>ของลำดับชั้นมูลค่ายุติธรรม</w:t>
      </w:r>
    </w:p>
    <w:p w14:paraId="1D437D7D" w14:textId="77777777" w:rsidR="00E86B90" w:rsidRPr="000E2AD1" w:rsidRDefault="00E86B90" w:rsidP="00E86B90">
      <w:pPr>
        <w:spacing w:line="24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F9C8C3A" w14:textId="28F78475" w:rsidR="00526C22" w:rsidRDefault="00804A39" w:rsidP="00E86B9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46E61">
        <w:rPr>
          <w:rFonts w:ascii="Angsana New" w:hAnsi="Angsana New"/>
          <w:sz w:val="30"/>
          <w:szCs w:val="30"/>
          <w:cs/>
          <w:lang w:val="en-US"/>
        </w:rPr>
        <w:t>รายได้ระหว่างปีที่เกี่ยวข้องกับอสังหาริมทรัพย์เพื่อการลงทุน มีดังนี้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236"/>
        <w:gridCol w:w="2393"/>
        <w:gridCol w:w="2393"/>
      </w:tblGrid>
      <w:tr w:rsidR="00E9598C" w:rsidRPr="00494247" w14:paraId="78E07152" w14:textId="43C50709" w:rsidTr="000B21A7">
        <w:tc>
          <w:tcPr>
            <w:tcW w:w="4320" w:type="dxa"/>
            <w:shd w:val="clear" w:color="auto" w:fill="auto"/>
          </w:tcPr>
          <w:p w14:paraId="1C36C0DD" w14:textId="77777777" w:rsidR="00E9598C" w:rsidRPr="00494247" w:rsidRDefault="00E9598C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</w:t>
            </w:r>
          </w:p>
        </w:tc>
        <w:tc>
          <w:tcPr>
            <w:tcW w:w="236" w:type="dxa"/>
            <w:shd w:val="clear" w:color="auto" w:fill="auto"/>
          </w:tcPr>
          <w:p w14:paraId="7B919235" w14:textId="77777777" w:rsidR="00E9598C" w:rsidRPr="00494247" w:rsidRDefault="00E9598C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3" w:type="dxa"/>
          </w:tcPr>
          <w:p w14:paraId="1AA2F6BD" w14:textId="51F14FE2" w:rsidR="00E9598C" w:rsidRPr="00494247" w:rsidRDefault="00E9598C" w:rsidP="000A54D7">
            <w:pPr>
              <w:spacing w:line="360" w:lineRule="exact"/>
              <w:ind w:right="203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393" w:type="dxa"/>
          </w:tcPr>
          <w:p w14:paraId="78ABB1F8" w14:textId="4A12563C" w:rsidR="00E9598C" w:rsidRPr="00494247" w:rsidRDefault="00E9598C" w:rsidP="000A54D7">
            <w:pPr>
              <w:spacing w:line="360" w:lineRule="exact"/>
              <w:ind w:right="20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9598C" w:rsidRPr="00D044B5" w14:paraId="60D108FF" w14:textId="48D71160" w:rsidTr="000B21A7">
        <w:tc>
          <w:tcPr>
            <w:tcW w:w="4320" w:type="dxa"/>
            <w:shd w:val="clear" w:color="auto" w:fill="auto"/>
          </w:tcPr>
          <w:p w14:paraId="55684DA0" w14:textId="77777777" w:rsidR="00E9598C" w:rsidRPr="00494247" w:rsidRDefault="00E9598C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D76D043" w14:textId="77777777" w:rsidR="00E9598C" w:rsidRPr="00D044B5" w:rsidRDefault="00E9598C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4786" w:type="dxa"/>
            <w:gridSpan w:val="2"/>
          </w:tcPr>
          <w:p w14:paraId="7DC25DB9" w14:textId="4052E994" w:rsidR="00E9598C" w:rsidRDefault="00E9598C" w:rsidP="00006B6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9598C" w:rsidRPr="00D044B5" w14:paraId="0E26135E" w14:textId="53B8E379" w:rsidTr="000B21A7">
        <w:tc>
          <w:tcPr>
            <w:tcW w:w="4320" w:type="dxa"/>
            <w:shd w:val="clear" w:color="auto" w:fill="auto"/>
          </w:tcPr>
          <w:p w14:paraId="4E52FD6C" w14:textId="77777777" w:rsidR="00E9598C" w:rsidRPr="00494247" w:rsidRDefault="00E9598C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0D0E974" w14:textId="77777777" w:rsidR="00E9598C" w:rsidRPr="00D044B5" w:rsidRDefault="00E9598C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93" w:type="dxa"/>
          </w:tcPr>
          <w:p w14:paraId="49990372" w14:textId="285F2ED6" w:rsidR="00E9598C" w:rsidRPr="00DF5AAA" w:rsidRDefault="00E9598C" w:rsidP="00006B6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F5AAA">
              <w:rPr>
                <w:sz w:val="30"/>
                <w:szCs w:val="30"/>
              </w:rPr>
              <w:t xml:space="preserve">31 </w:t>
            </w:r>
            <w:r w:rsidRPr="00DF5AAA">
              <w:rPr>
                <w:sz w:val="30"/>
                <w:szCs w:val="30"/>
                <w:cs/>
              </w:rPr>
              <w:t xml:space="preserve">ธันวาคม </w:t>
            </w:r>
            <w:r w:rsidRPr="00DF5AAA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2393" w:type="dxa"/>
          </w:tcPr>
          <w:p w14:paraId="76FB76D7" w14:textId="5A05B785" w:rsidR="00E9598C" w:rsidRPr="00DF5AAA" w:rsidRDefault="00E9598C" w:rsidP="00006B6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F5AAA">
              <w:rPr>
                <w:sz w:val="30"/>
                <w:szCs w:val="30"/>
              </w:rPr>
              <w:t xml:space="preserve">31 </w:t>
            </w:r>
            <w:r w:rsidRPr="00DF5AAA">
              <w:rPr>
                <w:sz w:val="30"/>
                <w:szCs w:val="30"/>
                <w:cs/>
              </w:rPr>
              <w:t xml:space="preserve">ธันวาคม </w:t>
            </w:r>
            <w:r w:rsidRPr="00DF5AAA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E9598C" w:rsidRPr="00AC0B10" w14:paraId="0276CA58" w14:textId="7B02C488" w:rsidTr="000B21A7">
        <w:trPr>
          <w:trHeight w:val="203"/>
        </w:trPr>
        <w:tc>
          <w:tcPr>
            <w:tcW w:w="4320" w:type="dxa"/>
            <w:shd w:val="clear" w:color="auto" w:fill="auto"/>
          </w:tcPr>
          <w:p w14:paraId="65C1C6A7" w14:textId="77777777" w:rsidR="00E9598C" w:rsidRPr="00494247" w:rsidRDefault="00E9598C" w:rsidP="000A54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236" w:type="dxa"/>
            <w:shd w:val="clear" w:color="auto" w:fill="auto"/>
          </w:tcPr>
          <w:p w14:paraId="55EED5C6" w14:textId="77777777" w:rsidR="00E9598C" w:rsidRDefault="00E9598C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3" w:type="dxa"/>
            <w:shd w:val="clear" w:color="auto" w:fill="auto"/>
          </w:tcPr>
          <w:p w14:paraId="468BF65B" w14:textId="296D730A" w:rsidR="00E9598C" w:rsidRPr="00117E38" w:rsidRDefault="00117E38" w:rsidP="000A54D7">
            <w:pPr>
              <w:tabs>
                <w:tab w:val="decimal" w:pos="166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671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,234.00</w:t>
            </w:r>
          </w:p>
        </w:tc>
        <w:tc>
          <w:tcPr>
            <w:tcW w:w="2393" w:type="dxa"/>
          </w:tcPr>
          <w:p w14:paraId="343A892C" w14:textId="285E421C" w:rsidR="00E9598C" w:rsidRDefault="00E9598C" w:rsidP="000A54D7">
            <w:pPr>
              <w:tabs>
                <w:tab w:val="decimal" w:pos="166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506,268.00</w:t>
            </w:r>
          </w:p>
        </w:tc>
      </w:tr>
    </w:tbl>
    <w:p w14:paraId="37EC180B" w14:textId="77777777" w:rsidR="007D5520" w:rsidRDefault="007D5520" w:rsidP="000A54D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05F5BD" w14:textId="77777777" w:rsidR="000E3594" w:rsidRDefault="000E3594" w:rsidP="000A54D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53C2E0" w14:textId="77777777" w:rsidR="000E3594" w:rsidRDefault="000E3594" w:rsidP="000A54D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539FE5" w14:textId="77777777" w:rsidR="000E3594" w:rsidRDefault="000E3594" w:rsidP="000A54D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536076" w14:textId="77777777" w:rsidR="000E3594" w:rsidRDefault="000E3594" w:rsidP="000A54D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49C7F8" w14:textId="77777777" w:rsidR="000E3594" w:rsidRDefault="000E3594" w:rsidP="000A54D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B1FA82" w14:textId="77777777" w:rsidR="000E3594" w:rsidRDefault="000E3594" w:rsidP="000A54D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1D18F1" w14:textId="77777777" w:rsidR="000E3594" w:rsidRDefault="000E3594" w:rsidP="000A54D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D4CFE0" w14:textId="77777777" w:rsidR="000E3594" w:rsidRDefault="000E3594" w:rsidP="000A54D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F4C13D" w14:textId="77777777" w:rsidR="000E3594" w:rsidRDefault="000E3594" w:rsidP="000A54D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585A582" w14:textId="77777777" w:rsidR="009C5F6A" w:rsidRDefault="009C5F6A" w:rsidP="000A54D7">
      <w:pPr>
        <w:spacing w:line="120" w:lineRule="exact"/>
        <w:ind w:left="547"/>
        <w:jc w:val="thaiDistribute"/>
        <w:rPr>
          <w:rFonts w:ascii="Angsana New" w:hAnsi="Angsana New"/>
          <w:sz w:val="30"/>
          <w:szCs w:val="30"/>
          <w:cs/>
        </w:rPr>
        <w:sectPr w:rsidR="009C5F6A" w:rsidSect="00C5357E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51AA3309" w14:textId="77777777" w:rsidR="00CD122E" w:rsidRPr="004D2F6B" w:rsidRDefault="00CD122E" w:rsidP="000A54D7">
      <w:pPr>
        <w:spacing w:line="1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8495C2E" w14:textId="2E4192DD" w:rsidR="00296CD8" w:rsidRDefault="00816665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16665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9272F89" w14:textId="0E6A987B" w:rsidR="007C3976" w:rsidRDefault="00BC2ECB" w:rsidP="000A54D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C2ECB">
        <w:rPr>
          <w:rFonts w:ascii="Angsana New" w:hAnsi="Angsana New"/>
          <w:sz w:val="30"/>
          <w:szCs w:val="30"/>
          <w:cs/>
        </w:rPr>
        <w:t xml:space="preserve">รายการเปลี่ยนแปลงของ ที่ดิน อาคาร และอุปกรณ์ 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BC2ECB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2567</w:t>
      </w:r>
      <w:r w:rsidRPr="00BC2ECB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2566</w:t>
      </w:r>
      <w:r w:rsidRPr="00BC2ECB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15454" w:type="dxa"/>
        <w:jc w:val="center"/>
        <w:tblLook w:val="04A0" w:firstRow="1" w:lastRow="0" w:firstColumn="1" w:lastColumn="0" w:noHBand="0" w:noVBand="1"/>
      </w:tblPr>
      <w:tblGrid>
        <w:gridCol w:w="2245"/>
        <w:gridCol w:w="1277"/>
        <w:gridCol w:w="1279"/>
        <w:gridCol w:w="1258"/>
        <w:gridCol w:w="1262"/>
        <w:gridCol w:w="1258"/>
        <w:gridCol w:w="1258"/>
        <w:gridCol w:w="1258"/>
        <w:gridCol w:w="1258"/>
        <w:gridCol w:w="1312"/>
        <w:gridCol w:w="1774"/>
        <w:gridCol w:w="15"/>
      </w:tblGrid>
      <w:tr w:rsidR="00FC2FEF" w:rsidRPr="00CD122E" w14:paraId="534DAF36" w14:textId="77777777">
        <w:trPr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101AA" w14:textId="77777777" w:rsidR="00FC2FEF" w:rsidRPr="005A32AD" w:rsidRDefault="00FC2FEF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bookmarkStart w:id="11" w:name="_Hlk158887976"/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9C760" w14:textId="77777777" w:rsidR="00FC2FEF" w:rsidRPr="005A32AD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28803" w14:textId="77777777" w:rsidR="00FC2FEF" w:rsidRPr="005A32AD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8C8A4" w14:textId="77777777" w:rsidR="00FC2FEF" w:rsidRPr="005A32AD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5DE1F" w14:textId="77777777" w:rsidR="00FC2FEF" w:rsidRPr="005A32AD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71AFE" w14:textId="77777777" w:rsidR="00FC2FEF" w:rsidRPr="005A32AD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33094" w14:textId="77777777" w:rsidR="00FC2FEF" w:rsidRPr="005A32AD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B8158" w14:textId="77777777" w:rsidR="00FC2FEF" w:rsidRPr="005A32AD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DF62B" w14:textId="77777777" w:rsidR="00FC2FEF" w:rsidRPr="005A32AD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9AA5D" w14:textId="77777777" w:rsidR="00FC2FEF" w:rsidRPr="005A32AD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63FE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(</w:t>
            </w:r>
            <w:r w:rsidRPr="00CD122E">
              <w:rPr>
                <w:rFonts w:ascii="Angsana New" w:hAnsi="Angsana New"/>
                <w:sz w:val="24"/>
                <w:szCs w:val="24"/>
                <w:cs/>
              </w:rPr>
              <w:t>หน่วย:</w:t>
            </w:r>
            <w:r w:rsidRPr="00CD122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D122E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FC2FEF" w:rsidRPr="00CD122E" w14:paraId="20EFA220" w14:textId="77777777">
        <w:trPr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77D56" w14:textId="77777777" w:rsidR="00FC2FEF" w:rsidRPr="00CD122E" w:rsidRDefault="00FC2FEF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0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03A76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C2FEF" w:rsidRPr="00CD122E" w14:paraId="7E05C095" w14:textId="77777777">
        <w:trPr>
          <w:gridAfter w:val="1"/>
          <w:wAfter w:w="15" w:type="dxa"/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B76A0" w14:textId="77777777" w:rsidR="00FC2FEF" w:rsidRPr="00CD122E" w:rsidRDefault="00FC2FEF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2992A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</w:p>
          <w:p w14:paraId="716AAD35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483B900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CFA75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อาคารโรงงานและสำนักงาน</w:t>
            </w:r>
          </w:p>
          <w:p w14:paraId="460142F4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26C93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  <w:p w14:paraId="75BC0663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DECA4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ระบบสาธารณูปโภค</w:t>
            </w:r>
          </w:p>
          <w:p w14:paraId="4D7C1FFA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38FD7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เครื่องมือเครื่องใช้</w:t>
            </w:r>
          </w:p>
          <w:p w14:paraId="0E11F2AA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72924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อุปกรณ์สำนักงานและคอมพิวเตอร์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22B8E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เครื่องตกแต่งสำนักงาน</w:t>
            </w:r>
          </w:p>
          <w:p w14:paraId="771DF2D9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A703B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  <w:lang w:val="en-US"/>
              </w:rPr>
              <w:t>ยานพาหนะ</w:t>
            </w:r>
          </w:p>
          <w:p w14:paraId="6CB07BF2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98FDE10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6DC10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สินทรัพย์ระหว่างก่อสร้าง</w:t>
            </w:r>
          </w:p>
          <w:p w14:paraId="4C7519E5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F35FD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1C7715E9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F904DCF" w14:textId="77777777" w:rsidR="00FC2FEF" w:rsidRPr="00CD122E" w:rsidRDefault="00FC2FEF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C2FEF" w:rsidRPr="00CD122E" w14:paraId="6C7CCEDA" w14:textId="77777777">
        <w:trPr>
          <w:gridAfter w:val="1"/>
          <w:wAfter w:w="15" w:type="dxa"/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A11C9" w14:textId="77777777" w:rsidR="00FC2FEF" w:rsidRPr="00CD122E" w:rsidRDefault="00FC2FEF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91706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51433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4CC42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CD0C0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61283E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1D234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9DC26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F6DAE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F77D1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44AF8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C2FEF" w:rsidRPr="00CD122E" w14:paraId="6CC17067" w14:textId="77777777">
        <w:trPr>
          <w:gridAfter w:val="1"/>
          <w:wAfter w:w="15" w:type="dxa"/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87B55" w14:textId="77777777" w:rsidR="00FC2FEF" w:rsidRPr="00CD122E" w:rsidRDefault="00FC2FEF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122E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CD122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D122E">
              <w:rPr>
                <w:rFonts w:ascii="Angsana New" w:hAnsi="Angsana New"/>
                <w:sz w:val="24"/>
                <w:szCs w:val="24"/>
              </w:rPr>
              <w:t>256</w:t>
            </w: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0225A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48,897,187.76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2B28F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106,726,742.11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8E5F2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18,611,772.91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A787C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7,774,200.55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D2BC1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17,995,099.71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44482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22,549,953.86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50E50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10,615,794.22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2D9CB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10,404,621.50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A2C91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90,870,445.28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C9F20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334,445,817.90</w:t>
            </w:r>
          </w:p>
        </w:tc>
      </w:tr>
      <w:tr w:rsidR="00FC2FEF" w:rsidRPr="00CD122E" w14:paraId="45C679E6" w14:textId="77777777">
        <w:trPr>
          <w:gridAfter w:val="1"/>
          <w:wAfter w:w="15" w:type="dxa"/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22131" w14:textId="77777777" w:rsidR="00FC2FEF" w:rsidRPr="00CD122E" w:rsidRDefault="00FC2FEF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045B7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156,345,000.00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F736C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BA61C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127,116.00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082FF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433,266.90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E502B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3,191,418.36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67229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5,621,514.90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6885B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62,000.00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9CF64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2,699,000.00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62257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46,592,021.71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05CD7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215,071,337.87</w:t>
            </w:r>
          </w:p>
        </w:tc>
      </w:tr>
      <w:tr w:rsidR="00FC2FEF" w:rsidRPr="00CD122E" w14:paraId="063F3BB4" w14:textId="77777777" w:rsidTr="00D44345">
        <w:trPr>
          <w:gridAfter w:val="1"/>
          <w:wAfter w:w="15" w:type="dxa"/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F4591" w14:textId="77777777" w:rsidR="00FC2FEF" w:rsidRPr="00CD122E" w:rsidRDefault="00FC2FEF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CC3CA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FD661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01157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6291A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36C8A" w14:textId="1339500C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D122E">
              <w:rPr>
                <w:rFonts w:ascii="Angsana New" w:hAnsi="Angsana New"/>
                <w:sz w:val="24"/>
                <w:szCs w:val="24"/>
              </w:rPr>
              <w:t>186,208.4</w:t>
            </w:r>
            <w:r w:rsidR="00950AFF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7B669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D122E">
              <w:rPr>
                <w:rFonts w:ascii="Angsana New" w:hAnsi="Angsana New"/>
                <w:sz w:val="24"/>
                <w:szCs w:val="24"/>
              </w:rPr>
              <w:t>472,558.70</w:t>
            </w: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DBC0A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D122E">
              <w:rPr>
                <w:rFonts w:ascii="Angsana New" w:hAnsi="Angsana New"/>
                <w:sz w:val="24"/>
                <w:szCs w:val="24"/>
              </w:rPr>
              <w:t>50,550.00</w:t>
            </w: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39E5A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ED0EB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18244" w14:textId="7F67A0A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(709,317.1</w:t>
            </w:r>
            <w:r w:rsidR="00EE15B7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CD122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C2FEF" w:rsidRPr="00CD122E" w14:paraId="03F465CE" w14:textId="77777777">
        <w:trPr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2296E" w14:textId="77777777" w:rsidR="00FC2FEF" w:rsidRPr="00CD122E" w:rsidRDefault="00FC2FEF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C2DE9" w14:textId="77777777" w:rsidR="00FC2FEF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05A3263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(3,700,000.00)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BEBC8" w14:textId="77777777" w:rsidR="00FC2FEF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EA16679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D122E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CD122E">
              <w:rPr>
                <w:rFonts w:ascii="Angsana New" w:hAnsi="Angsana New"/>
                <w:sz w:val="24"/>
                <w:szCs w:val="24"/>
              </w:rPr>
              <w:t>,</w:t>
            </w:r>
            <w:r w:rsidRPr="00CD122E">
              <w:rPr>
                <w:rFonts w:ascii="Angsana New" w:hAnsi="Angsana New"/>
                <w:sz w:val="24"/>
                <w:szCs w:val="24"/>
                <w:cs/>
              </w:rPr>
              <w:t>178</w:t>
            </w:r>
            <w:r w:rsidRPr="00CD122E">
              <w:rPr>
                <w:rFonts w:ascii="Angsana New" w:hAnsi="Angsana New"/>
                <w:sz w:val="24"/>
                <w:szCs w:val="24"/>
              </w:rPr>
              <w:t>,</w:t>
            </w:r>
            <w:r w:rsidRPr="00CD122E">
              <w:rPr>
                <w:rFonts w:ascii="Angsana New" w:hAnsi="Angsana New"/>
                <w:sz w:val="24"/>
                <w:szCs w:val="24"/>
                <w:cs/>
              </w:rPr>
              <w:t>487.62</w:t>
            </w: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4EB87" w14:textId="77777777" w:rsidR="00FC2FEF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92C5D07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9BE38" w14:textId="77777777" w:rsidR="00FC2FEF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9033AAB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E812B" w14:textId="77777777" w:rsidR="00FC2FEF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7DE40AA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37EEA" w14:textId="77777777" w:rsidR="00FC2FEF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808C9F3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83B54" w14:textId="77777777" w:rsidR="00FC2FEF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C48ED5E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6FFB3" w14:textId="77777777" w:rsidR="00FC2FEF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14C339E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51A14" w14:textId="77777777" w:rsidR="00FC2FEF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8A63767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81E7E" w14:textId="77777777" w:rsidR="00FC2FEF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BA6AAD4" w14:textId="77777777" w:rsidR="00FC2FEF" w:rsidRPr="00CD122E" w:rsidRDefault="00FC2FE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</w:rPr>
              <w:t>(10</w:t>
            </w:r>
            <w:r w:rsidRPr="00CD122E">
              <w:rPr>
                <w:rFonts w:ascii="Angsana New" w:hAnsi="Angsana New"/>
                <w:sz w:val="24"/>
                <w:szCs w:val="24"/>
              </w:rPr>
              <w:t>,</w:t>
            </w:r>
            <w:r w:rsidRPr="00CD122E">
              <w:rPr>
                <w:rFonts w:ascii="Angsana New" w:hAnsi="Angsana New"/>
                <w:sz w:val="24"/>
                <w:szCs w:val="24"/>
                <w:cs/>
              </w:rPr>
              <w:t>878</w:t>
            </w:r>
            <w:r w:rsidRPr="00CD122E">
              <w:rPr>
                <w:rFonts w:ascii="Angsana New" w:hAnsi="Angsana New"/>
                <w:sz w:val="24"/>
                <w:szCs w:val="24"/>
              </w:rPr>
              <w:t>,</w:t>
            </w:r>
            <w:r w:rsidRPr="00CD122E">
              <w:rPr>
                <w:rFonts w:ascii="Angsana New" w:hAnsi="Angsana New"/>
                <w:sz w:val="24"/>
                <w:szCs w:val="24"/>
                <w:cs/>
              </w:rPr>
              <w:t>487.62)</w:t>
            </w:r>
          </w:p>
        </w:tc>
      </w:tr>
      <w:tr w:rsidR="00502385" w:rsidRPr="00CD122E" w14:paraId="27AC86A2" w14:textId="77777777">
        <w:trPr>
          <w:gridAfter w:val="1"/>
          <w:wAfter w:w="15" w:type="dxa"/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23AB2" w14:textId="77777777" w:rsidR="00502385" w:rsidRPr="00CD122E" w:rsidRDefault="00502385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2949B" w14:textId="77777777" w:rsidR="00502385" w:rsidRPr="00CD122E" w:rsidRDefault="0050238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BE543" w14:textId="56BE00CD" w:rsidR="00502385" w:rsidRPr="00CD122E" w:rsidRDefault="0050238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77,654,520.56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704D7" w14:textId="54FFFF20" w:rsidR="00502385" w:rsidRPr="00CD122E" w:rsidRDefault="0050238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621,860.00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1B394" w14:textId="10699F50" w:rsidR="00502385" w:rsidRPr="00CD122E" w:rsidRDefault="0050238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19,104,483.38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2F7D4" w14:textId="1E30A849" w:rsidR="00502385" w:rsidRPr="00CD122E" w:rsidRDefault="0050238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17,465,297.72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A494B" w14:textId="70E03D25" w:rsidR="00502385" w:rsidRPr="00CD122E" w:rsidRDefault="0050238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5,554,242.46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AB4D0" w14:textId="616EF1C1" w:rsidR="00502385" w:rsidRPr="00CD122E" w:rsidRDefault="0050238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12,472,062.84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75F11" w14:textId="68C01178" w:rsidR="00502385" w:rsidRPr="00CD122E" w:rsidRDefault="0050238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6B7F0" w14:textId="43EFE67F" w:rsidR="00502385" w:rsidRPr="00CD122E" w:rsidRDefault="0050238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(132,872,466.96)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B44D5" w14:textId="77777777" w:rsidR="00502385" w:rsidRPr="00CD338F" w:rsidRDefault="0050238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31B06" w:rsidRPr="00D6243D" w14:paraId="1B29B70F" w14:textId="77777777" w:rsidTr="00D44345">
        <w:trPr>
          <w:gridAfter w:val="1"/>
          <w:wAfter w:w="15" w:type="dxa"/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5B3DE" w14:textId="77777777" w:rsidR="003008AC" w:rsidRPr="00CD122E" w:rsidRDefault="003008AC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122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D122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D122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21C45" w14:textId="63964EE2" w:rsidR="003008AC" w:rsidRPr="00CD122E" w:rsidRDefault="003008A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201,542,187.76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36DFD" w14:textId="4822C33C" w:rsidR="003008AC" w:rsidRPr="00CD122E" w:rsidRDefault="003008A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177,202,775.05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F648C" w14:textId="7BC7634C" w:rsidR="003008AC" w:rsidRPr="00CD122E" w:rsidRDefault="003008A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19,360,748.91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0F5F8" w14:textId="4ED1582D" w:rsidR="003008AC" w:rsidRPr="00CD122E" w:rsidRDefault="003008A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27,311,950.83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92441" w14:textId="72C1EB7A" w:rsidR="003008AC" w:rsidRPr="00CD122E" w:rsidRDefault="003008A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38,465,607.35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0A083" w14:textId="31EC0881" w:rsidR="003008AC" w:rsidRPr="00CD122E" w:rsidRDefault="003008A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33,253,152.52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AA5B1" w14:textId="24661CED" w:rsidR="003008AC" w:rsidRPr="00CD122E" w:rsidRDefault="003008A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23,099,307.06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36AEA" w14:textId="7F07ABCE" w:rsidR="003008AC" w:rsidRPr="00CD122E" w:rsidRDefault="003008A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13,103,621.50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97743" w14:textId="752C3C1B" w:rsidR="003008AC" w:rsidRPr="00CD122E" w:rsidRDefault="003008A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4,590,000.03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12088" w14:textId="62337240" w:rsidR="003008AC" w:rsidRPr="005A32AD" w:rsidRDefault="003008A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22E">
              <w:rPr>
                <w:rFonts w:ascii="Angsana New" w:hAnsi="Angsana New"/>
                <w:sz w:val="24"/>
                <w:szCs w:val="24"/>
              </w:rPr>
              <w:t>537,929,351.01</w:t>
            </w:r>
          </w:p>
        </w:tc>
      </w:tr>
      <w:tr w:rsidR="00720A59" w:rsidRPr="00D6243D" w14:paraId="6B9B72E5" w14:textId="77777777" w:rsidTr="00D44345">
        <w:trPr>
          <w:gridAfter w:val="1"/>
          <w:wAfter w:w="15" w:type="dxa"/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440D3" w14:textId="4DAFAE47" w:rsidR="00720A59" w:rsidRPr="00CD122E" w:rsidRDefault="00720A59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7B0EC" w14:textId="328EB122" w:rsidR="00720A59" w:rsidRPr="00CD122E" w:rsidRDefault="001429E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B3882" w14:textId="272E3108" w:rsidR="00720A59" w:rsidRPr="00CD122E" w:rsidRDefault="001429E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3A6D8" w14:textId="22EE7F19" w:rsidR="00720A59" w:rsidRPr="00CD122E" w:rsidRDefault="001429E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29E9">
              <w:rPr>
                <w:rFonts w:ascii="Angsana New" w:hAnsi="Angsana New"/>
                <w:sz w:val="24"/>
                <w:szCs w:val="24"/>
              </w:rPr>
              <w:t>534,619.00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4A195" w14:textId="23E5E8D4" w:rsidR="00720A59" w:rsidRPr="00CD122E" w:rsidRDefault="001429E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29E9">
              <w:rPr>
                <w:rFonts w:ascii="Angsana New" w:hAnsi="Angsana New"/>
                <w:sz w:val="24"/>
                <w:szCs w:val="24"/>
              </w:rPr>
              <w:t>212,195.00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7A74C" w14:textId="756E931A" w:rsidR="00720A59" w:rsidRPr="00CD122E" w:rsidRDefault="004146C8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6C8">
              <w:rPr>
                <w:rFonts w:ascii="Angsana New" w:hAnsi="Angsana New"/>
                <w:sz w:val="24"/>
                <w:szCs w:val="24"/>
              </w:rPr>
              <w:t>1,399,193.9</w:t>
            </w:r>
            <w:r w:rsidR="007B268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9E41B" w14:textId="72C6C79E" w:rsidR="00720A59" w:rsidRPr="00CD122E" w:rsidRDefault="001429E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29E9">
              <w:rPr>
                <w:rFonts w:ascii="Angsana New" w:hAnsi="Angsana New"/>
                <w:sz w:val="24"/>
                <w:szCs w:val="24"/>
              </w:rPr>
              <w:t>839,049.78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09CF3" w14:textId="131039C0" w:rsidR="00720A59" w:rsidRPr="00CD122E" w:rsidRDefault="00F218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1869">
              <w:rPr>
                <w:rFonts w:ascii="Angsana New" w:hAnsi="Angsana New"/>
                <w:sz w:val="24"/>
                <w:szCs w:val="24"/>
              </w:rPr>
              <w:t>131,340.10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1F883" w14:textId="708438CA" w:rsidR="00720A59" w:rsidRPr="00CD122E" w:rsidRDefault="00F218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77216" w14:textId="09B882FA" w:rsidR="00720A59" w:rsidRPr="00CD122E" w:rsidRDefault="00A232F3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32F3">
              <w:rPr>
                <w:rFonts w:ascii="Angsana New" w:hAnsi="Angsana New"/>
                <w:sz w:val="24"/>
                <w:szCs w:val="24"/>
              </w:rPr>
              <w:t>1,466,999.97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08E2E" w14:textId="40275512" w:rsidR="00720A59" w:rsidRPr="00CD122E" w:rsidRDefault="00F218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1869">
              <w:rPr>
                <w:rFonts w:ascii="Angsana New" w:hAnsi="Angsana New"/>
                <w:sz w:val="24"/>
                <w:szCs w:val="24"/>
              </w:rPr>
              <w:t>4,583,397.82</w:t>
            </w:r>
          </w:p>
        </w:tc>
      </w:tr>
      <w:tr w:rsidR="00720A59" w:rsidRPr="00D6243D" w14:paraId="3F4FBED4" w14:textId="77777777" w:rsidTr="00D44345">
        <w:trPr>
          <w:gridAfter w:val="1"/>
          <w:wAfter w:w="15" w:type="dxa"/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B2472" w14:textId="67BDACBD" w:rsidR="00720A59" w:rsidRPr="00CD122E" w:rsidRDefault="00720A59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1E953" w14:textId="3FF764FD" w:rsidR="00720A59" w:rsidRPr="00CD122E" w:rsidRDefault="00F218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11308" w14:textId="10EA0266" w:rsidR="00720A59" w:rsidRPr="00CD122E" w:rsidRDefault="00F218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3F9BE" w14:textId="7C6AB747" w:rsidR="00720A59" w:rsidRPr="00CD122E" w:rsidRDefault="00F218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0ADB7" w14:textId="25060FC9" w:rsidR="00720A59" w:rsidRPr="00CD122E" w:rsidRDefault="00F218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50817" w14:textId="235C2B9A" w:rsidR="00720A59" w:rsidRPr="00CD122E" w:rsidRDefault="00F218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1869">
              <w:rPr>
                <w:rFonts w:ascii="Angsana New" w:hAnsi="Angsana New"/>
                <w:sz w:val="24"/>
                <w:szCs w:val="24"/>
              </w:rPr>
              <w:t>(120,507.64)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4468E" w14:textId="404B4890" w:rsidR="00720A59" w:rsidRPr="00CD122E" w:rsidRDefault="00F218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1869">
              <w:rPr>
                <w:rFonts w:ascii="Angsana New" w:hAnsi="Angsana New"/>
                <w:sz w:val="24"/>
                <w:szCs w:val="24"/>
              </w:rPr>
              <w:t>(565,351.97)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37F9E" w14:textId="23AC0D9D" w:rsidR="00720A59" w:rsidRPr="00CD122E" w:rsidRDefault="00F218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1869">
              <w:rPr>
                <w:rFonts w:ascii="Angsana New" w:hAnsi="Angsana New"/>
                <w:sz w:val="24"/>
                <w:szCs w:val="24"/>
              </w:rPr>
              <w:t>(104,599.73)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3958E" w14:textId="1A931348" w:rsidR="00720A59" w:rsidRPr="00CD122E" w:rsidRDefault="00F218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D5B86" w14:textId="1757836E" w:rsidR="00720A59" w:rsidRPr="00CD122E" w:rsidRDefault="00F218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D15F3" w14:textId="5F7019FA" w:rsidR="00720A59" w:rsidRPr="00CD122E" w:rsidRDefault="00CA63F4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63F4">
              <w:rPr>
                <w:rFonts w:ascii="Angsana New" w:hAnsi="Angsana New"/>
                <w:sz w:val="24"/>
                <w:szCs w:val="24"/>
              </w:rPr>
              <w:t>(790,459.34)</w:t>
            </w:r>
          </w:p>
        </w:tc>
      </w:tr>
      <w:tr w:rsidR="001C509D" w:rsidRPr="00D6243D" w14:paraId="69B9DE33" w14:textId="77777777" w:rsidTr="00D44345">
        <w:trPr>
          <w:gridAfter w:val="1"/>
          <w:wAfter w:w="15" w:type="dxa"/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B96A6" w14:textId="144C27C5" w:rsidR="001C509D" w:rsidRPr="00CD122E" w:rsidRDefault="001C509D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F464E" w14:textId="58EE4104" w:rsidR="001C509D" w:rsidRPr="00CD122E" w:rsidRDefault="001C509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8FCAB" w14:textId="2AA70A8B" w:rsidR="001C509D" w:rsidRPr="00CD122E" w:rsidRDefault="001C509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22043" w14:textId="1644756B" w:rsidR="001C509D" w:rsidRPr="00CD122E" w:rsidRDefault="00641FD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FDE">
              <w:rPr>
                <w:rFonts w:ascii="Angsana New" w:hAnsi="Angsana New"/>
                <w:sz w:val="24"/>
                <w:szCs w:val="24"/>
              </w:rPr>
              <w:t>502,500.00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C72CB" w14:textId="7BEB5180" w:rsidR="001C509D" w:rsidRPr="00CD122E" w:rsidRDefault="00641FD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FDE">
              <w:rPr>
                <w:rFonts w:ascii="Angsana New" w:hAnsi="Angsana New"/>
                <w:sz w:val="24"/>
                <w:szCs w:val="24"/>
              </w:rPr>
              <w:t>5,429,500.00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CC862" w14:textId="0DA28BE5" w:rsidR="001C509D" w:rsidRPr="00CD122E" w:rsidRDefault="00641FD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05482" w14:textId="1F695374" w:rsidR="001C509D" w:rsidRPr="00CD122E" w:rsidRDefault="00641FD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125,000.00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6D146" w14:textId="26B35D96" w:rsidR="001C509D" w:rsidRPr="00CD122E" w:rsidRDefault="00641FD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7404D" w14:textId="4A1A122B" w:rsidR="001C509D" w:rsidRPr="00CD122E" w:rsidRDefault="00641FD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A8398" w14:textId="2179B5C4" w:rsidR="001C509D" w:rsidRPr="00CD122E" w:rsidRDefault="00641FD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FDE">
              <w:rPr>
                <w:rFonts w:ascii="Angsana New" w:hAnsi="Angsana New"/>
                <w:sz w:val="24"/>
                <w:szCs w:val="24"/>
              </w:rPr>
              <w:t>(6,057,000.00)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72BD8" w14:textId="79EE8781" w:rsidR="001C509D" w:rsidRPr="00CD122E" w:rsidRDefault="00D60121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0E73" w:rsidRPr="00D6243D" w14:paraId="168AB6DF" w14:textId="77777777" w:rsidTr="00D44345">
        <w:trPr>
          <w:gridAfter w:val="1"/>
          <w:wAfter w:w="15" w:type="dxa"/>
          <w:trHeight w:val="288"/>
          <w:jc w:val="center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82A3B" w14:textId="356FE7F6" w:rsidR="000D0E73" w:rsidRPr="00CD122E" w:rsidRDefault="000D0E73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338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D338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8F36C" w14:textId="4A55A330" w:rsidR="000D0E73" w:rsidRPr="00CD122E" w:rsidRDefault="000D0E73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E73">
              <w:rPr>
                <w:rFonts w:ascii="Angsana New" w:hAnsi="Angsana New"/>
                <w:sz w:val="24"/>
                <w:szCs w:val="24"/>
              </w:rPr>
              <w:t>201,542,187.76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F55D8" w14:textId="446420AB" w:rsidR="000D0E73" w:rsidRPr="00CD122E" w:rsidRDefault="000D0E73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E73">
              <w:rPr>
                <w:rFonts w:ascii="Angsana New" w:hAnsi="Angsana New"/>
                <w:sz w:val="24"/>
                <w:szCs w:val="24"/>
              </w:rPr>
              <w:t>177,202,775.05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D109D" w14:textId="504621FA" w:rsidR="000D0E73" w:rsidRPr="00CD122E" w:rsidRDefault="000D0E73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E73">
              <w:rPr>
                <w:rFonts w:ascii="Angsana New" w:hAnsi="Angsana New"/>
                <w:sz w:val="24"/>
                <w:szCs w:val="24"/>
              </w:rPr>
              <w:t>20,397,867.91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34C60" w14:textId="2D925634" w:rsidR="000D0E73" w:rsidRPr="00CD122E" w:rsidRDefault="000D0E73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E73">
              <w:rPr>
                <w:rFonts w:ascii="Angsana New" w:hAnsi="Angsana New"/>
                <w:sz w:val="24"/>
                <w:szCs w:val="24"/>
              </w:rPr>
              <w:t>32,953,645.83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5C3BC" w14:textId="6201CF52" w:rsidR="000D0E73" w:rsidRPr="00CD122E" w:rsidRDefault="000D0E73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E73">
              <w:rPr>
                <w:rFonts w:ascii="Angsana New" w:hAnsi="Angsana New"/>
                <w:sz w:val="24"/>
                <w:szCs w:val="24"/>
              </w:rPr>
              <w:t>39,744,293.68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2DA5D" w14:textId="7A7B7319" w:rsidR="000D0E73" w:rsidRPr="00CD122E" w:rsidRDefault="000D0E73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E73">
              <w:rPr>
                <w:rFonts w:ascii="Angsana New" w:hAnsi="Angsana New"/>
                <w:sz w:val="24"/>
                <w:szCs w:val="24"/>
              </w:rPr>
              <w:t>33,651,850.33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FFE2B" w14:textId="6CFB7F04" w:rsidR="000D0E73" w:rsidRPr="00CD122E" w:rsidRDefault="000D0E73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E73">
              <w:rPr>
                <w:rFonts w:ascii="Angsana New" w:hAnsi="Angsana New"/>
                <w:sz w:val="24"/>
                <w:szCs w:val="24"/>
              </w:rPr>
              <w:t>23,126,047.43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6B666" w14:textId="07449CE4" w:rsidR="000D0E73" w:rsidRPr="00CD122E" w:rsidRDefault="000D0E73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E73">
              <w:rPr>
                <w:rFonts w:ascii="Angsana New" w:hAnsi="Angsana New"/>
                <w:sz w:val="24"/>
                <w:szCs w:val="24"/>
              </w:rPr>
              <w:t>13,103,621.50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04DC8" w14:textId="758272AD" w:rsidR="000D0E73" w:rsidRPr="00CD122E" w:rsidRDefault="000D0E73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4CC9E" w14:textId="76AB22EC" w:rsidR="000D0E73" w:rsidRPr="00CD122E" w:rsidRDefault="000D0E73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E73">
              <w:rPr>
                <w:rFonts w:ascii="Angsana New" w:hAnsi="Angsana New"/>
                <w:sz w:val="24"/>
                <w:szCs w:val="24"/>
              </w:rPr>
              <w:t>541,722,289.49</w:t>
            </w:r>
          </w:p>
        </w:tc>
      </w:tr>
      <w:bookmarkEnd w:id="11"/>
    </w:tbl>
    <w:p w14:paraId="0FC07C36" w14:textId="77777777" w:rsidR="00504900" w:rsidRPr="00681414" w:rsidRDefault="00504900" w:rsidP="000A54D7">
      <w:pPr>
        <w:spacing w:line="240" w:lineRule="atLeast"/>
        <w:ind w:left="540"/>
        <w:jc w:val="thaiDistribute"/>
        <w:rPr>
          <w:rFonts w:ascii="Angsana New" w:hAnsi="Angsana New"/>
          <w:sz w:val="10"/>
          <w:szCs w:val="10"/>
        </w:rPr>
      </w:pPr>
    </w:p>
    <w:p w14:paraId="3E215A51" w14:textId="77777777" w:rsidR="00EC0A28" w:rsidRDefault="00EC0A28" w:rsidP="000A54D7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12A41A" w14:textId="77777777" w:rsidR="00EC0A28" w:rsidRDefault="00EC0A28" w:rsidP="000A54D7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88D157" w14:textId="77777777" w:rsidR="00EC0A28" w:rsidRDefault="00EC0A28" w:rsidP="000A54D7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15314" w:type="dxa"/>
        <w:jc w:val="center"/>
        <w:tblLook w:val="04A0" w:firstRow="1" w:lastRow="0" w:firstColumn="1" w:lastColumn="0" w:noHBand="0" w:noVBand="1"/>
      </w:tblPr>
      <w:tblGrid>
        <w:gridCol w:w="2333"/>
        <w:gridCol w:w="1298"/>
        <w:gridCol w:w="1300"/>
        <w:gridCol w:w="1300"/>
        <w:gridCol w:w="1297"/>
        <w:gridCol w:w="1298"/>
        <w:gridCol w:w="1294"/>
        <w:gridCol w:w="1294"/>
        <w:gridCol w:w="1294"/>
        <w:gridCol w:w="1295"/>
        <w:gridCol w:w="1296"/>
        <w:gridCol w:w="15"/>
      </w:tblGrid>
      <w:tr w:rsidR="0006324C" w:rsidRPr="005A32AD" w14:paraId="44E887FF" w14:textId="77777777" w:rsidTr="000307C9">
        <w:trPr>
          <w:gridAfter w:val="1"/>
          <w:wAfter w:w="15" w:type="dxa"/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0A68BAFD" w14:textId="77777777" w:rsidR="0006324C" w:rsidRPr="005A32AD" w:rsidRDefault="0006324C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bookmarkStart w:id="12" w:name="_Hlk158888100"/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EDA29EA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4286E414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4BE8A6A9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74E819A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9CED37A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6E93C3B0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35C72502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33E3911F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3C433278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F4081F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>(</w:t>
            </w:r>
            <w:r w:rsidRPr="005A32AD">
              <w:rPr>
                <w:rFonts w:ascii="Angsana New" w:hAnsi="Angsana New"/>
                <w:sz w:val="24"/>
                <w:szCs w:val="24"/>
                <w:cs/>
              </w:rPr>
              <w:t>หน่วย:</w:t>
            </w:r>
            <w:r w:rsidRPr="005A3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A32AD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06324C" w:rsidRPr="005A32AD" w14:paraId="761BEBE7" w14:textId="77777777" w:rsidTr="000307C9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27B6097F" w14:textId="77777777" w:rsidR="0006324C" w:rsidRPr="005A32AD" w:rsidRDefault="0006324C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8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70809" w14:textId="77777777" w:rsidR="0006324C" w:rsidRPr="005A32AD" w:rsidRDefault="0006324C" w:rsidP="000A54D7">
            <w:pP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06324C" w:rsidRPr="005A32AD" w14:paraId="13EB443C" w14:textId="77777777" w:rsidTr="000307C9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5E452" w14:textId="77777777" w:rsidR="0006324C" w:rsidRPr="005A32AD" w:rsidRDefault="0006324C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4EABE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</w:p>
          <w:p w14:paraId="242E4368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DDCB218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8F6DF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อาคารโรงงานและสำนักงาน</w:t>
            </w:r>
          </w:p>
          <w:p w14:paraId="0B138CAD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87D27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  <w:p w14:paraId="48B5EC67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AFDD8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ระบบสาธารณูปโภค</w:t>
            </w:r>
          </w:p>
          <w:p w14:paraId="2028F374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107484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เครื่องมือเครื่องใช้</w:t>
            </w:r>
          </w:p>
          <w:p w14:paraId="3852E1D1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DDE0C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อุปกรณ์สำนักงานและคอมพิวเตอร์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2C6B5E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เครื่องตกแต่งสำนักงาน</w:t>
            </w:r>
          </w:p>
          <w:p w14:paraId="761FDC66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71A6F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ยานพาหนะ</w:t>
            </w:r>
          </w:p>
          <w:p w14:paraId="0B9DE507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367E2B5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711732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สินทรัพย์ระหว่างก่อสร้าง</w:t>
            </w:r>
          </w:p>
          <w:p w14:paraId="249379AF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B001F8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2348674E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BAFD781" w14:textId="77777777" w:rsidR="0006324C" w:rsidRPr="005A32AD" w:rsidRDefault="0006324C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06324C" w:rsidRPr="00D6243D" w14:paraId="5A1B3748" w14:textId="77777777" w:rsidTr="000307C9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57981" w14:textId="77777777" w:rsidR="0006324C" w:rsidRPr="000B2F50" w:rsidRDefault="0006324C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31D2F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36D50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57CB8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E4C7A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8AF8C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375C9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A7775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5C2BB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C6A43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53627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324C" w:rsidRPr="00D6243D" w14:paraId="7690F324" w14:textId="77777777" w:rsidTr="000307C9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49913" w14:textId="77777777" w:rsidR="0006324C" w:rsidRPr="000B2F50" w:rsidRDefault="0006324C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B2F50">
              <w:rPr>
                <w:rFonts w:ascii="Angsana New" w:hAnsi="Angsana New"/>
                <w:sz w:val="24"/>
                <w:szCs w:val="24"/>
              </w:rPr>
              <w:t xml:space="preserve">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B2F5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15886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DF8BA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48,423,829.16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BCE90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4,919,294.36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03FBB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74D3">
              <w:rPr>
                <w:rFonts w:ascii="Angsana New" w:hAnsi="Angsana New"/>
                <w:sz w:val="24"/>
                <w:szCs w:val="24"/>
              </w:rPr>
              <w:t>5,530,070.22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9C579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15,090,542.27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972F2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16,866,998.95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B8C66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7,612,278.55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600C5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061">
              <w:rPr>
                <w:rFonts w:ascii="Angsana New" w:hAnsi="Angsana New"/>
                <w:sz w:val="24"/>
                <w:szCs w:val="24"/>
              </w:rPr>
              <w:t>6,834,920.37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845A2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416F2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74D3">
              <w:rPr>
                <w:rFonts w:ascii="Angsana New" w:hAnsi="Angsana New"/>
                <w:sz w:val="24"/>
                <w:szCs w:val="24"/>
              </w:rPr>
              <w:t>105,277,933.88</w:t>
            </w:r>
          </w:p>
        </w:tc>
      </w:tr>
      <w:tr w:rsidR="0006324C" w:rsidRPr="00D6243D" w14:paraId="63CCD033" w14:textId="77777777" w:rsidTr="000307C9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C92E2" w14:textId="77777777" w:rsidR="0006324C" w:rsidRPr="000B2F50" w:rsidRDefault="0006324C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BA3AC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2C078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5,445,134.95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EA445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1,180,804.58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0BB77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1,827,465.27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49A3F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2,829,592.24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E50CF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3,284,237.22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EDA95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2,518,802.59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4679C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679,304.14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7B192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42F70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17,765,340.99</w:t>
            </w:r>
          </w:p>
        </w:tc>
      </w:tr>
      <w:tr w:rsidR="0006324C" w:rsidRPr="00D6243D" w14:paraId="5815F89E" w14:textId="77777777" w:rsidTr="000307C9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C1FAD" w14:textId="77777777" w:rsidR="0006324C" w:rsidRPr="000B2F50" w:rsidRDefault="0006324C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ค่าเสื่อมราคาสะสมส่วนที่จำหน่าย/ตัดจำหน่าย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7FFF2" w14:textId="77777777" w:rsidR="0006324C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F62C76C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95246" w14:textId="77777777" w:rsidR="0006324C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E2631AD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CA96A" w14:textId="77777777" w:rsidR="0006324C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A0C332D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44639" w14:textId="77777777" w:rsidR="0006324C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1D6E2BB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4FA98" w14:textId="77777777" w:rsidR="0006324C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ECE912D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A2FCB">
              <w:rPr>
                <w:rFonts w:ascii="Angsana New" w:hAnsi="Angsana New"/>
                <w:sz w:val="24"/>
                <w:szCs w:val="24"/>
              </w:rPr>
              <w:t>161,022.05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46435" w14:textId="77777777" w:rsidR="0006324C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EA51EA5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A2FCB">
              <w:rPr>
                <w:rFonts w:ascii="Angsana New" w:hAnsi="Angsana New"/>
                <w:sz w:val="24"/>
                <w:szCs w:val="24"/>
              </w:rPr>
              <w:t>419,238.15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56E2B" w14:textId="77777777" w:rsidR="0006324C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2B0335F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A2FCB">
              <w:rPr>
                <w:rFonts w:ascii="Angsana New" w:hAnsi="Angsana New"/>
                <w:sz w:val="24"/>
                <w:szCs w:val="24"/>
              </w:rPr>
              <w:t>50,548.00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FB5DB" w14:textId="77777777" w:rsidR="0006324C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BE04D15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9CCCA" w14:textId="77777777" w:rsidR="0006324C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83210AA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614D5" w14:textId="77777777" w:rsidR="0006324C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B4A2FBC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A2FCB">
              <w:rPr>
                <w:rFonts w:ascii="Angsana New" w:hAnsi="Angsana New"/>
                <w:sz w:val="24"/>
                <w:szCs w:val="24"/>
              </w:rPr>
              <w:t>630,808.20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06324C" w:rsidRPr="00D6243D" w14:paraId="2D2D527E" w14:textId="77777777" w:rsidTr="000307C9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F9D83" w14:textId="77777777" w:rsidR="0006324C" w:rsidRPr="00CD122E" w:rsidRDefault="0006324C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122E">
              <w:rPr>
                <w:rFonts w:ascii="Angsana New" w:hAnsi="Angsana New" w:hint="cs"/>
                <w:sz w:val="24"/>
                <w:szCs w:val="24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A9BCE" w14:textId="77777777" w:rsidR="0006324C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6B81949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ECB21" w14:textId="77777777" w:rsidR="0006324C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FB38103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A2FCB">
              <w:rPr>
                <w:rFonts w:ascii="Angsana New" w:hAnsi="Angsana New"/>
                <w:sz w:val="24"/>
                <w:szCs w:val="24"/>
              </w:rPr>
              <w:t>5,944,703.47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929A2" w14:textId="77777777" w:rsidR="0006324C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16EE1A6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3872E" w14:textId="77777777" w:rsidR="0006324C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EF5BC70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AEE86" w14:textId="77777777" w:rsidR="0006324C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9AD82B6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C8006" w14:textId="77777777" w:rsidR="0006324C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3481C0E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90F90" w14:textId="77777777" w:rsidR="0006324C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986F647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3025E" w14:textId="77777777" w:rsidR="0006324C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D9EC4A9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B729E" w14:textId="77777777" w:rsidR="0006324C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998EE8A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4077D" w14:textId="77777777" w:rsidR="0006324C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4A01AB5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A2FCB">
              <w:rPr>
                <w:rFonts w:ascii="Angsana New" w:hAnsi="Angsana New"/>
                <w:sz w:val="24"/>
                <w:szCs w:val="24"/>
              </w:rPr>
              <w:t>5,944,703.47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06324C" w:rsidRPr="00D6243D" w14:paraId="3C8DF776" w14:textId="77777777" w:rsidTr="00D44345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28337" w14:textId="77777777" w:rsidR="0006324C" w:rsidRPr="000B2F50" w:rsidRDefault="0006324C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B2F5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B2F5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0ADD8" w14:textId="77777777" w:rsidR="0006324C" w:rsidRPr="005A32AD" w:rsidRDefault="0006324C" w:rsidP="001469BE">
            <w:pPr>
              <w:pBdr>
                <w:top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A21A5" w14:textId="77777777" w:rsidR="0006324C" w:rsidRPr="005A32AD" w:rsidRDefault="0006324C" w:rsidP="001469BE">
            <w:pPr>
              <w:pBdr>
                <w:top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47,924,260.64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9792E" w14:textId="77777777" w:rsidR="0006324C" w:rsidRPr="005A32AD" w:rsidRDefault="0006324C" w:rsidP="001469BE">
            <w:pPr>
              <w:pBdr>
                <w:top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6,100,098.94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AA312" w14:textId="77777777" w:rsidR="0006324C" w:rsidRPr="005A32AD" w:rsidRDefault="0006324C" w:rsidP="001469BE">
            <w:pPr>
              <w:pBdr>
                <w:top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7,357,535.49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7E9658" w14:textId="77777777" w:rsidR="0006324C" w:rsidRPr="005A32AD" w:rsidRDefault="0006324C" w:rsidP="001469BE">
            <w:pPr>
              <w:pBdr>
                <w:top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17,759,112.46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A9FA2" w14:textId="77777777" w:rsidR="0006324C" w:rsidRPr="005A32AD" w:rsidRDefault="0006324C" w:rsidP="001469BE">
            <w:pPr>
              <w:pBdr>
                <w:top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19,731,998.02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AF8D3" w14:textId="77777777" w:rsidR="0006324C" w:rsidRPr="005A32AD" w:rsidRDefault="0006324C" w:rsidP="001469BE">
            <w:pPr>
              <w:pBdr>
                <w:top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10,080,533.14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86A93" w14:textId="77777777" w:rsidR="0006324C" w:rsidRPr="005A32AD" w:rsidRDefault="0006324C" w:rsidP="001469BE">
            <w:pPr>
              <w:pBdr>
                <w:top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7,514,224.51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D84E3" w14:textId="77777777" w:rsidR="0006324C" w:rsidRPr="005A32AD" w:rsidRDefault="0006324C" w:rsidP="001469BE">
            <w:pPr>
              <w:pBdr>
                <w:top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FB920" w14:textId="77777777" w:rsidR="0006324C" w:rsidRPr="005A32AD" w:rsidRDefault="0006324C" w:rsidP="001469BE">
            <w:pPr>
              <w:pBdr>
                <w:top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FCB">
              <w:rPr>
                <w:rFonts w:ascii="Angsana New" w:hAnsi="Angsana New"/>
                <w:sz w:val="24"/>
                <w:szCs w:val="24"/>
              </w:rPr>
              <w:t>116,467,763.20</w:t>
            </w:r>
          </w:p>
        </w:tc>
      </w:tr>
      <w:tr w:rsidR="00E71142" w:rsidRPr="00D6243D" w14:paraId="4C109B7E" w14:textId="77777777" w:rsidTr="00D44345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137A1" w14:textId="00F34DC3" w:rsidR="00E71142" w:rsidRPr="000B2F50" w:rsidRDefault="00E71142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FDE7A" w14:textId="28B97408" w:rsidR="00E71142" w:rsidRPr="00CA2FCB" w:rsidRDefault="002265A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6B0A2" w14:textId="4E4910AF" w:rsidR="00E71142" w:rsidRPr="00CA2FCB" w:rsidRDefault="00E7114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5C17">
              <w:rPr>
                <w:rFonts w:ascii="Angsana New" w:hAnsi="Angsana New"/>
                <w:sz w:val="24"/>
                <w:szCs w:val="24"/>
              </w:rPr>
              <w:t>6,543,878.71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3072D" w14:textId="25454FE9" w:rsidR="00E71142" w:rsidRPr="00CA2FCB" w:rsidRDefault="00E7114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1142">
              <w:rPr>
                <w:rFonts w:ascii="Angsana New" w:hAnsi="Angsana New"/>
                <w:sz w:val="24"/>
                <w:szCs w:val="24"/>
              </w:rPr>
              <w:t>1,287,171.88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71866" w14:textId="6F176D4A" w:rsidR="00E71142" w:rsidRPr="00CA2FCB" w:rsidRDefault="00E7114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1142">
              <w:rPr>
                <w:rFonts w:ascii="Angsana New" w:hAnsi="Angsana New"/>
                <w:sz w:val="24"/>
                <w:szCs w:val="24"/>
              </w:rPr>
              <w:t>2,404,851.09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FCCBC" w14:textId="70C8B34E" w:rsidR="00E71142" w:rsidRPr="00CA2FCB" w:rsidRDefault="00E7114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1142">
              <w:rPr>
                <w:rFonts w:ascii="Angsana New" w:hAnsi="Angsana New"/>
                <w:sz w:val="24"/>
                <w:szCs w:val="24"/>
              </w:rPr>
              <w:t>5,179,645.20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E0D4E" w14:textId="5E93A840" w:rsidR="00E71142" w:rsidRPr="00CA2FCB" w:rsidRDefault="00E7114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1142">
              <w:rPr>
                <w:rFonts w:ascii="Angsana New" w:hAnsi="Angsana New"/>
                <w:sz w:val="24"/>
                <w:szCs w:val="24"/>
              </w:rPr>
              <w:t>4,165,222.15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14E57" w14:textId="61AA9543" w:rsidR="00E71142" w:rsidRPr="00CA2FCB" w:rsidRDefault="00E7114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1142">
              <w:rPr>
                <w:rFonts w:ascii="Angsana New" w:hAnsi="Angsana New"/>
                <w:sz w:val="24"/>
                <w:szCs w:val="24"/>
              </w:rPr>
              <w:t>3,598,655.19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733C1" w14:textId="682D0866" w:rsidR="00E71142" w:rsidRPr="00CA2FCB" w:rsidRDefault="00E7114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1142">
              <w:rPr>
                <w:rFonts w:ascii="Angsana New" w:hAnsi="Angsana New"/>
                <w:sz w:val="24"/>
                <w:szCs w:val="24"/>
              </w:rPr>
              <w:t>700,211.78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925E9" w14:textId="7953D929" w:rsidR="00E71142" w:rsidRPr="00CA2FCB" w:rsidRDefault="00E7114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061B1" w14:textId="41186801" w:rsidR="00E71142" w:rsidRPr="00CA2FCB" w:rsidRDefault="00E7114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1142">
              <w:rPr>
                <w:rFonts w:ascii="Angsana New" w:hAnsi="Angsana New"/>
                <w:sz w:val="24"/>
                <w:szCs w:val="24"/>
              </w:rPr>
              <w:t>23,879,636.00</w:t>
            </w:r>
          </w:p>
        </w:tc>
      </w:tr>
      <w:tr w:rsidR="00E71142" w:rsidRPr="00D6243D" w14:paraId="7B0CDC75" w14:textId="77777777" w:rsidTr="00D44345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57FFA" w14:textId="10FAE864" w:rsidR="00E71142" w:rsidRPr="000B2F50" w:rsidRDefault="00E71142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ค่าเสื่อมราคาสะสมส่วนที่จำหน่าย/ตัดจำหน่าย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B6B31" w14:textId="23E4A356" w:rsidR="00E71142" w:rsidRPr="00CA2FCB" w:rsidRDefault="00E7114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C1AAE" w14:textId="155AE33A" w:rsidR="00E71142" w:rsidRPr="00CA2FCB" w:rsidRDefault="00E7114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863ED" w14:textId="5ACBD866" w:rsidR="00E71142" w:rsidRPr="00CA2FCB" w:rsidRDefault="00E7114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E1EFD" w14:textId="5939A0F6" w:rsidR="00E71142" w:rsidRPr="00CA2FCB" w:rsidRDefault="00E7114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7A9FA" w14:textId="73AB43CA" w:rsidR="00E71142" w:rsidRPr="00CA2FCB" w:rsidRDefault="00E7114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1142">
              <w:rPr>
                <w:rFonts w:ascii="Angsana New" w:hAnsi="Angsana New"/>
                <w:sz w:val="24"/>
                <w:szCs w:val="24"/>
              </w:rPr>
              <w:t>(112,998.56)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09C09" w14:textId="0C548716" w:rsidR="00E71142" w:rsidRPr="00CA2FCB" w:rsidRDefault="00E7114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1142">
              <w:rPr>
                <w:rFonts w:ascii="Angsana New" w:hAnsi="Angsana New"/>
                <w:sz w:val="24"/>
                <w:szCs w:val="24"/>
              </w:rPr>
              <w:t>(545,843.94)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ED24C" w14:textId="21CEFD48" w:rsidR="00E71142" w:rsidRPr="00CA2FCB" w:rsidRDefault="00E7114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1142">
              <w:rPr>
                <w:rFonts w:ascii="Angsana New" w:hAnsi="Angsana New"/>
                <w:sz w:val="24"/>
                <w:szCs w:val="24"/>
              </w:rPr>
              <w:t>(104,399.50)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67CF5" w14:textId="6DE8C682" w:rsidR="00E71142" w:rsidRPr="00CA2FCB" w:rsidRDefault="00E7114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4AA8E" w14:textId="16144D42" w:rsidR="00E71142" w:rsidRPr="00CA2FCB" w:rsidRDefault="00E7114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FE479" w14:textId="14D72840" w:rsidR="00E71142" w:rsidRPr="00CA2FCB" w:rsidRDefault="0087625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6252">
              <w:rPr>
                <w:rFonts w:ascii="Angsana New" w:hAnsi="Angsana New"/>
                <w:sz w:val="24"/>
                <w:szCs w:val="24"/>
              </w:rPr>
              <w:t>(763,242.00)</w:t>
            </w:r>
          </w:p>
        </w:tc>
      </w:tr>
      <w:tr w:rsidR="002265AF" w:rsidRPr="00D6243D" w14:paraId="06A1AC33" w14:textId="77777777" w:rsidTr="00D44345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DEB36" w14:textId="03FDD297" w:rsidR="002265AF" w:rsidRPr="000B2F50" w:rsidRDefault="002265AF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B2F5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B2F5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5393A" w14:textId="6E5E0A2E" w:rsidR="002265AF" w:rsidRPr="00CA2FCB" w:rsidRDefault="002265AF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15244" w14:textId="5D74F19F" w:rsidR="002265AF" w:rsidRPr="00CA2FCB" w:rsidRDefault="002265AF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65AF">
              <w:rPr>
                <w:rFonts w:ascii="Angsana New" w:hAnsi="Angsana New"/>
                <w:sz w:val="24"/>
                <w:szCs w:val="24"/>
              </w:rPr>
              <w:t>54,468,139.35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DDFA2" w14:textId="6A66429E" w:rsidR="002265AF" w:rsidRPr="00CA2FCB" w:rsidRDefault="002265AF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65AF">
              <w:rPr>
                <w:rFonts w:ascii="Angsana New" w:hAnsi="Angsana New"/>
                <w:sz w:val="24"/>
                <w:szCs w:val="24"/>
              </w:rPr>
              <w:t>7,387,270.82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91706" w14:textId="701689C7" w:rsidR="002265AF" w:rsidRPr="00CA2FCB" w:rsidRDefault="002265AF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65AF">
              <w:rPr>
                <w:rFonts w:ascii="Angsana New" w:hAnsi="Angsana New"/>
                <w:sz w:val="24"/>
                <w:szCs w:val="24"/>
              </w:rPr>
              <w:t>9,762,386.58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544D4" w14:textId="2BB08417" w:rsidR="002265AF" w:rsidRPr="00CA2FCB" w:rsidRDefault="002265AF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65AF">
              <w:rPr>
                <w:rFonts w:ascii="Angsana New" w:hAnsi="Angsana New"/>
                <w:sz w:val="24"/>
                <w:szCs w:val="24"/>
              </w:rPr>
              <w:t>22,825,759.10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E5866" w14:textId="2DC8364E" w:rsidR="002265AF" w:rsidRPr="00CA2FCB" w:rsidRDefault="002265AF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65AF">
              <w:rPr>
                <w:rFonts w:ascii="Angsana New" w:hAnsi="Angsana New"/>
                <w:sz w:val="24"/>
                <w:szCs w:val="24"/>
              </w:rPr>
              <w:t>23,351,376.23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223BC" w14:textId="74D820E7" w:rsidR="002265AF" w:rsidRPr="00CA2FCB" w:rsidRDefault="002265AF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65AF">
              <w:rPr>
                <w:rFonts w:ascii="Angsana New" w:hAnsi="Angsana New"/>
                <w:sz w:val="24"/>
                <w:szCs w:val="24"/>
              </w:rPr>
              <w:t>13,574,788.83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1C59B" w14:textId="22734491" w:rsidR="002265AF" w:rsidRPr="00CA2FCB" w:rsidRDefault="002265AF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65AF">
              <w:rPr>
                <w:rFonts w:ascii="Angsana New" w:hAnsi="Angsana New"/>
                <w:sz w:val="24"/>
                <w:szCs w:val="24"/>
              </w:rPr>
              <w:t>8,214,436.29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68AC7" w14:textId="6E05C4DB" w:rsidR="002265AF" w:rsidRPr="00CA2FCB" w:rsidRDefault="002265AF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6A201" w14:textId="0D07599E" w:rsidR="002265AF" w:rsidRPr="00CA2FCB" w:rsidRDefault="002265AF" w:rsidP="000A54D7">
            <w:pPr>
              <w:pBdr>
                <w:top w:val="single" w:sz="4" w:space="1" w:color="auto"/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65AF">
              <w:rPr>
                <w:rFonts w:ascii="Angsana New" w:hAnsi="Angsana New"/>
                <w:sz w:val="24"/>
                <w:szCs w:val="24"/>
              </w:rPr>
              <w:t>139,584,157.20</w:t>
            </w:r>
          </w:p>
        </w:tc>
      </w:tr>
    </w:tbl>
    <w:p w14:paraId="6ECAB811" w14:textId="77777777" w:rsidR="00A37D6C" w:rsidRDefault="00A37D6C" w:rsidP="000A54D7"/>
    <w:p w14:paraId="2E43A6B6" w14:textId="77777777" w:rsidR="00A37D6C" w:rsidRDefault="00A37D6C" w:rsidP="000A54D7"/>
    <w:p w14:paraId="78F94266" w14:textId="77777777" w:rsidR="009820F6" w:rsidRDefault="009820F6" w:rsidP="000A54D7"/>
    <w:p w14:paraId="67AA80D3" w14:textId="77777777" w:rsidR="009820F6" w:rsidRDefault="009820F6" w:rsidP="000A54D7"/>
    <w:p w14:paraId="5B1C586F" w14:textId="77777777" w:rsidR="009820F6" w:rsidRDefault="009820F6" w:rsidP="000A54D7"/>
    <w:p w14:paraId="748C93DD" w14:textId="77777777" w:rsidR="009820F6" w:rsidRDefault="009820F6" w:rsidP="000A54D7"/>
    <w:p w14:paraId="4C06F50D" w14:textId="77777777" w:rsidR="009820F6" w:rsidRDefault="009820F6" w:rsidP="000A54D7"/>
    <w:p w14:paraId="3F8C9138" w14:textId="77777777" w:rsidR="009820F6" w:rsidRDefault="009820F6" w:rsidP="000A54D7"/>
    <w:p w14:paraId="753092D2" w14:textId="77777777" w:rsidR="009820F6" w:rsidRDefault="009820F6" w:rsidP="000A54D7"/>
    <w:p w14:paraId="5E9429A8" w14:textId="77777777" w:rsidR="009820F6" w:rsidRDefault="009820F6" w:rsidP="000A54D7"/>
    <w:p w14:paraId="5C4A0FD7" w14:textId="77777777" w:rsidR="009820F6" w:rsidRDefault="009820F6" w:rsidP="000A54D7"/>
    <w:tbl>
      <w:tblPr>
        <w:tblStyle w:val="TableGrid"/>
        <w:tblW w:w="15308" w:type="dxa"/>
        <w:jc w:val="center"/>
        <w:tblLook w:val="04A0" w:firstRow="1" w:lastRow="0" w:firstColumn="1" w:lastColumn="0" w:noHBand="0" w:noVBand="1"/>
      </w:tblPr>
      <w:tblGrid>
        <w:gridCol w:w="2336"/>
        <w:gridCol w:w="1298"/>
        <w:gridCol w:w="1287"/>
        <w:gridCol w:w="11"/>
        <w:gridCol w:w="1287"/>
        <w:gridCol w:w="11"/>
        <w:gridCol w:w="1287"/>
        <w:gridCol w:w="11"/>
        <w:gridCol w:w="1287"/>
        <w:gridCol w:w="11"/>
        <w:gridCol w:w="1287"/>
        <w:gridCol w:w="6"/>
        <w:gridCol w:w="1287"/>
        <w:gridCol w:w="6"/>
        <w:gridCol w:w="1287"/>
        <w:gridCol w:w="6"/>
        <w:gridCol w:w="1287"/>
        <w:gridCol w:w="6"/>
        <w:gridCol w:w="1287"/>
        <w:gridCol w:w="23"/>
      </w:tblGrid>
      <w:tr w:rsidR="009820F6" w:rsidRPr="00D6243D" w14:paraId="12133686" w14:textId="77777777" w:rsidTr="008D557C">
        <w:trPr>
          <w:trHeight w:val="288"/>
          <w:jc w:val="center"/>
        </w:trPr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B46DB" w14:textId="1FAB7FE7" w:rsidR="009820F6" w:rsidRPr="00603E57" w:rsidRDefault="009820F6" w:rsidP="000A54D7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A02FF" w14:textId="77777777" w:rsidR="009820F6" w:rsidRPr="005A32AD" w:rsidRDefault="009820F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1B664" w14:textId="77777777" w:rsidR="009820F6" w:rsidRPr="005A32AD" w:rsidRDefault="009820F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F1EA6" w14:textId="77777777" w:rsidR="009820F6" w:rsidRPr="005A32AD" w:rsidRDefault="009820F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7BE1E" w14:textId="77777777" w:rsidR="009820F6" w:rsidRPr="005A32AD" w:rsidRDefault="009820F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54962" w14:textId="77777777" w:rsidR="009820F6" w:rsidRPr="005A32AD" w:rsidRDefault="009820F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D0F31" w14:textId="77777777" w:rsidR="009820F6" w:rsidRPr="005A32AD" w:rsidRDefault="009820F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C956D" w14:textId="77777777" w:rsidR="009820F6" w:rsidRPr="005A32AD" w:rsidRDefault="009820F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D7380" w14:textId="77777777" w:rsidR="009820F6" w:rsidRPr="005A32AD" w:rsidRDefault="009820F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4EDE8" w14:textId="77777777" w:rsidR="009820F6" w:rsidRPr="005A32AD" w:rsidRDefault="009820F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7D997" w14:textId="1EB7780B" w:rsidR="009820F6" w:rsidRPr="005A32AD" w:rsidRDefault="009820F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32AD">
              <w:rPr>
                <w:rFonts w:ascii="Angsana New" w:hAnsi="Angsana New"/>
                <w:sz w:val="24"/>
                <w:szCs w:val="24"/>
              </w:rPr>
              <w:t>(</w:t>
            </w:r>
            <w:r w:rsidRPr="005A32AD">
              <w:rPr>
                <w:rFonts w:ascii="Angsana New" w:hAnsi="Angsana New"/>
                <w:sz w:val="24"/>
                <w:szCs w:val="24"/>
                <w:cs/>
              </w:rPr>
              <w:t>หน่วย:</w:t>
            </w:r>
            <w:r w:rsidRPr="005A3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A32AD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9820F6" w:rsidRPr="00D6243D" w14:paraId="06525D07" w14:textId="77777777" w:rsidTr="00286AE6">
        <w:trPr>
          <w:trHeight w:val="288"/>
          <w:jc w:val="center"/>
        </w:trPr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27A4E" w14:textId="77777777" w:rsidR="009820F6" w:rsidRPr="00603E57" w:rsidRDefault="009820F6" w:rsidP="000A54D7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7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94E02" w14:textId="1ED6E4E1" w:rsidR="009820F6" w:rsidRPr="005A32AD" w:rsidRDefault="009820F6" w:rsidP="001469BE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820F6" w:rsidRPr="00D6243D" w14:paraId="42694639" w14:textId="77777777" w:rsidTr="008D557C">
        <w:trPr>
          <w:trHeight w:val="288"/>
          <w:jc w:val="center"/>
        </w:trPr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F1FC0" w14:textId="77777777" w:rsidR="009820F6" w:rsidRPr="00603E57" w:rsidRDefault="009820F6" w:rsidP="000A54D7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1F71" w14:textId="77777777" w:rsid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</w:p>
          <w:p w14:paraId="5B3299F7" w14:textId="77777777" w:rsid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881C37F" w14:textId="1C65B30C" w:rsidR="009820F6" w:rsidRP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9F198" w14:textId="77777777" w:rsid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อาคารโรงงานและสำนักงาน</w:t>
            </w:r>
          </w:p>
          <w:p w14:paraId="6535A232" w14:textId="07BDBD56" w:rsidR="009820F6" w:rsidRP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19EBC" w14:textId="77777777" w:rsid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  <w:p w14:paraId="559C47CE" w14:textId="4487A14A" w:rsidR="009820F6" w:rsidRP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4CC36" w14:textId="77777777" w:rsid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ระบบสาธารณูปโภค</w:t>
            </w:r>
          </w:p>
          <w:p w14:paraId="677B9C66" w14:textId="619F23AB" w:rsidR="009820F6" w:rsidRP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23893" w14:textId="77777777" w:rsidR="009820F6" w:rsidRPr="005A32AD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เครื่องมือเครื่องใช้</w:t>
            </w:r>
          </w:p>
          <w:p w14:paraId="0C2BEAD8" w14:textId="3AA0AAB8" w:rsidR="009820F6" w:rsidRP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D28A1" w14:textId="26A200D8" w:rsidR="009820F6" w:rsidRP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อุปกรณ์สำนักงานและคอมพิวเตอร์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9C9E9" w14:textId="77777777" w:rsid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เครื่องตกแต่งสำนักงาน</w:t>
            </w:r>
          </w:p>
          <w:p w14:paraId="3E6C58E4" w14:textId="17CEB6F8" w:rsidR="009820F6" w:rsidRP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01943" w14:textId="77777777" w:rsid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ยานพาหนะ</w:t>
            </w:r>
          </w:p>
          <w:p w14:paraId="57CC815E" w14:textId="77777777" w:rsid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D9B09B4" w14:textId="122954DE" w:rsidR="009820F6" w:rsidRP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84C9B" w14:textId="77777777" w:rsid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สินทรัพย์ระหว่างก่อสร้าง</w:t>
            </w:r>
          </w:p>
          <w:p w14:paraId="1FD0274B" w14:textId="22C91388" w:rsidR="009820F6" w:rsidRP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4432B" w14:textId="77777777" w:rsid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32AD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1CDAA322" w14:textId="77777777" w:rsid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F80271D" w14:textId="6AA1F8A2" w:rsidR="009820F6" w:rsidRPr="009820F6" w:rsidRDefault="009820F6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820F6" w:rsidRPr="00D6243D" w14:paraId="1A8D4758" w14:textId="77777777" w:rsidTr="008D557C">
        <w:trPr>
          <w:trHeight w:val="288"/>
          <w:jc w:val="center"/>
        </w:trPr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695CA" w14:textId="11568B4A" w:rsidR="009820F6" w:rsidRPr="00603E57" w:rsidRDefault="009820F6" w:rsidP="000A54D7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3E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D3FEC" w14:textId="77777777" w:rsidR="009820F6" w:rsidRPr="005A32AD" w:rsidRDefault="009820F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A1CE5" w14:textId="77777777" w:rsidR="009820F6" w:rsidRPr="005A32AD" w:rsidRDefault="009820F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36710" w14:textId="77777777" w:rsidR="009820F6" w:rsidRPr="005A32AD" w:rsidRDefault="009820F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5C3E7" w14:textId="77777777" w:rsidR="009820F6" w:rsidRPr="005A32AD" w:rsidRDefault="009820F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94EC2" w14:textId="77777777" w:rsidR="009820F6" w:rsidRPr="005A32AD" w:rsidRDefault="009820F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F3A27" w14:textId="77777777" w:rsidR="009820F6" w:rsidRPr="005A32AD" w:rsidRDefault="009820F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69D33" w14:textId="77777777" w:rsidR="009820F6" w:rsidRPr="005A32AD" w:rsidRDefault="009820F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95564" w14:textId="77777777" w:rsidR="009820F6" w:rsidRPr="005A32AD" w:rsidRDefault="009820F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DB495" w14:textId="77777777" w:rsidR="009820F6" w:rsidRPr="005A32AD" w:rsidRDefault="009820F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592CB" w14:textId="77777777" w:rsidR="009820F6" w:rsidRPr="005A32AD" w:rsidRDefault="009820F6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324C" w:rsidRPr="00D6243D" w14:paraId="25FB878E" w14:textId="77777777" w:rsidTr="00D44345">
        <w:trPr>
          <w:trHeight w:val="288"/>
          <w:jc w:val="center"/>
        </w:trPr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F5CCB" w14:textId="77777777" w:rsidR="0006324C" w:rsidRPr="00603E57" w:rsidRDefault="0006324C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603E5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03E5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03E5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03E5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78E5E" w14:textId="77777777" w:rsidR="0006324C" w:rsidRPr="005A32AD" w:rsidRDefault="0006324C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30AB4">
              <w:rPr>
                <w:rFonts w:ascii="Angsana New" w:hAnsi="Angsana New"/>
                <w:sz w:val="24"/>
                <w:szCs w:val="24"/>
                <w:cs/>
              </w:rPr>
              <w:t>201</w:t>
            </w:r>
            <w:r w:rsidRPr="00630AB4">
              <w:rPr>
                <w:rFonts w:ascii="Angsana New" w:hAnsi="Angsana New"/>
                <w:sz w:val="24"/>
                <w:szCs w:val="24"/>
              </w:rPr>
              <w:t>,</w:t>
            </w:r>
            <w:r w:rsidRPr="00630AB4">
              <w:rPr>
                <w:rFonts w:ascii="Angsana New" w:hAnsi="Angsana New"/>
                <w:sz w:val="24"/>
                <w:szCs w:val="24"/>
                <w:cs/>
              </w:rPr>
              <w:t>542</w:t>
            </w:r>
            <w:r w:rsidRPr="00630AB4">
              <w:rPr>
                <w:rFonts w:ascii="Angsana New" w:hAnsi="Angsana New"/>
                <w:sz w:val="24"/>
                <w:szCs w:val="24"/>
              </w:rPr>
              <w:t>,</w:t>
            </w:r>
            <w:r w:rsidRPr="00630AB4">
              <w:rPr>
                <w:rFonts w:ascii="Angsana New" w:hAnsi="Angsana New"/>
                <w:sz w:val="24"/>
                <w:szCs w:val="24"/>
                <w:cs/>
              </w:rPr>
              <w:t>187.76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D95F2" w14:textId="77777777" w:rsidR="0006324C" w:rsidRPr="005A32AD" w:rsidRDefault="0006324C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1E09">
              <w:rPr>
                <w:rFonts w:ascii="Angsana New" w:hAnsi="Angsana New"/>
                <w:sz w:val="24"/>
                <w:szCs w:val="24"/>
                <w:cs/>
              </w:rPr>
              <w:t>129</w:t>
            </w:r>
            <w:r w:rsidRPr="00DB1E09">
              <w:rPr>
                <w:rFonts w:ascii="Angsana New" w:hAnsi="Angsana New"/>
                <w:sz w:val="24"/>
                <w:szCs w:val="24"/>
              </w:rPr>
              <w:t>,</w:t>
            </w:r>
            <w:r w:rsidRPr="00DB1E09">
              <w:rPr>
                <w:rFonts w:ascii="Angsana New" w:hAnsi="Angsana New"/>
                <w:sz w:val="24"/>
                <w:szCs w:val="24"/>
                <w:cs/>
              </w:rPr>
              <w:t>278</w:t>
            </w:r>
            <w:r w:rsidRPr="00DB1E09">
              <w:rPr>
                <w:rFonts w:ascii="Angsana New" w:hAnsi="Angsana New"/>
                <w:sz w:val="24"/>
                <w:szCs w:val="24"/>
              </w:rPr>
              <w:t>,</w:t>
            </w:r>
            <w:r w:rsidRPr="00DB1E09">
              <w:rPr>
                <w:rFonts w:ascii="Angsana New" w:hAnsi="Angsana New"/>
                <w:sz w:val="24"/>
                <w:szCs w:val="24"/>
                <w:cs/>
              </w:rPr>
              <w:t>514.41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E5108" w14:textId="77777777" w:rsidR="0006324C" w:rsidRPr="005A32AD" w:rsidRDefault="0006324C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0D6B">
              <w:rPr>
                <w:rFonts w:ascii="Angsana New" w:hAnsi="Angsana New"/>
                <w:sz w:val="24"/>
                <w:szCs w:val="24"/>
                <w:cs/>
              </w:rPr>
              <w:t>13</w:t>
            </w:r>
            <w:r w:rsidRPr="00C30D6B">
              <w:rPr>
                <w:rFonts w:ascii="Angsana New" w:hAnsi="Angsana New"/>
                <w:sz w:val="24"/>
                <w:szCs w:val="24"/>
              </w:rPr>
              <w:t>,</w:t>
            </w:r>
            <w:r w:rsidRPr="00C30D6B">
              <w:rPr>
                <w:rFonts w:ascii="Angsana New" w:hAnsi="Angsana New"/>
                <w:sz w:val="24"/>
                <w:szCs w:val="24"/>
                <w:cs/>
              </w:rPr>
              <w:t>260</w:t>
            </w:r>
            <w:r w:rsidRPr="00C30D6B">
              <w:rPr>
                <w:rFonts w:ascii="Angsana New" w:hAnsi="Angsana New"/>
                <w:sz w:val="24"/>
                <w:szCs w:val="24"/>
              </w:rPr>
              <w:t>,</w:t>
            </w:r>
            <w:r w:rsidRPr="00C30D6B">
              <w:rPr>
                <w:rFonts w:ascii="Angsana New" w:hAnsi="Angsana New"/>
                <w:sz w:val="24"/>
                <w:szCs w:val="24"/>
                <w:cs/>
              </w:rPr>
              <w:t>649.97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7A44F" w14:textId="77777777" w:rsidR="0006324C" w:rsidRPr="005A32AD" w:rsidRDefault="0006324C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0D6B">
              <w:rPr>
                <w:rFonts w:ascii="Angsana New" w:hAnsi="Angsana New"/>
                <w:sz w:val="24"/>
                <w:szCs w:val="24"/>
              </w:rPr>
              <w:t>19,954,415.34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71CAD" w14:textId="77777777" w:rsidR="0006324C" w:rsidRPr="005A32AD" w:rsidRDefault="0006324C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0D6B">
              <w:rPr>
                <w:rFonts w:ascii="Angsana New" w:hAnsi="Angsana New"/>
                <w:sz w:val="24"/>
                <w:szCs w:val="24"/>
              </w:rPr>
              <w:t>20,706,494.90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3F89C" w14:textId="77777777" w:rsidR="0006324C" w:rsidRPr="005A32AD" w:rsidRDefault="0006324C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0D6B">
              <w:rPr>
                <w:rFonts w:ascii="Angsana New" w:hAnsi="Angsana New"/>
                <w:sz w:val="24"/>
                <w:szCs w:val="24"/>
              </w:rPr>
              <w:t>13,521,154.50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53164" w14:textId="77777777" w:rsidR="0006324C" w:rsidRPr="005A32AD" w:rsidRDefault="0006324C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0D6B">
              <w:rPr>
                <w:rFonts w:ascii="Angsana New" w:hAnsi="Angsana New"/>
                <w:sz w:val="24"/>
                <w:szCs w:val="24"/>
              </w:rPr>
              <w:t>13,018,773.92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4B66C" w14:textId="77777777" w:rsidR="0006324C" w:rsidRPr="005A32AD" w:rsidRDefault="0006324C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0D6B">
              <w:rPr>
                <w:rFonts w:ascii="Angsana New" w:hAnsi="Angsana New"/>
                <w:sz w:val="24"/>
                <w:szCs w:val="24"/>
              </w:rPr>
              <w:t>5,589,396.99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7390F" w14:textId="77777777" w:rsidR="0006324C" w:rsidRPr="005A32AD" w:rsidRDefault="0006324C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0D6B">
              <w:rPr>
                <w:rFonts w:ascii="Angsana New" w:hAnsi="Angsana New"/>
                <w:sz w:val="24"/>
                <w:szCs w:val="24"/>
              </w:rPr>
              <w:t>4,590,000.02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4B68A" w14:textId="77777777" w:rsidR="0006324C" w:rsidRPr="005A32AD" w:rsidRDefault="0006324C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0D6B">
              <w:rPr>
                <w:rFonts w:ascii="Angsana New" w:hAnsi="Angsana New"/>
                <w:sz w:val="24"/>
                <w:szCs w:val="24"/>
              </w:rPr>
              <w:t>421,461,587.81</w:t>
            </w:r>
          </w:p>
        </w:tc>
      </w:tr>
      <w:tr w:rsidR="007053DD" w:rsidRPr="00D6243D" w14:paraId="49A4D435" w14:textId="77777777" w:rsidTr="00D44345">
        <w:trPr>
          <w:trHeight w:val="288"/>
          <w:jc w:val="center"/>
        </w:trPr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A5E6D" w14:textId="3DF460E3" w:rsidR="007053DD" w:rsidRPr="00603E57" w:rsidRDefault="007053DD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B2F5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B2F5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B2F5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53FDC" w14:textId="4727C3AE" w:rsidR="007053DD" w:rsidRPr="00630AB4" w:rsidRDefault="007053D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53DD">
              <w:rPr>
                <w:rFonts w:ascii="Angsana New" w:hAnsi="Angsana New"/>
                <w:sz w:val="24"/>
                <w:szCs w:val="24"/>
              </w:rPr>
              <w:t>201,542,187.76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FA09C" w14:textId="6DB21941" w:rsidR="007053DD" w:rsidRPr="00DB1E09" w:rsidRDefault="007053D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53DD">
              <w:rPr>
                <w:rFonts w:ascii="Angsana New" w:hAnsi="Angsana New"/>
                <w:sz w:val="24"/>
                <w:szCs w:val="24"/>
              </w:rPr>
              <w:t>122,734,635.70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1314C" w14:textId="647FB178" w:rsidR="007053DD" w:rsidRPr="00C30D6B" w:rsidRDefault="007053D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53DD">
              <w:rPr>
                <w:rFonts w:ascii="Angsana New" w:hAnsi="Angsana New"/>
                <w:sz w:val="24"/>
                <w:szCs w:val="24"/>
              </w:rPr>
              <w:t>13,010,597.09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D2C64" w14:textId="11C8474D" w:rsidR="007053DD" w:rsidRPr="00C30D6B" w:rsidRDefault="007053D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53DD">
              <w:rPr>
                <w:rFonts w:ascii="Angsana New" w:hAnsi="Angsana New"/>
                <w:sz w:val="24"/>
                <w:szCs w:val="24"/>
              </w:rPr>
              <w:t>23,191,259.25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CD4DE" w14:textId="4B640E5E" w:rsidR="007053DD" w:rsidRPr="00C30D6B" w:rsidRDefault="007053D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53DD">
              <w:rPr>
                <w:rFonts w:ascii="Angsana New" w:hAnsi="Angsana New"/>
                <w:sz w:val="24"/>
                <w:szCs w:val="24"/>
              </w:rPr>
              <w:t>16,918,534.58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F08A2" w14:textId="58880B3B" w:rsidR="007053DD" w:rsidRPr="00C30D6B" w:rsidRDefault="007053D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53DD">
              <w:rPr>
                <w:rFonts w:ascii="Angsana New" w:hAnsi="Angsana New"/>
                <w:sz w:val="24"/>
                <w:szCs w:val="24"/>
              </w:rPr>
              <w:t>10,300,474.10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B33B3" w14:textId="7623C387" w:rsidR="007053DD" w:rsidRPr="00C30D6B" w:rsidRDefault="007053D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53DD">
              <w:rPr>
                <w:rFonts w:ascii="Angsana New" w:hAnsi="Angsana New"/>
                <w:sz w:val="24"/>
                <w:szCs w:val="24"/>
              </w:rPr>
              <w:t>9,551,258.60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B35D0" w14:textId="5510FDDD" w:rsidR="007053DD" w:rsidRPr="00C30D6B" w:rsidRDefault="007053D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53DD">
              <w:rPr>
                <w:rFonts w:ascii="Angsana New" w:hAnsi="Angsana New"/>
                <w:sz w:val="24"/>
                <w:szCs w:val="24"/>
              </w:rPr>
              <w:t>4,889,185.21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C59F5" w14:textId="1D30C0C1" w:rsidR="007053DD" w:rsidRPr="00C30D6B" w:rsidRDefault="007053D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3ED57" w14:textId="60BFC7D3" w:rsidR="007053DD" w:rsidRPr="00C30D6B" w:rsidRDefault="007053D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53DD">
              <w:rPr>
                <w:rFonts w:ascii="Angsana New" w:hAnsi="Angsana New"/>
                <w:sz w:val="24"/>
                <w:szCs w:val="24"/>
              </w:rPr>
              <w:t>402,138,132.29</w:t>
            </w:r>
          </w:p>
        </w:tc>
      </w:tr>
      <w:tr w:rsidR="0006324C" w:rsidRPr="00D6243D" w14:paraId="09044798" w14:textId="77777777" w:rsidTr="008D557C">
        <w:trPr>
          <w:gridAfter w:val="1"/>
          <w:wAfter w:w="23" w:type="dxa"/>
          <w:trHeight w:val="288"/>
          <w:jc w:val="center"/>
        </w:trPr>
        <w:tc>
          <w:tcPr>
            <w:tcW w:w="3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C07A3" w14:textId="77777777" w:rsidR="0006324C" w:rsidRPr="00603E57" w:rsidRDefault="0006324C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03E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ค่าเสื่อมราคาซึ่งรวมอยู่ในงบกำไรขาดทุนเบ็</w:t>
            </w:r>
            <w:r w:rsidRPr="00603E5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ด</w:t>
            </w:r>
            <w:r w:rsidRPr="00603E5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เสร็จ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DC2C5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5CF23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86E2B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75C96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7AECC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9ACD0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78632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415D0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5AABE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324C" w:rsidRPr="00D6243D" w14:paraId="17BB2B76" w14:textId="77777777" w:rsidTr="00D44345">
        <w:trPr>
          <w:trHeight w:val="288"/>
          <w:jc w:val="center"/>
        </w:trPr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B3C68" w14:textId="77777777" w:rsidR="0006324C" w:rsidRPr="0053368B" w:rsidRDefault="0006324C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3E57">
              <w:rPr>
                <w:rFonts w:ascii="Angsana New" w:hAnsi="Angsana New"/>
                <w:sz w:val="24"/>
                <w:szCs w:val="24"/>
                <w:cs/>
              </w:rPr>
              <w:t xml:space="preserve">สำหรับปี  </w:t>
            </w:r>
            <w:r w:rsidRPr="00603E5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91F5F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56530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7CF02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1D6135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71428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D1D92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4381E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994B6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B04B3" w14:textId="77777777" w:rsidR="0006324C" w:rsidRPr="005A32AD" w:rsidRDefault="0006324C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02729" w14:textId="4F82A6D7" w:rsidR="0006324C" w:rsidRPr="005A32AD" w:rsidRDefault="00CA26B3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26B3">
              <w:rPr>
                <w:rFonts w:ascii="Angsana New" w:hAnsi="Angsana New"/>
                <w:sz w:val="24"/>
                <w:szCs w:val="24"/>
              </w:rPr>
              <w:t>17,765,340.99</w:t>
            </w:r>
          </w:p>
        </w:tc>
      </w:tr>
      <w:tr w:rsidR="00363A69" w:rsidRPr="00D6243D" w14:paraId="129EE456" w14:textId="77777777" w:rsidTr="00D44345">
        <w:trPr>
          <w:trHeight w:val="288"/>
          <w:jc w:val="center"/>
        </w:trPr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D472A" w14:textId="1DB8A86F" w:rsidR="00363A69" w:rsidRPr="00603E57" w:rsidRDefault="005804C9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603E57">
              <w:rPr>
                <w:rFonts w:ascii="Angsana New" w:hAnsi="Angsana New"/>
                <w:sz w:val="24"/>
                <w:szCs w:val="24"/>
                <w:cs/>
              </w:rPr>
              <w:t xml:space="preserve">สำหรับปี  </w:t>
            </w:r>
            <w:r w:rsidRPr="00603E5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FD712" w14:textId="77777777" w:rsidR="00363A69" w:rsidRPr="005A32AD" w:rsidRDefault="00363A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AABF2" w14:textId="77777777" w:rsidR="00363A69" w:rsidRPr="005A32AD" w:rsidRDefault="00363A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35E05" w14:textId="77777777" w:rsidR="00363A69" w:rsidRPr="005A32AD" w:rsidRDefault="00363A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AD071" w14:textId="77777777" w:rsidR="00363A69" w:rsidRPr="005A32AD" w:rsidRDefault="00363A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44BB" w14:textId="77777777" w:rsidR="00363A69" w:rsidRPr="005A32AD" w:rsidRDefault="00363A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8B749" w14:textId="77777777" w:rsidR="00363A69" w:rsidRPr="005A32AD" w:rsidRDefault="00363A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C6760" w14:textId="77777777" w:rsidR="00363A69" w:rsidRPr="005A32AD" w:rsidRDefault="00363A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6B161" w14:textId="77777777" w:rsidR="00363A69" w:rsidRPr="005A32AD" w:rsidRDefault="00363A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FB879" w14:textId="77777777" w:rsidR="00363A69" w:rsidRPr="005A32AD" w:rsidRDefault="00363A69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4B274" w14:textId="408EBF45" w:rsidR="00363A69" w:rsidRPr="00C10DED" w:rsidRDefault="00A02F24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2F24">
              <w:rPr>
                <w:rFonts w:ascii="Angsana New" w:hAnsi="Angsana New"/>
                <w:sz w:val="24"/>
                <w:szCs w:val="24"/>
              </w:rPr>
              <w:t>23,879,636.00</w:t>
            </w:r>
          </w:p>
        </w:tc>
      </w:tr>
    </w:tbl>
    <w:bookmarkEnd w:id="12"/>
    <w:p w14:paraId="2BBC5892" w14:textId="7809F280" w:rsidR="00916F37" w:rsidRPr="00917061" w:rsidRDefault="00916F37" w:rsidP="000A54D7">
      <w:pPr>
        <w:spacing w:before="120" w:after="12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อาคารและอุปกรณ์ที่หักค่าเสื่อมราคาจนหมดมูลค่าแล้ว แต่ยังคงใช้งานอยู่มีราคาทุน ณ วันที่ </w:t>
      </w:r>
      <w:r w:rsidRPr="0091706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256</w:t>
      </w:r>
      <w:r w:rsidR="004C7B97">
        <w:rPr>
          <w:rFonts w:ascii="Angsana New" w:hAnsi="Angsana New"/>
          <w:sz w:val="30"/>
          <w:szCs w:val="30"/>
        </w:rPr>
        <w:t>7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4C7B97">
        <w:rPr>
          <w:rFonts w:ascii="Angsana New" w:hAnsi="Angsana New" w:hint="cs"/>
          <w:sz w:val="30"/>
          <w:szCs w:val="30"/>
          <w:cs/>
        </w:rPr>
        <w:t xml:space="preserve">และ </w:t>
      </w:r>
      <w:r w:rsidR="004C7B97">
        <w:rPr>
          <w:rFonts w:ascii="Angsana New" w:hAnsi="Angsana New"/>
          <w:sz w:val="30"/>
          <w:szCs w:val="30"/>
          <w:lang w:val="en-US"/>
        </w:rPr>
        <w:t xml:space="preserve">2566 </w:t>
      </w:r>
      <w:r w:rsidRPr="00917061">
        <w:rPr>
          <w:rFonts w:ascii="Angsana New" w:hAnsi="Angsana New"/>
          <w:sz w:val="30"/>
          <w:szCs w:val="30"/>
          <w:cs/>
        </w:rPr>
        <w:t>จำนวน</w:t>
      </w:r>
      <w:r w:rsidR="004C7B97" w:rsidRPr="0042053F">
        <w:rPr>
          <w:rFonts w:ascii="Angsana New" w:hAnsi="Angsana New" w:hint="cs"/>
          <w:sz w:val="30"/>
          <w:szCs w:val="30"/>
          <w:cs/>
        </w:rPr>
        <w:t xml:space="preserve"> </w:t>
      </w:r>
      <w:r w:rsidR="0042053F" w:rsidRPr="0042053F">
        <w:rPr>
          <w:rFonts w:ascii="Angsana New" w:hAnsi="Angsana New"/>
          <w:sz w:val="30"/>
          <w:szCs w:val="30"/>
        </w:rPr>
        <w:t>59.70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A7787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C7B97">
        <w:rPr>
          <w:rFonts w:ascii="Angsana New" w:hAnsi="Angsana New" w:hint="cs"/>
          <w:sz w:val="30"/>
          <w:szCs w:val="30"/>
          <w:cs/>
        </w:rPr>
        <w:t xml:space="preserve">และ </w:t>
      </w:r>
      <w:r w:rsidR="00783A46">
        <w:rPr>
          <w:rFonts w:ascii="Angsana New" w:hAnsi="Angsana New"/>
          <w:sz w:val="30"/>
          <w:szCs w:val="30"/>
        </w:rPr>
        <w:t>27.46</w:t>
      </w:r>
      <w:r>
        <w:rPr>
          <w:rFonts w:ascii="Angsana New" w:hAnsi="Angsana New"/>
          <w:sz w:val="30"/>
          <w:szCs w:val="30"/>
        </w:rPr>
        <w:t xml:space="preserve"> </w:t>
      </w:r>
      <w:r w:rsidR="00783A46">
        <w:rPr>
          <w:rFonts w:ascii="Angsana New" w:hAnsi="Angsana New" w:hint="cs"/>
          <w:sz w:val="30"/>
          <w:szCs w:val="30"/>
          <w:cs/>
        </w:rPr>
        <w:t>ล้าน</w:t>
      </w:r>
      <w:r w:rsidRPr="00917061">
        <w:rPr>
          <w:rFonts w:ascii="Angsana New" w:hAnsi="Angsana New"/>
          <w:sz w:val="30"/>
          <w:szCs w:val="30"/>
          <w:cs/>
        </w:rPr>
        <w:t xml:space="preserve">บาท </w:t>
      </w:r>
      <w:r w:rsidR="004C7B97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739E91AF" w14:textId="068B6B0A" w:rsidR="00916F37" w:rsidRPr="00917061" w:rsidRDefault="00916F37" w:rsidP="000A54D7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256</w:t>
      </w:r>
      <w:r w:rsidR="004E3C40">
        <w:rPr>
          <w:rFonts w:ascii="Angsana New" w:hAnsi="Angsana New"/>
          <w:sz w:val="30"/>
          <w:szCs w:val="30"/>
          <w:lang w:val="en-US"/>
        </w:rPr>
        <w:t xml:space="preserve">7 </w:t>
      </w:r>
      <w:r w:rsidR="004E3C40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4E3C40">
        <w:rPr>
          <w:rFonts w:ascii="Angsana New" w:hAnsi="Angsana New"/>
          <w:sz w:val="30"/>
          <w:szCs w:val="30"/>
          <w:lang w:val="en-US"/>
        </w:rPr>
        <w:t>2566</w:t>
      </w:r>
      <w:r w:rsidRPr="00917061">
        <w:rPr>
          <w:rFonts w:ascii="Angsana New" w:hAnsi="Angsana New"/>
          <w:sz w:val="30"/>
          <w:szCs w:val="30"/>
          <w:cs/>
        </w:rPr>
        <w:t xml:space="preserve"> ที่ดินบางส่วน </w:t>
      </w:r>
      <w:r w:rsidRPr="00D03266">
        <w:rPr>
          <w:rFonts w:ascii="Angsana New" w:hAnsi="Angsana New"/>
          <w:sz w:val="30"/>
          <w:szCs w:val="30"/>
          <w:cs/>
        </w:rPr>
        <w:t>จำนวน</w:t>
      </w:r>
      <w:r w:rsidRPr="00257337">
        <w:rPr>
          <w:rFonts w:ascii="Angsana New" w:hAnsi="Angsana New"/>
          <w:sz w:val="30"/>
          <w:szCs w:val="30"/>
        </w:rPr>
        <w:t xml:space="preserve"> </w:t>
      </w:r>
      <w:r w:rsidR="00F90D95">
        <w:rPr>
          <w:rFonts w:ascii="Angsana New" w:hAnsi="Angsana New"/>
          <w:sz w:val="30"/>
          <w:szCs w:val="30"/>
        </w:rPr>
        <w:t>40.31</w:t>
      </w:r>
      <w:r w:rsidRPr="00257337">
        <w:rPr>
          <w:rFonts w:ascii="Angsana New" w:hAnsi="Angsana New"/>
          <w:sz w:val="30"/>
          <w:szCs w:val="30"/>
        </w:rPr>
        <w:t xml:space="preserve"> </w:t>
      </w:r>
      <w:r w:rsidR="00F90D95">
        <w:rPr>
          <w:rFonts w:ascii="Angsana New" w:hAnsi="Angsana New" w:hint="cs"/>
          <w:sz w:val="30"/>
          <w:szCs w:val="30"/>
          <w:cs/>
        </w:rPr>
        <w:t>ล้าน</w:t>
      </w:r>
      <w:r w:rsidRPr="00D03266">
        <w:rPr>
          <w:rFonts w:ascii="Angsana New" w:hAnsi="Angsana New"/>
          <w:sz w:val="30"/>
          <w:szCs w:val="30"/>
          <w:cs/>
        </w:rPr>
        <w:t>บาท</w:t>
      </w:r>
      <w:r w:rsidRPr="00917061">
        <w:rPr>
          <w:rFonts w:ascii="Angsana New" w:hAnsi="Angsana New"/>
          <w:sz w:val="30"/>
          <w:szCs w:val="30"/>
          <w:cs/>
        </w:rPr>
        <w:t xml:space="preserve"> อาคารและสิ่งปลูกสร้างบางส่วน</w:t>
      </w:r>
      <w:r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>มูลค่าสุทธิ จำ</w:t>
      </w:r>
      <w:r w:rsidRPr="00635E58">
        <w:rPr>
          <w:rFonts w:ascii="Angsana New" w:hAnsi="Angsana New"/>
          <w:sz w:val="30"/>
          <w:szCs w:val="30"/>
          <w:cs/>
        </w:rPr>
        <w:t>นวน</w:t>
      </w:r>
      <w:r w:rsidRPr="00635E58">
        <w:rPr>
          <w:rFonts w:ascii="Angsana New" w:hAnsi="Angsana New"/>
          <w:sz w:val="30"/>
          <w:szCs w:val="30"/>
          <w:lang w:val="en-US"/>
        </w:rPr>
        <w:t xml:space="preserve"> </w:t>
      </w:r>
      <w:r w:rsidR="00EB631B">
        <w:rPr>
          <w:rFonts w:ascii="Angsana New" w:hAnsi="Angsana New"/>
          <w:sz w:val="30"/>
          <w:szCs w:val="30"/>
          <w:lang w:val="en-US"/>
        </w:rPr>
        <w:t>145.46</w:t>
      </w:r>
      <w:r w:rsidR="00635E58" w:rsidRPr="00635E58">
        <w:rPr>
          <w:rFonts w:ascii="Angsana New" w:hAnsi="Angsana New"/>
          <w:sz w:val="30"/>
          <w:szCs w:val="30"/>
          <w:lang w:val="en-US"/>
        </w:rPr>
        <w:t xml:space="preserve"> </w:t>
      </w:r>
      <w:r w:rsidR="00A77878" w:rsidRPr="00635E5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744DDF" w:rsidRPr="00635E58">
        <w:rPr>
          <w:rFonts w:ascii="Angsana New" w:hAnsi="Angsana New"/>
          <w:sz w:val="30"/>
          <w:szCs w:val="30"/>
          <w:lang w:val="en-US"/>
        </w:rPr>
        <w:t xml:space="preserve"> </w:t>
      </w:r>
      <w:r w:rsidR="00744DDF" w:rsidRPr="00635E5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9E5AB6" w:rsidRPr="00635E5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0D95" w:rsidRPr="00635E58">
        <w:rPr>
          <w:rFonts w:ascii="Angsana New" w:hAnsi="Angsana New"/>
          <w:sz w:val="30"/>
          <w:szCs w:val="30"/>
          <w:lang w:val="en-US"/>
        </w:rPr>
        <w:t>153.03</w:t>
      </w:r>
      <w:r w:rsidR="00F90D95">
        <w:rPr>
          <w:rFonts w:ascii="Angsana New" w:hAnsi="Angsana New"/>
          <w:sz w:val="30"/>
          <w:szCs w:val="30"/>
          <w:lang w:val="en-US"/>
        </w:rPr>
        <w:t xml:space="preserve"> </w:t>
      </w:r>
      <w:r w:rsidR="00F90D95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917061">
        <w:rPr>
          <w:rFonts w:ascii="Angsana New" w:hAnsi="Angsana New"/>
          <w:sz w:val="30"/>
          <w:szCs w:val="30"/>
          <w:cs/>
        </w:rPr>
        <w:t>บาท</w:t>
      </w:r>
      <w:r w:rsidR="00546FD5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917061">
        <w:rPr>
          <w:rFonts w:ascii="Angsana New" w:hAnsi="Angsana New"/>
          <w:sz w:val="30"/>
          <w:szCs w:val="30"/>
          <w:cs/>
        </w:rPr>
        <w:t xml:space="preserve"> ได้จดจำนองค้ำประกันสินเชื่อจากธนาคารแห่ง</w:t>
      </w:r>
      <w:r w:rsidRPr="00957722">
        <w:rPr>
          <w:rFonts w:ascii="Angsana New" w:hAnsi="Angsana New"/>
          <w:sz w:val="30"/>
          <w:szCs w:val="30"/>
          <w:cs/>
        </w:rPr>
        <w:t>หนึ่ง ตามหมายเหตุ</w:t>
      </w:r>
      <w:r w:rsidRPr="00957722">
        <w:rPr>
          <w:rFonts w:ascii="Angsana New" w:hAnsi="Angsana New"/>
          <w:sz w:val="30"/>
          <w:szCs w:val="30"/>
        </w:rPr>
        <w:t xml:space="preserve"> 16</w:t>
      </w:r>
    </w:p>
    <w:p w14:paraId="7364C6A9" w14:textId="51B35253" w:rsidR="00D3733C" w:rsidRDefault="00916F37" w:rsidP="000A54D7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46FD5">
        <w:rPr>
          <w:rFonts w:ascii="Angsana New" w:hAnsi="Angsana New"/>
          <w:sz w:val="30"/>
          <w:szCs w:val="30"/>
          <w:lang w:val="en-US"/>
        </w:rPr>
        <w:t>31</w:t>
      </w:r>
      <w:r w:rsidR="00546FD5" w:rsidRPr="00917061">
        <w:rPr>
          <w:rFonts w:ascii="Angsana New" w:hAnsi="Angsana New"/>
          <w:sz w:val="30"/>
          <w:szCs w:val="30"/>
          <w:cs/>
        </w:rPr>
        <w:t xml:space="preserve"> </w:t>
      </w:r>
      <w:r w:rsidR="00546FD5">
        <w:rPr>
          <w:rFonts w:ascii="Angsana New" w:hAnsi="Angsana New" w:hint="cs"/>
          <w:sz w:val="30"/>
          <w:szCs w:val="30"/>
          <w:cs/>
        </w:rPr>
        <w:t>ธันวาคม</w:t>
      </w:r>
      <w:r w:rsidR="00546FD5" w:rsidRPr="00917061">
        <w:rPr>
          <w:rFonts w:ascii="Angsana New" w:hAnsi="Angsana New"/>
          <w:sz w:val="30"/>
          <w:szCs w:val="30"/>
          <w:cs/>
        </w:rPr>
        <w:t xml:space="preserve"> </w:t>
      </w:r>
      <w:r w:rsidR="00ED78D3">
        <w:rPr>
          <w:rFonts w:ascii="Angsana New" w:hAnsi="Angsana New"/>
          <w:sz w:val="30"/>
          <w:szCs w:val="30"/>
          <w:lang w:val="en-US"/>
        </w:rPr>
        <w:t>2566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17061">
        <w:rPr>
          <w:rFonts w:ascii="Angsana New" w:hAnsi="Angsana New"/>
          <w:sz w:val="30"/>
          <w:szCs w:val="30"/>
          <w:cs/>
        </w:rPr>
        <w:t xml:space="preserve"> ได้บันทึกต้นทุนทางการเงิน จำนวน </w:t>
      </w:r>
      <w:r w:rsidR="00F90D95">
        <w:rPr>
          <w:rFonts w:ascii="Angsana New" w:hAnsi="Angsana New"/>
          <w:sz w:val="30"/>
          <w:szCs w:val="30"/>
          <w:lang w:val="en-US"/>
        </w:rPr>
        <w:t>0.07</w:t>
      </w:r>
      <w:r w:rsidR="00582A08">
        <w:rPr>
          <w:rFonts w:ascii="Angsana New" w:hAnsi="Angsana New"/>
          <w:sz w:val="30"/>
          <w:szCs w:val="30"/>
          <w:lang w:val="en-US"/>
        </w:rPr>
        <w:t xml:space="preserve"> </w:t>
      </w:r>
      <w:r w:rsidR="00582A0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917061">
        <w:rPr>
          <w:rFonts w:ascii="Angsana New" w:hAnsi="Angsana New"/>
          <w:sz w:val="30"/>
          <w:szCs w:val="30"/>
          <w:cs/>
        </w:rPr>
        <w:t xml:space="preserve"> ไว้เป็นส่วนหนึ่งของ ที่ดิน อาคารและอุปกรณ์</w:t>
      </w:r>
    </w:p>
    <w:p w14:paraId="0EE2217A" w14:textId="77777777" w:rsidR="00850900" w:rsidRDefault="00850900" w:rsidP="000A54D7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CB9079" w14:textId="77777777" w:rsidR="00850900" w:rsidRDefault="00850900" w:rsidP="000A54D7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2EFB74" w14:textId="77777777" w:rsidR="00850900" w:rsidRDefault="00850900" w:rsidP="000A54D7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3EC3F7" w14:textId="77777777" w:rsidR="00850900" w:rsidRDefault="00850900" w:rsidP="000A54D7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1B5244" w14:textId="77777777" w:rsidR="00850900" w:rsidRDefault="00850900" w:rsidP="000A54D7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15294" w:type="dxa"/>
        <w:jc w:val="center"/>
        <w:tblLook w:val="04A0" w:firstRow="1" w:lastRow="0" w:firstColumn="1" w:lastColumn="0" w:noHBand="0" w:noVBand="1"/>
      </w:tblPr>
      <w:tblGrid>
        <w:gridCol w:w="2326"/>
        <w:gridCol w:w="1295"/>
        <w:gridCol w:w="1295"/>
        <w:gridCol w:w="1295"/>
        <w:gridCol w:w="1295"/>
        <w:gridCol w:w="1295"/>
        <w:gridCol w:w="1295"/>
        <w:gridCol w:w="1295"/>
        <w:gridCol w:w="1295"/>
        <w:gridCol w:w="1312"/>
        <w:gridCol w:w="1296"/>
      </w:tblGrid>
      <w:tr w:rsidR="005C47FA" w:rsidRPr="00CD338F" w14:paraId="50C9F0BD" w14:textId="77777777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E4FAF" w14:textId="77777777" w:rsidR="005C47FA" w:rsidRPr="005A32AD" w:rsidRDefault="005C47F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bookmarkStart w:id="13" w:name="_Hlk158888116"/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39ACF" w14:textId="77777777" w:rsidR="005C47FA" w:rsidRPr="005A32AD" w:rsidRDefault="005C47F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6AD72" w14:textId="77777777" w:rsidR="005C47FA" w:rsidRPr="005A32AD" w:rsidRDefault="005C47F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8DBBC" w14:textId="77777777" w:rsidR="005C47FA" w:rsidRPr="005A32AD" w:rsidRDefault="005C47F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295A9" w14:textId="77777777" w:rsidR="005C47FA" w:rsidRPr="005A32AD" w:rsidRDefault="005C47F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4507B" w14:textId="77777777" w:rsidR="005C47FA" w:rsidRPr="005A32AD" w:rsidRDefault="005C47F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06198" w14:textId="77777777" w:rsidR="005C47FA" w:rsidRPr="005A32AD" w:rsidRDefault="005C47F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CAEB4" w14:textId="77777777" w:rsidR="005C47FA" w:rsidRPr="005A32AD" w:rsidRDefault="005C47F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708DB" w14:textId="77777777" w:rsidR="005C47FA" w:rsidRPr="005A32AD" w:rsidRDefault="005C47F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B8EC2" w14:textId="77777777" w:rsidR="005C47FA" w:rsidRPr="005A32AD" w:rsidRDefault="005C47F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049BF" w14:textId="77777777" w:rsidR="005C47FA" w:rsidRPr="00CD338F" w:rsidRDefault="005C47F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>หน่วย:</w:t>
            </w:r>
            <w:r w:rsidRPr="00CD338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5C47FA" w:rsidRPr="00CD338F" w14:paraId="28E21E50" w14:textId="77777777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56005" w14:textId="77777777" w:rsidR="005C47FA" w:rsidRPr="00CD338F" w:rsidRDefault="005C47F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18618" w14:textId="77777777" w:rsidR="005C47FA" w:rsidRPr="00CD338F" w:rsidRDefault="005C47FA" w:rsidP="000A54D7">
            <w:pP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C47FA" w:rsidRPr="00CD338F" w14:paraId="068CB002" w14:textId="77777777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1A381" w14:textId="77777777" w:rsidR="005C47FA" w:rsidRPr="00CD338F" w:rsidRDefault="005C47FA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A476F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</w:p>
          <w:p w14:paraId="72F3304F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6912F5F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34646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อาคารโรงงานและสำนักงาน</w:t>
            </w:r>
          </w:p>
          <w:p w14:paraId="563BC185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C0034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  <w:p w14:paraId="2920B285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D53CF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38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ระบบสาธารณูปโภค</w:t>
            </w:r>
          </w:p>
          <w:p w14:paraId="0B350E95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D3091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เครื่องมือเครื่องใช้</w:t>
            </w:r>
          </w:p>
          <w:p w14:paraId="16BCD444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7E0E9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อุปกรณ์สำนักงานและคอมพิวเตอร์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C2AED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เครื่องตกแต่งสำนักงาน</w:t>
            </w:r>
          </w:p>
          <w:p w14:paraId="1037AF9A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850D5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ยานพาหนะ</w:t>
            </w:r>
          </w:p>
          <w:p w14:paraId="2E21C376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05455AA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745C2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สินทรัพย์ระหว่างก่อสร้าง</w:t>
            </w:r>
          </w:p>
          <w:p w14:paraId="7AEBE5A3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586F7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08A7892D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E4635DA" w14:textId="77777777" w:rsidR="005C47FA" w:rsidRPr="00CD338F" w:rsidRDefault="005C47F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5C47FA" w:rsidRPr="00CD338F" w14:paraId="2D7EFA5F" w14:textId="77777777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8FEF6" w14:textId="77777777" w:rsidR="005C47FA" w:rsidRPr="00CD338F" w:rsidRDefault="005C47FA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A1316" w14:textId="77777777" w:rsidR="005C47FA" w:rsidRPr="00CD338F" w:rsidRDefault="005C47F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B0629" w14:textId="77777777" w:rsidR="005C47FA" w:rsidRPr="00CD338F" w:rsidRDefault="005C47F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84490" w14:textId="77777777" w:rsidR="005C47FA" w:rsidRPr="00CD338F" w:rsidRDefault="005C47F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B10D9" w14:textId="77777777" w:rsidR="005C47FA" w:rsidRPr="00CD338F" w:rsidRDefault="005C47F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201B6" w14:textId="77777777" w:rsidR="005C47FA" w:rsidRPr="00CD338F" w:rsidRDefault="005C47F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89BC1" w14:textId="77777777" w:rsidR="005C47FA" w:rsidRPr="00CD338F" w:rsidRDefault="005C47F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BFF86" w14:textId="77777777" w:rsidR="005C47FA" w:rsidRPr="00CD338F" w:rsidRDefault="005C47F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68B4D" w14:textId="77777777" w:rsidR="005C47FA" w:rsidRPr="00CD338F" w:rsidRDefault="005C47F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AD7B9" w14:textId="77777777" w:rsidR="005C47FA" w:rsidRPr="00CD338F" w:rsidRDefault="005C47F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2AA60" w14:textId="77777777" w:rsidR="005C47FA" w:rsidRPr="00CD338F" w:rsidRDefault="005C47F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42BCA" w:rsidRPr="00CD338F" w14:paraId="15851053" w14:textId="77777777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7CBA6" w14:textId="5847FC30" w:rsidR="00342BCA" w:rsidRPr="00CD338F" w:rsidRDefault="00342BCA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338F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CD338F">
              <w:rPr>
                <w:rFonts w:ascii="Angsana New" w:hAnsi="Angsana New"/>
                <w:sz w:val="24"/>
                <w:szCs w:val="24"/>
              </w:rPr>
              <w:t>256</w:t>
            </w:r>
            <w:r w:rsidR="00B525F6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CA7E5" w14:textId="75BD9B6B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48,897,187.76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2017D" w14:textId="56FD5A1D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106,726,742.11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FF7A5" w14:textId="7C99E33E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18,611,772.91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C499C" w14:textId="0D4389F1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7,774,200.55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0C941" w14:textId="39516CD3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17,995,099.71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58572" w14:textId="46F1C9BD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22,549,953.86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D6784" w14:textId="3F8E678E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10,615,794.22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90B98" w14:textId="68B349BC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10,404,621.50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E9B7E" w14:textId="1A977798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90,870,445.28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FD902" w14:textId="3935F098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334,445,817.90</w:t>
            </w:r>
          </w:p>
        </w:tc>
      </w:tr>
      <w:tr w:rsidR="00342BCA" w:rsidRPr="00CD338F" w14:paraId="5257711E" w14:textId="77777777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FF787" w14:textId="77777777" w:rsidR="00342BCA" w:rsidRPr="00CD338F" w:rsidRDefault="00342BCA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7B26F" w14:textId="0CF48F32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53599" w14:textId="5C4FAE20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6104A" w14:textId="335B043E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127,116.00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BBB54" w14:textId="3A6C8A87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433,266.90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E5431" w14:textId="573C82A6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860,176.90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AB00" w14:textId="3E2ECF74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5,621,514.90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CF89E" w14:textId="4302362F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62,000.00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A822B" w14:textId="700F8354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2,699,000.00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06B02" w14:textId="6C3B01FC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46,592,021.71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61F31" w14:textId="4D97A331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56,395,096.41</w:t>
            </w:r>
          </w:p>
        </w:tc>
      </w:tr>
      <w:tr w:rsidR="00342BCA" w:rsidRPr="00CD338F" w14:paraId="21CC3172" w14:textId="77777777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B6F53" w14:textId="77777777" w:rsidR="00342BCA" w:rsidRPr="00CD338F" w:rsidRDefault="00342BCA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AC4C8" w14:textId="6BCB5CE5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BE96B" w14:textId="6AD57E44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6B9FD" w14:textId="63E68519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9EC29" w14:textId="43F95D42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5C525" w14:textId="2C8E4182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(186,208.44)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91DFE" w14:textId="3E829CBE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(472,558.70)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0755D" w14:textId="00A51B01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(50,550.00)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2D54" w14:textId="63A4A602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EC05E" w14:textId="0A52CE78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6893F" w14:textId="7162DF8E" w:rsidR="00342BCA" w:rsidRPr="00CD338F" w:rsidRDefault="00342BCA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(709,317.14)</w:t>
            </w:r>
          </w:p>
        </w:tc>
      </w:tr>
      <w:tr w:rsidR="00AB5D0D" w:rsidRPr="00CD338F" w14:paraId="4473486C" w14:textId="77777777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A62D6" w14:textId="5DDC96DA" w:rsidR="00AB5D0D" w:rsidRPr="00CD338F" w:rsidRDefault="00AB5D0D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 w:hint="cs"/>
                <w:sz w:val="24"/>
                <w:szCs w:val="24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410AB" w14:textId="77777777" w:rsidR="00AB5D0D" w:rsidRDefault="00AB5D0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40EA49A" w14:textId="35506A68" w:rsidR="00AB5D0D" w:rsidRPr="00CD338F" w:rsidRDefault="00AB5D0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(3,700,000.00)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EDC0A" w14:textId="77777777" w:rsidR="00AB5D0D" w:rsidRDefault="00AB5D0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0CD8143" w14:textId="7A1C57AD" w:rsidR="00AB5D0D" w:rsidRPr="00CD338F" w:rsidRDefault="00AB5D0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CD338F">
              <w:rPr>
                <w:rFonts w:ascii="Angsana New" w:hAnsi="Angsana New"/>
                <w:sz w:val="24"/>
                <w:szCs w:val="24"/>
              </w:rPr>
              <w:t>,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>178</w:t>
            </w:r>
            <w:r w:rsidRPr="00CD338F">
              <w:rPr>
                <w:rFonts w:ascii="Angsana New" w:hAnsi="Angsana New"/>
                <w:sz w:val="24"/>
                <w:szCs w:val="24"/>
              </w:rPr>
              <w:t>,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>487.62</w:t>
            </w:r>
            <w:r w:rsidRPr="00CD338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C8534" w14:textId="77777777" w:rsidR="00AB5D0D" w:rsidRDefault="00AB5D0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6E4AE9A" w14:textId="746EF162" w:rsidR="00AB5D0D" w:rsidRPr="00CD338F" w:rsidRDefault="00AB5D0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F201B" w14:textId="77777777" w:rsidR="00AB5D0D" w:rsidRDefault="00AB5D0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E0AF375" w14:textId="2DEF8E0A" w:rsidR="00AB5D0D" w:rsidRPr="00CD338F" w:rsidRDefault="00AB5D0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8F47E" w14:textId="77777777" w:rsidR="00AB5D0D" w:rsidRDefault="00AB5D0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52A9B1B" w14:textId="70385DF6" w:rsidR="00AB5D0D" w:rsidRPr="00CD338F" w:rsidRDefault="00AB5D0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99E8D" w14:textId="77777777" w:rsidR="00AB5D0D" w:rsidRDefault="00AB5D0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E8D3F36" w14:textId="7DC46E8C" w:rsidR="00AB5D0D" w:rsidRPr="00CD338F" w:rsidRDefault="00AB5D0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1DD34" w14:textId="77777777" w:rsidR="00AB5D0D" w:rsidRDefault="00AB5D0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BBEE3BD" w14:textId="552006E8" w:rsidR="00AB5D0D" w:rsidRPr="00CD338F" w:rsidRDefault="00AB5D0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5C53A" w14:textId="77777777" w:rsidR="00AB5D0D" w:rsidRDefault="00AB5D0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533C3CC" w14:textId="005C1ED6" w:rsidR="00AB5D0D" w:rsidRPr="00CD338F" w:rsidRDefault="00AB5D0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7A645" w14:textId="77777777" w:rsidR="00AB5D0D" w:rsidRDefault="00AB5D0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DEB1F94" w14:textId="4B529D8D" w:rsidR="00AB5D0D" w:rsidRPr="00CD338F" w:rsidRDefault="00AB5D0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31572" w14:textId="77777777" w:rsidR="00AB5D0D" w:rsidRDefault="00AB5D0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02772FE" w14:textId="490A8D7B" w:rsidR="00AB5D0D" w:rsidRPr="00CD338F" w:rsidRDefault="00AB5D0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(10</w:t>
            </w:r>
            <w:r w:rsidRPr="00CD338F">
              <w:rPr>
                <w:rFonts w:ascii="Angsana New" w:hAnsi="Angsana New"/>
                <w:sz w:val="24"/>
                <w:szCs w:val="24"/>
              </w:rPr>
              <w:t>,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>878</w:t>
            </w:r>
            <w:r w:rsidRPr="00CD338F">
              <w:rPr>
                <w:rFonts w:ascii="Angsana New" w:hAnsi="Angsana New"/>
                <w:sz w:val="24"/>
                <w:szCs w:val="24"/>
              </w:rPr>
              <w:t>,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>487.62)</w:t>
            </w:r>
          </w:p>
        </w:tc>
      </w:tr>
      <w:tr w:rsidR="00AB5D0D" w:rsidRPr="00CD338F" w14:paraId="4EC4D6DB" w14:textId="77777777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1AA1F" w14:textId="77777777" w:rsidR="00AB5D0D" w:rsidRPr="00CD338F" w:rsidRDefault="00AB5D0D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83A95" w14:textId="71446C2C" w:rsidR="00AB5D0D" w:rsidRPr="00CD338F" w:rsidRDefault="00AB5D0D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C3F5E" w14:textId="613F7B49" w:rsidR="00AB5D0D" w:rsidRPr="00CD338F" w:rsidRDefault="00AB5D0D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77,654,520.56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7DFCD" w14:textId="7A081D14" w:rsidR="00AB5D0D" w:rsidRPr="00CD338F" w:rsidRDefault="00AB5D0D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621,860.00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18F78" w14:textId="41B28834" w:rsidR="00AB5D0D" w:rsidRPr="00CD338F" w:rsidRDefault="00AB5D0D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19,104,483.38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9B9D2" w14:textId="5E614A6C" w:rsidR="00AB5D0D" w:rsidRPr="00CD338F" w:rsidRDefault="00AB5D0D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17,465,297.72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A9537" w14:textId="6A0DB184" w:rsidR="00AB5D0D" w:rsidRPr="00CD338F" w:rsidRDefault="00AB5D0D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5,554,242.46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3658" w14:textId="4323F0B0" w:rsidR="00AB5D0D" w:rsidRPr="00CD338F" w:rsidRDefault="00AB5D0D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12,472,062.84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0C63A" w14:textId="17BE2632" w:rsidR="00AB5D0D" w:rsidRPr="00CD338F" w:rsidRDefault="00AB5D0D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18D71" w14:textId="52A1F6A9" w:rsidR="00AB5D0D" w:rsidRPr="00CD338F" w:rsidRDefault="00AB5D0D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(132,872,466.96)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BF0E2" w14:textId="229DB51F" w:rsidR="00AB5D0D" w:rsidRPr="00CD338F" w:rsidRDefault="00AB5D0D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370D1" w:rsidRPr="00CD338F" w14:paraId="77EEF176" w14:textId="77777777" w:rsidTr="00D44345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377B5" w14:textId="66331DB6" w:rsidR="00E370D1" w:rsidRPr="00CD338F" w:rsidRDefault="00E370D1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338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D338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44707" w14:textId="7A6481F1" w:rsidR="00E370D1" w:rsidRPr="00CD338F" w:rsidRDefault="00E370D1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45,197,187.76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59D27" w14:textId="50FCD54B" w:rsidR="00E370D1" w:rsidRPr="00CD338F" w:rsidRDefault="00E370D1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177,202,775.05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AB131" w14:textId="2F2D0A9E" w:rsidR="00E370D1" w:rsidRPr="00CD338F" w:rsidRDefault="00E370D1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19,360,748.91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C7E57" w14:textId="20A3032F" w:rsidR="00E370D1" w:rsidRPr="00CD338F" w:rsidRDefault="00E370D1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27,311,950.83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7ABC4" w14:textId="18A1B246" w:rsidR="00E370D1" w:rsidRPr="00CD338F" w:rsidRDefault="00E370D1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6767">
              <w:rPr>
                <w:rFonts w:ascii="Angsana New" w:hAnsi="Angsana New"/>
                <w:sz w:val="24"/>
                <w:szCs w:val="24"/>
              </w:rPr>
              <w:t>36,134,365.89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56813" w14:textId="69710412" w:rsidR="00E370D1" w:rsidRPr="00CD338F" w:rsidRDefault="00E370D1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33,253,152.52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693FF" w14:textId="78A02836" w:rsidR="00E370D1" w:rsidRPr="00CD338F" w:rsidRDefault="00E370D1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23,099,307.06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8511D" w14:textId="5DD4D50D" w:rsidR="00E370D1" w:rsidRPr="00CD338F" w:rsidRDefault="00E370D1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13,103,621.50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C9735" w14:textId="5EEC6805" w:rsidR="00E370D1" w:rsidRPr="00CD338F" w:rsidRDefault="00E370D1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4,590,000.03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1BCA5" w14:textId="1E1DC597" w:rsidR="00E370D1" w:rsidRPr="00CD338F" w:rsidRDefault="00E370D1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379,253,109.55</w:t>
            </w:r>
          </w:p>
        </w:tc>
      </w:tr>
      <w:tr w:rsidR="006F142E" w:rsidRPr="00CD338F" w14:paraId="361133CA" w14:textId="77777777" w:rsidTr="00D44345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22ECF" w14:textId="77777777" w:rsidR="006F142E" w:rsidRPr="00CD338F" w:rsidRDefault="006F142E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A8740" w14:textId="6581E4BA" w:rsidR="006F142E" w:rsidRPr="00CD338F" w:rsidRDefault="006F142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38A1A" w14:textId="4330961A" w:rsidR="006F142E" w:rsidRPr="00CD338F" w:rsidRDefault="006F142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5D7D8" w14:textId="7E5F0270" w:rsidR="006F142E" w:rsidRPr="00CD338F" w:rsidRDefault="006F142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63FB">
              <w:rPr>
                <w:rFonts w:ascii="Angsana New" w:hAnsi="Angsana New"/>
                <w:sz w:val="24"/>
                <w:szCs w:val="24"/>
              </w:rPr>
              <w:t>534,619.00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64F7C" w14:textId="24786F48" w:rsidR="006F142E" w:rsidRPr="00CD338F" w:rsidRDefault="006F142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63FB">
              <w:rPr>
                <w:rFonts w:ascii="Angsana New" w:hAnsi="Angsana New"/>
                <w:sz w:val="24"/>
                <w:szCs w:val="24"/>
              </w:rPr>
              <w:t>212,195.00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435F8" w14:textId="4355C879" w:rsidR="006F142E" w:rsidRPr="00CD338F" w:rsidRDefault="006F142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63FB">
              <w:rPr>
                <w:rFonts w:ascii="Angsana New" w:hAnsi="Angsana New"/>
                <w:sz w:val="24"/>
                <w:szCs w:val="24"/>
              </w:rPr>
              <w:t>417,583.9</w:t>
            </w:r>
            <w:r w:rsidR="005378D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7308E" w14:textId="4EE2AFD2" w:rsidR="006F142E" w:rsidRPr="00CD338F" w:rsidRDefault="006F142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63FB">
              <w:rPr>
                <w:rFonts w:ascii="Angsana New" w:hAnsi="Angsana New"/>
                <w:sz w:val="24"/>
                <w:szCs w:val="24"/>
              </w:rPr>
              <w:t>793,185.78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E79AC" w14:textId="697FF72F" w:rsidR="006F142E" w:rsidRPr="00CD338F" w:rsidRDefault="006F142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63FB">
              <w:rPr>
                <w:rFonts w:ascii="Angsana New" w:hAnsi="Angsana New"/>
                <w:sz w:val="24"/>
                <w:szCs w:val="24"/>
              </w:rPr>
              <w:t>131,340.10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E9D45" w14:textId="3D4C580E" w:rsidR="006F142E" w:rsidRPr="00CD338F" w:rsidRDefault="006F142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0C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4151D" w14:textId="7B3D48EE" w:rsidR="006F142E" w:rsidRPr="00CD338F" w:rsidRDefault="006F142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63FB">
              <w:rPr>
                <w:rFonts w:ascii="Angsana New" w:hAnsi="Angsana New"/>
                <w:sz w:val="24"/>
                <w:szCs w:val="24"/>
              </w:rPr>
              <w:t>1,466,999.9</w:t>
            </w:r>
            <w:r w:rsidR="005378D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AEA73" w14:textId="6BBF9468" w:rsidR="006F142E" w:rsidRPr="00CD338F" w:rsidRDefault="006F142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63FB">
              <w:rPr>
                <w:rFonts w:ascii="Angsana New" w:hAnsi="Angsana New"/>
                <w:sz w:val="24"/>
                <w:szCs w:val="24"/>
              </w:rPr>
              <w:t>3,555,923.82</w:t>
            </w:r>
          </w:p>
        </w:tc>
      </w:tr>
      <w:tr w:rsidR="006F142E" w:rsidRPr="00CD338F" w14:paraId="759C071A" w14:textId="77777777" w:rsidTr="00D44345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CA971" w14:textId="77777777" w:rsidR="006F142E" w:rsidRPr="00CD338F" w:rsidRDefault="006F142E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D44D2" w14:textId="39FB37D1" w:rsidR="006F142E" w:rsidRPr="00CD338F" w:rsidRDefault="006F142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5EDEC" w14:textId="759914A1" w:rsidR="006F142E" w:rsidRPr="00CD338F" w:rsidRDefault="006F142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57B6E" w14:textId="61298919" w:rsidR="006F142E" w:rsidRPr="00CD338F" w:rsidRDefault="006F142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D1F2C" w14:textId="3E5E9739" w:rsidR="006F142E" w:rsidRPr="00CD338F" w:rsidRDefault="006F142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1D0B2" w14:textId="079D190B" w:rsidR="006F142E" w:rsidRPr="00CD338F" w:rsidRDefault="006F142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142E">
              <w:rPr>
                <w:rFonts w:ascii="Angsana New" w:hAnsi="Angsana New"/>
                <w:sz w:val="24"/>
                <w:szCs w:val="24"/>
              </w:rPr>
              <w:t>(120,507.64)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0244A" w14:textId="30D65F90" w:rsidR="006F142E" w:rsidRPr="00CD338F" w:rsidRDefault="006F142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142E">
              <w:rPr>
                <w:rFonts w:ascii="Angsana New" w:hAnsi="Angsana New"/>
                <w:sz w:val="24"/>
                <w:szCs w:val="24"/>
              </w:rPr>
              <w:t>(565,351.97)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D0CBD" w14:textId="2B1CE35E" w:rsidR="006F142E" w:rsidRPr="00CD338F" w:rsidRDefault="006F142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142E">
              <w:rPr>
                <w:rFonts w:ascii="Angsana New" w:hAnsi="Angsana New"/>
                <w:sz w:val="24"/>
                <w:szCs w:val="24"/>
              </w:rPr>
              <w:t>(104,599.73)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E910A" w14:textId="34DAF4AB" w:rsidR="006F142E" w:rsidRPr="00CD338F" w:rsidRDefault="006F142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0C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F1982" w14:textId="301ADCAA" w:rsidR="006F142E" w:rsidRPr="00CD338F" w:rsidRDefault="006F142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240C8" w14:textId="3E036DEF" w:rsidR="006F142E" w:rsidRPr="00CD338F" w:rsidRDefault="006F142E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142E">
              <w:rPr>
                <w:rFonts w:ascii="Angsana New" w:hAnsi="Angsana New"/>
                <w:sz w:val="24"/>
                <w:szCs w:val="24"/>
              </w:rPr>
              <w:t>(790,459.34)</w:t>
            </w:r>
          </w:p>
        </w:tc>
      </w:tr>
      <w:tr w:rsidR="005C47FA" w:rsidRPr="00CD338F" w14:paraId="3C078BB9" w14:textId="77777777" w:rsidTr="00D44345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5D7C" w14:textId="77777777" w:rsidR="005C47FA" w:rsidRPr="00CD338F" w:rsidRDefault="005C47FA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0127F" w14:textId="6563EC78" w:rsidR="005C47FA" w:rsidRPr="00CD338F" w:rsidRDefault="00D70B3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271AB" w14:textId="4573A331" w:rsidR="005C47FA" w:rsidRPr="00CD338F" w:rsidRDefault="00D70B3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F9DAB" w14:textId="2FBE5F53" w:rsidR="005C47FA" w:rsidRPr="00CD338F" w:rsidRDefault="00D70B3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0B37">
              <w:rPr>
                <w:rFonts w:ascii="Angsana New" w:hAnsi="Angsana New"/>
                <w:sz w:val="24"/>
                <w:szCs w:val="24"/>
              </w:rPr>
              <w:t>502,500.00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05602" w14:textId="699A7413" w:rsidR="005C47FA" w:rsidRPr="00CD338F" w:rsidRDefault="00D70B3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0B37">
              <w:rPr>
                <w:rFonts w:ascii="Angsana New" w:hAnsi="Angsana New"/>
                <w:sz w:val="24"/>
                <w:szCs w:val="24"/>
              </w:rPr>
              <w:t>5,429,500.00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036A2" w14:textId="6A724283" w:rsidR="005C47FA" w:rsidRPr="00CD338F" w:rsidRDefault="00B372CD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CCFA0" w14:textId="0093A260" w:rsidR="005C47FA" w:rsidRPr="00CD338F" w:rsidRDefault="00D70B3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0B37">
              <w:rPr>
                <w:rFonts w:ascii="Angsana New" w:hAnsi="Angsana New"/>
                <w:sz w:val="24"/>
                <w:szCs w:val="24"/>
              </w:rPr>
              <w:t>125,000.00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600BF" w14:textId="158435C4" w:rsidR="005C47FA" w:rsidRPr="00CD338F" w:rsidRDefault="00C14F60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76E23" w14:textId="31293933" w:rsidR="005C47FA" w:rsidRPr="00CD338F" w:rsidRDefault="00C14F60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90AE2" w14:textId="7F047A33" w:rsidR="005C47FA" w:rsidRPr="00CD338F" w:rsidRDefault="00D70B3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0B37">
              <w:rPr>
                <w:rFonts w:ascii="Angsana New" w:hAnsi="Angsana New"/>
                <w:sz w:val="24"/>
                <w:szCs w:val="24"/>
              </w:rPr>
              <w:t>(6,057,000.00)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35598" w14:textId="249D3F52" w:rsidR="005C47FA" w:rsidRPr="00CD338F" w:rsidRDefault="006F142E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0B37" w:rsidRPr="00D6243D" w14:paraId="48A8E65C" w14:textId="77777777" w:rsidTr="00D44345">
        <w:trPr>
          <w:trHeight w:val="288"/>
          <w:jc w:val="center"/>
        </w:trPr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81A71" w14:textId="2552ECB5" w:rsidR="00D70B37" w:rsidRPr="00CD338F" w:rsidRDefault="00D70B37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338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D338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B198B" w14:textId="279B6AC1" w:rsidR="00D70B37" w:rsidRPr="00CD338F" w:rsidRDefault="00D70B3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</w:rPr>
              <w:t>45,197,187.76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FE80C" w14:textId="105B35E6" w:rsidR="00D70B37" w:rsidRPr="00CD338F" w:rsidRDefault="00D70B3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0B37">
              <w:rPr>
                <w:rFonts w:ascii="Angsana New" w:hAnsi="Angsana New"/>
                <w:sz w:val="24"/>
                <w:szCs w:val="24"/>
              </w:rPr>
              <w:t>177,202,775.05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60C8C" w14:textId="162F6C7C" w:rsidR="00D70B37" w:rsidRPr="00CD338F" w:rsidRDefault="00D70B3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0B37">
              <w:rPr>
                <w:rFonts w:ascii="Angsana New" w:hAnsi="Angsana New"/>
                <w:sz w:val="24"/>
                <w:szCs w:val="24"/>
              </w:rPr>
              <w:t>20,397,867.91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17D3" w14:textId="34617FCE" w:rsidR="00D70B37" w:rsidRPr="00CD338F" w:rsidRDefault="00D70B3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0B37">
              <w:rPr>
                <w:rFonts w:ascii="Angsana New" w:hAnsi="Angsana New"/>
                <w:sz w:val="24"/>
                <w:szCs w:val="24"/>
              </w:rPr>
              <w:t>32,953,645.83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ABFA3" w14:textId="1B70C280" w:rsidR="00D70B37" w:rsidRPr="00A76767" w:rsidRDefault="00D70B3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0B37">
              <w:rPr>
                <w:rFonts w:ascii="Angsana New" w:hAnsi="Angsana New"/>
                <w:sz w:val="24"/>
                <w:szCs w:val="24"/>
              </w:rPr>
              <w:t>36,431,442.22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69CB7" w14:textId="4FE278F9" w:rsidR="00D70B37" w:rsidRPr="00CD338F" w:rsidRDefault="00D70B3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0B37">
              <w:rPr>
                <w:rFonts w:ascii="Angsana New" w:hAnsi="Angsana New"/>
                <w:sz w:val="24"/>
                <w:szCs w:val="24"/>
              </w:rPr>
              <w:t>33,605,986.33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703C7" w14:textId="3E47C572" w:rsidR="00D70B37" w:rsidRPr="00CD338F" w:rsidRDefault="00D70B3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0B37">
              <w:rPr>
                <w:rFonts w:ascii="Angsana New" w:hAnsi="Angsana New"/>
                <w:sz w:val="24"/>
                <w:szCs w:val="24"/>
              </w:rPr>
              <w:t>23,126,047.43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8C753" w14:textId="626E69D9" w:rsidR="00D70B37" w:rsidRPr="00CD338F" w:rsidRDefault="00D70B3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0B37">
              <w:rPr>
                <w:rFonts w:ascii="Angsana New" w:hAnsi="Angsana New"/>
                <w:sz w:val="24"/>
                <w:szCs w:val="24"/>
              </w:rPr>
              <w:t>13,103,621.50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3B9C8" w14:textId="356428CC" w:rsidR="00D70B37" w:rsidRPr="00CD338F" w:rsidRDefault="00D70B3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B0698" w14:textId="4B811FA4" w:rsidR="00D70B37" w:rsidRPr="005A32AD" w:rsidRDefault="005378D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78DA">
              <w:rPr>
                <w:rFonts w:ascii="Angsana New" w:hAnsi="Angsana New"/>
                <w:sz w:val="24"/>
                <w:szCs w:val="24"/>
              </w:rPr>
              <w:t>382,018,574.03</w:t>
            </w:r>
          </w:p>
        </w:tc>
      </w:tr>
      <w:bookmarkEnd w:id="13"/>
    </w:tbl>
    <w:p w14:paraId="174D7E98" w14:textId="77777777" w:rsidR="006B18C6" w:rsidRDefault="006B18C6" w:rsidP="000A54D7">
      <w:pPr>
        <w:spacing w:before="240" w:after="240" w:line="24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2B0B40C" w14:textId="77777777" w:rsidR="003F6DE7" w:rsidRPr="003F6DE7" w:rsidRDefault="003F6DE7" w:rsidP="000A54D7">
      <w:pPr>
        <w:rPr>
          <w:rFonts w:ascii="Angsana New" w:hAnsi="Angsana New"/>
          <w:sz w:val="30"/>
          <w:szCs w:val="30"/>
          <w:lang w:val="en-US"/>
        </w:rPr>
      </w:pPr>
    </w:p>
    <w:p w14:paraId="38E00162" w14:textId="77777777" w:rsidR="003F6DE7" w:rsidRPr="003F6DE7" w:rsidRDefault="003F6DE7" w:rsidP="000A54D7">
      <w:pPr>
        <w:rPr>
          <w:rFonts w:ascii="Angsana New" w:hAnsi="Angsana New"/>
          <w:sz w:val="30"/>
          <w:szCs w:val="30"/>
          <w:lang w:val="en-US"/>
        </w:rPr>
      </w:pPr>
    </w:p>
    <w:p w14:paraId="4FDC0833" w14:textId="11132C43" w:rsidR="003F6DE7" w:rsidRDefault="003F6DE7" w:rsidP="000A54D7">
      <w:pPr>
        <w:tabs>
          <w:tab w:val="left" w:pos="4440"/>
        </w:tabs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ab/>
      </w:r>
    </w:p>
    <w:p w14:paraId="79159273" w14:textId="77777777" w:rsidR="003F6DE7" w:rsidRDefault="003F6DE7" w:rsidP="000A54D7">
      <w:pPr>
        <w:tabs>
          <w:tab w:val="left" w:pos="4440"/>
        </w:tabs>
        <w:rPr>
          <w:rFonts w:ascii="Angsana New" w:hAnsi="Angsana New"/>
          <w:sz w:val="30"/>
          <w:szCs w:val="30"/>
          <w:lang w:val="en-US"/>
        </w:rPr>
      </w:pPr>
    </w:p>
    <w:p w14:paraId="5EAC5FB9" w14:textId="77777777" w:rsidR="003F6DE7" w:rsidRPr="003F6DE7" w:rsidRDefault="003F6DE7" w:rsidP="000A54D7">
      <w:pPr>
        <w:tabs>
          <w:tab w:val="left" w:pos="4440"/>
        </w:tabs>
        <w:rPr>
          <w:rFonts w:ascii="Angsana New" w:hAnsi="Angsana New"/>
          <w:sz w:val="30"/>
          <w:szCs w:val="30"/>
          <w:lang w:val="en-US"/>
        </w:rPr>
      </w:pPr>
    </w:p>
    <w:p w14:paraId="1AC84BDD" w14:textId="77777777" w:rsidR="003F6DE7" w:rsidRPr="003F6DE7" w:rsidRDefault="003F6DE7" w:rsidP="000A54D7">
      <w:pPr>
        <w:rPr>
          <w:rFonts w:ascii="Angsana New" w:hAnsi="Angsana New"/>
          <w:sz w:val="30"/>
          <w:szCs w:val="30"/>
          <w:lang w:val="en-US"/>
        </w:rPr>
      </w:pPr>
    </w:p>
    <w:tbl>
      <w:tblPr>
        <w:tblStyle w:val="TableGrid"/>
        <w:tblW w:w="15302" w:type="dxa"/>
        <w:jc w:val="center"/>
        <w:tblLook w:val="04A0" w:firstRow="1" w:lastRow="0" w:firstColumn="1" w:lastColumn="0" w:noHBand="0" w:noVBand="1"/>
      </w:tblPr>
      <w:tblGrid>
        <w:gridCol w:w="2333"/>
        <w:gridCol w:w="1300"/>
        <w:gridCol w:w="1299"/>
        <w:gridCol w:w="1298"/>
        <w:gridCol w:w="1296"/>
        <w:gridCol w:w="1296"/>
        <w:gridCol w:w="1296"/>
        <w:gridCol w:w="1296"/>
        <w:gridCol w:w="1296"/>
        <w:gridCol w:w="1296"/>
        <w:gridCol w:w="1296"/>
      </w:tblGrid>
      <w:tr w:rsidR="00A269C7" w:rsidRPr="00CD338F" w14:paraId="10B773EB" w14:textId="77777777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C515" w14:textId="77777777" w:rsidR="00A269C7" w:rsidRPr="005A32AD" w:rsidRDefault="00A269C7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bookmarkStart w:id="14" w:name="_Hlk158888136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18F7F" w14:textId="77777777" w:rsidR="00A269C7" w:rsidRPr="005A32AD" w:rsidRDefault="00A269C7" w:rsidP="000A54D7">
            <w:pPr>
              <w:spacing w:before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ACA6A" w14:textId="77777777" w:rsidR="00A269C7" w:rsidRPr="005A32AD" w:rsidRDefault="00A269C7" w:rsidP="000A54D7">
            <w:pPr>
              <w:spacing w:before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3FEBA" w14:textId="77777777" w:rsidR="00A269C7" w:rsidRPr="005A32AD" w:rsidRDefault="00A269C7" w:rsidP="000A54D7">
            <w:pPr>
              <w:spacing w:before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00494" w14:textId="77777777" w:rsidR="00A269C7" w:rsidRPr="005A32AD" w:rsidRDefault="00A269C7" w:rsidP="000A54D7">
            <w:pPr>
              <w:spacing w:before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C87E5" w14:textId="77777777" w:rsidR="00A269C7" w:rsidRPr="005A32AD" w:rsidRDefault="00A269C7" w:rsidP="000A54D7">
            <w:pPr>
              <w:spacing w:before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625C5" w14:textId="77777777" w:rsidR="00A269C7" w:rsidRPr="005A32AD" w:rsidRDefault="00A269C7" w:rsidP="000A54D7">
            <w:pPr>
              <w:spacing w:before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3DEA5" w14:textId="77777777" w:rsidR="00A269C7" w:rsidRPr="005A32AD" w:rsidRDefault="00A269C7" w:rsidP="000A54D7">
            <w:pPr>
              <w:spacing w:before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11EF5" w14:textId="77777777" w:rsidR="00A269C7" w:rsidRPr="005A32AD" w:rsidRDefault="00A269C7" w:rsidP="000A54D7">
            <w:pPr>
              <w:spacing w:before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D6DA1" w14:textId="77777777" w:rsidR="00A269C7" w:rsidRPr="005A32AD" w:rsidRDefault="00A269C7" w:rsidP="000A54D7">
            <w:pPr>
              <w:spacing w:before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37E0C" w14:textId="77777777" w:rsidR="00A269C7" w:rsidRPr="00CD338F" w:rsidRDefault="00A269C7" w:rsidP="000A54D7">
            <w:pPr>
              <w:spacing w:before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>หน่วย:</w:t>
            </w:r>
            <w:r w:rsidRPr="00CD338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A269C7" w:rsidRPr="00CD338F" w14:paraId="5C07757B" w14:textId="77777777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6C4E0" w14:textId="77777777" w:rsidR="00A269C7" w:rsidRPr="00CD338F" w:rsidRDefault="00A269C7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BC2A7" w14:textId="77777777" w:rsidR="00A269C7" w:rsidRPr="00CD338F" w:rsidRDefault="00A269C7" w:rsidP="000A54D7">
            <w:pP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69C7" w:rsidRPr="00CD338F" w14:paraId="3A75186F" w14:textId="77777777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2D06B" w14:textId="77777777" w:rsidR="00A269C7" w:rsidRPr="00CD338F" w:rsidRDefault="00A269C7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29725F75" w14:textId="77777777" w:rsidR="00A269C7" w:rsidRPr="00CD338F" w:rsidRDefault="00A269C7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23C4C307" w14:textId="77777777" w:rsidR="00A269C7" w:rsidRPr="00CD338F" w:rsidRDefault="00A269C7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AADDF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</w:p>
          <w:p w14:paraId="536D250B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D32F974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8A48B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อาคารโรงงานและสำนักงาน</w:t>
            </w:r>
          </w:p>
          <w:p w14:paraId="45ED3453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D2719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  <w:p w14:paraId="05D1C6D9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6215C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38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ระบบสาธารณูปโภค</w:t>
            </w:r>
          </w:p>
          <w:p w14:paraId="5AFABEE8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AA71E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เครื่องมือเครื่องใช้</w:t>
            </w:r>
          </w:p>
          <w:p w14:paraId="5C6A05C2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BD7D7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อุปกรณ์สำนักงานและคอมพิวเตอร์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43051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เครื่องตกแต่งสำนักงาน</w:t>
            </w:r>
          </w:p>
          <w:p w14:paraId="40FE6BC4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91DF5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ยานพาหนะ</w:t>
            </w:r>
          </w:p>
          <w:p w14:paraId="707F4573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D9839F2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3EBC8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สินทรัพย์ระหว่างก่อสร้าง</w:t>
            </w:r>
          </w:p>
          <w:p w14:paraId="2FA91C97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AAAE5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653AC517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AA80283" w14:textId="77777777" w:rsidR="00A269C7" w:rsidRPr="00CD338F" w:rsidRDefault="00A269C7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A269C7" w:rsidRPr="00CD338F" w14:paraId="20E1FC2C" w14:textId="77777777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720AF" w14:textId="77777777" w:rsidR="00A269C7" w:rsidRPr="00CD338F" w:rsidRDefault="00A269C7" w:rsidP="000A54D7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DA28F" w14:textId="77777777" w:rsidR="00A269C7" w:rsidRPr="00CD338F" w:rsidRDefault="00A269C7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1F847" w14:textId="77777777" w:rsidR="00A269C7" w:rsidRPr="00CD338F" w:rsidRDefault="00A269C7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E9BB4" w14:textId="77777777" w:rsidR="00A269C7" w:rsidRPr="00CD338F" w:rsidRDefault="00A269C7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80F0C" w14:textId="77777777" w:rsidR="00A269C7" w:rsidRPr="00CD338F" w:rsidRDefault="00A269C7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62436" w14:textId="77777777" w:rsidR="00A269C7" w:rsidRPr="00CD338F" w:rsidRDefault="00A269C7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81831" w14:textId="77777777" w:rsidR="00A269C7" w:rsidRPr="00CD338F" w:rsidRDefault="00A269C7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4CAEC" w14:textId="77777777" w:rsidR="00A269C7" w:rsidRPr="00CD338F" w:rsidRDefault="00A269C7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97F45" w14:textId="77777777" w:rsidR="00A269C7" w:rsidRPr="00CD338F" w:rsidRDefault="00A269C7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47B78" w14:textId="77777777" w:rsidR="00A269C7" w:rsidRPr="00CD338F" w:rsidRDefault="00A269C7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178BE" w14:textId="77777777" w:rsidR="00A269C7" w:rsidRPr="00CD338F" w:rsidRDefault="00A269C7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3CBF" w:rsidRPr="00CD338F" w14:paraId="0122390A" w14:textId="77777777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3F43C" w14:textId="2E571B7E" w:rsidR="00843CBF" w:rsidRPr="00CD338F" w:rsidRDefault="00843CBF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338F">
              <w:rPr>
                <w:rFonts w:ascii="Angsana New" w:hAnsi="Angsana New"/>
                <w:sz w:val="24"/>
                <w:szCs w:val="24"/>
              </w:rPr>
              <w:t>1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CD338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D69E0" w14:textId="6441F484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3AC8A" w14:textId="43E3A264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48,423,829.16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EEED7" w14:textId="5045536C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4,919,294.36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D9D99" w14:textId="6633F43C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5,530,070.22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3DB37" w14:textId="5A175DE8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15,090,542.27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D7E48" w14:textId="6C9C18E1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16,866,998.95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27DED" w14:textId="538C6579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7,612,278.55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5CAE9" w14:textId="2BB6E60C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6,834,920.37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61001" w14:textId="0E3753F0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0DB85" w14:textId="25E0C03F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105,277,933.88</w:t>
            </w:r>
          </w:p>
        </w:tc>
      </w:tr>
      <w:tr w:rsidR="00843CBF" w:rsidRPr="00CD338F" w14:paraId="18B15489" w14:textId="77777777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2DF32" w14:textId="77777777" w:rsidR="00843CBF" w:rsidRPr="00CD338F" w:rsidRDefault="00843CBF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93B3C" w14:textId="2BE499B6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2495F" w14:textId="4C211718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5,445,134.95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59821" w14:textId="3F4B299F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1,180,804.58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A02ED" w14:textId="2CB54EEA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1,827,465.27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F2F3E" w14:textId="3F2A978A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2,737,408.95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41BCA" w14:textId="22758638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3,284,237.22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AEC0C" w14:textId="619042A5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2,518,802.59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E7621" w14:textId="69300ED2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679,304.14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6ADCC" w14:textId="139072D5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654D6" w14:textId="2A86F2EB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17,673,157.70</w:t>
            </w:r>
          </w:p>
        </w:tc>
      </w:tr>
      <w:tr w:rsidR="00843CBF" w:rsidRPr="00CD338F" w14:paraId="4E0345C3" w14:textId="77777777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4C77C" w14:textId="77777777" w:rsidR="00843CBF" w:rsidRPr="00CD338F" w:rsidRDefault="00843CBF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ค่าเสื่อมราคาสะสมส่วนที่จำหน่าย/ตัดจำหน่าย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5D755" w14:textId="2F7E6600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2B850" w14:textId="09021E2A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5A623" w14:textId="49A979EA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354B9" w14:textId="53C1D8FC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60609" w14:textId="0AAD63A7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(161,022.05)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27663" w14:textId="54239886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(419,238.15)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49C1E" w14:textId="1AC334E7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(50,548.00)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5F0F5" w14:textId="6ED4AB88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9BA79" w14:textId="05E0FE10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39B23" w14:textId="678BB628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(630,808.20)</w:t>
            </w:r>
          </w:p>
        </w:tc>
      </w:tr>
      <w:tr w:rsidR="00843CBF" w:rsidRPr="00CD338F" w14:paraId="516898F4" w14:textId="77777777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359BD" w14:textId="5E4B4D2A" w:rsidR="00843CBF" w:rsidRPr="00CD338F" w:rsidRDefault="00843CBF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 w:hint="cs"/>
                <w:sz w:val="24"/>
                <w:szCs w:val="24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69043" w14:textId="75D814F0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923B2" w14:textId="7DA8376A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(5,944,703.47)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B36D6" w14:textId="3962E401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37B0D" w14:textId="21D1D601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443E3" w14:textId="0A0B9D76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D5513" w14:textId="7AA47B13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597CB" w14:textId="1312857C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CEAB6" w14:textId="4897AA02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52927" w14:textId="7D61DEE5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884BA" w14:textId="2EB10508" w:rsidR="00843CBF" w:rsidRPr="00CD338F" w:rsidRDefault="00843CBF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(5,944,703.47)</w:t>
            </w:r>
          </w:p>
        </w:tc>
      </w:tr>
      <w:tr w:rsidR="00D840AC" w:rsidRPr="00CD338F" w14:paraId="04C5815F" w14:textId="77777777" w:rsidTr="00D44345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C136C" w14:textId="5CA974AF" w:rsidR="00D840AC" w:rsidRPr="00CD338F" w:rsidRDefault="00D840AC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338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D338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1BC12" w14:textId="14DBE19D" w:rsidR="00D840AC" w:rsidRPr="00CD338F" w:rsidRDefault="00D840AC" w:rsidP="000A54D7">
            <w:pPr>
              <w:pBdr>
                <w:top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8F455" w14:textId="6D30280D" w:rsidR="00D840AC" w:rsidRPr="00CD338F" w:rsidRDefault="00D840AC" w:rsidP="000A54D7">
            <w:pPr>
              <w:pBdr>
                <w:top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47,924,260.64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202AB" w14:textId="46EA72F7" w:rsidR="00D840AC" w:rsidRPr="00CD338F" w:rsidRDefault="00D840AC" w:rsidP="000A54D7">
            <w:pPr>
              <w:pBdr>
                <w:top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6,100,098.94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D5741" w14:textId="37A7228E" w:rsidR="00D840AC" w:rsidRPr="00CD338F" w:rsidRDefault="00D840AC" w:rsidP="000A54D7">
            <w:pPr>
              <w:pBdr>
                <w:top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7,357,535.49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91921" w14:textId="78757C08" w:rsidR="00D840AC" w:rsidRPr="00CD338F" w:rsidRDefault="00D840AC" w:rsidP="000A54D7">
            <w:pPr>
              <w:pBdr>
                <w:top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17,666,929.17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5C987" w14:textId="5BE15198" w:rsidR="00D840AC" w:rsidRPr="00CD338F" w:rsidRDefault="00D840AC" w:rsidP="000A54D7">
            <w:pPr>
              <w:pBdr>
                <w:top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19,731,998.02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0FEE8" w14:textId="302B5E20" w:rsidR="00D840AC" w:rsidRPr="00CD338F" w:rsidRDefault="00D840AC" w:rsidP="000A54D7">
            <w:pPr>
              <w:pBdr>
                <w:top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10,080,533.14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FF356" w14:textId="071C6A0B" w:rsidR="00D840AC" w:rsidRPr="00CD338F" w:rsidRDefault="00D840AC" w:rsidP="000A54D7">
            <w:pPr>
              <w:pBdr>
                <w:top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7,514,224.51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6D0AE" w14:textId="388F2670" w:rsidR="00D840AC" w:rsidRPr="00CD338F" w:rsidRDefault="00D840AC" w:rsidP="000A54D7">
            <w:pPr>
              <w:pBdr>
                <w:top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08404" w14:textId="49EB592B" w:rsidR="00D840AC" w:rsidRPr="00CD338F" w:rsidRDefault="00D840AC" w:rsidP="000A54D7">
            <w:pPr>
              <w:pBdr>
                <w:top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116,375,579.91</w:t>
            </w:r>
          </w:p>
        </w:tc>
      </w:tr>
      <w:tr w:rsidR="000601C2" w:rsidRPr="00CD338F" w14:paraId="30B5F0BB" w14:textId="77777777" w:rsidTr="00D44345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0CCFD" w14:textId="77777777" w:rsidR="000601C2" w:rsidRPr="00CD338F" w:rsidRDefault="000601C2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4D795" w14:textId="77D795C8" w:rsidR="000601C2" w:rsidRPr="00CD338F" w:rsidRDefault="000601C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F4885" w14:textId="3B656D62" w:rsidR="000601C2" w:rsidRPr="00CD338F" w:rsidRDefault="000601C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1C2">
              <w:rPr>
                <w:rFonts w:ascii="Angsana New" w:hAnsi="Angsana New"/>
                <w:sz w:val="24"/>
                <w:szCs w:val="24"/>
              </w:rPr>
              <w:t>6,543,878.71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DE48B" w14:textId="3D2217F3" w:rsidR="000601C2" w:rsidRPr="00CD338F" w:rsidRDefault="000601C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1C2">
              <w:rPr>
                <w:rFonts w:ascii="Angsana New" w:hAnsi="Angsana New"/>
                <w:sz w:val="24"/>
                <w:szCs w:val="24"/>
              </w:rPr>
              <w:t>1,287,171.88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5743F" w14:textId="5FFDACD4" w:rsidR="000601C2" w:rsidRPr="00CD338F" w:rsidRDefault="000601C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1C2">
              <w:rPr>
                <w:rFonts w:ascii="Angsana New" w:hAnsi="Angsana New"/>
                <w:sz w:val="24"/>
                <w:szCs w:val="24"/>
              </w:rPr>
              <w:t>2,404,851.09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9873B" w14:textId="21DC1BE8" w:rsidR="000601C2" w:rsidRPr="00CD338F" w:rsidRDefault="000601C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1C2">
              <w:rPr>
                <w:rFonts w:ascii="Angsana New" w:hAnsi="Angsana New"/>
                <w:sz w:val="24"/>
                <w:szCs w:val="24"/>
              </w:rPr>
              <w:t>4,687,402.85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59D1A" w14:textId="1427536C" w:rsidR="000601C2" w:rsidRPr="00CD338F" w:rsidRDefault="000601C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1C2">
              <w:rPr>
                <w:rFonts w:ascii="Angsana New" w:hAnsi="Angsana New"/>
                <w:sz w:val="24"/>
                <w:szCs w:val="24"/>
              </w:rPr>
              <w:t>4,159,765.89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8D0E6" w14:textId="43B81C4B" w:rsidR="000601C2" w:rsidRPr="00CD338F" w:rsidRDefault="000601C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1C2">
              <w:rPr>
                <w:rFonts w:ascii="Angsana New" w:hAnsi="Angsana New"/>
                <w:sz w:val="24"/>
                <w:szCs w:val="24"/>
              </w:rPr>
              <w:t>3,598,655.19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2FB53" w14:textId="09223CB8" w:rsidR="000601C2" w:rsidRPr="00CD338F" w:rsidRDefault="000601C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1C2">
              <w:rPr>
                <w:rFonts w:ascii="Angsana New" w:hAnsi="Angsana New"/>
                <w:sz w:val="24"/>
                <w:szCs w:val="24"/>
              </w:rPr>
              <w:t>700,211.78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0449F" w14:textId="050D9ABB" w:rsidR="000601C2" w:rsidRPr="00CD338F" w:rsidRDefault="000601C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53459" w14:textId="7F1F5A02" w:rsidR="000601C2" w:rsidRPr="00CD338F" w:rsidRDefault="000601C2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1C2">
              <w:rPr>
                <w:rFonts w:ascii="Angsana New" w:hAnsi="Angsana New"/>
                <w:sz w:val="24"/>
                <w:szCs w:val="24"/>
              </w:rPr>
              <w:t>23,381,937.39</w:t>
            </w:r>
          </w:p>
        </w:tc>
      </w:tr>
      <w:tr w:rsidR="000601C2" w:rsidRPr="00CD338F" w14:paraId="5DF85FD1" w14:textId="77777777" w:rsidTr="00D44345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B669A" w14:textId="36E3C511" w:rsidR="000601C2" w:rsidRPr="00CD338F" w:rsidRDefault="000601C2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ค่าเสื่อมราคาสะสมส่วนที่จำหน่าย/ตัดจำหน่าย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BEAB3" w14:textId="249A07A7" w:rsidR="000601C2" w:rsidRPr="00CD338F" w:rsidRDefault="000601C2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7BD2F" w14:textId="0B912C0D" w:rsidR="000601C2" w:rsidRPr="00CD338F" w:rsidRDefault="000601C2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153C6" w14:textId="5B539622" w:rsidR="000601C2" w:rsidRPr="00CD338F" w:rsidRDefault="000601C2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78009" w14:textId="30B38506" w:rsidR="000601C2" w:rsidRPr="00CD338F" w:rsidRDefault="000601C2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7CED0" w14:textId="7A8C4869" w:rsidR="000601C2" w:rsidRPr="00CD338F" w:rsidRDefault="000601C2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1C2">
              <w:rPr>
                <w:rFonts w:ascii="Angsana New" w:hAnsi="Angsana New"/>
                <w:sz w:val="24"/>
                <w:szCs w:val="24"/>
              </w:rPr>
              <w:t>(112,998.56)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5E30B" w14:textId="72C2D67B" w:rsidR="000601C2" w:rsidRPr="00CD338F" w:rsidRDefault="000601C2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1C2">
              <w:rPr>
                <w:rFonts w:ascii="Angsana New" w:hAnsi="Angsana New"/>
                <w:sz w:val="24"/>
                <w:szCs w:val="24"/>
              </w:rPr>
              <w:t>(545,843.94)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402E7" w14:textId="37AB3414" w:rsidR="000601C2" w:rsidRPr="00CD338F" w:rsidRDefault="000601C2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1C2">
              <w:rPr>
                <w:rFonts w:ascii="Angsana New" w:hAnsi="Angsana New"/>
                <w:sz w:val="24"/>
                <w:szCs w:val="24"/>
              </w:rPr>
              <w:t>(104,399.50)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00C99" w14:textId="7202F584" w:rsidR="000601C2" w:rsidRPr="00CD338F" w:rsidRDefault="000601C2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FF14B" w14:textId="7691CDF3" w:rsidR="000601C2" w:rsidRPr="00CD338F" w:rsidRDefault="000601C2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8AE6D" w14:textId="59C5997C" w:rsidR="000601C2" w:rsidRPr="00CD338F" w:rsidRDefault="00C27B08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7B08">
              <w:rPr>
                <w:rFonts w:ascii="Angsana New" w:hAnsi="Angsana New"/>
                <w:sz w:val="24"/>
                <w:szCs w:val="24"/>
              </w:rPr>
              <w:t>(763,242.00)</w:t>
            </w:r>
          </w:p>
        </w:tc>
      </w:tr>
      <w:tr w:rsidR="00C27B08" w:rsidRPr="00CD338F" w14:paraId="45E89624" w14:textId="77777777" w:rsidTr="00D44345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0B510" w14:textId="2E5D5D56" w:rsidR="00C27B08" w:rsidRPr="00CD338F" w:rsidRDefault="00C27B08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338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D338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EDC04" w14:textId="77777777" w:rsidR="00C27B08" w:rsidRPr="00CD338F" w:rsidRDefault="00C27B08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B3795" w14:textId="44AD3D4E" w:rsidR="00C27B08" w:rsidRPr="00CD338F" w:rsidRDefault="00C27B08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7B08">
              <w:rPr>
                <w:rFonts w:ascii="Angsana New" w:hAnsi="Angsana New"/>
                <w:sz w:val="24"/>
                <w:szCs w:val="24"/>
              </w:rPr>
              <w:t>54,468,139.35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01676" w14:textId="4515A2FE" w:rsidR="00C27B08" w:rsidRPr="00CD338F" w:rsidRDefault="00C27B08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7B08">
              <w:rPr>
                <w:rFonts w:ascii="Angsana New" w:hAnsi="Angsana New"/>
                <w:sz w:val="24"/>
                <w:szCs w:val="24"/>
              </w:rPr>
              <w:t>7,387,270.82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A83B5" w14:textId="6A1AB2F4" w:rsidR="00C27B08" w:rsidRPr="00CD338F" w:rsidRDefault="00C27B08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7B08">
              <w:rPr>
                <w:rFonts w:ascii="Angsana New" w:hAnsi="Angsana New"/>
                <w:sz w:val="24"/>
                <w:szCs w:val="24"/>
              </w:rPr>
              <w:t>9,762,386.58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BA49A" w14:textId="1D501BD3" w:rsidR="00C27B08" w:rsidRPr="00CD338F" w:rsidRDefault="00C27B08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7B08">
              <w:rPr>
                <w:rFonts w:ascii="Angsana New" w:hAnsi="Angsana New"/>
                <w:sz w:val="24"/>
                <w:szCs w:val="24"/>
              </w:rPr>
              <w:t>22,241,333.46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66682" w14:textId="254837AF" w:rsidR="00C27B08" w:rsidRPr="00CD338F" w:rsidRDefault="00C27B08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7B08">
              <w:rPr>
                <w:rFonts w:ascii="Angsana New" w:hAnsi="Angsana New"/>
                <w:sz w:val="24"/>
                <w:szCs w:val="24"/>
              </w:rPr>
              <w:t>23,345,919.97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77CC4" w14:textId="5E8CF9BB" w:rsidR="00C27B08" w:rsidRPr="00CD338F" w:rsidRDefault="00C27B08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7B08">
              <w:rPr>
                <w:rFonts w:ascii="Angsana New" w:hAnsi="Angsana New"/>
                <w:sz w:val="24"/>
                <w:szCs w:val="24"/>
              </w:rPr>
              <w:t>13,574,788.83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A487D" w14:textId="61556DDF" w:rsidR="00C27B08" w:rsidRPr="00CD338F" w:rsidRDefault="00C27B08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7B08">
              <w:rPr>
                <w:rFonts w:ascii="Angsana New" w:hAnsi="Angsana New"/>
                <w:sz w:val="24"/>
                <w:szCs w:val="24"/>
              </w:rPr>
              <w:t>8,214,436.29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BC2B9" w14:textId="68CD2C1C" w:rsidR="00C27B08" w:rsidRPr="00CD338F" w:rsidRDefault="00C27B08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9E87A" w14:textId="71C9E117" w:rsidR="00C27B08" w:rsidRPr="00CD338F" w:rsidRDefault="00C27B08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7B08">
              <w:rPr>
                <w:rFonts w:ascii="Angsana New" w:hAnsi="Angsana New"/>
                <w:sz w:val="24"/>
                <w:szCs w:val="24"/>
              </w:rPr>
              <w:t>138,994,275.30</w:t>
            </w:r>
          </w:p>
        </w:tc>
      </w:tr>
      <w:tr w:rsidR="0051264D" w:rsidRPr="00CD338F" w14:paraId="65F410F2" w14:textId="77777777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4CCCE" w14:textId="77777777" w:rsidR="0051264D" w:rsidRPr="00CD338F" w:rsidRDefault="0051264D" w:rsidP="000A54D7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1B9A1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B1135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FEF2E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771C7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74D6BA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E8BF2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B6575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0093B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EDA1A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1DDBB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1264D" w:rsidRPr="00CD338F" w14:paraId="03875A36" w14:textId="77777777" w:rsidTr="00D44345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AEEBA" w14:textId="78A05CA6" w:rsidR="0051264D" w:rsidRPr="00CD338F" w:rsidRDefault="0051264D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338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D338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5351A" w14:textId="06B03852" w:rsidR="0051264D" w:rsidRPr="00CD338F" w:rsidRDefault="0051264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45,197,187.76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316FC" w14:textId="4A41C551" w:rsidR="0051264D" w:rsidRPr="00CD338F" w:rsidRDefault="0051264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129,278,514.41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5BB27" w14:textId="7D8052E2" w:rsidR="0051264D" w:rsidRPr="00CD338F" w:rsidRDefault="0051264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13,260,649.97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9BFCE" w14:textId="646BE95C" w:rsidR="0051264D" w:rsidRPr="00CD338F" w:rsidRDefault="0051264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19,954,415.34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0063E" w14:textId="454D0623" w:rsidR="0051264D" w:rsidRPr="00CD338F" w:rsidRDefault="0051264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18,467,436.73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C7281" w14:textId="622C5BBF" w:rsidR="0051264D" w:rsidRPr="00CD338F" w:rsidRDefault="0051264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13,521,154.50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1B3F9" w14:textId="5C946E6B" w:rsidR="0051264D" w:rsidRPr="00CD338F" w:rsidRDefault="0051264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13,018,773.92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25410" w14:textId="189BD124" w:rsidR="0051264D" w:rsidRPr="00CD338F" w:rsidRDefault="0051264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5,589,396.99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FC659" w14:textId="6DF3E735" w:rsidR="0051264D" w:rsidRPr="00CD338F" w:rsidRDefault="0051264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4,590,000.02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92AAE" w14:textId="4BD62E53" w:rsidR="0051264D" w:rsidRPr="00CD338F" w:rsidRDefault="0051264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262,877,529.64</w:t>
            </w:r>
          </w:p>
        </w:tc>
      </w:tr>
      <w:tr w:rsidR="00B45D33" w:rsidRPr="00CD338F" w14:paraId="0AEF2318" w14:textId="77777777" w:rsidTr="00D44345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C8CF9" w14:textId="54C32B4D" w:rsidR="00B45D33" w:rsidRPr="00CD338F" w:rsidRDefault="00B45D33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D338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D338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937F9" w14:textId="5BA00735" w:rsidR="00B45D33" w:rsidRPr="00CD338F" w:rsidRDefault="00B45D33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45D33">
              <w:rPr>
                <w:rFonts w:ascii="Angsana New" w:hAnsi="Angsana New"/>
                <w:sz w:val="24"/>
                <w:szCs w:val="24"/>
              </w:rPr>
              <w:t>45,197,187.76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52DB0" w14:textId="254167DA" w:rsidR="00B45D33" w:rsidRPr="00CD338F" w:rsidRDefault="00B45D33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5D33">
              <w:rPr>
                <w:rFonts w:ascii="Angsana New" w:hAnsi="Angsana New"/>
                <w:sz w:val="24"/>
                <w:szCs w:val="24"/>
              </w:rPr>
              <w:t>122,734,635.70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697CB" w14:textId="5939E9BD" w:rsidR="00B45D33" w:rsidRPr="00CD338F" w:rsidRDefault="00B45D33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5D33">
              <w:rPr>
                <w:rFonts w:ascii="Angsana New" w:hAnsi="Angsana New"/>
                <w:sz w:val="24"/>
                <w:szCs w:val="24"/>
              </w:rPr>
              <w:t>13,010,597.09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A454C" w14:textId="1DC8E5CF" w:rsidR="00B45D33" w:rsidRPr="00CD338F" w:rsidRDefault="00B45D33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5D33">
              <w:rPr>
                <w:rFonts w:ascii="Angsana New" w:hAnsi="Angsana New"/>
                <w:sz w:val="24"/>
                <w:szCs w:val="24"/>
              </w:rPr>
              <w:t>23,191,259.25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16CDE" w14:textId="3F24EA20" w:rsidR="00B45D33" w:rsidRPr="00CD338F" w:rsidRDefault="00B45D33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5D33">
              <w:rPr>
                <w:rFonts w:ascii="Angsana New" w:hAnsi="Angsana New"/>
                <w:sz w:val="24"/>
                <w:szCs w:val="24"/>
              </w:rPr>
              <w:t>14,190,108.76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A6F04" w14:textId="0636A2BF" w:rsidR="00B45D33" w:rsidRPr="00CD338F" w:rsidRDefault="00B45D33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5D33">
              <w:rPr>
                <w:rFonts w:ascii="Angsana New" w:hAnsi="Angsana New"/>
                <w:sz w:val="24"/>
                <w:szCs w:val="24"/>
              </w:rPr>
              <w:t>10,260,066.36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1DBA6" w14:textId="790E3A0C" w:rsidR="00B45D33" w:rsidRPr="00CD338F" w:rsidRDefault="00B45D33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5D33">
              <w:rPr>
                <w:rFonts w:ascii="Angsana New" w:hAnsi="Angsana New"/>
                <w:sz w:val="24"/>
                <w:szCs w:val="24"/>
              </w:rPr>
              <w:t>9,551,258.60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43810" w14:textId="31D5D532" w:rsidR="00B45D33" w:rsidRPr="00CD338F" w:rsidRDefault="00B45D33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5D33">
              <w:rPr>
                <w:rFonts w:ascii="Angsana New" w:hAnsi="Angsana New"/>
                <w:sz w:val="24"/>
                <w:szCs w:val="24"/>
              </w:rPr>
              <w:t>4,889,185.21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77F99" w14:textId="7360BC4C" w:rsidR="00B45D33" w:rsidRPr="00CD338F" w:rsidRDefault="00B45D33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5D33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6FCDB" w14:textId="6124A758" w:rsidR="00B45D33" w:rsidRPr="00CD338F" w:rsidRDefault="00B45D33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5D33">
              <w:rPr>
                <w:rFonts w:ascii="Angsana New" w:hAnsi="Angsana New"/>
                <w:sz w:val="24"/>
                <w:szCs w:val="24"/>
              </w:rPr>
              <w:t>243,024,298.73</w:t>
            </w:r>
          </w:p>
        </w:tc>
      </w:tr>
      <w:tr w:rsidR="0051264D" w:rsidRPr="00CD338F" w14:paraId="04797506" w14:textId="77777777">
        <w:trPr>
          <w:trHeight w:val="288"/>
          <w:jc w:val="center"/>
        </w:trPr>
        <w:tc>
          <w:tcPr>
            <w:tcW w:w="3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218C7" w14:textId="77777777" w:rsidR="0051264D" w:rsidRPr="00CD338F" w:rsidRDefault="0051264D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ค่าเสื่อมราคาซึ่งรวมอยู่ในงบกำไรขาดทุนเบ็</w:t>
            </w:r>
            <w:r w:rsidRPr="00CD338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ด</w:t>
            </w:r>
            <w:r w:rsidRPr="00CD33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เสร็จ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D4198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A19A4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695F8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452CB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8E76C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3047C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FD240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1CCD9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C7461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1264D" w:rsidRPr="00CD338F" w14:paraId="45AA363D" w14:textId="77777777" w:rsidTr="00D44345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B1B1B" w14:textId="4237C32D" w:rsidR="0051264D" w:rsidRPr="00CD338F" w:rsidRDefault="0051264D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สำหรับปี  </w:t>
            </w:r>
            <w:r w:rsidRPr="00CD338F">
              <w:rPr>
                <w:rFonts w:ascii="Angsana New" w:hAnsi="Angsana New"/>
                <w:sz w:val="24"/>
                <w:szCs w:val="24"/>
              </w:rPr>
              <w:t>256</w:t>
            </w:r>
            <w:r w:rsidR="003A4411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BAFED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8FE21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9E22C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695EF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2FDDE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1F3DB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4F9F7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657AB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F3EB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34C12" w14:textId="0941A8CB" w:rsidR="0051264D" w:rsidRPr="00CD338F" w:rsidRDefault="0051264D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338F">
              <w:rPr>
                <w:rFonts w:ascii="Angsana New" w:hAnsi="Angsana New"/>
                <w:sz w:val="24"/>
                <w:szCs w:val="24"/>
              </w:rPr>
              <w:t>17,673,157.70</w:t>
            </w:r>
          </w:p>
        </w:tc>
      </w:tr>
      <w:tr w:rsidR="0051264D" w:rsidRPr="00D6243D" w14:paraId="7DAABE2B" w14:textId="77777777" w:rsidTr="00D44345">
        <w:trPr>
          <w:trHeight w:val="288"/>
          <w:jc w:val="center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FAAFC" w14:textId="015E80A5" w:rsidR="0051264D" w:rsidRPr="00CD338F" w:rsidRDefault="0051264D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24"/>
                <w:szCs w:val="24"/>
                <w:cs/>
              </w:rPr>
            </w:pPr>
            <w:r w:rsidRPr="00CD338F">
              <w:rPr>
                <w:rFonts w:ascii="Angsana New" w:hAnsi="Angsana New"/>
                <w:sz w:val="24"/>
                <w:szCs w:val="24"/>
                <w:cs/>
              </w:rPr>
              <w:t xml:space="preserve">สำหรับปี  </w:t>
            </w:r>
            <w:r w:rsidRPr="00CD338F">
              <w:rPr>
                <w:rFonts w:ascii="Angsana New" w:hAnsi="Angsana New"/>
                <w:sz w:val="24"/>
                <w:szCs w:val="24"/>
              </w:rPr>
              <w:t>256</w:t>
            </w:r>
            <w:r w:rsidR="003A4411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F63CE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4C301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9F028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EEC7F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3A64A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F6324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121A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247DC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BA9A7" w14:textId="77777777" w:rsidR="0051264D" w:rsidRPr="00CD338F" w:rsidRDefault="0051264D" w:rsidP="000A54D7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82044" w14:textId="6F6F3BA0" w:rsidR="0051264D" w:rsidRPr="005A32AD" w:rsidRDefault="0074567A" w:rsidP="000A54D7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01C2">
              <w:rPr>
                <w:rFonts w:ascii="Angsana New" w:hAnsi="Angsana New"/>
                <w:sz w:val="24"/>
                <w:szCs w:val="24"/>
              </w:rPr>
              <w:t>23,381,937.39</w:t>
            </w:r>
          </w:p>
        </w:tc>
      </w:tr>
      <w:bookmarkEnd w:id="14"/>
    </w:tbl>
    <w:p w14:paraId="27EBA351" w14:textId="77777777" w:rsidR="003F6DE7" w:rsidRPr="003F6DE7" w:rsidRDefault="003F6DE7" w:rsidP="000A54D7">
      <w:pPr>
        <w:rPr>
          <w:rFonts w:ascii="Angsana New" w:hAnsi="Angsana New"/>
          <w:sz w:val="30"/>
          <w:szCs w:val="30"/>
          <w:cs/>
          <w:lang w:val="en-US"/>
        </w:rPr>
        <w:sectPr w:rsidR="003F6DE7" w:rsidRPr="003F6DE7" w:rsidSect="009C5F6A">
          <w:headerReference w:type="default" r:id="rId18"/>
          <w:footerReference w:type="default" r:id="rId19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43E42855" w14:textId="6CBC4D78" w:rsidR="00C44037" w:rsidRPr="00917061" w:rsidRDefault="00C44037" w:rsidP="000A54D7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lastRenderedPageBreak/>
        <w:t xml:space="preserve">อาคารและอุปกรณ์ที่หักค่าเสื่อมราคาจนหมดมูลค่าแล้ว แต่ยังคงใช้งานอยู่มีราคาทุน ณ วันที่ </w:t>
      </w:r>
      <w:r w:rsidRPr="0091706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256</w:t>
      </w:r>
      <w:r w:rsidR="00706DC5">
        <w:rPr>
          <w:rFonts w:ascii="Angsana New" w:hAnsi="Angsana New"/>
          <w:sz w:val="30"/>
          <w:szCs w:val="30"/>
        </w:rPr>
        <w:t>7</w:t>
      </w:r>
      <w:r w:rsidRPr="00917061">
        <w:rPr>
          <w:rFonts w:ascii="Angsana New" w:hAnsi="Angsana New"/>
          <w:sz w:val="30"/>
          <w:szCs w:val="30"/>
          <w:cs/>
        </w:rPr>
        <w:t xml:space="preserve"> และ </w:t>
      </w:r>
      <w:r w:rsidRPr="00917061">
        <w:rPr>
          <w:rFonts w:ascii="Angsana New" w:hAnsi="Angsana New"/>
          <w:sz w:val="30"/>
          <w:szCs w:val="30"/>
        </w:rPr>
        <w:t>256</w:t>
      </w:r>
      <w:r w:rsidR="00706DC5">
        <w:rPr>
          <w:rFonts w:ascii="Angsana New" w:hAnsi="Angsana New"/>
          <w:sz w:val="30"/>
          <w:szCs w:val="30"/>
          <w:lang w:val="en-US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จำนวน</w:t>
      </w:r>
      <w:r w:rsidRPr="00F65467">
        <w:rPr>
          <w:rFonts w:ascii="Angsana New" w:hAnsi="Angsana New"/>
          <w:sz w:val="30"/>
          <w:szCs w:val="30"/>
          <w:cs/>
        </w:rPr>
        <w:t xml:space="preserve"> </w:t>
      </w:r>
      <w:r w:rsidR="00F65467" w:rsidRPr="00F65467">
        <w:rPr>
          <w:rFonts w:ascii="Angsana New" w:hAnsi="Angsana New"/>
          <w:sz w:val="30"/>
          <w:szCs w:val="30"/>
        </w:rPr>
        <w:t>59.70</w:t>
      </w:r>
      <w:r>
        <w:rPr>
          <w:rFonts w:ascii="Angsana New" w:hAnsi="Angsana New"/>
          <w:sz w:val="30"/>
          <w:szCs w:val="30"/>
        </w:rPr>
        <w:t xml:space="preserve"> </w:t>
      </w:r>
      <w:r w:rsidR="00637F55">
        <w:rPr>
          <w:rFonts w:ascii="Angsana New" w:hAnsi="Angsana New" w:hint="cs"/>
          <w:sz w:val="30"/>
          <w:szCs w:val="30"/>
          <w:cs/>
        </w:rPr>
        <w:t>ล้าน</w:t>
      </w:r>
      <w:r w:rsidRPr="00917061">
        <w:rPr>
          <w:rFonts w:ascii="Angsana New" w:hAnsi="Angsana New"/>
          <w:sz w:val="30"/>
          <w:szCs w:val="30"/>
          <w:cs/>
        </w:rPr>
        <w:t xml:space="preserve">บาท และ </w:t>
      </w:r>
      <w:r w:rsidR="00582A08">
        <w:rPr>
          <w:rFonts w:ascii="Angsana New" w:hAnsi="Angsana New"/>
          <w:sz w:val="30"/>
          <w:szCs w:val="30"/>
          <w:lang w:val="en-US"/>
        </w:rPr>
        <w:t xml:space="preserve">27.46 </w:t>
      </w:r>
      <w:r w:rsidR="00582A0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917061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22EC13A1" w14:textId="71DCDE2F" w:rsidR="00C44037" w:rsidRPr="00917061" w:rsidRDefault="00C44037" w:rsidP="000A54D7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256</w:t>
      </w:r>
      <w:r w:rsidR="0029485D">
        <w:rPr>
          <w:rFonts w:ascii="Angsana New" w:hAnsi="Angsana New"/>
          <w:sz w:val="30"/>
          <w:szCs w:val="30"/>
        </w:rPr>
        <w:t>7</w:t>
      </w:r>
      <w:r w:rsidRPr="00917061">
        <w:rPr>
          <w:rFonts w:ascii="Angsana New" w:hAnsi="Angsana New"/>
          <w:sz w:val="30"/>
          <w:szCs w:val="30"/>
          <w:cs/>
        </w:rPr>
        <w:t xml:space="preserve"> และ </w:t>
      </w:r>
      <w:r w:rsidRPr="00917061">
        <w:rPr>
          <w:rFonts w:ascii="Angsana New" w:hAnsi="Angsana New"/>
          <w:sz w:val="30"/>
          <w:szCs w:val="30"/>
        </w:rPr>
        <w:t>256</w:t>
      </w:r>
      <w:r w:rsidR="0029485D"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ที่ดินบางส่วน </w:t>
      </w:r>
      <w:r w:rsidRPr="00D03266">
        <w:rPr>
          <w:rFonts w:ascii="Angsana New" w:hAnsi="Angsana New"/>
          <w:sz w:val="30"/>
          <w:szCs w:val="30"/>
          <w:cs/>
        </w:rPr>
        <w:t>จำนวน</w:t>
      </w:r>
      <w:r w:rsidRPr="00257337">
        <w:rPr>
          <w:rFonts w:ascii="Angsana New" w:hAnsi="Angsana New"/>
          <w:sz w:val="30"/>
          <w:szCs w:val="30"/>
        </w:rPr>
        <w:t xml:space="preserve"> </w:t>
      </w:r>
      <w:r w:rsidR="00582A08">
        <w:rPr>
          <w:rFonts w:ascii="Angsana New" w:hAnsi="Angsana New"/>
          <w:sz w:val="30"/>
          <w:szCs w:val="30"/>
        </w:rPr>
        <w:t>40.31</w:t>
      </w:r>
      <w:r w:rsidRPr="00257337">
        <w:rPr>
          <w:rFonts w:ascii="Angsana New" w:hAnsi="Angsana New"/>
          <w:sz w:val="30"/>
          <w:szCs w:val="30"/>
        </w:rPr>
        <w:t xml:space="preserve"> </w:t>
      </w:r>
      <w:r w:rsidR="00582A08">
        <w:rPr>
          <w:rFonts w:ascii="Angsana New" w:hAnsi="Angsana New" w:hint="cs"/>
          <w:sz w:val="30"/>
          <w:szCs w:val="30"/>
          <w:cs/>
        </w:rPr>
        <w:t>ล้าน</w:t>
      </w:r>
      <w:r w:rsidRPr="00D03266">
        <w:rPr>
          <w:rFonts w:ascii="Angsana New" w:hAnsi="Angsana New"/>
          <w:sz w:val="30"/>
          <w:szCs w:val="30"/>
          <w:cs/>
        </w:rPr>
        <w:t>บาท</w:t>
      </w:r>
      <w:r w:rsidRPr="00917061">
        <w:rPr>
          <w:rFonts w:ascii="Angsana New" w:hAnsi="Angsana New"/>
          <w:sz w:val="30"/>
          <w:szCs w:val="30"/>
          <w:cs/>
        </w:rPr>
        <w:t xml:space="preserve"> อาคารและสิ่งปลูกสร้างบางส่วน</w:t>
      </w:r>
      <w:r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>มูลค่าสุทธิ จำนวน</w:t>
      </w:r>
      <w:r w:rsidRPr="00257337">
        <w:rPr>
          <w:rFonts w:ascii="Angsana New" w:hAnsi="Angsana New"/>
          <w:sz w:val="30"/>
          <w:szCs w:val="30"/>
          <w:lang w:val="en-US"/>
        </w:rPr>
        <w:t xml:space="preserve"> </w:t>
      </w:r>
      <w:r w:rsidR="00EB631B" w:rsidRPr="00EB631B">
        <w:rPr>
          <w:rFonts w:ascii="Angsana New" w:hAnsi="Angsana New"/>
          <w:sz w:val="30"/>
          <w:szCs w:val="30"/>
          <w:lang w:val="en-US"/>
        </w:rPr>
        <w:t>145.46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637F55">
        <w:rPr>
          <w:rFonts w:ascii="Angsana New" w:hAnsi="Angsana New" w:hint="cs"/>
          <w:sz w:val="30"/>
          <w:szCs w:val="30"/>
          <w:cs/>
        </w:rPr>
        <w:t>ล้าน</w:t>
      </w:r>
      <w:r w:rsidRPr="00917061">
        <w:rPr>
          <w:rFonts w:ascii="Angsana New" w:hAnsi="Angsana New"/>
          <w:sz w:val="30"/>
          <w:szCs w:val="30"/>
          <w:cs/>
        </w:rPr>
        <w:t xml:space="preserve">บาท และ </w:t>
      </w:r>
      <w:r w:rsidR="00582A08">
        <w:rPr>
          <w:rFonts w:ascii="Angsana New" w:hAnsi="Angsana New"/>
          <w:sz w:val="30"/>
          <w:szCs w:val="30"/>
          <w:lang w:val="en-US"/>
        </w:rPr>
        <w:t>153.03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582A08">
        <w:rPr>
          <w:rFonts w:ascii="Angsana New" w:hAnsi="Angsana New" w:hint="cs"/>
          <w:sz w:val="30"/>
          <w:szCs w:val="30"/>
          <w:cs/>
        </w:rPr>
        <w:t>ล้าน</w:t>
      </w:r>
      <w:r w:rsidRPr="00917061">
        <w:rPr>
          <w:rFonts w:ascii="Angsana New" w:hAnsi="Angsana New"/>
          <w:sz w:val="30"/>
          <w:szCs w:val="30"/>
          <w:cs/>
        </w:rPr>
        <w:t>บาท ตามลำดับ ได้จดจำนองค้ำประกันสินเชื่อจากธนาคารแห่งหนึ่ง ตามหมายเหตุ</w:t>
      </w:r>
      <w:r>
        <w:rPr>
          <w:rFonts w:ascii="Angsana New" w:hAnsi="Angsana New"/>
          <w:sz w:val="30"/>
          <w:szCs w:val="30"/>
        </w:rPr>
        <w:t xml:space="preserve"> </w:t>
      </w:r>
      <w:r w:rsidRPr="00D44345">
        <w:rPr>
          <w:rFonts w:ascii="Angsana New" w:hAnsi="Angsana New"/>
          <w:sz w:val="30"/>
          <w:szCs w:val="30"/>
        </w:rPr>
        <w:t>16</w:t>
      </w:r>
    </w:p>
    <w:p w14:paraId="3A8D44ED" w14:textId="5B1938C1" w:rsidR="00ED7038" w:rsidRDefault="00C44037" w:rsidP="000A54D7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1706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256</w:t>
      </w:r>
      <w:r w:rsidR="004E7A35"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บริษัทฯ ได้บันทึกต้นทุนทางการเงิน จำนวน </w:t>
      </w:r>
      <w:bookmarkStart w:id="15" w:name="_Hlk146542768"/>
      <w:r w:rsidR="00783568">
        <w:rPr>
          <w:rFonts w:ascii="Angsana New" w:hAnsi="Angsana New"/>
          <w:sz w:val="30"/>
          <w:szCs w:val="30"/>
          <w:lang w:val="en-US"/>
        </w:rPr>
        <w:t>0.07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bookmarkEnd w:id="15"/>
      <w:r w:rsidR="00783568">
        <w:rPr>
          <w:rFonts w:ascii="Angsana New" w:hAnsi="Angsana New" w:hint="cs"/>
          <w:sz w:val="30"/>
          <w:szCs w:val="30"/>
          <w:cs/>
        </w:rPr>
        <w:t>ล้าน</w:t>
      </w:r>
      <w:r w:rsidRPr="00917061">
        <w:rPr>
          <w:rFonts w:ascii="Angsana New" w:hAnsi="Angsana New"/>
          <w:sz w:val="30"/>
          <w:szCs w:val="30"/>
          <w:cs/>
        </w:rPr>
        <w:t>บาท ไว้เป็นส่วนหนึ่งของ ที่ดิน อาคารและอุปกรณ์</w:t>
      </w:r>
    </w:p>
    <w:p w14:paraId="28495C5F" w14:textId="7343F400" w:rsidR="00B83446" w:rsidRPr="00DB1E68" w:rsidRDefault="00E6478B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6478B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4398CDD0" w14:textId="7911734F" w:rsidR="00E6478B" w:rsidRDefault="00380BFB" w:rsidP="000A54D7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6478B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E6478B">
        <w:rPr>
          <w:rFonts w:ascii="Angsana New" w:hAnsi="Angsana New"/>
          <w:sz w:val="30"/>
          <w:szCs w:val="30"/>
          <w:cs/>
        </w:rPr>
        <w:t xml:space="preserve"> ธันวาคม</w:t>
      </w:r>
      <w:r>
        <w:rPr>
          <w:rFonts w:ascii="Angsana New" w:hAnsi="Angsana New"/>
          <w:sz w:val="30"/>
          <w:szCs w:val="30"/>
        </w:rPr>
        <w:t xml:space="preserve"> 2567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6478B">
        <w:rPr>
          <w:rFonts w:ascii="Angsana New" w:hAnsi="Angsana New"/>
          <w:sz w:val="30"/>
          <w:szCs w:val="30"/>
          <w:cs/>
        </w:rPr>
        <w:t xml:space="preserve"> </w:t>
      </w:r>
      <w:r w:rsidRPr="00E93D3E">
        <w:rPr>
          <w:rFonts w:ascii="Angsana New" w:hAnsi="Angsana New"/>
          <w:sz w:val="30"/>
          <w:szCs w:val="30"/>
        </w:rPr>
        <w:t>256</w:t>
      </w:r>
      <w:r w:rsidR="00851326">
        <w:rPr>
          <w:rFonts w:ascii="Angsana New" w:hAnsi="Angsana New"/>
          <w:sz w:val="30"/>
          <w:szCs w:val="30"/>
          <w:lang w:val="en-US"/>
        </w:rPr>
        <w:t>6</w:t>
      </w:r>
      <w:r w:rsidRPr="00E93D3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93D3E">
        <w:rPr>
          <w:rFonts w:ascii="Angsana New" w:hAnsi="Angsana New"/>
          <w:sz w:val="30"/>
          <w:szCs w:val="30"/>
          <w:cs/>
        </w:rPr>
        <w:t xml:space="preserve"> มีรายการ</w:t>
      </w:r>
      <w:r w:rsidRPr="00E6478B">
        <w:rPr>
          <w:rFonts w:ascii="Angsana New" w:hAnsi="Angsana New"/>
          <w:sz w:val="30"/>
          <w:szCs w:val="30"/>
          <w:cs/>
        </w:rPr>
        <w:t>เปลี่ยนแปลงสินทรัพย์สิทธิการใช้ สรุปได้ดังนี้</w:t>
      </w:r>
    </w:p>
    <w:tbl>
      <w:tblPr>
        <w:tblW w:w="914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94"/>
        <w:gridCol w:w="236"/>
        <w:gridCol w:w="2315"/>
      </w:tblGrid>
      <w:tr w:rsidR="00A95F98" w:rsidRPr="00494247" w14:paraId="05E9FF90" w14:textId="77777777" w:rsidTr="00E86B90">
        <w:tc>
          <w:tcPr>
            <w:tcW w:w="6594" w:type="dxa"/>
          </w:tcPr>
          <w:p w14:paraId="2EC9B9FB" w14:textId="77777777" w:rsidR="00A95F98" w:rsidRPr="00494247" w:rsidRDefault="00A95F98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6" w:name="_Hlk158889420"/>
          </w:p>
        </w:tc>
        <w:tc>
          <w:tcPr>
            <w:tcW w:w="236" w:type="dxa"/>
          </w:tcPr>
          <w:p w14:paraId="75941ACD" w14:textId="3CC2C615" w:rsidR="00A95F98" w:rsidRPr="00494247" w:rsidRDefault="00A95F98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</w:tcPr>
          <w:p w14:paraId="4DD52B46" w14:textId="53F9BA70" w:rsidR="00A95F98" w:rsidRPr="00543DB1" w:rsidRDefault="00A95F98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="001E50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95F98" w:rsidRPr="00494247" w14:paraId="1C5B6FA9" w14:textId="77777777" w:rsidTr="00E86B90">
        <w:tc>
          <w:tcPr>
            <w:tcW w:w="6594" w:type="dxa"/>
          </w:tcPr>
          <w:p w14:paraId="7CFDF6B3" w14:textId="77777777" w:rsidR="00A95F98" w:rsidRPr="00494247" w:rsidRDefault="00A95F98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7751A8" w14:textId="77777777" w:rsidR="00A95F98" w:rsidRPr="00494247" w:rsidRDefault="00A95F98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  <w:tcBorders>
              <w:bottom w:val="single" w:sz="4" w:space="0" w:color="auto"/>
            </w:tcBorders>
          </w:tcPr>
          <w:p w14:paraId="1AD945E7" w14:textId="35F49B56" w:rsidR="00A95F98" w:rsidRPr="00494247" w:rsidRDefault="00A95F98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F98" w:rsidRPr="00494247" w14:paraId="37AD460C" w14:textId="77777777" w:rsidTr="00E86B90">
        <w:tc>
          <w:tcPr>
            <w:tcW w:w="6594" w:type="dxa"/>
          </w:tcPr>
          <w:p w14:paraId="7AD75778" w14:textId="77777777" w:rsidR="00A95F98" w:rsidRPr="00494247" w:rsidRDefault="00A95F98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E0EE36" w14:textId="77777777" w:rsidR="00A95F98" w:rsidRPr="00494247" w:rsidRDefault="00A95F98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  <w:tcBorders>
              <w:top w:val="single" w:sz="4" w:space="0" w:color="auto"/>
              <w:bottom w:val="single" w:sz="4" w:space="0" w:color="auto"/>
            </w:tcBorders>
          </w:tcPr>
          <w:p w14:paraId="3364A8D2" w14:textId="77777777" w:rsidR="00A95F98" w:rsidRPr="00D32788" w:rsidRDefault="00A95F98" w:rsidP="000A54D7">
            <w:pPr>
              <w:spacing w:line="360" w:lineRule="exact"/>
              <w:ind w:left="-85" w:right="-7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D43D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สิทธิการเช่าเครื่องมือเครื่องใช้</w:t>
            </w:r>
          </w:p>
        </w:tc>
      </w:tr>
      <w:tr w:rsidR="00A95F98" w:rsidRPr="00494247" w14:paraId="0954B95D" w14:textId="77777777" w:rsidTr="00E86B90">
        <w:trPr>
          <w:trHeight w:val="203"/>
        </w:trPr>
        <w:tc>
          <w:tcPr>
            <w:tcW w:w="6594" w:type="dxa"/>
          </w:tcPr>
          <w:p w14:paraId="0D651853" w14:textId="77777777" w:rsidR="00A95F98" w:rsidRPr="00494247" w:rsidRDefault="00A95F98" w:rsidP="000A54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A088C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05CB3BF" w14:textId="77777777" w:rsidR="00A95F98" w:rsidRPr="008F2559" w:rsidRDefault="00A95F9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15" w:type="dxa"/>
            <w:tcBorders>
              <w:top w:val="single" w:sz="4" w:space="0" w:color="auto"/>
            </w:tcBorders>
          </w:tcPr>
          <w:p w14:paraId="2F0FB9B9" w14:textId="77777777" w:rsidR="00A95F98" w:rsidRPr="00494247" w:rsidRDefault="00A95F9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21C5E" w:rsidRPr="00494247" w14:paraId="0ABF9762" w14:textId="77777777" w:rsidTr="00E86B90">
        <w:trPr>
          <w:trHeight w:val="203"/>
        </w:trPr>
        <w:tc>
          <w:tcPr>
            <w:tcW w:w="6594" w:type="dxa"/>
            <w:vAlign w:val="bottom"/>
          </w:tcPr>
          <w:p w14:paraId="1257DF62" w14:textId="209EA7A3" w:rsidR="00B21C5E" w:rsidRPr="009D7464" w:rsidRDefault="00B21C5E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F63902B" w14:textId="77777777" w:rsidR="00B21C5E" w:rsidRPr="00A74F80" w:rsidRDefault="00B21C5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  <w:vAlign w:val="bottom"/>
          </w:tcPr>
          <w:p w14:paraId="41A5A534" w14:textId="3D7BC9AF" w:rsidR="00B21C5E" w:rsidRPr="00E50A6D" w:rsidRDefault="00B21C5E" w:rsidP="000A54D7">
            <w:pPr>
              <w:tabs>
                <w:tab w:val="decimal" w:pos="177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2,830,277.66</w:t>
            </w:r>
          </w:p>
        </w:tc>
      </w:tr>
      <w:tr w:rsidR="00B21C5E" w:rsidRPr="00494247" w14:paraId="6A42B97C" w14:textId="77777777" w:rsidTr="00E86B90">
        <w:trPr>
          <w:trHeight w:val="203"/>
        </w:trPr>
        <w:tc>
          <w:tcPr>
            <w:tcW w:w="6594" w:type="dxa"/>
            <w:vAlign w:val="bottom"/>
          </w:tcPr>
          <w:p w14:paraId="731F35C2" w14:textId="77777777" w:rsidR="00B21C5E" w:rsidRPr="009D7464" w:rsidRDefault="00B21C5E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6" w:type="dxa"/>
            <w:shd w:val="clear" w:color="auto" w:fill="auto"/>
          </w:tcPr>
          <w:p w14:paraId="2AB12B5B" w14:textId="77777777" w:rsidR="00B21C5E" w:rsidRPr="00A74F80" w:rsidRDefault="00B21C5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</w:tcPr>
          <w:p w14:paraId="2555DE6D" w14:textId="627D714B" w:rsidR="00B21C5E" w:rsidRPr="00FD28FC" w:rsidRDefault="00B21C5E" w:rsidP="001469BE">
            <w:pPr>
              <w:spacing w:line="400" w:lineRule="exact"/>
              <w:ind w:right="10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21C5E" w:rsidRPr="00494247" w14:paraId="74C9C5F9" w14:textId="77777777" w:rsidTr="00E86B90">
        <w:trPr>
          <w:trHeight w:val="203"/>
        </w:trPr>
        <w:tc>
          <w:tcPr>
            <w:tcW w:w="6594" w:type="dxa"/>
            <w:vAlign w:val="bottom"/>
          </w:tcPr>
          <w:p w14:paraId="1CD2CB9A" w14:textId="5595A50D" w:rsidR="00B21C5E" w:rsidRPr="009D7464" w:rsidRDefault="00B21C5E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26AD281" w14:textId="77777777" w:rsidR="00B21C5E" w:rsidRPr="00A74F80" w:rsidRDefault="00B21C5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  <w:tcBorders>
              <w:top w:val="single" w:sz="4" w:space="0" w:color="auto"/>
            </w:tcBorders>
            <w:shd w:val="clear" w:color="auto" w:fill="auto"/>
          </w:tcPr>
          <w:p w14:paraId="57FF360F" w14:textId="4AD99B7A" w:rsidR="00B21C5E" w:rsidRPr="00FD28FC" w:rsidRDefault="00B21C5E" w:rsidP="000A54D7">
            <w:pPr>
              <w:tabs>
                <w:tab w:val="decimal" w:pos="177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60C0">
              <w:rPr>
                <w:rFonts w:ascii="Angsana New" w:hAnsi="Angsana New"/>
                <w:color w:val="000000"/>
                <w:sz w:val="30"/>
                <w:szCs w:val="30"/>
              </w:rPr>
              <w:t>2,830,277.66</w:t>
            </w:r>
          </w:p>
        </w:tc>
      </w:tr>
      <w:tr w:rsidR="00A95F98" w:rsidRPr="00494247" w14:paraId="27F72DA1" w14:textId="77777777" w:rsidTr="00E86B90">
        <w:trPr>
          <w:trHeight w:val="203"/>
        </w:trPr>
        <w:tc>
          <w:tcPr>
            <w:tcW w:w="6594" w:type="dxa"/>
            <w:vAlign w:val="bottom"/>
          </w:tcPr>
          <w:p w14:paraId="7BBCCA34" w14:textId="77777777" w:rsidR="00A95F98" w:rsidRPr="009D7464" w:rsidRDefault="00A95F98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6" w:type="dxa"/>
            <w:shd w:val="clear" w:color="auto" w:fill="auto"/>
          </w:tcPr>
          <w:p w14:paraId="0FB65017" w14:textId="77777777" w:rsidR="00A95F98" w:rsidRPr="00A74F80" w:rsidRDefault="00A95F9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  <w:shd w:val="clear" w:color="auto" w:fill="auto"/>
          </w:tcPr>
          <w:p w14:paraId="3C79CE96" w14:textId="02768563" w:rsidR="00A95F98" w:rsidRPr="00FD28FC" w:rsidRDefault="00CB6AE6" w:rsidP="000A54D7">
            <w:pPr>
              <w:tabs>
                <w:tab w:val="decimal" w:pos="177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6AE6">
              <w:rPr>
                <w:rFonts w:ascii="Angsana New" w:hAnsi="Angsana New"/>
                <w:color w:val="000000"/>
                <w:sz w:val="30"/>
                <w:szCs w:val="30"/>
              </w:rPr>
              <w:t>2,790,381.84</w:t>
            </w:r>
          </w:p>
        </w:tc>
      </w:tr>
      <w:tr w:rsidR="008C705C" w:rsidRPr="00494247" w14:paraId="7A60ED76" w14:textId="77777777" w:rsidTr="00E86B90">
        <w:trPr>
          <w:trHeight w:val="203"/>
        </w:trPr>
        <w:tc>
          <w:tcPr>
            <w:tcW w:w="6594" w:type="dxa"/>
            <w:vAlign w:val="bottom"/>
          </w:tcPr>
          <w:p w14:paraId="7DFE060F" w14:textId="597F1908" w:rsidR="008C705C" w:rsidRPr="00A835D3" w:rsidRDefault="004C6238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</w:tcPr>
          <w:p w14:paraId="153B5D65" w14:textId="77777777" w:rsidR="008C705C" w:rsidRPr="00A74F80" w:rsidRDefault="008C705C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  <w:shd w:val="clear" w:color="auto" w:fill="auto"/>
          </w:tcPr>
          <w:p w14:paraId="217AAD8E" w14:textId="0FCCC6F9" w:rsidR="008C705C" w:rsidRPr="00F74DEE" w:rsidRDefault="00D55577" w:rsidP="000A54D7">
            <w:pPr>
              <w:tabs>
                <w:tab w:val="decimal" w:pos="177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577">
              <w:rPr>
                <w:rFonts w:ascii="Angsana New" w:hAnsi="Angsana New"/>
                <w:color w:val="000000"/>
                <w:sz w:val="30"/>
                <w:szCs w:val="30"/>
                <w:cs/>
              </w:rPr>
              <w:t>(2</w:t>
            </w:r>
            <w:r w:rsidRPr="00D5557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55577">
              <w:rPr>
                <w:rFonts w:ascii="Angsana New" w:hAnsi="Angsana New"/>
                <w:color w:val="000000"/>
                <w:sz w:val="30"/>
                <w:szCs w:val="30"/>
                <w:cs/>
              </w:rPr>
              <w:t>424</w:t>
            </w:r>
            <w:r w:rsidRPr="00D5557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55577">
              <w:rPr>
                <w:rFonts w:ascii="Angsana New" w:hAnsi="Angsana New"/>
                <w:color w:val="000000"/>
                <w:sz w:val="30"/>
                <w:szCs w:val="30"/>
                <w:cs/>
              </w:rPr>
              <w:t>650.93)</w:t>
            </w:r>
          </w:p>
        </w:tc>
      </w:tr>
      <w:tr w:rsidR="00A95F98" w:rsidRPr="00494247" w14:paraId="4EB89AFC" w14:textId="77777777" w:rsidTr="00E86B90">
        <w:trPr>
          <w:trHeight w:val="203"/>
        </w:trPr>
        <w:tc>
          <w:tcPr>
            <w:tcW w:w="6594" w:type="dxa"/>
            <w:vAlign w:val="bottom"/>
          </w:tcPr>
          <w:p w14:paraId="509E4ADC" w14:textId="6D1C77C9" w:rsidR="00A95F98" w:rsidRPr="009D7464" w:rsidRDefault="00A95F98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 w:rsidR="00B21C5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3EB1554" w14:textId="77777777" w:rsidR="00A95F98" w:rsidRPr="00A74F80" w:rsidRDefault="00A95F9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899FF" w14:textId="6269A786" w:rsidR="00A95F98" w:rsidRPr="00FD28FC" w:rsidRDefault="00CB6AE6" w:rsidP="000A54D7">
            <w:pPr>
              <w:tabs>
                <w:tab w:val="decimal" w:pos="177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6AE6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CB6A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B6AE6">
              <w:rPr>
                <w:rFonts w:ascii="Angsana New" w:hAnsi="Angsana New"/>
                <w:color w:val="000000"/>
                <w:sz w:val="30"/>
                <w:szCs w:val="30"/>
                <w:cs/>
              </w:rPr>
              <w:t>196</w:t>
            </w:r>
            <w:r w:rsidRPr="00CB6A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B6AE6">
              <w:rPr>
                <w:rFonts w:ascii="Angsana New" w:hAnsi="Angsana New"/>
                <w:color w:val="000000"/>
                <w:sz w:val="30"/>
                <w:szCs w:val="30"/>
                <w:cs/>
              </w:rPr>
              <w:t>008.57</w:t>
            </w:r>
          </w:p>
        </w:tc>
      </w:tr>
      <w:tr w:rsidR="00A95F98" w:rsidRPr="00494247" w14:paraId="23E113C7" w14:textId="77777777" w:rsidTr="00E86B90">
        <w:trPr>
          <w:trHeight w:val="203"/>
        </w:trPr>
        <w:tc>
          <w:tcPr>
            <w:tcW w:w="6594" w:type="dxa"/>
          </w:tcPr>
          <w:p w14:paraId="1B1E9D1A" w14:textId="77777777" w:rsidR="00A95F98" w:rsidRPr="00816665" w:rsidRDefault="00A95F98" w:rsidP="000A54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A088C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เสื่อมราคา</w:t>
            </w:r>
            <w:r w:rsidRPr="008A088C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สะสม</w:t>
            </w:r>
          </w:p>
        </w:tc>
        <w:tc>
          <w:tcPr>
            <w:tcW w:w="236" w:type="dxa"/>
            <w:shd w:val="clear" w:color="auto" w:fill="auto"/>
          </w:tcPr>
          <w:p w14:paraId="6BF1B5A4" w14:textId="77777777" w:rsidR="00A95F98" w:rsidRPr="00A74F80" w:rsidRDefault="00A95F9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  <w:tcBorders>
              <w:top w:val="single" w:sz="4" w:space="0" w:color="auto"/>
            </w:tcBorders>
            <w:shd w:val="clear" w:color="auto" w:fill="auto"/>
          </w:tcPr>
          <w:p w14:paraId="4938D21A" w14:textId="77777777" w:rsidR="00A95F98" w:rsidRPr="00FD28FC" w:rsidRDefault="00A95F98" w:rsidP="000A54D7">
            <w:pPr>
              <w:tabs>
                <w:tab w:val="decimal" w:pos="177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21C5E" w:rsidRPr="00494247" w14:paraId="4295DF08" w14:textId="77777777" w:rsidTr="00E86B90">
        <w:trPr>
          <w:trHeight w:val="203"/>
        </w:trPr>
        <w:tc>
          <w:tcPr>
            <w:tcW w:w="6594" w:type="dxa"/>
            <w:vAlign w:val="bottom"/>
          </w:tcPr>
          <w:p w14:paraId="0CC07517" w14:textId="587FAF2D" w:rsidR="00B21C5E" w:rsidRPr="009D7464" w:rsidRDefault="00B21C5E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B5F09F5" w14:textId="77777777" w:rsidR="00B21C5E" w:rsidRPr="00A74F80" w:rsidRDefault="00B21C5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  <w:shd w:val="clear" w:color="auto" w:fill="auto"/>
            <w:vAlign w:val="bottom"/>
          </w:tcPr>
          <w:p w14:paraId="1F5608A2" w14:textId="08A97BF2" w:rsidR="00B21C5E" w:rsidRPr="00FD28FC" w:rsidRDefault="00B21C5E" w:rsidP="000A54D7">
            <w:pPr>
              <w:tabs>
                <w:tab w:val="decimal" w:pos="177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1,412,818.25</w:t>
            </w:r>
          </w:p>
        </w:tc>
      </w:tr>
      <w:tr w:rsidR="00B21C5E" w:rsidRPr="00494247" w14:paraId="4D0E4FEE" w14:textId="77777777" w:rsidTr="00E86B90">
        <w:trPr>
          <w:trHeight w:val="203"/>
        </w:trPr>
        <w:tc>
          <w:tcPr>
            <w:tcW w:w="6594" w:type="dxa"/>
            <w:vAlign w:val="bottom"/>
          </w:tcPr>
          <w:p w14:paraId="0A9A07E2" w14:textId="77777777" w:rsidR="00B21C5E" w:rsidRPr="009D7464" w:rsidRDefault="00B21C5E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36" w:type="dxa"/>
            <w:shd w:val="clear" w:color="auto" w:fill="auto"/>
          </w:tcPr>
          <w:p w14:paraId="7B9CDD09" w14:textId="77777777" w:rsidR="00B21C5E" w:rsidRPr="00A74F80" w:rsidRDefault="00B21C5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  <w:shd w:val="clear" w:color="auto" w:fill="auto"/>
          </w:tcPr>
          <w:p w14:paraId="4867B16C" w14:textId="73E00B72" w:rsidR="00B21C5E" w:rsidRPr="00FD28FC" w:rsidRDefault="00B21C5E" w:rsidP="000A54D7">
            <w:pPr>
              <w:tabs>
                <w:tab w:val="decimal" w:pos="177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946,892.45</w:t>
            </w:r>
          </w:p>
        </w:tc>
      </w:tr>
      <w:tr w:rsidR="00B21C5E" w:rsidRPr="00494247" w14:paraId="688852F3" w14:textId="77777777" w:rsidTr="00E86B90">
        <w:trPr>
          <w:trHeight w:val="203"/>
        </w:trPr>
        <w:tc>
          <w:tcPr>
            <w:tcW w:w="6594" w:type="dxa"/>
            <w:vAlign w:val="bottom"/>
          </w:tcPr>
          <w:p w14:paraId="391D332E" w14:textId="2A94A95A" w:rsidR="00B21C5E" w:rsidRPr="009D7464" w:rsidRDefault="00B21C5E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2053CF4" w14:textId="77777777" w:rsidR="00B21C5E" w:rsidRPr="00A74F80" w:rsidRDefault="00B21C5E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  <w:tcBorders>
              <w:top w:val="single" w:sz="4" w:space="0" w:color="auto"/>
            </w:tcBorders>
            <w:shd w:val="clear" w:color="auto" w:fill="auto"/>
          </w:tcPr>
          <w:p w14:paraId="2227B646" w14:textId="7FD6B594" w:rsidR="00B21C5E" w:rsidRPr="00FD28FC" w:rsidRDefault="00B21C5E" w:rsidP="000A54D7">
            <w:pPr>
              <w:tabs>
                <w:tab w:val="decimal" w:pos="177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2,359,710.70</w:t>
            </w:r>
          </w:p>
        </w:tc>
      </w:tr>
      <w:tr w:rsidR="00A95F98" w:rsidRPr="00494247" w14:paraId="5BE4EDB1" w14:textId="77777777" w:rsidTr="00E86B90">
        <w:trPr>
          <w:trHeight w:val="203"/>
        </w:trPr>
        <w:tc>
          <w:tcPr>
            <w:tcW w:w="6594" w:type="dxa"/>
            <w:vAlign w:val="bottom"/>
          </w:tcPr>
          <w:p w14:paraId="50E324F8" w14:textId="77777777" w:rsidR="00A95F98" w:rsidRPr="009D7464" w:rsidRDefault="00A95F98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36" w:type="dxa"/>
            <w:shd w:val="clear" w:color="auto" w:fill="auto"/>
          </w:tcPr>
          <w:p w14:paraId="46498008" w14:textId="77777777" w:rsidR="00A95F98" w:rsidRPr="00A74F80" w:rsidRDefault="00A95F9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  <w:shd w:val="clear" w:color="auto" w:fill="auto"/>
          </w:tcPr>
          <w:p w14:paraId="5D0D222D" w14:textId="4A7297EB" w:rsidR="00A95F98" w:rsidRPr="00FD28FC" w:rsidRDefault="00C87419" w:rsidP="000A54D7">
            <w:pPr>
              <w:tabs>
                <w:tab w:val="decimal" w:pos="177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7419">
              <w:rPr>
                <w:rFonts w:ascii="Angsana New" w:hAnsi="Angsana New"/>
                <w:color w:val="000000"/>
                <w:sz w:val="30"/>
                <w:szCs w:val="30"/>
                <w:cs/>
              </w:rPr>
              <w:t>997</w:t>
            </w:r>
            <w:r w:rsidRPr="00C8741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87419">
              <w:rPr>
                <w:rFonts w:ascii="Angsana New" w:hAnsi="Angsana New"/>
                <w:color w:val="000000"/>
                <w:sz w:val="30"/>
                <w:szCs w:val="30"/>
                <w:cs/>
              </w:rPr>
              <w:t>730.98</w:t>
            </w:r>
          </w:p>
        </w:tc>
      </w:tr>
      <w:tr w:rsidR="004C6238" w:rsidRPr="00494247" w14:paraId="0EC3C0B3" w14:textId="77777777" w:rsidTr="00E86B90">
        <w:trPr>
          <w:trHeight w:val="203"/>
        </w:trPr>
        <w:tc>
          <w:tcPr>
            <w:tcW w:w="6594" w:type="dxa"/>
            <w:vAlign w:val="bottom"/>
          </w:tcPr>
          <w:p w14:paraId="6EAAEE78" w14:textId="4779407B" w:rsidR="004C6238" w:rsidRDefault="004C6238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</w:tcPr>
          <w:p w14:paraId="2E8B5B3E" w14:textId="77777777" w:rsidR="004C6238" w:rsidRPr="00A74F80" w:rsidRDefault="004C623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  <w:shd w:val="clear" w:color="auto" w:fill="auto"/>
          </w:tcPr>
          <w:p w14:paraId="333837DC" w14:textId="412FE85B" w:rsidR="004C6238" w:rsidRPr="00FD28FC" w:rsidRDefault="00C87419" w:rsidP="000A54D7">
            <w:pPr>
              <w:tabs>
                <w:tab w:val="decimal" w:pos="177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7419">
              <w:rPr>
                <w:rFonts w:ascii="Angsana New" w:hAnsi="Angsana New"/>
                <w:color w:val="000000"/>
                <w:sz w:val="30"/>
                <w:szCs w:val="30"/>
                <w:cs/>
              </w:rPr>
              <w:t>(2</w:t>
            </w:r>
            <w:r w:rsidRPr="00C8741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87419">
              <w:rPr>
                <w:rFonts w:ascii="Angsana New" w:hAnsi="Angsana New"/>
                <w:color w:val="000000"/>
                <w:sz w:val="30"/>
                <w:szCs w:val="30"/>
                <w:cs/>
              </w:rPr>
              <w:t>424</w:t>
            </w:r>
            <w:r w:rsidRPr="00C8741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87419">
              <w:rPr>
                <w:rFonts w:ascii="Angsana New" w:hAnsi="Angsana New"/>
                <w:color w:val="000000"/>
                <w:sz w:val="30"/>
                <w:szCs w:val="30"/>
                <w:cs/>
              </w:rPr>
              <w:t>650.93)</w:t>
            </w:r>
          </w:p>
        </w:tc>
      </w:tr>
      <w:tr w:rsidR="00A95F98" w:rsidRPr="00494247" w14:paraId="7AAFFBA5" w14:textId="77777777" w:rsidTr="00E86B90">
        <w:trPr>
          <w:trHeight w:val="203"/>
        </w:trPr>
        <w:tc>
          <w:tcPr>
            <w:tcW w:w="6594" w:type="dxa"/>
            <w:vAlign w:val="bottom"/>
          </w:tcPr>
          <w:p w14:paraId="787F74DE" w14:textId="22FA082F" w:rsidR="00A95F98" w:rsidRPr="009D7464" w:rsidRDefault="00A95F98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 w:rsidR="00B21C5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3FFBD9F" w14:textId="77777777" w:rsidR="00A95F98" w:rsidRPr="00A74F80" w:rsidRDefault="00A95F9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92B54" w14:textId="219E67F9" w:rsidR="00A95F98" w:rsidRPr="00FD28FC" w:rsidRDefault="00C87419" w:rsidP="000A54D7">
            <w:pPr>
              <w:tabs>
                <w:tab w:val="decimal" w:pos="177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7419">
              <w:rPr>
                <w:rFonts w:ascii="Angsana New" w:hAnsi="Angsana New"/>
                <w:color w:val="000000"/>
                <w:sz w:val="30"/>
                <w:szCs w:val="30"/>
                <w:cs/>
              </w:rPr>
              <w:t>932</w:t>
            </w:r>
            <w:r w:rsidRPr="00C8741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87419">
              <w:rPr>
                <w:rFonts w:ascii="Angsana New" w:hAnsi="Angsana New"/>
                <w:color w:val="000000"/>
                <w:sz w:val="30"/>
                <w:szCs w:val="30"/>
                <w:cs/>
              </w:rPr>
              <w:t>790.75</w:t>
            </w:r>
          </w:p>
        </w:tc>
      </w:tr>
      <w:tr w:rsidR="00A95F98" w:rsidRPr="00494247" w14:paraId="7300DFFA" w14:textId="77777777" w:rsidTr="00E86B90">
        <w:trPr>
          <w:trHeight w:val="203"/>
        </w:trPr>
        <w:tc>
          <w:tcPr>
            <w:tcW w:w="6594" w:type="dxa"/>
            <w:vAlign w:val="bottom"/>
          </w:tcPr>
          <w:p w14:paraId="4C55E9BE" w14:textId="77777777" w:rsidR="00A95F98" w:rsidRPr="00816665" w:rsidRDefault="00A95F98" w:rsidP="000A54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36" w:type="dxa"/>
            <w:shd w:val="clear" w:color="auto" w:fill="auto"/>
          </w:tcPr>
          <w:p w14:paraId="60279CD5" w14:textId="77777777" w:rsidR="00A95F98" w:rsidRPr="00A74F80" w:rsidRDefault="00A95F9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  <w:tcBorders>
              <w:top w:val="single" w:sz="4" w:space="0" w:color="auto"/>
            </w:tcBorders>
            <w:shd w:val="clear" w:color="auto" w:fill="auto"/>
          </w:tcPr>
          <w:p w14:paraId="2AEA2101" w14:textId="77777777" w:rsidR="00A95F98" w:rsidRPr="00062CAE" w:rsidRDefault="00A95F98" w:rsidP="000A54D7">
            <w:pPr>
              <w:tabs>
                <w:tab w:val="decimal" w:pos="177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95F98" w:rsidRPr="00494247" w14:paraId="3E6E8711" w14:textId="77777777" w:rsidTr="00E86B90">
        <w:trPr>
          <w:trHeight w:val="203"/>
        </w:trPr>
        <w:tc>
          <w:tcPr>
            <w:tcW w:w="6594" w:type="dxa"/>
            <w:vAlign w:val="bottom"/>
          </w:tcPr>
          <w:p w14:paraId="039D7801" w14:textId="6A2C8DAE" w:rsidR="00A95F98" w:rsidRPr="00D00FE3" w:rsidRDefault="00A95F98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 w:rsidR="00B21C5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17AD83D" w14:textId="77777777" w:rsidR="00A95F98" w:rsidRPr="00A74F80" w:rsidRDefault="00A95F9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  <w:tcBorders>
              <w:bottom w:val="double" w:sz="4" w:space="0" w:color="auto"/>
            </w:tcBorders>
            <w:shd w:val="clear" w:color="auto" w:fill="auto"/>
          </w:tcPr>
          <w:p w14:paraId="198FD86D" w14:textId="2F29C7EB" w:rsidR="00A95F98" w:rsidRPr="00FD28FC" w:rsidRDefault="00B21C5E" w:rsidP="000A54D7">
            <w:pPr>
              <w:tabs>
                <w:tab w:val="decimal" w:pos="177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3C2F">
              <w:rPr>
                <w:rFonts w:ascii="Angsana New" w:hAnsi="Angsana New"/>
                <w:color w:val="000000"/>
                <w:sz w:val="30"/>
                <w:szCs w:val="30"/>
                <w:cs/>
              </w:rPr>
              <w:t>470</w:t>
            </w:r>
            <w:r w:rsidRPr="00863C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63C2F">
              <w:rPr>
                <w:rFonts w:ascii="Angsana New" w:hAnsi="Angsana New"/>
                <w:color w:val="000000"/>
                <w:sz w:val="30"/>
                <w:szCs w:val="30"/>
                <w:cs/>
              </w:rPr>
              <w:t>566.96</w:t>
            </w:r>
          </w:p>
        </w:tc>
      </w:tr>
      <w:tr w:rsidR="00A95F98" w:rsidRPr="00494247" w14:paraId="3817A912" w14:textId="77777777" w:rsidTr="00E86B90">
        <w:trPr>
          <w:trHeight w:val="203"/>
        </w:trPr>
        <w:tc>
          <w:tcPr>
            <w:tcW w:w="6594" w:type="dxa"/>
            <w:vAlign w:val="bottom"/>
          </w:tcPr>
          <w:p w14:paraId="31407D3B" w14:textId="360F7464" w:rsidR="00A95F98" w:rsidRPr="00D00FE3" w:rsidRDefault="00A95F98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 w:rsidR="00B21C5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49DA1BB" w14:textId="77777777" w:rsidR="00A95F98" w:rsidRPr="00A74F80" w:rsidRDefault="00A95F9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C3BAAE4" w14:textId="23B28B8E" w:rsidR="00A95F98" w:rsidRPr="00FD28FC" w:rsidRDefault="00190B1D" w:rsidP="000A54D7">
            <w:pPr>
              <w:tabs>
                <w:tab w:val="decimal" w:pos="177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0B1D">
              <w:rPr>
                <w:rFonts w:ascii="Angsana New" w:hAnsi="Angsana New"/>
                <w:color w:val="000000"/>
                <w:sz w:val="30"/>
                <w:szCs w:val="30"/>
              </w:rPr>
              <w:t>2,263,217.82</w:t>
            </w:r>
          </w:p>
        </w:tc>
      </w:tr>
      <w:bookmarkEnd w:id="16"/>
    </w:tbl>
    <w:p w14:paraId="3DEEA5B3" w14:textId="77777777" w:rsidR="003339FD" w:rsidRDefault="003339FD" w:rsidP="000A54D7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3B92C8" w14:textId="42DB15D5" w:rsidR="00A40680" w:rsidRPr="00DB1E68" w:rsidRDefault="008F2559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F2559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  <w:r w:rsidR="00F52DAA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3C7ADD19" w14:textId="7683489B" w:rsidR="00A40680" w:rsidRDefault="00744E8C" w:rsidP="000A54D7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F2559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8F2559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  <w:lang w:val="en-US"/>
        </w:rPr>
        <w:t xml:space="preserve">2567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>
        <w:rPr>
          <w:rFonts w:ascii="Angsana New" w:hAnsi="Angsana New"/>
          <w:sz w:val="30"/>
          <w:szCs w:val="30"/>
        </w:rPr>
        <w:t>2566</w:t>
      </w:r>
      <w:r w:rsidRPr="008F255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F2559">
        <w:rPr>
          <w:rFonts w:ascii="Angsana New" w:hAnsi="Angsana New"/>
          <w:sz w:val="30"/>
          <w:szCs w:val="30"/>
          <w:cs/>
        </w:rPr>
        <w:t xml:space="preserve"> มีรายการเปลี่ยนแปลงสินทรัพย์ไม่มีตัวตน สรุปได้ดังนี้</w:t>
      </w:r>
    </w:p>
    <w:tbl>
      <w:tblPr>
        <w:tblW w:w="92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236"/>
        <w:gridCol w:w="1296"/>
        <w:gridCol w:w="236"/>
        <w:gridCol w:w="2160"/>
        <w:gridCol w:w="236"/>
        <w:gridCol w:w="2154"/>
        <w:gridCol w:w="6"/>
      </w:tblGrid>
      <w:tr w:rsidR="00921293" w:rsidRPr="00494247" w14:paraId="5B787EEE" w14:textId="77777777">
        <w:trPr>
          <w:gridAfter w:val="1"/>
          <w:wAfter w:w="6" w:type="dxa"/>
        </w:trPr>
        <w:tc>
          <w:tcPr>
            <w:tcW w:w="2970" w:type="dxa"/>
          </w:tcPr>
          <w:p w14:paraId="328F902D" w14:textId="77777777" w:rsidR="00921293" w:rsidRPr="00494247" w:rsidRDefault="00921293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7" w:name="_Hlk146542966"/>
          </w:p>
        </w:tc>
        <w:tc>
          <w:tcPr>
            <w:tcW w:w="236" w:type="dxa"/>
          </w:tcPr>
          <w:p w14:paraId="489ADCA6" w14:textId="77777777" w:rsidR="00921293" w:rsidRPr="00494247" w:rsidRDefault="00921293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80F9F06" w14:textId="77777777" w:rsidR="00921293" w:rsidRPr="00494247" w:rsidRDefault="00921293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549767" w14:textId="77777777" w:rsidR="00921293" w:rsidRPr="00494247" w:rsidRDefault="00921293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550" w:type="dxa"/>
            <w:gridSpan w:val="3"/>
          </w:tcPr>
          <w:p w14:paraId="6A410562" w14:textId="77777777" w:rsidR="00921293" w:rsidRPr="00494247" w:rsidRDefault="00921293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55927" w:rsidRPr="00494247" w14:paraId="5D3AD055" w14:textId="77777777" w:rsidTr="00655927">
        <w:tc>
          <w:tcPr>
            <w:tcW w:w="2970" w:type="dxa"/>
          </w:tcPr>
          <w:p w14:paraId="38AA53BE" w14:textId="77777777" w:rsidR="00655927" w:rsidRPr="00494247" w:rsidRDefault="00655927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5B6D59" w14:textId="77777777" w:rsidR="00655927" w:rsidRPr="00494247" w:rsidRDefault="00655927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37EDA8E" w14:textId="77777777" w:rsidR="00655927" w:rsidRPr="00494247" w:rsidRDefault="00655927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9350BA" w14:textId="77777777" w:rsidR="00655927" w:rsidRPr="00494247" w:rsidRDefault="00655927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28CD2ED" w14:textId="2F959FDA" w:rsidR="00655927" w:rsidRPr="00494247" w:rsidRDefault="00655927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78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F84A28A" w14:textId="77777777" w:rsidR="00655927" w:rsidRPr="00494247" w:rsidRDefault="00655927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1E5C7D2C" w14:textId="2D2A35DC" w:rsidR="00655927" w:rsidRPr="00494247" w:rsidRDefault="00655927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278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5927" w:rsidRPr="00494247" w14:paraId="063DBF6E" w14:textId="77777777" w:rsidTr="00655927">
        <w:tc>
          <w:tcPr>
            <w:tcW w:w="2970" w:type="dxa"/>
          </w:tcPr>
          <w:p w14:paraId="3457346E" w14:textId="77777777" w:rsidR="00655927" w:rsidRPr="00494247" w:rsidRDefault="00655927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0833ADA" w14:textId="77777777" w:rsidR="00655927" w:rsidRPr="00D044B5" w:rsidRDefault="0065592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5757D56" w14:textId="77777777" w:rsidR="00655927" w:rsidRPr="00D044B5" w:rsidRDefault="0065592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5756124D" w14:textId="77777777" w:rsidR="00655927" w:rsidRPr="00D044B5" w:rsidRDefault="0065592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C08E772" w14:textId="5A34C4A1" w:rsidR="00655927" w:rsidRPr="00D044B5" w:rsidRDefault="0065592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2486C">
              <w:rPr>
                <w:color w:val="000000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36" w:type="dxa"/>
          </w:tcPr>
          <w:p w14:paraId="1CA3C13B" w14:textId="77777777" w:rsidR="00655927" w:rsidRPr="00D044B5" w:rsidRDefault="0065592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38AC7B" w14:textId="77777777" w:rsidR="00655927" w:rsidRPr="00D044B5" w:rsidRDefault="0065592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2486C">
              <w:rPr>
                <w:color w:val="000000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655927" w:rsidRPr="00494247" w14:paraId="0C9D6273" w14:textId="77777777" w:rsidTr="00655927">
        <w:trPr>
          <w:trHeight w:val="203"/>
        </w:trPr>
        <w:tc>
          <w:tcPr>
            <w:tcW w:w="2970" w:type="dxa"/>
          </w:tcPr>
          <w:p w14:paraId="09E5A326" w14:textId="77777777" w:rsidR="00655927" w:rsidRPr="00494247" w:rsidRDefault="00655927" w:rsidP="000A54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A088C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49B0A785" w14:textId="77777777" w:rsidR="00655927" w:rsidRPr="008F2559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917746F" w14:textId="77777777" w:rsidR="00655927" w:rsidRPr="008F2559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3DA7501" w14:textId="77777777" w:rsidR="00655927" w:rsidRPr="008F2559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5EC7876B" w14:textId="77777777" w:rsidR="00655927" w:rsidRPr="00F4526A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7A30ED5" w14:textId="77777777" w:rsidR="00655927" w:rsidRPr="00494247" w:rsidRDefault="0065592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357CB7A1" w14:textId="77777777" w:rsidR="00655927" w:rsidRPr="00494247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221D7" w:rsidRPr="00494247" w14:paraId="2467D32A" w14:textId="77777777" w:rsidTr="00D44345">
        <w:trPr>
          <w:trHeight w:val="203"/>
        </w:trPr>
        <w:tc>
          <w:tcPr>
            <w:tcW w:w="2970" w:type="dxa"/>
            <w:vAlign w:val="bottom"/>
          </w:tcPr>
          <w:p w14:paraId="0CD689C8" w14:textId="7B920E02" w:rsidR="007221D7" w:rsidRPr="009D7464" w:rsidRDefault="007221D7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1D707362" w14:textId="77777777" w:rsidR="007221D7" w:rsidRPr="00A74F80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E073324" w14:textId="77777777" w:rsidR="007221D7" w:rsidRPr="00A74F80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541E349" w14:textId="77777777" w:rsidR="007221D7" w:rsidRPr="00A74F80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7BB9676B" w14:textId="5D27A374" w:rsidR="007221D7" w:rsidRPr="00F4526A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A97">
              <w:rPr>
                <w:rFonts w:ascii="Angsana New" w:hAnsi="Angsana New"/>
                <w:color w:val="000000"/>
                <w:sz w:val="30"/>
                <w:szCs w:val="30"/>
              </w:rPr>
              <w:t>12,306,593.29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C17679" w14:textId="77777777" w:rsidR="007221D7" w:rsidRPr="00494247" w:rsidRDefault="007221D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22EACA83" w14:textId="2952D84C" w:rsidR="007221D7" w:rsidRPr="00E50A6D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54A97">
              <w:rPr>
                <w:rFonts w:ascii="Angsana New" w:hAnsi="Angsana New"/>
                <w:color w:val="000000"/>
                <w:sz w:val="30"/>
                <w:szCs w:val="30"/>
              </w:rPr>
              <w:t>12,306,593.29</w:t>
            </w:r>
          </w:p>
        </w:tc>
      </w:tr>
      <w:tr w:rsidR="007221D7" w:rsidRPr="00494247" w14:paraId="4059B3AC" w14:textId="77777777" w:rsidTr="00D44345">
        <w:trPr>
          <w:trHeight w:val="203"/>
        </w:trPr>
        <w:tc>
          <w:tcPr>
            <w:tcW w:w="2970" w:type="dxa"/>
            <w:vAlign w:val="bottom"/>
          </w:tcPr>
          <w:p w14:paraId="3E1CC85A" w14:textId="77777777" w:rsidR="007221D7" w:rsidRPr="009D7464" w:rsidRDefault="007221D7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6" w:type="dxa"/>
          </w:tcPr>
          <w:p w14:paraId="713EF338" w14:textId="77777777" w:rsidR="007221D7" w:rsidRPr="00A74F80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70592F9" w14:textId="77777777" w:rsidR="007221D7" w:rsidRPr="003651F4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E41606" w14:textId="77777777" w:rsidR="007221D7" w:rsidRPr="00A74F80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82DCD88" w14:textId="7ABE46CE" w:rsidR="007221D7" w:rsidRPr="003651F4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51F4">
              <w:rPr>
                <w:rFonts w:ascii="Angsana New" w:hAnsi="Angsana New"/>
                <w:color w:val="000000"/>
                <w:sz w:val="30"/>
                <w:szCs w:val="30"/>
              </w:rPr>
              <w:t>131,600.00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329CB7" w14:textId="77777777" w:rsidR="007221D7" w:rsidRPr="00494247" w:rsidRDefault="007221D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10B30F2C" w14:textId="4B507E8F" w:rsidR="007221D7" w:rsidRPr="00FD28FC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51F4">
              <w:rPr>
                <w:rFonts w:ascii="Angsana New" w:hAnsi="Angsana New"/>
                <w:color w:val="000000"/>
                <w:sz w:val="30"/>
                <w:szCs w:val="30"/>
              </w:rPr>
              <w:t>131,600.00</w:t>
            </w:r>
          </w:p>
        </w:tc>
      </w:tr>
      <w:tr w:rsidR="007221D7" w:rsidRPr="00494247" w14:paraId="6BF3D9BF" w14:textId="77777777" w:rsidTr="00D44345">
        <w:trPr>
          <w:trHeight w:val="203"/>
        </w:trPr>
        <w:tc>
          <w:tcPr>
            <w:tcW w:w="2970" w:type="dxa"/>
            <w:vAlign w:val="bottom"/>
          </w:tcPr>
          <w:p w14:paraId="4C4E9929" w14:textId="55490B5B" w:rsidR="007221D7" w:rsidRPr="009D7464" w:rsidRDefault="007221D7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7E56A543" w14:textId="77777777" w:rsidR="007221D7" w:rsidRPr="00A74F80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D0F06B4" w14:textId="77777777" w:rsidR="007221D7" w:rsidRPr="003651F4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8121E6" w14:textId="77777777" w:rsidR="007221D7" w:rsidRPr="00A74F80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08FE4DB9" w14:textId="0CCFD0FA" w:rsidR="007221D7" w:rsidRPr="003651F4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12,438,193.29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F86B88" w14:textId="77777777" w:rsidR="007221D7" w:rsidRPr="00494247" w:rsidRDefault="007221D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41F229" w14:textId="1E17136B" w:rsidR="007221D7" w:rsidRPr="00FD28FC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12,438,193.29</w:t>
            </w:r>
          </w:p>
        </w:tc>
      </w:tr>
      <w:tr w:rsidR="00655927" w:rsidRPr="00494247" w14:paraId="39C0BB68" w14:textId="77777777" w:rsidTr="00D44345">
        <w:trPr>
          <w:trHeight w:val="203"/>
        </w:trPr>
        <w:tc>
          <w:tcPr>
            <w:tcW w:w="2970" w:type="dxa"/>
            <w:vAlign w:val="bottom"/>
          </w:tcPr>
          <w:p w14:paraId="04F55FD6" w14:textId="77777777" w:rsidR="00655927" w:rsidRPr="009D7464" w:rsidRDefault="00655927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6" w:type="dxa"/>
          </w:tcPr>
          <w:p w14:paraId="546A5A80" w14:textId="77777777" w:rsidR="00655927" w:rsidRPr="00A74F80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F1EBE77" w14:textId="77777777" w:rsidR="00655927" w:rsidRPr="003651F4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7D862B" w14:textId="77777777" w:rsidR="00655927" w:rsidRPr="00A74F80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F90D62B" w14:textId="366A9CE9" w:rsidR="00655927" w:rsidRPr="003651F4" w:rsidRDefault="003F2A42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2A42">
              <w:rPr>
                <w:rFonts w:ascii="Angsana New" w:hAnsi="Angsana New"/>
                <w:color w:val="000000"/>
                <w:sz w:val="30"/>
                <w:szCs w:val="30"/>
              </w:rPr>
              <w:t>77,614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751275" w14:textId="77777777" w:rsidR="00655927" w:rsidRPr="00494247" w:rsidRDefault="0065592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6051B605" w14:textId="0434F8A9" w:rsidR="00655927" w:rsidRPr="00FD28FC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21D7">
              <w:rPr>
                <w:rFonts w:ascii="Angsana New" w:hAnsi="Angsana New"/>
                <w:color w:val="000000"/>
                <w:sz w:val="30"/>
                <w:szCs w:val="30"/>
              </w:rPr>
              <w:t>71,659.00</w:t>
            </w:r>
          </w:p>
        </w:tc>
      </w:tr>
      <w:tr w:rsidR="00655927" w:rsidRPr="00494247" w14:paraId="5293061B" w14:textId="77777777" w:rsidTr="00D44345">
        <w:trPr>
          <w:trHeight w:val="203"/>
        </w:trPr>
        <w:tc>
          <w:tcPr>
            <w:tcW w:w="2970" w:type="dxa"/>
            <w:vAlign w:val="bottom"/>
          </w:tcPr>
          <w:p w14:paraId="31E24A3E" w14:textId="3175F70F" w:rsidR="00655927" w:rsidRPr="009D7464" w:rsidRDefault="00655927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</w:tcPr>
          <w:p w14:paraId="5146EE9C" w14:textId="77777777" w:rsidR="00655927" w:rsidRPr="00A74F80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93CB874" w14:textId="77777777" w:rsidR="00655927" w:rsidRPr="003651F4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7D158E" w14:textId="77777777" w:rsidR="00655927" w:rsidRPr="00A74F80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0B323" w14:textId="753E1BB0" w:rsidR="00655927" w:rsidRPr="003651F4" w:rsidRDefault="003F2A42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2A42">
              <w:rPr>
                <w:rFonts w:ascii="Angsana New" w:hAnsi="Angsana New"/>
                <w:color w:val="000000"/>
                <w:sz w:val="30"/>
                <w:szCs w:val="30"/>
              </w:rPr>
              <w:t>12,515,807.29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D53BA8" w14:textId="77777777" w:rsidR="00655927" w:rsidRPr="00494247" w:rsidRDefault="0065592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E4BEA" w14:textId="5F0EAA79" w:rsidR="00655927" w:rsidRPr="00FD28FC" w:rsidRDefault="00D838CB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38CB">
              <w:rPr>
                <w:rFonts w:ascii="Angsana New" w:hAnsi="Angsana New"/>
                <w:color w:val="000000"/>
                <w:sz w:val="30"/>
                <w:szCs w:val="30"/>
              </w:rPr>
              <w:t>12,509,852.29</w:t>
            </w:r>
          </w:p>
        </w:tc>
      </w:tr>
      <w:tr w:rsidR="00655927" w:rsidRPr="00494247" w14:paraId="7CD8A0BC" w14:textId="77777777" w:rsidTr="00D44345">
        <w:trPr>
          <w:trHeight w:val="203"/>
        </w:trPr>
        <w:tc>
          <w:tcPr>
            <w:tcW w:w="2970" w:type="dxa"/>
          </w:tcPr>
          <w:p w14:paraId="6D5E1931" w14:textId="77777777" w:rsidR="00655927" w:rsidRPr="00816665" w:rsidRDefault="00655927" w:rsidP="000A54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A088C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ค่าตัดจำหน่ายสะสม</w:t>
            </w:r>
          </w:p>
        </w:tc>
        <w:tc>
          <w:tcPr>
            <w:tcW w:w="236" w:type="dxa"/>
          </w:tcPr>
          <w:p w14:paraId="4DF94F68" w14:textId="77777777" w:rsidR="00655927" w:rsidRPr="00A74F80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068241E" w14:textId="77777777" w:rsidR="00655927" w:rsidRPr="003651F4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3E7CD8" w14:textId="77777777" w:rsidR="00655927" w:rsidRPr="00A74F80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064864AE" w14:textId="77777777" w:rsidR="00655927" w:rsidRPr="003651F4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4B2481" w14:textId="77777777" w:rsidR="00655927" w:rsidRPr="00494247" w:rsidRDefault="0065592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C432AB" w14:textId="77777777" w:rsidR="00655927" w:rsidRPr="00FD28FC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221D7" w:rsidRPr="00494247" w14:paraId="6AA19921" w14:textId="77777777" w:rsidTr="00D44345">
        <w:trPr>
          <w:trHeight w:val="203"/>
        </w:trPr>
        <w:tc>
          <w:tcPr>
            <w:tcW w:w="2970" w:type="dxa"/>
            <w:vAlign w:val="bottom"/>
          </w:tcPr>
          <w:p w14:paraId="1D9B4B9A" w14:textId="6021F0A3" w:rsidR="007221D7" w:rsidRPr="009D7464" w:rsidRDefault="007221D7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69B01DCC" w14:textId="77777777" w:rsidR="007221D7" w:rsidRPr="00A74F80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474068F" w14:textId="77777777" w:rsidR="007221D7" w:rsidRPr="003651F4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2C6190" w14:textId="77777777" w:rsidR="007221D7" w:rsidRPr="00A74F80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4BA77AF9" w14:textId="631207E1" w:rsidR="007221D7" w:rsidRPr="003651F4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6,492,849.39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257BFE" w14:textId="77777777" w:rsidR="007221D7" w:rsidRPr="00494247" w:rsidRDefault="007221D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0012C1CE" w14:textId="37B055B1" w:rsidR="007221D7" w:rsidRPr="00FD28FC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6,492,849.39</w:t>
            </w:r>
          </w:p>
        </w:tc>
      </w:tr>
      <w:tr w:rsidR="007221D7" w:rsidRPr="00494247" w14:paraId="61CF4D8F" w14:textId="77777777" w:rsidTr="00D44345">
        <w:trPr>
          <w:trHeight w:val="203"/>
        </w:trPr>
        <w:tc>
          <w:tcPr>
            <w:tcW w:w="2970" w:type="dxa"/>
            <w:vAlign w:val="bottom"/>
          </w:tcPr>
          <w:p w14:paraId="547C8804" w14:textId="77777777" w:rsidR="007221D7" w:rsidRPr="009D7464" w:rsidRDefault="007221D7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487AE0B0" w14:textId="77777777" w:rsidR="007221D7" w:rsidRPr="00A74F80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D0A949C" w14:textId="77777777" w:rsidR="007221D7" w:rsidRPr="003651F4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F3E1E4" w14:textId="77777777" w:rsidR="007221D7" w:rsidRPr="00A74F80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C2DAAA9" w14:textId="37FFB341" w:rsidR="007221D7" w:rsidRPr="003651F4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219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896.17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F9167F" w14:textId="77777777" w:rsidR="007221D7" w:rsidRPr="00494247" w:rsidRDefault="007221D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24E0DEC7" w14:textId="254C62CF" w:rsidR="007221D7" w:rsidRPr="00FD28FC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219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896.17</w:t>
            </w:r>
          </w:p>
        </w:tc>
      </w:tr>
      <w:tr w:rsidR="007221D7" w:rsidRPr="00494247" w14:paraId="3C695A24" w14:textId="77777777" w:rsidTr="00D44345">
        <w:trPr>
          <w:trHeight w:val="203"/>
        </w:trPr>
        <w:tc>
          <w:tcPr>
            <w:tcW w:w="2970" w:type="dxa"/>
            <w:vAlign w:val="bottom"/>
          </w:tcPr>
          <w:p w14:paraId="68DF5BE9" w14:textId="18BCC87A" w:rsidR="007221D7" w:rsidRPr="009D7464" w:rsidRDefault="007221D7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5BD5E83D" w14:textId="77777777" w:rsidR="007221D7" w:rsidRPr="00A74F80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83B49E5" w14:textId="77777777" w:rsidR="007221D7" w:rsidRPr="003651F4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8EB8F2" w14:textId="77777777" w:rsidR="007221D7" w:rsidRPr="00A74F80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5F5A0530" w14:textId="18150069" w:rsidR="007221D7" w:rsidRPr="003651F4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7,712,745.56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85E426" w14:textId="77777777" w:rsidR="007221D7" w:rsidRPr="00494247" w:rsidRDefault="007221D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A8E33E2" w14:textId="47EFC2DE" w:rsidR="007221D7" w:rsidRPr="00FD28FC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7,712,745.56</w:t>
            </w:r>
          </w:p>
        </w:tc>
      </w:tr>
      <w:tr w:rsidR="00655927" w:rsidRPr="00494247" w14:paraId="67E123BF" w14:textId="77777777" w:rsidTr="00D44345">
        <w:trPr>
          <w:trHeight w:val="203"/>
        </w:trPr>
        <w:tc>
          <w:tcPr>
            <w:tcW w:w="2970" w:type="dxa"/>
            <w:vAlign w:val="bottom"/>
          </w:tcPr>
          <w:p w14:paraId="30B3E66E" w14:textId="77777777" w:rsidR="00655927" w:rsidRPr="009D7464" w:rsidRDefault="00655927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009BCB27" w14:textId="77777777" w:rsidR="00655927" w:rsidRPr="00A74F80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3CD4BB1" w14:textId="77777777" w:rsidR="00655927" w:rsidRPr="003651F4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DDABCE" w14:textId="77777777" w:rsidR="00655927" w:rsidRPr="00A74F80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414CF6F" w14:textId="252B33DA" w:rsidR="00655927" w:rsidRPr="003651F4" w:rsidRDefault="00A57EE4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7EE4">
              <w:rPr>
                <w:rFonts w:ascii="Angsana New" w:hAnsi="Angsana New"/>
                <w:color w:val="000000"/>
                <w:sz w:val="30"/>
                <w:szCs w:val="30"/>
              </w:rPr>
              <w:t>1,213,514.74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66A7BE" w14:textId="77777777" w:rsidR="00655927" w:rsidRPr="00494247" w:rsidRDefault="0065592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163E1CBC" w14:textId="2EA0258B" w:rsidR="00655927" w:rsidRPr="00FD28FC" w:rsidRDefault="00D838CB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38CB">
              <w:rPr>
                <w:rFonts w:ascii="Angsana New" w:hAnsi="Angsana New"/>
                <w:color w:val="000000"/>
                <w:sz w:val="30"/>
                <w:szCs w:val="30"/>
              </w:rPr>
              <w:t>1,213,161.83</w:t>
            </w:r>
          </w:p>
        </w:tc>
      </w:tr>
      <w:tr w:rsidR="00655927" w:rsidRPr="00494247" w14:paraId="2A777B41" w14:textId="77777777" w:rsidTr="00D44345">
        <w:trPr>
          <w:trHeight w:val="203"/>
        </w:trPr>
        <w:tc>
          <w:tcPr>
            <w:tcW w:w="2970" w:type="dxa"/>
            <w:vAlign w:val="bottom"/>
          </w:tcPr>
          <w:p w14:paraId="43255338" w14:textId="6E7DF7EE" w:rsidR="00655927" w:rsidRPr="009D7464" w:rsidRDefault="00655927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</w:tcPr>
          <w:p w14:paraId="09F6565A" w14:textId="77777777" w:rsidR="00655927" w:rsidRPr="00A74F80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A5B675A" w14:textId="77777777" w:rsidR="00655927" w:rsidRPr="003651F4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98CB6D" w14:textId="77777777" w:rsidR="00655927" w:rsidRPr="00A74F80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0E560" w14:textId="042B0606" w:rsidR="00655927" w:rsidRPr="003651F4" w:rsidRDefault="00C029BE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29BE">
              <w:rPr>
                <w:rFonts w:ascii="Angsana New" w:hAnsi="Angsana New"/>
                <w:color w:val="000000"/>
                <w:sz w:val="30"/>
                <w:szCs w:val="30"/>
              </w:rPr>
              <w:t>8,926,260.3</w:t>
            </w:r>
            <w:r w:rsidR="0041093C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2C4001" w14:textId="77777777" w:rsidR="00655927" w:rsidRPr="00494247" w:rsidRDefault="0065592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0660B" w14:textId="6C7765C0" w:rsidR="00655927" w:rsidRPr="00FD28FC" w:rsidRDefault="005E1AB2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1AB2">
              <w:rPr>
                <w:rFonts w:ascii="Angsana New" w:hAnsi="Angsana New"/>
                <w:color w:val="000000"/>
                <w:sz w:val="30"/>
                <w:szCs w:val="30"/>
              </w:rPr>
              <w:t>8,925,907.39</w:t>
            </w:r>
          </w:p>
        </w:tc>
      </w:tr>
      <w:tr w:rsidR="00655927" w:rsidRPr="00494247" w14:paraId="224EEA27" w14:textId="77777777" w:rsidTr="00D44345">
        <w:trPr>
          <w:trHeight w:val="203"/>
        </w:trPr>
        <w:tc>
          <w:tcPr>
            <w:tcW w:w="2970" w:type="dxa"/>
            <w:vAlign w:val="bottom"/>
          </w:tcPr>
          <w:p w14:paraId="44C03C7D" w14:textId="77777777" w:rsidR="00655927" w:rsidRPr="00816665" w:rsidRDefault="00655927" w:rsidP="000A54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36" w:type="dxa"/>
          </w:tcPr>
          <w:p w14:paraId="1DDD5304" w14:textId="77777777" w:rsidR="00655927" w:rsidRPr="00A74F80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EC67E7E" w14:textId="77777777" w:rsidR="00655927" w:rsidRPr="003651F4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EF90E6" w14:textId="77777777" w:rsidR="00655927" w:rsidRPr="00A74F80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14969B54" w14:textId="77777777" w:rsidR="00655927" w:rsidRPr="003651F4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0D19BD6" w14:textId="77777777" w:rsidR="00655927" w:rsidRPr="00494247" w:rsidRDefault="0065592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545508" w14:textId="77777777" w:rsidR="00655927" w:rsidRPr="00FD28FC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55927" w:rsidRPr="00494247" w14:paraId="548FAB74" w14:textId="77777777" w:rsidTr="00D44345">
        <w:trPr>
          <w:trHeight w:val="203"/>
        </w:trPr>
        <w:tc>
          <w:tcPr>
            <w:tcW w:w="2970" w:type="dxa"/>
            <w:vAlign w:val="bottom"/>
          </w:tcPr>
          <w:p w14:paraId="48799044" w14:textId="397B2B3F" w:rsidR="00655927" w:rsidRPr="00D00FE3" w:rsidRDefault="00655927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7AA06015" w14:textId="77777777" w:rsidR="00655927" w:rsidRPr="00A74F80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5930E98" w14:textId="77777777" w:rsidR="00655927" w:rsidRPr="003651F4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A3DEEC" w14:textId="77777777" w:rsidR="00655927" w:rsidRPr="00A74F80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auto"/>
          </w:tcPr>
          <w:p w14:paraId="1AABC766" w14:textId="3E31188D" w:rsidR="00655927" w:rsidRPr="003651F4" w:rsidRDefault="007221D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4,725,447.73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0D485B" w14:textId="77777777" w:rsidR="00655927" w:rsidRPr="00494247" w:rsidRDefault="0065592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79D9CA8" w14:textId="59D7E9D4" w:rsidR="00655927" w:rsidRPr="00FD28FC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4,725,447.73</w:t>
            </w:r>
          </w:p>
        </w:tc>
      </w:tr>
      <w:tr w:rsidR="00655927" w:rsidRPr="00494247" w14:paraId="2691640E" w14:textId="77777777" w:rsidTr="00D44345">
        <w:trPr>
          <w:trHeight w:val="203"/>
        </w:trPr>
        <w:tc>
          <w:tcPr>
            <w:tcW w:w="2970" w:type="dxa"/>
            <w:vAlign w:val="bottom"/>
          </w:tcPr>
          <w:p w14:paraId="26B1537D" w14:textId="680A46B9" w:rsidR="00655927" w:rsidRPr="00D00FE3" w:rsidRDefault="00655927" w:rsidP="000A54D7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835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35D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835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</w:tcPr>
          <w:p w14:paraId="7BDCADC9" w14:textId="77777777" w:rsidR="00655927" w:rsidRPr="00A74F80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C03EDE1" w14:textId="77777777" w:rsidR="00655927" w:rsidRPr="003651F4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DC9C64E" w14:textId="77777777" w:rsidR="00655927" w:rsidRPr="00A74F80" w:rsidRDefault="006559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0C95196" w14:textId="3C7E18E0" w:rsidR="00655927" w:rsidRPr="003651F4" w:rsidRDefault="00C029BE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29BE">
              <w:rPr>
                <w:rFonts w:ascii="Angsana New" w:hAnsi="Angsana New"/>
                <w:color w:val="000000"/>
                <w:sz w:val="30"/>
                <w:szCs w:val="30"/>
              </w:rPr>
              <w:t>3,589,546.99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4BCAA0" w14:textId="77777777" w:rsidR="00655927" w:rsidRPr="00494247" w:rsidRDefault="0065592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A91B84" w14:textId="7F193895" w:rsidR="00655927" w:rsidRPr="00FD28FC" w:rsidRDefault="00D838CB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38CB">
              <w:rPr>
                <w:rFonts w:ascii="Angsana New" w:hAnsi="Angsana New"/>
                <w:color w:val="000000"/>
                <w:sz w:val="30"/>
                <w:szCs w:val="30"/>
              </w:rPr>
              <w:t>3,583,944.90</w:t>
            </w:r>
          </w:p>
        </w:tc>
      </w:tr>
    </w:tbl>
    <w:bookmarkEnd w:id="17"/>
    <w:p w14:paraId="28495E71" w14:textId="09C09F54" w:rsidR="00B03B3F" w:rsidRPr="009132B0" w:rsidRDefault="00B03B3F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9132B0">
        <w:rPr>
          <w:rFonts w:ascii="Angsana New" w:hAnsi="Angsana New"/>
          <w:b/>
          <w:bCs/>
          <w:sz w:val="30"/>
          <w:szCs w:val="30"/>
          <w:cs/>
        </w:rPr>
        <w:t>สินทรัพย์</w:t>
      </w:r>
      <w:r w:rsidR="00BE6074" w:rsidRPr="009132B0">
        <w:rPr>
          <w:rFonts w:ascii="Angsana New" w:hAnsi="Angsana New" w:hint="cs"/>
          <w:b/>
          <w:bCs/>
          <w:sz w:val="30"/>
          <w:szCs w:val="30"/>
          <w:cs/>
        </w:rPr>
        <w:t>ภาษีเงินได้รอการตัดบัญชี</w:t>
      </w:r>
    </w:p>
    <w:p w14:paraId="28495E72" w14:textId="608202CD" w:rsidR="001220AA" w:rsidRPr="001079F3" w:rsidRDefault="001079F3" w:rsidP="000A54D7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after="240" w:line="240" w:lineRule="auto"/>
        <w:ind w:left="990" w:hanging="450"/>
        <w:rPr>
          <w:rFonts w:ascii="Angsana New" w:hAnsi="Angsana New"/>
          <w:sz w:val="30"/>
          <w:szCs w:val="30"/>
        </w:rPr>
      </w:pPr>
      <w:r w:rsidRPr="001079F3">
        <w:rPr>
          <w:rFonts w:ascii="Angsana New" w:hAnsi="Angsana New"/>
          <w:sz w:val="30"/>
          <w:szCs w:val="30"/>
          <w:cs/>
        </w:rPr>
        <w:t>ส่วนประกอบของสินทรัพย์</w:t>
      </w:r>
      <w:r w:rsidR="001469BE">
        <w:rPr>
          <w:rFonts w:ascii="Angsana New" w:hAnsi="Angsana New" w:hint="cs"/>
          <w:sz w:val="30"/>
          <w:szCs w:val="30"/>
          <w:cs/>
        </w:rPr>
        <w:t>และหนี้สิน</w:t>
      </w:r>
      <w:r w:rsidRPr="001079F3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 ณ วันที่ </w:t>
      </w:r>
      <w:r w:rsidR="00652F33">
        <w:rPr>
          <w:rFonts w:ascii="Angsana New" w:hAnsi="Angsana New"/>
          <w:sz w:val="30"/>
          <w:szCs w:val="30"/>
        </w:rPr>
        <w:t>31</w:t>
      </w:r>
      <w:r w:rsidR="00652F33" w:rsidRPr="001079F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52F33">
        <w:rPr>
          <w:rFonts w:ascii="Angsana New" w:hAnsi="Angsana New"/>
          <w:sz w:val="30"/>
          <w:szCs w:val="30"/>
        </w:rPr>
        <w:t>256</w:t>
      </w:r>
      <w:r w:rsidR="00652F33">
        <w:rPr>
          <w:rFonts w:ascii="Angsana New" w:hAnsi="Angsana New" w:hint="cs"/>
          <w:sz w:val="30"/>
          <w:szCs w:val="30"/>
          <w:cs/>
        </w:rPr>
        <w:t>7</w:t>
      </w:r>
      <w:r w:rsidR="00652F33">
        <w:rPr>
          <w:rFonts w:ascii="Angsana New" w:hAnsi="Angsana New"/>
          <w:sz w:val="30"/>
          <w:szCs w:val="30"/>
        </w:rPr>
        <w:t xml:space="preserve"> </w:t>
      </w:r>
      <w:r w:rsidR="00652F33">
        <w:rPr>
          <w:rFonts w:ascii="Angsana New" w:hAnsi="Angsana New" w:hint="cs"/>
          <w:sz w:val="30"/>
          <w:szCs w:val="30"/>
          <w:cs/>
        </w:rPr>
        <w:t xml:space="preserve">และ </w:t>
      </w:r>
      <w:r w:rsidR="00652F33">
        <w:rPr>
          <w:rFonts w:ascii="Angsana New" w:hAnsi="Angsana New"/>
          <w:sz w:val="30"/>
          <w:szCs w:val="30"/>
        </w:rPr>
        <w:t>256</w:t>
      </w:r>
      <w:r w:rsidR="00652F33">
        <w:rPr>
          <w:rFonts w:ascii="Angsana New" w:hAnsi="Angsana New" w:hint="cs"/>
          <w:sz w:val="30"/>
          <w:szCs w:val="30"/>
          <w:cs/>
        </w:rPr>
        <w:t>6</w:t>
      </w:r>
      <w:r w:rsidR="00CC0D74">
        <w:rPr>
          <w:rFonts w:ascii="Angsana New" w:hAnsi="Angsana New"/>
          <w:sz w:val="30"/>
          <w:szCs w:val="30"/>
        </w:rPr>
        <w:t xml:space="preserve"> </w:t>
      </w:r>
      <w:r w:rsidRPr="001079F3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tbl>
      <w:tblPr>
        <w:tblW w:w="102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728"/>
        <w:gridCol w:w="1728"/>
        <w:gridCol w:w="236"/>
        <w:gridCol w:w="1728"/>
        <w:gridCol w:w="1728"/>
      </w:tblGrid>
      <w:tr w:rsidR="00F309E7" w:rsidRPr="005F6C33" w14:paraId="28495E77" w14:textId="77777777" w:rsidTr="009C203F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95E73" w14:textId="77777777" w:rsidR="00F309E7" w:rsidRPr="005F6C33" w:rsidRDefault="00F309E7" w:rsidP="000A54D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bookmarkStart w:id="18" w:name="_Hlk146543332"/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750BD18" w14:textId="77777777" w:rsidR="00F309E7" w:rsidRPr="005F6C33" w:rsidRDefault="00F309E7" w:rsidP="000A54D7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1A0DC514" w14:textId="1FB1E952" w:rsidR="00F309E7" w:rsidRPr="005F6C33" w:rsidRDefault="00F309E7" w:rsidP="000A54D7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AE2D48A" w14:textId="1FBFBEF7" w:rsidR="00F309E7" w:rsidRPr="005F6C33" w:rsidRDefault="00F309E7" w:rsidP="000A54D7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8495E74" w14:textId="22F9F96F" w:rsidR="00F309E7" w:rsidRPr="005F6C33" w:rsidRDefault="00F309E7" w:rsidP="000A54D7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8495E76" w14:textId="77777777" w:rsidR="00F309E7" w:rsidRPr="005F6C33" w:rsidRDefault="00F309E7" w:rsidP="000A54D7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610D1B" w:rsidRPr="005F6C33" w14:paraId="4F78B552" w14:textId="77777777" w:rsidTr="009C203F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21478" w14:textId="77777777" w:rsidR="00610D1B" w:rsidRPr="005F6C33" w:rsidRDefault="00610D1B" w:rsidP="000A54D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B87F7" w14:textId="17B6671B" w:rsidR="00610D1B" w:rsidRPr="005F6C33" w:rsidRDefault="00610D1B" w:rsidP="000A54D7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2DBC726" w14:textId="77777777" w:rsidR="00610D1B" w:rsidRPr="005F6C33" w:rsidRDefault="00610D1B" w:rsidP="000A54D7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B8D1C04" w14:textId="45C0D693" w:rsidR="00610D1B" w:rsidRPr="005F6C33" w:rsidRDefault="00610D1B" w:rsidP="000A54D7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2F33" w:rsidRPr="005F6C33" w14:paraId="28495E7C" w14:textId="77777777" w:rsidTr="009C203F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495E78" w14:textId="77777777" w:rsidR="00652F33" w:rsidRPr="005F6C33" w:rsidRDefault="00652F33" w:rsidP="000A54D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19DF5251" w14:textId="6A8CB919" w:rsidR="00652F33" w:rsidRDefault="00652F33" w:rsidP="000A54D7">
            <w:pPr>
              <w:pStyle w:val="1"/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5DC46FB6" w14:textId="6A03104D" w:rsidR="00652F33" w:rsidRDefault="00652F33" w:rsidP="000A54D7">
            <w:pPr>
              <w:pStyle w:val="1"/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 w:rsidRPr="00BC373D">
              <w:rPr>
                <w:rFonts w:hint="cs"/>
                <w:color w:val="000000"/>
                <w:sz w:val="30"/>
                <w:szCs w:val="30"/>
                <w:lang w:val="en-GB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E1B907" w14:textId="5D3F3AED" w:rsidR="00652F33" w:rsidRDefault="00652F33" w:rsidP="000A54D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28495E79" w14:textId="24FB33D4" w:rsidR="00652F33" w:rsidRPr="001079F3" w:rsidRDefault="00652F33" w:rsidP="000A54D7">
            <w:pPr>
              <w:pStyle w:val="1"/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28495E7B" w14:textId="21971851" w:rsidR="00652F33" w:rsidRPr="001079F3" w:rsidRDefault="00652F33" w:rsidP="000A54D7">
            <w:pPr>
              <w:pStyle w:val="1"/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 w:rsidRPr="00BC373D">
              <w:rPr>
                <w:rFonts w:hint="cs"/>
                <w:color w:val="000000"/>
                <w:sz w:val="30"/>
                <w:szCs w:val="30"/>
                <w:lang w:val="en-GB"/>
              </w:rPr>
              <w:t>6</w:t>
            </w:r>
          </w:p>
        </w:tc>
      </w:tr>
      <w:tr w:rsidR="009132B0" w:rsidRPr="005F6C33" w14:paraId="28495E86" w14:textId="77777777" w:rsidTr="00AD00F0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495E82" w14:textId="449A3D2C" w:rsidR="009132B0" w:rsidRPr="002A5498" w:rsidRDefault="009132B0" w:rsidP="000A54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79F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shd w:val="clear" w:color="auto" w:fill="auto"/>
          </w:tcPr>
          <w:p w14:paraId="48378CD1" w14:textId="08DB20F7" w:rsidR="009132B0" w:rsidRPr="00E6515D" w:rsidRDefault="009132B0" w:rsidP="000A54D7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71CE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FF71C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71CE">
              <w:rPr>
                <w:rFonts w:ascii="Angsana New" w:hAnsi="Angsana New"/>
                <w:color w:val="000000"/>
                <w:sz w:val="30"/>
                <w:szCs w:val="30"/>
                <w:cs/>
              </w:rPr>
              <w:t>401</w:t>
            </w:r>
            <w:r w:rsidRPr="00FF71C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71CE">
              <w:rPr>
                <w:rFonts w:ascii="Angsana New" w:hAnsi="Angsana New"/>
                <w:color w:val="000000"/>
                <w:sz w:val="30"/>
                <w:szCs w:val="30"/>
                <w:cs/>
              </w:rPr>
              <w:t>439.68</w:t>
            </w:r>
          </w:p>
        </w:tc>
        <w:tc>
          <w:tcPr>
            <w:tcW w:w="1728" w:type="dxa"/>
            <w:shd w:val="clear" w:color="auto" w:fill="auto"/>
          </w:tcPr>
          <w:p w14:paraId="18DABB88" w14:textId="6F21CA58" w:rsidR="009132B0" w:rsidRPr="00E6515D" w:rsidRDefault="009132B0" w:rsidP="000A54D7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727</w:t>
            </w:r>
            <w:r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922</w:t>
            </w:r>
            <w:r w:rsidRPr="00E6515D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14:paraId="26A04524" w14:textId="1B61FAAF" w:rsidR="009132B0" w:rsidRPr="00313999" w:rsidRDefault="009132B0" w:rsidP="000A54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28495E83" w14:textId="2939220F" w:rsidR="009132B0" w:rsidRPr="00E6515D" w:rsidRDefault="009132B0" w:rsidP="000A54D7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71CE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FF71C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71CE">
              <w:rPr>
                <w:rFonts w:ascii="Angsana New" w:hAnsi="Angsana New"/>
                <w:color w:val="000000"/>
                <w:sz w:val="30"/>
                <w:szCs w:val="30"/>
                <w:cs/>
              </w:rPr>
              <w:t>401</w:t>
            </w:r>
            <w:r w:rsidRPr="00FF71C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71CE">
              <w:rPr>
                <w:rFonts w:ascii="Angsana New" w:hAnsi="Angsana New"/>
                <w:color w:val="000000"/>
                <w:sz w:val="30"/>
                <w:szCs w:val="30"/>
                <w:cs/>
              </w:rPr>
              <w:t>439.68</w:t>
            </w:r>
          </w:p>
        </w:tc>
        <w:tc>
          <w:tcPr>
            <w:tcW w:w="1728" w:type="dxa"/>
            <w:shd w:val="clear" w:color="auto" w:fill="auto"/>
          </w:tcPr>
          <w:p w14:paraId="28495E85" w14:textId="029D2C76" w:rsidR="009132B0" w:rsidRPr="00E6515D" w:rsidRDefault="009132B0" w:rsidP="000A54D7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525</w:t>
            </w:r>
            <w:r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834</w:t>
            </w:r>
            <w:r w:rsidRPr="00E6515D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</w:tr>
      <w:tr w:rsidR="009132B0" w:rsidRPr="005F6C33" w14:paraId="2CA163F8" w14:textId="77777777" w:rsidTr="00AD00F0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EFF3D5" w14:textId="60C1411D" w:rsidR="009132B0" w:rsidRPr="001079F3" w:rsidRDefault="009132B0" w:rsidP="000A54D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1079F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28" w:type="dxa"/>
            <w:shd w:val="clear" w:color="auto" w:fill="auto"/>
          </w:tcPr>
          <w:p w14:paraId="166A18E2" w14:textId="4C1B3094" w:rsidR="009132B0" w:rsidRPr="00E6515D" w:rsidRDefault="009132B0" w:rsidP="000A54D7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6CF9">
              <w:rPr>
                <w:rFonts w:ascii="Angsana New" w:hAnsi="Angsana New"/>
                <w:color w:val="000000"/>
                <w:sz w:val="30"/>
                <w:szCs w:val="30"/>
                <w:cs/>
              </w:rPr>
              <w:t>(452</w:t>
            </w:r>
            <w:r w:rsidRPr="00346CF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46CF9">
              <w:rPr>
                <w:rFonts w:ascii="Angsana New" w:hAnsi="Angsana New"/>
                <w:color w:val="000000"/>
                <w:sz w:val="30"/>
                <w:szCs w:val="30"/>
                <w:cs/>
              </w:rPr>
              <w:t>643.56)</w:t>
            </w:r>
          </w:p>
        </w:tc>
        <w:tc>
          <w:tcPr>
            <w:tcW w:w="1728" w:type="dxa"/>
            <w:shd w:val="clear" w:color="auto" w:fill="auto"/>
          </w:tcPr>
          <w:p w14:paraId="7F495C28" w14:textId="37AD327E" w:rsidR="009132B0" w:rsidRPr="00E6515D" w:rsidRDefault="009132B0" w:rsidP="000A54D7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6515D">
              <w:rPr>
                <w:rFonts w:ascii="Angsana New" w:hAnsi="Angsana New"/>
                <w:color w:val="000000"/>
                <w:sz w:val="30"/>
                <w:szCs w:val="30"/>
              </w:rPr>
              <w:t>(94,113.39)</w:t>
            </w:r>
          </w:p>
        </w:tc>
        <w:tc>
          <w:tcPr>
            <w:tcW w:w="236" w:type="dxa"/>
            <w:shd w:val="clear" w:color="auto" w:fill="auto"/>
          </w:tcPr>
          <w:p w14:paraId="3C61645D" w14:textId="77777777" w:rsidR="009132B0" w:rsidRPr="00313999" w:rsidRDefault="009132B0" w:rsidP="000A54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7F542B1C" w14:textId="14123428" w:rsidR="009132B0" w:rsidRPr="00E6515D" w:rsidRDefault="009132B0" w:rsidP="000A54D7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6CF9">
              <w:rPr>
                <w:rFonts w:ascii="Angsana New" w:hAnsi="Angsana New"/>
                <w:color w:val="000000"/>
                <w:sz w:val="30"/>
                <w:szCs w:val="30"/>
                <w:cs/>
              </w:rPr>
              <w:t>(452</w:t>
            </w:r>
            <w:r w:rsidRPr="00346CF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46CF9">
              <w:rPr>
                <w:rFonts w:ascii="Angsana New" w:hAnsi="Angsana New"/>
                <w:color w:val="000000"/>
                <w:sz w:val="30"/>
                <w:szCs w:val="30"/>
                <w:cs/>
              </w:rPr>
              <w:t>643.56)</w:t>
            </w:r>
          </w:p>
        </w:tc>
        <w:tc>
          <w:tcPr>
            <w:tcW w:w="1728" w:type="dxa"/>
            <w:shd w:val="clear" w:color="auto" w:fill="auto"/>
          </w:tcPr>
          <w:p w14:paraId="5B06BD84" w14:textId="595A03AE" w:rsidR="009132B0" w:rsidRPr="00E6515D" w:rsidRDefault="009132B0" w:rsidP="000A54D7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6515D">
              <w:rPr>
                <w:rFonts w:ascii="Angsana New" w:hAnsi="Angsana New"/>
                <w:color w:val="000000"/>
                <w:sz w:val="30"/>
                <w:szCs w:val="30"/>
              </w:rPr>
              <w:t>(94,113.39)</w:t>
            </w:r>
          </w:p>
        </w:tc>
      </w:tr>
      <w:tr w:rsidR="009132B0" w:rsidRPr="005F6C33" w14:paraId="28495E90" w14:textId="77777777" w:rsidTr="00AD00F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06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28495E8C" w14:textId="7703BDA9" w:rsidR="009132B0" w:rsidRPr="001079F3" w:rsidRDefault="009132B0" w:rsidP="000A54D7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6B071AAF" w14:textId="0D567606" w:rsidR="009132B0" w:rsidRPr="00E6515D" w:rsidRDefault="009132B0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71CE">
              <w:rPr>
                <w:rFonts w:ascii="Angsana New" w:hAnsi="Angsana New"/>
                <w:color w:val="000000"/>
                <w:sz w:val="30"/>
                <w:szCs w:val="30"/>
              </w:rPr>
              <w:t>9,948,796.12</w:t>
            </w:r>
          </w:p>
        </w:tc>
        <w:tc>
          <w:tcPr>
            <w:tcW w:w="1728" w:type="dxa"/>
            <w:shd w:val="clear" w:color="auto" w:fill="auto"/>
          </w:tcPr>
          <w:p w14:paraId="5660F8F8" w14:textId="0A378CBD" w:rsidR="009132B0" w:rsidRPr="00E6515D" w:rsidRDefault="009132B0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633</w:t>
            </w:r>
            <w:r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809</w:t>
            </w:r>
            <w:r w:rsidRPr="00E6515D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14:paraId="4E35C706" w14:textId="30696553" w:rsidR="009132B0" w:rsidRPr="001079F3" w:rsidRDefault="009132B0" w:rsidP="000A54D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28495E8D" w14:textId="382EA2AA" w:rsidR="009132B0" w:rsidRPr="00E6515D" w:rsidRDefault="009132B0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71CE">
              <w:rPr>
                <w:rFonts w:ascii="Angsana New" w:hAnsi="Angsana New"/>
                <w:color w:val="000000"/>
                <w:sz w:val="30"/>
                <w:szCs w:val="30"/>
              </w:rPr>
              <w:t>9,948,796.12</w:t>
            </w:r>
          </w:p>
        </w:tc>
        <w:tc>
          <w:tcPr>
            <w:tcW w:w="1728" w:type="dxa"/>
            <w:shd w:val="clear" w:color="auto" w:fill="auto"/>
          </w:tcPr>
          <w:p w14:paraId="28495E8F" w14:textId="61CF2B91" w:rsidR="009132B0" w:rsidRPr="00E6515D" w:rsidRDefault="009132B0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431</w:t>
            </w:r>
            <w:r w:rsidRPr="00E651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721</w:t>
            </w:r>
            <w:r w:rsidRPr="00E6515D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</w:tr>
      <w:bookmarkEnd w:id="18"/>
    </w:tbl>
    <w:p w14:paraId="32BE2A2D" w14:textId="77777777" w:rsidR="00602C67" w:rsidRDefault="00602C67" w:rsidP="000A54D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77F53839" w14:textId="77777777" w:rsidR="000038FC" w:rsidRDefault="000038FC" w:rsidP="000A54D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0780CAA1" w14:textId="77777777" w:rsidR="000038FC" w:rsidRDefault="000038FC" w:rsidP="000A54D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20781BA2" w14:textId="77777777" w:rsidR="000038FC" w:rsidRDefault="000038FC" w:rsidP="000A54D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637788B0" w14:textId="77777777" w:rsidR="00E417BC" w:rsidRDefault="00E417BC" w:rsidP="000A54D7">
      <w:pPr>
        <w:pStyle w:val="ListParagraph"/>
        <w:tabs>
          <w:tab w:val="clear" w:pos="907"/>
          <w:tab w:val="left" w:pos="990"/>
        </w:tabs>
        <w:spacing w:before="240" w:line="240" w:lineRule="auto"/>
        <w:ind w:left="990"/>
        <w:rPr>
          <w:rFonts w:ascii="Angsana New" w:hAnsi="Angsana New"/>
          <w:sz w:val="30"/>
          <w:szCs w:val="30"/>
        </w:rPr>
      </w:pPr>
      <w:r w:rsidRPr="00771A51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tbl>
      <w:tblPr>
        <w:tblW w:w="10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06"/>
        <w:gridCol w:w="1600"/>
        <w:gridCol w:w="1656"/>
        <w:gridCol w:w="1609"/>
        <w:gridCol w:w="1656"/>
      </w:tblGrid>
      <w:tr w:rsidR="00427BBA" w:rsidRPr="00187E6C" w14:paraId="74B6FDEE" w14:textId="77777777">
        <w:tc>
          <w:tcPr>
            <w:tcW w:w="3506" w:type="dxa"/>
          </w:tcPr>
          <w:p w14:paraId="7D720EB0" w14:textId="77777777" w:rsidR="00427BBA" w:rsidRPr="00187E6C" w:rsidRDefault="00427BBA" w:rsidP="000A54D7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4"/>
          </w:tcPr>
          <w:p w14:paraId="1BAA70D3" w14:textId="77777777" w:rsidR="00427BBA" w:rsidRPr="00187E6C" w:rsidRDefault="00427BBA" w:rsidP="000A54D7">
            <w:pPr>
              <w:pStyle w:val="1"/>
              <w:pBdr>
                <w:bottom w:val="none" w:sz="0" w:space="0" w:color="auto"/>
              </w:pBdr>
              <w:rPr>
                <w:color w:val="000000"/>
                <w:szCs w:val="26"/>
              </w:rPr>
            </w:pPr>
            <w:r w:rsidRPr="00187E6C">
              <w:rPr>
                <w:sz w:val="28"/>
                <w:szCs w:val="28"/>
              </w:rPr>
              <w:t>(</w:t>
            </w:r>
            <w:r w:rsidRPr="00187E6C">
              <w:rPr>
                <w:sz w:val="28"/>
                <w:szCs w:val="28"/>
                <w:cs/>
              </w:rPr>
              <w:t>หน่วย: บาท)</w:t>
            </w:r>
          </w:p>
        </w:tc>
      </w:tr>
      <w:tr w:rsidR="00427BBA" w:rsidRPr="00187E6C" w14:paraId="2BF142A2" w14:textId="77777777">
        <w:tc>
          <w:tcPr>
            <w:tcW w:w="3506" w:type="dxa"/>
          </w:tcPr>
          <w:p w14:paraId="2B3884E7" w14:textId="77777777" w:rsidR="00427BBA" w:rsidRPr="00187E6C" w:rsidRDefault="00427BBA" w:rsidP="000A54D7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4"/>
          </w:tcPr>
          <w:p w14:paraId="324F6C0F" w14:textId="77777777" w:rsidR="00427BBA" w:rsidRPr="002D7AD0" w:rsidRDefault="00427BBA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highlight w:val="yellow"/>
              </w:rPr>
            </w:pPr>
            <w:r w:rsidRPr="002F063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27BBA" w:rsidRPr="00187E6C" w14:paraId="1D3F2ED0" w14:textId="77777777">
        <w:tc>
          <w:tcPr>
            <w:tcW w:w="3506" w:type="dxa"/>
          </w:tcPr>
          <w:p w14:paraId="619609C1" w14:textId="77777777" w:rsidR="00427BBA" w:rsidRPr="00187E6C" w:rsidRDefault="00427BBA" w:rsidP="000A54D7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54012733" w14:textId="77777777" w:rsidR="00427BBA" w:rsidRPr="00187E6C" w:rsidRDefault="00427BBA" w:rsidP="000A54D7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</w:p>
        </w:tc>
        <w:tc>
          <w:tcPr>
            <w:tcW w:w="3265" w:type="dxa"/>
            <w:gridSpan w:val="2"/>
          </w:tcPr>
          <w:p w14:paraId="4B49B38E" w14:textId="77777777" w:rsidR="00427BBA" w:rsidRPr="00187E6C" w:rsidRDefault="00427BBA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  <w:cs/>
              </w:rPr>
            </w:pPr>
            <w:r w:rsidRPr="00187E6C">
              <w:rPr>
                <w:szCs w:val="26"/>
                <w:cs/>
              </w:rPr>
              <w:t>บันทึกเป็น</w:t>
            </w:r>
            <w:r>
              <w:rPr>
                <w:rFonts w:hint="cs"/>
                <w:szCs w:val="26"/>
                <w:cs/>
              </w:rPr>
              <w:t>(</w:t>
            </w:r>
            <w:r w:rsidRPr="00187E6C">
              <w:rPr>
                <w:szCs w:val="26"/>
                <w:cs/>
              </w:rPr>
              <w:t>รายจ่าย</w:t>
            </w:r>
            <w:r>
              <w:rPr>
                <w:rFonts w:hint="cs"/>
                <w:szCs w:val="26"/>
                <w:cs/>
              </w:rPr>
              <w:t>)</w:t>
            </w:r>
            <w:r w:rsidRPr="00187E6C">
              <w:rPr>
                <w:szCs w:val="26"/>
                <w:cs/>
              </w:rPr>
              <w:t xml:space="preserve"> / รายได้</w:t>
            </w:r>
            <w:r>
              <w:rPr>
                <w:rFonts w:hint="cs"/>
                <w:szCs w:val="26"/>
                <w:cs/>
              </w:rPr>
              <w:t xml:space="preserve"> </w:t>
            </w:r>
            <w:r w:rsidRPr="00187E6C">
              <w:rPr>
                <w:szCs w:val="26"/>
                <w:cs/>
              </w:rPr>
              <w:t>ใน</w:t>
            </w:r>
          </w:p>
        </w:tc>
        <w:tc>
          <w:tcPr>
            <w:tcW w:w="1656" w:type="dxa"/>
          </w:tcPr>
          <w:p w14:paraId="657A3B3B" w14:textId="77777777" w:rsidR="00427BBA" w:rsidRPr="00187E6C" w:rsidRDefault="00427BBA" w:rsidP="000A54D7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427BBA" w:rsidRPr="00187E6C" w14:paraId="25CFCCEC" w14:textId="77777777">
        <w:tc>
          <w:tcPr>
            <w:tcW w:w="3506" w:type="dxa"/>
          </w:tcPr>
          <w:p w14:paraId="1BF39604" w14:textId="77777777" w:rsidR="00427BBA" w:rsidRPr="00187E6C" w:rsidRDefault="00427BBA" w:rsidP="000A54D7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6ACED09F" w14:textId="3AABDF86" w:rsidR="00427BBA" w:rsidRPr="00187E6C" w:rsidRDefault="00427BBA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</w:rPr>
            </w:pPr>
            <w:r w:rsidRPr="00187E6C">
              <w:rPr>
                <w:szCs w:val="26"/>
              </w:rPr>
              <w:t xml:space="preserve">1 </w:t>
            </w:r>
            <w:r w:rsidRPr="00187E6C">
              <w:rPr>
                <w:szCs w:val="26"/>
                <w:cs/>
              </w:rPr>
              <w:t xml:space="preserve">มกราคม </w:t>
            </w:r>
            <w:r w:rsidRPr="00187E6C">
              <w:rPr>
                <w:szCs w:val="26"/>
              </w:rPr>
              <w:t>256</w:t>
            </w:r>
            <w:r w:rsidR="003302D4">
              <w:rPr>
                <w:szCs w:val="26"/>
              </w:rPr>
              <w:t>7</w:t>
            </w:r>
          </w:p>
          <w:p w14:paraId="1B26544E" w14:textId="77777777" w:rsidR="00427BBA" w:rsidRPr="00187E6C" w:rsidRDefault="00427BBA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  <w:tc>
          <w:tcPr>
            <w:tcW w:w="1656" w:type="dxa"/>
          </w:tcPr>
          <w:p w14:paraId="287D0795" w14:textId="77777777" w:rsidR="00427BBA" w:rsidRPr="00187E6C" w:rsidRDefault="00427BBA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color w:val="000000"/>
                <w:szCs w:val="26"/>
                <w:cs/>
              </w:rPr>
              <w:t>กำไรหรือขาดทุน</w:t>
            </w:r>
          </w:p>
          <w:p w14:paraId="5F98B166" w14:textId="77777777" w:rsidR="00427BBA" w:rsidRPr="00187E6C" w:rsidRDefault="00427BBA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  <w:tc>
          <w:tcPr>
            <w:tcW w:w="1609" w:type="dxa"/>
          </w:tcPr>
          <w:p w14:paraId="7FDA80D3" w14:textId="77777777" w:rsidR="00427BBA" w:rsidRPr="00187E6C" w:rsidRDefault="00427BBA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</w:rPr>
            </w:pPr>
            <w:r w:rsidRPr="00187E6C">
              <w:rPr>
                <w:szCs w:val="26"/>
                <w:cs/>
              </w:rPr>
              <w:t>กำไรขาดทุน</w:t>
            </w:r>
          </w:p>
          <w:p w14:paraId="7C8D18A2" w14:textId="77777777" w:rsidR="00427BBA" w:rsidRPr="00187E6C" w:rsidRDefault="00427BBA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szCs w:val="26"/>
                <w:cs/>
              </w:rPr>
              <w:t>เบ็ดเสร็จอื่น</w:t>
            </w:r>
          </w:p>
        </w:tc>
        <w:tc>
          <w:tcPr>
            <w:tcW w:w="1656" w:type="dxa"/>
          </w:tcPr>
          <w:p w14:paraId="4BF6F3F7" w14:textId="2B73F5DB" w:rsidR="00427BBA" w:rsidRPr="00187E6C" w:rsidRDefault="00427BBA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color w:val="000000"/>
                <w:szCs w:val="26"/>
              </w:rPr>
              <w:t xml:space="preserve">31 </w:t>
            </w:r>
            <w:r w:rsidRPr="00187E6C">
              <w:rPr>
                <w:color w:val="000000"/>
                <w:szCs w:val="26"/>
                <w:cs/>
              </w:rPr>
              <w:t xml:space="preserve">ธันวาคม </w:t>
            </w:r>
            <w:r w:rsidRPr="00187E6C">
              <w:rPr>
                <w:color w:val="000000"/>
                <w:szCs w:val="26"/>
              </w:rPr>
              <w:t>256</w:t>
            </w:r>
            <w:r w:rsidR="003302D4">
              <w:rPr>
                <w:color w:val="000000"/>
                <w:szCs w:val="26"/>
              </w:rPr>
              <w:t>7</w:t>
            </w:r>
          </w:p>
          <w:p w14:paraId="5BFA20F9" w14:textId="77777777" w:rsidR="00427BBA" w:rsidRPr="00187E6C" w:rsidRDefault="00427BBA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427BBA" w:rsidRPr="00187E6C" w14:paraId="28F012F6" w14:textId="77777777">
        <w:tc>
          <w:tcPr>
            <w:tcW w:w="3506" w:type="dxa"/>
          </w:tcPr>
          <w:p w14:paraId="2FF532C2" w14:textId="77777777" w:rsidR="00427BBA" w:rsidRPr="00187E6C" w:rsidRDefault="00427BBA" w:rsidP="000A54D7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6CA8F8B7" w14:textId="77777777" w:rsidR="00427BBA" w:rsidRPr="00187E6C" w:rsidRDefault="00427BBA" w:rsidP="000A54D7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</w:p>
        </w:tc>
        <w:tc>
          <w:tcPr>
            <w:tcW w:w="3265" w:type="dxa"/>
            <w:gridSpan w:val="2"/>
          </w:tcPr>
          <w:p w14:paraId="295A862F" w14:textId="7F18CE0D" w:rsidR="00427BBA" w:rsidRPr="00187E6C" w:rsidRDefault="00427BBA" w:rsidP="000A54D7">
            <w:pPr>
              <w:pStyle w:val="1"/>
              <w:pBdr>
                <w:bottom w:val="none" w:sz="0" w:space="0" w:color="auto"/>
              </w:pBdr>
              <w:ind w:left="25"/>
              <w:jc w:val="left"/>
              <w:rPr>
                <w:i/>
                <w:iCs/>
                <w:szCs w:val="26"/>
                <w:cs/>
              </w:rPr>
            </w:pPr>
            <w:r w:rsidRPr="006723FB">
              <w:rPr>
                <w:i/>
                <w:iCs/>
                <w:szCs w:val="26"/>
                <w:cs/>
              </w:rPr>
              <w:t xml:space="preserve">( หมายเหตุ  </w:t>
            </w:r>
            <w:r w:rsidRPr="006723FB">
              <w:rPr>
                <w:i/>
                <w:iCs/>
                <w:szCs w:val="26"/>
              </w:rPr>
              <w:t>1</w:t>
            </w:r>
            <w:r w:rsidR="00AC507E">
              <w:rPr>
                <w:i/>
                <w:iCs/>
                <w:szCs w:val="26"/>
              </w:rPr>
              <w:t>5</w:t>
            </w:r>
            <w:r w:rsidRPr="006723FB">
              <w:rPr>
                <w:i/>
                <w:iCs/>
                <w:szCs w:val="26"/>
              </w:rPr>
              <w:t>.2</w:t>
            </w:r>
            <w:r w:rsidRPr="006723FB">
              <w:rPr>
                <w:i/>
                <w:iCs/>
                <w:szCs w:val="26"/>
                <w:cs/>
              </w:rPr>
              <w:t xml:space="preserve"> )</w:t>
            </w:r>
          </w:p>
        </w:tc>
        <w:tc>
          <w:tcPr>
            <w:tcW w:w="1656" w:type="dxa"/>
          </w:tcPr>
          <w:p w14:paraId="10DA7CBD" w14:textId="77777777" w:rsidR="00427BBA" w:rsidRPr="00187E6C" w:rsidRDefault="00427BBA" w:rsidP="000A54D7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427BBA" w:rsidRPr="00187E6C" w14:paraId="541A3F1A" w14:textId="77777777">
        <w:trPr>
          <w:trHeight w:val="203"/>
        </w:trPr>
        <w:tc>
          <w:tcPr>
            <w:tcW w:w="3506" w:type="dxa"/>
            <w:vAlign w:val="center"/>
          </w:tcPr>
          <w:p w14:paraId="1D1438F7" w14:textId="77777777" w:rsidR="00427BBA" w:rsidRPr="00187E6C" w:rsidRDefault="00427BBA" w:rsidP="000A54D7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00" w:type="dxa"/>
            <w:shd w:val="clear" w:color="auto" w:fill="auto"/>
          </w:tcPr>
          <w:p w14:paraId="2BDA2E27" w14:textId="77777777" w:rsidR="00427BBA" w:rsidRPr="00187E6C" w:rsidRDefault="00427BBA" w:rsidP="000A54D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6C296083" w14:textId="77777777" w:rsidR="00427BBA" w:rsidRPr="00187E6C" w:rsidRDefault="00427BBA" w:rsidP="000A54D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0A687356" w14:textId="77777777" w:rsidR="00427BBA" w:rsidRPr="00187E6C" w:rsidRDefault="00427BBA" w:rsidP="000A54D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14:paraId="641D5387" w14:textId="77777777" w:rsidR="00427BBA" w:rsidRPr="00187E6C" w:rsidRDefault="00427BBA" w:rsidP="000A54D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302D4" w:rsidRPr="00187E6C" w14:paraId="13F687B4" w14:textId="77777777" w:rsidTr="006E2022">
        <w:trPr>
          <w:trHeight w:val="203"/>
        </w:trPr>
        <w:tc>
          <w:tcPr>
            <w:tcW w:w="3506" w:type="dxa"/>
            <w:vAlign w:val="center"/>
          </w:tcPr>
          <w:p w14:paraId="0DF3B937" w14:textId="77777777" w:rsidR="003302D4" w:rsidRPr="00187E6C" w:rsidRDefault="003302D4" w:rsidP="000A54D7">
            <w:pPr>
              <w:spacing w:line="240" w:lineRule="auto"/>
              <w:ind w:left="166" w:right="-45" w:hanging="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A15349E" w14:textId="221786A0" w:rsidR="003302D4" w:rsidRPr="00187E6C" w:rsidRDefault="003302D4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296.37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A906FBB" w14:textId="50FBD002" w:rsidR="003302D4" w:rsidRPr="00187E6C" w:rsidRDefault="00FD2F9D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D2F9D">
              <w:rPr>
                <w:rFonts w:ascii="Angsana New" w:hAnsi="Angsana New"/>
                <w:color w:val="000000"/>
                <w:sz w:val="26"/>
                <w:szCs w:val="26"/>
              </w:rPr>
              <w:t>100,534.77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121B4D13" w14:textId="6767BF7B" w:rsidR="003302D4" w:rsidRPr="005B6127" w:rsidRDefault="00FD2F9D" w:rsidP="001469B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C689A5C" w14:textId="09CA0AA4" w:rsidR="003302D4" w:rsidRPr="00187E6C" w:rsidRDefault="00CE2552" w:rsidP="001469B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E2552">
              <w:rPr>
                <w:rFonts w:ascii="Angsana New" w:hAnsi="Angsana New"/>
                <w:color w:val="000000"/>
                <w:sz w:val="26"/>
                <w:szCs w:val="26"/>
              </w:rPr>
              <w:t>102,831.14</w:t>
            </w:r>
          </w:p>
        </w:tc>
      </w:tr>
      <w:tr w:rsidR="003302D4" w:rsidRPr="00187E6C" w14:paraId="62512FD4" w14:textId="77777777" w:rsidTr="006E2022">
        <w:trPr>
          <w:trHeight w:val="203"/>
        </w:trPr>
        <w:tc>
          <w:tcPr>
            <w:tcW w:w="3506" w:type="dxa"/>
            <w:vAlign w:val="bottom"/>
          </w:tcPr>
          <w:p w14:paraId="73C0B46B" w14:textId="77777777" w:rsidR="003302D4" w:rsidRPr="00187E6C" w:rsidRDefault="003302D4" w:rsidP="000A54D7">
            <w:pPr>
              <w:spacing w:line="240" w:lineRule="auto"/>
              <w:ind w:left="166" w:right="-45" w:hanging="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600" w:type="dxa"/>
            <w:shd w:val="clear" w:color="auto" w:fill="auto"/>
          </w:tcPr>
          <w:p w14:paraId="42D65745" w14:textId="09620864" w:rsidR="003302D4" w:rsidRPr="00187E6C" w:rsidRDefault="003302D4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167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384.68</w:t>
            </w:r>
          </w:p>
        </w:tc>
        <w:tc>
          <w:tcPr>
            <w:tcW w:w="1656" w:type="dxa"/>
            <w:shd w:val="clear" w:color="auto" w:fill="auto"/>
          </w:tcPr>
          <w:p w14:paraId="33DEC936" w14:textId="22AD9163" w:rsidR="003302D4" w:rsidRPr="00187E6C" w:rsidRDefault="00CE2552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E2552">
              <w:rPr>
                <w:rFonts w:ascii="Angsana New" w:hAnsi="Angsana New"/>
                <w:color w:val="000000"/>
                <w:sz w:val="26"/>
                <w:szCs w:val="26"/>
              </w:rPr>
              <w:t>491,533.73</w:t>
            </w:r>
          </w:p>
        </w:tc>
        <w:tc>
          <w:tcPr>
            <w:tcW w:w="1609" w:type="dxa"/>
            <w:shd w:val="clear" w:color="auto" w:fill="auto"/>
          </w:tcPr>
          <w:p w14:paraId="04D9D99D" w14:textId="1229BAF6" w:rsidR="003302D4" w:rsidRPr="00187E6C" w:rsidRDefault="00FD2F9D" w:rsidP="001469B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347E09F8" w14:textId="1E477197" w:rsidR="003302D4" w:rsidRPr="00187E6C" w:rsidRDefault="00CE2552" w:rsidP="001469B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E2552">
              <w:rPr>
                <w:rFonts w:ascii="Angsana New" w:hAnsi="Angsana New"/>
                <w:color w:val="000000"/>
                <w:sz w:val="26"/>
                <w:szCs w:val="26"/>
              </w:rPr>
              <w:t>1,658,918.41</w:t>
            </w:r>
          </w:p>
        </w:tc>
      </w:tr>
      <w:tr w:rsidR="003302D4" w:rsidRPr="00187E6C" w14:paraId="1908E3D8" w14:textId="77777777" w:rsidTr="006E2022">
        <w:trPr>
          <w:trHeight w:val="203"/>
        </w:trPr>
        <w:tc>
          <w:tcPr>
            <w:tcW w:w="3506" w:type="dxa"/>
            <w:vAlign w:val="bottom"/>
          </w:tcPr>
          <w:p w14:paraId="5FA4D5D2" w14:textId="77777777" w:rsidR="003302D4" w:rsidRPr="00187E6C" w:rsidRDefault="003302D4" w:rsidP="000A54D7">
            <w:pPr>
              <w:spacing w:line="240" w:lineRule="auto"/>
              <w:ind w:left="157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ประมาณการหนี้สินจากการรับคืน</w:t>
            </w:r>
          </w:p>
        </w:tc>
        <w:tc>
          <w:tcPr>
            <w:tcW w:w="1600" w:type="dxa"/>
            <w:shd w:val="clear" w:color="auto" w:fill="auto"/>
          </w:tcPr>
          <w:p w14:paraId="51ABB227" w14:textId="47847AF4" w:rsidR="003302D4" w:rsidRPr="00187E6C" w:rsidRDefault="003302D4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56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237.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59</w:t>
            </w:r>
          </w:p>
        </w:tc>
        <w:tc>
          <w:tcPr>
            <w:tcW w:w="1656" w:type="dxa"/>
            <w:shd w:val="clear" w:color="auto" w:fill="auto"/>
          </w:tcPr>
          <w:p w14:paraId="42DE6C57" w14:textId="35DD6F0B" w:rsidR="003302D4" w:rsidRPr="00187E6C" w:rsidRDefault="00CE2552" w:rsidP="001469BE">
            <w:pPr>
              <w:spacing w:line="240" w:lineRule="auto"/>
              <w:ind w:right="7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9" w:type="dxa"/>
            <w:shd w:val="clear" w:color="auto" w:fill="auto"/>
          </w:tcPr>
          <w:p w14:paraId="69EF2E34" w14:textId="65F62AB5" w:rsidR="003302D4" w:rsidRPr="00187E6C" w:rsidRDefault="00FD2F9D" w:rsidP="001469B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17CC709D" w14:textId="3653EC9F" w:rsidR="003302D4" w:rsidRPr="00187E6C" w:rsidRDefault="00CE2552" w:rsidP="001469B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56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237.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59</w:t>
            </w:r>
          </w:p>
        </w:tc>
      </w:tr>
      <w:tr w:rsidR="003302D4" w:rsidRPr="00187E6C" w14:paraId="4C14914B" w14:textId="77777777" w:rsidTr="006E2022">
        <w:trPr>
          <w:trHeight w:val="203"/>
        </w:trPr>
        <w:tc>
          <w:tcPr>
            <w:tcW w:w="3506" w:type="dxa"/>
            <w:shd w:val="clear" w:color="auto" w:fill="auto"/>
            <w:vAlign w:val="bottom"/>
          </w:tcPr>
          <w:p w14:paraId="0519A0C7" w14:textId="77777777" w:rsidR="003302D4" w:rsidRPr="00187E6C" w:rsidRDefault="003302D4" w:rsidP="000A54D7">
            <w:pPr>
              <w:spacing w:line="240" w:lineRule="auto"/>
              <w:ind w:left="166" w:right="-45" w:hanging="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E208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00" w:type="dxa"/>
            <w:shd w:val="clear" w:color="auto" w:fill="auto"/>
          </w:tcPr>
          <w:p w14:paraId="43399476" w14:textId="4E433C94" w:rsidR="003302D4" w:rsidRPr="00187E6C" w:rsidRDefault="003302D4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116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360.67</w:t>
            </w:r>
          </w:p>
        </w:tc>
        <w:tc>
          <w:tcPr>
            <w:tcW w:w="1656" w:type="dxa"/>
            <w:shd w:val="clear" w:color="auto" w:fill="auto"/>
          </w:tcPr>
          <w:p w14:paraId="1301461E" w14:textId="41D188D2" w:rsidR="003302D4" w:rsidRPr="00187E6C" w:rsidRDefault="00CE2552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E2552">
              <w:rPr>
                <w:rFonts w:ascii="Angsana New" w:hAnsi="Angsana New"/>
                <w:color w:val="000000"/>
                <w:sz w:val="26"/>
                <w:szCs w:val="26"/>
              </w:rPr>
              <w:t>364,891.00</w:t>
            </w:r>
          </w:p>
        </w:tc>
        <w:tc>
          <w:tcPr>
            <w:tcW w:w="1609" w:type="dxa"/>
            <w:shd w:val="clear" w:color="auto" w:fill="auto"/>
          </w:tcPr>
          <w:p w14:paraId="32EB98CF" w14:textId="2FD15C90" w:rsidR="003302D4" w:rsidRPr="00187E6C" w:rsidRDefault="00FD2F9D" w:rsidP="001469B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1352019D" w14:textId="53CD3BA8" w:rsidR="003302D4" w:rsidRPr="00187E6C" w:rsidRDefault="0024463D" w:rsidP="001469B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4463D">
              <w:rPr>
                <w:rFonts w:ascii="Angsana New" w:hAnsi="Angsana New"/>
                <w:color w:val="000000"/>
                <w:sz w:val="26"/>
                <w:szCs w:val="26"/>
              </w:rPr>
              <w:t>481,251.67</w:t>
            </w:r>
          </w:p>
        </w:tc>
      </w:tr>
      <w:tr w:rsidR="003302D4" w:rsidRPr="00187E6C" w14:paraId="3DBFCC2F" w14:textId="77777777" w:rsidTr="006E2022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4C16B8FF" w14:textId="77777777" w:rsidR="003302D4" w:rsidRPr="00187E6C" w:rsidRDefault="003302D4" w:rsidP="000A54D7">
            <w:pPr>
              <w:spacing w:line="240" w:lineRule="auto"/>
              <w:ind w:left="337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00" w:type="dxa"/>
            <w:shd w:val="clear" w:color="auto" w:fill="auto"/>
          </w:tcPr>
          <w:p w14:paraId="03513ABE" w14:textId="77777777" w:rsidR="003302D4" w:rsidRDefault="003302D4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C2D8854" w14:textId="5E474F22" w:rsidR="003302D4" w:rsidRPr="00187E6C" w:rsidRDefault="003302D4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7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183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555.56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9D3E205" w14:textId="2F8EF74F" w:rsidR="003302D4" w:rsidRPr="00187E6C" w:rsidRDefault="008F6170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6170">
              <w:rPr>
                <w:rFonts w:ascii="Angsana New" w:hAnsi="Angsana New"/>
                <w:color w:val="000000"/>
                <w:sz w:val="26"/>
                <w:szCs w:val="26"/>
              </w:rPr>
              <w:t>736,002.80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0844F739" w14:textId="5A1E8D39" w:rsidR="003302D4" w:rsidRPr="00187E6C" w:rsidRDefault="008F6170" w:rsidP="001469B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6170">
              <w:rPr>
                <w:rFonts w:ascii="Angsana New" w:hAnsi="Angsana New"/>
                <w:color w:val="000000"/>
                <w:sz w:val="26"/>
                <w:szCs w:val="26"/>
              </w:rPr>
              <w:t>182,642.51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A411497" w14:textId="318ABEE9" w:rsidR="003302D4" w:rsidRPr="00187E6C" w:rsidRDefault="008F6170" w:rsidP="000A54D7">
            <w:pPr>
              <w:tabs>
                <w:tab w:val="decimal" w:pos="114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6170">
              <w:rPr>
                <w:rFonts w:ascii="Angsana New" w:hAnsi="Angsana New"/>
                <w:color w:val="000000"/>
                <w:sz w:val="26"/>
                <w:szCs w:val="26"/>
              </w:rPr>
              <w:t>8,102,200.87</w:t>
            </w:r>
          </w:p>
        </w:tc>
      </w:tr>
      <w:tr w:rsidR="003302D4" w:rsidRPr="00187E6C" w14:paraId="31FF5FDE" w14:textId="77777777" w:rsidTr="006E2022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0208ED10" w14:textId="77777777" w:rsidR="003302D4" w:rsidRPr="00187E6C" w:rsidRDefault="003302D4" w:rsidP="000A54D7">
            <w:pPr>
              <w:spacing w:line="240" w:lineRule="auto"/>
              <w:ind w:left="166" w:right="-45" w:hanging="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600" w:type="dxa"/>
            <w:shd w:val="clear" w:color="auto" w:fill="auto"/>
          </w:tcPr>
          <w:p w14:paraId="2B7B24F4" w14:textId="37790A1B" w:rsidR="003302D4" w:rsidRPr="00187E6C" w:rsidRDefault="003302D4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F0345">
              <w:rPr>
                <w:rFonts w:ascii="Angsana New" w:hAnsi="Angsana New"/>
                <w:color w:val="000000"/>
                <w:sz w:val="26"/>
                <w:szCs w:val="26"/>
              </w:rPr>
              <w:t>202,087.93</w:t>
            </w:r>
          </w:p>
        </w:tc>
        <w:tc>
          <w:tcPr>
            <w:tcW w:w="1656" w:type="dxa"/>
            <w:shd w:val="clear" w:color="auto" w:fill="auto"/>
          </w:tcPr>
          <w:p w14:paraId="2E456994" w14:textId="3C6A24B8" w:rsidR="003302D4" w:rsidRDefault="00AC507E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BF0345">
              <w:rPr>
                <w:rFonts w:ascii="Angsana New" w:hAnsi="Angsana New"/>
                <w:color w:val="000000"/>
                <w:sz w:val="26"/>
                <w:szCs w:val="26"/>
              </w:rPr>
              <w:t>202,087.93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09" w:type="dxa"/>
            <w:shd w:val="clear" w:color="auto" w:fill="auto"/>
          </w:tcPr>
          <w:p w14:paraId="37F02171" w14:textId="51898F1C" w:rsidR="003302D4" w:rsidRDefault="00FD2F9D" w:rsidP="001469BE">
            <w:pPr>
              <w:tabs>
                <w:tab w:val="decimal" w:pos="113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123FBB41" w14:textId="2376F336" w:rsidR="003302D4" w:rsidRPr="00AC507E" w:rsidRDefault="00AC507E" w:rsidP="001469BE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302D4" w:rsidRPr="00187E6C" w14:paraId="48D143EB" w14:textId="77777777" w:rsidTr="006E2022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2D0D846B" w14:textId="77777777" w:rsidR="003302D4" w:rsidRPr="00187E6C" w:rsidRDefault="003302D4" w:rsidP="000A54D7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</w:t>
            </w: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600" w:type="dxa"/>
            <w:shd w:val="clear" w:color="auto" w:fill="auto"/>
          </w:tcPr>
          <w:p w14:paraId="7A9DBC42" w14:textId="77777777" w:rsidR="003302D4" w:rsidRPr="00187E6C" w:rsidRDefault="003302D4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104C2372" w14:textId="77777777" w:rsidR="003302D4" w:rsidRPr="00187E6C" w:rsidRDefault="003302D4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shd w:val="clear" w:color="auto" w:fill="auto"/>
          </w:tcPr>
          <w:p w14:paraId="53F87C71" w14:textId="77777777" w:rsidR="003302D4" w:rsidRPr="00187E6C" w:rsidRDefault="003302D4" w:rsidP="001469BE">
            <w:pPr>
              <w:tabs>
                <w:tab w:val="decimal" w:pos="113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7ECAE572" w14:textId="77777777" w:rsidR="003302D4" w:rsidRPr="00187E6C" w:rsidRDefault="003302D4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302D4" w:rsidRPr="00187E6C" w14:paraId="63348B05" w14:textId="77777777" w:rsidTr="006E2022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1F2771CE" w14:textId="77777777" w:rsidR="003302D4" w:rsidRPr="008243AF" w:rsidRDefault="003302D4" w:rsidP="000A54D7">
            <w:pPr>
              <w:spacing w:line="240" w:lineRule="auto"/>
              <w:ind w:left="166" w:right="-45" w:hanging="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00" w:type="dxa"/>
            <w:shd w:val="clear" w:color="auto" w:fill="auto"/>
          </w:tcPr>
          <w:p w14:paraId="4745A0BC" w14:textId="5095554A" w:rsidR="003302D4" w:rsidRPr="00187E6C" w:rsidRDefault="003302D4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(94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113.39)</w:t>
            </w:r>
          </w:p>
        </w:tc>
        <w:tc>
          <w:tcPr>
            <w:tcW w:w="1656" w:type="dxa"/>
            <w:shd w:val="clear" w:color="auto" w:fill="auto"/>
          </w:tcPr>
          <w:p w14:paraId="55342F47" w14:textId="67A23DA4" w:rsidR="003302D4" w:rsidRPr="00187E6C" w:rsidRDefault="00FB0C2D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B0C2D">
              <w:rPr>
                <w:rFonts w:ascii="Angsana New" w:hAnsi="Angsana New"/>
                <w:color w:val="000000"/>
                <w:sz w:val="26"/>
                <w:szCs w:val="26"/>
              </w:rPr>
              <w:t>(358,530.17)</w:t>
            </w:r>
          </w:p>
        </w:tc>
        <w:tc>
          <w:tcPr>
            <w:tcW w:w="1609" w:type="dxa"/>
            <w:shd w:val="clear" w:color="auto" w:fill="auto"/>
          </w:tcPr>
          <w:p w14:paraId="4E068E9C" w14:textId="72430FC7" w:rsidR="003302D4" w:rsidRPr="00187E6C" w:rsidRDefault="00CE2552" w:rsidP="001469BE">
            <w:pPr>
              <w:tabs>
                <w:tab w:val="decimal" w:pos="113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6C99CC03" w14:textId="014E1F0D" w:rsidR="003302D4" w:rsidRPr="00187E6C" w:rsidRDefault="00FB0C2D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B0C2D">
              <w:rPr>
                <w:rFonts w:ascii="Angsana New" w:hAnsi="Angsana New"/>
                <w:color w:val="000000"/>
                <w:sz w:val="26"/>
                <w:szCs w:val="26"/>
              </w:rPr>
              <w:t>(452,643.56)</w:t>
            </w:r>
          </w:p>
        </w:tc>
      </w:tr>
      <w:tr w:rsidR="003302D4" w:rsidRPr="00187E6C" w14:paraId="761F53FB" w14:textId="77777777" w:rsidTr="006E2022">
        <w:trPr>
          <w:trHeight w:val="203"/>
        </w:trPr>
        <w:tc>
          <w:tcPr>
            <w:tcW w:w="3506" w:type="dxa"/>
            <w:vAlign w:val="center"/>
          </w:tcPr>
          <w:p w14:paraId="71C62970" w14:textId="77777777" w:rsidR="003302D4" w:rsidRPr="00187E6C" w:rsidRDefault="003302D4" w:rsidP="000A54D7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00" w:type="dxa"/>
            <w:shd w:val="clear" w:color="auto" w:fill="auto"/>
          </w:tcPr>
          <w:p w14:paraId="5A3099BC" w14:textId="7189ABB8" w:rsidR="003302D4" w:rsidRPr="00187E6C" w:rsidRDefault="003302D4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2DEA">
              <w:rPr>
                <w:rFonts w:ascii="Angsana New" w:hAnsi="Angsana New"/>
                <w:color w:val="000000"/>
                <w:sz w:val="26"/>
                <w:szCs w:val="26"/>
              </w:rPr>
              <w:t>8,633,809.41</w:t>
            </w:r>
          </w:p>
        </w:tc>
        <w:tc>
          <w:tcPr>
            <w:tcW w:w="1656" w:type="dxa"/>
            <w:shd w:val="clear" w:color="auto" w:fill="auto"/>
          </w:tcPr>
          <w:p w14:paraId="15869871" w14:textId="252C494E" w:rsidR="003302D4" w:rsidRPr="00187E6C" w:rsidRDefault="004F5FA8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5FA8">
              <w:rPr>
                <w:rFonts w:ascii="Angsana New" w:hAnsi="Angsana New"/>
                <w:color w:val="000000"/>
                <w:sz w:val="26"/>
                <w:szCs w:val="26"/>
              </w:rPr>
              <w:t>1,132,344.20</w:t>
            </w:r>
          </w:p>
        </w:tc>
        <w:tc>
          <w:tcPr>
            <w:tcW w:w="1609" w:type="dxa"/>
            <w:shd w:val="clear" w:color="auto" w:fill="auto"/>
          </w:tcPr>
          <w:p w14:paraId="6792E40A" w14:textId="02FE958A" w:rsidR="003302D4" w:rsidRPr="00187E6C" w:rsidRDefault="004F5FA8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5FA8">
              <w:rPr>
                <w:rFonts w:ascii="Angsana New" w:hAnsi="Angsana New"/>
                <w:color w:val="000000"/>
                <w:sz w:val="26"/>
                <w:szCs w:val="26"/>
              </w:rPr>
              <w:t>182,642.51</w:t>
            </w:r>
          </w:p>
        </w:tc>
        <w:tc>
          <w:tcPr>
            <w:tcW w:w="1656" w:type="dxa"/>
            <w:shd w:val="clear" w:color="auto" w:fill="auto"/>
          </w:tcPr>
          <w:p w14:paraId="09434E4B" w14:textId="5E98261A" w:rsidR="003302D4" w:rsidRPr="00187E6C" w:rsidRDefault="004F5FA8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5FA8">
              <w:rPr>
                <w:rFonts w:ascii="Angsana New" w:hAnsi="Angsana New"/>
                <w:color w:val="000000"/>
                <w:sz w:val="26"/>
                <w:szCs w:val="26"/>
              </w:rPr>
              <w:t>9,948,796.12</w:t>
            </w:r>
          </w:p>
        </w:tc>
      </w:tr>
    </w:tbl>
    <w:p w14:paraId="4835FB44" w14:textId="77777777" w:rsidR="000038FC" w:rsidRDefault="000038FC" w:rsidP="000A54D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tbl>
      <w:tblPr>
        <w:tblW w:w="10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06"/>
        <w:gridCol w:w="1600"/>
        <w:gridCol w:w="1656"/>
        <w:gridCol w:w="1609"/>
        <w:gridCol w:w="1656"/>
      </w:tblGrid>
      <w:tr w:rsidR="00EB4C17" w:rsidRPr="00187E6C" w14:paraId="5A2E8728" w14:textId="77777777">
        <w:tc>
          <w:tcPr>
            <w:tcW w:w="3506" w:type="dxa"/>
          </w:tcPr>
          <w:p w14:paraId="1C66A3D7" w14:textId="77777777" w:rsidR="00EB4C17" w:rsidRPr="00187E6C" w:rsidRDefault="00EB4C17" w:rsidP="000A54D7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bookmarkStart w:id="19" w:name="_Hlk189735274"/>
          </w:p>
        </w:tc>
        <w:tc>
          <w:tcPr>
            <w:tcW w:w="6521" w:type="dxa"/>
            <w:gridSpan w:val="4"/>
          </w:tcPr>
          <w:p w14:paraId="28A84367" w14:textId="77777777" w:rsidR="00EB4C17" w:rsidRPr="00187E6C" w:rsidRDefault="00EB4C17" w:rsidP="000A54D7">
            <w:pPr>
              <w:pStyle w:val="1"/>
              <w:pBdr>
                <w:bottom w:val="none" w:sz="0" w:space="0" w:color="auto"/>
              </w:pBdr>
              <w:rPr>
                <w:color w:val="000000"/>
                <w:szCs w:val="26"/>
              </w:rPr>
            </w:pPr>
            <w:r w:rsidRPr="00187E6C">
              <w:rPr>
                <w:sz w:val="28"/>
                <w:szCs w:val="28"/>
              </w:rPr>
              <w:t>(</w:t>
            </w:r>
            <w:r w:rsidRPr="00187E6C">
              <w:rPr>
                <w:sz w:val="28"/>
                <w:szCs w:val="28"/>
                <w:cs/>
              </w:rPr>
              <w:t>หน่วย: บาท)</w:t>
            </w:r>
          </w:p>
        </w:tc>
      </w:tr>
      <w:tr w:rsidR="00EB4C17" w:rsidRPr="00187E6C" w14:paraId="63D2F8F6" w14:textId="77777777">
        <w:tc>
          <w:tcPr>
            <w:tcW w:w="3506" w:type="dxa"/>
          </w:tcPr>
          <w:p w14:paraId="4603E0F9" w14:textId="77777777" w:rsidR="00EB4C17" w:rsidRPr="00187E6C" w:rsidRDefault="00EB4C17" w:rsidP="000A54D7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4"/>
          </w:tcPr>
          <w:p w14:paraId="1DDA8953" w14:textId="77777777" w:rsidR="00EB4C17" w:rsidRPr="002D7AD0" w:rsidRDefault="00EB4C17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highlight w:val="yellow"/>
              </w:rPr>
            </w:pPr>
            <w:r w:rsidRPr="002F063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B4C17" w:rsidRPr="00187E6C" w14:paraId="4FF687A9" w14:textId="77777777">
        <w:tc>
          <w:tcPr>
            <w:tcW w:w="3506" w:type="dxa"/>
          </w:tcPr>
          <w:p w14:paraId="2FA5DDF8" w14:textId="77777777" w:rsidR="00EB4C17" w:rsidRPr="00187E6C" w:rsidRDefault="00EB4C17" w:rsidP="000A54D7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09413C74" w14:textId="77777777" w:rsidR="00EB4C17" w:rsidRPr="00187E6C" w:rsidRDefault="00EB4C17" w:rsidP="000A54D7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</w:p>
        </w:tc>
        <w:tc>
          <w:tcPr>
            <w:tcW w:w="3265" w:type="dxa"/>
            <w:gridSpan w:val="2"/>
          </w:tcPr>
          <w:p w14:paraId="26B8DAF3" w14:textId="77777777" w:rsidR="00EB4C17" w:rsidRPr="00187E6C" w:rsidRDefault="00EB4C17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  <w:cs/>
              </w:rPr>
            </w:pPr>
            <w:r w:rsidRPr="00187E6C">
              <w:rPr>
                <w:szCs w:val="26"/>
                <w:cs/>
              </w:rPr>
              <w:t>บันทึกเป็น</w:t>
            </w:r>
            <w:r>
              <w:rPr>
                <w:rFonts w:hint="cs"/>
                <w:szCs w:val="26"/>
                <w:cs/>
              </w:rPr>
              <w:t>(</w:t>
            </w:r>
            <w:r w:rsidRPr="00187E6C">
              <w:rPr>
                <w:szCs w:val="26"/>
                <w:cs/>
              </w:rPr>
              <w:t>รายจ่าย</w:t>
            </w:r>
            <w:r>
              <w:rPr>
                <w:rFonts w:hint="cs"/>
                <w:szCs w:val="26"/>
                <w:cs/>
              </w:rPr>
              <w:t>)</w:t>
            </w:r>
            <w:r w:rsidRPr="00187E6C">
              <w:rPr>
                <w:szCs w:val="26"/>
                <w:cs/>
              </w:rPr>
              <w:t xml:space="preserve"> / รายได้</w:t>
            </w:r>
            <w:r>
              <w:rPr>
                <w:rFonts w:hint="cs"/>
                <w:szCs w:val="26"/>
                <w:cs/>
              </w:rPr>
              <w:t xml:space="preserve"> </w:t>
            </w:r>
            <w:r w:rsidRPr="00187E6C">
              <w:rPr>
                <w:szCs w:val="26"/>
                <w:cs/>
              </w:rPr>
              <w:t>ใน</w:t>
            </w:r>
          </w:p>
        </w:tc>
        <w:tc>
          <w:tcPr>
            <w:tcW w:w="1656" w:type="dxa"/>
          </w:tcPr>
          <w:p w14:paraId="1CB46795" w14:textId="77777777" w:rsidR="00EB4C17" w:rsidRPr="00187E6C" w:rsidRDefault="00EB4C17" w:rsidP="000A54D7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EB4C17" w:rsidRPr="00187E6C" w14:paraId="556B7E7D" w14:textId="77777777">
        <w:tc>
          <w:tcPr>
            <w:tcW w:w="3506" w:type="dxa"/>
          </w:tcPr>
          <w:p w14:paraId="3FBF31A4" w14:textId="77777777" w:rsidR="00EB4C17" w:rsidRPr="00187E6C" w:rsidRDefault="00EB4C17" w:rsidP="000A54D7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24E032DA" w14:textId="77777777" w:rsidR="00EB4C17" w:rsidRPr="00187E6C" w:rsidRDefault="00EB4C17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</w:rPr>
            </w:pPr>
            <w:r w:rsidRPr="00187E6C">
              <w:rPr>
                <w:szCs w:val="26"/>
              </w:rPr>
              <w:t xml:space="preserve">1 </w:t>
            </w:r>
            <w:r w:rsidRPr="00187E6C">
              <w:rPr>
                <w:szCs w:val="26"/>
                <w:cs/>
              </w:rPr>
              <w:t xml:space="preserve">มกราคม </w:t>
            </w:r>
            <w:r w:rsidRPr="00187E6C"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6</w:t>
            </w:r>
          </w:p>
          <w:p w14:paraId="480B999B" w14:textId="77777777" w:rsidR="00EB4C17" w:rsidRPr="00187E6C" w:rsidRDefault="00EB4C17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  <w:tc>
          <w:tcPr>
            <w:tcW w:w="1656" w:type="dxa"/>
          </w:tcPr>
          <w:p w14:paraId="0010A2EF" w14:textId="77777777" w:rsidR="00EB4C17" w:rsidRPr="00187E6C" w:rsidRDefault="00EB4C17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color w:val="000000"/>
                <w:szCs w:val="26"/>
                <w:cs/>
              </w:rPr>
              <w:t>กำไรหรือขาดทุน</w:t>
            </w:r>
          </w:p>
          <w:p w14:paraId="19475337" w14:textId="77777777" w:rsidR="00EB4C17" w:rsidRPr="00187E6C" w:rsidRDefault="00EB4C17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  <w:tc>
          <w:tcPr>
            <w:tcW w:w="1609" w:type="dxa"/>
          </w:tcPr>
          <w:p w14:paraId="605014C9" w14:textId="77777777" w:rsidR="00EB4C17" w:rsidRPr="00187E6C" w:rsidRDefault="00EB4C17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</w:rPr>
            </w:pPr>
            <w:r w:rsidRPr="00187E6C">
              <w:rPr>
                <w:szCs w:val="26"/>
                <w:cs/>
              </w:rPr>
              <w:t>กำไรขาดทุน</w:t>
            </w:r>
          </w:p>
          <w:p w14:paraId="7B3A462A" w14:textId="77777777" w:rsidR="00EB4C17" w:rsidRPr="00187E6C" w:rsidRDefault="00EB4C17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szCs w:val="26"/>
                <w:cs/>
              </w:rPr>
              <w:t>เบ็ดเสร็จอื่น</w:t>
            </w:r>
          </w:p>
        </w:tc>
        <w:tc>
          <w:tcPr>
            <w:tcW w:w="1656" w:type="dxa"/>
          </w:tcPr>
          <w:p w14:paraId="05A2BD83" w14:textId="77777777" w:rsidR="00EB4C17" w:rsidRPr="00187E6C" w:rsidRDefault="00EB4C17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color w:val="000000"/>
                <w:szCs w:val="26"/>
              </w:rPr>
              <w:t xml:space="preserve">31 </w:t>
            </w:r>
            <w:r w:rsidRPr="00187E6C">
              <w:rPr>
                <w:color w:val="000000"/>
                <w:szCs w:val="26"/>
                <w:cs/>
              </w:rPr>
              <w:t xml:space="preserve">ธันวาคม </w:t>
            </w:r>
            <w:r w:rsidRPr="00187E6C">
              <w:rPr>
                <w:color w:val="000000"/>
                <w:szCs w:val="26"/>
              </w:rPr>
              <w:t>256</w:t>
            </w:r>
            <w:r>
              <w:rPr>
                <w:rFonts w:hint="cs"/>
                <w:color w:val="000000"/>
                <w:szCs w:val="26"/>
                <w:cs/>
              </w:rPr>
              <w:t>6</w:t>
            </w:r>
          </w:p>
          <w:p w14:paraId="4F4CEEA1" w14:textId="77777777" w:rsidR="00EB4C17" w:rsidRPr="00187E6C" w:rsidRDefault="00EB4C17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EB4C17" w:rsidRPr="00187E6C" w14:paraId="78E80816" w14:textId="77777777">
        <w:tc>
          <w:tcPr>
            <w:tcW w:w="3506" w:type="dxa"/>
          </w:tcPr>
          <w:p w14:paraId="17E05FBF" w14:textId="77777777" w:rsidR="00EB4C17" w:rsidRPr="00187E6C" w:rsidRDefault="00EB4C17" w:rsidP="000A54D7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15C5F02A" w14:textId="77777777" w:rsidR="00EB4C17" w:rsidRPr="00187E6C" w:rsidRDefault="00EB4C17" w:rsidP="000A54D7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</w:p>
        </w:tc>
        <w:tc>
          <w:tcPr>
            <w:tcW w:w="3265" w:type="dxa"/>
            <w:gridSpan w:val="2"/>
          </w:tcPr>
          <w:p w14:paraId="659B4390" w14:textId="7284B027" w:rsidR="00EB4C17" w:rsidRPr="00187E6C" w:rsidRDefault="00EB4C17" w:rsidP="000A54D7">
            <w:pPr>
              <w:pStyle w:val="1"/>
              <w:pBdr>
                <w:bottom w:val="none" w:sz="0" w:space="0" w:color="auto"/>
              </w:pBdr>
              <w:ind w:left="25"/>
              <w:jc w:val="left"/>
              <w:rPr>
                <w:i/>
                <w:iCs/>
                <w:szCs w:val="26"/>
                <w:cs/>
              </w:rPr>
            </w:pPr>
            <w:r w:rsidRPr="006723FB">
              <w:rPr>
                <w:i/>
                <w:iCs/>
                <w:szCs w:val="26"/>
                <w:cs/>
              </w:rPr>
              <w:t xml:space="preserve">( หมายเหตุ  </w:t>
            </w:r>
            <w:r w:rsidRPr="006723FB">
              <w:rPr>
                <w:i/>
                <w:iCs/>
                <w:szCs w:val="26"/>
              </w:rPr>
              <w:t>1</w:t>
            </w:r>
            <w:r w:rsidR="00AC507E">
              <w:rPr>
                <w:i/>
                <w:iCs/>
                <w:szCs w:val="26"/>
              </w:rPr>
              <w:t>5</w:t>
            </w:r>
            <w:r w:rsidRPr="006723FB">
              <w:rPr>
                <w:i/>
                <w:iCs/>
                <w:szCs w:val="26"/>
              </w:rPr>
              <w:t>.2</w:t>
            </w:r>
            <w:r w:rsidRPr="006723FB">
              <w:rPr>
                <w:i/>
                <w:iCs/>
                <w:szCs w:val="26"/>
                <w:cs/>
              </w:rPr>
              <w:t xml:space="preserve"> )</w:t>
            </w:r>
          </w:p>
        </w:tc>
        <w:tc>
          <w:tcPr>
            <w:tcW w:w="1656" w:type="dxa"/>
          </w:tcPr>
          <w:p w14:paraId="107BD005" w14:textId="77777777" w:rsidR="00EB4C17" w:rsidRPr="00187E6C" w:rsidRDefault="00EB4C17" w:rsidP="000A54D7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EB4C17" w:rsidRPr="00187E6C" w14:paraId="4CDD6A66" w14:textId="77777777">
        <w:trPr>
          <w:trHeight w:val="203"/>
        </w:trPr>
        <w:tc>
          <w:tcPr>
            <w:tcW w:w="3506" w:type="dxa"/>
            <w:vAlign w:val="center"/>
          </w:tcPr>
          <w:p w14:paraId="788B1DA3" w14:textId="77777777" w:rsidR="00EB4C17" w:rsidRPr="00187E6C" w:rsidRDefault="00EB4C17" w:rsidP="000A54D7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00" w:type="dxa"/>
            <w:shd w:val="clear" w:color="auto" w:fill="auto"/>
          </w:tcPr>
          <w:p w14:paraId="0BFCFAEB" w14:textId="77777777" w:rsidR="00EB4C17" w:rsidRPr="00187E6C" w:rsidRDefault="00EB4C17" w:rsidP="000A54D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0332B0DD" w14:textId="77777777" w:rsidR="00EB4C17" w:rsidRPr="00187E6C" w:rsidRDefault="00EB4C17" w:rsidP="000A54D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4AB7B732" w14:textId="77777777" w:rsidR="00EB4C17" w:rsidRPr="00187E6C" w:rsidRDefault="00EB4C17" w:rsidP="000A54D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14:paraId="04FBD9C1" w14:textId="77777777" w:rsidR="00EB4C17" w:rsidRPr="00187E6C" w:rsidRDefault="00EB4C17" w:rsidP="000A54D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B4C17" w:rsidRPr="00187E6C" w14:paraId="1F9B0623" w14:textId="77777777">
        <w:trPr>
          <w:trHeight w:val="203"/>
        </w:trPr>
        <w:tc>
          <w:tcPr>
            <w:tcW w:w="3506" w:type="dxa"/>
            <w:vAlign w:val="center"/>
          </w:tcPr>
          <w:p w14:paraId="6547A81D" w14:textId="77777777" w:rsidR="00EB4C17" w:rsidRPr="00187E6C" w:rsidRDefault="00EB4C17" w:rsidP="000A54D7">
            <w:pPr>
              <w:spacing w:line="240" w:lineRule="auto"/>
              <w:ind w:left="166" w:right="-45" w:hanging="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909514E" w14:textId="77777777" w:rsidR="00EB4C17" w:rsidRPr="00187E6C" w:rsidRDefault="00EB4C17" w:rsidP="001469BE">
            <w:pPr>
              <w:tabs>
                <w:tab w:val="decimal" w:pos="114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580DEF9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296.37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7BF6D4CA" w14:textId="77777777" w:rsidR="00EB4C17" w:rsidRPr="005B6127" w:rsidRDefault="00EB4C17" w:rsidP="001469BE">
            <w:pPr>
              <w:tabs>
                <w:tab w:val="decimal" w:pos="1140"/>
              </w:tabs>
              <w:spacing w:line="240" w:lineRule="auto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74E3D86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296.37</w:t>
            </w:r>
          </w:p>
        </w:tc>
      </w:tr>
      <w:tr w:rsidR="00EB4C17" w:rsidRPr="00187E6C" w14:paraId="6E5F408C" w14:textId="77777777">
        <w:trPr>
          <w:trHeight w:val="203"/>
        </w:trPr>
        <w:tc>
          <w:tcPr>
            <w:tcW w:w="3506" w:type="dxa"/>
            <w:vAlign w:val="bottom"/>
          </w:tcPr>
          <w:p w14:paraId="194738FF" w14:textId="77777777" w:rsidR="00EB4C17" w:rsidRPr="00187E6C" w:rsidRDefault="00EB4C17" w:rsidP="000A54D7">
            <w:pPr>
              <w:spacing w:line="240" w:lineRule="auto"/>
              <w:ind w:left="166" w:right="-45" w:hanging="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600" w:type="dxa"/>
            <w:shd w:val="clear" w:color="auto" w:fill="auto"/>
          </w:tcPr>
          <w:p w14:paraId="5C623EAA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12E7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  <w:cs/>
              </w:rPr>
              <w:t>037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  <w:cs/>
              </w:rPr>
              <w:t>423.45</w:t>
            </w:r>
          </w:p>
        </w:tc>
        <w:tc>
          <w:tcPr>
            <w:tcW w:w="1656" w:type="dxa"/>
            <w:shd w:val="clear" w:color="auto" w:fill="auto"/>
          </w:tcPr>
          <w:p w14:paraId="400AEA28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129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961.23</w:t>
            </w:r>
          </w:p>
        </w:tc>
        <w:tc>
          <w:tcPr>
            <w:tcW w:w="1609" w:type="dxa"/>
            <w:shd w:val="clear" w:color="auto" w:fill="auto"/>
          </w:tcPr>
          <w:p w14:paraId="7DC5D7AB" w14:textId="77777777" w:rsidR="00EB4C17" w:rsidRPr="00187E6C" w:rsidRDefault="00EB4C17" w:rsidP="001469BE">
            <w:pPr>
              <w:tabs>
                <w:tab w:val="decimal" w:pos="1140"/>
              </w:tabs>
              <w:spacing w:line="240" w:lineRule="auto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29EFC4D7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167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384.68</w:t>
            </w:r>
          </w:p>
        </w:tc>
      </w:tr>
      <w:tr w:rsidR="00EB4C17" w:rsidRPr="00187E6C" w14:paraId="7A1E0070" w14:textId="77777777">
        <w:trPr>
          <w:trHeight w:val="203"/>
        </w:trPr>
        <w:tc>
          <w:tcPr>
            <w:tcW w:w="3506" w:type="dxa"/>
            <w:vAlign w:val="bottom"/>
          </w:tcPr>
          <w:p w14:paraId="573C2FE5" w14:textId="77777777" w:rsidR="00EB4C17" w:rsidRPr="00187E6C" w:rsidRDefault="00EB4C17" w:rsidP="000A54D7">
            <w:pPr>
              <w:spacing w:line="240" w:lineRule="auto"/>
              <w:ind w:left="157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ประมาณการหนี้สินจากการรับคืน</w:t>
            </w:r>
          </w:p>
        </w:tc>
        <w:tc>
          <w:tcPr>
            <w:tcW w:w="1600" w:type="dxa"/>
            <w:shd w:val="clear" w:color="auto" w:fill="auto"/>
          </w:tcPr>
          <w:p w14:paraId="3B0659E8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20,508.67</w:t>
            </w:r>
          </w:p>
        </w:tc>
        <w:tc>
          <w:tcPr>
            <w:tcW w:w="1656" w:type="dxa"/>
            <w:shd w:val="clear" w:color="auto" w:fill="auto"/>
          </w:tcPr>
          <w:p w14:paraId="7DB3DA77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35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728.9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609" w:type="dxa"/>
            <w:shd w:val="clear" w:color="auto" w:fill="auto"/>
          </w:tcPr>
          <w:p w14:paraId="77D1087B" w14:textId="77777777" w:rsidR="00EB4C17" w:rsidRPr="00187E6C" w:rsidRDefault="00EB4C17" w:rsidP="001469BE">
            <w:pPr>
              <w:tabs>
                <w:tab w:val="decimal" w:pos="1140"/>
              </w:tabs>
              <w:spacing w:line="240" w:lineRule="auto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293F3D43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56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237.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59</w:t>
            </w:r>
          </w:p>
        </w:tc>
      </w:tr>
      <w:tr w:rsidR="00EB4C17" w:rsidRPr="00187E6C" w14:paraId="4BE267AF" w14:textId="77777777">
        <w:trPr>
          <w:trHeight w:val="203"/>
        </w:trPr>
        <w:tc>
          <w:tcPr>
            <w:tcW w:w="3506" w:type="dxa"/>
            <w:shd w:val="clear" w:color="auto" w:fill="auto"/>
            <w:vAlign w:val="bottom"/>
          </w:tcPr>
          <w:p w14:paraId="6C03C55E" w14:textId="77777777" w:rsidR="00EB4C17" w:rsidRPr="00187E6C" w:rsidRDefault="00EB4C17" w:rsidP="000A54D7">
            <w:pPr>
              <w:spacing w:line="240" w:lineRule="auto"/>
              <w:ind w:left="166" w:right="-45" w:hanging="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E208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00" w:type="dxa"/>
            <w:shd w:val="clear" w:color="auto" w:fill="auto"/>
          </w:tcPr>
          <w:p w14:paraId="67B78A94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A33D0">
              <w:rPr>
                <w:rFonts w:ascii="Angsana New" w:hAnsi="Angsana New"/>
                <w:color w:val="000000"/>
                <w:sz w:val="26"/>
                <w:szCs w:val="26"/>
              </w:rPr>
              <w:t>309,320.09</w:t>
            </w:r>
          </w:p>
        </w:tc>
        <w:tc>
          <w:tcPr>
            <w:tcW w:w="1656" w:type="dxa"/>
            <w:shd w:val="clear" w:color="auto" w:fill="auto"/>
          </w:tcPr>
          <w:p w14:paraId="074C2B1B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(192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959.42)</w:t>
            </w:r>
          </w:p>
        </w:tc>
        <w:tc>
          <w:tcPr>
            <w:tcW w:w="1609" w:type="dxa"/>
            <w:shd w:val="clear" w:color="auto" w:fill="auto"/>
          </w:tcPr>
          <w:p w14:paraId="101E6E66" w14:textId="77777777" w:rsidR="00EB4C17" w:rsidRPr="00187E6C" w:rsidRDefault="00EB4C17" w:rsidP="001469BE">
            <w:pPr>
              <w:tabs>
                <w:tab w:val="decimal" w:pos="1140"/>
              </w:tabs>
              <w:spacing w:line="240" w:lineRule="auto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7A7DEC62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116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360.67</w:t>
            </w:r>
          </w:p>
        </w:tc>
      </w:tr>
      <w:tr w:rsidR="00EB4C17" w:rsidRPr="00187E6C" w14:paraId="349AF241" w14:textId="77777777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47B0769F" w14:textId="77777777" w:rsidR="00EB4C17" w:rsidRPr="00187E6C" w:rsidRDefault="00EB4C17" w:rsidP="000A54D7">
            <w:pPr>
              <w:spacing w:line="240" w:lineRule="auto"/>
              <w:ind w:left="337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00" w:type="dxa"/>
            <w:shd w:val="clear" w:color="auto" w:fill="auto"/>
          </w:tcPr>
          <w:p w14:paraId="57C387A1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3370B7A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6,608,436.50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1BFEE94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538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752.12</w:t>
            </w:r>
          </w:p>
        </w:tc>
        <w:tc>
          <w:tcPr>
            <w:tcW w:w="1609" w:type="dxa"/>
            <w:shd w:val="clear" w:color="auto" w:fill="auto"/>
          </w:tcPr>
          <w:p w14:paraId="6B30AADD" w14:textId="77777777" w:rsidR="00EB4C17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517BDDF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36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366.94</w:t>
            </w:r>
          </w:p>
        </w:tc>
        <w:tc>
          <w:tcPr>
            <w:tcW w:w="1656" w:type="dxa"/>
            <w:shd w:val="clear" w:color="auto" w:fill="auto"/>
          </w:tcPr>
          <w:p w14:paraId="3ADBE8E8" w14:textId="77777777" w:rsidR="00EB4C17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182DE68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7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183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555.56</w:t>
            </w:r>
          </w:p>
        </w:tc>
      </w:tr>
      <w:tr w:rsidR="00EB4C17" w:rsidRPr="00187E6C" w14:paraId="51E20BDE" w14:textId="77777777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374C837A" w14:textId="77777777" w:rsidR="00EB4C17" w:rsidRPr="00187E6C" w:rsidRDefault="00EB4C17" w:rsidP="000A54D7">
            <w:pPr>
              <w:spacing w:line="240" w:lineRule="auto"/>
              <w:ind w:left="166" w:right="-45" w:hanging="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600" w:type="dxa"/>
            <w:shd w:val="clear" w:color="auto" w:fill="auto"/>
          </w:tcPr>
          <w:p w14:paraId="0D5CAD53" w14:textId="77777777" w:rsidR="00EB4C17" w:rsidRPr="00187E6C" w:rsidRDefault="00EB4C17" w:rsidP="001469BE">
            <w:pPr>
              <w:tabs>
                <w:tab w:val="decimal" w:pos="114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37720000" w14:textId="77777777" w:rsidR="00EB4C17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F0345">
              <w:rPr>
                <w:rFonts w:ascii="Angsana New" w:hAnsi="Angsana New"/>
                <w:color w:val="000000"/>
                <w:sz w:val="26"/>
                <w:szCs w:val="26"/>
              </w:rPr>
              <w:t>202,087.93</w:t>
            </w:r>
          </w:p>
        </w:tc>
        <w:tc>
          <w:tcPr>
            <w:tcW w:w="1609" w:type="dxa"/>
            <w:shd w:val="clear" w:color="auto" w:fill="auto"/>
          </w:tcPr>
          <w:p w14:paraId="2B76D858" w14:textId="77777777" w:rsidR="00EB4C17" w:rsidRDefault="00EB4C17" w:rsidP="001469BE">
            <w:pPr>
              <w:tabs>
                <w:tab w:val="decimal" w:pos="1140"/>
              </w:tabs>
              <w:spacing w:line="240" w:lineRule="auto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0956615E" w14:textId="77777777" w:rsidR="00EB4C17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F0345">
              <w:rPr>
                <w:rFonts w:ascii="Angsana New" w:hAnsi="Angsana New"/>
                <w:color w:val="000000"/>
                <w:sz w:val="26"/>
                <w:szCs w:val="26"/>
              </w:rPr>
              <w:t>202,087.93</w:t>
            </w:r>
          </w:p>
        </w:tc>
      </w:tr>
      <w:tr w:rsidR="00EB4C17" w:rsidRPr="00187E6C" w14:paraId="691438AE" w14:textId="77777777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67EE30BE" w14:textId="77777777" w:rsidR="00EB4C17" w:rsidRPr="00187E6C" w:rsidRDefault="00EB4C17" w:rsidP="000A54D7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</w:t>
            </w: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600" w:type="dxa"/>
            <w:shd w:val="clear" w:color="auto" w:fill="auto"/>
          </w:tcPr>
          <w:p w14:paraId="37D0D4D9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61824AEB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shd w:val="clear" w:color="auto" w:fill="auto"/>
          </w:tcPr>
          <w:p w14:paraId="5E80FB27" w14:textId="77777777" w:rsidR="00EB4C17" w:rsidRPr="00187E6C" w:rsidRDefault="00EB4C17" w:rsidP="001469BE">
            <w:pPr>
              <w:tabs>
                <w:tab w:val="decimal" w:pos="1140"/>
              </w:tabs>
              <w:spacing w:line="240" w:lineRule="auto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152FE295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B4C17" w:rsidRPr="00187E6C" w14:paraId="58966FF4" w14:textId="77777777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47CF6126" w14:textId="77777777" w:rsidR="00EB4C17" w:rsidRPr="008243AF" w:rsidRDefault="00EB4C17" w:rsidP="000A54D7">
            <w:pPr>
              <w:spacing w:line="240" w:lineRule="auto"/>
              <w:ind w:left="166" w:right="-45" w:hanging="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00" w:type="dxa"/>
            <w:shd w:val="clear" w:color="auto" w:fill="auto"/>
          </w:tcPr>
          <w:p w14:paraId="79CEC4E5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296312">
              <w:rPr>
                <w:rFonts w:ascii="Angsana New" w:hAnsi="Angsana New"/>
                <w:color w:val="000000"/>
                <w:sz w:val="26"/>
                <w:szCs w:val="26"/>
              </w:rPr>
              <w:t>283,491.88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0C647A15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189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378.49</w:t>
            </w:r>
          </w:p>
        </w:tc>
        <w:tc>
          <w:tcPr>
            <w:tcW w:w="1609" w:type="dxa"/>
            <w:shd w:val="clear" w:color="auto" w:fill="auto"/>
          </w:tcPr>
          <w:p w14:paraId="05AC38E5" w14:textId="77777777" w:rsidR="00EB4C17" w:rsidRPr="00187E6C" w:rsidRDefault="00EB4C17" w:rsidP="001469BE">
            <w:pPr>
              <w:tabs>
                <w:tab w:val="decimal" w:pos="1140"/>
              </w:tabs>
              <w:spacing w:line="240" w:lineRule="auto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3B0F64AF" w14:textId="77777777" w:rsidR="00EB4C17" w:rsidRPr="00187E6C" w:rsidRDefault="00EB4C1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(94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113.39)</w:t>
            </w:r>
          </w:p>
        </w:tc>
      </w:tr>
      <w:tr w:rsidR="00EB4C17" w:rsidRPr="00187E6C" w14:paraId="07D8D336" w14:textId="77777777">
        <w:trPr>
          <w:trHeight w:val="203"/>
        </w:trPr>
        <w:tc>
          <w:tcPr>
            <w:tcW w:w="3506" w:type="dxa"/>
            <w:vAlign w:val="center"/>
          </w:tcPr>
          <w:p w14:paraId="1E51D070" w14:textId="77777777" w:rsidR="00EB4C17" w:rsidRPr="00187E6C" w:rsidRDefault="00EB4C17" w:rsidP="000A54D7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00" w:type="dxa"/>
            <w:shd w:val="clear" w:color="auto" w:fill="auto"/>
          </w:tcPr>
          <w:p w14:paraId="43B628A3" w14:textId="77777777" w:rsidR="00EB4C17" w:rsidRPr="00187E6C" w:rsidRDefault="00EB4C17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0C7E">
              <w:rPr>
                <w:rFonts w:ascii="Angsana New" w:hAnsi="Angsana New"/>
                <w:color w:val="000000"/>
                <w:sz w:val="26"/>
                <w:szCs w:val="26"/>
              </w:rPr>
              <w:t>7,692,196.83</w:t>
            </w:r>
          </w:p>
        </w:tc>
        <w:tc>
          <w:tcPr>
            <w:tcW w:w="1656" w:type="dxa"/>
            <w:shd w:val="clear" w:color="auto" w:fill="auto"/>
          </w:tcPr>
          <w:p w14:paraId="3E41C7C9" w14:textId="77777777" w:rsidR="00EB4C17" w:rsidRPr="00187E6C" w:rsidRDefault="00EB4C17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2DEA">
              <w:rPr>
                <w:rFonts w:ascii="Angsana New" w:hAnsi="Angsana New"/>
                <w:color w:val="000000"/>
                <w:sz w:val="26"/>
                <w:szCs w:val="26"/>
              </w:rPr>
              <w:t>905,245.64</w:t>
            </w:r>
          </w:p>
        </w:tc>
        <w:tc>
          <w:tcPr>
            <w:tcW w:w="1609" w:type="dxa"/>
            <w:shd w:val="clear" w:color="auto" w:fill="auto"/>
          </w:tcPr>
          <w:p w14:paraId="7C9A4A4D" w14:textId="77777777" w:rsidR="00EB4C17" w:rsidRPr="00187E6C" w:rsidRDefault="00EB4C17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36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366.94</w:t>
            </w:r>
          </w:p>
        </w:tc>
        <w:tc>
          <w:tcPr>
            <w:tcW w:w="1656" w:type="dxa"/>
            <w:shd w:val="clear" w:color="auto" w:fill="auto"/>
          </w:tcPr>
          <w:p w14:paraId="46215579" w14:textId="77777777" w:rsidR="00EB4C17" w:rsidRPr="00187E6C" w:rsidRDefault="00EB4C17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2DEA">
              <w:rPr>
                <w:rFonts w:ascii="Angsana New" w:hAnsi="Angsana New"/>
                <w:color w:val="000000"/>
                <w:sz w:val="26"/>
                <w:szCs w:val="26"/>
              </w:rPr>
              <w:t>8,633,809.41</w:t>
            </w:r>
          </w:p>
        </w:tc>
      </w:tr>
      <w:bookmarkEnd w:id="19"/>
    </w:tbl>
    <w:p w14:paraId="274ED1AB" w14:textId="77777777" w:rsidR="00EB4C17" w:rsidRDefault="00EB4C17" w:rsidP="000A54D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270C42AD" w14:textId="77777777" w:rsidR="00EB4C17" w:rsidRDefault="00EB4C17" w:rsidP="000A54D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73A7EFC8" w14:textId="77777777" w:rsidR="00747F06" w:rsidRDefault="00747F06" w:rsidP="000A54D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tbl>
      <w:tblPr>
        <w:tblW w:w="10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06"/>
        <w:gridCol w:w="1600"/>
        <w:gridCol w:w="1656"/>
        <w:gridCol w:w="1609"/>
        <w:gridCol w:w="1656"/>
      </w:tblGrid>
      <w:tr w:rsidR="00250DB0" w:rsidRPr="00187E6C" w14:paraId="5D8F455E" w14:textId="77777777">
        <w:tc>
          <w:tcPr>
            <w:tcW w:w="3506" w:type="dxa"/>
          </w:tcPr>
          <w:p w14:paraId="68208091" w14:textId="77777777" w:rsidR="00250DB0" w:rsidRPr="00187E6C" w:rsidRDefault="00250DB0" w:rsidP="000A54D7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4"/>
          </w:tcPr>
          <w:p w14:paraId="41F1351C" w14:textId="77777777" w:rsidR="00250DB0" w:rsidRPr="00187E6C" w:rsidRDefault="00250DB0" w:rsidP="000A54D7">
            <w:pPr>
              <w:pStyle w:val="1"/>
              <w:pBdr>
                <w:bottom w:val="none" w:sz="0" w:space="0" w:color="auto"/>
              </w:pBdr>
              <w:rPr>
                <w:color w:val="000000"/>
                <w:szCs w:val="26"/>
              </w:rPr>
            </w:pPr>
            <w:r w:rsidRPr="00187E6C">
              <w:rPr>
                <w:sz w:val="28"/>
                <w:szCs w:val="28"/>
              </w:rPr>
              <w:t>(</w:t>
            </w:r>
            <w:r w:rsidRPr="00187E6C">
              <w:rPr>
                <w:sz w:val="28"/>
                <w:szCs w:val="28"/>
                <w:cs/>
              </w:rPr>
              <w:t>หน่วย: บาท)</w:t>
            </w:r>
          </w:p>
        </w:tc>
      </w:tr>
      <w:tr w:rsidR="00250DB0" w:rsidRPr="00187E6C" w14:paraId="6B351FF9" w14:textId="77777777">
        <w:tc>
          <w:tcPr>
            <w:tcW w:w="3506" w:type="dxa"/>
          </w:tcPr>
          <w:p w14:paraId="5C650AF4" w14:textId="77777777" w:rsidR="00250DB0" w:rsidRPr="00187E6C" w:rsidRDefault="00250DB0" w:rsidP="000A54D7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4"/>
          </w:tcPr>
          <w:p w14:paraId="2B620A62" w14:textId="77777777" w:rsidR="00250DB0" w:rsidRPr="002D7AD0" w:rsidRDefault="00250DB0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highlight w:val="yellow"/>
              </w:rPr>
            </w:pPr>
            <w:r w:rsidRPr="002F063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0DB0" w:rsidRPr="00187E6C" w14:paraId="0DC1C5E6" w14:textId="77777777">
        <w:tc>
          <w:tcPr>
            <w:tcW w:w="3506" w:type="dxa"/>
          </w:tcPr>
          <w:p w14:paraId="70189382" w14:textId="77777777" w:rsidR="00250DB0" w:rsidRPr="00187E6C" w:rsidRDefault="00250DB0" w:rsidP="000A54D7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79DFCC66" w14:textId="77777777" w:rsidR="00250DB0" w:rsidRPr="00187E6C" w:rsidRDefault="00250DB0" w:rsidP="000A54D7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</w:p>
        </w:tc>
        <w:tc>
          <w:tcPr>
            <w:tcW w:w="3265" w:type="dxa"/>
            <w:gridSpan w:val="2"/>
          </w:tcPr>
          <w:p w14:paraId="19B14DBB" w14:textId="77777777" w:rsidR="00250DB0" w:rsidRPr="00187E6C" w:rsidRDefault="00250DB0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  <w:cs/>
              </w:rPr>
            </w:pPr>
            <w:r w:rsidRPr="00187E6C">
              <w:rPr>
                <w:szCs w:val="26"/>
                <w:cs/>
              </w:rPr>
              <w:t>บันทึกเป็น</w:t>
            </w:r>
            <w:r>
              <w:rPr>
                <w:rFonts w:hint="cs"/>
                <w:szCs w:val="26"/>
                <w:cs/>
              </w:rPr>
              <w:t>(</w:t>
            </w:r>
            <w:r w:rsidRPr="00187E6C">
              <w:rPr>
                <w:szCs w:val="26"/>
                <w:cs/>
              </w:rPr>
              <w:t>รายจ่าย</w:t>
            </w:r>
            <w:r>
              <w:rPr>
                <w:rFonts w:hint="cs"/>
                <w:szCs w:val="26"/>
                <w:cs/>
              </w:rPr>
              <w:t>)</w:t>
            </w:r>
            <w:r w:rsidRPr="00187E6C">
              <w:rPr>
                <w:szCs w:val="26"/>
                <w:cs/>
              </w:rPr>
              <w:t xml:space="preserve"> / รายได้</w:t>
            </w:r>
            <w:r>
              <w:rPr>
                <w:rFonts w:hint="cs"/>
                <w:szCs w:val="26"/>
                <w:cs/>
              </w:rPr>
              <w:t xml:space="preserve"> </w:t>
            </w:r>
            <w:r w:rsidRPr="00187E6C">
              <w:rPr>
                <w:szCs w:val="26"/>
                <w:cs/>
              </w:rPr>
              <w:t>ใน</w:t>
            </w:r>
          </w:p>
        </w:tc>
        <w:tc>
          <w:tcPr>
            <w:tcW w:w="1656" w:type="dxa"/>
          </w:tcPr>
          <w:p w14:paraId="41FFCF55" w14:textId="77777777" w:rsidR="00250DB0" w:rsidRPr="00187E6C" w:rsidRDefault="00250DB0" w:rsidP="000A54D7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250DB0" w:rsidRPr="00187E6C" w14:paraId="719DF3FD" w14:textId="77777777">
        <w:tc>
          <w:tcPr>
            <w:tcW w:w="3506" w:type="dxa"/>
          </w:tcPr>
          <w:p w14:paraId="5DD1D01C" w14:textId="77777777" w:rsidR="00250DB0" w:rsidRPr="00187E6C" w:rsidRDefault="00250DB0" w:rsidP="000A54D7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3EC9F98E" w14:textId="77777777" w:rsidR="00250DB0" w:rsidRPr="00187E6C" w:rsidRDefault="00250DB0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</w:rPr>
            </w:pPr>
            <w:r w:rsidRPr="00187E6C">
              <w:rPr>
                <w:szCs w:val="26"/>
              </w:rPr>
              <w:t xml:space="preserve">1 </w:t>
            </w:r>
            <w:r w:rsidRPr="00187E6C">
              <w:rPr>
                <w:szCs w:val="26"/>
                <w:cs/>
              </w:rPr>
              <w:t xml:space="preserve">มกราคม </w:t>
            </w:r>
            <w:r w:rsidRPr="00187E6C">
              <w:rPr>
                <w:szCs w:val="26"/>
              </w:rPr>
              <w:t>256</w:t>
            </w:r>
            <w:r>
              <w:rPr>
                <w:szCs w:val="26"/>
              </w:rPr>
              <w:t>7</w:t>
            </w:r>
          </w:p>
          <w:p w14:paraId="3B01F1DA" w14:textId="77777777" w:rsidR="00250DB0" w:rsidRPr="00187E6C" w:rsidRDefault="00250DB0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  <w:tc>
          <w:tcPr>
            <w:tcW w:w="1656" w:type="dxa"/>
          </w:tcPr>
          <w:p w14:paraId="65778D22" w14:textId="77777777" w:rsidR="00250DB0" w:rsidRPr="00187E6C" w:rsidRDefault="00250DB0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color w:val="000000"/>
                <w:szCs w:val="26"/>
                <w:cs/>
              </w:rPr>
              <w:t>กำไรหรือขาดทุน</w:t>
            </w:r>
          </w:p>
          <w:p w14:paraId="5097801F" w14:textId="77777777" w:rsidR="00250DB0" w:rsidRPr="00187E6C" w:rsidRDefault="00250DB0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  <w:tc>
          <w:tcPr>
            <w:tcW w:w="1609" w:type="dxa"/>
          </w:tcPr>
          <w:p w14:paraId="3CFFD704" w14:textId="77777777" w:rsidR="00250DB0" w:rsidRPr="00187E6C" w:rsidRDefault="00250DB0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</w:rPr>
            </w:pPr>
            <w:r w:rsidRPr="00187E6C">
              <w:rPr>
                <w:szCs w:val="26"/>
                <w:cs/>
              </w:rPr>
              <w:t>กำไรขาดทุน</w:t>
            </w:r>
          </w:p>
          <w:p w14:paraId="27F60E6C" w14:textId="3DE87A96" w:rsidR="00250DB0" w:rsidRPr="00187E6C" w:rsidRDefault="00250DB0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szCs w:val="26"/>
                <w:cs/>
              </w:rPr>
              <w:t>เบ็ดเสร็จอื่น</w:t>
            </w:r>
          </w:p>
        </w:tc>
        <w:tc>
          <w:tcPr>
            <w:tcW w:w="1656" w:type="dxa"/>
          </w:tcPr>
          <w:p w14:paraId="1AB3A6EF" w14:textId="77777777" w:rsidR="00250DB0" w:rsidRPr="00187E6C" w:rsidRDefault="00250DB0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color w:val="000000"/>
                <w:szCs w:val="26"/>
              </w:rPr>
              <w:t xml:space="preserve">31 </w:t>
            </w:r>
            <w:r w:rsidRPr="00187E6C">
              <w:rPr>
                <w:color w:val="000000"/>
                <w:szCs w:val="26"/>
                <w:cs/>
              </w:rPr>
              <w:t xml:space="preserve">ธันวาคม </w:t>
            </w:r>
            <w:r w:rsidRPr="00187E6C">
              <w:rPr>
                <w:color w:val="000000"/>
                <w:szCs w:val="26"/>
              </w:rPr>
              <w:t>256</w:t>
            </w:r>
            <w:r>
              <w:rPr>
                <w:color w:val="000000"/>
                <w:szCs w:val="26"/>
              </w:rPr>
              <w:t>7</w:t>
            </w:r>
          </w:p>
          <w:p w14:paraId="3DA15746" w14:textId="77777777" w:rsidR="00250DB0" w:rsidRPr="00187E6C" w:rsidRDefault="00250DB0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250DB0" w:rsidRPr="00187E6C" w14:paraId="3EE23DEF" w14:textId="77777777">
        <w:tc>
          <w:tcPr>
            <w:tcW w:w="3506" w:type="dxa"/>
          </w:tcPr>
          <w:p w14:paraId="53A62FC3" w14:textId="77777777" w:rsidR="00250DB0" w:rsidRPr="00187E6C" w:rsidRDefault="00250DB0" w:rsidP="000A54D7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2983399D" w14:textId="77777777" w:rsidR="00250DB0" w:rsidRPr="00187E6C" w:rsidRDefault="00250DB0" w:rsidP="000A54D7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</w:p>
        </w:tc>
        <w:tc>
          <w:tcPr>
            <w:tcW w:w="3265" w:type="dxa"/>
            <w:gridSpan w:val="2"/>
          </w:tcPr>
          <w:p w14:paraId="2A45F37C" w14:textId="68844178" w:rsidR="00250DB0" w:rsidRPr="00187E6C" w:rsidRDefault="00250DB0" w:rsidP="000A54D7">
            <w:pPr>
              <w:pStyle w:val="1"/>
              <w:pBdr>
                <w:bottom w:val="none" w:sz="0" w:space="0" w:color="auto"/>
              </w:pBdr>
              <w:ind w:left="25"/>
              <w:jc w:val="left"/>
              <w:rPr>
                <w:i/>
                <w:iCs/>
                <w:szCs w:val="26"/>
                <w:cs/>
              </w:rPr>
            </w:pPr>
            <w:r w:rsidRPr="006723FB">
              <w:rPr>
                <w:i/>
                <w:iCs/>
                <w:szCs w:val="26"/>
                <w:cs/>
              </w:rPr>
              <w:t xml:space="preserve">( หมายเหตุ  </w:t>
            </w:r>
            <w:r w:rsidRPr="006723FB">
              <w:rPr>
                <w:i/>
                <w:iCs/>
                <w:szCs w:val="26"/>
              </w:rPr>
              <w:t>1</w:t>
            </w:r>
            <w:r w:rsidR="00386B84">
              <w:rPr>
                <w:i/>
                <w:iCs/>
                <w:szCs w:val="26"/>
              </w:rPr>
              <w:t>5</w:t>
            </w:r>
            <w:r w:rsidRPr="006723FB">
              <w:rPr>
                <w:i/>
                <w:iCs/>
                <w:szCs w:val="26"/>
              </w:rPr>
              <w:t>.2</w:t>
            </w:r>
            <w:r w:rsidRPr="006723FB">
              <w:rPr>
                <w:i/>
                <w:iCs/>
                <w:szCs w:val="26"/>
                <w:cs/>
              </w:rPr>
              <w:t xml:space="preserve"> )</w:t>
            </w:r>
          </w:p>
        </w:tc>
        <w:tc>
          <w:tcPr>
            <w:tcW w:w="1656" w:type="dxa"/>
          </w:tcPr>
          <w:p w14:paraId="589A9F68" w14:textId="77777777" w:rsidR="00250DB0" w:rsidRPr="00187E6C" w:rsidRDefault="00250DB0" w:rsidP="000A54D7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250DB0" w:rsidRPr="00187E6C" w14:paraId="32E3812C" w14:textId="77777777">
        <w:trPr>
          <w:trHeight w:val="203"/>
        </w:trPr>
        <w:tc>
          <w:tcPr>
            <w:tcW w:w="3506" w:type="dxa"/>
            <w:vAlign w:val="center"/>
          </w:tcPr>
          <w:p w14:paraId="086EDBE9" w14:textId="77777777" w:rsidR="00250DB0" w:rsidRPr="00187E6C" w:rsidRDefault="00250DB0" w:rsidP="000A54D7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00" w:type="dxa"/>
            <w:shd w:val="clear" w:color="auto" w:fill="auto"/>
          </w:tcPr>
          <w:p w14:paraId="1FF72435" w14:textId="77777777" w:rsidR="00250DB0" w:rsidRPr="00187E6C" w:rsidRDefault="00250DB0" w:rsidP="000A54D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6734BF52" w14:textId="77777777" w:rsidR="00250DB0" w:rsidRPr="00187E6C" w:rsidRDefault="00250DB0" w:rsidP="000A54D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6D9CA439" w14:textId="77777777" w:rsidR="00250DB0" w:rsidRPr="00187E6C" w:rsidRDefault="00250DB0" w:rsidP="000A54D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D550D14" w14:textId="77777777" w:rsidR="00250DB0" w:rsidRPr="00187E6C" w:rsidRDefault="00250DB0" w:rsidP="000A54D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50DB0" w:rsidRPr="00187E6C" w14:paraId="2B046DC2" w14:textId="77777777" w:rsidTr="00E728E7">
        <w:trPr>
          <w:trHeight w:val="203"/>
        </w:trPr>
        <w:tc>
          <w:tcPr>
            <w:tcW w:w="3506" w:type="dxa"/>
            <w:vAlign w:val="center"/>
          </w:tcPr>
          <w:p w14:paraId="5CDF44B5" w14:textId="77777777" w:rsidR="00250DB0" w:rsidRPr="00187E6C" w:rsidRDefault="00250DB0" w:rsidP="000A54D7">
            <w:pPr>
              <w:spacing w:line="240" w:lineRule="auto"/>
              <w:ind w:left="166" w:right="-45" w:hanging="2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7C5BB7C8" w14:textId="0A29B93F" w:rsidR="00250DB0" w:rsidRPr="00187E6C" w:rsidRDefault="00250DB0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296.37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5A6604D" w14:textId="153EEF92" w:rsidR="00250DB0" w:rsidRPr="00187E6C" w:rsidRDefault="002C67AC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C">
              <w:rPr>
                <w:rFonts w:ascii="Angsana New" w:hAnsi="Angsana New"/>
                <w:color w:val="000000"/>
                <w:sz w:val="26"/>
                <w:szCs w:val="26"/>
              </w:rPr>
              <w:t>100,534.77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3AC95280" w14:textId="72EFD20E" w:rsidR="00250DB0" w:rsidRPr="005B6127" w:rsidRDefault="00D707E5" w:rsidP="001469BE">
            <w:pPr>
              <w:tabs>
                <w:tab w:val="decimal" w:pos="1140"/>
              </w:tabs>
              <w:spacing w:line="240" w:lineRule="auto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86EBAE3" w14:textId="75C3C880" w:rsidR="00250DB0" w:rsidRPr="00187E6C" w:rsidRDefault="00D707E5" w:rsidP="001469BE">
            <w:pPr>
              <w:tabs>
                <w:tab w:val="decimal" w:pos="1140"/>
              </w:tabs>
              <w:spacing w:line="240" w:lineRule="auto"/>
              <w:ind w:right="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07E5">
              <w:rPr>
                <w:rFonts w:ascii="Angsana New" w:hAnsi="Angsana New"/>
                <w:color w:val="000000"/>
                <w:sz w:val="26"/>
                <w:szCs w:val="26"/>
              </w:rPr>
              <w:t>102,831.14</w:t>
            </w:r>
          </w:p>
        </w:tc>
      </w:tr>
      <w:tr w:rsidR="00250DB0" w:rsidRPr="00187E6C" w14:paraId="2248BA7C" w14:textId="77777777" w:rsidTr="00E728E7">
        <w:trPr>
          <w:trHeight w:val="203"/>
        </w:trPr>
        <w:tc>
          <w:tcPr>
            <w:tcW w:w="3506" w:type="dxa"/>
            <w:vAlign w:val="bottom"/>
          </w:tcPr>
          <w:p w14:paraId="63F37667" w14:textId="77777777" w:rsidR="00250DB0" w:rsidRPr="00187E6C" w:rsidRDefault="00250DB0" w:rsidP="000A54D7">
            <w:pPr>
              <w:spacing w:line="240" w:lineRule="auto"/>
              <w:ind w:left="166" w:right="-45" w:hanging="2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600" w:type="dxa"/>
            <w:shd w:val="clear" w:color="auto" w:fill="auto"/>
          </w:tcPr>
          <w:p w14:paraId="0E123FD6" w14:textId="099324F2" w:rsidR="00250DB0" w:rsidRPr="00187E6C" w:rsidRDefault="00250DB0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167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384.68</w:t>
            </w:r>
          </w:p>
        </w:tc>
        <w:tc>
          <w:tcPr>
            <w:tcW w:w="1656" w:type="dxa"/>
            <w:shd w:val="clear" w:color="auto" w:fill="auto"/>
          </w:tcPr>
          <w:p w14:paraId="6D27B63A" w14:textId="63C745AB" w:rsidR="00250DB0" w:rsidRPr="00187E6C" w:rsidRDefault="002C67AC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C">
              <w:rPr>
                <w:rFonts w:ascii="Angsana New" w:hAnsi="Angsana New"/>
                <w:color w:val="000000"/>
                <w:sz w:val="26"/>
                <w:szCs w:val="26"/>
              </w:rPr>
              <w:t>491,533.73</w:t>
            </w:r>
          </w:p>
        </w:tc>
        <w:tc>
          <w:tcPr>
            <w:tcW w:w="1609" w:type="dxa"/>
            <w:shd w:val="clear" w:color="auto" w:fill="auto"/>
          </w:tcPr>
          <w:p w14:paraId="2786C5D5" w14:textId="755A5127" w:rsidR="00250DB0" w:rsidRPr="00187E6C" w:rsidRDefault="00D707E5" w:rsidP="001469BE">
            <w:pPr>
              <w:tabs>
                <w:tab w:val="decimal" w:pos="1140"/>
              </w:tabs>
              <w:spacing w:line="240" w:lineRule="auto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78605278" w14:textId="522B71AA" w:rsidR="00250DB0" w:rsidRPr="00187E6C" w:rsidRDefault="002C67AC" w:rsidP="001469BE">
            <w:pPr>
              <w:tabs>
                <w:tab w:val="decimal" w:pos="1140"/>
              </w:tabs>
              <w:spacing w:line="240" w:lineRule="auto"/>
              <w:ind w:right="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C">
              <w:rPr>
                <w:rFonts w:ascii="Angsana New" w:hAnsi="Angsana New"/>
                <w:color w:val="000000"/>
                <w:sz w:val="26"/>
                <w:szCs w:val="26"/>
              </w:rPr>
              <w:t>1,658,918.41</w:t>
            </w:r>
          </w:p>
        </w:tc>
      </w:tr>
      <w:tr w:rsidR="00250DB0" w:rsidRPr="00187E6C" w14:paraId="4DA93733" w14:textId="77777777" w:rsidTr="00E728E7">
        <w:trPr>
          <w:trHeight w:val="203"/>
        </w:trPr>
        <w:tc>
          <w:tcPr>
            <w:tcW w:w="3506" w:type="dxa"/>
            <w:vAlign w:val="bottom"/>
          </w:tcPr>
          <w:p w14:paraId="5B26E84F" w14:textId="77777777" w:rsidR="00250DB0" w:rsidRPr="00187E6C" w:rsidRDefault="00250DB0" w:rsidP="000A54D7">
            <w:pPr>
              <w:spacing w:line="240" w:lineRule="auto"/>
              <w:ind w:left="166" w:right="-45" w:hanging="2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ประมาณการหนี้สินจากการรับคืน</w:t>
            </w:r>
          </w:p>
        </w:tc>
        <w:tc>
          <w:tcPr>
            <w:tcW w:w="1600" w:type="dxa"/>
            <w:shd w:val="clear" w:color="auto" w:fill="auto"/>
          </w:tcPr>
          <w:p w14:paraId="7EAB008D" w14:textId="42CD4B73" w:rsidR="00250DB0" w:rsidRPr="00187E6C" w:rsidRDefault="00250DB0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56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237.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59</w:t>
            </w:r>
          </w:p>
        </w:tc>
        <w:tc>
          <w:tcPr>
            <w:tcW w:w="1656" w:type="dxa"/>
            <w:shd w:val="clear" w:color="auto" w:fill="auto"/>
          </w:tcPr>
          <w:p w14:paraId="014129F9" w14:textId="67B4677D" w:rsidR="00250DB0" w:rsidRPr="00187E6C" w:rsidRDefault="002C67AC" w:rsidP="001469BE">
            <w:pPr>
              <w:tabs>
                <w:tab w:val="decimal" w:pos="1140"/>
              </w:tabs>
              <w:spacing w:line="240" w:lineRule="auto"/>
              <w:ind w:right="7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9" w:type="dxa"/>
            <w:shd w:val="clear" w:color="auto" w:fill="auto"/>
          </w:tcPr>
          <w:p w14:paraId="3BF3D59A" w14:textId="24E83EEE" w:rsidR="00250DB0" w:rsidRPr="00187E6C" w:rsidRDefault="00D707E5" w:rsidP="001469BE">
            <w:pPr>
              <w:tabs>
                <w:tab w:val="decimal" w:pos="1140"/>
              </w:tabs>
              <w:spacing w:line="240" w:lineRule="auto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14564BDE" w14:textId="1E3A67F2" w:rsidR="00250DB0" w:rsidRPr="00187E6C" w:rsidRDefault="002C67AC" w:rsidP="001469BE">
            <w:pPr>
              <w:tabs>
                <w:tab w:val="decimal" w:pos="1140"/>
              </w:tabs>
              <w:spacing w:line="240" w:lineRule="auto"/>
              <w:ind w:right="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56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237.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59</w:t>
            </w:r>
          </w:p>
        </w:tc>
      </w:tr>
      <w:tr w:rsidR="00250DB0" w:rsidRPr="00187E6C" w14:paraId="51B74330" w14:textId="77777777" w:rsidTr="00E728E7">
        <w:trPr>
          <w:trHeight w:val="203"/>
        </w:trPr>
        <w:tc>
          <w:tcPr>
            <w:tcW w:w="3506" w:type="dxa"/>
            <w:shd w:val="clear" w:color="auto" w:fill="auto"/>
            <w:vAlign w:val="bottom"/>
          </w:tcPr>
          <w:p w14:paraId="6FB7782A" w14:textId="77777777" w:rsidR="00250DB0" w:rsidRPr="00187E6C" w:rsidRDefault="00250DB0" w:rsidP="000A54D7">
            <w:pPr>
              <w:spacing w:line="240" w:lineRule="auto"/>
              <w:ind w:left="166" w:right="-45" w:hanging="2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E208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00" w:type="dxa"/>
            <w:shd w:val="clear" w:color="auto" w:fill="auto"/>
          </w:tcPr>
          <w:p w14:paraId="6C89DEE3" w14:textId="630A16BA" w:rsidR="00250DB0" w:rsidRPr="00187E6C" w:rsidRDefault="00250DB0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116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360.67</w:t>
            </w:r>
          </w:p>
        </w:tc>
        <w:tc>
          <w:tcPr>
            <w:tcW w:w="1656" w:type="dxa"/>
            <w:shd w:val="clear" w:color="auto" w:fill="auto"/>
          </w:tcPr>
          <w:p w14:paraId="00389F95" w14:textId="42284055" w:rsidR="00250DB0" w:rsidRPr="00187E6C" w:rsidRDefault="002C67AC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C">
              <w:rPr>
                <w:rFonts w:ascii="Angsana New" w:hAnsi="Angsana New"/>
                <w:color w:val="000000"/>
                <w:sz w:val="26"/>
                <w:szCs w:val="26"/>
              </w:rPr>
              <w:t>364,891.00</w:t>
            </w:r>
          </w:p>
        </w:tc>
        <w:tc>
          <w:tcPr>
            <w:tcW w:w="1609" w:type="dxa"/>
            <w:shd w:val="clear" w:color="auto" w:fill="auto"/>
          </w:tcPr>
          <w:p w14:paraId="174EC703" w14:textId="7CC2EA61" w:rsidR="00250DB0" w:rsidRPr="00187E6C" w:rsidRDefault="00D707E5" w:rsidP="001469BE">
            <w:pPr>
              <w:tabs>
                <w:tab w:val="decimal" w:pos="1140"/>
              </w:tabs>
              <w:spacing w:line="240" w:lineRule="auto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44357431" w14:textId="66257AB7" w:rsidR="00250DB0" w:rsidRPr="00187E6C" w:rsidRDefault="002C67AC" w:rsidP="001469BE">
            <w:pPr>
              <w:tabs>
                <w:tab w:val="decimal" w:pos="1140"/>
              </w:tabs>
              <w:spacing w:line="240" w:lineRule="auto"/>
              <w:ind w:right="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C">
              <w:rPr>
                <w:rFonts w:ascii="Angsana New" w:hAnsi="Angsana New"/>
                <w:color w:val="000000"/>
                <w:sz w:val="26"/>
                <w:szCs w:val="26"/>
              </w:rPr>
              <w:t>481,251.67</w:t>
            </w:r>
          </w:p>
        </w:tc>
      </w:tr>
      <w:tr w:rsidR="00250DB0" w:rsidRPr="00187E6C" w14:paraId="2C879868" w14:textId="77777777" w:rsidTr="00E728E7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7E996E1D" w14:textId="77777777" w:rsidR="00250DB0" w:rsidRPr="00187E6C" w:rsidRDefault="00250DB0" w:rsidP="000A54D7">
            <w:pPr>
              <w:spacing w:line="240" w:lineRule="auto"/>
              <w:ind w:left="337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00" w:type="dxa"/>
            <w:shd w:val="clear" w:color="auto" w:fill="auto"/>
          </w:tcPr>
          <w:p w14:paraId="2558B3DE" w14:textId="77777777" w:rsidR="00250DB0" w:rsidRDefault="00250DB0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F3F7C58" w14:textId="56F9159A" w:rsidR="00250DB0" w:rsidRPr="00187E6C" w:rsidRDefault="00250DB0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7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183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555.56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1921F07" w14:textId="125F6469" w:rsidR="00250DB0" w:rsidRPr="00187E6C" w:rsidRDefault="00EA353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A3537">
              <w:rPr>
                <w:rFonts w:ascii="Angsana New" w:hAnsi="Angsana New"/>
                <w:color w:val="000000"/>
                <w:sz w:val="26"/>
                <w:szCs w:val="26"/>
              </w:rPr>
              <w:t>736,002.80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37E75FF4" w14:textId="764C8B80" w:rsidR="00250DB0" w:rsidRPr="00187E6C" w:rsidRDefault="00EA3537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A3537">
              <w:rPr>
                <w:rFonts w:ascii="Angsana New" w:hAnsi="Angsana New"/>
                <w:color w:val="000000"/>
                <w:sz w:val="26"/>
                <w:szCs w:val="26"/>
              </w:rPr>
              <w:t>182,642.51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9BDAC4B" w14:textId="3A798404" w:rsidR="00250DB0" w:rsidRPr="00187E6C" w:rsidRDefault="00EA3537" w:rsidP="001469BE">
            <w:pPr>
              <w:tabs>
                <w:tab w:val="decimal" w:pos="1140"/>
              </w:tabs>
              <w:spacing w:line="240" w:lineRule="auto"/>
              <w:ind w:right="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A3537">
              <w:rPr>
                <w:rFonts w:ascii="Angsana New" w:hAnsi="Angsana New"/>
                <w:color w:val="000000"/>
                <w:sz w:val="26"/>
                <w:szCs w:val="26"/>
              </w:rPr>
              <w:t>8,102,200.87</w:t>
            </w:r>
          </w:p>
        </w:tc>
      </w:tr>
      <w:tr w:rsidR="00250DB0" w:rsidRPr="00187E6C" w14:paraId="41C1905C" w14:textId="77777777" w:rsidTr="00E728E7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68EE9B7B" w14:textId="77777777" w:rsidR="00250DB0" w:rsidRPr="00187E6C" w:rsidRDefault="00250DB0" w:rsidP="000A54D7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</w:t>
            </w: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600" w:type="dxa"/>
            <w:shd w:val="clear" w:color="auto" w:fill="auto"/>
          </w:tcPr>
          <w:p w14:paraId="24CFA563" w14:textId="77777777" w:rsidR="00250DB0" w:rsidRPr="00187E6C" w:rsidRDefault="00250DB0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4D08896D" w14:textId="77777777" w:rsidR="00250DB0" w:rsidRPr="00187E6C" w:rsidRDefault="00250DB0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shd w:val="clear" w:color="auto" w:fill="auto"/>
          </w:tcPr>
          <w:p w14:paraId="5B8CF8DB" w14:textId="77777777" w:rsidR="00250DB0" w:rsidRPr="00187E6C" w:rsidRDefault="00250DB0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4A33D6BB" w14:textId="77777777" w:rsidR="00250DB0" w:rsidRPr="00187E6C" w:rsidRDefault="00250DB0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50DB0" w:rsidRPr="00187E6C" w14:paraId="1847F4F0" w14:textId="77777777" w:rsidTr="00E728E7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39CBFDC0" w14:textId="77777777" w:rsidR="00250DB0" w:rsidRPr="008243AF" w:rsidRDefault="00250DB0" w:rsidP="000A54D7">
            <w:pPr>
              <w:spacing w:line="240" w:lineRule="auto"/>
              <w:ind w:left="166" w:right="-45" w:hanging="28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00" w:type="dxa"/>
            <w:shd w:val="clear" w:color="auto" w:fill="auto"/>
          </w:tcPr>
          <w:p w14:paraId="61D290E8" w14:textId="27139433" w:rsidR="00250DB0" w:rsidRPr="00187E6C" w:rsidRDefault="00250DB0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(94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113.39)</w:t>
            </w:r>
          </w:p>
        </w:tc>
        <w:tc>
          <w:tcPr>
            <w:tcW w:w="1656" w:type="dxa"/>
            <w:shd w:val="clear" w:color="auto" w:fill="auto"/>
          </w:tcPr>
          <w:p w14:paraId="660DEC2C" w14:textId="121BBAA5" w:rsidR="00250DB0" w:rsidRPr="00187E6C" w:rsidRDefault="00C24EE5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4EE5">
              <w:rPr>
                <w:rFonts w:ascii="Angsana New" w:hAnsi="Angsana New"/>
                <w:color w:val="000000"/>
                <w:sz w:val="26"/>
                <w:szCs w:val="26"/>
              </w:rPr>
              <w:t>(358,530.17)</w:t>
            </w:r>
          </w:p>
        </w:tc>
        <w:tc>
          <w:tcPr>
            <w:tcW w:w="1609" w:type="dxa"/>
            <w:shd w:val="clear" w:color="auto" w:fill="auto"/>
          </w:tcPr>
          <w:p w14:paraId="3F2A304C" w14:textId="78D946E8" w:rsidR="00250DB0" w:rsidRPr="00187E6C" w:rsidRDefault="00D707E5" w:rsidP="001469BE">
            <w:pPr>
              <w:tabs>
                <w:tab w:val="decimal" w:pos="1140"/>
              </w:tabs>
              <w:spacing w:line="240" w:lineRule="auto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508BA50E" w14:textId="649DFBB0" w:rsidR="00250DB0" w:rsidRPr="00187E6C" w:rsidRDefault="00C24EE5" w:rsidP="001469BE">
            <w:pPr>
              <w:tabs>
                <w:tab w:val="decimal" w:pos="1140"/>
              </w:tabs>
              <w:spacing w:line="240" w:lineRule="auto"/>
              <w:ind w:right="1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4EE5">
              <w:rPr>
                <w:rFonts w:ascii="Angsana New" w:hAnsi="Angsana New"/>
                <w:color w:val="000000"/>
                <w:sz w:val="26"/>
                <w:szCs w:val="26"/>
              </w:rPr>
              <w:t>(452,643.56)</w:t>
            </w:r>
          </w:p>
        </w:tc>
      </w:tr>
      <w:tr w:rsidR="00250DB0" w:rsidRPr="00187E6C" w14:paraId="4BD6A77E" w14:textId="77777777" w:rsidTr="00E728E7">
        <w:trPr>
          <w:trHeight w:val="203"/>
        </w:trPr>
        <w:tc>
          <w:tcPr>
            <w:tcW w:w="3506" w:type="dxa"/>
            <w:vAlign w:val="center"/>
          </w:tcPr>
          <w:p w14:paraId="1B8C4F6A" w14:textId="77777777" w:rsidR="00250DB0" w:rsidRPr="00187E6C" w:rsidRDefault="00250DB0" w:rsidP="000A54D7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00" w:type="dxa"/>
            <w:shd w:val="clear" w:color="auto" w:fill="auto"/>
          </w:tcPr>
          <w:p w14:paraId="70CF6022" w14:textId="08BEDA86" w:rsidR="00250DB0" w:rsidRPr="00187E6C" w:rsidRDefault="00250DB0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430F">
              <w:rPr>
                <w:rFonts w:ascii="Angsana New" w:hAnsi="Angsana New"/>
                <w:color w:val="000000"/>
                <w:sz w:val="26"/>
                <w:szCs w:val="26"/>
                <w:cs/>
              </w:rPr>
              <w:t>8</w:t>
            </w:r>
            <w:r w:rsidRPr="00D7430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7430F">
              <w:rPr>
                <w:rFonts w:ascii="Angsana New" w:hAnsi="Angsana New"/>
                <w:color w:val="000000"/>
                <w:sz w:val="26"/>
                <w:szCs w:val="26"/>
                <w:cs/>
              </w:rPr>
              <w:t>431</w:t>
            </w:r>
            <w:r w:rsidRPr="00D7430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7430F">
              <w:rPr>
                <w:rFonts w:ascii="Angsana New" w:hAnsi="Angsana New"/>
                <w:color w:val="000000"/>
                <w:sz w:val="26"/>
                <w:szCs w:val="26"/>
                <w:cs/>
              </w:rPr>
              <w:t>721.4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</w:t>
            </w:r>
          </w:p>
        </w:tc>
        <w:tc>
          <w:tcPr>
            <w:tcW w:w="1656" w:type="dxa"/>
            <w:shd w:val="clear" w:color="auto" w:fill="auto"/>
          </w:tcPr>
          <w:p w14:paraId="5EA7F541" w14:textId="5D154DC1" w:rsidR="00250DB0" w:rsidRPr="00187E6C" w:rsidRDefault="000F650E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50E">
              <w:rPr>
                <w:rFonts w:ascii="Angsana New" w:hAnsi="Angsana New"/>
                <w:color w:val="000000"/>
                <w:sz w:val="26"/>
                <w:szCs w:val="26"/>
              </w:rPr>
              <w:t>1,334,432.13</w:t>
            </w:r>
          </w:p>
        </w:tc>
        <w:tc>
          <w:tcPr>
            <w:tcW w:w="1609" w:type="dxa"/>
            <w:shd w:val="clear" w:color="auto" w:fill="auto"/>
          </w:tcPr>
          <w:p w14:paraId="6C78B705" w14:textId="4F05C5E3" w:rsidR="00250DB0" w:rsidRPr="00187E6C" w:rsidRDefault="000F650E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50E">
              <w:rPr>
                <w:rFonts w:ascii="Angsana New" w:hAnsi="Angsana New"/>
                <w:color w:val="000000"/>
                <w:sz w:val="26"/>
                <w:szCs w:val="26"/>
              </w:rPr>
              <w:t>182,642.51</w:t>
            </w:r>
          </w:p>
        </w:tc>
        <w:tc>
          <w:tcPr>
            <w:tcW w:w="1656" w:type="dxa"/>
            <w:shd w:val="clear" w:color="auto" w:fill="auto"/>
          </w:tcPr>
          <w:p w14:paraId="6E12370C" w14:textId="12536152" w:rsidR="00250DB0" w:rsidRPr="00187E6C" w:rsidRDefault="000F650E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650E">
              <w:rPr>
                <w:rFonts w:ascii="Angsana New" w:hAnsi="Angsana New"/>
                <w:color w:val="000000"/>
                <w:sz w:val="26"/>
                <w:szCs w:val="26"/>
              </w:rPr>
              <w:t>9,948,796.12</w:t>
            </w:r>
          </w:p>
        </w:tc>
      </w:tr>
    </w:tbl>
    <w:p w14:paraId="1260E9A9" w14:textId="77777777" w:rsidR="000038FC" w:rsidRDefault="000038FC" w:rsidP="000A54D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tbl>
      <w:tblPr>
        <w:tblW w:w="10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06"/>
        <w:gridCol w:w="1600"/>
        <w:gridCol w:w="1656"/>
        <w:gridCol w:w="1609"/>
        <w:gridCol w:w="1656"/>
      </w:tblGrid>
      <w:tr w:rsidR="00225338" w:rsidRPr="00187E6C" w14:paraId="42102FB7" w14:textId="77777777">
        <w:tc>
          <w:tcPr>
            <w:tcW w:w="3506" w:type="dxa"/>
          </w:tcPr>
          <w:p w14:paraId="2240B2B1" w14:textId="77777777" w:rsidR="00225338" w:rsidRPr="00187E6C" w:rsidRDefault="00225338" w:rsidP="000A54D7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bookmarkStart w:id="20" w:name="_Hlk189735359"/>
          </w:p>
        </w:tc>
        <w:tc>
          <w:tcPr>
            <w:tcW w:w="6521" w:type="dxa"/>
            <w:gridSpan w:val="4"/>
          </w:tcPr>
          <w:p w14:paraId="2713EA4C" w14:textId="77777777" w:rsidR="00225338" w:rsidRPr="00187E6C" w:rsidRDefault="00225338" w:rsidP="000A54D7">
            <w:pPr>
              <w:pStyle w:val="1"/>
              <w:pBdr>
                <w:bottom w:val="none" w:sz="0" w:space="0" w:color="auto"/>
              </w:pBdr>
              <w:rPr>
                <w:color w:val="000000"/>
                <w:szCs w:val="26"/>
              </w:rPr>
            </w:pPr>
            <w:r w:rsidRPr="00187E6C">
              <w:rPr>
                <w:sz w:val="28"/>
                <w:szCs w:val="28"/>
              </w:rPr>
              <w:t>(</w:t>
            </w:r>
            <w:r w:rsidRPr="00187E6C">
              <w:rPr>
                <w:sz w:val="28"/>
                <w:szCs w:val="28"/>
                <w:cs/>
              </w:rPr>
              <w:t>หน่วย: บาท)</w:t>
            </w:r>
          </w:p>
        </w:tc>
      </w:tr>
      <w:tr w:rsidR="00225338" w:rsidRPr="00187E6C" w14:paraId="4D3F8644" w14:textId="77777777">
        <w:tc>
          <w:tcPr>
            <w:tcW w:w="3506" w:type="dxa"/>
          </w:tcPr>
          <w:p w14:paraId="02034B9D" w14:textId="77777777" w:rsidR="00225338" w:rsidRPr="00187E6C" w:rsidRDefault="00225338" w:rsidP="000A54D7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4"/>
          </w:tcPr>
          <w:p w14:paraId="53786820" w14:textId="77777777" w:rsidR="00225338" w:rsidRPr="002D7AD0" w:rsidRDefault="00225338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highlight w:val="yellow"/>
              </w:rPr>
            </w:pPr>
            <w:r w:rsidRPr="002F063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338" w:rsidRPr="00187E6C" w14:paraId="2274787D" w14:textId="77777777">
        <w:tc>
          <w:tcPr>
            <w:tcW w:w="3506" w:type="dxa"/>
          </w:tcPr>
          <w:p w14:paraId="190ECC1A" w14:textId="77777777" w:rsidR="00225338" w:rsidRPr="00187E6C" w:rsidRDefault="00225338" w:rsidP="000A54D7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67B8BC69" w14:textId="77777777" w:rsidR="00225338" w:rsidRPr="00187E6C" w:rsidRDefault="00225338" w:rsidP="000A54D7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</w:p>
        </w:tc>
        <w:tc>
          <w:tcPr>
            <w:tcW w:w="3265" w:type="dxa"/>
            <w:gridSpan w:val="2"/>
          </w:tcPr>
          <w:p w14:paraId="3521067A" w14:textId="77777777" w:rsidR="00225338" w:rsidRPr="00187E6C" w:rsidRDefault="00225338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  <w:cs/>
              </w:rPr>
            </w:pPr>
            <w:r w:rsidRPr="00187E6C">
              <w:rPr>
                <w:szCs w:val="26"/>
                <w:cs/>
              </w:rPr>
              <w:t>บันทึกเป็น</w:t>
            </w:r>
            <w:r>
              <w:rPr>
                <w:rFonts w:hint="cs"/>
                <w:szCs w:val="26"/>
                <w:cs/>
              </w:rPr>
              <w:t>(</w:t>
            </w:r>
            <w:r w:rsidRPr="00187E6C">
              <w:rPr>
                <w:szCs w:val="26"/>
                <w:cs/>
              </w:rPr>
              <w:t>รายจ่าย</w:t>
            </w:r>
            <w:r>
              <w:rPr>
                <w:rFonts w:hint="cs"/>
                <w:szCs w:val="26"/>
                <w:cs/>
              </w:rPr>
              <w:t>)</w:t>
            </w:r>
            <w:r w:rsidRPr="00187E6C">
              <w:rPr>
                <w:szCs w:val="26"/>
                <w:cs/>
              </w:rPr>
              <w:t xml:space="preserve"> / รายได้</w:t>
            </w:r>
            <w:r>
              <w:rPr>
                <w:rFonts w:hint="cs"/>
                <w:szCs w:val="26"/>
                <w:cs/>
              </w:rPr>
              <w:t xml:space="preserve"> </w:t>
            </w:r>
            <w:r w:rsidRPr="00187E6C">
              <w:rPr>
                <w:szCs w:val="26"/>
                <w:cs/>
              </w:rPr>
              <w:t>ใน</w:t>
            </w:r>
          </w:p>
        </w:tc>
        <w:tc>
          <w:tcPr>
            <w:tcW w:w="1656" w:type="dxa"/>
          </w:tcPr>
          <w:p w14:paraId="4F02333D" w14:textId="77777777" w:rsidR="00225338" w:rsidRPr="00187E6C" w:rsidRDefault="00225338" w:rsidP="000A54D7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225338" w:rsidRPr="00187E6C" w14:paraId="11321742" w14:textId="77777777">
        <w:tc>
          <w:tcPr>
            <w:tcW w:w="3506" w:type="dxa"/>
          </w:tcPr>
          <w:p w14:paraId="693F1844" w14:textId="77777777" w:rsidR="00225338" w:rsidRPr="00187E6C" w:rsidRDefault="00225338" w:rsidP="000A54D7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3492E622" w14:textId="77777777" w:rsidR="00225338" w:rsidRPr="00187E6C" w:rsidRDefault="00225338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</w:rPr>
            </w:pPr>
            <w:r w:rsidRPr="00187E6C">
              <w:rPr>
                <w:szCs w:val="26"/>
              </w:rPr>
              <w:t xml:space="preserve">1 </w:t>
            </w:r>
            <w:r w:rsidRPr="00187E6C">
              <w:rPr>
                <w:szCs w:val="26"/>
                <w:cs/>
              </w:rPr>
              <w:t xml:space="preserve">มกราคม </w:t>
            </w:r>
            <w:r w:rsidRPr="00187E6C"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6</w:t>
            </w:r>
          </w:p>
          <w:p w14:paraId="029382BE" w14:textId="77777777" w:rsidR="00225338" w:rsidRPr="00187E6C" w:rsidRDefault="00225338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  <w:tc>
          <w:tcPr>
            <w:tcW w:w="1656" w:type="dxa"/>
          </w:tcPr>
          <w:p w14:paraId="700B6513" w14:textId="77777777" w:rsidR="00225338" w:rsidRPr="00187E6C" w:rsidRDefault="00225338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color w:val="000000"/>
                <w:szCs w:val="26"/>
                <w:cs/>
              </w:rPr>
              <w:t>กำไรหรือขาดทุน</w:t>
            </w:r>
          </w:p>
          <w:p w14:paraId="003170A3" w14:textId="77777777" w:rsidR="00225338" w:rsidRPr="00187E6C" w:rsidRDefault="00225338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  <w:tc>
          <w:tcPr>
            <w:tcW w:w="1609" w:type="dxa"/>
          </w:tcPr>
          <w:p w14:paraId="03BAC275" w14:textId="77777777" w:rsidR="00225338" w:rsidRPr="00187E6C" w:rsidRDefault="00225338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szCs w:val="26"/>
              </w:rPr>
            </w:pPr>
            <w:r w:rsidRPr="00187E6C">
              <w:rPr>
                <w:szCs w:val="26"/>
                <w:cs/>
              </w:rPr>
              <w:t>กำไรขาดทุน</w:t>
            </w:r>
          </w:p>
          <w:p w14:paraId="2EC2C08C" w14:textId="77777777" w:rsidR="00225338" w:rsidRPr="00187E6C" w:rsidRDefault="00225338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szCs w:val="26"/>
                <w:cs/>
              </w:rPr>
              <w:t>เบ็ดเสร็จอื่น</w:t>
            </w:r>
          </w:p>
        </w:tc>
        <w:tc>
          <w:tcPr>
            <w:tcW w:w="1656" w:type="dxa"/>
          </w:tcPr>
          <w:p w14:paraId="00618BFF" w14:textId="77777777" w:rsidR="00225338" w:rsidRPr="00187E6C" w:rsidRDefault="00225338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  <w:r w:rsidRPr="00187E6C">
              <w:rPr>
                <w:color w:val="000000"/>
                <w:szCs w:val="26"/>
              </w:rPr>
              <w:t xml:space="preserve">31 </w:t>
            </w:r>
            <w:r w:rsidRPr="00187E6C">
              <w:rPr>
                <w:color w:val="000000"/>
                <w:szCs w:val="26"/>
                <w:cs/>
              </w:rPr>
              <w:t xml:space="preserve">ธันวาคม </w:t>
            </w:r>
            <w:r w:rsidRPr="00187E6C">
              <w:rPr>
                <w:color w:val="000000"/>
                <w:szCs w:val="26"/>
              </w:rPr>
              <w:t>256</w:t>
            </w:r>
            <w:r>
              <w:rPr>
                <w:rFonts w:hint="cs"/>
                <w:color w:val="000000"/>
                <w:szCs w:val="26"/>
                <w:cs/>
              </w:rPr>
              <w:t>6</w:t>
            </w:r>
          </w:p>
          <w:p w14:paraId="39446DB9" w14:textId="77777777" w:rsidR="00225338" w:rsidRPr="00187E6C" w:rsidRDefault="00225338" w:rsidP="000A54D7">
            <w:pPr>
              <w:pStyle w:val="1"/>
              <w:pBdr>
                <w:bottom w:val="single" w:sz="4" w:space="1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225338" w:rsidRPr="00187E6C" w14:paraId="17C720BE" w14:textId="77777777">
        <w:tc>
          <w:tcPr>
            <w:tcW w:w="3506" w:type="dxa"/>
          </w:tcPr>
          <w:p w14:paraId="49B2FC45" w14:textId="77777777" w:rsidR="00225338" w:rsidRPr="00187E6C" w:rsidRDefault="00225338" w:rsidP="000A54D7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</w:tcPr>
          <w:p w14:paraId="7284ACDE" w14:textId="77777777" w:rsidR="00225338" w:rsidRPr="00187E6C" w:rsidRDefault="00225338" w:rsidP="000A54D7">
            <w:pPr>
              <w:pStyle w:val="1"/>
              <w:pBdr>
                <w:bottom w:val="none" w:sz="0" w:space="0" w:color="auto"/>
              </w:pBdr>
              <w:jc w:val="center"/>
              <w:rPr>
                <w:szCs w:val="26"/>
              </w:rPr>
            </w:pPr>
          </w:p>
        </w:tc>
        <w:tc>
          <w:tcPr>
            <w:tcW w:w="3265" w:type="dxa"/>
            <w:gridSpan w:val="2"/>
          </w:tcPr>
          <w:p w14:paraId="66E8BDA0" w14:textId="3FF02DE3" w:rsidR="00225338" w:rsidRPr="00187E6C" w:rsidRDefault="00225338" w:rsidP="000A54D7">
            <w:pPr>
              <w:pStyle w:val="1"/>
              <w:pBdr>
                <w:bottom w:val="none" w:sz="0" w:space="0" w:color="auto"/>
              </w:pBdr>
              <w:ind w:left="25"/>
              <w:jc w:val="left"/>
              <w:rPr>
                <w:i/>
                <w:iCs/>
                <w:szCs w:val="26"/>
                <w:cs/>
              </w:rPr>
            </w:pPr>
            <w:r w:rsidRPr="006723FB">
              <w:rPr>
                <w:i/>
                <w:iCs/>
                <w:szCs w:val="26"/>
                <w:cs/>
              </w:rPr>
              <w:t xml:space="preserve">( หมายเหตุ  </w:t>
            </w:r>
            <w:r w:rsidRPr="006723FB">
              <w:rPr>
                <w:i/>
                <w:iCs/>
                <w:szCs w:val="26"/>
              </w:rPr>
              <w:t>1</w:t>
            </w:r>
            <w:r w:rsidR="00386B84">
              <w:rPr>
                <w:i/>
                <w:iCs/>
                <w:szCs w:val="26"/>
              </w:rPr>
              <w:t>5</w:t>
            </w:r>
            <w:r w:rsidRPr="006723FB">
              <w:rPr>
                <w:i/>
                <w:iCs/>
                <w:szCs w:val="26"/>
              </w:rPr>
              <w:t>.2</w:t>
            </w:r>
            <w:r w:rsidRPr="006723FB">
              <w:rPr>
                <w:i/>
                <w:iCs/>
                <w:szCs w:val="26"/>
                <w:cs/>
              </w:rPr>
              <w:t xml:space="preserve"> )</w:t>
            </w:r>
          </w:p>
        </w:tc>
        <w:tc>
          <w:tcPr>
            <w:tcW w:w="1656" w:type="dxa"/>
          </w:tcPr>
          <w:p w14:paraId="09BFA26F" w14:textId="77777777" w:rsidR="00225338" w:rsidRPr="00187E6C" w:rsidRDefault="00225338" w:rsidP="000A54D7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Cs w:val="26"/>
              </w:rPr>
            </w:pPr>
          </w:p>
        </w:tc>
      </w:tr>
      <w:tr w:rsidR="00225338" w:rsidRPr="00187E6C" w14:paraId="63536438" w14:textId="77777777">
        <w:trPr>
          <w:trHeight w:val="203"/>
        </w:trPr>
        <w:tc>
          <w:tcPr>
            <w:tcW w:w="3506" w:type="dxa"/>
            <w:vAlign w:val="center"/>
          </w:tcPr>
          <w:p w14:paraId="4D3FD723" w14:textId="77777777" w:rsidR="00225338" w:rsidRPr="00187E6C" w:rsidRDefault="00225338" w:rsidP="000A54D7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00" w:type="dxa"/>
            <w:shd w:val="clear" w:color="auto" w:fill="auto"/>
          </w:tcPr>
          <w:p w14:paraId="252D49CF" w14:textId="77777777" w:rsidR="00225338" w:rsidRPr="00187E6C" w:rsidRDefault="00225338" w:rsidP="000A54D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557559D9" w14:textId="77777777" w:rsidR="00225338" w:rsidRPr="00187E6C" w:rsidRDefault="00225338" w:rsidP="000A54D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1204B6E5" w14:textId="77777777" w:rsidR="00225338" w:rsidRPr="00187E6C" w:rsidRDefault="00225338" w:rsidP="000A54D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14:paraId="59E93998" w14:textId="77777777" w:rsidR="00225338" w:rsidRPr="00187E6C" w:rsidRDefault="00225338" w:rsidP="000A54D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25338" w:rsidRPr="00187E6C" w14:paraId="1CFF7CE8" w14:textId="77777777">
        <w:trPr>
          <w:trHeight w:val="203"/>
        </w:trPr>
        <w:tc>
          <w:tcPr>
            <w:tcW w:w="3506" w:type="dxa"/>
            <w:vAlign w:val="center"/>
          </w:tcPr>
          <w:p w14:paraId="113896AF" w14:textId="77777777" w:rsidR="00225338" w:rsidRPr="00187E6C" w:rsidRDefault="00225338" w:rsidP="000A54D7">
            <w:pPr>
              <w:spacing w:line="240" w:lineRule="auto"/>
              <w:ind w:left="166" w:right="-45" w:hanging="2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42F95EFD" w14:textId="77777777" w:rsidR="00225338" w:rsidRPr="00187E6C" w:rsidRDefault="00225338" w:rsidP="001469BE">
            <w:pPr>
              <w:tabs>
                <w:tab w:val="decimal" w:pos="1140"/>
              </w:tabs>
              <w:spacing w:line="240" w:lineRule="auto"/>
              <w:ind w:right="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3BDD837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296.37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551C9AAF" w14:textId="77777777" w:rsidR="00225338" w:rsidRPr="005B6127" w:rsidRDefault="00225338" w:rsidP="001469BE">
            <w:pPr>
              <w:tabs>
                <w:tab w:val="decimal" w:pos="1140"/>
              </w:tabs>
              <w:spacing w:line="240" w:lineRule="auto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5670A35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296.37</w:t>
            </w:r>
          </w:p>
        </w:tc>
      </w:tr>
      <w:tr w:rsidR="00225338" w:rsidRPr="00187E6C" w14:paraId="3740FA39" w14:textId="77777777">
        <w:trPr>
          <w:trHeight w:val="203"/>
        </w:trPr>
        <w:tc>
          <w:tcPr>
            <w:tcW w:w="3506" w:type="dxa"/>
            <w:vAlign w:val="bottom"/>
          </w:tcPr>
          <w:p w14:paraId="1067881B" w14:textId="77777777" w:rsidR="00225338" w:rsidRPr="00187E6C" w:rsidRDefault="00225338" w:rsidP="000A54D7">
            <w:pPr>
              <w:spacing w:line="240" w:lineRule="auto"/>
              <w:ind w:left="166" w:right="-45" w:hanging="2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600" w:type="dxa"/>
            <w:shd w:val="clear" w:color="auto" w:fill="auto"/>
          </w:tcPr>
          <w:p w14:paraId="6EDD33A5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12E7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  <w:cs/>
              </w:rPr>
              <w:t>037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812E7">
              <w:rPr>
                <w:rFonts w:ascii="Angsana New" w:hAnsi="Angsana New"/>
                <w:color w:val="000000"/>
                <w:sz w:val="26"/>
                <w:szCs w:val="26"/>
                <w:cs/>
              </w:rPr>
              <w:t>423.45</w:t>
            </w:r>
          </w:p>
        </w:tc>
        <w:tc>
          <w:tcPr>
            <w:tcW w:w="1656" w:type="dxa"/>
            <w:shd w:val="clear" w:color="auto" w:fill="auto"/>
          </w:tcPr>
          <w:p w14:paraId="371337DA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129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961.23</w:t>
            </w:r>
          </w:p>
        </w:tc>
        <w:tc>
          <w:tcPr>
            <w:tcW w:w="1609" w:type="dxa"/>
            <w:shd w:val="clear" w:color="auto" w:fill="auto"/>
          </w:tcPr>
          <w:p w14:paraId="77528A39" w14:textId="77777777" w:rsidR="00225338" w:rsidRPr="00187E6C" w:rsidRDefault="00225338" w:rsidP="001469BE">
            <w:pPr>
              <w:tabs>
                <w:tab w:val="decimal" w:pos="1140"/>
              </w:tabs>
              <w:spacing w:line="240" w:lineRule="auto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348D995B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167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384.68</w:t>
            </w:r>
          </w:p>
        </w:tc>
      </w:tr>
      <w:tr w:rsidR="00225338" w:rsidRPr="00187E6C" w14:paraId="1699770D" w14:textId="77777777">
        <w:trPr>
          <w:trHeight w:val="203"/>
        </w:trPr>
        <w:tc>
          <w:tcPr>
            <w:tcW w:w="3506" w:type="dxa"/>
            <w:vAlign w:val="bottom"/>
          </w:tcPr>
          <w:p w14:paraId="52CC1F18" w14:textId="77777777" w:rsidR="00225338" w:rsidRPr="00187E6C" w:rsidRDefault="00225338" w:rsidP="000A54D7">
            <w:pPr>
              <w:spacing w:line="240" w:lineRule="auto"/>
              <w:ind w:left="166" w:right="-45" w:hanging="2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ประมาณการหนี้สินจากการรับคืน</w:t>
            </w:r>
          </w:p>
        </w:tc>
        <w:tc>
          <w:tcPr>
            <w:tcW w:w="1600" w:type="dxa"/>
            <w:shd w:val="clear" w:color="auto" w:fill="auto"/>
          </w:tcPr>
          <w:p w14:paraId="7BD1B302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20,508.67</w:t>
            </w:r>
          </w:p>
        </w:tc>
        <w:tc>
          <w:tcPr>
            <w:tcW w:w="1656" w:type="dxa"/>
            <w:shd w:val="clear" w:color="auto" w:fill="auto"/>
          </w:tcPr>
          <w:p w14:paraId="36CD4505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35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728.9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609" w:type="dxa"/>
            <w:shd w:val="clear" w:color="auto" w:fill="auto"/>
          </w:tcPr>
          <w:p w14:paraId="7BDD9CDE" w14:textId="77777777" w:rsidR="00225338" w:rsidRPr="00187E6C" w:rsidRDefault="00225338" w:rsidP="001469BE">
            <w:pPr>
              <w:tabs>
                <w:tab w:val="decimal" w:pos="1140"/>
              </w:tabs>
              <w:spacing w:line="240" w:lineRule="auto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7FD7D87F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56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237.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59</w:t>
            </w:r>
          </w:p>
        </w:tc>
      </w:tr>
      <w:tr w:rsidR="00225338" w:rsidRPr="00187E6C" w14:paraId="32E9DA64" w14:textId="77777777">
        <w:trPr>
          <w:trHeight w:val="203"/>
        </w:trPr>
        <w:tc>
          <w:tcPr>
            <w:tcW w:w="3506" w:type="dxa"/>
            <w:shd w:val="clear" w:color="auto" w:fill="auto"/>
            <w:vAlign w:val="bottom"/>
          </w:tcPr>
          <w:p w14:paraId="1878EB64" w14:textId="77777777" w:rsidR="00225338" w:rsidRPr="00187E6C" w:rsidRDefault="00225338" w:rsidP="000A54D7">
            <w:pPr>
              <w:spacing w:line="240" w:lineRule="auto"/>
              <w:ind w:left="166" w:right="-45" w:hanging="2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E208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00" w:type="dxa"/>
            <w:shd w:val="clear" w:color="auto" w:fill="auto"/>
          </w:tcPr>
          <w:p w14:paraId="71EB219C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309,320.09</w:t>
            </w:r>
          </w:p>
        </w:tc>
        <w:tc>
          <w:tcPr>
            <w:tcW w:w="1656" w:type="dxa"/>
            <w:shd w:val="clear" w:color="auto" w:fill="auto"/>
          </w:tcPr>
          <w:p w14:paraId="6475460C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(192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959.42)</w:t>
            </w:r>
          </w:p>
        </w:tc>
        <w:tc>
          <w:tcPr>
            <w:tcW w:w="1609" w:type="dxa"/>
            <w:shd w:val="clear" w:color="auto" w:fill="auto"/>
          </w:tcPr>
          <w:p w14:paraId="020D1540" w14:textId="77777777" w:rsidR="00225338" w:rsidRPr="00187E6C" w:rsidRDefault="00225338" w:rsidP="001469BE">
            <w:pPr>
              <w:tabs>
                <w:tab w:val="decimal" w:pos="1140"/>
              </w:tabs>
              <w:spacing w:line="240" w:lineRule="auto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4AF4F863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116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360.67</w:t>
            </w:r>
          </w:p>
        </w:tc>
      </w:tr>
      <w:tr w:rsidR="00225338" w:rsidRPr="00187E6C" w14:paraId="1B96DE19" w14:textId="77777777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506BF270" w14:textId="77777777" w:rsidR="00225338" w:rsidRPr="00187E6C" w:rsidRDefault="00225338" w:rsidP="000A54D7">
            <w:pPr>
              <w:spacing w:line="240" w:lineRule="auto"/>
              <w:ind w:left="337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00" w:type="dxa"/>
            <w:shd w:val="clear" w:color="auto" w:fill="auto"/>
          </w:tcPr>
          <w:p w14:paraId="584090CC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FFFC158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6,608,436.50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1A921A3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538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752.1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609" w:type="dxa"/>
            <w:shd w:val="clear" w:color="auto" w:fill="auto"/>
          </w:tcPr>
          <w:p w14:paraId="607C4DCB" w14:textId="77777777" w:rsidR="00225338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BC14DF3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36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366.94</w:t>
            </w:r>
          </w:p>
        </w:tc>
        <w:tc>
          <w:tcPr>
            <w:tcW w:w="1656" w:type="dxa"/>
            <w:shd w:val="clear" w:color="auto" w:fill="auto"/>
          </w:tcPr>
          <w:p w14:paraId="61D817A7" w14:textId="77777777" w:rsidR="00225338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A103A3C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7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183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555.56</w:t>
            </w:r>
          </w:p>
        </w:tc>
      </w:tr>
      <w:tr w:rsidR="00225338" w:rsidRPr="00187E6C" w14:paraId="3697BF04" w14:textId="77777777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05D337CF" w14:textId="77777777" w:rsidR="00225338" w:rsidRPr="00187E6C" w:rsidRDefault="00225338" w:rsidP="000A54D7">
            <w:pPr>
              <w:spacing w:line="240" w:lineRule="auto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</w:t>
            </w: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600" w:type="dxa"/>
            <w:shd w:val="clear" w:color="auto" w:fill="auto"/>
          </w:tcPr>
          <w:p w14:paraId="1310A1B2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0017E490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shd w:val="clear" w:color="auto" w:fill="auto"/>
          </w:tcPr>
          <w:p w14:paraId="2FA812F3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5DEBB551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25338" w:rsidRPr="00187E6C" w14:paraId="26ABAEA3" w14:textId="77777777">
        <w:trPr>
          <w:trHeight w:val="203"/>
        </w:trPr>
        <w:tc>
          <w:tcPr>
            <w:tcW w:w="3506" w:type="dxa"/>
            <w:shd w:val="clear" w:color="auto" w:fill="auto"/>
            <w:vAlign w:val="center"/>
          </w:tcPr>
          <w:p w14:paraId="7687C714" w14:textId="77777777" w:rsidR="00225338" w:rsidRPr="008243AF" w:rsidRDefault="00225338" w:rsidP="000A54D7">
            <w:pPr>
              <w:spacing w:line="240" w:lineRule="auto"/>
              <w:ind w:left="166" w:right="-45" w:hanging="28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187E6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00" w:type="dxa"/>
            <w:shd w:val="clear" w:color="auto" w:fill="auto"/>
          </w:tcPr>
          <w:p w14:paraId="51ED472C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283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491.88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16D03509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189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378.49</w:t>
            </w:r>
          </w:p>
        </w:tc>
        <w:tc>
          <w:tcPr>
            <w:tcW w:w="1609" w:type="dxa"/>
            <w:shd w:val="clear" w:color="auto" w:fill="auto"/>
          </w:tcPr>
          <w:p w14:paraId="4C8F49C6" w14:textId="77777777" w:rsidR="00225338" w:rsidRPr="00187E6C" w:rsidRDefault="00225338" w:rsidP="001469BE">
            <w:pPr>
              <w:tabs>
                <w:tab w:val="decimal" w:pos="1140"/>
              </w:tabs>
              <w:spacing w:line="240" w:lineRule="auto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300E10EA" w14:textId="77777777" w:rsidR="00225338" w:rsidRPr="00187E6C" w:rsidRDefault="00225338" w:rsidP="000A54D7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(94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71746">
              <w:rPr>
                <w:rFonts w:ascii="Angsana New" w:hAnsi="Angsana New"/>
                <w:color w:val="000000"/>
                <w:sz w:val="26"/>
                <w:szCs w:val="26"/>
                <w:cs/>
              </w:rPr>
              <w:t>113.39)</w:t>
            </w:r>
          </w:p>
        </w:tc>
      </w:tr>
      <w:tr w:rsidR="00225338" w:rsidRPr="00187E6C" w14:paraId="1AEF3E43" w14:textId="77777777">
        <w:trPr>
          <w:trHeight w:val="203"/>
        </w:trPr>
        <w:tc>
          <w:tcPr>
            <w:tcW w:w="3506" w:type="dxa"/>
            <w:vAlign w:val="center"/>
          </w:tcPr>
          <w:p w14:paraId="23575D96" w14:textId="77777777" w:rsidR="00225338" w:rsidRPr="00187E6C" w:rsidRDefault="00225338" w:rsidP="000A54D7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87E6C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00" w:type="dxa"/>
            <w:shd w:val="clear" w:color="auto" w:fill="auto"/>
          </w:tcPr>
          <w:p w14:paraId="69AE0A13" w14:textId="77777777" w:rsidR="00225338" w:rsidRPr="00187E6C" w:rsidRDefault="00225338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0C7E">
              <w:rPr>
                <w:rFonts w:ascii="Angsana New" w:hAnsi="Angsana New"/>
                <w:color w:val="000000"/>
                <w:sz w:val="26"/>
                <w:szCs w:val="26"/>
              </w:rPr>
              <w:t>7,692,196.83</w:t>
            </w:r>
          </w:p>
        </w:tc>
        <w:tc>
          <w:tcPr>
            <w:tcW w:w="1656" w:type="dxa"/>
            <w:shd w:val="clear" w:color="auto" w:fill="auto"/>
          </w:tcPr>
          <w:p w14:paraId="54C558C9" w14:textId="77777777" w:rsidR="00225338" w:rsidRPr="00187E6C" w:rsidRDefault="00225338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D71C0">
              <w:rPr>
                <w:rFonts w:ascii="Angsana New" w:hAnsi="Angsana New"/>
                <w:color w:val="000000"/>
                <w:sz w:val="26"/>
                <w:szCs w:val="26"/>
                <w:cs/>
              </w:rPr>
              <w:t>703</w:t>
            </w:r>
            <w:r w:rsidRPr="00FD71C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D71C0">
              <w:rPr>
                <w:rFonts w:ascii="Angsana New" w:hAnsi="Angsana New"/>
                <w:color w:val="000000"/>
                <w:sz w:val="26"/>
                <w:szCs w:val="26"/>
                <w:cs/>
              </w:rPr>
              <w:t>157.7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609" w:type="dxa"/>
            <w:shd w:val="clear" w:color="auto" w:fill="auto"/>
          </w:tcPr>
          <w:p w14:paraId="31EC07B6" w14:textId="77777777" w:rsidR="00225338" w:rsidRPr="00187E6C" w:rsidRDefault="00225338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36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7149">
              <w:rPr>
                <w:rFonts w:ascii="Angsana New" w:hAnsi="Angsana New"/>
                <w:color w:val="000000"/>
                <w:sz w:val="26"/>
                <w:szCs w:val="26"/>
                <w:cs/>
              </w:rPr>
              <w:t>366.94</w:t>
            </w:r>
          </w:p>
        </w:tc>
        <w:tc>
          <w:tcPr>
            <w:tcW w:w="1656" w:type="dxa"/>
            <w:shd w:val="clear" w:color="auto" w:fill="auto"/>
          </w:tcPr>
          <w:p w14:paraId="46F0B226" w14:textId="77777777" w:rsidR="00225338" w:rsidRPr="00187E6C" w:rsidRDefault="00225338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430F">
              <w:rPr>
                <w:rFonts w:ascii="Angsana New" w:hAnsi="Angsana New"/>
                <w:color w:val="000000"/>
                <w:sz w:val="26"/>
                <w:szCs w:val="26"/>
                <w:cs/>
              </w:rPr>
              <w:t>8</w:t>
            </w:r>
            <w:r w:rsidRPr="00D7430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7430F">
              <w:rPr>
                <w:rFonts w:ascii="Angsana New" w:hAnsi="Angsana New"/>
                <w:color w:val="000000"/>
                <w:sz w:val="26"/>
                <w:szCs w:val="26"/>
                <w:cs/>
              </w:rPr>
              <w:t>431</w:t>
            </w:r>
            <w:r w:rsidRPr="00D7430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7430F">
              <w:rPr>
                <w:rFonts w:ascii="Angsana New" w:hAnsi="Angsana New"/>
                <w:color w:val="000000"/>
                <w:sz w:val="26"/>
                <w:szCs w:val="26"/>
                <w:cs/>
              </w:rPr>
              <w:t>721.4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</w:t>
            </w:r>
          </w:p>
        </w:tc>
      </w:tr>
      <w:bookmarkEnd w:id="20"/>
    </w:tbl>
    <w:p w14:paraId="6E2C599D" w14:textId="77777777" w:rsidR="000038FC" w:rsidRDefault="000038FC" w:rsidP="000A54D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04B8D247" w14:textId="77777777" w:rsidR="000038FC" w:rsidRDefault="000038FC" w:rsidP="000A54D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419F6ED9" w14:textId="77777777" w:rsidR="000038FC" w:rsidRDefault="000038FC" w:rsidP="000A54D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22CDBF85" w14:textId="77777777" w:rsidR="000038FC" w:rsidRDefault="000038FC" w:rsidP="000A54D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0460710E" w14:textId="77777777" w:rsidR="00E728E7" w:rsidRDefault="00E728E7" w:rsidP="000A54D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0A5F7B91" w14:textId="77777777" w:rsidR="000038FC" w:rsidRDefault="000038FC" w:rsidP="000A54D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79BADDD4" w14:textId="77777777" w:rsidR="000038FC" w:rsidRDefault="000038FC" w:rsidP="000A54D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0C26A421" w14:textId="77777777" w:rsidR="000038FC" w:rsidRDefault="000038FC" w:rsidP="000A54D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7EF15F0F" w14:textId="77777777" w:rsidR="000038FC" w:rsidRDefault="000038FC" w:rsidP="000A54D7">
      <w:pPr>
        <w:pStyle w:val="ListParagraph"/>
        <w:tabs>
          <w:tab w:val="clear" w:pos="907"/>
          <w:tab w:val="left" w:pos="990"/>
        </w:tabs>
        <w:spacing w:before="120" w:line="240" w:lineRule="auto"/>
        <w:ind w:left="990" w:right="-462"/>
        <w:rPr>
          <w:rFonts w:ascii="Angsana New" w:hAnsi="Angsana New"/>
          <w:szCs w:val="18"/>
        </w:rPr>
      </w:pPr>
    </w:p>
    <w:p w14:paraId="28495EC7" w14:textId="78687241" w:rsidR="00313999" w:rsidRDefault="009A4B09" w:rsidP="000A54D7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before="120" w:line="240" w:lineRule="auto"/>
        <w:ind w:left="990" w:right="-462" w:hanging="450"/>
        <w:jc w:val="thaiDistribute"/>
        <w:rPr>
          <w:rFonts w:ascii="Angsana New" w:hAnsi="Angsana New"/>
          <w:sz w:val="30"/>
          <w:szCs w:val="30"/>
        </w:rPr>
      </w:pPr>
      <w:r w:rsidRPr="00D5168C">
        <w:rPr>
          <w:rFonts w:ascii="Angsana New" w:hAnsi="Angsana New"/>
          <w:sz w:val="30"/>
          <w:szCs w:val="30"/>
          <w:cs/>
        </w:rPr>
        <w:t>ค่าใช้จ่าย(รายได้)ภาษีเงินได้ 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D5168C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Pr="00D5168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D5168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D5168C">
        <w:rPr>
          <w:rFonts w:ascii="Angsana New" w:hAnsi="Angsana New"/>
          <w:sz w:val="30"/>
          <w:szCs w:val="30"/>
          <w:cs/>
        </w:rPr>
        <w:t xml:space="preserve"> </w:t>
      </w:r>
      <w:r w:rsidRPr="00D5168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D5168C">
        <w:rPr>
          <w:rFonts w:ascii="Angsana New" w:hAnsi="Angsana New"/>
          <w:sz w:val="30"/>
          <w:szCs w:val="30"/>
        </w:rPr>
        <w:t xml:space="preserve"> </w:t>
      </w:r>
      <w:r w:rsidRPr="00D5168C">
        <w:rPr>
          <w:rFonts w:ascii="Angsana New" w:hAnsi="Angsana New"/>
          <w:sz w:val="30"/>
          <w:szCs w:val="30"/>
          <w:cs/>
        </w:rPr>
        <w:t xml:space="preserve">และ </w:t>
      </w:r>
      <w:r w:rsidRPr="00D5168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D5168C">
        <w:rPr>
          <w:rFonts w:ascii="Angsana New" w:hAnsi="Angsana New"/>
          <w:sz w:val="30"/>
          <w:szCs w:val="30"/>
        </w:rPr>
        <w:t xml:space="preserve"> </w:t>
      </w:r>
      <w:r w:rsidRPr="00D5168C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70096449" w14:textId="77777777" w:rsidR="008E11AF" w:rsidRDefault="008E11AF" w:rsidP="000A54D7">
      <w:bookmarkStart w:id="21" w:name="_Hlk158892001"/>
    </w:p>
    <w:bookmarkEnd w:id="21"/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79"/>
        <w:gridCol w:w="1607"/>
        <w:gridCol w:w="1654"/>
      </w:tblGrid>
      <w:tr w:rsidR="00777749" w:rsidRPr="00494247" w14:paraId="58A21676" w14:textId="77777777" w:rsidTr="00777749">
        <w:tc>
          <w:tcPr>
            <w:tcW w:w="6379" w:type="dxa"/>
          </w:tcPr>
          <w:p w14:paraId="599DB65A" w14:textId="77777777" w:rsidR="00777749" w:rsidRPr="00494247" w:rsidRDefault="00777749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61" w:type="dxa"/>
            <w:gridSpan w:val="2"/>
          </w:tcPr>
          <w:p w14:paraId="251CB03F" w14:textId="77777777" w:rsidR="00777749" w:rsidRPr="00C8007D" w:rsidRDefault="00777749" w:rsidP="000A54D7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30"/>
                <w:szCs w:val="30"/>
                <w:cs/>
              </w:rPr>
            </w:pPr>
            <w:r w:rsidRPr="00494247">
              <w:rPr>
                <w:color w:val="000000"/>
                <w:sz w:val="30"/>
                <w:szCs w:val="30"/>
              </w:rPr>
              <w:t>(</w:t>
            </w:r>
            <w:r w:rsidRPr="00494247">
              <w:rPr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color w:val="000000"/>
                <w:sz w:val="30"/>
                <w:szCs w:val="30"/>
              </w:rPr>
              <w:t>)</w:t>
            </w:r>
          </w:p>
        </w:tc>
      </w:tr>
      <w:tr w:rsidR="00777749" w:rsidRPr="00494247" w14:paraId="51C26C7B" w14:textId="77777777" w:rsidTr="00777749">
        <w:tc>
          <w:tcPr>
            <w:tcW w:w="6379" w:type="dxa"/>
          </w:tcPr>
          <w:p w14:paraId="5D4481D6" w14:textId="77777777" w:rsidR="00777749" w:rsidRPr="00494247" w:rsidRDefault="00777749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61" w:type="dxa"/>
            <w:gridSpan w:val="2"/>
          </w:tcPr>
          <w:p w14:paraId="5E8FE7F4" w14:textId="393DEDA9" w:rsidR="00777749" w:rsidRPr="00C8007D" w:rsidRDefault="00777749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C74206">
              <w:rPr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777749" w:rsidRPr="00494247" w14:paraId="02540A84" w14:textId="77777777" w:rsidTr="00777749">
        <w:tc>
          <w:tcPr>
            <w:tcW w:w="6379" w:type="dxa"/>
          </w:tcPr>
          <w:p w14:paraId="2AC899A7" w14:textId="77777777" w:rsidR="00777749" w:rsidRPr="00494247" w:rsidRDefault="00777749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7" w:type="dxa"/>
          </w:tcPr>
          <w:p w14:paraId="7822DB78" w14:textId="110D2C77" w:rsidR="00777749" w:rsidRPr="005352F0" w:rsidRDefault="00777749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74206">
              <w:rPr>
                <w:sz w:val="30"/>
                <w:szCs w:val="30"/>
              </w:rPr>
              <w:t xml:space="preserve">31 </w:t>
            </w:r>
            <w:r w:rsidRPr="00C74206">
              <w:rPr>
                <w:sz w:val="30"/>
                <w:szCs w:val="30"/>
                <w:cs/>
              </w:rPr>
              <w:t xml:space="preserve">ธันวาคม </w:t>
            </w:r>
            <w:r w:rsidRPr="00C7420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654" w:type="dxa"/>
          </w:tcPr>
          <w:p w14:paraId="6C4A8819" w14:textId="0D646A2D" w:rsidR="00777749" w:rsidRPr="005352F0" w:rsidRDefault="00777749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74206">
              <w:rPr>
                <w:color w:val="000000"/>
                <w:sz w:val="30"/>
                <w:szCs w:val="30"/>
              </w:rPr>
              <w:t xml:space="preserve">31 </w:t>
            </w:r>
            <w:r w:rsidRPr="00C74206">
              <w:rPr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74206">
              <w:rPr>
                <w:color w:val="000000"/>
                <w:sz w:val="30"/>
                <w:szCs w:val="30"/>
              </w:rPr>
              <w:t>2566</w:t>
            </w:r>
          </w:p>
        </w:tc>
      </w:tr>
      <w:tr w:rsidR="00777749" w:rsidRPr="00494247" w14:paraId="7BF9B46B" w14:textId="77777777" w:rsidTr="00777749">
        <w:trPr>
          <w:trHeight w:val="203"/>
        </w:trPr>
        <w:tc>
          <w:tcPr>
            <w:tcW w:w="6379" w:type="dxa"/>
            <w:vAlign w:val="center"/>
          </w:tcPr>
          <w:p w14:paraId="6D241EED" w14:textId="77777777" w:rsidR="00777749" w:rsidRPr="00494247" w:rsidRDefault="00777749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1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607" w:type="dxa"/>
            <w:shd w:val="clear" w:color="auto" w:fill="auto"/>
          </w:tcPr>
          <w:p w14:paraId="5DF55AF8" w14:textId="77777777" w:rsidR="00777749" w:rsidRPr="00494247" w:rsidRDefault="00777749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28AFD135" w14:textId="77777777" w:rsidR="00777749" w:rsidRPr="00494247" w:rsidRDefault="00777749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77749" w:rsidRPr="00494247" w14:paraId="68E99263" w14:textId="77777777" w:rsidTr="00811A1F">
        <w:trPr>
          <w:trHeight w:val="203"/>
        </w:trPr>
        <w:tc>
          <w:tcPr>
            <w:tcW w:w="6379" w:type="dxa"/>
            <w:vAlign w:val="center"/>
          </w:tcPr>
          <w:p w14:paraId="358B68BB" w14:textId="77777777" w:rsidR="00777749" w:rsidRPr="00333045" w:rsidRDefault="00777749" w:rsidP="000A54D7">
            <w:pPr>
              <w:spacing w:line="400" w:lineRule="exact"/>
              <w:ind w:left="199"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3304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ภาษีเงินได้สำหรับ</w:t>
            </w:r>
            <w:r w:rsidRPr="0033304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607" w:type="dxa"/>
            <w:shd w:val="clear" w:color="auto" w:fill="auto"/>
          </w:tcPr>
          <w:p w14:paraId="48C2731A" w14:textId="605763C8" w:rsidR="00777749" w:rsidRPr="008F126F" w:rsidRDefault="00410D10" w:rsidP="000A54D7">
            <w:pPr>
              <w:tabs>
                <w:tab w:val="decimal" w:pos="102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0D10">
              <w:rPr>
                <w:rFonts w:ascii="Angsana New" w:hAnsi="Angsana New"/>
                <w:color w:val="000000"/>
                <w:sz w:val="30"/>
                <w:szCs w:val="30"/>
              </w:rPr>
              <w:t>11,05</w:t>
            </w:r>
            <w:r w:rsidRPr="00410D1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410D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10D1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809.46</w:t>
            </w:r>
          </w:p>
        </w:tc>
        <w:tc>
          <w:tcPr>
            <w:tcW w:w="1654" w:type="dxa"/>
            <w:shd w:val="clear" w:color="auto" w:fill="auto"/>
          </w:tcPr>
          <w:p w14:paraId="66C68502" w14:textId="186AC83C" w:rsidR="00777749" w:rsidRPr="008F126F" w:rsidRDefault="00777749" w:rsidP="000A54D7">
            <w:pPr>
              <w:tabs>
                <w:tab w:val="decimal" w:pos="102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5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810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838.71</w:t>
            </w:r>
          </w:p>
        </w:tc>
      </w:tr>
      <w:tr w:rsidR="00777749" w:rsidRPr="00494247" w14:paraId="651F3CB3" w14:textId="77777777" w:rsidTr="00200A13">
        <w:trPr>
          <w:trHeight w:val="203"/>
        </w:trPr>
        <w:tc>
          <w:tcPr>
            <w:tcW w:w="6379" w:type="dxa"/>
            <w:vAlign w:val="center"/>
          </w:tcPr>
          <w:p w14:paraId="63A1D90C" w14:textId="77777777" w:rsidR="00777749" w:rsidRPr="00D5168C" w:rsidRDefault="00777749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07" w:type="dxa"/>
            <w:shd w:val="clear" w:color="auto" w:fill="auto"/>
          </w:tcPr>
          <w:p w14:paraId="4D97712D" w14:textId="77777777" w:rsidR="00777749" w:rsidRPr="008F126F" w:rsidRDefault="00777749" w:rsidP="000A54D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45DDB2C0" w14:textId="77777777" w:rsidR="00777749" w:rsidRPr="008F126F" w:rsidRDefault="00777749" w:rsidP="000A54D7">
            <w:pPr>
              <w:tabs>
                <w:tab w:val="decimal" w:pos="102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77749" w:rsidRPr="00494247" w14:paraId="028799FF" w14:textId="77777777" w:rsidTr="00200A13">
        <w:trPr>
          <w:trHeight w:val="203"/>
        </w:trPr>
        <w:tc>
          <w:tcPr>
            <w:tcW w:w="6379" w:type="dxa"/>
            <w:vAlign w:val="center"/>
          </w:tcPr>
          <w:p w14:paraId="7A688DC5" w14:textId="77777777" w:rsidR="00777749" w:rsidRPr="00746AF3" w:rsidRDefault="00777749" w:rsidP="000A54D7">
            <w:pPr>
              <w:spacing w:line="400" w:lineRule="exact"/>
              <w:ind w:left="336" w:right="-4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6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607" w:type="dxa"/>
            <w:shd w:val="clear" w:color="auto" w:fill="auto"/>
          </w:tcPr>
          <w:p w14:paraId="5D796286" w14:textId="77777777" w:rsidR="006E0AD1" w:rsidRDefault="006E0AD1" w:rsidP="000A54D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87A1DB4" w14:textId="275E0691" w:rsidR="00777749" w:rsidRPr="008F126F" w:rsidRDefault="006E0AD1" w:rsidP="000A54D7">
            <w:pPr>
              <w:tabs>
                <w:tab w:val="decimal" w:pos="102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9A65D9" w:rsidRPr="009A65D9">
              <w:rPr>
                <w:rFonts w:ascii="Angsana New" w:hAnsi="Angsana New"/>
                <w:color w:val="000000"/>
                <w:sz w:val="30"/>
                <w:szCs w:val="30"/>
              </w:rPr>
              <w:t>1,132,344.20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54" w:type="dxa"/>
            <w:shd w:val="clear" w:color="auto" w:fill="auto"/>
          </w:tcPr>
          <w:p w14:paraId="65FC8A3C" w14:textId="77777777" w:rsidR="00777749" w:rsidRDefault="00777749" w:rsidP="000A54D7">
            <w:pPr>
              <w:tabs>
                <w:tab w:val="decimal" w:pos="102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390BBF6" w14:textId="24500CF8" w:rsidR="00777749" w:rsidRPr="008F126F" w:rsidRDefault="00777749" w:rsidP="000A54D7">
            <w:pPr>
              <w:tabs>
                <w:tab w:val="decimal" w:pos="102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E27BC4">
              <w:rPr>
                <w:rFonts w:ascii="Angsana New" w:hAnsi="Angsana New"/>
                <w:color w:val="000000"/>
                <w:sz w:val="30"/>
                <w:szCs w:val="30"/>
                <w:cs/>
              </w:rPr>
              <w:t>905</w:t>
            </w:r>
            <w:r w:rsidRPr="00E27BC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27BC4">
              <w:rPr>
                <w:rFonts w:ascii="Angsana New" w:hAnsi="Angsana New"/>
                <w:color w:val="000000"/>
                <w:sz w:val="30"/>
                <w:szCs w:val="30"/>
                <w:cs/>
              </w:rPr>
              <w:t>245.64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77749" w:rsidRPr="00494247" w14:paraId="5300327B" w14:textId="77777777" w:rsidTr="00200A13">
        <w:trPr>
          <w:trHeight w:val="203"/>
        </w:trPr>
        <w:tc>
          <w:tcPr>
            <w:tcW w:w="6379" w:type="dxa"/>
            <w:vAlign w:val="center"/>
          </w:tcPr>
          <w:p w14:paraId="272B8602" w14:textId="77777777" w:rsidR="00777749" w:rsidRPr="00092D10" w:rsidRDefault="00777749" w:rsidP="000A54D7">
            <w:pPr>
              <w:spacing w:line="400" w:lineRule="exact"/>
              <w:ind w:left="336" w:right="-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6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 (รายได้) ภาษีเงินได้ที่แสดงอยู่</w:t>
            </w:r>
            <w:r w:rsidRPr="007813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607" w:type="dxa"/>
            <w:shd w:val="clear" w:color="auto" w:fill="auto"/>
          </w:tcPr>
          <w:p w14:paraId="4DF4287E" w14:textId="38A68208" w:rsidR="00777749" w:rsidRPr="008F126F" w:rsidRDefault="001A0FFF" w:rsidP="00811A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0FFF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Pr="001A0F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A0FFF">
              <w:rPr>
                <w:rFonts w:ascii="Angsana New" w:hAnsi="Angsana New"/>
                <w:color w:val="000000"/>
                <w:sz w:val="30"/>
                <w:szCs w:val="30"/>
                <w:cs/>
              </w:rPr>
              <w:t>921</w:t>
            </w:r>
            <w:r w:rsidRPr="001A0F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A0F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465.26</w:t>
            </w:r>
          </w:p>
        </w:tc>
        <w:tc>
          <w:tcPr>
            <w:tcW w:w="1654" w:type="dxa"/>
            <w:shd w:val="clear" w:color="auto" w:fill="auto"/>
          </w:tcPr>
          <w:p w14:paraId="7C7FEEFC" w14:textId="3F064819" w:rsidR="00777749" w:rsidRPr="008F126F" w:rsidRDefault="00777749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0EC3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4D0EC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0EC3">
              <w:rPr>
                <w:rFonts w:ascii="Angsana New" w:hAnsi="Angsana New"/>
                <w:color w:val="000000"/>
                <w:sz w:val="30"/>
                <w:szCs w:val="30"/>
                <w:cs/>
              </w:rPr>
              <w:t>905</w:t>
            </w:r>
            <w:r w:rsidRPr="004D0EC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D0EC3">
              <w:rPr>
                <w:rFonts w:ascii="Angsana New" w:hAnsi="Angsana New"/>
                <w:color w:val="000000"/>
                <w:sz w:val="30"/>
                <w:szCs w:val="30"/>
                <w:cs/>
              </w:rPr>
              <w:t>593.07</w:t>
            </w:r>
          </w:p>
        </w:tc>
      </w:tr>
    </w:tbl>
    <w:p w14:paraId="02D3BDD7" w14:textId="1C859E9F" w:rsidR="000038FC" w:rsidRPr="008B13CC" w:rsidRDefault="000038FC" w:rsidP="000A54D7">
      <w:pPr>
        <w:pStyle w:val="ListParagraph"/>
        <w:tabs>
          <w:tab w:val="clear" w:pos="907"/>
          <w:tab w:val="left" w:pos="990"/>
        </w:tabs>
        <w:spacing w:after="240" w:line="240" w:lineRule="auto"/>
        <w:ind w:left="990"/>
        <w:jc w:val="thaiDistribute"/>
        <w:rPr>
          <w:rFonts w:ascii="Angsana New" w:hAnsi="Angsana New"/>
          <w:sz w:val="10"/>
          <w:szCs w:val="10"/>
        </w:rPr>
      </w:pPr>
    </w:p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79"/>
        <w:gridCol w:w="1607"/>
        <w:gridCol w:w="1654"/>
      </w:tblGrid>
      <w:tr w:rsidR="008B13CC" w:rsidRPr="00494247" w14:paraId="329B096B" w14:textId="77777777">
        <w:tc>
          <w:tcPr>
            <w:tcW w:w="6379" w:type="dxa"/>
          </w:tcPr>
          <w:p w14:paraId="3A058CEA" w14:textId="77777777" w:rsidR="008B13CC" w:rsidRPr="00494247" w:rsidRDefault="008B13CC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61" w:type="dxa"/>
            <w:gridSpan w:val="2"/>
          </w:tcPr>
          <w:p w14:paraId="01FBC401" w14:textId="77777777" w:rsidR="008B13CC" w:rsidRPr="00C8007D" w:rsidRDefault="008B13CC" w:rsidP="000A54D7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30"/>
                <w:szCs w:val="30"/>
                <w:cs/>
              </w:rPr>
            </w:pPr>
            <w:r w:rsidRPr="00494247">
              <w:rPr>
                <w:color w:val="000000"/>
                <w:sz w:val="30"/>
                <w:szCs w:val="30"/>
              </w:rPr>
              <w:t>(</w:t>
            </w:r>
            <w:r w:rsidRPr="00494247">
              <w:rPr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color w:val="000000"/>
                <w:sz w:val="30"/>
                <w:szCs w:val="30"/>
              </w:rPr>
              <w:t>)</w:t>
            </w:r>
          </w:p>
        </w:tc>
      </w:tr>
      <w:tr w:rsidR="008B13CC" w:rsidRPr="00494247" w14:paraId="33157523" w14:textId="77777777">
        <w:tc>
          <w:tcPr>
            <w:tcW w:w="6379" w:type="dxa"/>
          </w:tcPr>
          <w:p w14:paraId="00C52A6A" w14:textId="77777777" w:rsidR="008B13CC" w:rsidRPr="00494247" w:rsidRDefault="008B13CC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61" w:type="dxa"/>
            <w:gridSpan w:val="2"/>
          </w:tcPr>
          <w:p w14:paraId="26F8D523" w14:textId="4B3D7127" w:rsidR="008B13CC" w:rsidRPr="00C8007D" w:rsidRDefault="00EA7DDE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D12351">
              <w:rPr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13CC" w:rsidRPr="00494247" w14:paraId="74B3B20B" w14:textId="77777777">
        <w:tc>
          <w:tcPr>
            <w:tcW w:w="6379" w:type="dxa"/>
          </w:tcPr>
          <w:p w14:paraId="593B8163" w14:textId="77777777" w:rsidR="008B13CC" w:rsidRPr="00494247" w:rsidRDefault="008B13CC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7" w:type="dxa"/>
          </w:tcPr>
          <w:p w14:paraId="5ADFA7F7" w14:textId="77777777" w:rsidR="008B13CC" w:rsidRPr="005352F0" w:rsidRDefault="008B13CC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74206">
              <w:rPr>
                <w:sz w:val="30"/>
                <w:szCs w:val="30"/>
              </w:rPr>
              <w:t xml:space="preserve">31 </w:t>
            </w:r>
            <w:r w:rsidRPr="00C74206">
              <w:rPr>
                <w:sz w:val="30"/>
                <w:szCs w:val="30"/>
                <w:cs/>
              </w:rPr>
              <w:t xml:space="preserve">ธันวาคม </w:t>
            </w:r>
            <w:r w:rsidRPr="00C7420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654" w:type="dxa"/>
          </w:tcPr>
          <w:p w14:paraId="513B8D97" w14:textId="77777777" w:rsidR="008B13CC" w:rsidRPr="005352F0" w:rsidRDefault="008B13CC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C74206">
              <w:rPr>
                <w:color w:val="000000"/>
                <w:sz w:val="30"/>
                <w:szCs w:val="30"/>
              </w:rPr>
              <w:t xml:space="preserve">31 </w:t>
            </w:r>
            <w:r w:rsidRPr="00C74206">
              <w:rPr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74206">
              <w:rPr>
                <w:color w:val="000000"/>
                <w:sz w:val="30"/>
                <w:szCs w:val="30"/>
              </w:rPr>
              <w:t>2566</w:t>
            </w:r>
          </w:p>
        </w:tc>
      </w:tr>
      <w:tr w:rsidR="008B13CC" w:rsidRPr="00494247" w14:paraId="21C41EE7" w14:textId="77777777">
        <w:trPr>
          <w:trHeight w:val="203"/>
        </w:trPr>
        <w:tc>
          <w:tcPr>
            <w:tcW w:w="6379" w:type="dxa"/>
            <w:vAlign w:val="center"/>
          </w:tcPr>
          <w:p w14:paraId="2CC2482F" w14:textId="77777777" w:rsidR="008B13CC" w:rsidRPr="00494247" w:rsidRDefault="008B13CC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1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607" w:type="dxa"/>
            <w:shd w:val="clear" w:color="auto" w:fill="auto"/>
          </w:tcPr>
          <w:p w14:paraId="3457F40A" w14:textId="77777777" w:rsidR="008B13CC" w:rsidRPr="00494247" w:rsidRDefault="008B13C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2D39E99E" w14:textId="77777777" w:rsidR="008B13CC" w:rsidRPr="00494247" w:rsidRDefault="008B13C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90DD8" w:rsidRPr="00494247" w14:paraId="619617B0" w14:textId="77777777" w:rsidTr="00811A1F">
        <w:trPr>
          <w:trHeight w:val="203"/>
        </w:trPr>
        <w:tc>
          <w:tcPr>
            <w:tcW w:w="6379" w:type="dxa"/>
            <w:vAlign w:val="center"/>
          </w:tcPr>
          <w:p w14:paraId="7BE248D9" w14:textId="77777777" w:rsidR="00790DD8" w:rsidRPr="00333045" w:rsidRDefault="00790DD8" w:rsidP="00790DD8">
            <w:pPr>
              <w:spacing w:line="400" w:lineRule="exact"/>
              <w:ind w:left="199"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3304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ภาษีเงินได้สำหรับ</w:t>
            </w:r>
            <w:r w:rsidRPr="0033304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3311B13B" w14:textId="3964BEB8" w:rsidR="00790DD8" w:rsidRPr="00AE44E1" w:rsidRDefault="00790DD8" w:rsidP="00790DD8">
            <w:pPr>
              <w:tabs>
                <w:tab w:val="decimal" w:pos="102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90DD8">
              <w:rPr>
                <w:rFonts w:ascii="Angsana New" w:hAnsi="Angsana New"/>
                <w:color w:val="000000"/>
                <w:sz w:val="30"/>
                <w:szCs w:val="30"/>
              </w:rPr>
              <w:t>11,05</w:t>
            </w:r>
            <w:r w:rsidRPr="00790DD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="004E561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90DD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809.46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48C8FCC6" w14:textId="0DFA9267" w:rsidR="00790DD8" w:rsidRPr="008F126F" w:rsidRDefault="00790DD8" w:rsidP="00790DD8">
            <w:pPr>
              <w:tabs>
                <w:tab w:val="decimal" w:pos="102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5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810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838.71</w:t>
            </w:r>
          </w:p>
        </w:tc>
      </w:tr>
      <w:tr w:rsidR="00790DD8" w:rsidRPr="00494247" w14:paraId="4BC189AE" w14:textId="77777777" w:rsidTr="00200A13">
        <w:trPr>
          <w:trHeight w:val="203"/>
        </w:trPr>
        <w:tc>
          <w:tcPr>
            <w:tcW w:w="6379" w:type="dxa"/>
            <w:vAlign w:val="center"/>
          </w:tcPr>
          <w:p w14:paraId="56179A05" w14:textId="77777777" w:rsidR="00790DD8" w:rsidRPr="00D5168C" w:rsidRDefault="00790DD8" w:rsidP="00790DD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627C9EE9" w14:textId="77777777" w:rsidR="00790DD8" w:rsidRPr="008F126F" w:rsidRDefault="00790DD8" w:rsidP="00790DD8">
            <w:pPr>
              <w:tabs>
                <w:tab w:val="decimal" w:pos="102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1E93C77" w14:textId="77777777" w:rsidR="00790DD8" w:rsidRPr="008F126F" w:rsidRDefault="00790DD8" w:rsidP="00790DD8">
            <w:pPr>
              <w:tabs>
                <w:tab w:val="decimal" w:pos="102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0DD8" w:rsidRPr="00494247" w14:paraId="73FD136C" w14:textId="77777777" w:rsidTr="00200A13">
        <w:trPr>
          <w:trHeight w:val="203"/>
        </w:trPr>
        <w:tc>
          <w:tcPr>
            <w:tcW w:w="6379" w:type="dxa"/>
            <w:vAlign w:val="center"/>
          </w:tcPr>
          <w:p w14:paraId="5ACBB9FE" w14:textId="77777777" w:rsidR="00790DD8" w:rsidRPr="00746AF3" w:rsidRDefault="00790DD8" w:rsidP="00790DD8">
            <w:pPr>
              <w:spacing w:line="400" w:lineRule="exact"/>
              <w:ind w:left="336" w:right="-4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6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12109CEB" w14:textId="77777777" w:rsidR="00790DD8" w:rsidRDefault="00790DD8" w:rsidP="00790DD8">
            <w:pPr>
              <w:tabs>
                <w:tab w:val="decimal" w:pos="102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4AB20AF" w14:textId="22609A98" w:rsidR="00790DD8" w:rsidRPr="008F126F" w:rsidRDefault="00790DD8" w:rsidP="00790DD8">
            <w:pPr>
              <w:tabs>
                <w:tab w:val="decimal" w:pos="102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65D9">
              <w:rPr>
                <w:rFonts w:ascii="Angsana New" w:hAnsi="Angsana New"/>
                <w:color w:val="000000"/>
                <w:sz w:val="30"/>
                <w:szCs w:val="30"/>
              </w:rPr>
              <w:t>(1,334,432.13)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056A90D8" w14:textId="77777777" w:rsidR="00790DD8" w:rsidRDefault="00790DD8" w:rsidP="00790DD8">
            <w:pPr>
              <w:tabs>
                <w:tab w:val="decimal" w:pos="102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9921358" w14:textId="64435EDF" w:rsidR="00790DD8" w:rsidRPr="008F126F" w:rsidRDefault="00790DD8" w:rsidP="00790DD8">
            <w:pPr>
              <w:tabs>
                <w:tab w:val="decimal" w:pos="102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5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(703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157.7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FF5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90DD8" w:rsidRPr="00494247" w14:paraId="67EF9743" w14:textId="77777777" w:rsidTr="00200A13">
        <w:trPr>
          <w:trHeight w:val="203"/>
        </w:trPr>
        <w:tc>
          <w:tcPr>
            <w:tcW w:w="6379" w:type="dxa"/>
            <w:vAlign w:val="center"/>
          </w:tcPr>
          <w:p w14:paraId="4EDF0B32" w14:textId="77777777" w:rsidR="00790DD8" w:rsidRPr="00092D10" w:rsidRDefault="00790DD8" w:rsidP="00790DD8">
            <w:pPr>
              <w:spacing w:line="400" w:lineRule="exact"/>
              <w:ind w:left="336" w:right="-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6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 (รายได้) ภาษีเงินได้ที่แสดงอยู่</w:t>
            </w:r>
            <w:r w:rsidRPr="007813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5DBD6BD5" w14:textId="75B0E0C8" w:rsidR="00790DD8" w:rsidRPr="008F126F" w:rsidRDefault="00790DD8" w:rsidP="00811A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0DD8">
              <w:rPr>
                <w:rFonts w:ascii="Angsana New" w:hAnsi="Angsana New"/>
                <w:color w:val="000000"/>
                <w:sz w:val="30"/>
                <w:szCs w:val="30"/>
              </w:rPr>
              <w:t>9,719,</w:t>
            </w:r>
            <w:r w:rsidRPr="00790DD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377.33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46DEAF15" w14:textId="7B405D03" w:rsidR="00790DD8" w:rsidRPr="008F126F" w:rsidRDefault="00790DD8" w:rsidP="00790D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482F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7148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1482F">
              <w:rPr>
                <w:rFonts w:ascii="Angsana New" w:hAnsi="Angsana New"/>
                <w:color w:val="000000"/>
                <w:sz w:val="30"/>
                <w:szCs w:val="30"/>
                <w:cs/>
              </w:rPr>
              <w:t>107</w:t>
            </w:r>
            <w:r w:rsidRPr="007148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1482F">
              <w:rPr>
                <w:rFonts w:ascii="Angsana New" w:hAnsi="Angsana New"/>
                <w:color w:val="000000"/>
                <w:sz w:val="30"/>
                <w:szCs w:val="30"/>
                <w:cs/>
              </w:rPr>
              <w:t>68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71482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00</w:t>
            </w:r>
          </w:p>
        </w:tc>
      </w:tr>
    </w:tbl>
    <w:p w14:paraId="2E04F518" w14:textId="0509525A" w:rsidR="0052736D" w:rsidRDefault="009D0264" w:rsidP="000A54D7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before="240"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</w:t>
      </w:r>
      <w:r w:rsidR="0052736D" w:rsidRPr="0052736D">
        <w:rPr>
          <w:rFonts w:ascii="Angsana New" w:hAnsi="Angsana New"/>
          <w:sz w:val="30"/>
          <w:szCs w:val="30"/>
          <w:cs/>
        </w:rPr>
        <w:t>ายการกระทบยอดจำนวนเงินระหว่างค่าใช้จ่ายภาษีเงินได้กับผลคูณของกำไร(ขาดทุน)</w:t>
      </w:r>
      <w:r w:rsidR="00AF09C6">
        <w:rPr>
          <w:rFonts w:ascii="Angsana New" w:hAnsi="Angsana New"/>
          <w:sz w:val="30"/>
          <w:szCs w:val="30"/>
        </w:rPr>
        <w:t xml:space="preserve"> </w:t>
      </w:r>
      <w:r w:rsidR="0052736D" w:rsidRPr="0052736D">
        <w:rPr>
          <w:rFonts w:ascii="Angsana New" w:hAnsi="Angsana New"/>
          <w:sz w:val="30"/>
          <w:szCs w:val="30"/>
          <w:cs/>
        </w:rPr>
        <w:t>ทางบัญชีกับอัตราภาษีที่ใช้สำหรับ</w:t>
      </w:r>
      <w:r w:rsidR="00CF5974">
        <w:rPr>
          <w:rFonts w:ascii="Angsana New" w:hAnsi="Angsana New" w:hint="cs"/>
          <w:sz w:val="30"/>
          <w:szCs w:val="30"/>
          <w:cs/>
        </w:rPr>
        <w:t>ปี</w:t>
      </w:r>
      <w:r w:rsidR="002C0C25" w:rsidRPr="002C0C25">
        <w:rPr>
          <w:rFonts w:ascii="Angsana New" w:hAnsi="Angsana New"/>
          <w:sz w:val="30"/>
          <w:szCs w:val="30"/>
          <w:cs/>
        </w:rPr>
        <w:t xml:space="preserve"> สิ้นสุดวันที่</w:t>
      </w:r>
      <w:r w:rsidR="0052736D" w:rsidRPr="0052736D">
        <w:rPr>
          <w:rFonts w:ascii="Angsana New" w:hAnsi="Angsana New"/>
          <w:sz w:val="30"/>
          <w:szCs w:val="30"/>
          <w:cs/>
        </w:rPr>
        <w:t xml:space="preserve"> </w:t>
      </w:r>
      <w:r w:rsidR="007277A9" w:rsidRPr="00D5168C">
        <w:rPr>
          <w:rFonts w:ascii="Angsana New" w:hAnsi="Angsana New"/>
          <w:sz w:val="30"/>
          <w:szCs w:val="30"/>
        </w:rPr>
        <w:t>3</w:t>
      </w:r>
      <w:r w:rsidR="007277A9">
        <w:rPr>
          <w:rFonts w:ascii="Angsana New" w:hAnsi="Angsana New"/>
          <w:sz w:val="30"/>
          <w:szCs w:val="30"/>
        </w:rPr>
        <w:t>1</w:t>
      </w:r>
      <w:r w:rsidR="007277A9" w:rsidRPr="00D5168C">
        <w:rPr>
          <w:rFonts w:ascii="Angsana New" w:hAnsi="Angsana New"/>
          <w:sz w:val="30"/>
          <w:szCs w:val="30"/>
        </w:rPr>
        <w:t xml:space="preserve"> </w:t>
      </w:r>
      <w:r w:rsidR="007277A9">
        <w:rPr>
          <w:rFonts w:ascii="Angsana New" w:hAnsi="Angsana New" w:hint="cs"/>
          <w:sz w:val="30"/>
          <w:szCs w:val="30"/>
          <w:cs/>
        </w:rPr>
        <w:t>ธันวาคม</w:t>
      </w:r>
      <w:r w:rsidR="007277A9" w:rsidRPr="00D5168C">
        <w:rPr>
          <w:rFonts w:ascii="Angsana New" w:hAnsi="Angsana New"/>
          <w:sz w:val="30"/>
          <w:szCs w:val="30"/>
          <w:cs/>
        </w:rPr>
        <w:t xml:space="preserve"> </w:t>
      </w:r>
      <w:r w:rsidR="007277A9" w:rsidRPr="00D5168C">
        <w:rPr>
          <w:rFonts w:ascii="Angsana New" w:hAnsi="Angsana New"/>
          <w:sz w:val="30"/>
          <w:szCs w:val="30"/>
        </w:rPr>
        <w:t>256</w:t>
      </w:r>
      <w:r w:rsidR="007277A9">
        <w:rPr>
          <w:rFonts w:ascii="Angsana New" w:hAnsi="Angsana New"/>
          <w:sz w:val="30"/>
          <w:szCs w:val="30"/>
        </w:rPr>
        <w:t>7</w:t>
      </w:r>
      <w:r w:rsidR="007277A9" w:rsidRPr="00D5168C">
        <w:rPr>
          <w:rFonts w:ascii="Angsana New" w:hAnsi="Angsana New"/>
          <w:sz w:val="30"/>
          <w:szCs w:val="30"/>
        </w:rPr>
        <w:t xml:space="preserve"> </w:t>
      </w:r>
      <w:r w:rsidR="007277A9" w:rsidRPr="00D5168C">
        <w:rPr>
          <w:rFonts w:ascii="Angsana New" w:hAnsi="Angsana New"/>
          <w:sz w:val="30"/>
          <w:szCs w:val="30"/>
          <w:cs/>
        </w:rPr>
        <w:t xml:space="preserve">และ </w:t>
      </w:r>
      <w:r w:rsidR="007277A9" w:rsidRPr="00D5168C">
        <w:rPr>
          <w:rFonts w:ascii="Angsana New" w:hAnsi="Angsana New"/>
          <w:sz w:val="30"/>
          <w:szCs w:val="30"/>
        </w:rPr>
        <w:t>256</w:t>
      </w:r>
      <w:r w:rsidR="007277A9">
        <w:rPr>
          <w:rFonts w:ascii="Angsana New" w:hAnsi="Angsana New"/>
          <w:sz w:val="30"/>
          <w:szCs w:val="30"/>
        </w:rPr>
        <w:t>6</w:t>
      </w:r>
      <w:r w:rsidR="0052736D" w:rsidRPr="0052736D">
        <w:rPr>
          <w:rFonts w:ascii="Angsana New" w:hAnsi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69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1531"/>
        <w:gridCol w:w="1531"/>
        <w:gridCol w:w="236"/>
        <w:gridCol w:w="1531"/>
        <w:gridCol w:w="1531"/>
      </w:tblGrid>
      <w:tr w:rsidR="00C5194B" w:rsidRPr="00C5194B" w14:paraId="2ED0FDFA" w14:textId="77777777" w:rsidTr="00E82693">
        <w:tc>
          <w:tcPr>
            <w:tcW w:w="3330" w:type="dxa"/>
          </w:tcPr>
          <w:p w14:paraId="41266096" w14:textId="77777777" w:rsidR="00C5194B" w:rsidRPr="00C5194B" w:rsidRDefault="00C5194B" w:rsidP="000A54D7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bookmarkStart w:id="22" w:name="_Hlk158893558"/>
          </w:p>
        </w:tc>
        <w:tc>
          <w:tcPr>
            <w:tcW w:w="1531" w:type="dxa"/>
          </w:tcPr>
          <w:p w14:paraId="50405FDF" w14:textId="77777777" w:rsidR="00C5194B" w:rsidRPr="00C5194B" w:rsidRDefault="00C5194B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DC31DB8" w14:textId="77777777" w:rsidR="00C5194B" w:rsidRPr="00C5194B" w:rsidRDefault="00C5194B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D5A426" w14:textId="1C0EC5B3" w:rsidR="00C5194B" w:rsidRPr="00C5194B" w:rsidRDefault="00C5194B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50AAC9F3" w14:textId="046C4751" w:rsidR="00C5194B" w:rsidRPr="00C5194B" w:rsidRDefault="00C5194B" w:rsidP="000A54D7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812544" w:rsidRPr="00C5194B" w14:paraId="09590A48" w14:textId="77777777" w:rsidTr="00E82693">
        <w:tc>
          <w:tcPr>
            <w:tcW w:w="3330" w:type="dxa"/>
          </w:tcPr>
          <w:p w14:paraId="3DF4902F" w14:textId="77777777" w:rsidR="00812544" w:rsidRPr="00C5194B" w:rsidRDefault="00812544" w:rsidP="000A54D7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281BA389" w14:textId="37D8978E" w:rsidR="00812544" w:rsidRPr="00C5194B" w:rsidRDefault="00850AFA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35FC9">
              <w:rPr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7960D5C" w14:textId="326D59D2" w:rsidR="00812544" w:rsidRPr="00C5194B" w:rsidRDefault="00812544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0A0F55BE" w14:textId="7E829336" w:rsidR="00812544" w:rsidRPr="00C5194B" w:rsidRDefault="00203F7F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2351">
              <w:rPr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F7F" w:rsidRPr="00C5194B" w14:paraId="23E69564" w14:textId="77777777" w:rsidTr="00E82693">
        <w:tc>
          <w:tcPr>
            <w:tcW w:w="3330" w:type="dxa"/>
          </w:tcPr>
          <w:p w14:paraId="319FE514" w14:textId="77777777" w:rsidR="00203F7F" w:rsidRPr="00C5194B" w:rsidRDefault="00203F7F" w:rsidP="000A54D7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DFB482B" w14:textId="23DC2BC8" w:rsidR="00203F7F" w:rsidRPr="00203F7F" w:rsidRDefault="00203F7F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3F7F">
              <w:rPr>
                <w:sz w:val="28"/>
                <w:szCs w:val="28"/>
              </w:rPr>
              <w:t xml:space="preserve">31 </w:t>
            </w:r>
            <w:r w:rsidRPr="00203F7F">
              <w:rPr>
                <w:sz w:val="28"/>
                <w:szCs w:val="28"/>
                <w:cs/>
              </w:rPr>
              <w:t xml:space="preserve">ธันวาคม </w:t>
            </w:r>
            <w:r w:rsidRPr="00203F7F">
              <w:rPr>
                <w:sz w:val="28"/>
                <w:szCs w:val="28"/>
              </w:rPr>
              <w:t>2567</w:t>
            </w:r>
          </w:p>
        </w:tc>
        <w:tc>
          <w:tcPr>
            <w:tcW w:w="1531" w:type="dxa"/>
          </w:tcPr>
          <w:p w14:paraId="4D9DA5ED" w14:textId="1BB67AFC" w:rsidR="00203F7F" w:rsidRPr="00203F7F" w:rsidRDefault="00203F7F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F7F">
              <w:rPr>
                <w:color w:val="000000"/>
                <w:sz w:val="28"/>
                <w:szCs w:val="28"/>
              </w:rPr>
              <w:t xml:space="preserve">31 </w:t>
            </w:r>
            <w:r w:rsidRPr="00203F7F">
              <w:rPr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03F7F">
              <w:rPr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C8D50C3" w14:textId="672D3D83" w:rsidR="00203F7F" w:rsidRPr="00203F7F" w:rsidRDefault="00203F7F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269020E" w14:textId="060859A0" w:rsidR="00203F7F" w:rsidRPr="00203F7F" w:rsidRDefault="00203F7F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3F7F">
              <w:rPr>
                <w:sz w:val="28"/>
                <w:szCs w:val="28"/>
              </w:rPr>
              <w:t xml:space="preserve">31 </w:t>
            </w:r>
            <w:r w:rsidRPr="00203F7F">
              <w:rPr>
                <w:sz w:val="28"/>
                <w:szCs w:val="28"/>
                <w:cs/>
              </w:rPr>
              <w:t xml:space="preserve">ธันวาคม </w:t>
            </w:r>
            <w:r w:rsidRPr="00203F7F">
              <w:rPr>
                <w:sz w:val="28"/>
                <w:szCs w:val="28"/>
              </w:rPr>
              <w:t>2567</w:t>
            </w:r>
          </w:p>
        </w:tc>
        <w:tc>
          <w:tcPr>
            <w:tcW w:w="1531" w:type="dxa"/>
          </w:tcPr>
          <w:p w14:paraId="1AC57357" w14:textId="3847AA05" w:rsidR="00203F7F" w:rsidRPr="00203F7F" w:rsidRDefault="00203F7F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3F7F">
              <w:rPr>
                <w:color w:val="000000"/>
                <w:sz w:val="28"/>
                <w:szCs w:val="28"/>
              </w:rPr>
              <w:t xml:space="preserve">31 </w:t>
            </w:r>
            <w:r w:rsidRPr="00203F7F">
              <w:rPr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03F7F">
              <w:rPr>
                <w:color w:val="000000"/>
                <w:sz w:val="28"/>
                <w:szCs w:val="28"/>
              </w:rPr>
              <w:t>2566</w:t>
            </w:r>
          </w:p>
        </w:tc>
      </w:tr>
      <w:tr w:rsidR="0067362C" w:rsidRPr="00C5194B" w14:paraId="66577B7C" w14:textId="77777777" w:rsidTr="00811A1F">
        <w:trPr>
          <w:trHeight w:val="203"/>
        </w:trPr>
        <w:tc>
          <w:tcPr>
            <w:tcW w:w="3330" w:type="dxa"/>
            <w:vAlign w:val="center"/>
          </w:tcPr>
          <w:p w14:paraId="5FFDED6D" w14:textId="4A9BA688" w:rsidR="0067362C" w:rsidRPr="00C5194B" w:rsidRDefault="0067362C" w:rsidP="0067362C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531" w:type="dxa"/>
            <w:shd w:val="clear" w:color="auto" w:fill="auto"/>
          </w:tcPr>
          <w:p w14:paraId="2EECED15" w14:textId="0F59824C" w:rsidR="0067362C" w:rsidRPr="0067362C" w:rsidRDefault="0067362C" w:rsidP="00244A75">
            <w:pPr>
              <w:tabs>
                <w:tab w:val="decimal" w:pos="102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7362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45</w:t>
            </w:r>
            <w:r w:rsidRPr="0067362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7362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61</w:t>
            </w:r>
            <w:r w:rsidRPr="0067362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7</w:t>
            </w:r>
            <w:r w:rsidRPr="0067362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7362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115.66</w:t>
            </w:r>
          </w:p>
        </w:tc>
        <w:tc>
          <w:tcPr>
            <w:tcW w:w="1531" w:type="dxa"/>
            <w:shd w:val="clear" w:color="auto" w:fill="auto"/>
          </w:tcPr>
          <w:p w14:paraId="0480A1E3" w14:textId="24FA5BFF" w:rsidR="0067362C" w:rsidRPr="00A568DB" w:rsidRDefault="0067362C" w:rsidP="0067362C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916A8">
              <w:rPr>
                <w:rFonts w:ascii="Angsana New" w:hAnsi="Angsana New"/>
                <w:color w:val="000000"/>
                <w:sz w:val="30"/>
                <w:szCs w:val="30"/>
                <w:cs/>
              </w:rPr>
              <w:t>54</w:t>
            </w:r>
            <w:r w:rsidRPr="006916A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916A8">
              <w:rPr>
                <w:rFonts w:ascii="Angsana New" w:hAnsi="Angsana New"/>
                <w:color w:val="000000"/>
                <w:sz w:val="30"/>
                <w:szCs w:val="30"/>
                <w:cs/>
              </w:rPr>
              <w:t>616</w:t>
            </w:r>
            <w:r w:rsidRPr="006916A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916A8">
              <w:rPr>
                <w:rFonts w:ascii="Angsana New" w:hAnsi="Angsana New"/>
                <w:color w:val="000000"/>
                <w:sz w:val="30"/>
                <w:szCs w:val="30"/>
                <w:cs/>
              </w:rPr>
              <w:t>803.19</w:t>
            </w:r>
          </w:p>
        </w:tc>
        <w:tc>
          <w:tcPr>
            <w:tcW w:w="236" w:type="dxa"/>
            <w:shd w:val="clear" w:color="auto" w:fill="auto"/>
          </w:tcPr>
          <w:p w14:paraId="7FCAD5C0" w14:textId="7357A5CD" w:rsidR="0067362C" w:rsidRPr="00C5194B" w:rsidRDefault="0067362C" w:rsidP="0067362C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634F21B7" w14:textId="504005DC" w:rsidR="0067362C" w:rsidRPr="0067362C" w:rsidRDefault="0067362C" w:rsidP="00244A75">
            <w:pPr>
              <w:tabs>
                <w:tab w:val="decimal" w:pos="102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7362C">
              <w:rPr>
                <w:rFonts w:ascii="Angsana New" w:hAnsi="Angsana New"/>
                <w:color w:val="000000"/>
                <w:sz w:val="30"/>
                <w:szCs w:val="30"/>
                <w:cs/>
              </w:rPr>
              <w:t>48</w:t>
            </w:r>
            <w:r w:rsidRPr="0067362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7362C">
              <w:rPr>
                <w:rFonts w:ascii="Angsana New" w:hAnsi="Angsana New"/>
                <w:color w:val="000000"/>
                <w:sz w:val="30"/>
                <w:szCs w:val="30"/>
                <w:cs/>
              </w:rPr>
              <w:t>52</w:t>
            </w:r>
            <w:r w:rsidRPr="006736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67362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736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904.17</w:t>
            </w:r>
          </w:p>
        </w:tc>
        <w:tc>
          <w:tcPr>
            <w:tcW w:w="1531" w:type="dxa"/>
            <w:shd w:val="clear" w:color="auto" w:fill="auto"/>
          </w:tcPr>
          <w:p w14:paraId="7A2E8955" w14:textId="13317EE2" w:rsidR="0067362C" w:rsidRPr="00C5194B" w:rsidRDefault="0067362C" w:rsidP="0067362C">
            <w:pPr>
              <w:tabs>
                <w:tab w:val="decimal" w:pos="1023"/>
              </w:tabs>
              <w:spacing w:line="40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2417">
              <w:rPr>
                <w:rFonts w:ascii="Angsana New" w:hAnsi="Angsana New"/>
                <w:color w:val="000000"/>
                <w:sz w:val="30"/>
                <w:szCs w:val="30"/>
                <w:cs/>
              </w:rPr>
              <w:t>55</w:t>
            </w:r>
            <w:r w:rsidRPr="00AE241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2417">
              <w:rPr>
                <w:rFonts w:ascii="Angsana New" w:hAnsi="Angsana New"/>
                <w:color w:val="000000"/>
                <w:sz w:val="30"/>
                <w:szCs w:val="30"/>
                <w:cs/>
              </w:rPr>
              <w:t>750</w:t>
            </w:r>
            <w:r w:rsidRPr="00AE241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2417">
              <w:rPr>
                <w:rFonts w:ascii="Angsana New" w:hAnsi="Angsana New"/>
                <w:color w:val="000000"/>
                <w:sz w:val="30"/>
                <w:szCs w:val="30"/>
                <w:cs/>
              </w:rPr>
              <w:t>330.71</w:t>
            </w:r>
          </w:p>
        </w:tc>
      </w:tr>
      <w:tr w:rsidR="0067362C" w:rsidRPr="00C5194B" w14:paraId="348AECE4" w14:textId="77777777" w:rsidTr="00E82693">
        <w:trPr>
          <w:trHeight w:val="203"/>
        </w:trPr>
        <w:tc>
          <w:tcPr>
            <w:tcW w:w="3330" w:type="dxa"/>
            <w:vAlign w:val="center"/>
          </w:tcPr>
          <w:p w14:paraId="45293CC2" w14:textId="395C0B15" w:rsidR="0067362C" w:rsidRPr="00C5194B" w:rsidRDefault="0067362C" w:rsidP="0067362C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531" w:type="dxa"/>
            <w:shd w:val="clear" w:color="auto" w:fill="auto"/>
          </w:tcPr>
          <w:p w14:paraId="643E3C92" w14:textId="486828E9" w:rsidR="0067362C" w:rsidRPr="0067362C" w:rsidRDefault="0067362C" w:rsidP="00244A7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7362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1531" w:type="dxa"/>
            <w:shd w:val="clear" w:color="auto" w:fill="auto"/>
          </w:tcPr>
          <w:p w14:paraId="27B841C4" w14:textId="27D01A84" w:rsidR="0067362C" w:rsidRPr="00A568DB" w:rsidRDefault="0067362C" w:rsidP="0067362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236" w:type="dxa"/>
            <w:shd w:val="clear" w:color="auto" w:fill="auto"/>
          </w:tcPr>
          <w:p w14:paraId="42D252CD" w14:textId="7E1C88C7" w:rsidR="0067362C" w:rsidRPr="00C5194B" w:rsidRDefault="0067362C" w:rsidP="0067362C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0E3D019D" w14:textId="1817F4B7" w:rsidR="0067362C" w:rsidRPr="0067362C" w:rsidRDefault="0067362C" w:rsidP="00244A75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362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  <w:tc>
          <w:tcPr>
            <w:tcW w:w="1531" w:type="dxa"/>
            <w:shd w:val="clear" w:color="auto" w:fill="auto"/>
          </w:tcPr>
          <w:p w14:paraId="5042FA58" w14:textId="02F134E1" w:rsidR="0067362C" w:rsidRPr="00C5194B" w:rsidRDefault="0067362C" w:rsidP="0067362C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20.00%</w:t>
            </w:r>
          </w:p>
        </w:tc>
      </w:tr>
      <w:tr w:rsidR="0067362C" w:rsidRPr="00C5194B" w14:paraId="0A9C170A" w14:textId="77777777" w:rsidTr="00811A1F">
        <w:trPr>
          <w:trHeight w:val="203"/>
        </w:trPr>
        <w:tc>
          <w:tcPr>
            <w:tcW w:w="3330" w:type="dxa"/>
            <w:vAlign w:val="center"/>
          </w:tcPr>
          <w:p w14:paraId="50AEC862" w14:textId="2B403C82" w:rsidR="0067362C" w:rsidRPr="00C5194B" w:rsidRDefault="0067362C" w:rsidP="0067362C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531" w:type="dxa"/>
            <w:shd w:val="clear" w:color="auto" w:fill="auto"/>
          </w:tcPr>
          <w:p w14:paraId="14C1DBD4" w14:textId="1653BD05" w:rsidR="0067362C" w:rsidRPr="0067362C" w:rsidRDefault="0067362C" w:rsidP="00244A75">
            <w:pPr>
              <w:tabs>
                <w:tab w:val="decimal" w:pos="102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7362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</w:t>
            </w:r>
            <w:r w:rsidRPr="0067362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7362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123</w:t>
            </w:r>
            <w:r w:rsidRPr="0067362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7362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423.13</w:t>
            </w:r>
          </w:p>
        </w:tc>
        <w:tc>
          <w:tcPr>
            <w:tcW w:w="1531" w:type="dxa"/>
            <w:shd w:val="clear" w:color="auto" w:fill="auto"/>
          </w:tcPr>
          <w:p w14:paraId="2796C440" w14:textId="4C7A6DBA" w:rsidR="0067362C" w:rsidRPr="00A568DB" w:rsidRDefault="0067362C" w:rsidP="0067362C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06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D06C0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06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923</w:t>
            </w:r>
            <w:r w:rsidRPr="00D06C0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06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360.64</w:t>
            </w:r>
          </w:p>
        </w:tc>
        <w:tc>
          <w:tcPr>
            <w:tcW w:w="236" w:type="dxa"/>
            <w:shd w:val="clear" w:color="auto" w:fill="auto"/>
          </w:tcPr>
          <w:p w14:paraId="4FFF8B94" w14:textId="7510FBBF" w:rsidR="0067362C" w:rsidRPr="00C5194B" w:rsidRDefault="0067362C" w:rsidP="0067362C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6500D2AD" w14:textId="462455BF" w:rsidR="0067362C" w:rsidRPr="0067362C" w:rsidRDefault="0067362C" w:rsidP="00244A75">
            <w:pPr>
              <w:tabs>
                <w:tab w:val="decimal" w:pos="102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7362C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Pr="0067362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7362C">
              <w:rPr>
                <w:rFonts w:ascii="Angsana New" w:hAnsi="Angsana New"/>
                <w:color w:val="000000"/>
                <w:sz w:val="30"/>
                <w:szCs w:val="30"/>
                <w:cs/>
              </w:rPr>
              <w:t>70</w:t>
            </w:r>
            <w:r w:rsidRPr="006736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  <w:r w:rsidRPr="0067362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736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780.83</w:t>
            </w:r>
          </w:p>
        </w:tc>
        <w:tc>
          <w:tcPr>
            <w:tcW w:w="1531" w:type="dxa"/>
            <w:shd w:val="clear" w:color="auto" w:fill="auto"/>
          </w:tcPr>
          <w:p w14:paraId="518C3362" w14:textId="0FBBEA16" w:rsidR="0067362C" w:rsidRPr="00C5194B" w:rsidRDefault="0067362C" w:rsidP="0067362C">
            <w:pPr>
              <w:tabs>
                <w:tab w:val="decimal" w:pos="1023"/>
              </w:tabs>
              <w:spacing w:line="40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072BB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F072B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072BB">
              <w:rPr>
                <w:rFonts w:ascii="Angsana New" w:hAnsi="Angsana New"/>
                <w:color w:val="000000"/>
                <w:sz w:val="30"/>
                <w:szCs w:val="30"/>
                <w:cs/>
              </w:rPr>
              <w:t>150</w:t>
            </w:r>
            <w:r w:rsidRPr="00F072B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072BB">
              <w:rPr>
                <w:rFonts w:ascii="Angsana New" w:hAnsi="Angsana New"/>
                <w:color w:val="000000"/>
                <w:sz w:val="30"/>
                <w:szCs w:val="30"/>
                <w:cs/>
              </w:rPr>
              <w:t>066.14</w:t>
            </w:r>
          </w:p>
        </w:tc>
      </w:tr>
      <w:tr w:rsidR="0067362C" w:rsidRPr="00C5194B" w14:paraId="771F4144" w14:textId="77777777" w:rsidTr="00E82693">
        <w:trPr>
          <w:trHeight w:val="203"/>
        </w:trPr>
        <w:tc>
          <w:tcPr>
            <w:tcW w:w="3330" w:type="dxa"/>
            <w:vAlign w:val="center"/>
          </w:tcPr>
          <w:p w14:paraId="32F4C792" w14:textId="0F222B6B" w:rsidR="0067362C" w:rsidRPr="00C5194B" w:rsidRDefault="0067362C" w:rsidP="0067362C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ผลกระทบทางภาษี 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1531" w:type="dxa"/>
            <w:shd w:val="clear" w:color="auto" w:fill="auto"/>
          </w:tcPr>
          <w:p w14:paraId="58E4F514" w14:textId="77777777" w:rsidR="0067362C" w:rsidRPr="0067362C" w:rsidRDefault="0067362C" w:rsidP="00244A7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5689F041" w14:textId="77777777" w:rsidR="0067362C" w:rsidRPr="00A568DB" w:rsidRDefault="0067362C" w:rsidP="0067362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7052E1F" w14:textId="6F1D6A75" w:rsidR="0067362C" w:rsidRPr="00C5194B" w:rsidRDefault="0067362C" w:rsidP="0067362C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BB65812" w14:textId="29A5C1B6" w:rsidR="0067362C" w:rsidRPr="0067362C" w:rsidRDefault="0067362C" w:rsidP="00244A75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ACE4AFB" w14:textId="77777777" w:rsidR="0067362C" w:rsidRPr="00C5194B" w:rsidRDefault="0067362C" w:rsidP="0067362C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7362C" w:rsidRPr="00C5194B" w14:paraId="21C53F2C" w14:textId="77777777" w:rsidTr="006E54FD">
        <w:trPr>
          <w:trHeight w:val="203"/>
        </w:trPr>
        <w:tc>
          <w:tcPr>
            <w:tcW w:w="3330" w:type="dxa"/>
            <w:vAlign w:val="center"/>
          </w:tcPr>
          <w:p w14:paraId="0CCB99C7" w14:textId="553FFDD3" w:rsidR="0067362C" w:rsidRPr="00C5194B" w:rsidRDefault="0067362C" w:rsidP="0067362C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รายการต้องห้ามทางภาษี</w:t>
            </w:r>
          </w:p>
        </w:tc>
        <w:tc>
          <w:tcPr>
            <w:tcW w:w="1531" w:type="dxa"/>
            <w:shd w:val="clear" w:color="auto" w:fill="auto"/>
          </w:tcPr>
          <w:p w14:paraId="4DE91784" w14:textId="72F0E2E4" w:rsidR="0067362C" w:rsidRPr="0067362C" w:rsidRDefault="0067362C" w:rsidP="00244A75">
            <w:pPr>
              <w:tabs>
                <w:tab w:val="decimal" w:pos="102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7362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798</w:t>
            </w:r>
            <w:r w:rsidRPr="0067362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7362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042.1</w:t>
            </w:r>
            <w:r w:rsidRPr="0067362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531" w:type="dxa"/>
            <w:shd w:val="clear" w:color="auto" w:fill="auto"/>
          </w:tcPr>
          <w:p w14:paraId="5D45869E" w14:textId="307F8ACA" w:rsidR="0067362C" w:rsidRPr="00A568DB" w:rsidRDefault="0067362C" w:rsidP="0067362C">
            <w:pPr>
              <w:tabs>
                <w:tab w:val="decimal" w:pos="1187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1528DB">
              <w:rPr>
                <w:rFonts w:ascii="Angsana New" w:hAnsi="Angsana New"/>
                <w:color w:val="000000"/>
                <w:sz w:val="30"/>
                <w:szCs w:val="30"/>
              </w:rPr>
              <w:t>17,767.57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7DDF287" w14:textId="7EBE1556" w:rsidR="0067362C" w:rsidRPr="00C5194B" w:rsidRDefault="0067362C" w:rsidP="0067362C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38517046" w14:textId="14368FAF" w:rsidR="0067362C" w:rsidRPr="0067362C" w:rsidRDefault="0067362C" w:rsidP="00244A75">
            <w:pPr>
              <w:tabs>
                <w:tab w:val="decimal" w:pos="102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7362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14,596.</w:t>
            </w:r>
            <w:r w:rsidRPr="0067362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1531" w:type="dxa"/>
            <w:shd w:val="clear" w:color="auto" w:fill="auto"/>
          </w:tcPr>
          <w:p w14:paraId="4F483FD2" w14:textId="7D1D9E5D" w:rsidR="0067362C" w:rsidRPr="00E21EDC" w:rsidRDefault="0067362C" w:rsidP="0067362C">
            <w:pPr>
              <w:tabs>
                <w:tab w:val="decimal" w:pos="102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F757B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42</w:t>
            </w:r>
            <w:r w:rsidRPr="00F757B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F757B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385.1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4)</w:t>
            </w:r>
          </w:p>
        </w:tc>
      </w:tr>
      <w:tr w:rsidR="0067362C" w:rsidRPr="00C5194B" w14:paraId="417A2C8F" w14:textId="77777777" w:rsidTr="006E54FD">
        <w:trPr>
          <w:trHeight w:val="650"/>
        </w:trPr>
        <w:tc>
          <w:tcPr>
            <w:tcW w:w="3330" w:type="dxa"/>
            <w:vAlign w:val="center"/>
          </w:tcPr>
          <w:p w14:paraId="212C8558" w14:textId="1DCBC9C0" w:rsidR="0067362C" w:rsidRPr="00C5194B" w:rsidRDefault="0067362C" w:rsidP="0067362C">
            <w:pPr>
              <w:spacing w:line="400" w:lineRule="exact"/>
              <w:ind w:left="166" w:right="-4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ภาษีเงินได้ที่แสดงอยู่ใน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    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531" w:type="dxa"/>
            <w:shd w:val="clear" w:color="auto" w:fill="auto"/>
          </w:tcPr>
          <w:p w14:paraId="166588EC" w14:textId="77777777" w:rsidR="0067362C" w:rsidRPr="0067362C" w:rsidRDefault="0067362C" w:rsidP="00244A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684660BE" w14:textId="504295E8" w:rsidR="0067362C" w:rsidRPr="0067362C" w:rsidRDefault="0067362C" w:rsidP="00244A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7362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</w:t>
            </w:r>
            <w:r w:rsidRPr="0067362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7362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921</w:t>
            </w:r>
            <w:r w:rsidRPr="0067362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7362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465.26</w:t>
            </w:r>
          </w:p>
        </w:tc>
        <w:tc>
          <w:tcPr>
            <w:tcW w:w="1531" w:type="dxa"/>
            <w:shd w:val="clear" w:color="auto" w:fill="auto"/>
          </w:tcPr>
          <w:p w14:paraId="66250265" w14:textId="77777777" w:rsidR="0067362C" w:rsidRDefault="0067362C" w:rsidP="0067362C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5D7B38A" w14:textId="34D9C751" w:rsidR="0067362C" w:rsidRPr="00602C67" w:rsidRDefault="0067362C" w:rsidP="00673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82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0DDF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230DD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0DDF">
              <w:rPr>
                <w:rFonts w:ascii="Angsana New" w:hAnsi="Angsana New"/>
                <w:color w:val="000000"/>
                <w:sz w:val="30"/>
                <w:szCs w:val="30"/>
                <w:cs/>
              </w:rPr>
              <w:t>905</w:t>
            </w:r>
            <w:r w:rsidRPr="00230DD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0DDF">
              <w:rPr>
                <w:rFonts w:ascii="Angsana New" w:hAnsi="Angsana New"/>
                <w:color w:val="000000"/>
                <w:sz w:val="30"/>
                <w:szCs w:val="30"/>
                <w:cs/>
              </w:rPr>
              <w:t>593.07</w:t>
            </w:r>
          </w:p>
        </w:tc>
        <w:tc>
          <w:tcPr>
            <w:tcW w:w="236" w:type="dxa"/>
            <w:shd w:val="clear" w:color="auto" w:fill="auto"/>
          </w:tcPr>
          <w:p w14:paraId="59BA805F" w14:textId="599CF7B5" w:rsidR="0067362C" w:rsidRPr="00C5194B" w:rsidRDefault="0067362C" w:rsidP="0067362C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59BED29" w14:textId="77777777" w:rsidR="0067362C" w:rsidRPr="0067362C" w:rsidRDefault="0067362C" w:rsidP="00244A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1194C1E8" w14:textId="29E639AE" w:rsidR="0067362C" w:rsidRPr="0067362C" w:rsidRDefault="0067362C" w:rsidP="00244A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7362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</w:t>
            </w:r>
            <w:r w:rsidRPr="0067362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7362C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719</w:t>
            </w:r>
            <w:r w:rsidRPr="0067362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7362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377.33</w:t>
            </w:r>
          </w:p>
        </w:tc>
        <w:tc>
          <w:tcPr>
            <w:tcW w:w="1531" w:type="dxa"/>
            <w:shd w:val="clear" w:color="auto" w:fill="auto"/>
          </w:tcPr>
          <w:p w14:paraId="6FF7D5AC" w14:textId="77777777" w:rsidR="0067362C" w:rsidRDefault="0067362C" w:rsidP="0067362C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1D9F434" w14:textId="11CD0F90" w:rsidR="0067362C" w:rsidRPr="00C5194B" w:rsidRDefault="0067362C" w:rsidP="006736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82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258D0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1258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258D0">
              <w:rPr>
                <w:rFonts w:ascii="Angsana New" w:hAnsi="Angsana New"/>
                <w:color w:val="000000"/>
                <w:sz w:val="30"/>
                <w:szCs w:val="30"/>
                <w:cs/>
              </w:rPr>
              <w:t>107</w:t>
            </w:r>
            <w:r w:rsidRPr="001258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258D0">
              <w:rPr>
                <w:rFonts w:ascii="Angsana New" w:hAnsi="Angsana New"/>
                <w:color w:val="000000"/>
                <w:sz w:val="30"/>
                <w:szCs w:val="30"/>
                <w:cs/>
              </w:rPr>
              <w:t>68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1258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00</w:t>
            </w:r>
          </w:p>
        </w:tc>
      </w:tr>
      <w:tr w:rsidR="00E60B7D" w:rsidRPr="00C5194B" w14:paraId="12D23196" w14:textId="77777777" w:rsidTr="006E54FD">
        <w:trPr>
          <w:trHeight w:val="203"/>
        </w:trPr>
        <w:tc>
          <w:tcPr>
            <w:tcW w:w="3330" w:type="dxa"/>
            <w:vAlign w:val="center"/>
          </w:tcPr>
          <w:p w14:paraId="66006539" w14:textId="3CBE4BCE" w:rsidR="00E60B7D" w:rsidRPr="00C5194B" w:rsidRDefault="00E60B7D" w:rsidP="000A54D7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อัตราภาษีเงินได้ที่แท้จริง</w:t>
            </w:r>
          </w:p>
        </w:tc>
        <w:tc>
          <w:tcPr>
            <w:tcW w:w="1531" w:type="dxa"/>
            <w:shd w:val="clear" w:color="auto" w:fill="auto"/>
          </w:tcPr>
          <w:p w14:paraId="370D9D18" w14:textId="669E93CE" w:rsidR="00E60B7D" w:rsidRPr="00EA4071" w:rsidRDefault="00EF191E" w:rsidP="000A54D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</w:t>
            </w:r>
            <w:r w:rsidR="00532DF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</w:t>
            </w:r>
            <w:r w:rsidR="00532DF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75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%</w:t>
            </w:r>
          </w:p>
        </w:tc>
        <w:tc>
          <w:tcPr>
            <w:tcW w:w="1531" w:type="dxa"/>
            <w:shd w:val="clear" w:color="auto" w:fill="auto"/>
          </w:tcPr>
          <w:p w14:paraId="614EFF7F" w14:textId="553DEDAB" w:rsidR="00E60B7D" w:rsidRPr="00EA4071" w:rsidRDefault="00E60B7D" w:rsidP="000A54D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19.97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%</w:t>
            </w:r>
          </w:p>
        </w:tc>
        <w:tc>
          <w:tcPr>
            <w:tcW w:w="236" w:type="dxa"/>
            <w:shd w:val="clear" w:color="auto" w:fill="auto"/>
          </w:tcPr>
          <w:p w14:paraId="196C445B" w14:textId="73961FCD" w:rsidR="00E60B7D" w:rsidRPr="00EA4071" w:rsidRDefault="00E60B7D" w:rsidP="000A54D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4B4D66DC" w14:textId="1F0EBE6B" w:rsidR="00E60B7D" w:rsidRPr="00EA4071" w:rsidRDefault="00482C85" w:rsidP="000A54D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20.03%</w:t>
            </w:r>
          </w:p>
        </w:tc>
        <w:tc>
          <w:tcPr>
            <w:tcW w:w="1531" w:type="dxa"/>
          </w:tcPr>
          <w:p w14:paraId="29072990" w14:textId="1DF75524" w:rsidR="00E60B7D" w:rsidRPr="00EA4071" w:rsidRDefault="00E60B7D" w:rsidP="000A54D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933A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19.92%</w:t>
            </w:r>
          </w:p>
        </w:tc>
      </w:tr>
    </w:tbl>
    <w:bookmarkEnd w:id="22"/>
    <w:p w14:paraId="287B7A54" w14:textId="497910B2" w:rsidR="00756BFE" w:rsidRPr="00DB1E68" w:rsidRDefault="00756BFE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56BFE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tbl>
      <w:tblPr>
        <w:tblW w:w="93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987"/>
        <w:gridCol w:w="236"/>
        <w:gridCol w:w="1987"/>
      </w:tblGrid>
      <w:tr w:rsidR="00874B09" w:rsidRPr="00494247" w14:paraId="20A63433" w14:textId="77777777" w:rsidTr="006E59D1">
        <w:tc>
          <w:tcPr>
            <w:tcW w:w="5130" w:type="dxa"/>
          </w:tcPr>
          <w:p w14:paraId="684F672A" w14:textId="77777777" w:rsidR="00874B09" w:rsidRPr="00494247" w:rsidRDefault="00874B09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6B75C8D3" w14:textId="2427ACFA" w:rsidR="00874B09" w:rsidRPr="00494247" w:rsidRDefault="00874B09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74B09" w:rsidRPr="00494247" w14:paraId="230682FD" w14:textId="77777777" w:rsidTr="006E59D1">
        <w:tc>
          <w:tcPr>
            <w:tcW w:w="5130" w:type="dxa"/>
          </w:tcPr>
          <w:p w14:paraId="232D5196" w14:textId="77777777" w:rsidR="00874B09" w:rsidRPr="00494247" w:rsidRDefault="00874B09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18F8FCCA" w14:textId="2C503E48" w:rsidR="00874B09" w:rsidRPr="00494247" w:rsidRDefault="00874B09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2C67" w:rsidRPr="00494247" w14:paraId="68A781D6" w14:textId="77777777" w:rsidTr="00F25C21">
        <w:tc>
          <w:tcPr>
            <w:tcW w:w="5130" w:type="dxa"/>
          </w:tcPr>
          <w:p w14:paraId="4BDBE0D4" w14:textId="77777777" w:rsidR="00602C67" w:rsidRPr="00494247" w:rsidRDefault="00602C67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B81FC04" w14:textId="0D1171F3" w:rsidR="00602C67" w:rsidRPr="00D044B5" w:rsidRDefault="00E728ED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E7C604C" w14:textId="77777777" w:rsidR="00602C67" w:rsidRPr="00D044B5" w:rsidRDefault="00602C6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1F11461" w14:textId="6FFC5601" w:rsidR="00602C67" w:rsidRPr="00D044B5" w:rsidRDefault="00602C6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</w:tr>
      <w:tr w:rsidR="00602C67" w:rsidRPr="00494247" w14:paraId="30BEE0F6" w14:textId="77777777" w:rsidTr="005F7658">
        <w:trPr>
          <w:trHeight w:val="181"/>
        </w:trPr>
        <w:tc>
          <w:tcPr>
            <w:tcW w:w="5130" w:type="dxa"/>
          </w:tcPr>
          <w:p w14:paraId="17E58B42" w14:textId="50FF4B6B" w:rsidR="00602C67" w:rsidRPr="00494247" w:rsidRDefault="00602C67" w:rsidP="000A54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6BF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เจ้าหนี้ทรัสต์รีซีท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42F92" w14:textId="6C37C658" w:rsidR="00602C67" w:rsidRPr="00D3269C" w:rsidRDefault="00476506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6506">
              <w:rPr>
                <w:rFonts w:ascii="Angsana New" w:hAnsi="Angsana New"/>
                <w:color w:val="000000"/>
                <w:sz w:val="30"/>
                <w:szCs w:val="30"/>
                <w:cs/>
              </w:rPr>
              <w:t>182</w:t>
            </w:r>
            <w:r w:rsidRPr="0047650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76506">
              <w:rPr>
                <w:rFonts w:ascii="Angsana New" w:hAnsi="Angsana New"/>
                <w:color w:val="000000"/>
                <w:sz w:val="30"/>
                <w:szCs w:val="30"/>
                <w:cs/>
              </w:rPr>
              <w:t>837</w:t>
            </w:r>
            <w:r w:rsidRPr="0047650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76506">
              <w:rPr>
                <w:rFonts w:ascii="Angsana New" w:hAnsi="Angsana New"/>
                <w:color w:val="000000"/>
                <w:sz w:val="30"/>
                <w:szCs w:val="30"/>
                <w:cs/>
              </w:rPr>
              <w:t>228.42</w:t>
            </w:r>
          </w:p>
        </w:tc>
        <w:tc>
          <w:tcPr>
            <w:tcW w:w="236" w:type="dxa"/>
            <w:shd w:val="clear" w:color="auto" w:fill="auto"/>
          </w:tcPr>
          <w:p w14:paraId="2FC16C73" w14:textId="77777777" w:rsidR="00602C67" w:rsidRPr="002F0635" w:rsidRDefault="00602C6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E938A" w14:textId="0D3E72A9" w:rsidR="00602C67" w:rsidRPr="00494247" w:rsidRDefault="00602C6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635">
              <w:rPr>
                <w:rFonts w:ascii="Angsana New" w:hAnsi="Angsana New"/>
                <w:color w:val="000000"/>
                <w:sz w:val="30"/>
                <w:szCs w:val="30"/>
              </w:rPr>
              <w:t>247,540,065.76</w:t>
            </w:r>
          </w:p>
        </w:tc>
      </w:tr>
      <w:tr w:rsidR="00602C67" w:rsidRPr="00494247" w14:paraId="1F7C0A92" w14:textId="77777777" w:rsidTr="005F7658">
        <w:trPr>
          <w:trHeight w:val="149"/>
        </w:trPr>
        <w:tc>
          <w:tcPr>
            <w:tcW w:w="5130" w:type="dxa"/>
          </w:tcPr>
          <w:p w14:paraId="25C91051" w14:textId="77777777" w:rsidR="00602C67" w:rsidRPr="00D3269C" w:rsidRDefault="00602C67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92E04" w14:textId="0E04549B" w:rsidR="00602C67" w:rsidRPr="00D3269C" w:rsidRDefault="00476506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76506">
              <w:rPr>
                <w:rFonts w:ascii="Angsana New" w:hAnsi="Angsana New"/>
                <w:color w:val="000000"/>
                <w:sz w:val="30"/>
                <w:szCs w:val="30"/>
                <w:cs/>
              </w:rPr>
              <w:t>182</w:t>
            </w:r>
            <w:r w:rsidRPr="0047650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76506">
              <w:rPr>
                <w:rFonts w:ascii="Angsana New" w:hAnsi="Angsana New"/>
                <w:color w:val="000000"/>
                <w:sz w:val="30"/>
                <w:szCs w:val="30"/>
                <w:cs/>
              </w:rPr>
              <w:t>837</w:t>
            </w:r>
            <w:r w:rsidRPr="0047650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76506">
              <w:rPr>
                <w:rFonts w:ascii="Angsana New" w:hAnsi="Angsana New"/>
                <w:color w:val="000000"/>
                <w:sz w:val="30"/>
                <w:szCs w:val="30"/>
                <w:cs/>
              </w:rPr>
              <w:t>228.42</w:t>
            </w:r>
          </w:p>
        </w:tc>
        <w:tc>
          <w:tcPr>
            <w:tcW w:w="236" w:type="dxa"/>
            <w:shd w:val="clear" w:color="auto" w:fill="auto"/>
          </w:tcPr>
          <w:p w14:paraId="5DF98AFC" w14:textId="77777777" w:rsidR="00602C67" w:rsidRPr="002F0635" w:rsidRDefault="00602C6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654E5C" w14:textId="1E592BFF" w:rsidR="00602C67" w:rsidRPr="00D3269C" w:rsidRDefault="00602C6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635">
              <w:rPr>
                <w:rFonts w:ascii="Angsana New" w:hAnsi="Angsana New"/>
                <w:color w:val="000000"/>
                <w:sz w:val="30"/>
                <w:szCs w:val="30"/>
              </w:rPr>
              <w:t>247,540,065.76</w:t>
            </w:r>
          </w:p>
        </w:tc>
      </w:tr>
    </w:tbl>
    <w:p w14:paraId="22475578" w14:textId="3B6EB341" w:rsidR="00756BFE" w:rsidRPr="00756BFE" w:rsidRDefault="00756BFE" w:rsidP="000A54D7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56BF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73B69">
        <w:rPr>
          <w:rFonts w:ascii="Angsana New" w:hAnsi="Angsana New"/>
          <w:sz w:val="30"/>
          <w:szCs w:val="30"/>
          <w:lang w:val="en-US"/>
        </w:rPr>
        <w:t>3</w:t>
      </w:r>
      <w:r w:rsidR="000650D9">
        <w:rPr>
          <w:rFonts w:ascii="Angsana New" w:hAnsi="Angsana New"/>
          <w:sz w:val="30"/>
          <w:szCs w:val="30"/>
          <w:lang w:val="en-US"/>
        </w:rPr>
        <w:t>1</w:t>
      </w:r>
      <w:r w:rsidR="00373B69">
        <w:rPr>
          <w:rFonts w:ascii="Angsana New" w:hAnsi="Angsana New"/>
          <w:sz w:val="30"/>
          <w:szCs w:val="30"/>
          <w:lang w:val="en-US"/>
        </w:rPr>
        <w:t xml:space="preserve"> </w:t>
      </w:r>
      <w:r w:rsidR="000650D9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373B6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73B69">
        <w:rPr>
          <w:rFonts w:ascii="Angsana New" w:hAnsi="Angsana New"/>
          <w:sz w:val="30"/>
          <w:szCs w:val="30"/>
          <w:lang w:val="en-US"/>
        </w:rPr>
        <w:t xml:space="preserve">2567 </w:t>
      </w:r>
      <w:r w:rsidR="000650D9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8A1034">
        <w:rPr>
          <w:rFonts w:ascii="Angsana New" w:hAnsi="Angsana New"/>
          <w:sz w:val="30"/>
          <w:szCs w:val="30"/>
        </w:rPr>
        <w:t>256</w:t>
      </w:r>
      <w:r w:rsidR="002F7E2B">
        <w:rPr>
          <w:rFonts w:ascii="Angsana New" w:hAnsi="Angsana New"/>
          <w:sz w:val="30"/>
          <w:szCs w:val="30"/>
          <w:lang w:val="en-US"/>
        </w:rPr>
        <w:t>6</w:t>
      </w:r>
      <w:r w:rsidRPr="00756BFE">
        <w:rPr>
          <w:rFonts w:ascii="Angsana New" w:hAnsi="Angsana New"/>
          <w:sz w:val="30"/>
          <w:szCs w:val="30"/>
          <w:cs/>
        </w:rPr>
        <w:t xml:space="preserve"> </w:t>
      </w:r>
      <w:r w:rsidR="00E0248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56BFE">
        <w:rPr>
          <w:rFonts w:ascii="Angsana New" w:hAnsi="Angsana New"/>
          <w:sz w:val="30"/>
          <w:szCs w:val="30"/>
          <w:cs/>
        </w:rPr>
        <w:t xml:space="preserve"> มีเงินเบิกเกินบัญชีธนาคารและเงินกู้ยืมระยะสั้นกับธนาคาร </w:t>
      </w:r>
      <w:r w:rsidR="008A1034">
        <w:rPr>
          <w:rFonts w:ascii="Angsana New" w:hAnsi="Angsana New"/>
          <w:sz w:val="30"/>
          <w:szCs w:val="30"/>
        </w:rPr>
        <w:t>2</w:t>
      </w:r>
      <w:r w:rsidRPr="00756BFE">
        <w:rPr>
          <w:rFonts w:ascii="Angsana New" w:hAnsi="Angsana New"/>
          <w:sz w:val="30"/>
          <w:szCs w:val="30"/>
          <w:cs/>
        </w:rPr>
        <w:t xml:space="preserve"> แห่ง วงเงินรว</w:t>
      </w:r>
      <w:r w:rsidRPr="00C532F9">
        <w:rPr>
          <w:rFonts w:ascii="Angsana New" w:hAnsi="Angsana New"/>
          <w:sz w:val="30"/>
          <w:szCs w:val="30"/>
          <w:cs/>
        </w:rPr>
        <w:t xml:space="preserve">ม </w:t>
      </w:r>
      <w:r w:rsidR="008A1034" w:rsidRPr="00C532F9">
        <w:rPr>
          <w:rFonts w:ascii="Angsana New" w:hAnsi="Angsana New"/>
          <w:sz w:val="30"/>
          <w:szCs w:val="30"/>
        </w:rPr>
        <w:t>570.54</w:t>
      </w:r>
      <w:r w:rsidRPr="00C532F9">
        <w:rPr>
          <w:rFonts w:ascii="Angsana New" w:hAnsi="Angsana New"/>
          <w:sz w:val="30"/>
          <w:szCs w:val="30"/>
          <w:cs/>
        </w:rPr>
        <w:t xml:space="preserve"> ล้าน</w:t>
      </w:r>
      <w:r w:rsidRPr="00756BFE">
        <w:rPr>
          <w:rFonts w:ascii="Angsana New" w:hAnsi="Angsana New"/>
          <w:sz w:val="30"/>
          <w:szCs w:val="30"/>
          <w:cs/>
        </w:rPr>
        <w:t>บาท</w:t>
      </w:r>
      <w:r w:rsidR="00D160D2">
        <w:rPr>
          <w:rFonts w:ascii="Angsana New" w:hAnsi="Angsana New" w:hint="cs"/>
          <w:sz w:val="30"/>
          <w:szCs w:val="30"/>
          <w:cs/>
        </w:rPr>
        <w:t xml:space="preserve"> </w:t>
      </w:r>
      <w:r w:rsidRPr="00756BFE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Pr="00756BFE">
        <w:rPr>
          <w:rFonts w:ascii="Angsana New" w:hAnsi="Angsana New"/>
          <w:sz w:val="30"/>
          <w:szCs w:val="30"/>
        </w:rPr>
        <w:t xml:space="preserve">MLR </w:t>
      </w:r>
      <w:r w:rsidRPr="00756BFE">
        <w:rPr>
          <w:rFonts w:ascii="Angsana New" w:hAnsi="Angsana New"/>
          <w:sz w:val="30"/>
          <w:szCs w:val="30"/>
          <w:cs/>
        </w:rPr>
        <w:t xml:space="preserve">ถึง </w:t>
      </w:r>
      <w:r w:rsidRPr="00756BFE">
        <w:rPr>
          <w:rFonts w:ascii="Angsana New" w:hAnsi="Angsana New"/>
          <w:sz w:val="30"/>
          <w:szCs w:val="30"/>
        </w:rPr>
        <w:t xml:space="preserve">MOR </w:t>
      </w:r>
      <w:r w:rsidRPr="00756BFE">
        <w:rPr>
          <w:rFonts w:ascii="Angsana New" w:hAnsi="Angsana New"/>
          <w:sz w:val="30"/>
          <w:szCs w:val="30"/>
          <w:cs/>
        </w:rPr>
        <w:t>ต่อปี ค้ำประกันโดย</w:t>
      </w:r>
      <w:r w:rsidR="00BE6E87">
        <w:rPr>
          <w:rFonts w:ascii="Angsana New" w:hAnsi="Angsana New" w:hint="cs"/>
          <w:sz w:val="30"/>
          <w:szCs w:val="30"/>
          <w:cs/>
        </w:rPr>
        <w:t>การ</w:t>
      </w:r>
      <w:r w:rsidRPr="00756BFE">
        <w:rPr>
          <w:rFonts w:ascii="Angsana New" w:hAnsi="Angsana New"/>
          <w:sz w:val="30"/>
          <w:szCs w:val="30"/>
          <w:cs/>
        </w:rPr>
        <w:t>จดจำนองที่ดินบางส่วน อาคารและสิ่งปลูกสร้าง บางส่</w:t>
      </w:r>
      <w:r w:rsidRPr="0089089E">
        <w:rPr>
          <w:rFonts w:ascii="Angsana New" w:hAnsi="Angsana New"/>
          <w:sz w:val="30"/>
          <w:szCs w:val="30"/>
          <w:cs/>
        </w:rPr>
        <w:t xml:space="preserve">วน  </w:t>
      </w:r>
      <w:r w:rsidRPr="00957722">
        <w:rPr>
          <w:rFonts w:ascii="Angsana New" w:hAnsi="Angsana New"/>
          <w:sz w:val="30"/>
          <w:szCs w:val="30"/>
          <w:cs/>
        </w:rPr>
        <w:t xml:space="preserve">ตามหมายเหตุ </w:t>
      </w:r>
      <w:r w:rsidR="00BD32FA" w:rsidRPr="005F7658">
        <w:rPr>
          <w:rFonts w:ascii="Angsana New" w:hAnsi="Angsana New"/>
          <w:sz w:val="30"/>
          <w:szCs w:val="30"/>
        </w:rPr>
        <w:t>1</w:t>
      </w:r>
      <w:r w:rsidR="00957722" w:rsidRPr="005F7658">
        <w:rPr>
          <w:rFonts w:ascii="Angsana New" w:hAnsi="Angsana New"/>
          <w:sz w:val="30"/>
          <w:szCs w:val="30"/>
        </w:rPr>
        <w:t>1</w:t>
      </w:r>
      <w:r w:rsidR="004C147E" w:rsidRPr="005F7658">
        <w:rPr>
          <w:rFonts w:ascii="Angsana New" w:hAnsi="Angsana New"/>
          <w:sz w:val="30"/>
          <w:szCs w:val="30"/>
        </w:rPr>
        <w:t xml:space="preserve"> </w:t>
      </w:r>
      <w:r w:rsidR="00535BD1" w:rsidRPr="005F7658">
        <w:rPr>
          <w:rFonts w:ascii="Angsana New" w:hAnsi="Angsana New" w:hint="cs"/>
          <w:sz w:val="30"/>
          <w:szCs w:val="30"/>
          <w:cs/>
        </w:rPr>
        <w:t>และ</w:t>
      </w:r>
      <w:r w:rsidR="004C147E" w:rsidRPr="005F7658">
        <w:rPr>
          <w:rFonts w:ascii="Angsana New" w:hAnsi="Angsana New" w:hint="cs"/>
          <w:sz w:val="30"/>
          <w:szCs w:val="30"/>
          <w:cs/>
        </w:rPr>
        <w:t xml:space="preserve"> </w:t>
      </w:r>
      <w:r w:rsidR="0089089E" w:rsidRPr="005F7658">
        <w:rPr>
          <w:rFonts w:ascii="Angsana New" w:hAnsi="Angsana New"/>
          <w:sz w:val="30"/>
          <w:szCs w:val="30"/>
          <w:lang w:val="en-US"/>
        </w:rPr>
        <w:t>1</w:t>
      </w:r>
      <w:r w:rsidR="00957722" w:rsidRPr="005F7658">
        <w:rPr>
          <w:rFonts w:ascii="Angsana New" w:hAnsi="Angsana New"/>
          <w:sz w:val="30"/>
          <w:szCs w:val="30"/>
          <w:lang w:val="en-US"/>
        </w:rPr>
        <w:t>2</w:t>
      </w:r>
    </w:p>
    <w:p w14:paraId="15EEF2C1" w14:textId="03DF4089" w:rsidR="00B3585A" w:rsidRPr="009D3A59" w:rsidRDefault="00B3585A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9D3A59">
        <w:rPr>
          <w:rFonts w:ascii="Angsana New" w:hAnsi="Angsana New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 </w:t>
      </w:r>
    </w:p>
    <w:tbl>
      <w:tblPr>
        <w:tblW w:w="1012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54"/>
        <w:gridCol w:w="1716"/>
        <w:gridCol w:w="1716"/>
        <w:gridCol w:w="236"/>
        <w:gridCol w:w="1716"/>
        <w:gridCol w:w="1787"/>
      </w:tblGrid>
      <w:tr w:rsidR="002922F0" w:rsidRPr="00494247" w14:paraId="5E009093" w14:textId="77777777" w:rsidTr="00495837">
        <w:tc>
          <w:tcPr>
            <w:tcW w:w="2954" w:type="dxa"/>
          </w:tcPr>
          <w:p w14:paraId="0AE38FA9" w14:textId="77777777" w:rsidR="002922F0" w:rsidRPr="00494247" w:rsidRDefault="002922F0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23" w:name="_Hlk146544449"/>
          </w:p>
        </w:tc>
        <w:tc>
          <w:tcPr>
            <w:tcW w:w="1716" w:type="dxa"/>
          </w:tcPr>
          <w:p w14:paraId="11E31312" w14:textId="77777777" w:rsidR="002922F0" w:rsidRPr="00494247" w:rsidRDefault="002922F0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</w:tcPr>
          <w:p w14:paraId="4CD02DEE" w14:textId="0AA25D54" w:rsidR="002922F0" w:rsidRPr="00494247" w:rsidRDefault="002922F0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D8DF4" w14:textId="1F459E21" w:rsidR="002922F0" w:rsidRPr="00494247" w:rsidRDefault="002922F0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03" w:type="dxa"/>
            <w:gridSpan w:val="2"/>
          </w:tcPr>
          <w:p w14:paraId="570B0D0D" w14:textId="2F2397A6" w:rsidR="002922F0" w:rsidRPr="00494247" w:rsidRDefault="002922F0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B0858" w:rsidRPr="00494247" w14:paraId="0F24ED21" w14:textId="77777777" w:rsidTr="00495837">
        <w:tc>
          <w:tcPr>
            <w:tcW w:w="2954" w:type="dxa"/>
          </w:tcPr>
          <w:p w14:paraId="1EE1CF1F" w14:textId="77777777" w:rsidR="007B0858" w:rsidRPr="00494247" w:rsidRDefault="007B0858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32" w:type="dxa"/>
            <w:gridSpan w:val="2"/>
          </w:tcPr>
          <w:p w14:paraId="6A1A7E07" w14:textId="4A3FC767" w:rsidR="007B0858" w:rsidRPr="00494247" w:rsidRDefault="007B0858" w:rsidP="000A54D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61C2CA" w14:textId="77777777" w:rsidR="007B0858" w:rsidRPr="00494247" w:rsidRDefault="007B0858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03" w:type="dxa"/>
            <w:gridSpan w:val="2"/>
          </w:tcPr>
          <w:p w14:paraId="627A769A" w14:textId="0BD187AC" w:rsidR="007B0858" w:rsidRPr="00494247" w:rsidRDefault="007B0858" w:rsidP="000A54D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858" w:rsidRPr="00494247" w14:paraId="3085C691" w14:textId="77777777" w:rsidTr="00495837">
        <w:tc>
          <w:tcPr>
            <w:tcW w:w="2954" w:type="dxa"/>
          </w:tcPr>
          <w:p w14:paraId="56B743F9" w14:textId="77777777" w:rsidR="007B0858" w:rsidRPr="00494247" w:rsidRDefault="007B0858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6" w:type="dxa"/>
          </w:tcPr>
          <w:p w14:paraId="4CBBD96F" w14:textId="6978168D" w:rsidR="007B0858" w:rsidRPr="00D044B5" w:rsidRDefault="00305460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716" w:type="dxa"/>
          </w:tcPr>
          <w:p w14:paraId="462D8997" w14:textId="235A00BD" w:rsidR="007B0858" w:rsidRPr="00D044B5" w:rsidRDefault="007B0858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3AC488F" w14:textId="53678A32" w:rsidR="007B0858" w:rsidRPr="00D044B5" w:rsidRDefault="007B0858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16" w:type="dxa"/>
          </w:tcPr>
          <w:p w14:paraId="4FB788DD" w14:textId="5D25E6A3" w:rsidR="007B0858" w:rsidRPr="00D044B5" w:rsidRDefault="00305460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787" w:type="dxa"/>
          </w:tcPr>
          <w:p w14:paraId="5CD9F480" w14:textId="65D9CCD6" w:rsidR="007B0858" w:rsidRPr="00D044B5" w:rsidRDefault="007B0858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</w:tr>
      <w:tr w:rsidR="009F5FC5" w:rsidRPr="00494247" w14:paraId="299DDECE" w14:textId="77777777" w:rsidTr="00495837">
        <w:trPr>
          <w:trHeight w:val="203"/>
        </w:trPr>
        <w:tc>
          <w:tcPr>
            <w:tcW w:w="2954" w:type="dxa"/>
          </w:tcPr>
          <w:p w14:paraId="171F6A04" w14:textId="3BA95E5D" w:rsidR="009F5FC5" w:rsidRPr="00494247" w:rsidRDefault="009F5FC5" w:rsidP="000A54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716" w:type="dxa"/>
          </w:tcPr>
          <w:p w14:paraId="3A8AEBF7" w14:textId="77777777" w:rsidR="009F5FC5" w:rsidRPr="00F4526A" w:rsidRDefault="009F5FC5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</w:tcPr>
          <w:p w14:paraId="72DA4D43" w14:textId="5C7CCB2A" w:rsidR="009F5FC5" w:rsidRPr="00F4526A" w:rsidRDefault="009F5FC5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B8C9B2" w14:textId="05358FCD" w:rsidR="009F5FC5" w:rsidRPr="00F4526A" w:rsidRDefault="009F5FC5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2B32DDEB" w14:textId="23F9E451" w:rsidR="009F5FC5" w:rsidRPr="00F4526A" w:rsidRDefault="009F5FC5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7" w:type="dxa"/>
          </w:tcPr>
          <w:p w14:paraId="741375DF" w14:textId="09230F0F" w:rsidR="009F5FC5" w:rsidRPr="00494247" w:rsidRDefault="009F5FC5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528A5" w:rsidRPr="00494247" w14:paraId="26F2C42E" w14:textId="77777777" w:rsidTr="005F7658">
        <w:trPr>
          <w:trHeight w:val="203"/>
        </w:trPr>
        <w:tc>
          <w:tcPr>
            <w:tcW w:w="2954" w:type="dxa"/>
          </w:tcPr>
          <w:p w14:paraId="07BDBE5F" w14:textId="038FA7AB" w:rsidR="009F5FC5" w:rsidRPr="007A44B1" w:rsidRDefault="009F5FC5" w:rsidP="000A54D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716" w:type="dxa"/>
            <w:shd w:val="clear" w:color="auto" w:fill="auto"/>
          </w:tcPr>
          <w:p w14:paraId="6D1CAB97" w14:textId="67B4C494" w:rsidR="009F5FC5" w:rsidRPr="00F4526A" w:rsidRDefault="00466AAB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6AAB">
              <w:rPr>
                <w:rFonts w:ascii="Angsana New" w:hAnsi="Angsana New"/>
                <w:color w:val="000000"/>
                <w:sz w:val="30"/>
                <w:szCs w:val="30"/>
                <w:cs/>
              </w:rPr>
              <w:t>12</w:t>
            </w:r>
            <w:r w:rsidRPr="00466AA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66AAB">
              <w:rPr>
                <w:rFonts w:ascii="Angsana New" w:hAnsi="Angsana New"/>
                <w:color w:val="000000"/>
                <w:sz w:val="30"/>
                <w:szCs w:val="30"/>
                <w:cs/>
              </w:rPr>
              <w:t>211</w:t>
            </w:r>
            <w:r w:rsidRPr="00466AA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66AAB">
              <w:rPr>
                <w:rFonts w:ascii="Angsana New" w:hAnsi="Angsana New"/>
                <w:color w:val="000000"/>
                <w:sz w:val="30"/>
                <w:szCs w:val="30"/>
                <w:cs/>
              </w:rPr>
              <w:t>862.42</w:t>
            </w:r>
          </w:p>
        </w:tc>
        <w:tc>
          <w:tcPr>
            <w:tcW w:w="1716" w:type="dxa"/>
            <w:shd w:val="clear" w:color="auto" w:fill="auto"/>
          </w:tcPr>
          <w:p w14:paraId="20F5E0C9" w14:textId="216FCD6F" w:rsidR="009F5FC5" w:rsidRPr="00F4526A" w:rsidRDefault="00BC373D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  <w:r w:rsidR="009F5FC5" w:rsidRPr="009F65A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949</w:t>
            </w:r>
            <w:r w:rsidR="009F5FC5" w:rsidRPr="009F65A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210</w:t>
            </w:r>
            <w:r w:rsidR="009F5FC5" w:rsidRPr="009F65A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24749955" w14:textId="4A93BE3C" w:rsidR="009F5FC5" w:rsidRPr="00F4526A" w:rsidRDefault="009F5FC5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153CF6F7" w14:textId="27B0434F" w:rsidR="009F5FC5" w:rsidRPr="00F4526A" w:rsidRDefault="00187054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7054">
              <w:rPr>
                <w:rFonts w:ascii="Angsana New" w:hAnsi="Angsana New"/>
                <w:color w:val="000000"/>
                <w:sz w:val="30"/>
                <w:szCs w:val="30"/>
                <w:cs/>
              </w:rPr>
              <w:t>12</w:t>
            </w:r>
            <w:r w:rsidRPr="0018705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87054">
              <w:rPr>
                <w:rFonts w:ascii="Angsana New" w:hAnsi="Angsana New"/>
                <w:color w:val="000000"/>
                <w:sz w:val="30"/>
                <w:szCs w:val="30"/>
                <w:cs/>
              </w:rPr>
              <w:t>211</w:t>
            </w:r>
            <w:r w:rsidRPr="0018705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87054">
              <w:rPr>
                <w:rFonts w:ascii="Angsana New" w:hAnsi="Angsana New"/>
                <w:color w:val="000000"/>
                <w:sz w:val="30"/>
                <w:szCs w:val="30"/>
                <w:cs/>
              </w:rPr>
              <w:t>862.42</w:t>
            </w:r>
          </w:p>
        </w:tc>
        <w:tc>
          <w:tcPr>
            <w:tcW w:w="1787" w:type="dxa"/>
            <w:shd w:val="clear" w:color="auto" w:fill="auto"/>
          </w:tcPr>
          <w:p w14:paraId="16A3DA1A" w14:textId="4997C933" w:rsidR="009F5FC5" w:rsidRPr="007A44B1" w:rsidRDefault="00BC373D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  <w:r w:rsidR="009F5FC5" w:rsidRPr="00C23C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949</w:t>
            </w:r>
            <w:r w:rsidR="009F5FC5" w:rsidRPr="00C23C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210</w:t>
            </w:r>
            <w:r w:rsidR="009F5FC5" w:rsidRPr="00C23C6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0528A5" w:rsidRPr="00494247" w14:paraId="474CDEAF" w14:textId="77777777" w:rsidTr="005F7658">
        <w:trPr>
          <w:trHeight w:val="203"/>
        </w:trPr>
        <w:tc>
          <w:tcPr>
            <w:tcW w:w="2954" w:type="dxa"/>
          </w:tcPr>
          <w:p w14:paraId="238D63C9" w14:textId="2250865A" w:rsidR="009F5FC5" w:rsidRPr="00B3585A" w:rsidRDefault="009F5FC5" w:rsidP="000A54D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  <w:r w:rsidRPr="00AD00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716" w:type="dxa"/>
            <w:shd w:val="clear" w:color="auto" w:fill="auto"/>
          </w:tcPr>
          <w:p w14:paraId="0239EA51" w14:textId="39FB1F78" w:rsidR="009F5FC5" w:rsidRPr="00F4526A" w:rsidRDefault="00476506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6506">
              <w:rPr>
                <w:rFonts w:ascii="Angsana New" w:hAnsi="Angsana New"/>
                <w:color w:val="000000"/>
                <w:sz w:val="30"/>
                <w:szCs w:val="30"/>
                <w:cs/>
              </w:rPr>
              <w:t>930</w:t>
            </w:r>
            <w:r w:rsidRPr="0047650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76506">
              <w:rPr>
                <w:rFonts w:ascii="Angsana New" w:hAnsi="Angsana New"/>
                <w:color w:val="000000"/>
                <w:sz w:val="30"/>
                <w:szCs w:val="30"/>
                <w:cs/>
              </w:rPr>
              <w:t>503.43</w:t>
            </w:r>
          </w:p>
        </w:tc>
        <w:tc>
          <w:tcPr>
            <w:tcW w:w="1716" w:type="dxa"/>
            <w:shd w:val="clear" w:color="auto" w:fill="auto"/>
          </w:tcPr>
          <w:p w14:paraId="02DEE62B" w14:textId="2661E2D6" w:rsidR="009F5FC5" w:rsidRPr="000F14F6" w:rsidRDefault="00BC373D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9F5FC5" w:rsidRPr="00B6132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384</w:t>
            </w:r>
            <w:r w:rsidR="009F5FC5" w:rsidRPr="00B6132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378</w:t>
            </w:r>
            <w:r w:rsidR="009F5FC5" w:rsidRPr="00B6132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3C30B0B4" w14:textId="77777777" w:rsidR="009F5FC5" w:rsidRPr="00F4526A" w:rsidRDefault="009F5FC5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32F7B2E4" w14:textId="19C02A2D" w:rsidR="009F5FC5" w:rsidRPr="008125FF" w:rsidRDefault="009A4B4F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A4B4F">
              <w:rPr>
                <w:rFonts w:ascii="Angsana New" w:hAnsi="Angsana New"/>
                <w:color w:val="000000"/>
                <w:sz w:val="30"/>
                <w:szCs w:val="30"/>
                <w:cs/>
              </w:rPr>
              <w:t>929</w:t>
            </w:r>
            <w:r w:rsidRPr="009A4B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A4B4F">
              <w:rPr>
                <w:rFonts w:ascii="Angsana New" w:hAnsi="Angsana New"/>
                <w:color w:val="000000"/>
                <w:sz w:val="30"/>
                <w:szCs w:val="30"/>
                <w:cs/>
              </w:rPr>
              <w:t>456.84</w:t>
            </w:r>
          </w:p>
        </w:tc>
        <w:tc>
          <w:tcPr>
            <w:tcW w:w="1787" w:type="dxa"/>
            <w:shd w:val="clear" w:color="auto" w:fill="auto"/>
          </w:tcPr>
          <w:p w14:paraId="26A94871" w14:textId="4A3A25AD" w:rsidR="009F5FC5" w:rsidRPr="00A85698" w:rsidRDefault="00BC373D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189</w:t>
            </w:r>
            <w:r w:rsidR="009F5FC5" w:rsidRPr="000218A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754</w:t>
            </w:r>
            <w:r w:rsidR="009F5FC5" w:rsidRPr="000218A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</w:p>
        </w:tc>
      </w:tr>
      <w:tr w:rsidR="003C32B5" w:rsidRPr="00494247" w14:paraId="79226EEC" w14:textId="77777777" w:rsidTr="00DD7689">
        <w:trPr>
          <w:trHeight w:val="203"/>
        </w:trPr>
        <w:tc>
          <w:tcPr>
            <w:tcW w:w="2954" w:type="dxa"/>
          </w:tcPr>
          <w:p w14:paraId="49CDA728" w14:textId="62DFFAA6" w:rsidR="009F5FC5" w:rsidRPr="007A44B1" w:rsidRDefault="009F5FC5" w:rsidP="000A54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เจ้าหนี้หมุนเวียนอื่น  </w:t>
            </w:r>
          </w:p>
        </w:tc>
        <w:tc>
          <w:tcPr>
            <w:tcW w:w="1716" w:type="dxa"/>
            <w:shd w:val="clear" w:color="auto" w:fill="auto"/>
          </w:tcPr>
          <w:p w14:paraId="40BA607E" w14:textId="77777777" w:rsidR="009F5FC5" w:rsidRPr="00F4526A" w:rsidRDefault="009F5FC5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597E2B45" w14:textId="67EB1610" w:rsidR="009F5FC5" w:rsidRPr="00F4526A" w:rsidRDefault="009F5FC5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0F3DDC" w14:textId="6C00104C" w:rsidR="009F5FC5" w:rsidRPr="00F4526A" w:rsidRDefault="009F5FC5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71929906" w14:textId="44471577" w:rsidR="009F5FC5" w:rsidRPr="00F4526A" w:rsidRDefault="009F5FC5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7" w:type="dxa"/>
            <w:shd w:val="clear" w:color="auto" w:fill="auto"/>
          </w:tcPr>
          <w:p w14:paraId="09395FF2" w14:textId="77777777" w:rsidR="009F5FC5" w:rsidRPr="007A44B1" w:rsidRDefault="009F5FC5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528A5" w:rsidRPr="00494247" w14:paraId="45A2AD8D" w14:textId="77777777" w:rsidTr="005F7658">
        <w:trPr>
          <w:trHeight w:val="203"/>
        </w:trPr>
        <w:tc>
          <w:tcPr>
            <w:tcW w:w="2954" w:type="dxa"/>
          </w:tcPr>
          <w:p w14:paraId="197BDC11" w14:textId="146D6D9A" w:rsidR="009F5FC5" w:rsidRPr="007A44B1" w:rsidRDefault="009F5FC5" w:rsidP="000A54D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เจ้าหนี้ค่าสินทรัพย์</w:t>
            </w:r>
          </w:p>
        </w:tc>
        <w:tc>
          <w:tcPr>
            <w:tcW w:w="1716" w:type="dxa"/>
            <w:shd w:val="clear" w:color="auto" w:fill="auto"/>
          </w:tcPr>
          <w:p w14:paraId="21B6079F" w14:textId="71F3228C" w:rsidR="009F5FC5" w:rsidRPr="00F4526A" w:rsidRDefault="00476506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716" w:type="dxa"/>
            <w:shd w:val="clear" w:color="auto" w:fill="auto"/>
          </w:tcPr>
          <w:p w14:paraId="68E1B3A5" w14:textId="0338107C" w:rsidR="009F5FC5" w:rsidRPr="00F4526A" w:rsidRDefault="00BC373D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9F5FC5"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504</w:t>
            </w:r>
            <w:r w:rsidR="009F5FC5"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464</w:t>
            </w:r>
            <w:r w:rsidR="009F5FC5"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0AE5E69F" w14:textId="18D97171" w:rsidR="009F5FC5" w:rsidRPr="00F4526A" w:rsidRDefault="009F5FC5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3FB64919" w14:textId="4E882C51" w:rsidR="009F5FC5" w:rsidRPr="00F4526A" w:rsidRDefault="001A7D39" w:rsidP="00AE3E3A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787" w:type="dxa"/>
            <w:shd w:val="clear" w:color="auto" w:fill="auto"/>
          </w:tcPr>
          <w:p w14:paraId="78C8AD06" w14:textId="72B56FDC" w:rsidR="009F5FC5" w:rsidRPr="007A44B1" w:rsidRDefault="00BC373D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504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464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</w:tr>
      <w:tr w:rsidR="000528A5" w:rsidRPr="00494247" w14:paraId="55E45470" w14:textId="77777777" w:rsidTr="005F7658">
        <w:trPr>
          <w:trHeight w:val="203"/>
        </w:trPr>
        <w:tc>
          <w:tcPr>
            <w:tcW w:w="2954" w:type="dxa"/>
          </w:tcPr>
          <w:p w14:paraId="46FD5231" w14:textId="0E375972" w:rsidR="009F5FC5" w:rsidRPr="007A44B1" w:rsidRDefault="009F5FC5" w:rsidP="000A54D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716" w:type="dxa"/>
            <w:shd w:val="clear" w:color="auto" w:fill="auto"/>
          </w:tcPr>
          <w:p w14:paraId="2FFCDA85" w14:textId="1567817D" w:rsidR="009F5FC5" w:rsidRPr="00F4526A" w:rsidRDefault="00776AB9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6AB9">
              <w:rPr>
                <w:rFonts w:ascii="Angsana New" w:hAnsi="Angsana New"/>
                <w:color w:val="000000"/>
                <w:sz w:val="30"/>
                <w:szCs w:val="30"/>
                <w:cs/>
              </w:rPr>
              <w:t>154</w:t>
            </w:r>
            <w:r w:rsidRPr="00776A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76AB9">
              <w:rPr>
                <w:rFonts w:ascii="Angsana New" w:hAnsi="Angsana New"/>
                <w:color w:val="000000"/>
                <w:sz w:val="30"/>
                <w:szCs w:val="30"/>
                <w:cs/>
              </w:rPr>
              <w:t>720.36</w:t>
            </w:r>
          </w:p>
        </w:tc>
        <w:tc>
          <w:tcPr>
            <w:tcW w:w="1716" w:type="dxa"/>
            <w:shd w:val="clear" w:color="auto" w:fill="auto"/>
          </w:tcPr>
          <w:p w14:paraId="57223235" w14:textId="07C4A1B1" w:rsidR="009F5FC5" w:rsidRPr="00F4526A" w:rsidRDefault="00BC373D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9F5FC5"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120</w:t>
            </w:r>
            <w:r w:rsidR="009F5FC5"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729</w:t>
            </w:r>
            <w:r w:rsidR="009F5FC5"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</w:p>
        </w:tc>
        <w:tc>
          <w:tcPr>
            <w:tcW w:w="236" w:type="dxa"/>
            <w:shd w:val="clear" w:color="auto" w:fill="auto"/>
          </w:tcPr>
          <w:p w14:paraId="7863EF06" w14:textId="69615C63" w:rsidR="009F5FC5" w:rsidRPr="00F4526A" w:rsidRDefault="009F5FC5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7F470CDF" w14:textId="1C3EF1AC" w:rsidR="009F5FC5" w:rsidRPr="00F4526A" w:rsidRDefault="001A7D39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D39">
              <w:rPr>
                <w:rFonts w:ascii="Angsana New" w:hAnsi="Angsana New"/>
                <w:color w:val="000000"/>
                <w:sz w:val="30"/>
                <w:szCs w:val="30"/>
                <w:cs/>
              </w:rPr>
              <w:t>154</w:t>
            </w:r>
            <w:r w:rsidRPr="001A7D3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A7D39">
              <w:rPr>
                <w:rFonts w:ascii="Angsana New" w:hAnsi="Angsana New"/>
                <w:color w:val="000000"/>
                <w:sz w:val="30"/>
                <w:szCs w:val="30"/>
                <w:cs/>
              </w:rPr>
              <w:t>720.36</w:t>
            </w:r>
          </w:p>
        </w:tc>
        <w:tc>
          <w:tcPr>
            <w:tcW w:w="1787" w:type="dxa"/>
            <w:shd w:val="clear" w:color="auto" w:fill="auto"/>
          </w:tcPr>
          <w:p w14:paraId="32F7577E" w14:textId="30FCC0FD" w:rsidR="009F5FC5" w:rsidRPr="007A44B1" w:rsidRDefault="00BC373D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120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729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</w:p>
        </w:tc>
      </w:tr>
      <w:tr w:rsidR="00557D43" w:rsidRPr="00494247" w14:paraId="49FDF823" w14:textId="77777777" w:rsidTr="005F7658">
        <w:trPr>
          <w:trHeight w:val="203"/>
        </w:trPr>
        <w:tc>
          <w:tcPr>
            <w:tcW w:w="2954" w:type="dxa"/>
          </w:tcPr>
          <w:p w14:paraId="1B929404" w14:textId="5EE3E7CF" w:rsidR="009F5FC5" w:rsidRPr="007A44B1" w:rsidRDefault="009F5FC5" w:rsidP="000A54D7">
            <w:pPr>
              <w:tabs>
                <w:tab w:val="left" w:pos="8040"/>
              </w:tabs>
              <w:spacing w:line="240" w:lineRule="auto"/>
              <w:ind w:left="601" w:hanging="26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0AE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เงินประกัน-พื้นที่ให้เช่า</w:t>
            </w:r>
            <w:r w:rsidRPr="00100A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03DBA807" w14:textId="16A2FE52" w:rsidR="00EB3C96" w:rsidRPr="00F4526A" w:rsidRDefault="00776AB9" w:rsidP="000A54D7">
            <w:pP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94,000.00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6AF86F48" w14:textId="3047ED1A" w:rsidR="009F5FC5" w:rsidRPr="00F4526A" w:rsidRDefault="009F5FC5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94,000.00</w:t>
            </w:r>
          </w:p>
        </w:tc>
        <w:tc>
          <w:tcPr>
            <w:tcW w:w="236" w:type="dxa"/>
            <w:shd w:val="clear" w:color="auto" w:fill="auto"/>
          </w:tcPr>
          <w:p w14:paraId="740528DF" w14:textId="1C7C6341" w:rsidR="009F5FC5" w:rsidRPr="00F4526A" w:rsidRDefault="009F5FC5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3ADC208B" w14:textId="77777777" w:rsidR="005736A5" w:rsidRDefault="005736A5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1450DEE" w14:textId="5C18B4C7" w:rsidR="00EB3C96" w:rsidRPr="00F4526A" w:rsidRDefault="005736A5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36A5">
              <w:rPr>
                <w:rFonts w:ascii="Angsana New" w:hAnsi="Angsana New"/>
                <w:color w:val="000000"/>
                <w:sz w:val="30"/>
                <w:szCs w:val="30"/>
                <w:cs/>
              </w:rPr>
              <w:t>160</w:t>
            </w:r>
            <w:r w:rsidRPr="005736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736A5">
              <w:rPr>
                <w:rFonts w:ascii="Angsana New" w:hAnsi="Angsana New"/>
                <w:color w:val="000000"/>
                <w:sz w:val="30"/>
                <w:szCs w:val="30"/>
                <w:cs/>
              </w:rPr>
              <w:t>150.00</w:t>
            </w:r>
          </w:p>
        </w:tc>
        <w:tc>
          <w:tcPr>
            <w:tcW w:w="1787" w:type="dxa"/>
            <w:shd w:val="clear" w:color="auto" w:fill="auto"/>
          </w:tcPr>
          <w:p w14:paraId="232137A2" w14:textId="77777777" w:rsidR="00EB3C96" w:rsidRDefault="00EB3C96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F20021D" w14:textId="536C2931" w:rsidR="009F5FC5" w:rsidRPr="007A44B1" w:rsidRDefault="00BC373D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</w:tr>
      <w:tr w:rsidR="00557D43" w:rsidRPr="00494247" w14:paraId="02D158C4" w14:textId="77777777" w:rsidTr="005F7658">
        <w:trPr>
          <w:trHeight w:val="203"/>
        </w:trPr>
        <w:tc>
          <w:tcPr>
            <w:tcW w:w="2954" w:type="dxa"/>
          </w:tcPr>
          <w:p w14:paraId="4679AF52" w14:textId="73017223" w:rsidR="00D3205B" w:rsidRPr="007A44B1" w:rsidRDefault="00D3205B" w:rsidP="000A54D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เงินมัดจำรับค่าสินค้า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3F1AA65F" w14:textId="6BEC476B" w:rsidR="00D3205B" w:rsidRPr="00F4526A" w:rsidRDefault="00776AB9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6AB9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776A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76AB9">
              <w:rPr>
                <w:rFonts w:ascii="Angsana New" w:hAnsi="Angsana New"/>
                <w:color w:val="000000"/>
                <w:sz w:val="30"/>
                <w:szCs w:val="30"/>
                <w:cs/>
              </w:rPr>
              <w:t>371</w:t>
            </w:r>
            <w:r w:rsidRPr="00776A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76AB9">
              <w:rPr>
                <w:rFonts w:ascii="Angsana New" w:hAnsi="Angsana New"/>
                <w:color w:val="000000"/>
                <w:sz w:val="30"/>
                <w:szCs w:val="30"/>
                <w:cs/>
              </w:rPr>
              <w:t>282.94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764021AD" w14:textId="525FD3CA" w:rsidR="00D3205B" w:rsidRPr="00F4526A" w:rsidRDefault="00D3205B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1,252,229.25</w:t>
            </w:r>
          </w:p>
        </w:tc>
        <w:tc>
          <w:tcPr>
            <w:tcW w:w="236" w:type="dxa"/>
            <w:shd w:val="clear" w:color="auto" w:fill="auto"/>
          </w:tcPr>
          <w:p w14:paraId="5C59DC22" w14:textId="19F20F42" w:rsidR="00D3205B" w:rsidRPr="00F4526A" w:rsidRDefault="00D3205B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4547AC4A" w14:textId="4DF52EF3" w:rsidR="00D3205B" w:rsidRPr="00F4526A" w:rsidRDefault="005736A5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36A5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5736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736A5">
              <w:rPr>
                <w:rFonts w:ascii="Angsana New" w:hAnsi="Angsana New"/>
                <w:color w:val="000000"/>
                <w:sz w:val="30"/>
                <w:szCs w:val="30"/>
                <w:cs/>
              </w:rPr>
              <w:t>371</w:t>
            </w:r>
            <w:r w:rsidRPr="005736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736A5">
              <w:rPr>
                <w:rFonts w:ascii="Angsana New" w:hAnsi="Angsana New"/>
                <w:color w:val="000000"/>
                <w:sz w:val="30"/>
                <w:szCs w:val="30"/>
                <w:cs/>
              </w:rPr>
              <w:t>282.94</w:t>
            </w:r>
          </w:p>
        </w:tc>
        <w:tc>
          <w:tcPr>
            <w:tcW w:w="1787" w:type="dxa"/>
            <w:shd w:val="clear" w:color="auto" w:fill="auto"/>
          </w:tcPr>
          <w:p w14:paraId="2221B960" w14:textId="633FD43F" w:rsidR="00D3205B" w:rsidRPr="007A44B1" w:rsidRDefault="00BC373D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3205B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252</w:t>
            </w:r>
            <w:r w:rsidR="00D3205B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229</w:t>
            </w:r>
            <w:r w:rsidR="00D3205B"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</w:tc>
      </w:tr>
      <w:tr w:rsidR="00557D43" w:rsidRPr="00494247" w14:paraId="7282152D" w14:textId="77777777" w:rsidTr="00811A1F">
        <w:trPr>
          <w:trHeight w:val="203"/>
        </w:trPr>
        <w:tc>
          <w:tcPr>
            <w:tcW w:w="2954" w:type="dxa"/>
          </w:tcPr>
          <w:p w14:paraId="75BC386E" w14:textId="20B9F5DE" w:rsidR="00D3205B" w:rsidRPr="006A79F4" w:rsidRDefault="00D3205B" w:rsidP="000A54D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2CD6C936" w14:textId="47F58B15" w:rsidR="00D3205B" w:rsidRPr="00F4526A" w:rsidRDefault="001719BF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151C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5B15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B151C">
              <w:rPr>
                <w:rFonts w:ascii="Angsana New" w:hAnsi="Angsana New"/>
                <w:color w:val="000000"/>
                <w:sz w:val="30"/>
                <w:szCs w:val="30"/>
                <w:cs/>
              </w:rPr>
              <w:t>77</w:t>
            </w:r>
            <w:r w:rsidRPr="005B151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Pr="005B15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B151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903.80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5E164FCA" w14:textId="414CC1F3" w:rsidR="00D3205B" w:rsidRPr="00F4526A" w:rsidRDefault="00D3205B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9,094,898.67</w:t>
            </w:r>
          </w:p>
        </w:tc>
        <w:tc>
          <w:tcPr>
            <w:tcW w:w="236" w:type="dxa"/>
            <w:shd w:val="clear" w:color="auto" w:fill="auto"/>
          </w:tcPr>
          <w:p w14:paraId="5E6541C8" w14:textId="399D2EB9" w:rsidR="00D3205B" w:rsidRPr="00F4526A" w:rsidRDefault="00D3205B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50CDC8B3" w14:textId="26E7A8F0" w:rsidR="00D3205B" w:rsidRPr="00F4526A" w:rsidRDefault="00A31012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012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A3101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012">
              <w:rPr>
                <w:rFonts w:ascii="Angsana New" w:hAnsi="Angsana New"/>
                <w:color w:val="000000"/>
                <w:sz w:val="30"/>
                <w:szCs w:val="30"/>
                <w:cs/>
              </w:rPr>
              <w:t>38</w:t>
            </w:r>
            <w:r w:rsidRPr="00A3101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A3101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01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529.80</w:t>
            </w:r>
          </w:p>
        </w:tc>
        <w:tc>
          <w:tcPr>
            <w:tcW w:w="1787" w:type="dxa"/>
            <w:shd w:val="clear" w:color="auto" w:fill="auto"/>
          </w:tcPr>
          <w:p w14:paraId="72599A51" w14:textId="7CECE410" w:rsidR="00D3205B" w:rsidRPr="007A44B1" w:rsidRDefault="00BC373D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D3205B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933</w:t>
            </w:r>
            <w:r w:rsidR="00D3205B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144</w:t>
            </w:r>
            <w:r w:rsidR="00D3205B"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</w:tr>
      <w:tr w:rsidR="00392286" w:rsidRPr="00494247" w14:paraId="1C534F78" w14:textId="77777777" w:rsidTr="005F7658">
        <w:trPr>
          <w:trHeight w:val="203"/>
        </w:trPr>
        <w:tc>
          <w:tcPr>
            <w:tcW w:w="2954" w:type="dxa"/>
          </w:tcPr>
          <w:p w14:paraId="1186E269" w14:textId="452730F6" w:rsidR="00776AB9" w:rsidRPr="006A79F4" w:rsidRDefault="00776AB9" w:rsidP="000A54D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3320B987" w14:textId="0237C684" w:rsidR="00776AB9" w:rsidRPr="00F4526A" w:rsidRDefault="00776AB9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6AB9">
              <w:rPr>
                <w:rFonts w:ascii="Angsana New" w:hAnsi="Angsana New"/>
                <w:color w:val="000000"/>
                <w:sz w:val="30"/>
                <w:szCs w:val="30"/>
              </w:rPr>
              <w:t>2,376,228.74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03F57CB5" w14:textId="4DC94C76" w:rsidR="00776AB9" w:rsidRPr="00F4526A" w:rsidRDefault="00776AB9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890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710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4A85917C" w14:textId="03663B16" w:rsidR="00776AB9" w:rsidRPr="00F4526A" w:rsidRDefault="00776AB9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7EA88DF6" w14:textId="7046290D" w:rsidR="00776AB9" w:rsidRPr="00F4526A" w:rsidRDefault="00776AB9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5B7F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2F5B7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F5B7F">
              <w:rPr>
                <w:rFonts w:ascii="Angsana New" w:hAnsi="Angsana New"/>
                <w:color w:val="000000"/>
                <w:sz w:val="30"/>
                <w:szCs w:val="30"/>
                <w:cs/>
              </w:rPr>
              <w:t>371</w:t>
            </w:r>
            <w:r w:rsidRPr="002F5B7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F5B7F">
              <w:rPr>
                <w:rFonts w:ascii="Angsana New" w:hAnsi="Angsana New"/>
                <w:color w:val="000000"/>
                <w:sz w:val="30"/>
                <w:szCs w:val="30"/>
                <w:cs/>
              </w:rPr>
              <w:t>430.87</w:t>
            </w:r>
          </w:p>
        </w:tc>
        <w:tc>
          <w:tcPr>
            <w:tcW w:w="1787" w:type="dxa"/>
            <w:shd w:val="clear" w:color="auto" w:fill="auto"/>
          </w:tcPr>
          <w:p w14:paraId="7A57FB5E" w14:textId="60B4EFA4" w:rsidR="00776AB9" w:rsidRPr="007A44B1" w:rsidRDefault="00776AB9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890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570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</w:p>
        </w:tc>
      </w:tr>
      <w:tr w:rsidR="00392286" w:rsidRPr="00494247" w14:paraId="46B1C9FB" w14:textId="77777777" w:rsidTr="005F7658">
        <w:trPr>
          <w:trHeight w:val="203"/>
        </w:trPr>
        <w:tc>
          <w:tcPr>
            <w:tcW w:w="2954" w:type="dxa"/>
          </w:tcPr>
          <w:p w14:paraId="00F90A94" w14:textId="3A819EE9" w:rsidR="00776AB9" w:rsidRPr="006A79F4" w:rsidRDefault="00776AB9" w:rsidP="000A54D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เจ้าหนี้อื่นๆ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6D178423" w14:textId="1FAD7887" w:rsidR="00776AB9" w:rsidRPr="00F4526A" w:rsidRDefault="00466AAB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6AAB">
              <w:rPr>
                <w:rFonts w:ascii="Angsana New" w:hAnsi="Angsana New"/>
                <w:color w:val="000000"/>
                <w:sz w:val="30"/>
                <w:szCs w:val="30"/>
              </w:rPr>
              <w:t>3,791,270.40</w:t>
            </w:r>
          </w:p>
        </w:tc>
        <w:tc>
          <w:tcPr>
            <w:tcW w:w="1716" w:type="dxa"/>
            <w:shd w:val="clear" w:color="auto" w:fill="auto"/>
          </w:tcPr>
          <w:p w14:paraId="3A3531A5" w14:textId="5D03AE54" w:rsidR="00776AB9" w:rsidRPr="000F14F6" w:rsidRDefault="00776AB9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48545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291</w:t>
            </w:r>
            <w:r w:rsidRPr="0048545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315</w:t>
            </w:r>
            <w:r w:rsidRPr="0048545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25BE60C8" w14:textId="77777777" w:rsidR="00776AB9" w:rsidRPr="00F4526A" w:rsidRDefault="00776AB9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1393AA55" w14:textId="4652414A" w:rsidR="00776AB9" w:rsidRPr="008125FF" w:rsidRDefault="00AC7D27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C7D27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AC7D2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C7D27">
              <w:rPr>
                <w:rFonts w:ascii="Angsana New" w:hAnsi="Angsana New"/>
                <w:color w:val="000000"/>
                <w:sz w:val="30"/>
                <w:szCs w:val="30"/>
                <w:cs/>
              </w:rPr>
              <w:t>784</w:t>
            </w:r>
            <w:r w:rsidRPr="00AC7D2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C7D27">
              <w:rPr>
                <w:rFonts w:ascii="Angsana New" w:hAnsi="Angsana New"/>
                <w:color w:val="000000"/>
                <w:sz w:val="30"/>
                <w:szCs w:val="30"/>
                <w:cs/>
              </w:rPr>
              <w:t>183.96</w:t>
            </w:r>
          </w:p>
        </w:tc>
        <w:tc>
          <w:tcPr>
            <w:tcW w:w="1787" w:type="dxa"/>
            <w:shd w:val="clear" w:color="auto" w:fill="auto"/>
          </w:tcPr>
          <w:p w14:paraId="73595F81" w14:textId="2F703424" w:rsidR="00776AB9" w:rsidRPr="00A85698" w:rsidRDefault="00776AB9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120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548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</w:p>
        </w:tc>
      </w:tr>
      <w:tr w:rsidR="00392286" w:rsidRPr="00494247" w14:paraId="64F6B448" w14:textId="77777777" w:rsidTr="005F7658">
        <w:trPr>
          <w:trHeight w:val="203"/>
        </w:trPr>
        <w:tc>
          <w:tcPr>
            <w:tcW w:w="2954" w:type="dxa"/>
          </w:tcPr>
          <w:p w14:paraId="5E5E739A" w14:textId="2CF91E7B" w:rsidR="00776AB9" w:rsidRPr="006A79F4" w:rsidRDefault="00776AB9" w:rsidP="000A54D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Pr="00AA0CBC">
              <w:rPr>
                <w:rFonts w:ascii="Angsana New" w:hAnsi="Angsana New"/>
                <w:sz w:val="30"/>
                <w:szCs w:val="30"/>
                <w:cs/>
              </w:rPr>
              <w:t>รายการที่</w:t>
            </w:r>
            <w:r w:rsidRPr="00AD00F0">
              <w:rPr>
                <w:rFonts w:ascii="Angsana New" w:hAnsi="Angsana New"/>
                <w:sz w:val="30"/>
                <w:szCs w:val="30"/>
                <w:cs/>
              </w:rPr>
              <w:t>เกี่ยว</w:t>
            </w:r>
            <w:r w:rsidRPr="00AD00F0">
              <w:rPr>
                <w:rFonts w:ascii="Angsana New" w:hAnsi="Angsana New" w:hint="cs"/>
                <w:sz w:val="30"/>
                <w:szCs w:val="30"/>
                <w:cs/>
              </w:rPr>
              <w:t>ข้อง</w:t>
            </w:r>
            <w:r w:rsidRPr="00AD00F0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3061B000" w14:textId="08C2F403" w:rsidR="00776AB9" w:rsidRPr="00F4526A" w:rsidRDefault="000720E5" w:rsidP="000A54D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20E5">
              <w:rPr>
                <w:rFonts w:ascii="Angsana New" w:hAnsi="Angsana New"/>
                <w:color w:val="000000"/>
                <w:sz w:val="30"/>
                <w:szCs w:val="30"/>
              </w:rPr>
              <w:t>1,739,550.18</w:t>
            </w:r>
          </w:p>
        </w:tc>
        <w:tc>
          <w:tcPr>
            <w:tcW w:w="1716" w:type="dxa"/>
            <w:shd w:val="clear" w:color="auto" w:fill="auto"/>
          </w:tcPr>
          <w:p w14:paraId="51887EA5" w14:textId="4AC0B8C0" w:rsidR="00776AB9" w:rsidRPr="00F4526A" w:rsidRDefault="00776AB9" w:rsidP="000A54D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275F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043</w:t>
            </w:r>
            <w:r w:rsidRPr="00275F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585</w:t>
            </w:r>
            <w:r w:rsidRPr="00275F18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</w:p>
        </w:tc>
        <w:tc>
          <w:tcPr>
            <w:tcW w:w="236" w:type="dxa"/>
            <w:shd w:val="clear" w:color="auto" w:fill="auto"/>
          </w:tcPr>
          <w:p w14:paraId="36ED32CC" w14:textId="47D1AA8B" w:rsidR="00776AB9" w:rsidRPr="00F4526A" w:rsidRDefault="00776AB9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6885D587" w14:textId="4EA1D72D" w:rsidR="00776AB9" w:rsidRPr="00F4526A" w:rsidRDefault="00776AB9" w:rsidP="00AE3E3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787" w:type="dxa"/>
            <w:shd w:val="clear" w:color="auto" w:fill="auto"/>
          </w:tcPr>
          <w:p w14:paraId="2A71A5E9" w14:textId="6229441F" w:rsidR="00776AB9" w:rsidRPr="007A44B1" w:rsidRDefault="00776AB9" w:rsidP="00AE3E3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0528A5" w:rsidRPr="00494247" w14:paraId="42E93FAB" w14:textId="77777777" w:rsidTr="005F7658">
        <w:trPr>
          <w:trHeight w:val="857"/>
        </w:trPr>
        <w:tc>
          <w:tcPr>
            <w:tcW w:w="2954" w:type="dxa"/>
          </w:tcPr>
          <w:p w14:paraId="287942CE" w14:textId="6AA95332" w:rsidR="009F5FC5" w:rsidRPr="00494247" w:rsidRDefault="009F5FC5" w:rsidP="000A54D7">
            <w:pPr>
              <w:spacing w:line="240" w:lineRule="auto"/>
              <w:ind w:left="318" w:hanging="3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รวมเจ้าหนี้การค้าและเจ้าหนี</w:t>
            </w:r>
            <w:r w:rsidR="004518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้</w:t>
            </w: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หมุนเวียนอื่น  </w:t>
            </w:r>
          </w:p>
        </w:tc>
        <w:tc>
          <w:tcPr>
            <w:tcW w:w="1716" w:type="dxa"/>
            <w:shd w:val="clear" w:color="auto" w:fill="auto"/>
          </w:tcPr>
          <w:p w14:paraId="048EBDDF" w14:textId="77777777" w:rsidR="00602C67" w:rsidRDefault="00602C67" w:rsidP="000A54D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FC5A66B" w14:textId="573775DB" w:rsidR="00305460" w:rsidRPr="00D3269C" w:rsidRDefault="005B151C" w:rsidP="00811A1F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151C">
              <w:rPr>
                <w:rFonts w:ascii="Angsana New" w:hAnsi="Angsana New"/>
                <w:color w:val="000000"/>
                <w:sz w:val="30"/>
                <w:szCs w:val="30"/>
                <w:cs/>
              </w:rPr>
              <w:t>27</w:t>
            </w:r>
            <w:r w:rsidRPr="005B15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B151C">
              <w:rPr>
                <w:rFonts w:ascii="Angsana New" w:hAnsi="Angsana New"/>
                <w:color w:val="000000"/>
                <w:sz w:val="30"/>
                <w:szCs w:val="30"/>
                <w:cs/>
              </w:rPr>
              <w:t>44</w:t>
            </w:r>
            <w:r w:rsidRPr="005B151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Pr="005B15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B151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322.27</w:t>
            </w:r>
          </w:p>
        </w:tc>
        <w:tc>
          <w:tcPr>
            <w:tcW w:w="1716" w:type="dxa"/>
            <w:shd w:val="clear" w:color="auto" w:fill="auto"/>
          </w:tcPr>
          <w:p w14:paraId="4B93D759" w14:textId="77777777" w:rsidR="00F353DA" w:rsidRDefault="00F353DA" w:rsidP="000A54D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DAB4E63" w14:textId="4B999F7F" w:rsidR="009F5FC5" w:rsidRPr="00D3269C" w:rsidRDefault="00BC373D" w:rsidP="000A54D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57</w:t>
            </w:r>
            <w:r w:rsidR="009F5FC5" w:rsidRPr="0063489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625</w:t>
            </w:r>
            <w:r w:rsidR="009F5FC5" w:rsidRPr="0063489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522</w:t>
            </w:r>
            <w:r w:rsidR="009F5FC5" w:rsidRPr="00634892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</w:p>
        </w:tc>
        <w:tc>
          <w:tcPr>
            <w:tcW w:w="236" w:type="dxa"/>
            <w:shd w:val="clear" w:color="auto" w:fill="auto"/>
          </w:tcPr>
          <w:p w14:paraId="1E16A926" w14:textId="1A6C7403" w:rsidR="009F5FC5" w:rsidRPr="00D3269C" w:rsidRDefault="009F5FC5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6" w:type="dxa"/>
            <w:shd w:val="clear" w:color="auto" w:fill="auto"/>
          </w:tcPr>
          <w:p w14:paraId="6D3E7759" w14:textId="77777777" w:rsidR="009F5FC5" w:rsidRDefault="009F5FC5" w:rsidP="000A54D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F0494A1" w14:textId="127C1AF1" w:rsidR="00305460" w:rsidRPr="00D3269C" w:rsidRDefault="000B498D" w:rsidP="00811A1F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498D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0B49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B498D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Pr="000B49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Pr="000B49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B49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617.19</w:t>
            </w:r>
          </w:p>
        </w:tc>
        <w:tc>
          <w:tcPr>
            <w:tcW w:w="1787" w:type="dxa"/>
            <w:shd w:val="clear" w:color="auto" w:fill="auto"/>
          </w:tcPr>
          <w:p w14:paraId="1E25A9AC" w14:textId="77777777" w:rsidR="00F353DA" w:rsidRDefault="00F353DA" w:rsidP="000A54D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C35B18D" w14:textId="6ADECCAD" w:rsidR="009F5FC5" w:rsidRPr="00494247" w:rsidRDefault="00BC373D" w:rsidP="000A54D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054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651</w:t>
            </w:r>
            <w:r w:rsidR="009F5FC5"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86</w:t>
            </w:r>
          </w:p>
        </w:tc>
      </w:tr>
      <w:bookmarkEnd w:id="23"/>
    </w:tbl>
    <w:p w14:paraId="7075A3AE" w14:textId="6C154DB5" w:rsidR="00B3585A" w:rsidRDefault="00B3585A" w:rsidP="000A54D7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00598EF3" w14:textId="77777777" w:rsidR="00EB3C96" w:rsidRDefault="00EB3C96" w:rsidP="000A54D7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1CEB9F7D" w14:textId="77777777" w:rsidR="00EB3C96" w:rsidRDefault="00EB3C96" w:rsidP="000A54D7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45C69250" w14:textId="77777777" w:rsidR="00EB3C96" w:rsidRDefault="00EB3C96" w:rsidP="000A54D7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9060CDD" w14:textId="77777777" w:rsidR="000B1B1C" w:rsidRDefault="000B1B1C" w:rsidP="000A54D7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72548D5" w14:textId="77777777" w:rsidR="000B1B1C" w:rsidRDefault="000B1B1C" w:rsidP="000A54D7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FD54C19" w14:textId="77777777" w:rsidR="000B1B1C" w:rsidRDefault="000B1B1C" w:rsidP="000A54D7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5643090" w14:textId="77777777" w:rsidR="000B1B1C" w:rsidRDefault="000B1B1C" w:rsidP="000A54D7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53C7F89" w14:textId="77777777" w:rsidR="00EB3C96" w:rsidRDefault="00EB3C96" w:rsidP="000A54D7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BD" w14:textId="4011BDAA" w:rsidR="00B03B3F" w:rsidRPr="00574462" w:rsidRDefault="00B03B3F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24" w:name="_Hlk39869493"/>
      <w:r w:rsidRPr="00574462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tbl>
      <w:tblPr>
        <w:tblW w:w="94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04"/>
        <w:gridCol w:w="1837"/>
        <w:gridCol w:w="236"/>
        <w:gridCol w:w="1837"/>
      </w:tblGrid>
      <w:tr w:rsidR="00111896" w:rsidRPr="00574462" w14:paraId="284960C0" w14:textId="77777777" w:rsidTr="00AD00F0">
        <w:tc>
          <w:tcPr>
            <w:tcW w:w="5504" w:type="dxa"/>
            <w:shd w:val="clear" w:color="auto" w:fill="auto"/>
          </w:tcPr>
          <w:p w14:paraId="284960BE" w14:textId="77777777" w:rsidR="00111896" w:rsidRPr="00574462" w:rsidRDefault="00111896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06" w:type="dxa"/>
            <w:gridSpan w:val="3"/>
            <w:shd w:val="clear" w:color="auto" w:fill="auto"/>
          </w:tcPr>
          <w:p w14:paraId="284960BF" w14:textId="547EA707" w:rsidR="00111896" w:rsidRPr="00574462" w:rsidRDefault="00111896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11896" w:rsidRPr="00574462" w14:paraId="41EDEB71" w14:textId="77777777" w:rsidTr="00AD00F0">
        <w:tc>
          <w:tcPr>
            <w:tcW w:w="5504" w:type="dxa"/>
            <w:shd w:val="clear" w:color="auto" w:fill="auto"/>
          </w:tcPr>
          <w:p w14:paraId="2F9DCF47" w14:textId="77777777" w:rsidR="00111896" w:rsidRPr="00574462" w:rsidRDefault="00111896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259C67" w14:textId="44BD78D5" w:rsidR="00111896" w:rsidRPr="00574462" w:rsidRDefault="00111896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111896" w:rsidRPr="00574462" w14:paraId="284960C5" w14:textId="77777777" w:rsidTr="00AD00F0">
        <w:tc>
          <w:tcPr>
            <w:tcW w:w="5504" w:type="dxa"/>
            <w:shd w:val="clear" w:color="auto" w:fill="auto"/>
          </w:tcPr>
          <w:p w14:paraId="284960C1" w14:textId="77777777" w:rsidR="00111896" w:rsidRPr="00574462" w:rsidRDefault="00111896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60C2" w14:textId="3EDC81CD" w:rsidR="00111896" w:rsidRPr="00574462" w:rsidRDefault="0017172E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B55906">
              <w:rPr>
                <w:sz w:val="30"/>
                <w:szCs w:val="30"/>
              </w:rPr>
              <w:t xml:space="preserve">31 </w:t>
            </w:r>
            <w:r w:rsidRPr="00B55906">
              <w:rPr>
                <w:sz w:val="30"/>
                <w:szCs w:val="30"/>
                <w:cs/>
              </w:rPr>
              <w:t xml:space="preserve">ธันวาคม </w:t>
            </w:r>
            <w:r w:rsidRPr="00B55906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60C3" w14:textId="77777777" w:rsidR="00111896" w:rsidRPr="00574462" w:rsidRDefault="00111896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60C4" w14:textId="08C3C91F" w:rsidR="00111896" w:rsidRPr="00574462" w:rsidRDefault="00111896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B55906">
              <w:rPr>
                <w:sz w:val="30"/>
                <w:szCs w:val="30"/>
              </w:rPr>
              <w:t xml:space="preserve">31 </w:t>
            </w:r>
            <w:r w:rsidRPr="00B55906">
              <w:rPr>
                <w:sz w:val="30"/>
                <w:szCs w:val="30"/>
                <w:cs/>
              </w:rPr>
              <w:t xml:space="preserve">ธันวาคม </w:t>
            </w:r>
            <w:r w:rsidRPr="00B5590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111896" w:rsidRPr="00917061" w14:paraId="284960CA" w14:textId="77777777" w:rsidTr="007E1387">
        <w:trPr>
          <w:trHeight w:val="203"/>
        </w:trPr>
        <w:tc>
          <w:tcPr>
            <w:tcW w:w="5504" w:type="dxa"/>
            <w:shd w:val="clear" w:color="auto" w:fill="auto"/>
            <w:vAlign w:val="center"/>
          </w:tcPr>
          <w:p w14:paraId="284960C6" w14:textId="7089C5D9" w:rsidR="00111896" w:rsidRPr="00917061" w:rsidRDefault="00111896" w:rsidP="000A54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0C7" w14:textId="353F20C9" w:rsidR="00111896" w:rsidRPr="005B04DF" w:rsidRDefault="00346ED6" w:rsidP="000A54D7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6ED6">
              <w:rPr>
                <w:rFonts w:ascii="Angsana New" w:hAnsi="Angsana New"/>
                <w:sz w:val="30"/>
                <w:szCs w:val="30"/>
                <w:lang w:val="en-US"/>
              </w:rPr>
              <w:t>2,727,076.00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0C8" w14:textId="77777777" w:rsidR="00111896" w:rsidRPr="00917061" w:rsidRDefault="00111896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284960C9" w14:textId="673F51DB" w:rsidR="00111896" w:rsidRPr="00917061" w:rsidRDefault="00111896" w:rsidP="000A54D7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591,600.00</w:t>
            </w:r>
          </w:p>
        </w:tc>
      </w:tr>
      <w:tr w:rsidR="00111896" w:rsidRPr="00917061" w14:paraId="284960CF" w14:textId="77777777" w:rsidTr="007E1387">
        <w:trPr>
          <w:trHeight w:val="203"/>
        </w:trPr>
        <w:tc>
          <w:tcPr>
            <w:tcW w:w="5504" w:type="dxa"/>
            <w:shd w:val="clear" w:color="auto" w:fill="auto"/>
            <w:vAlign w:val="center"/>
          </w:tcPr>
          <w:p w14:paraId="284960CB" w14:textId="63734456" w:rsidR="00111896" w:rsidRPr="00917061" w:rsidRDefault="00111896" w:rsidP="000A54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4960CC" w14:textId="1B9D33E9" w:rsidR="00111896" w:rsidRPr="00C826BC" w:rsidRDefault="00334AFB" w:rsidP="000A54D7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34AFB">
              <w:rPr>
                <w:rFonts w:ascii="Angsana New" w:hAnsi="Angsana New"/>
                <w:sz w:val="30"/>
                <w:szCs w:val="30"/>
              </w:rPr>
              <w:t>(</w:t>
            </w:r>
            <w:r w:rsidR="008E1B26" w:rsidRPr="008E1B26">
              <w:rPr>
                <w:rFonts w:ascii="Angsana New" w:hAnsi="Angsana New"/>
                <w:sz w:val="30"/>
                <w:szCs w:val="30"/>
              </w:rPr>
              <w:t>148,141.6</w:t>
            </w:r>
            <w:r w:rsidR="008E1B26">
              <w:rPr>
                <w:rFonts w:ascii="Angsana New" w:hAnsi="Angsana New"/>
                <w:sz w:val="30"/>
                <w:szCs w:val="30"/>
              </w:rPr>
              <w:t>8</w:t>
            </w:r>
            <w:r w:rsidRPr="00334A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0CD" w14:textId="77777777" w:rsidR="00111896" w:rsidRPr="00917061" w:rsidRDefault="00111896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284960CE" w14:textId="04E5C133" w:rsidR="00111896" w:rsidRPr="00917061" w:rsidRDefault="00111896" w:rsidP="000A54D7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826BC">
              <w:rPr>
                <w:rFonts w:ascii="Angsana New" w:hAnsi="Angsana New"/>
                <w:sz w:val="30"/>
                <w:szCs w:val="30"/>
              </w:rPr>
              <w:t>(9,796.67)</w:t>
            </w:r>
          </w:p>
        </w:tc>
      </w:tr>
      <w:tr w:rsidR="00D14250" w:rsidRPr="00917061" w14:paraId="59A460FB" w14:textId="77777777" w:rsidTr="007E1387">
        <w:trPr>
          <w:trHeight w:val="203"/>
        </w:trPr>
        <w:tc>
          <w:tcPr>
            <w:tcW w:w="5504" w:type="dxa"/>
            <w:shd w:val="clear" w:color="auto" w:fill="auto"/>
            <w:vAlign w:val="center"/>
          </w:tcPr>
          <w:p w14:paraId="69F2D284" w14:textId="31D37F57" w:rsidR="00D14250" w:rsidRPr="00917061" w:rsidRDefault="00D14250" w:rsidP="000A54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ภาษีซื้อ</w:t>
            </w:r>
            <w:r w:rsidRPr="00917061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2F875" w14:textId="65ED2DF4" w:rsidR="00D14250" w:rsidRPr="00C826BC" w:rsidRDefault="00334AFB" w:rsidP="000A54D7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34AFB">
              <w:rPr>
                <w:rFonts w:ascii="Angsana New" w:hAnsi="Angsana New"/>
                <w:sz w:val="30"/>
                <w:szCs w:val="30"/>
              </w:rPr>
              <w:t>(172,676.00)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82668F" w14:textId="77777777" w:rsidR="00D14250" w:rsidRPr="00917061" w:rsidRDefault="00D14250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575C9" w14:textId="2C302828" w:rsidR="00D14250" w:rsidRPr="00C826BC" w:rsidRDefault="00E55452" w:rsidP="00AE3E3A">
            <w:pPr>
              <w:widowControl w:val="0"/>
              <w:tabs>
                <w:tab w:val="decimal" w:pos="1306"/>
              </w:tabs>
              <w:spacing w:line="320" w:lineRule="exac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6B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11896" w:rsidRPr="00917061" w14:paraId="284960D4" w14:textId="77777777" w:rsidTr="007E1387">
        <w:trPr>
          <w:trHeight w:val="149"/>
        </w:trPr>
        <w:tc>
          <w:tcPr>
            <w:tcW w:w="5504" w:type="dxa"/>
            <w:shd w:val="clear" w:color="auto" w:fill="auto"/>
            <w:vAlign w:val="center"/>
          </w:tcPr>
          <w:p w14:paraId="284960D0" w14:textId="142D3418" w:rsidR="00111896" w:rsidRPr="00917061" w:rsidRDefault="00111896" w:rsidP="000A54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0D1" w14:textId="61CEBAA2" w:rsidR="00111896" w:rsidRPr="00917061" w:rsidRDefault="00334AFB" w:rsidP="000A54D7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34AFB">
              <w:rPr>
                <w:rFonts w:ascii="Angsana New" w:hAnsi="Angsana New"/>
                <w:sz w:val="30"/>
                <w:szCs w:val="30"/>
              </w:rPr>
              <w:t>2,406,258.32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0D2" w14:textId="77777777" w:rsidR="00111896" w:rsidRPr="00917061" w:rsidRDefault="00111896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0D3" w14:textId="6C7F7A3E" w:rsidR="00111896" w:rsidRPr="00917061" w:rsidRDefault="00111896" w:rsidP="000A54D7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581,803.33</w:t>
            </w:r>
          </w:p>
        </w:tc>
      </w:tr>
      <w:tr w:rsidR="00111896" w:rsidRPr="00917061" w14:paraId="284960D9" w14:textId="77777777" w:rsidTr="007E1387">
        <w:trPr>
          <w:trHeight w:val="149"/>
        </w:trPr>
        <w:tc>
          <w:tcPr>
            <w:tcW w:w="5504" w:type="dxa"/>
            <w:shd w:val="clear" w:color="auto" w:fill="auto"/>
            <w:vAlign w:val="center"/>
          </w:tcPr>
          <w:p w14:paraId="284960D5" w14:textId="07F19F57" w:rsidR="00111896" w:rsidRPr="00917061" w:rsidRDefault="00111896" w:rsidP="000A54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 xml:space="preserve">หัก ส่วนที่ถึงกำหนดชำระภายใน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1706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0D6" w14:textId="445A7ECD" w:rsidR="00111896" w:rsidRPr="00917061" w:rsidRDefault="00334AFB" w:rsidP="000A54D7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34AFB">
              <w:rPr>
                <w:rFonts w:ascii="Angsana New" w:hAnsi="Angsana New"/>
                <w:sz w:val="30"/>
                <w:szCs w:val="30"/>
              </w:rPr>
              <w:t>1,082,636.80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0D7" w14:textId="77777777" w:rsidR="00111896" w:rsidRPr="00917061" w:rsidRDefault="00111896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0D8" w14:textId="138067AB" w:rsidR="00111896" w:rsidRPr="00917061" w:rsidRDefault="00111896" w:rsidP="000A54D7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E3A85">
              <w:rPr>
                <w:rFonts w:ascii="Angsana New" w:hAnsi="Angsana New"/>
                <w:sz w:val="30"/>
                <w:szCs w:val="30"/>
              </w:rPr>
              <w:t>507,168.66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11896" w:rsidRPr="00917061" w14:paraId="284960DE" w14:textId="77777777" w:rsidTr="007E1387">
        <w:trPr>
          <w:trHeight w:val="149"/>
        </w:trPr>
        <w:tc>
          <w:tcPr>
            <w:tcW w:w="5504" w:type="dxa"/>
            <w:shd w:val="clear" w:color="auto" w:fill="auto"/>
            <w:vAlign w:val="center"/>
          </w:tcPr>
          <w:p w14:paraId="284960DA" w14:textId="453DF33C" w:rsidR="00111896" w:rsidRPr="00917061" w:rsidRDefault="00111896" w:rsidP="000A54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0DB" w14:textId="12E1BED8" w:rsidR="00111896" w:rsidRPr="00917061" w:rsidRDefault="00334AFB" w:rsidP="000A54D7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334AF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34AFB">
              <w:rPr>
                <w:rFonts w:ascii="Angsana New" w:hAnsi="Angsana New"/>
                <w:sz w:val="30"/>
                <w:szCs w:val="30"/>
              </w:rPr>
              <w:t>,</w:t>
            </w:r>
            <w:r w:rsidRPr="00334AFB">
              <w:rPr>
                <w:rFonts w:ascii="Angsana New" w:hAnsi="Angsana New"/>
                <w:sz w:val="30"/>
                <w:szCs w:val="30"/>
                <w:cs/>
              </w:rPr>
              <w:t>323</w:t>
            </w:r>
            <w:r w:rsidRPr="00334AFB">
              <w:rPr>
                <w:rFonts w:ascii="Angsana New" w:hAnsi="Angsana New"/>
                <w:sz w:val="30"/>
                <w:szCs w:val="30"/>
              </w:rPr>
              <w:t>,</w:t>
            </w:r>
            <w:r w:rsidRPr="00334AFB">
              <w:rPr>
                <w:rFonts w:ascii="Angsana New" w:hAnsi="Angsana New"/>
                <w:sz w:val="30"/>
                <w:szCs w:val="30"/>
                <w:cs/>
              </w:rPr>
              <w:t>621.52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0DC" w14:textId="77777777" w:rsidR="00111896" w:rsidRPr="00917061" w:rsidRDefault="00111896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0DD" w14:textId="1BE4D4C7" w:rsidR="00111896" w:rsidRPr="00917061" w:rsidRDefault="00111896" w:rsidP="000A54D7">
            <w:pPr>
              <w:widowControl w:val="0"/>
              <w:tabs>
                <w:tab w:val="decimal" w:pos="130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74,634.67</w:t>
            </w:r>
          </w:p>
        </w:tc>
      </w:tr>
    </w:tbl>
    <w:p w14:paraId="19EF71D3" w14:textId="77777777" w:rsidR="00CD338F" w:rsidRDefault="00CD338F" w:rsidP="000A54D7">
      <w:pPr>
        <w:spacing w:line="240" w:lineRule="exac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E235391" w14:textId="67568768" w:rsidR="008026C3" w:rsidRDefault="008026C3" w:rsidP="000A54D7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7172E">
        <w:rPr>
          <w:rFonts w:ascii="Angsana New" w:hAnsi="Angsana New"/>
          <w:sz w:val="30"/>
          <w:szCs w:val="30"/>
          <w:lang w:val="en-US"/>
        </w:rPr>
        <w:t>31</w:t>
      </w:r>
      <w:r w:rsidR="0098681C" w:rsidRPr="0098681C">
        <w:rPr>
          <w:rFonts w:ascii="Angsana New" w:hAnsi="Angsana New"/>
          <w:sz w:val="30"/>
          <w:szCs w:val="30"/>
          <w:lang w:val="en-US"/>
        </w:rPr>
        <w:t xml:space="preserve"> </w:t>
      </w:r>
      <w:r w:rsidR="0017172E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C00DFA" w:rsidRPr="0049583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00DFA" w:rsidRPr="00495837">
        <w:rPr>
          <w:rFonts w:ascii="Angsana New" w:hAnsi="Angsana New"/>
          <w:sz w:val="30"/>
          <w:szCs w:val="30"/>
          <w:lang w:val="en-US"/>
        </w:rPr>
        <w:t xml:space="preserve">2567 </w:t>
      </w:r>
      <w:r w:rsidR="00C00DFA" w:rsidRPr="00495837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495837">
        <w:rPr>
          <w:rFonts w:ascii="Angsana New" w:hAnsi="Angsana New"/>
          <w:sz w:val="30"/>
          <w:szCs w:val="30"/>
          <w:cs/>
        </w:rPr>
        <w:t xml:space="preserve"> </w:t>
      </w:r>
      <w:r w:rsidR="00F45E1F" w:rsidRPr="00495837">
        <w:rPr>
          <w:rFonts w:ascii="Angsana New" w:hAnsi="Angsana New"/>
          <w:sz w:val="30"/>
          <w:szCs w:val="30"/>
        </w:rPr>
        <w:t>256</w:t>
      </w:r>
      <w:r w:rsidR="008F790E" w:rsidRPr="00495837">
        <w:rPr>
          <w:rFonts w:ascii="Angsana New" w:hAnsi="Angsana New"/>
          <w:sz w:val="30"/>
          <w:szCs w:val="30"/>
        </w:rPr>
        <w:t>6</w:t>
      </w:r>
      <w:r w:rsidR="008F790E" w:rsidRPr="00495837">
        <w:rPr>
          <w:rFonts w:ascii="Angsana New" w:hAnsi="Angsana New" w:hint="cs"/>
          <w:sz w:val="30"/>
          <w:szCs w:val="30"/>
          <w:cs/>
        </w:rPr>
        <w:t xml:space="preserve"> </w:t>
      </w:r>
      <w:r w:rsidR="003D62B9" w:rsidRPr="0049583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434BA" w:rsidRPr="00495837">
        <w:rPr>
          <w:rFonts w:ascii="Angsana New" w:hAnsi="Angsana New"/>
          <w:sz w:val="30"/>
          <w:szCs w:val="30"/>
          <w:cs/>
        </w:rPr>
        <w:t xml:space="preserve"> มีสัญญาเช่า</w:t>
      </w:r>
      <w:r w:rsidR="005051DE">
        <w:rPr>
          <w:rFonts w:ascii="Angsana New" w:hAnsi="Angsana New" w:hint="cs"/>
          <w:sz w:val="30"/>
          <w:szCs w:val="30"/>
          <w:cs/>
        </w:rPr>
        <w:t>รถ</w:t>
      </w:r>
      <w:r w:rsidR="00A31FFF" w:rsidRPr="00A31FFF">
        <w:rPr>
          <w:rFonts w:ascii="Angsana New" w:hAnsi="Angsana New"/>
          <w:sz w:val="30"/>
          <w:szCs w:val="30"/>
          <w:cs/>
        </w:rPr>
        <w:t>โฟล์คลิฟท์</w:t>
      </w:r>
      <w:r w:rsidR="00A31FFF">
        <w:rPr>
          <w:rFonts w:ascii="Angsana New" w:hAnsi="Angsana New" w:hint="cs"/>
          <w:sz w:val="30"/>
          <w:szCs w:val="30"/>
          <w:cs/>
        </w:rPr>
        <w:t xml:space="preserve"> </w:t>
      </w:r>
      <w:r w:rsidR="00F434BA" w:rsidRPr="00495837">
        <w:rPr>
          <w:rFonts w:ascii="Angsana New" w:hAnsi="Angsana New"/>
          <w:sz w:val="30"/>
          <w:szCs w:val="30"/>
          <w:cs/>
        </w:rPr>
        <w:t>จำนวน</w:t>
      </w:r>
      <w:r w:rsidR="00D14250" w:rsidRPr="00495837">
        <w:rPr>
          <w:rFonts w:ascii="Angsana New" w:hAnsi="Angsana New"/>
          <w:sz w:val="30"/>
          <w:szCs w:val="30"/>
          <w:lang w:val="en-US"/>
        </w:rPr>
        <w:t xml:space="preserve"> </w:t>
      </w:r>
      <w:r w:rsidR="00857C4F">
        <w:rPr>
          <w:rFonts w:ascii="Angsana New" w:hAnsi="Angsana New"/>
          <w:sz w:val="30"/>
          <w:szCs w:val="30"/>
          <w:lang w:val="en-US"/>
        </w:rPr>
        <w:t>4</w:t>
      </w:r>
      <w:r w:rsidR="00F434BA" w:rsidRPr="00495837">
        <w:rPr>
          <w:rFonts w:ascii="Angsana New" w:hAnsi="Angsana New"/>
          <w:sz w:val="30"/>
          <w:szCs w:val="30"/>
          <w:cs/>
        </w:rPr>
        <w:t xml:space="preserve"> สัญญา</w:t>
      </w:r>
      <w:r w:rsidR="00D14250" w:rsidRPr="00495837">
        <w:rPr>
          <w:rFonts w:ascii="Angsana New" w:hAnsi="Angsana New" w:hint="cs"/>
          <w:sz w:val="30"/>
          <w:szCs w:val="30"/>
          <w:cs/>
        </w:rPr>
        <w:t xml:space="preserve"> </w:t>
      </w:r>
      <w:r w:rsidR="00F434BA" w:rsidRPr="00495837">
        <w:rPr>
          <w:rFonts w:ascii="Angsana New" w:hAnsi="Angsana New"/>
          <w:sz w:val="30"/>
          <w:szCs w:val="30"/>
          <w:cs/>
        </w:rPr>
        <w:t>โดยสัญญาดังกล่าว สิ้นสุดเดือน</w:t>
      </w:r>
      <w:r w:rsidR="00857C4F">
        <w:rPr>
          <w:rFonts w:ascii="Angsana New" w:hAnsi="Angsana New"/>
          <w:sz w:val="30"/>
          <w:szCs w:val="30"/>
        </w:rPr>
        <w:t xml:space="preserve"> </w:t>
      </w:r>
      <w:r w:rsidR="00025025" w:rsidRPr="00495837">
        <w:rPr>
          <w:rFonts w:ascii="Angsana New" w:hAnsi="Angsana New" w:hint="cs"/>
          <w:sz w:val="30"/>
          <w:szCs w:val="30"/>
          <w:cs/>
        </w:rPr>
        <w:t>กรกฎาคม</w:t>
      </w:r>
      <w:r w:rsidR="00F434BA" w:rsidRPr="00495837">
        <w:rPr>
          <w:rFonts w:ascii="Angsana New" w:hAnsi="Angsana New"/>
          <w:sz w:val="30"/>
          <w:szCs w:val="30"/>
          <w:cs/>
        </w:rPr>
        <w:t xml:space="preserve"> </w:t>
      </w:r>
      <w:r w:rsidR="00F434BA" w:rsidRPr="00495837">
        <w:rPr>
          <w:rFonts w:ascii="Angsana New" w:hAnsi="Angsana New"/>
          <w:sz w:val="30"/>
          <w:szCs w:val="30"/>
        </w:rPr>
        <w:t>256</w:t>
      </w:r>
      <w:r w:rsidR="00025025" w:rsidRPr="00495837">
        <w:rPr>
          <w:rFonts w:ascii="Angsana New" w:hAnsi="Angsana New"/>
          <w:sz w:val="30"/>
          <w:szCs w:val="30"/>
          <w:lang w:val="en-US"/>
        </w:rPr>
        <w:t>8</w:t>
      </w:r>
      <w:r w:rsidR="00F434BA" w:rsidRPr="00495837">
        <w:rPr>
          <w:rFonts w:ascii="Angsana New" w:hAnsi="Angsana New"/>
          <w:sz w:val="30"/>
          <w:szCs w:val="30"/>
          <w:cs/>
        </w:rPr>
        <w:t xml:space="preserve"> - </w:t>
      </w:r>
      <w:r w:rsidR="00857C4F" w:rsidRPr="00495837">
        <w:rPr>
          <w:rFonts w:ascii="Angsana New" w:hAnsi="Angsana New" w:hint="cs"/>
          <w:sz w:val="30"/>
          <w:szCs w:val="30"/>
          <w:cs/>
        </w:rPr>
        <w:t>กรกฎาคม</w:t>
      </w:r>
      <w:r w:rsidR="00F434BA" w:rsidRPr="00EE3A85">
        <w:rPr>
          <w:rFonts w:ascii="Angsana New" w:hAnsi="Angsana New"/>
          <w:sz w:val="30"/>
          <w:szCs w:val="30"/>
          <w:cs/>
        </w:rPr>
        <w:t xml:space="preserve"> </w:t>
      </w:r>
      <w:r w:rsidR="00F434BA" w:rsidRPr="00EE3A85">
        <w:rPr>
          <w:rFonts w:ascii="Angsana New" w:hAnsi="Angsana New"/>
          <w:sz w:val="30"/>
          <w:szCs w:val="30"/>
        </w:rPr>
        <w:t>25</w:t>
      </w:r>
      <w:r w:rsidR="00BC373D" w:rsidRPr="00BC373D">
        <w:rPr>
          <w:rFonts w:ascii="Angsana New" w:hAnsi="Angsana New" w:hint="cs"/>
          <w:sz w:val="30"/>
          <w:szCs w:val="30"/>
        </w:rPr>
        <w:t>70</w:t>
      </w:r>
      <w:r w:rsidR="005051D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84960DF" w14:textId="4F48DAE3" w:rsidR="000C30D0" w:rsidRPr="00574462" w:rsidRDefault="003D62B9" w:rsidP="000A54D7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026C3">
        <w:rPr>
          <w:rFonts w:ascii="Angsana New" w:hAnsi="Angsana New" w:hint="cs"/>
          <w:sz w:val="30"/>
          <w:szCs w:val="30"/>
          <w:cs/>
        </w:rPr>
        <w:t xml:space="preserve"> </w:t>
      </w:r>
      <w:r w:rsidR="000C30D0" w:rsidRPr="00574462">
        <w:rPr>
          <w:rFonts w:ascii="Angsana New" w:hAnsi="Angsana New"/>
          <w:sz w:val="30"/>
          <w:szCs w:val="30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99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8"/>
        <w:gridCol w:w="236"/>
        <w:gridCol w:w="1760"/>
        <w:gridCol w:w="236"/>
        <w:gridCol w:w="1748"/>
        <w:gridCol w:w="236"/>
        <w:gridCol w:w="1750"/>
      </w:tblGrid>
      <w:tr w:rsidR="003C4FC4" w:rsidRPr="00574462" w14:paraId="7862CAA1" w14:textId="77777777" w:rsidTr="00AD00F0">
        <w:tc>
          <w:tcPr>
            <w:tcW w:w="3958" w:type="dxa"/>
            <w:shd w:val="clear" w:color="auto" w:fill="auto"/>
          </w:tcPr>
          <w:p w14:paraId="0ABBB448" w14:textId="77777777" w:rsidR="003C4FC4" w:rsidRPr="00574462" w:rsidRDefault="003C4FC4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FFE740" w14:textId="77777777" w:rsidR="003C4FC4" w:rsidRPr="00574462" w:rsidRDefault="003C4FC4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0" w:type="dxa"/>
            <w:shd w:val="clear" w:color="auto" w:fill="auto"/>
          </w:tcPr>
          <w:p w14:paraId="3D576BD3" w14:textId="77777777" w:rsidR="003C4FC4" w:rsidRPr="00574462" w:rsidRDefault="003C4FC4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D054DE" w14:textId="77777777" w:rsidR="003C4FC4" w:rsidRPr="00574462" w:rsidRDefault="003C4FC4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34" w:type="dxa"/>
            <w:gridSpan w:val="3"/>
            <w:shd w:val="clear" w:color="auto" w:fill="auto"/>
          </w:tcPr>
          <w:p w14:paraId="1C54B2F9" w14:textId="77777777" w:rsidR="003C4FC4" w:rsidRPr="00574462" w:rsidRDefault="003C4FC4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63F5A" w:rsidRPr="00574462" w14:paraId="751D24C6" w14:textId="77777777" w:rsidTr="00AD00F0">
        <w:tc>
          <w:tcPr>
            <w:tcW w:w="3958" w:type="dxa"/>
            <w:shd w:val="clear" w:color="auto" w:fill="auto"/>
          </w:tcPr>
          <w:p w14:paraId="4C1324AE" w14:textId="77777777" w:rsidR="00963F5A" w:rsidRPr="00574462" w:rsidRDefault="00963F5A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730300" w14:textId="77777777" w:rsidR="00963F5A" w:rsidRPr="00574462" w:rsidRDefault="00963F5A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9B58E33" w14:textId="40E6417D" w:rsidR="00963F5A" w:rsidRPr="00574462" w:rsidRDefault="00963F5A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C4FC4" w:rsidRPr="00574462" w14:paraId="1328238A" w14:textId="77777777" w:rsidTr="00AD00F0">
        <w:tc>
          <w:tcPr>
            <w:tcW w:w="3958" w:type="dxa"/>
            <w:shd w:val="clear" w:color="auto" w:fill="auto"/>
          </w:tcPr>
          <w:p w14:paraId="010469F8" w14:textId="77777777" w:rsidR="003C4FC4" w:rsidRPr="00574462" w:rsidRDefault="003C4FC4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61FCBA" w14:textId="77777777" w:rsidR="003C4FC4" w:rsidRPr="00574462" w:rsidRDefault="003C4FC4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936CD" w14:textId="15605087" w:rsidR="003C4FC4" w:rsidRPr="00574462" w:rsidRDefault="00BE6FD6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3C4FC4" w:rsidRPr="005D0B27" w14:paraId="7C202AC2" w14:textId="77777777" w:rsidTr="00AD00F0">
        <w:tc>
          <w:tcPr>
            <w:tcW w:w="3958" w:type="dxa"/>
            <w:shd w:val="clear" w:color="auto" w:fill="auto"/>
          </w:tcPr>
          <w:p w14:paraId="05E824D3" w14:textId="77777777" w:rsidR="003C4FC4" w:rsidRPr="00574462" w:rsidRDefault="003C4FC4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5D97544" w14:textId="77777777" w:rsidR="003C4FC4" w:rsidRPr="00574462" w:rsidRDefault="003C4FC4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</w:tcPr>
          <w:p w14:paraId="72747789" w14:textId="77777777" w:rsidR="003C4FC4" w:rsidRPr="005D0B27" w:rsidRDefault="003C4FC4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 xml:space="preserve">ไม่เกิน </w:t>
            </w:r>
            <w:r w:rsidRPr="005D0B27">
              <w:rPr>
                <w:sz w:val="30"/>
                <w:szCs w:val="30"/>
              </w:rPr>
              <w:t xml:space="preserve">1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14:paraId="791AA7B2" w14:textId="77777777" w:rsidR="003C4FC4" w:rsidRPr="005D0B27" w:rsidRDefault="003C4FC4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04B48" w14:textId="77777777" w:rsidR="003C4FC4" w:rsidRPr="005D0B27" w:rsidRDefault="003C4FC4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D0B27">
              <w:rPr>
                <w:sz w:val="30"/>
                <w:szCs w:val="30"/>
              </w:rPr>
              <w:t xml:space="preserve">1 - 5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674C71F" w14:textId="77777777" w:rsidR="003C4FC4" w:rsidRPr="005D0B27" w:rsidRDefault="003C4FC4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7D26B" w14:textId="77777777" w:rsidR="003C4FC4" w:rsidRPr="005D0B27" w:rsidRDefault="003C4FC4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>รวม</w:t>
            </w:r>
          </w:p>
        </w:tc>
      </w:tr>
      <w:tr w:rsidR="00EE3A85" w:rsidRPr="00574462" w14:paraId="0B390F84" w14:textId="77777777" w:rsidTr="007E1387">
        <w:trPr>
          <w:trHeight w:val="203"/>
        </w:trPr>
        <w:tc>
          <w:tcPr>
            <w:tcW w:w="3958" w:type="dxa"/>
            <w:shd w:val="clear" w:color="auto" w:fill="auto"/>
          </w:tcPr>
          <w:p w14:paraId="79155726" w14:textId="77777777" w:rsidR="00EE3A85" w:rsidRPr="00574462" w:rsidRDefault="00EE3A85" w:rsidP="000A54D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4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236" w:type="dxa"/>
            <w:shd w:val="clear" w:color="auto" w:fill="auto"/>
          </w:tcPr>
          <w:p w14:paraId="42BD449D" w14:textId="77777777" w:rsidR="00EE3A85" w:rsidRPr="00574462" w:rsidRDefault="00EE3A85" w:rsidP="000A54D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30990" w14:textId="7D451912" w:rsidR="00EE3A85" w:rsidRPr="0098033D" w:rsidRDefault="00457DE9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7DE9">
              <w:rPr>
                <w:rFonts w:ascii="Angsana New" w:hAnsi="Angsana New"/>
                <w:sz w:val="30"/>
                <w:szCs w:val="30"/>
              </w:rPr>
              <w:t>1,256,040.00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929FF9" w14:textId="77777777" w:rsidR="00EE3A85" w:rsidRPr="00574462" w:rsidRDefault="00EE3A85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3AF61D7C" w14:textId="2A1E4938" w:rsidR="00EE3A85" w:rsidRPr="00574462" w:rsidRDefault="00346ED6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46ED6">
              <w:rPr>
                <w:rFonts w:ascii="Angsana New" w:hAnsi="Angsana New"/>
                <w:sz w:val="30"/>
                <w:szCs w:val="30"/>
              </w:rPr>
              <w:t>1,471,036.00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D5FF75" w14:textId="77777777" w:rsidR="00EE3A85" w:rsidRPr="00574462" w:rsidRDefault="00EE3A85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  <w:shd w:val="clear" w:color="auto" w:fill="auto"/>
            <w:vAlign w:val="bottom"/>
          </w:tcPr>
          <w:p w14:paraId="56FB8C0F" w14:textId="6150855A" w:rsidR="00EE3A85" w:rsidRPr="0032084E" w:rsidRDefault="00B7304E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7304E">
              <w:rPr>
                <w:rFonts w:ascii="Angsana New" w:hAnsi="Angsana New"/>
                <w:sz w:val="30"/>
                <w:szCs w:val="30"/>
              </w:rPr>
              <w:t>2,727,076.00</w:t>
            </w:r>
          </w:p>
        </w:tc>
      </w:tr>
      <w:tr w:rsidR="00D14250" w:rsidRPr="00574462" w14:paraId="5BD6E69C" w14:textId="77777777" w:rsidTr="007E1387">
        <w:trPr>
          <w:trHeight w:val="203"/>
        </w:trPr>
        <w:tc>
          <w:tcPr>
            <w:tcW w:w="3958" w:type="dxa"/>
            <w:shd w:val="clear" w:color="auto" w:fill="auto"/>
          </w:tcPr>
          <w:p w14:paraId="2958ADE3" w14:textId="3CAD37BC" w:rsidR="00D14250" w:rsidRPr="00011402" w:rsidRDefault="00D14250" w:rsidP="000A54D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236" w:type="dxa"/>
            <w:shd w:val="clear" w:color="auto" w:fill="auto"/>
          </w:tcPr>
          <w:p w14:paraId="4A139BE1" w14:textId="77777777" w:rsidR="00D14250" w:rsidRPr="00574462" w:rsidRDefault="00D14250" w:rsidP="000A54D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14:paraId="6D4FEC57" w14:textId="0DBFAA69" w:rsidR="00D14250" w:rsidRPr="00D14250" w:rsidRDefault="00B7304E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304E">
              <w:rPr>
                <w:rFonts w:ascii="Angsana New" w:hAnsi="Angsana New"/>
                <w:sz w:val="30"/>
                <w:szCs w:val="30"/>
              </w:rPr>
              <w:t>(96,963.20)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2AAB22" w14:textId="77777777" w:rsidR="00D14250" w:rsidRPr="00574462" w:rsidRDefault="00D14250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35F415FD" w14:textId="56013726" w:rsidR="00D14250" w:rsidRPr="00D14250" w:rsidRDefault="00754E4B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54E4B">
              <w:rPr>
                <w:rFonts w:ascii="Angsana New" w:hAnsi="Angsana New"/>
                <w:sz w:val="30"/>
                <w:szCs w:val="30"/>
              </w:rPr>
              <w:t>(51,178.48)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FC4E31" w14:textId="77777777" w:rsidR="00D14250" w:rsidRPr="00574462" w:rsidRDefault="00D14250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  <w:shd w:val="clear" w:color="auto" w:fill="auto"/>
          </w:tcPr>
          <w:p w14:paraId="3D50B259" w14:textId="1DC21A37" w:rsidR="00D14250" w:rsidRPr="00D14250" w:rsidRDefault="00754E4B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54E4B">
              <w:rPr>
                <w:rFonts w:ascii="Angsana New" w:hAnsi="Angsana New"/>
                <w:sz w:val="30"/>
                <w:szCs w:val="30"/>
              </w:rPr>
              <w:t>(148,141.68)</w:t>
            </w:r>
          </w:p>
        </w:tc>
      </w:tr>
      <w:tr w:rsidR="00EE3A85" w:rsidRPr="00574462" w14:paraId="2843CC3D" w14:textId="77777777" w:rsidTr="007E1387">
        <w:trPr>
          <w:trHeight w:val="203"/>
        </w:trPr>
        <w:tc>
          <w:tcPr>
            <w:tcW w:w="3958" w:type="dxa"/>
            <w:shd w:val="clear" w:color="auto" w:fill="auto"/>
            <w:vAlign w:val="center"/>
          </w:tcPr>
          <w:p w14:paraId="2714FC4B" w14:textId="5144433C" w:rsidR="00EE3A85" w:rsidRPr="00574462" w:rsidRDefault="00D14250" w:rsidP="000A54D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ภาษีซื้อ</w:t>
            </w:r>
            <w:r w:rsidR="00EE3A85" w:rsidRPr="00345374">
              <w:rPr>
                <w:rFonts w:ascii="Angsana New" w:hAnsi="Angsana New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236" w:type="dxa"/>
            <w:shd w:val="clear" w:color="auto" w:fill="auto"/>
          </w:tcPr>
          <w:p w14:paraId="6B1F8BB5" w14:textId="77777777" w:rsidR="00EE3A85" w:rsidRPr="00513A27" w:rsidRDefault="00EE3A85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F7D04" w14:textId="0441CE32" w:rsidR="00EE3A85" w:rsidRPr="00513A27" w:rsidRDefault="00054A14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54A14">
              <w:rPr>
                <w:rFonts w:ascii="Angsana New" w:hAnsi="Angsana New"/>
                <w:sz w:val="30"/>
                <w:szCs w:val="30"/>
              </w:rPr>
              <w:t>(76,440.00)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ABC96A" w14:textId="77777777" w:rsidR="00EE3A85" w:rsidRPr="00513A27" w:rsidRDefault="00EE3A85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A9B83" w14:textId="73408CBF" w:rsidR="00EE3A85" w:rsidRPr="00574462" w:rsidRDefault="00054A14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054A14">
              <w:rPr>
                <w:rFonts w:ascii="Angsana New" w:hAnsi="Angsana New"/>
                <w:sz w:val="30"/>
                <w:szCs w:val="30"/>
              </w:rPr>
              <w:t>(96,236.00)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CA652" w14:textId="77777777" w:rsidR="00EE3A85" w:rsidRPr="00574462" w:rsidRDefault="00EE3A85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</w:tcPr>
          <w:p w14:paraId="7E5544F8" w14:textId="0B4191CD" w:rsidR="00EE3A85" w:rsidRPr="00574462" w:rsidRDefault="00054A14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054A14">
              <w:rPr>
                <w:rFonts w:ascii="Angsana New" w:hAnsi="Angsana New"/>
                <w:sz w:val="30"/>
                <w:szCs w:val="30"/>
              </w:rPr>
              <w:t>(172,676.00)</w:t>
            </w:r>
          </w:p>
        </w:tc>
      </w:tr>
      <w:tr w:rsidR="003C4FC4" w:rsidRPr="00574462" w14:paraId="44542CAD" w14:textId="77777777" w:rsidTr="007E1387">
        <w:trPr>
          <w:trHeight w:val="203"/>
        </w:trPr>
        <w:tc>
          <w:tcPr>
            <w:tcW w:w="3958" w:type="dxa"/>
            <w:shd w:val="clear" w:color="auto" w:fill="auto"/>
            <w:vAlign w:val="center"/>
          </w:tcPr>
          <w:p w14:paraId="4BFF1A99" w14:textId="77777777" w:rsidR="003C4FC4" w:rsidRPr="00574462" w:rsidRDefault="003C4FC4" w:rsidP="000A54D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3453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36" w:type="dxa"/>
            <w:shd w:val="clear" w:color="auto" w:fill="auto"/>
          </w:tcPr>
          <w:p w14:paraId="14AC42A4" w14:textId="77777777" w:rsidR="003C4FC4" w:rsidRPr="00513A27" w:rsidRDefault="003C4FC4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B3F39" w14:textId="2FE6A8C2" w:rsidR="00CF7250" w:rsidRPr="00513A27" w:rsidRDefault="00054A14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54A14">
              <w:rPr>
                <w:rFonts w:ascii="Angsana New" w:hAnsi="Angsana New"/>
                <w:sz w:val="30"/>
                <w:szCs w:val="30"/>
              </w:rPr>
              <w:t>1,082,636.80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1543A6" w14:textId="77777777" w:rsidR="003C4FC4" w:rsidRPr="00513A27" w:rsidRDefault="003C4FC4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11E41" w14:textId="60BA1299" w:rsidR="003C4FC4" w:rsidRPr="0032084E" w:rsidRDefault="00FD61FD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D61FD">
              <w:rPr>
                <w:rFonts w:ascii="Angsana New" w:hAnsi="Angsana New"/>
                <w:sz w:val="30"/>
                <w:szCs w:val="30"/>
              </w:rPr>
              <w:t>1,323,621.52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82937B" w14:textId="77777777" w:rsidR="003C4FC4" w:rsidRPr="00574462" w:rsidRDefault="003C4FC4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0B6DE" w14:textId="3DD5A080" w:rsidR="003C4FC4" w:rsidRPr="00574462" w:rsidRDefault="00FD61FD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D61FD">
              <w:rPr>
                <w:rFonts w:ascii="Angsana New" w:hAnsi="Angsana New"/>
                <w:sz w:val="30"/>
                <w:szCs w:val="30"/>
              </w:rPr>
              <w:t>2,406,258.32</w:t>
            </w:r>
          </w:p>
        </w:tc>
      </w:tr>
    </w:tbl>
    <w:p w14:paraId="2849610E" w14:textId="77777777" w:rsidR="000C30D0" w:rsidRPr="00574462" w:rsidRDefault="000C30D0" w:rsidP="000A54D7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bookmarkEnd w:id="24"/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7"/>
        <w:gridCol w:w="236"/>
        <w:gridCol w:w="1741"/>
        <w:gridCol w:w="236"/>
        <w:gridCol w:w="1743"/>
        <w:gridCol w:w="236"/>
        <w:gridCol w:w="1751"/>
      </w:tblGrid>
      <w:tr w:rsidR="005D0B27" w:rsidRPr="00574462" w14:paraId="134DE5E5" w14:textId="77777777" w:rsidTr="00790F97">
        <w:tc>
          <w:tcPr>
            <w:tcW w:w="3957" w:type="dxa"/>
          </w:tcPr>
          <w:p w14:paraId="1A4587AB" w14:textId="77777777" w:rsidR="005D0B27" w:rsidRPr="00574462" w:rsidRDefault="005D0B27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27DC4" w14:textId="77777777" w:rsidR="005D0B27" w:rsidRPr="00574462" w:rsidRDefault="005D0B27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1" w:type="dxa"/>
          </w:tcPr>
          <w:p w14:paraId="5B4FAF74" w14:textId="77777777" w:rsidR="005D0B27" w:rsidRPr="00574462" w:rsidRDefault="005D0B27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0ADAAC" w14:textId="77777777" w:rsidR="005D0B27" w:rsidRPr="00574462" w:rsidRDefault="005D0B27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30" w:type="dxa"/>
            <w:gridSpan w:val="3"/>
          </w:tcPr>
          <w:p w14:paraId="0A73B0AF" w14:textId="77777777" w:rsidR="005D0B27" w:rsidRPr="00574462" w:rsidRDefault="005D0B27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63F5A" w:rsidRPr="00574462" w14:paraId="0F0BE1B2" w14:textId="77777777" w:rsidTr="00790F97">
        <w:tc>
          <w:tcPr>
            <w:tcW w:w="3957" w:type="dxa"/>
          </w:tcPr>
          <w:p w14:paraId="0DB9EED4" w14:textId="77777777" w:rsidR="00963F5A" w:rsidRPr="00574462" w:rsidRDefault="00963F5A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BE38E" w14:textId="77777777" w:rsidR="00963F5A" w:rsidRPr="00574462" w:rsidRDefault="00963F5A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7" w:type="dxa"/>
            <w:gridSpan w:val="5"/>
            <w:tcBorders>
              <w:bottom w:val="single" w:sz="4" w:space="0" w:color="auto"/>
            </w:tcBorders>
          </w:tcPr>
          <w:p w14:paraId="360F9675" w14:textId="03FA9189" w:rsidR="00963F5A" w:rsidRPr="00574462" w:rsidRDefault="00C00DFA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0DF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D0B27" w:rsidRPr="00574462" w14:paraId="25194701" w14:textId="77777777" w:rsidTr="00790F97">
        <w:tc>
          <w:tcPr>
            <w:tcW w:w="3957" w:type="dxa"/>
          </w:tcPr>
          <w:p w14:paraId="2E793E23" w14:textId="77777777" w:rsidR="005D0B27" w:rsidRPr="00574462" w:rsidRDefault="005D0B27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51842D" w14:textId="77777777" w:rsidR="005D0B27" w:rsidRPr="00574462" w:rsidRDefault="005D0B27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48ACC7" w14:textId="415351A3" w:rsidR="005D0B27" w:rsidRPr="00C00DFA" w:rsidRDefault="005D0B27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00DF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</w:tr>
      <w:tr w:rsidR="005D0B27" w:rsidRPr="005D0B27" w14:paraId="209A5A4C" w14:textId="77777777" w:rsidTr="00790F97">
        <w:tc>
          <w:tcPr>
            <w:tcW w:w="3957" w:type="dxa"/>
          </w:tcPr>
          <w:p w14:paraId="55C5BCBD" w14:textId="77777777" w:rsidR="005D0B27" w:rsidRPr="00574462" w:rsidRDefault="005D0B27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E69486" w14:textId="77777777" w:rsidR="005D0B27" w:rsidRPr="00574462" w:rsidRDefault="005D0B2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14:paraId="31DCA7CE" w14:textId="77777777" w:rsidR="005D0B27" w:rsidRPr="005D0B27" w:rsidRDefault="005D0B2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 xml:space="preserve">ไม่เกิน </w:t>
            </w:r>
            <w:r w:rsidRPr="005D0B27">
              <w:rPr>
                <w:sz w:val="30"/>
                <w:szCs w:val="30"/>
              </w:rPr>
              <w:t xml:space="preserve">1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791E5C7B" w14:textId="77777777" w:rsidR="005D0B27" w:rsidRPr="005D0B27" w:rsidRDefault="005D0B2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1CCEC1F0" w14:textId="77777777" w:rsidR="005D0B27" w:rsidRPr="005D0B27" w:rsidRDefault="005D0B2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D0B27">
              <w:rPr>
                <w:sz w:val="30"/>
                <w:szCs w:val="30"/>
              </w:rPr>
              <w:t xml:space="preserve">1 - 5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F2D35A" w14:textId="77777777" w:rsidR="005D0B27" w:rsidRPr="005D0B27" w:rsidRDefault="005D0B2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8A30240" w14:textId="77777777" w:rsidR="005D0B27" w:rsidRPr="005D0B27" w:rsidRDefault="005D0B2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>รวม</w:t>
            </w:r>
          </w:p>
        </w:tc>
      </w:tr>
      <w:tr w:rsidR="00C00DFA" w:rsidRPr="00574462" w14:paraId="07077773" w14:textId="77777777" w:rsidTr="007246C0">
        <w:trPr>
          <w:trHeight w:val="203"/>
        </w:trPr>
        <w:tc>
          <w:tcPr>
            <w:tcW w:w="3957" w:type="dxa"/>
          </w:tcPr>
          <w:p w14:paraId="5C86D1A0" w14:textId="77777777" w:rsidR="00C00DFA" w:rsidRPr="00574462" w:rsidRDefault="00C00DFA" w:rsidP="000A54D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4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236" w:type="dxa"/>
          </w:tcPr>
          <w:p w14:paraId="3B24D3EC" w14:textId="77777777" w:rsidR="00C00DFA" w:rsidRPr="00574462" w:rsidRDefault="00C00DFA" w:rsidP="000A54D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14:paraId="0EE2D4B0" w14:textId="688399B5" w:rsidR="00C00DFA" w:rsidRPr="00574462" w:rsidRDefault="00C00DFA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4394A">
              <w:rPr>
                <w:rFonts w:ascii="Angsana New" w:hAnsi="Angsana New"/>
                <w:sz w:val="30"/>
                <w:szCs w:val="30"/>
              </w:rPr>
              <w:t>516,000.00</w:t>
            </w:r>
          </w:p>
        </w:tc>
        <w:tc>
          <w:tcPr>
            <w:tcW w:w="236" w:type="dxa"/>
            <w:vAlign w:val="bottom"/>
          </w:tcPr>
          <w:p w14:paraId="2F061026" w14:textId="77777777" w:rsidR="00C00DFA" w:rsidRPr="00574462" w:rsidRDefault="00C00DFA" w:rsidP="000A54D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3" w:type="dxa"/>
            <w:shd w:val="clear" w:color="auto" w:fill="auto"/>
            <w:vAlign w:val="bottom"/>
          </w:tcPr>
          <w:p w14:paraId="16A63BBA" w14:textId="4BE06A17" w:rsidR="00C00DFA" w:rsidRPr="00574462" w:rsidRDefault="00C00DFA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4394A">
              <w:rPr>
                <w:rFonts w:ascii="Angsana New" w:hAnsi="Angsana New"/>
                <w:sz w:val="30"/>
                <w:szCs w:val="30"/>
              </w:rPr>
              <w:t>75,600.00</w:t>
            </w:r>
          </w:p>
        </w:tc>
        <w:tc>
          <w:tcPr>
            <w:tcW w:w="236" w:type="dxa"/>
            <w:vAlign w:val="center"/>
          </w:tcPr>
          <w:p w14:paraId="024E11B6" w14:textId="77777777" w:rsidR="00C00DFA" w:rsidRPr="00574462" w:rsidRDefault="00C00DFA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1" w:type="dxa"/>
            <w:vAlign w:val="bottom"/>
          </w:tcPr>
          <w:p w14:paraId="080A1D01" w14:textId="31D17071" w:rsidR="00C00DFA" w:rsidRPr="00574462" w:rsidRDefault="00C00DFA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591,600.00</w:t>
            </w:r>
          </w:p>
        </w:tc>
      </w:tr>
      <w:tr w:rsidR="00C00DFA" w:rsidRPr="00574462" w14:paraId="5A1C21EC" w14:textId="77777777" w:rsidTr="007246C0">
        <w:trPr>
          <w:trHeight w:val="203"/>
        </w:trPr>
        <w:tc>
          <w:tcPr>
            <w:tcW w:w="3957" w:type="dxa"/>
            <w:vAlign w:val="center"/>
          </w:tcPr>
          <w:p w14:paraId="447E3735" w14:textId="77777777" w:rsidR="00C00DFA" w:rsidRPr="00574462" w:rsidRDefault="00C00DFA" w:rsidP="000A54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236" w:type="dxa"/>
          </w:tcPr>
          <w:p w14:paraId="3918BEEE" w14:textId="77777777" w:rsidR="00C00DFA" w:rsidRPr="00513A27" w:rsidRDefault="00C00DFA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vAlign w:val="bottom"/>
          </w:tcPr>
          <w:p w14:paraId="056178C5" w14:textId="784232DB" w:rsidR="00C00DFA" w:rsidRPr="00513A27" w:rsidRDefault="00C00DFA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52F4B">
              <w:rPr>
                <w:rFonts w:ascii="Angsana New" w:hAnsi="Angsana New"/>
                <w:sz w:val="30"/>
                <w:szCs w:val="30"/>
              </w:rPr>
              <w:t>8,831.3</w:t>
            </w:r>
            <w:r w:rsidR="00880A7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762DBE9" w14:textId="77777777" w:rsidR="00C00DFA" w:rsidRPr="00513A27" w:rsidRDefault="00C00DFA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B31EA" w14:textId="792112BE" w:rsidR="00C00DFA" w:rsidRPr="00574462" w:rsidRDefault="00C00DFA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965</w:t>
            </w:r>
            <w:r w:rsidRPr="00C52F4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3</w:t>
            </w:r>
            <w:r w:rsidR="008478E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AD6C7A8" w14:textId="77777777" w:rsidR="00C00DFA" w:rsidRPr="00574462" w:rsidRDefault="00C00DFA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  <w:vAlign w:val="bottom"/>
          </w:tcPr>
          <w:p w14:paraId="5CB6565D" w14:textId="155721E4" w:rsidR="00C00DFA" w:rsidRPr="00574462" w:rsidRDefault="00C00DFA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2084E">
              <w:rPr>
                <w:rFonts w:ascii="Angsana New" w:hAnsi="Angsana New"/>
                <w:sz w:val="30"/>
                <w:szCs w:val="30"/>
              </w:rPr>
              <w:t>(9,796.67)</w:t>
            </w:r>
          </w:p>
        </w:tc>
      </w:tr>
      <w:tr w:rsidR="00C00DFA" w:rsidRPr="00574462" w14:paraId="2E19A32A" w14:textId="77777777" w:rsidTr="007246C0">
        <w:trPr>
          <w:trHeight w:val="203"/>
        </w:trPr>
        <w:tc>
          <w:tcPr>
            <w:tcW w:w="3957" w:type="dxa"/>
            <w:vAlign w:val="center"/>
          </w:tcPr>
          <w:p w14:paraId="044E4968" w14:textId="77777777" w:rsidR="00C00DFA" w:rsidRPr="00574462" w:rsidRDefault="00C00DFA" w:rsidP="000A54D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3453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36" w:type="dxa"/>
          </w:tcPr>
          <w:p w14:paraId="4A62D91F" w14:textId="77777777" w:rsidR="00C00DFA" w:rsidRPr="00513A27" w:rsidRDefault="00C00DFA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058E5" w14:textId="1E600B52" w:rsidR="00C00DFA" w:rsidRPr="00513A27" w:rsidRDefault="00BC373D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507</w:t>
            </w:r>
            <w:r w:rsidR="00C00DFA" w:rsidRPr="00C52F4B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168</w:t>
            </w:r>
            <w:r w:rsidR="00C00DFA" w:rsidRPr="00C52F4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6</w:t>
            </w:r>
            <w:r w:rsidR="00880A7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52CF32D7" w14:textId="77777777" w:rsidR="00C00DFA" w:rsidRPr="00513A27" w:rsidRDefault="00C00DFA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E404A" w14:textId="06AC33F7" w:rsidR="00C00DFA" w:rsidRPr="00574462" w:rsidRDefault="00BC373D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74</w:t>
            </w:r>
            <w:r w:rsidR="00C00DFA" w:rsidRPr="0032084E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634</w:t>
            </w:r>
            <w:r w:rsidR="00C00DFA" w:rsidRPr="003208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6</w:t>
            </w:r>
            <w:r w:rsidR="008478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76553D15" w14:textId="77777777" w:rsidR="00C00DFA" w:rsidRPr="00574462" w:rsidRDefault="00C00DFA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5458A" w14:textId="720FAF76" w:rsidR="00C00DFA" w:rsidRPr="00574462" w:rsidRDefault="00C00DFA" w:rsidP="000A54D7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581,803.33</w:t>
            </w:r>
          </w:p>
        </w:tc>
      </w:tr>
    </w:tbl>
    <w:p w14:paraId="7DE29E93" w14:textId="6363B4C9" w:rsidR="008026C3" w:rsidRDefault="00557352" w:rsidP="000A54D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557352">
        <w:rPr>
          <w:rFonts w:ascii="Angsana New" w:hAnsi="Angsana New"/>
          <w:sz w:val="30"/>
          <w:szCs w:val="30"/>
          <w:cs/>
        </w:rPr>
        <w:lastRenderedPageBreak/>
        <w:t xml:space="preserve">ค่าใช้จ่ายสำหรับปี 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557352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2567</w:t>
      </w:r>
      <w:r w:rsidRPr="00557352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2566</w:t>
      </w:r>
      <w:r w:rsidRPr="00557352">
        <w:rPr>
          <w:rFonts w:ascii="Angsana New" w:hAnsi="Angsana New"/>
          <w:sz w:val="30"/>
          <w:szCs w:val="30"/>
          <w:cs/>
        </w:rPr>
        <w:t xml:space="preserve"> เกี่ยวกับสัญญาเช่าที่รับรู้ในรายการต่อไปนี้ ในส่วนของกำไรหรือขาดทุน</w:t>
      </w:r>
    </w:p>
    <w:tbl>
      <w:tblPr>
        <w:tblW w:w="912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85"/>
        <w:gridCol w:w="1871"/>
        <w:gridCol w:w="1871"/>
      </w:tblGrid>
      <w:tr w:rsidR="00B42B12" w:rsidRPr="00494247" w14:paraId="1D8A8C4A" w14:textId="77777777" w:rsidTr="00E86B90">
        <w:tc>
          <w:tcPr>
            <w:tcW w:w="5385" w:type="dxa"/>
            <w:shd w:val="clear" w:color="auto" w:fill="auto"/>
          </w:tcPr>
          <w:p w14:paraId="7FCB1244" w14:textId="77777777" w:rsidR="00B42B12" w:rsidRPr="00494247" w:rsidRDefault="00B42B12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42" w:type="dxa"/>
            <w:gridSpan w:val="2"/>
            <w:shd w:val="clear" w:color="auto" w:fill="auto"/>
          </w:tcPr>
          <w:p w14:paraId="4BBFF0ED" w14:textId="77777777" w:rsidR="00B42B12" w:rsidRPr="00494247" w:rsidRDefault="00B42B12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42B12" w:rsidRPr="00494247" w14:paraId="6C6AB6DB" w14:textId="12BF7A19" w:rsidTr="00E86B90">
        <w:tc>
          <w:tcPr>
            <w:tcW w:w="5385" w:type="dxa"/>
            <w:shd w:val="clear" w:color="auto" w:fill="auto"/>
          </w:tcPr>
          <w:p w14:paraId="66C81749" w14:textId="07142BA8" w:rsidR="00B42B12" w:rsidRPr="00494247" w:rsidRDefault="00B42B12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42" w:type="dxa"/>
            <w:gridSpan w:val="2"/>
          </w:tcPr>
          <w:p w14:paraId="56BBCE99" w14:textId="7DF1A24A" w:rsidR="00B42B12" w:rsidRPr="00494247" w:rsidRDefault="00B42B12" w:rsidP="006869AB">
            <w:pPr>
              <w:pBdr>
                <w:bottom w:val="single" w:sz="4" w:space="1" w:color="auto"/>
              </w:pBdr>
              <w:spacing w:line="240" w:lineRule="auto"/>
              <w:jc w:val="center"/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 w:rsidRPr="002931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B12" w:rsidRPr="00494247" w14:paraId="6D722C72" w14:textId="77777777" w:rsidTr="00E86B90">
        <w:tc>
          <w:tcPr>
            <w:tcW w:w="5385" w:type="dxa"/>
            <w:shd w:val="clear" w:color="auto" w:fill="auto"/>
          </w:tcPr>
          <w:p w14:paraId="27399BFE" w14:textId="77777777" w:rsidR="00B42B12" w:rsidRPr="00494247" w:rsidRDefault="00B42B12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47A6778C" w14:textId="44F1DC3F" w:rsidR="00B42B12" w:rsidRPr="004F4B94" w:rsidRDefault="00B42B12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B479EB">
              <w:rPr>
                <w:sz w:val="30"/>
                <w:szCs w:val="30"/>
              </w:rPr>
              <w:t xml:space="preserve">31 </w:t>
            </w:r>
            <w:r w:rsidRPr="00B479EB">
              <w:rPr>
                <w:sz w:val="30"/>
                <w:szCs w:val="30"/>
                <w:cs/>
              </w:rPr>
              <w:t xml:space="preserve">ธันวาคม </w:t>
            </w:r>
            <w:r w:rsidRPr="00B479EB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871" w:type="dxa"/>
            <w:shd w:val="clear" w:color="auto" w:fill="auto"/>
          </w:tcPr>
          <w:p w14:paraId="58451637" w14:textId="009E7F2D" w:rsidR="00B42B12" w:rsidRPr="004F4B94" w:rsidRDefault="00B42B12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B479EB">
              <w:rPr>
                <w:sz w:val="30"/>
                <w:szCs w:val="30"/>
              </w:rPr>
              <w:t xml:space="preserve">31 </w:t>
            </w:r>
            <w:r w:rsidRPr="00B479EB">
              <w:rPr>
                <w:sz w:val="30"/>
                <w:szCs w:val="30"/>
                <w:cs/>
              </w:rPr>
              <w:t xml:space="preserve">ธันวาคม </w:t>
            </w:r>
            <w:r w:rsidRPr="00B479EB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98764D" w:rsidRPr="00494247" w14:paraId="4AD34C2E" w14:textId="77777777" w:rsidTr="00E86B90">
        <w:trPr>
          <w:trHeight w:val="203"/>
        </w:trPr>
        <w:tc>
          <w:tcPr>
            <w:tcW w:w="5385" w:type="dxa"/>
            <w:shd w:val="clear" w:color="auto" w:fill="auto"/>
            <w:vAlign w:val="center"/>
          </w:tcPr>
          <w:p w14:paraId="502003E7" w14:textId="77777777" w:rsidR="0098764D" w:rsidRPr="00494247" w:rsidRDefault="0098764D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71" w:type="dxa"/>
            <w:shd w:val="clear" w:color="auto" w:fill="auto"/>
          </w:tcPr>
          <w:p w14:paraId="063DAEBC" w14:textId="44AA88BC" w:rsidR="0098764D" w:rsidRPr="00494247" w:rsidRDefault="00E50CE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CE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997,730.98</w:t>
            </w:r>
          </w:p>
        </w:tc>
        <w:tc>
          <w:tcPr>
            <w:tcW w:w="1871" w:type="dxa"/>
            <w:shd w:val="clear" w:color="auto" w:fill="auto"/>
          </w:tcPr>
          <w:p w14:paraId="07650DE9" w14:textId="36123970" w:rsidR="0098764D" w:rsidRPr="00494247" w:rsidRDefault="0098764D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10539">
              <w:rPr>
                <w:rFonts w:ascii="Angsana New" w:hAnsi="Angsana New"/>
                <w:color w:val="000000"/>
                <w:sz w:val="30"/>
                <w:szCs w:val="30"/>
              </w:rPr>
              <w:t>946,892.45</w:t>
            </w:r>
          </w:p>
        </w:tc>
      </w:tr>
      <w:tr w:rsidR="0098764D" w:rsidRPr="00494247" w14:paraId="768523B8" w14:textId="77777777" w:rsidTr="00E86B90">
        <w:trPr>
          <w:trHeight w:val="203"/>
        </w:trPr>
        <w:tc>
          <w:tcPr>
            <w:tcW w:w="5385" w:type="dxa"/>
            <w:shd w:val="clear" w:color="auto" w:fill="auto"/>
            <w:vAlign w:val="center"/>
          </w:tcPr>
          <w:p w14:paraId="271E64D1" w14:textId="77777777" w:rsidR="0098764D" w:rsidRPr="00556F4A" w:rsidRDefault="0098764D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71" w:type="dxa"/>
            <w:shd w:val="clear" w:color="auto" w:fill="auto"/>
          </w:tcPr>
          <w:p w14:paraId="52911422" w14:textId="03745077" w:rsidR="0098764D" w:rsidRPr="00047BB0" w:rsidRDefault="001A3689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ab/>
            </w:r>
            <w:r w:rsidRPr="001A368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94,229.60</w:t>
            </w:r>
          </w:p>
        </w:tc>
        <w:tc>
          <w:tcPr>
            <w:tcW w:w="1871" w:type="dxa"/>
            <w:shd w:val="clear" w:color="auto" w:fill="auto"/>
          </w:tcPr>
          <w:p w14:paraId="22BE385E" w14:textId="49CD8DCB" w:rsidR="0098764D" w:rsidRPr="00047BB0" w:rsidRDefault="0098764D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52F4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43</w:t>
            </w:r>
            <w:r w:rsidRPr="00C52F4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52F4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202.89</w:t>
            </w:r>
          </w:p>
        </w:tc>
      </w:tr>
      <w:tr w:rsidR="0098764D" w:rsidRPr="00494247" w14:paraId="575EBE07" w14:textId="77777777" w:rsidTr="00E86B90">
        <w:trPr>
          <w:trHeight w:val="203"/>
        </w:trPr>
        <w:tc>
          <w:tcPr>
            <w:tcW w:w="5385" w:type="dxa"/>
            <w:shd w:val="clear" w:color="auto" w:fill="auto"/>
            <w:vAlign w:val="center"/>
          </w:tcPr>
          <w:p w14:paraId="6CB8452C" w14:textId="77777777" w:rsidR="0098764D" w:rsidRPr="00D5168C" w:rsidRDefault="0098764D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71" w:type="dxa"/>
            <w:shd w:val="clear" w:color="auto" w:fill="auto"/>
          </w:tcPr>
          <w:p w14:paraId="0DB36463" w14:textId="6A2F3F98" w:rsidR="0098764D" w:rsidRPr="00047BB0" w:rsidRDefault="00BC251F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251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143,380.00</w:t>
            </w:r>
          </w:p>
        </w:tc>
        <w:tc>
          <w:tcPr>
            <w:tcW w:w="1871" w:type="dxa"/>
            <w:shd w:val="clear" w:color="auto" w:fill="auto"/>
          </w:tcPr>
          <w:p w14:paraId="361ED1AE" w14:textId="4CCF8F94" w:rsidR="0098764D" w:rsidRPr="00047BB0" w:rsidRDefault="0098764D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144,000.00</w:t>
            </w:r>
          </w:p>
        </w:tc>
      </w:tr>
      <w:tr w:rsidR="0098764D" w:rsidRPr="00494247" w14:paraId="393908DF" w14:textId="77777777" w:rsidTr="00E86B90">
        <w:trPr>
          <w:trHeight w:val="203"/>
        </w:trPr>
        <w:tc>
          <w:tcPr>
            <w:tcW w:w="5385" w:type="dxa"/>
            <w:shd w:val="clear" w:color="auto" w:fill="auto"/>
            <w:vAlign w:val="center"/>
          </w:tcPr>
          <w:p w14:paraId="68ACE6C3" w14:textId="77777777" w:rsidR="0098764D" w:rsidRPr="003C4FC4" w:rsidRDefault="0098764D" w:rsidP="000A54D7">
            <w:pPr>
              <w:spacing w:line="360" w:lineRule="exact"/>
              <w:ind w:left="141" w:right="-36" w:hanging="15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ค่าใช้จ่ายที่เกี่ยวกับสัญญาเช่าซึ่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1871" w:type="dxa"/>
            <w:shd w:val="clear" w:color="auto" w:fill="auto"/>
          </w:tcPr>
          <w:p w14:paraId="3C9B723B" w14:textId="6B0BAB8D" w:rsidR="0098764D" w:rsidRDefault="00FC39D2" w:rsidP="000A54D7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39D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337,050.00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318CB39" w14:textId="658BE853" w:rsidR="0098764D" w:rsidRPr="00047BB0" w:rsidRDefault="0098764D" w:rsidP="000A54D7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B7B89">
              <w:rPr>
                <w:rFonts w:ascii="Angsana New" w:hAnsi="Angsana New"/>
                <w:color w:val="000000"/>
                <w:sz w:val="30"/>
                <w:szCs w:val="30"/>
              </w:rPr>
              <w:t>315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,000.00</w:t>
            </w:r>
          </w:p>
        </w:tc>
      </w:tr>
      <w:tr w:rsidR="0098764D" w:rsidRPr="00494247" w14:paraId="0E2A0A15" w14:textId="77777777" w:rsidTr="00E86B90">
        <w:trPr>
          <w:trHeight w:val="203"/>
        </w:trPr>
        <w:tc>
          <w:tcPr>
            <w:tcW w:w="5385" w:type="dxa"/>
            <w:shd w:val="clear" w:color="auto" w:fill="auto"/>
            <w:vAlign w:val="center"/>
          </w:tcPr>
          <w:p w14:paraId="5C163192" w14:textId="77777777" w:rsidR="0098764D" w:rsidRPr="00D55E94" w:rsidRDefault="0098764D" w:rsidP="000A54D7">
            <w:pPr>
              <w:spacing w:line="400" w:lineRule="exact"/>
              <w:ind w:left="166" w:right="-45" w:firstLine="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C4FC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871" w:type="dxa"/>
            <w:shd w:val="clear" w:color="auto" w:fill="auto"/>
          </w:tcPr>
          <w:p w14:paraId="751C28A1" w14:textId="151A6831" w:rsidR="0098764D" w:rsidRPr="00047BB0" w:rsidRDefault="00FC39D2" w:rsidP="000A54D7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39D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1,572,390.58</w:t>
            </w:r>
          </w:p>
        </w:tc>
        <w:tc>
          <w:tcPr>
            <w:tcW w:w="1871" w:type="dxa"/>
            <w:shd w:val="clear" w:color="auto" w:fill="auto"/>
          </w:tcPr>
          <w:p w14:paraId="544FA2EC" w14:textId="54B22868" w:rsidR="0098764D" w:rsidRPr="00047BB0" w:rsidRDefault="0098764D" w:rsidP="000A54D7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302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1,449,095.34</w:t>
            </w:r>
          </w:p>
        </w:tc>
      </w:tr>
    </w:tbl>
    <w:p w14:paraId="28496141" w14:textId="197B358E" w:rsidR="00E454E7" w:rsidRPr="007E1387" w:rsidRDefault="004D4E63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E1387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</w:t>
      </w:r>
      <w:r w:rsidR="00E454E7" w:rsidRPr="007E1387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</w:p>
    <w:p w14:paraId="28496142" w14:textId="62491A14" w:rsidR="00E45619" w:rsidRDefault="0034014E" w:rsidP="000A54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47BB0" w:rsidRPr="00047BB0">
        <w:rPr>
          <w:rFonts w:ascii="Angsana New" w:hAnsi="Angsana New"/>
          <w:sz w:val="30"/>
          <w:szCs w:val="30"/>
          <w:cs/>
        </w:rPr>
        <w:t xml:space="preserve"> มีภาระผูกพันเกี่ยวกับผลประโยชน์พนักงาน ตามข้อกำหนดของพระราชบัญญัติคุ้มครองแรงงาน พ.ศ. </w:t>
      </w:r>
      <w:r w:rsidR="00A76767">
        <w:rPr>
          <w:rFonts w:ascii="Angsana New" w:hAnsi="Angsana New"/>
          <w:sz w:val="30"/>
          <w:szCs w:val="30"/>
        </w:rPr>
        <w:t>2541</w:t>
      </w:r>
      <w:r w:rsidR="00047BB0">
        <w:rPr>
          <w:rFonts w:ascii="Angsana New" w:hAnsi="Angsana New" w:hint="cs"/>
          <w:sz w:val="30"/>
          <w:szCs w:val="30"/>
          <w:cs/>
        </w:rPr>
        <w:t xml:space="preserve"> </w:t>
      </w:r>
      <w:r w:rsidR="00047BB0" w:rsidRPr="00047BB0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ในการให้ผลประโยชน์เมื่อเกษียณอายุแก่พนักงานตามสิทธิและอายุงานและผลประโยชน์จากการให้บริการ</w:t>
      </w:r>
      <w:r w:rsidR="00047BB0">
        <w:rPr>
          <w:rFonts w:ascii="Angsana New" w:hAnsi="Angsana New"/>
          <w:sz w:val="30"/>
          <w:szCs w:val="30"/>
          <w:cs/>
        </w:rPr>
        <w:br/>
      </w:r>
      <w:r w:rsidR="00047BB0" w:rsidRPr="00047BB0">
        <w:rPr>
          <w:rFonts w:ascii="Angsana New" w:hAnsi="Angsana New"/>
          <w:sz w:val="30"/>
          <w:szCs w:val="30"/>
          <w:cs/>
        </w:rPr>
        <w:t>ระยะยาว</w:t>
      </w:r>
    </w:p>
    <w:p w14:paraId="6D6277E2" w14:textId="5B34CA52" w:rsidR="00047BB0" w:rsidRDefault="00047BB0" w:rsidP="000A54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47BB0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ความเสี่ยงจากอัตราแลกเปลี่ยนและความเสี่ยงจากอัตราตลาด </w:t>
      </w:r>
      <w:r w:rsidR="00B406F7">
        <w:rPr>
          <w:rFonts w:ascii="Angsana New" w:hAnsi="Angsana New"/>
          <w:sz w:val="30"/>
          <w:szCs w:val="30"/>
          <w:cs/>
        </w:rPr>
        <w:br/>
      </w:r>
      <w:r w:rsidRPr="00047BB0">
        <w:rPr>
          <w:rFonts w:ascii="Angsana New" w:hAnsi="Angsana New"/>
          <w:sz w:val="30"/>
          <w:szCs w:val="30"/>
          <w:cs/>
        </w:rPr>
        <w:t>(เงินลงทุน)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FA0F44" w:rsidRPr="00574462" w14:paraId="073D5721" w14:textId="77777777" w:rsidTr="00AD00F0">
        <w:tc>
          <w:tcPr>
            <w:tcW w:w="5040" w:type="dxa"/>
            <w:shd w:val="clear" w:color="auto" w:fill="auto"/>
          </w:tcPr>
          <w:p w14:paraId="1187C336" w14:textId="77777777" w:rsidR="00FA0F44" w:rsidRPr="00574462" w:rsidRDefault="00FA0F44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shd w:val="clear" w:color="auto" w:fill="auto"/>
          </w:tcPr>
          <w:p w14:paraId="2058BC52" w14:textId="1A8AE3C2" w:rsidR="00FA0F44" w:rsidRPr="00574462" w:rsidRDefault="00FA0F44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A0F44" w:rsidRPr="00574462" w14:paraId="367FFE25" w14:textId="77777777" w:rsidTr="00AD00F0">
        <w:tc>
          <w:tcPr>
            <w:tcW w:w="5040" w:type="dxa"/>
            <w:shd w:val="clear" w:color="auto" w:fill="auto"/>
          </w:tcPr>
          <w:p w14:paraId="01F7ABAF" w14:textId="77777777" w:rsidR="00FA0F44" w:rsidRPr="00574462" w:rsidRDefault="00FA0F44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81FAD2" w14:textId="5AF8EC58" w:rsidR="00FA0F44" w:rsidRPr="00574462" w:rsidRDefault="00FA0F44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A0F44" w:rsidRPr="00574462" w14:paraId="7507F284" w14:textId="77777777" w:rsidTr="00AD00F0">
        <w:tc>
          <w:tcPr>
            <w:tcW w:w="5040" w:type="dxa"/>
            <w:shd w:val="clear" w:color="auto" w:fill="auto"/>
          </w:tcPr>
          <w:p w14:paraId="57444F73" w14:textId="77777777" w:rsidR="00FA0F44" w:rsidRPr="00574462" w:rsidRDefault="00FA0F44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8CD09" w14:textId="6B4222CF" w:rsidR="00FA0F44" w:rsidRPr="00574462" w:rsidRDefault="009E6921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B55906">
              <w:rPr>
                <w:sz w:val="30"/>
                <w:szCs w:val="30"/>
              </w:rPr>
              <w:t xml:space="preserve">31 </w:t>
            </w:r>
            <w:r w:rsidRPr="00B55906">
              <w:rPr>
                <w:sz w:val="30"/>
                <w:szCs w:val="30"/>
                <w:cs/>
              </w:rPr>
              <w:t xml:space="preserve">ธันวาคม </w:t>
            </w:r>
            <w:r w:rsidRPr="00B5590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0CEBF70" w14:textId="77777777" w:rsidR="00FA0F44" w:rsidRPr="00574462" w:rsidRDefault="00FA0F44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31E8E" w14:textId="1F70E0B4" w:rsidR="00FA0F44" w:rsidRPr="00574462" w:rsidRDefault="00FA0F44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B55906">
              <w:rPr>
                <w:sz w:val="30"/>
                <w:szCs w:val="30"/>
              </w:rPr>
              <w:t xml:space="preserve">31 </w:t>
            </w:r>
            <w:r w:rsidRPr="00B55906">
              <w:rPr>
                <w:sz w:val="30"/>
                <w:szCs w:val="30"/>
                <w:cs/>
              </w:rPr>
              <w:t xml:space="preserve">ธันวาคม </w:t>
            </w:r>
            <w:r w:rsidRPr="00B5590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FA0F44" w:rsidRPr="00574462" w14:paraId="702E4638" w14:textId="77777777" w:rsidTr="00AD00F0">
        <w:trPr>
          <w:trHeight w:val="203"/>
        </w:trPr>
        <w:tc>
          <w:tcPr>
            <w:tcW w:w="5040" w:type="dxa"/>
            <w:shd w:val="clear" w:color="auto" w:fill="auto"/>
          </w:tcPr>
          <w:p w14:paraId="4CEFB65A" w14:textId="2D42EE1F" w:rsidR="00FA0F44" w:rsidRPr="005B4595" w:rsidRDefault="00FA0F44" w:rsidP="000A54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7BB0">
              <w:rPr>
                <w:rFonts w:ascii="Angsana New" w:hAnsi="Angsana New"/>
                <w:sz w:val="30"/>
                <w:szCs w:val="30"/>
                <w:cs/>
              </w:rPr>
              <w:t>ภาระผูกพันตามงบฐานะการเงิน มีดังนี้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3730A" w14:textId="2513E66D" w:rsidR="00FA0F44" w:rsidRPr="00574462" w:rsidRDefault="00FA0F44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7D10008" w14:textId="77777777" w:rsidR="00FA0F44" w:rsidRPr="00574462" w:rsidRDefault="00FA0F44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77FAEBA0" w14:textId="5D7FCC71" w:rsidR="00FA0F44" w:rsidRPr="00574462" w:rsidRDefault="00FA0F44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0F44" w:rsidRPr="00574462" w14:paraId="6E748FDC" w14:textId="77777777" w:rsidTr="007E1387">
        <w:trPr>
          <w:trHeight w:val="149"/>
        </w:trPr>
        <w:tc>
          <w:tcPr>
            <w:tcW w:w="5040" w:type="dxa"/>
            <w:shd w:val="clear" w:color="auto" w:fill="auto"/>
          </w:tcPr>
          <w:p w14:paraId="74892E67" w14:textId="1D8BFCAA" w:rsidR="00FA0F44" w:rsidRPr="005B4595" w:rsidRDefault="00FA0F44" w:rsidP="000A54D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</w:t>
            </w:r>
            <w:r w:rsidRPr="00047BB0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C62206" w14:textId="1574A059" w:rsidR="00FA0F44" w:rsidRPr="00D373FF" w:rsidRDefault="00442BC2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2BC2">
              <w:rPr>
                <w:rFonts w:ascii="Angsana New" w:hAnsi="Angsana New"/>
                <w:sz w:val="30"/>
                <w:szCs w:val="30"/>
                <w:cs/>
              </w:rPr>
              <w:t>40</w:t>
            </w:r>
            <w:r w:rsidRPr="00442BC2">
              <w:rPr>
                <w:rFonts w:ascii="Angsana New" w:hAnsi="Angsana New"/>
                <w:sz w:val="30"/>
                <w:szCs w:val="30"/>
              </w:rPr>
              <w:t>,</w:t>
            </w:r>
            <w:r w:rsidRPr="00442BC2">
              <w:rPr>
                <w:rFonts w:ascii="Angsana New" w:hAnsi="Angsana New"/>
                <w:sz w:val="30"/>
                <w:szCs w:val="30"/>
                <w:cs/>
              </w:rPr>
              <w:t>511</w:t>
            </w:r>
            <w:r w:rsidRPr="00442BC2">
              <w:rPr>
                <w:rFonts w:ascii="Angsana New" w:hAnsi="Angsana New"/>
                <w:sz w:val="30"/>
                <w:szCs w:val="30"/>
              </w:rPr>
              <w:t>,</w:t>
            </w:r>
            <w:r w:rsidRPr="00442BC2">
              <w:rPr>
                <w:rFonts w:ascii="Angsana New" w:hAnsi="Angsana New"/>
                <w:sz w:val="30"/>
                <w:szCs w:val="30"/>
                <w:cs/>
              </w:rPr>
              <w:t>004.39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141CB7" w14:textId="77777777" w:rsidR="00FA0F44" w:rsidRPr="00574462" w:rsidRDefault="00FA0F44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9E7ED5" w14:textId="6B04879E" w:rsidR="00FA0F44" w:rsidRPr="008026C3" w:rsidRDefault="00BC373D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35</w:t>
            </w:r>
            <w:r w:rsidR="00FA0F44" w:rsidRPr="006763F2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917</w:t>
            </w:r>
            <w:r w:rsidR="00FA0F44" w:rsidRPr="006763F2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777</w:t>
            </w:r>
            <w:r w:rsidR="00FA0F44" w:rsidRPr="006763F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</w:tbl>
    <w:p w14:paraId="456FE37F" w14:textId="77777777" w:rsidR="001A74CF" w:rsidRDefault="001A74CF" w:rsidP="000A54D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E273A49" w14:textId="77777777" w:rsidR="001A74CF" w:rsidRDefault="001A74CF" w:rsidP="000A54D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26811F4" w14:textId="77777777" w:rsidR="001A74CF" w:rsidRDefault="001A74CF" w:rsidP="000A54D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EE21871" w14:textId="77777777" w:rsidR="001A74CF" w:rsidRDefault="001A74CF" w:rsidP="000A54D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132FBEE" w14:textId="77777777" w:rsidR="001A74CF" w:rsidRDefault="001A74CF" w:rsidP="000A54D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36DBEC9" w14:textId="77777777" w:rsidR="001A74CF" w:rsidRDefault="001A74CF" w:rsidP="000A54D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EAA71F7" w14:textId="77777777" w:rsidR="001A74CF" w:rsidRDefault="001A74CF" w:rsidP="000A54D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A8" w14:textId="243CE1AD" w:rsidR="00A23836" w:rsidRDefault="00D37C38" w:rsidP="000A54D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7C38">
        <w:rPr>
          <w:rFonts w:ascii="Angsana New" w:hAnsi="Angsana New"/>
          <w:sz w:val="30"/>
          <w:szCs w:val="30"/>
          <w:cs/>
        </w:rPr>
        <w:lastRenderedPageBreak/>
        <w:t>การเปลี่ยนแปลงของภาระผูกพันผลประโยชน์พนักงาน มีดังนี้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D37C38" w:rsidRPr="00574462" w14:paraId="65E22A95" w14:textId="77777777" w:rsidTr="00AD00F0">
        <w:trPr>
          <w:tblHeader/>
        </w:trPr>
        <w:tc>
          <w:tcPr>
            <w:tcW w:w="5040" w:type="dxa"/>
            <w:shd w:val="clear" w:color="auto" w:fill="auto"/>
          </w:tcPr>
          <w:p w14:paraId="3A0875B0" w14:textId="77777777" w:rsidR="00D37C38" w:rsidRPr="00574462" w:rsidRDefault="00D37C38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shd w:val="clear" w:color="auto" w:fill="auto"/>
          </w:tcPr>
          <w:p w14:paraId="7197C15E" w14:textId="77777777" w:rsidR="00D37C38" w:rsidRPr="00574462" w:rsidRDefault="00D37C38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51849" w:rsidRPr="00574462" w14:paraId="603CCCAB" w14:textId="77777777" w:rsidTr="00AD00F0">
        <w:trPr>
          <w:tblHeader/>
        </w:trPr>
        <w:tc>
          <w:tcPr>
            <w:tcW w:w="5040" w:type="dxa"/>
            <w:shd w:val="clear" w:color="auto" w:fill="auto"/>
          </w:tcPr>
          <w:p w14:paraId="144E6754" w14:textId="77777777" w:rsidR="00451849" w:rsidRPr="00574462" w:rsidRDefault="00451849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DEB119" w14:textId="27AD112C" w:rsidR="00451849" w:rsidRPr="00574462" w:rsidRDefault="00451849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51849" w:rsidRPr="00574462" w14:paraId="052CC066" w14:textId="77777777" w:rsidTr="00AD00F0">
        <w:trPr>
          <w:tblHeader/>
        </w:trPr>
        <w:tc>
          <w:tcPr>
            <w:tcW w:w="5040" w:type="dxa"/>
            <w:shd w:val="clear" w:color="auto" w:fill="auto"/>
          </w:tcPr>
          <w:p w14:paraId="308884A6" w14:textId="77777777" w:rsidR="00451849" w:rsidRPr="00574462" w:rsidRDefault="00451849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5AB13" w14:textId="0DC7CB4A" w:rsidR="00451849" w:rsidRPr="00574462" w:rsidRDefault="00BC373D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BC373D">
              <w:rPr>
                <w:rFonts w:hint="cs"/>
                <w:color w:val="000000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90B86A" w14:textId="77777777" w:rsidR="00451849" w:rsidRPr="00574462" w:rsidRDefault="00451849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FA368" w14:textId="11F0E56F" w:rsidR="00451849" w:rsidRPr="00574462" w:rsidRDefault="00BC373D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BC373D">
              <w:rPr>
                <w:rFonts w:hint="cs"/>
                <w:color w:val="000000"/>
                <w:sz w:val="30"/>
                <w:szCs w:val="30"/>
                <w:lang w:val="en-GB"/>
              </w:rPr>
              <w:t>2566</w:t>
            </w:r>
          </w:p>
        </w:tc>
      </w:tr>
      <w:tr w:rsidR="00451849" w:rsidRPr="00574462" w14:paraId="5A8AE205" w14:textId="77777777" w:rsidTr="00117B0D">
        <w:trPr>
          <w:trHeight w:val="203"/>
        </w:trPr>
        <w:tc>
          <w:tcPr>
            <w:tcW w:w="5040" w:type="dxa"/>
            <w:shd w:val="clear" w:color="auto" w:fill="auto"/>
          </w:tcPr>
          <w:p w14:paraId="20DDC6F3" w14:textId="134ECA38" w:rsidR="00451849" w:rsidRPr="005B4595" w:rsidRDefault="00451849" w:rsidP="000A54D7">
            <w:pPr>
              <w:spacing w:line="400" w:lineRule="exact"/>
              <w:ind w:left="166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25" w:name="_Hlk146545471"/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มูลค่าปัจจุบันของภาระผูกพันผลประโยชน์พนักงาน</w:t>
            </w:r>
            <w:r w:rsidRPr="00D37C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DE3588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60D19" w14:textId="7F412A6B" w:rsidR="00451849" w:rsidRPr="00574462" w:rsidRDefault="00BC373D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35</w:t>
            </w:r>
            <w:r w:rsidR="00451849" w:rsidRPr="00406B68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917</w:t>
            </w:r>
            <w:r w:rsidR="00451849" w:rsidRPr="00406B68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777</w:t>
            </w:r>
            <w:r w:rsidR="00451849" w:rsidRPr="00406B6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D17A76" w14:textId="77777777" w:rsidR="00451849" w:rsidRPr="00574462" w:rsidRDefault="00451849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4453B671" w14:textId="3A9B556F" w:rsidR="00451849" w:rsidRPr="00574462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33,042,182.52</w:t>
            </w:r>
          </w:p>
        </w:tc>
      </w:tr>
      <w:tr w:rsidR="00451849" w:rsidRPr="00574462" w14:paraId="7B9CDC51" w14:textId="77777777" w:rsidTr="00117B0D">
        <w:trPr>
          <w:trHeight w:val="203"/>
        </w:trPr>
        <w:tc>
          <w:tcPr>
            <w:tcW w:w="5040" w:type="dxa"/>
            <w:shd w:val="clear" w:color="auto" w:fill="auto"/>
          </w:tcPr>
          <w:p w14:paraId="7A8DFE2F" w14:textId="5B6D8EF8" w:rsidR="00451849" w:rsidRPr="00964F06" w:rsidRDefault="00451849" w:rsidP="000A54D7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ผลประโยชน์พนักงานที่จ่าย</w:t>
            </w:r>
            <w:r w:rsidRPr="00811A1F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="004D7DBD" w:rsidRPr="00811A1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345D3CBF" w14:textId="2065B874" w:rsidR="00451849" w:rsidRPr="00574462" w:rsidRDefault="005556F3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556F3">
              <w:rPr>
                <w:rFonts w:ascii="Angsana New" w:hAnsi="Angsana New"/>
                <w:sz w:val="30"/>
                <w:szCs w:val="30"/>
              </w:rPr>
              <w:t>541,740.00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F045F9" w14:textId="77777777" w:rsidR="00451849" w:rsidRPr="00574462" w:rsidRDefault="00451849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57B95273" w14:textId="6E83CCFC" w:rsidR="00451849" w:rsidRPr="00574462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F22F1">
              <w:rPr>
                <w:rFonts w:ascii="Angsana New" w:hAnsi="Angsana New"/>
                <w:sz w:val="30"/>
                <w:szCs w:val="30"/>
              </w:rPr>
              <w:t>(1,391,</w:t>
            </w:r>
            <w:r w:rsidRPr="003562A3">
              <w:rPr>
                <w:rFonts w:ascii="Angsana New" w:hAnsi="Angsana New"/>
                <w:color w:val="000000"/>
                <w:sz w:val="30"/>
                <w:szCs w:val="30"/>
              </w:rPr>
              <w:t>735</w:t>
            </w:r>
            <w:r w:rsidRPr="001F22F1">
              <w:rPr>
                <w:rFonts w:ascii="Angsana New" w:hAnsi="Angsana New"/>
                <w:sz w:val="30"/>
                <w:szCs w:val="30"/>
              </w:rPr>
              <w:t>.00)</w:t>
            </w:r>
          </w:p>
        </w:tc>
      </w:tr>
      <w:tr w:rsidR="00451849" w:rsidRPr="00574462" w14:paraId="6C962D77" w14:textId="77777777" w:rsidTr="00117B0D">
        <w:trPr>
          <w:trHeight w:val="203"/>
        </w:trPr>
        <w:tc>
          <w:tcPr>
            <w:tcW w:w="5040" w:type="dxa"/>
            <w:shd w:val="clear" w:color="auto" w:fill="auto"/>
          </w:tcPr>
          <w:p w14:paraId="27B1F5E0" w14:textId="600A108E" w:rsidR="00451849" w:rsidRPr="00D37C38" w:rsidRDefault="00451849" w:rsidP="000A54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713247A5" w14:textId="77777777" w:rsidR="00451849" w:rsidRPr="00574462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F38AC4" w14:textId="77777777" w:rsidR="00451849" w:rsidRPr="00574462" w:rsidRDefault="00451849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0A1F4491" w14:textId="77777777" w:rsidR="00451849" w:rsidRPr="00574462" w:rsidRDefault="00451849" w:rsidP="000A54D7">
            <w:pPr>
              <w:tabs>
                <w:tab w:val="decimal" w:pos="1314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1849" w:rsidRPr="0030396E" w14:paraId="016C15E7" w14:textId="77777777" w:rsidTr="00117B0D">
        <w:trPr>
          <w:trHeight w:val="203"/>
        </w:trPr>
        <w:tc>
          <w:tcPr>
            <w:tcW w:w="5040" w:type="dxa"/>
            <w:shd w:val="clear" w:color="auto" w:fill="auto"/>
          </w:tcPr>
          <w:p w14:paraId="0C894E01" w14:textId="31514B25" w:rsidR="00451849" w:rsidRPr="0030396E" w:rsidRDefault="00451849" w:rsidP="000A54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396E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A8242B9" w14:textId="4454D7D8" w:rsidR="00451849" w:rsidRPr="00973ADE" w:rsidRDefault="002B7C5C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7C5C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2B7C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B7C5C">
              <w:rPr>
                <w:rFonts w:ascii="Angsana New" w:hAnsi="Angsana New"/>
                <w:sz w:val="30"/>
                <w:szCs w:val="30"/>
                <w:cs/>
                <w:lang w:val="en-US"/>
              </w:rPr>
              <w:t>077</w:t>
            </w:r>
            <w:r w:rsidRPr="002B7C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B7C5C">
              <w:rPr>
                <w:rFonts w:ascii="Angsana New" w:hAnsi="Angsana New"/>
                <w:sz w:val="30"/>
                <w:szCs w:val="30"/>
                <w:cs/>
                <w:lang w:val="en-US"/>
              </w:rPr>
              <w:t>635.09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467C30" w14:textId="77777777" w:rsidR="00451849" w:rsidRPr="00574462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5171422" w14:textId="258F14DB" w:rsidR="00451849" w:rsidRPr="00574462" w:rsidRDefault="00BC373D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3</w:t>
            </w:r>
            <w:r w:rsidR="00451849" w:rsidRPr="003562A3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166</w:t>
            </w:r>
            <w:r w:rsidR="00451849" w:rsidRPr="003562A3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107</w:t>
            </w:r>
            <w:r w:rsidR="00451849" w:rsidRPr="003562A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</w:tr>
      <w:tr w:rsidR="00451849" w:rsidRPr="0030396E" w14:paraId="11B66C70" w14:textId="77777777" w:rsidTr="00117B0D">
        <w:trPr>
          <w:trHeight w:val="203"/>
        </w:trPr>
        <w:tc>
          <w:tcPr>
            <w:tcW w:w="5040" w:type="dxa"/>
            <w:shd w:val="clear" w:color="auto" w:fill="auto"/>
          </w:tcPr>
          <w:p w14:paraId="01D02CE5" w14:textId="697F3B69" w:rsidR="00451849" w:rsidRPr="0030396E" w:rsidRDefault="00451849" w:rsidP="000A54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396E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A570B75" w14:textId="1AC25D1D" w:rsidR="00451849" w:rsidRPr="003562A3" w:rsidRDefault="00FB007D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B007D">
              <w:rPr>
                <w:rFonts w:ascii="Angsana New" w:hAnsi="Angsana New"/>
                <w:sz w:val="30"/>
                <w:szCs w:val="30"/>
                <w:cs/>
              </w:rPr>
              <w:t>972</w:t>
            </w:r>
            <w:r w:rsidRPr="00FB007D">
              <w:rPr>
                <w:rFonts w:ascii="Angsana New" w:hAnsi="Angsana New"/>
                <w:sz w:val="30"/>
                <w:szCs w:val="30"/>
              </w:rPr>
              <w:t>,</w:t>
            </w:r>
            <w:r w:rsidRPr="00FB007D">
              <w:rPr>
                <w:rFonts w:ascii="Angsana New" w:hAnsi="Angsana New"/>
                <w:sz w:val="30"/>
                <w:szCs w:val="30"/>
                <w:cs/>
              </w:rPr>
              <w:t>566.30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5F5F2C" w14:textId="77777777" w:rsidR="00451849" w:rsidRPr="00574462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DD2F965" w14:textId="1DF322B0" w:rsidR="00451849" w:rsidRPr="00574462" w:rsidRDefault="00BC373D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934</w:t>
            </w:r>
            <w:r w:rsidR="00451849" w:rsidRPr="003562A3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108</w:t>
            </w:r>
            <w:r w:rsidR="00451849" w:rsidRPr="003562A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8</w:t>
            </w:r>
            <w:r w:rsidRPr="00BC373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451849" w:rsidRPr="0030396E" w14:paraId="7FDDCD0B" w14:textId="77777777" w:rsidTr="00117B0D">
        <w:trPr>
          <w:trHeight w:val="203"/>
        </w:trPr>
        <w:tc>
          <w:tcPr>
            <w:tcW w:w="5040" w:type="dxa"/>
            <w:shd w:val="clear" w:color="auto" w:fill="auto"/>
          </w:tcPr>
          <w:p w14:paraId="440595E7" w14:textId="39202A12" w:rsidR="00451849" w:rsidRPr="0030396E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396E">
              <w:rPr>
                <w:rFonts w:ascii="Angsana New" w:hAnsi="Angsana New"/>
                <w:sz w:val="30"/>
                <w:szCs w:val="30"/>
                <w:cs/>
              </w:rPr>
              <w:t>(กำไร)ขาดทุนจากการประมาณการตามหลักคณิตศาสตร์ประกันภัย</w:t>
            </w:r>
            <w:r w:rsidRPr="0030396E">
              <w:rPr>
                <w:rFonts w:ascii="Angsana New" w:hAnsi="Angsana New" w:hint="cs"/>
                <w:sz w:val="30"/>
                <w:szCs w:val="30"/>
                <w:cs/>
              </w:rPr>
              <w:t>จากโครงการผลประโยชน์กรณีทำงานนาน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55494F0" w14:textId="2F1C76CD" w:rsidR="00451849" w:rsidRPr="0032084E" w:rsidRDefault="005E2CAF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171,552.66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E282BF" w14:textId="77777777" w:rsidR="00451849" w:rsidRPr="00574462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64BE9EC5" w14:textId="4CF39071" w:rsidR="00451849" w:rsidRPr="00884FD0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2084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14</w:t>
            </w:r>
            <w:r w:rsidRPr="0032084E">
              <w:rPr>
                <w:rFonts w:ascii="Angsana New" w:hAnsi="Angsana New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720</w:t>
            </w:r>
            <w:r w:rsidRPr="003208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26</w:t>
            </w:r>
            <w:r w:rsidRPr="003208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51849" w:rsidRPr="0030396E" w14:paraId="05D98804" w14:textId="77777777" w:rsidTr="00117B0D">
        <w:trPr>
          <w:trHeight w:val="203"/>
        </w:trPr>
        <w:tc>
          <w:tcPr>
            <w:tcW w:w="5040" w:type="dxa"/>
            <w:shd w:val="clear" w:color="auto" w:fill="auto"/>
          </w:tcPr>
          <w:p w14:paraId="17882725" w14:textId="0352D17A" w:rsidR="00451849" w:rsidRPr="00D37C38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D52650C" w14:textId="77777777" w:rsidR="00451849" w:rsidRPr="0032084E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FB5673" w14:textId="77777777" w:rsidR="00451849" w:rsidRPr="00574462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1130527F" w14:textId="77777777" w:rsidR="00451849" w:rsidRPr="00574462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1849" w:rsidRPr="0030396E" w14:paraId="2284292B" w14:textId="77777777" w:rsidTr="00117B0D">
        <w:trPr>
          <w:trHeight w:val="149"/>
        </w:trPr>
        <w:tc>
          <w:tcPr>
            <w:tcW w:w="5040" w:type="dxa"/>
            <w:shd w:val="clear" w:color="auto" w:fill="auto"/>
          </w:tcPr>
          <w:p w14:paraId="1D0DB2E9" w14:textId="67930ECE" w:rsidR="00451849" w:rsidRPr="005B4595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396E">
              <w:rPr>
                <w:rFonts w:ascii="Angsana New" w:hAnsi="Angsana New"/>
                <w:sz w:val="30"/>
                <w:szCs w:val="30"/>
                <w:cs/>
              </w:rPr>
              <w:t>(กำไร)ขาดทุนจากการประมาณการตามหลักคณิตศาสตร์ประกันภัย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546FF" w14:textId="3F6401DD" w:rsidR="00451849" w:rsidRPr="0032084E" w:rsidRDefault="005E2CAF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913,212.54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D180E0" w14:textId="77777777" w:rsidR="00451849" w:rsidRPr="0030396E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9DBDA" w14:textId="11B18B20" w:rsidR="00451849" w:rsidRPr="009A3397" w:rsidRDefault="00BC373D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181</w:t>
            </w:r>
            <w:r w:rsidR="00451849" w:rsidRPr="0032084E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834</w:t>
            </w:r>
            <w:r w:rsidR="00451849" w:rsidRPr="003208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451849" w:rsidRPr="0030396E" w14:paraId="3BEAA60B" w14:textId="77777777" w:rsidTr="00117B0D">
        <w:trPr>
          <w:trHeight w:val="149"/>
        </w:trPr>
        <w:tc>
          <w:tcPr>
            <w:tcW w:w="5040" w:type="dxa"/>
            <w:shd w:val="clear" w:color="auto" w:fill="auto"/>
          </w:tcPr>
          <w:p w14:paraId="6C5FEE85" w14:textId="77777777" w:rsidR="00451849" w:rsidRPr="0030396E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E4D97" w14:textId="1DC9AA67" w:rsidR="00451849" w:rsidRPr="00EB7F37" w:rsidRDefault="00ED2E68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D2E68">
              <w:rPr>
                <w:rFonts w:ascii="Angsana New" w:hAnsi="Angsana New"/>
                <w:sz w:val="30"/>
                <w:szCs w:val="30"/>
                <w:cs/>
              </w:rPr>
              <w:t>40</w:t>
            </w:r>
            <w:r w:rsidRPr="00ED2E68">
              <w:rPr>
                <w:rFonts w:ascii="Angsana New" w:hAnsi="Angsana New"/>
                <w:sz w:val="30"/>
                <w:szCs w:val="30"/>
              </w:rPr>
              <w:t>,</w:t>
            </w:r>
            <w:r w:rsidRPr="00ED2E68">
              <w:rPr>
                <w:rFonts w:ascii="Angsana New" w:hAnsi="Angsana New"/>
                <w:sz w:val="30"/>
                <w:szCs w:val="30"/>
                <w:cs/>
              </w:rPr>
              <w:t>511</w:t>
            </w:r>
            <w:r w:rsidRPr="00ED2E68">
              <w:rPr>
                <w:rFonts w:ascii="Angsana New" w:hAnsi="Angsana New"/>
                <w:sz w:val="30"/>
                <w:szCs w:val="30"/>
              </w:rPr>
              <w:t>,</w:t>
            </w:r>
            <w:r w:rsidRPr="00ED2E68">
              <w:rPr>
                <w:rFonts w:ascii="Angsana New" w:hAnsi="Angsana New"/>
                <w:sz w:val="30"/>
                <w:szCs w:val="30"/>
                <w:cs/>
              </w:rPr>
              <w:t>004.39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037BA3" w14:textId="77777777" w:rsidR="00451849" w:rsidRPr="0030396E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AF7A0" w14:textId="279BFEA0" w:rsidR="00451849" w:rsidRPr="009A3397" w:rsidRDefault="00BC373D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35</w:t>
            </w:r>
            <w:r w:rsidR="00451849" w:rsidRPr="00406B68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917</w:t>
            </w:r>
            <w:r w:rsidR="00451849" w:rsidRPr="00406B68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777</w:t>
            </w:r>
            <w:r w:rsidR="00451849" w:rsidRPr="00406B6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451849" w:rsidRPr="0030396E" w14:paraId="5E9C4442" w14:textId="77777777" w:rsidTr="00117B0D">
        <w:trPr>
          <w:trHeight w:val="149"/>
        </w:trPr>
        <w:tc>
          <w:tcPr>
            <w:tcW w:w="5040" w:type="dxa"/>
            <w:shd w:val="clear" w:color="auto" w:fill="auto"/>
          </w:tcPr>
          <w:p w14:paraId="53DFC558" w14:textId="00DBB0DD" w:rsidR="00451849" w:rsidRPr="0030396E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396E">
              <w:rPr>
                <w:rFonts w:ascii="Angsana New" w:hAnsi="Angsana New"/>
                <w:sz w:val="30"/>
                <w:szCs w:val="30"/>
                <w:cs/>
              </w:rPr>
              <w:t xml:space="preserve">หัก ประมาณการหนี้สินสำหรับผลประโยชน์พนักงานที่ครบกำหนดภายใน </w:t>
            </w:r>
            <w:r w:rsidRPr="003039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0396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2B662" w14:textId="17EFB090" w:rsidR="00451849" w:rsidRPr="00EB7F37" w:rsidRDefault="0073680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C08D4" w:rsidRPr="00CC08D4">
              <w:rPr>
                <w:rFonts w:ascii="Angsana New" w:hAnsi="Angsana New"/>
                <w:sz w:val="30"/>
                <w:szCs w:val="30"/>
                <w:cs/>
              </w:rPr>
              <w:t>782</w:t>
            </w:r>
            <w:r w:rsidR="00CC08D4" w:rsidRPr="00CC08D4">
              <w:rPr>
                <w:rFonts w:ascii="Angsana New" w:hAnsi="Angsana New"/>
                <w:sz w:val="30"/>
                <w:szCs w:val="30"/>
              </w:rPr>
              <w:t>,</w:t>
            </w:r>
            <w:r w:rsidR="00CC08D4" w:rsidRPr="00CC08D4">
              <w:rPr>
                <w:rFonts w:ascii="Angsana New" w:hAnsi="Angsana New"/>
                <w:sz w:val="30"/>
                <w:szCs w:val="30"/>
                <w:cs/>
              </w:rPr>
              <w:t>700.00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3B9947" w14:textId="77777777" w:rsidR="00451849" w:rsidRPr="0030396E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4242B" w14:textId="2FE8A3D3" w:rsidR="00451849" w:rsidRPr="009A3397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F6E3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529</w:t>
            </w:r>
            <w:r w:rsidRPr="00EF6E3B">
              <w:rPr>
                <w:rFonts w:ascii="Angsana New" w:hAnsi="Angsana New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325</w:t>
            </w:r>
            <w:r w:rsidRPr="00EF6E3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00</w:t>
            </w:r>
            <w:r w:rsidRPr="00EF6E3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51849" w:rsidRPr="0030396E" w14:paraId="359AE480" w14:textId="77777777" w:rsidTr="00117B0D">
        <w:trPr>
          <w:trHeight w:val="149"/>
        </w:trPr>
        <w:tc>
          <w:tcPr>
            <w:tcW w:w="5040" w:type="dxa"/>
            <w:shd w:val="clear" w:color="auto" w:fill="auto"/>
          </w:tcPr>
          <w:p w14:paraId="796E1E35" w14:textId="16211E2D" w:rsidR="00451849" w:rsidRPr="0030396E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A63CB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A6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63C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9C2B4" w14:textId="1C109ECF" w:rsidR="00451849" w:rsidRPr="00EB7F37" w:rsidRDefault="00BB0126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B0126">
              <w:rPr>
                <w:rFonts w:ascii="Angsana New" w:hAnsi="Angsana New"/>
                <w:sz w:val="30"/>
                <w:szCs w:val="30"/>
                <w:cs/>
              </w:rPr>
              <w:t>39</w:t>
            </w:r>
            <w:r w:rsidRPr="00BB0126">
              <w:rPr>
                <w:rFonts w:ascii="Angsana New" w:hAnsi="Angsana New"/>
                <w:sz w:val="30"/>
                <w:szCs w:val="30"/>
              </w:rPr>
              <w:t>,</w:t>
            </w:r>
            <w:r w:rsidRPr="00BB0126">
              <w:rPr>
                <w:rFonts w:ascii="Angsana New" w:hAnsi="Angsana New"/>
                <w:sz w:val="30"/>
                <w:szCs w:val="30"/>
                <w:cs/>
              </w:rPr>
              <w:t>728</w:t>
            </w:r>
            <w:r w:rsidRPr="00BB0126">
              <w:rPr>
                <w:rFonts w:ascii="Angsana New" w:hAnsi="Angsana New"/>
                <w:sz w:val="30"/>
                <w:szCs w:val="30"/>
              </w:rPr>
              <w:t>,</w:t>
            </w:r>
            <w:r w:rsidRPr="00BB0126">
              <w:rPr>
                <w:rFonts w:ascii="Angsana New" w:hAnsi="Angsana New"/>
                <w:sz w:val="30"/>
                <w:szCs w:val="30"/>
                <w:cs/>
              </w:rPr>
              <w:t>304.39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FF3927" w14:textId="77777777" w:rsidR="00451849" w:rsidRPr="0030396E" w:rsidRDefault="00451849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4044C4" w14:textId="469E1C28" w:rsidR="00451849" w:rsidRPr="009A3397" w:rsidRDefault="00BC373D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35</w:t>
            </w:r>
            <w:r w:rsidR="00451849" w:rsidRPr="00EF6E3B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388</w:t>
            </w:r>
            <w:r w:rsidR="00451849" w:rsidRPr="00EF6E3B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452</w:t>
            </w:r>
            <w:r w:rsidR="00451849" w:rsidRPr="00EF6E3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</w:tbl>
    <w:bookmarkEnd w:id="25"/>
    <w:p w14:paraId="284961C8" w14:textId="07167479" w:rsidR="00FD22DD" w:rsidRDefault="00A84FA6" w:rsidP="000A54D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141B">
        <w:rPr>
          <w:rFonts w:ascii="Angsana New" w:hAnsi="Angsana New"/>
          <w:sz w:val="30"/>
          <w:szCs w:val="30"/>
          <w:cs/>
        </w:rPr>
        <w:t xml:space="preserve">ค่าใช้จ่ายที่รับรู้ที่แสดงรายการในงบกำไรขาดทุนเบ็ดเสร็จ  สำหรับปี 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7C141B">
        <w:rPr>
          <w:rFonts w:ascii="Angsana New" w:hAnsi="Angsana New"/>
          <w:sz w:val="30"/>
          <w:szCs w:val="30"/>
          <w:cs/>
        </w:rPr>
        <w:t xml:space="preserve"> ธันวาม </w:t>
      </w:r>
      <w:r>
        <w:rPr>
          <w:rFonts w:ascii="Angsana New" w:hAnsi="Angsana New"/>
          <w:sz w:val="30"/>
          <w:szCs w:val="30"/>
        </w:rPr>
        <w:t>2567</w:t>
      </w:r>
      <w:r w:rsidRPr="007C141B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2566</w:t>
      </w:r>
      <w:r w:rsidRPr="007C141B">
        <w:rPr>
          <w:rFonts w:ascii="Angsana New" w:hAnsi="Angsana New"/>
          <w:sz w:val="30"/>
          <w:szCs w:val="30"/>
          <w:cs/>
        </w:rPr>
        <w:t xml:space="preserve">  มีดังนี้</w:t>
      </w: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19"/>
        <w:gridCol w:w="236"/>
        <w:gridCol w:w="2032"/>
        <w:gridCol w:w="236"/>
        <w:gridCol w:w="1890"/>
      </w:tblGrid>
      <w:tr w:rsidR="00754DBB" w:rsidRPr="00494247" w14:paraId="3E9C45C8" w14:textId="77777777" w:rsidTr="00754DBB">
        <w:tc>
          <w:tcPr>
            <w:tcW w:w="4819" w:type="dxa"/>
          </w:tcPr>
          <w:p w14:paraId="1D3C8529" w14:textId="77777777" w:rsidR="00754DBB" w:rsidRPr="00494247" w:rsidRDefault="00754DBB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26" w:name="_Hlk158895204"/>
          </w:p>
        </w:tc>
        <w:tc>
          <w:tcPr>
            <w:tcW w:w="236" w:type="dxa"/>
          </w:tcPr>
          <w:p w14:paraId="127AEFD7" w14:textId="77777777" w:rsidR="00754DBB" w:rsidRPr="00494247" w:rsidRDefault="00754DBB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58" w:type="dxa"/>
            <w:gridSpan w:val="3"/>
          </w:tcPr>
          <w:p w14:paraId="114FD49D" w14:textId="77777777" w:rsidR="00754DBB" w:rsidRPr="00494247" w:rsidRDefault="00754DBB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54DBB" w:rsidRPr="00494247" w14:paraId="617F2090" w14:textId="77777777" w:rsidTr="00754DBB">
        <w:tc>
          <w:tcPr>
            <w:tcW w:w="4819" w:type="dxa"/>
          </w:tcPr>
          <w:p w14:paraId="0C2DCCB8" w14:textId="77777777" w:rsidR="00754DBB" w:rsidRPr="00494247" w:rsidRDefault="00754DBB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40B36235" w14:textId="77777777" w:rsidR="00754DBB" w:rsidRPr="00494247" w:rsidRDefault="00754DBB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58" w:type="dxa"/>
            <w:gridSpan w:val="3"/>
            <w:tcBorders>
              <w:bottom w:val="single" w:sz="4" w:space="0" w:color="auto"/>
            </w:tcBorders>
          </w:tcPr>
          <w:p w14:paraId="3CCB6219" w14:textId="7360E4F0" w:rsidR="00754DBB" w:rsidRPr="00494247" w:rsidRDefault="00754DBB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 w:rsidRPr="00E837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4DBB" w:rsidRPr="00494247" w14:paraId="36F24C9B" w14:textId="77777777" w:rsidTr="00754DBB">
        <w:tc>
          <w:tcPr>
            <w:tcW w:w="4819" w:type="dxa"/>
          </w:tcPr>
          <w:p w14:paraId="65111917" w14:textId="77777777" w:rsidR="00754DBB" w:rsidRPr="00494247" w:rsidRDefault="00754DBB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0D6190" w14:textId="77777777" w:rsidR="00754DBB" w:rsidRPr="00405BF4" w:rsidRDefault="00754DBB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14:paraId="44649B32" w14:textId="41F1BDC1" w:rsidR="00754DBB" w:rsidRPr="00405BF4" w:rsidRDefault="00634744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</w:t>
            </w:r>
            <w:r w:rsidR="00754DBB" w:rsidRPr="00297D87">
              <w:rPr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A29B63" w14:textId="77777777" w:rsidR="00754DBB" w:rsidRPr="00405BF4" w:rsidRDefault="00754DBB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3301715" w14:textId="696F4E30" w:rsidR="00754DBB" w:rsidRPr="00405BF4" w:rsidRDefault="00634744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</w:t>
            </w:r>
            <w:r w:rsidRPr="00297D87">
              <w:rPr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color w:val="000000"/>
                <w:sz w:val="30"/>
                <w:szCs w:val="30"/>
              </w:rPr>
              <w:t>2566</w:t>
            </w:r>
          </w:p>
        </w:tc>
      </w:tr>
      <w:tr w:rsidR="00634744" w:rsidRPr="00494247" w14:paraId="76C94D85" w14:textId="77777777" w:rsidTr="00117B0D">
        <w:trPr>
          <w:trHeight w:val="203"/>
        </w:trPr>
        <w:tc>
          <w:tcPr>
            <w:tcW w:w="4819" w:type="dxa"/>
            <w:vAlign w:val="center"/>
          </w:tcPr>
          <w:p w14:paraId="0871B732" w14:textId="77777777" w:rsidR="00634744" w:rsidRPr="00494247" w:rsidRDefault="00634744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59D37C68" w14:textId="77777777" w:rsidR="00634744" w:rsidRPr="00494247" w:rsidRDefault="00634744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</w:tcPr>
          <w:p w14:paraId="21588178" w14:textId="71B80C7E" w:rsidR="00634744" w:rsidRPr="008E5378" w:rsidRDefault="009157DC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157DC">
              <w:rPr>
                <w:rFonts w:ascii="Angsana New" w:hAnsi="Angsana New"/>
                <w:sz w:val="30"/>
                <w:szCs w:val="30"/>
                <w:cs/>
              </w:rPr>
              <w:t>375</w:t>
            </w:r>
            <w:r w:rsidRPr="009157DC">
              <w:rPr>
                <w:rFonts w:ascii="Angsana New" w:hAnsi="Angsana New"/>
                <w:sz w:val="30"/>
                <w:szCs w:val="30"/>
              </w:rPr>
              <w:t>,</w:t>
            </w:r>
            <w:r w:rsidRPr="009157DC">
              <w:rPr>
                <w:rFonts w:ascii="Angsana New" w:hAnsi="Angsana New"/>
                <w:sz w:val="30"/>
                <w:szCs w:val="30"/>
                <w:cs/>
              </w:rPr>
              <w:t>572.35</w:t>
            </w:r>
          </w:p>
        </w:tc>
        <w:tc>
          <w:tcPr>
            <w:tcW w:w="236" w:type="dxa"/>
            <w:vAlign w:val="bottom"/>
          </w:tcPr>
          <w:p w14:paraId="5B6B8A58" w14:textId="77777777" w:rsidR="00634744" w:rsidRPr="00494247" w:rsidRDefault="00634744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7A7432F" w14:textId="53B17DAE" w:rsidR="00634744" w:rsidRPr="008E5378" w:rsidRDefault="00634744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E5378">
              <w:rPr>
                <w:rFonts w:ascii="Angsana New" w:hAnsi="Angsana New"/>
                <w:sz w:val="30"/>
                <w:szCs w:val="30"/>
                <w:cs/>
              </w:rPr>
              <w:t>348</w:t>
            </w:r>
            <w:r w:rsidRPr="008E5378">
              <w:rPr>
                <w:rFonts w:ascii="Angsana New" w:hAnsi="Angsana New"/>
                <w:sz w:val="30"/>
                <w:szCs w:val="30"/>
              </w:rPr>
              <w:t>,</w:t>
            </w:r>
            <w:r w:rsidRPr="008E5378">
              <w:rPr>
                <w:rFonts w:ascii="Angsana New" w:hAnsi="Angsana New"/>
                <w:sz w:val="30"/>
                <w:szCs w:val="30"/>
                <w:cs/>
              </w:rPr>
              <w:t>467.24</w:t>
            </w:r>
          </w:p>
        </w:tc>
      </w:tr>
      <w:tr w:rsidR="00634744" w:rsidRPr="00494247" w14:paraId="02EE86FD" w14:textId="77777777" w:rsidTr="00117B0D">
        <w:trPr>
          <w:trHeight w:val="203"/>
        </w:trPr>
        <w:tc>
          <w:tcPr>
            <w:tcW w:w="4819" w:type="dxa"/>
            <w:vAlign w:val="center"/>
          </w:tcPr>
          <w:p w14:paraId="23AFD34A" w14:textId="77777777" w:rsidR="00634744" w:rsidRPr="00556F4A" w:rsidRDefault="00634744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36" w:type="dxa"/>
            <w:shd w:val="clear" w:color="auto" w:fill="auto"/>
          </w:tcPr>
          <w:p w14:paraId="39DFFFDB" w14:textId="77777777" w:rsidR="00634744" w:rsidRPr="00494247" w:rsidRDefault="00634744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shd w:val="clear" w:color="auto" w:fill="auto"/>
          </w:tcPr>
          <w:p w14:paraId="61673DE9" w14:textId="45EF161B" w:rsidR="00634744" w:rsidRPr="008E5378" w:rsidRDefault="009157DC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157D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157DC">
              <w:rPr>
                <w:rFonts w:ascii="Angsana New" w:hAnsi="Angsana New"/>
                <w:sz w:val="30"/>
                <w:szCs w:val="30"/>
              </w:rPr>
              <w:t>,</w:t>
            </w:r>
            <w:r w:rsidRPr="009157DC">
              <w:rPr>
                <w:rFonts w:ascii="Angsana New" w:hAnsi="Angsana New"/>
                <w:sz w:val="30"/>
                <w:szCs w:val="30"/>
                <w:cs/>
              </w:rPr>
              <w:t>586</w:t>
            </w:r>
            <w:r w:rsidRPr="009157DC">
              <w:rPr>
                <w:rFonts w:ascii="Angsana New" w:hAnsi="Angsana New"/>
                <w:sz w:val="30"/>
                <w:szCs w:val="30"/>
              </w:rPr>
              <w:t>,</w:t>
            </w:r>
            <w:r w:rsidRPr="009157DC">
              <w:rPr>
                <w:rFonts w:ascii="Angsana New" w:hAnsi="Angsana New"/>
                <w:sz w:val="30"/>
                <w:szCs w:val="30"/>
                <w:cs/>
              </w:rPr>
              <w:t>188.89</w:t>
            </w:r>
          </w:p>
        </w:tc>
        <w:tc>
          <w:tcPr>
            <w:tcW w:w="236" w:type="dxa"/>
            <w:vAlign w:val="bottom"/>
          </w:tcPr>
          <w:p w14:paraId="50BF0D2D" w14:textId="77777777" w:rsidR="00634744" w:rsidRPr="00494247" w:rsidRDefault="00634744" w:rsidP="000A54D7">
            <w:pPr>
              <w:tabs>
                <w:tab w:val="decimal" w:pos="1390"/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C696903" w14:textId="46211310" w:rsidR="00634744" w:rsidRPr="008E5378" w:rsidRDefault="00634744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E5378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E5378">
              <w:rPr>
                <w:rFonts w:ascii="Angsana New" w:hAnsi="Angsana New"/>
                <w:sz w:val="30"/>
                <w:szCs w:val="30"/>
              </w:rPr>
              <w:t>,</w:t>
            </w:r>
            <w:r w:rsidRPr="008E5378">
              <w:rPr>
                <w:rFonts w:ascii="Angsana New" w:hAnsi="Angsana New"/>
                <w:sz w:val="30"/>
                <w:szCs w:val="30"/>
                <w:cs/>
              </w:rPr>
              <w:t>548</w:t>
            </w:r>
            <w:r w:rsidRPr="008E5378">
              <w:rPr>
                <w:rFonts w:ascii="Angsana New" w:hAnsi="Angsana New"/>
                <w:sz w:val="30"/>
                <w:szCs w:val="30"/>
              </w:rPr>
              <w:t>,</w:t>
            </w:r>
            <w:r w:rsidRPr="008E5378">
              <w:rPr>
                <w:rFonts w:ascii="Angsana New" w:hAnsi="Angsana New"/>
                <w:sz w:val="30"/>
                <w:szCs w:val="30"/>
                <w:cs/>
              </w:rPr>
              <w:t>557.72</w:t>
            </w:r>
          </w:p>
        </w:tc>
      </w:tr>
      <w:tr w:rsidR="00634744" w:rsidRPr="00494247" w14:paraId="7C1126E4" w14:textId="77777777" w:rsidTr="00117B0D">
        <w:trPr>
          <w:trHeight w:val="203"/>
        </w:trPr>
        <w:tc>
          <w:tcPr>
            <w:tcW w:w="4819" w:type="dxa"/>
            <w:vAlign w:val="center"/>
          </w:tcPr>
          <w:p w14:paraId="13BD44CC" w14:textId="77777777" w:rsidR="00634744" w:rsidRPr="00D5168C" w:rsidRDefault="00634744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shd w:val="clear" w:color="auto" w:fill="auto"/>
          </w:tcPr>
          <w:p w14:paraId="443AA37C" w14:textId="77777777" w:rsidR="00634744" w:rsidRPr="00494247" w:rsidRDefault="00634744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shd w:val="clear" w:color="auto" w:fill="auto"/>
          </w:tcPr>
          <w:p w14:paraId="189EA224" w14:textId="3640D0DA" w:rsidR="00634744" w:rsidRPr="008E5378" w:rsidRDefault="009157DC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157DC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157DC">
              <w:rPr>
                <w:rFonts w:ascii="Angsana New" w:hAnsi="Angsana New"/>
                <w:sz w:val="30"/>
                <w:szCs w:val="30"/>
              </w:rPr>
              <w:t>,</w:t>
            </w:r>
            <w:r w:rsidRPr="009157DC">
              <w:rPr>
                <w:rFonts w:ascii="Angsana New" w:hAnsi="Angsana New"/>
                <w:sz w:val="30"/>
                <w:szCs w:val="30"/>
                <w:cs/>
              </w:rPr>
              <w:t>259</w:t>
            </w:r>
            <w:r w:rsidRPr="009157DC">
              <w:rPr>
                <w:rFonts w:ascii="Angsana New" w:hAnsi="Angsana New"/>
                <w:sz w:val="30"/>
                <w:szCs w:val="30"/>
              </w:rPr>
              <w:t>,</w:t>
            </w:r>
            <w:r w:rsidRPr="009157DC">
              <w:rPr>
                <w:rFonts w:ascii="Angsana New" w:hAnsi="Angsana New"/>
                <w:sz w:val="30"/>
                <w:szCs w:val="30"/>
                <w:cs/>
              </w:rPr>
              <w:t>992.81</w:t>
            </w:r>
          </w:p>
        </w:tc>
        <w:tc>
          <w:tcPr>
            <w:tcW w:w="236" w:type="dxa"/>
            <w:vAlign w:val="bottom"/>
          </w:tcPr>
          <w:p w14:paraId="18BF0D9B" w14:textId="77777777" w:rsidR="00634744" w:rsidRPr="00494247" w:rsidRDefault="00634744" w:rsidP="000A54D7">
            <w:pPr>
              <w:tabs>
                <w:tab w:val="decimal" w:pos="1390"/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79B491" w14:textId="5925BC11" w:rsidR="00634744" w:rsidRPr="008E5378" w:rsidRDefault="00634744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E537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E5378">
              <w:rPr>
                <w:rFonts w:ascii="Angsana New" w:hAnsi="Angsana New"/>
                <w:sz w:val="30"/>
                <w:szCs w:val="30"/>
              </w:rPr>
              <w:t>,</w:t>
            </w:r>
            <w:r w:rsidRPr="008E5378">
              <w:rPr>
                <w:rFonts w:ascii="Angsana New" w:hAnsi="Angsana New"/>
                <w:sz w:val="30"/>
                <w:szCs w:val="30"/>
                <w:cs/>
              </w:rPr>
              <w:t>188</w:t>
            </w:r>
            <w:r w:rsidRPr="008E5378">
              <w:rPr>
                <w:rFonts w:ascii="Angsana New" w:hAnsi="Angsana New"/>
                <w:sz w:val="30"/>
                <w:szCs w:val="30"/>
              </w:rPr>
              <w:t>,</w:t>
            </w:r>
            <w:r w:rsidRPr="008E5378">
              <w:rPr>
                <w:rFonts w:ascii="Angsana New" w:hAnsi="Angsana New"/>
                <w:sz w:val="30"/>
                <w:szCs w:val="30"/>
                <w:cs/>
              </w:rPr>
              <w:t>470.6</w:t>
            </w:r>
            <w:r w:rsidRPr="008E5378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</w:tr>
      <w:tr w:rsidR="00634744" w:rsidRPr="00494247" w14:paraId="7AE2EFEC" w14:textId="77777777" w:rsidTr="00117B0D">
        <w:trPr>
          <w:trHeight w:val="203"/>
        </w:trPr>
        <w:tc>
          <w:tcPr>
            <w:tcW w:w="4819" w:type="dxa"/>
            <w:vAlign w:val="center"/>
          </w:tcPr>
          <w:p w14:paraId="390E01B9" w14:textId="77777777" w:rsidR="00634744" w:rsidRDefault="00634744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236" w:type="dxa"/>
            <w:shd w:val="clear" w:color="auto" w:fill="auto"/>
          </w:tcPr>
          <w:p w14:paraId="3D1CBD3C" w14:textId="77777777" w:rsidR="00634744" w:rsidRPr="00494247" w:rsidRDefault="00634744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489EE" w14:textId="47747F4A" w:rsidR="00634744" w:rsidRPr="008E5378" w:rsidRDefault="009157DC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9157DC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9157DC">
              <w:rPr>
                <w:rFonts w:ascii="Angsana New" w:hAnsi="Angsana New"/>
                <w:sz w:val="30"/>
                <w:szCs w:val="30"/>
              </w:rPr>
              <w:t>,</w:t>
            </w:r>
            <w:r w:rsidRPr="009157DC">
              <w:rPr>
                <w:rFonts w:ascii="Angsana New" w:hAnsi="Angsana New"/>
                <w:sz w:val="30"/>
                <w:szCs w:val="30"/>
                <w:cs/>
              </w:rPr>
              <w:t>221</w:t>
            </w:r>
            <w:r w:rsidRPr="009157DC">
              <w:rPr>
                <w:rFonts w:ascii="Angsana New" w:hAnsi="Angsana New"/>
                <w:sz w:val="30"/>
                <w:szCs w:val="30"/>
              </w:rPr>
              <w:t>,</w:t>
            </w:r>
            <w:r w:rsidRPr="009157DC">
              <w:rPr>
                <w:rFonts w:ascii="Angsana New" w:hAnsi="Angsana New"/>
                <w:sz w:val="30"/>
                <w:szCs w:val="30"/>
                <w:cs/>
              </w:rPr>
              <w:t>754.05</w:t>
            </w:r>
          </w:p>
        </w:tc>
        <w:tc>
          <w:tcPr>
            <w:tcW w:w="236" w:type="dxa"/>
            <w:vAlign w:val="bottom"/>
          </w:tcPr>
          <w:p w14:paraId="677C2ED9" w14:textId="77777777" w:rsidR="00634744" w:rsidRPr="00494247" w:rsidRDefault="00634744" w:rsidP="000A54D7">
            <w:pPr>
              <w:tabs>
                <w:tab w:val="decimal" w:pos="1390"/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21E2E4C" w14:textId="576F928A" w:rsidR="00634744" w:rsidRPr="008E5378" w:rsidRDefault="00634744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E5378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8E5378">
              <w:rPr>
                <w:rFonts w:ascii="Angsana New" w:hAnsi="Angsana New"/>
                <w:sz w:val="30"/>
                <w:szCs w:val="30"/>
              </w:rPr>
              <w:t>,</w:t>
            </w:r>
            <w:r w:rsidRPr="008E5378">
              <w:rPr>
                <w:rFonts w:ascii="Angsana New" w:hAnsi="Angsana New"/>
                <w:sz w:val="30"/>
                <w:szCs w:val="30"/>
                <w:cs/>
              </w:rPr>
              <w:t>085</w:t>
            </w:r>
            <w:r w:rsidRPr="008E5378">
              <w:rPr>
                <w:rFonts w:ascii="Angsana New" w:hAnsi="Angsana New"/>
                <w:sz w:val="30"/>
                <w:szCs w:val="30"/>
              </w:rPr>
              <w:t>,</w:t>
            </w:r>
            <w:r w:rsidRPr="008E5378">
              <w:rPr>
                <w:rFonts w:ascii="Angsana New" w:hAnsi="Angsana New"/>
                <w:sz w:val="30"/>
                <w:szCs w:val="30"/>
                <w:cs/>
              </w:rPr>
              <w:t>495.56</w:t>
            </w:r>
          </w:p>
        </w:tc>
      </w:tr>
      <w:bookmarkEnd w:id="26"/>
    </w:tbl>
    <w:p w14:paraId="00AC77E0" w14:textId="77777777" w:rsidR="00754DBB" w:rsidRDefault="00754DBB" w:rsidP="000A54D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E5C8E8F" w14:textId="77777777" w:rsidR="00DB1573" w:rsidRDefault="00DB1573" w:rsidP="000A54D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183D13E" w14:textId="77777777" w:rsidR="00DB1573" w:rsidRDefault="00DB1573" w:rsidP="000A54D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F9CD559" w14:textId="77777777" w:rsidR="00754DBB" w:rsidRDefault="00754DBB" w:rsidP="000A54D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6F825E7" w14:textId="77777777" w:rsidR="00DB1573" w:rsidRDefault="00DB1573" w:rsidP="000A54D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13DF">
        <w:rPr>
          <w:rFonts w:ascii="Angsana New" w:hAnsi="Angsana New"/>
          <w:sz w:val="30"/>
          <w:szCs w:val="30"/>
          <w:cs/>
        </w:rPr>
        <w:lastRenderedPageBreak/>
        <w:t>ผลขาดทุนจากการประมาณการตามหลักคณิตศาสตร์ประกันภัยที่รับรู้ในกำไรขาดทุนเบ็ดเสร็จอื่น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720"/>
        <w:gridCol w:w="1832"/>
        <w:gridCol w:w="236"/>
        <w:gridCol w:w="1784"/>
      </w:tblGrid>
      <w:tr w:rsidR="007E179A" w:rsidRPr="00494247" w14:paraId="5FEAEC07" w14:textId="77777777" w:rsidTr="006869AB">
        <w:tc>
          <w:tcPr>
            <w:tcW w:w="4950" w:type="dxa"/>
          </w:tcPr>
          <w:p w14:paraId="18D2E550" w14:textId="77777777" w:rsidR="007E179A" w:rsidRPr="00494247" w:rsidRDefault="007E179A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</w:tcPr>
          <w:p w14:paraId="6DB3F218" w14:textId="77777777" w:rsidR="007E179A" w:rsidRPr="00494247" w:rsidRDefault="007E179A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52" w:type="dxa"/>
            <w:gridSpan w:val="3"/>
          </w:tcPr>
          <w:p w14:paraId="1D4E4CF4" w14:textId="77777777" w:rsidR="007E179A" w:rsidRPr="00494247" w:rsidRDefault="007E179A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E179A" w:rsidRPr="00494247" w14:paraId="2F1D1883" w14:textId="77777777" w:rsidTr="006869AB">
        <w:tc>
          <w:tcPr>
            <w:tcW w:w="4950" w:type="dxa"/>
          </w:tcPr>
          <w:p w14:paraId="526DBC02" w14:textId="77777777" w:rsidR="007E179A" w:rsidRPr="00494247" w:rsidRDefault="007E179A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</w:tcPr>
          <w:p w14:paraId="56D26F0B" w14:textId="77777777" w:rsidR="007E179A" w:rsidRPr="00494247" w:rsidRDefault="007E179A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52" w:type="dxa"/>
            <w:gridSpan w:val="3"/>
            <w:tcBorders>
              <w:bottom w:val="single" w:sz="4" w:space="0" w:color="auto"/>
            </w:tcBorders>
          </w:tcPr>
          <w:p w14:paraId="2954A3D0" w14:textId="262CA322" w:rsidR="007E179A" w:rsidRPr="00494247" w:rsidRDefault="007C64B1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 w:rsidR="007E179A" w:rsidRPr="00E837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179A" w:rsidRPr="00494247" w14:paraId="47AB633F" w14:textId="77777777" w:rsidTr="006869AB">
        <w:tc>
          <w:tcPr>
            <w:tcW w:w="4950" w:type="dxa"/>
          </w:tcPr>
          <w:p w14:paraId="0A422B0A" w14:textId="77777777" w:rsidR="007E179A" w:rsidRPr="00494247" w:rsidRDefault="007E179A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2779E31E" w14:textId="77777777" w:rsidR="007E179A" w:rsidRPr="00405BF4" w:rsidRDefault="007E17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14:paraId="30711452" w14:textId="022E7B04" w:rsidR="007E179A" w:rsidRPr="00405BF4" w:rsidRDefault="007E17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</w:t>
            </w:r>
            <w:r w:rsidRPr="00297D87">
              <w:rPr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D255CAF" w14:textId="77777777" w:rsidR="007E179A" w:rsidRPr="00405BF4" w:rsidRDefault="007E17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</w:tcBorders>
          </w:tcPr>
          <w:p w14:paraId="1D61B00B" w14:textId="0B155698" w:rsidR="007E179A" w:rsidRPr="00405BF4" w:rsidRDefault="007E17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</w:t>
            </w:r>
            <w:r w:rsidRPr="00297D87">
              <w:rPr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color w:val="000000"/>
                <w:sz w:val="30"/>
                <w:szCs w:val="30"/>
              </w:rPr>
              <w:t>2566</w:t>
            </w:r>
          </w:p>
        </w:tc>
      </w:tr>
      <w:tr w:rsidR="007E179A" w:rsidRPr="00494247" w14:paraId="31F53A31" w14:textId="77777777" w:rsidTr="006869AB">
        <w:trPr>
          <w:trHeight w:val="203"/>
        </w:trPr>
        <w:tc>
          <w:tcPr>
            <w:tcW w:w="4950" w:type="dxa"/>
            <w:vAlign w:val="center"/>
          </w:tcPr>
          <w:p w14:paraId="150B4C25" w14:textId="77777777" w:rsidR="007E179A" w:rsidRPr="00494247" w:rsidRDefault="007E179A" w:rsidP="000A54D7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60E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การเปลี่ยนแปลงสมมติฐาน</w:t>
            </w:r>
          </w:p>
        </w:tc>
        <w:tc>
          <w:tcPr>
            <w:tcW w:w="720" w:type="dxa"/>
            <w:shd w:val="clear" w:color="auto" w:fill="auto"/>
          </w:tcPr>
          <w:p w14:paraId="6D74DC43" w14:textId="77777777" w:rsidR="007E179A" w:rsidRPr="00366D60" w:rsidRDefault="007E179A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32" w:type="dxa"/>
            <w:tcBorders>
              <w:top w:val="single" w:sz="4" w:space="0" w:color="auto"/>
            </w:tcBorders>
            <w:shd w:val="clear" w:color="auto" w:fill="auto"/>
          </w:tcPr>
          <w:p w14:paraId="52FEBA32" w14:textId="77777777" w:rsidR="007E179A" w:rsidRPr="00494247" w:rsidRDefault="007E179A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139E8F5" w14:textId="77777777" w:rsidR="007E179A" w:rsidRPr="00494247" w:rsidRDefault="007E179A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4" w:type="dxa"/>
          </w:tcPr>
          <w:p w14:paraId="75AABBD8" w14:textId="77777777" w:rsidR="007E179A" w:rsidRPr="00494247" w:rsidRDefault="007E179A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E179A" w:rsidRPr="00494247" w14:paraId="11F49E81" w14:textId="77777777" w:rsidTr="006869AB">
        <w:trPr>
          <w:trHeight w:val="203"/>
        </w:trPr>
        <w:tc>
          <w:tcPr>
            <w:tcW w:w="4950" w:type="dxa"/>
            <w:vAlign w:val="bottom"/>
          </w:tcPr>
          <w:p w14:paraId="27C632DC" w14:textId="77777777" w:rsidR="007E179A" w:rsidRPr="00556F4A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860E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720" w:type="dxa"/>
            <w:shd w:val="clear" w:color="auto" w:fill="auto"/>
          </w:tcPr>
          <w:p w14:paraId="7999D937" w14:textId="77777777" w:rsidR="007E179A" w:rsidRPr="0052736D" w:rsidRDefault="007E179A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32" w:type="dxa"/>
            <w:shd w:val="clear" w:color="auto" w:fill="auto"/>
          </w:tcPr>
          <w:p w14:paraId="7BD8E2AD" w14:textId="1175595A" w:rsidR="007E179A" w:rsidRPr="008E5378" w:rsidRDefault="00FE3489" w:rsidP="00AE3E3A">
            <w:pPr>
              <w:tabs>
                <w:tab w:val="decimal" w:pos="1390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3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A7D10DE" w14:textId="77777777" w:rsidR="007E179A" w:rsidRPr="00494247" w:rsidRDefault="007E179A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4" w:type="dxa"/>
          </w:tcPr>
          <w:p w14:paraId="3AFCDE9A" w14:textId="5C847262" w:rsidR="007E179A" w:rsidRPr="008E5378" w:rsidRDefault="007E179A" w:rsidP="000A54D7">
            <w:pPr>
              <w:tabs>
                <w:tab w:val="decimal" w:pos="122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C2489">
              <w:rPr>
                <w:rFonts w:ascii="Angsana New" w:hAnsi="Angsana New"/>
                <w:sz w:val="30"/>
                <w:szCs w:val="30"/>
                <w:cs/>
              </w:rPr>
              <w:t>(385</w:t>
            </w:r>
            <w:r w:rsidRPr="006C2489">
              <w:rPr>
                <w:rFonts w:ascii="Angsana New" w:hAnsi="Angsana New"/>
                <w:sz w:val="30"/>
                <w:szCs w:val="30"/>
              </w:rPr>
              <w:t>,</w:t>
            </w:r>
            <w:r w:rsidRPr="006C2489">
              <w:rPr>
                <w:rFonts w:ascii="Angsana New" w:hAnsi="Angsana New"/>
                <w:sz w:val="30"/>
                <w:szCs w:val="30"/>
                <w:cs/>
              </w:rPr>
              <w:t>118</w:t>
            </w:r>
            <w:r>
              <w:rPr>
                <w:rFonts w:ascii="Angsana New" w:hAnsi="Angsana New"/>
                <w:sz w:val="30"/>
                <w:szCs w:val="30"/>
              </w:rPr>
              <w:t>.28</w:t>
            </w:r>
            <w:r w:rsidRPr="006C248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E179A" w:rsidRPr="00494247" w14:paraId="23740DCE" w14:textId="77777777" w:rsidTr="006869AB">
        <w:trPr>
          <w:trHeight w:val="203"/>
        </w:trPr>
        <w:tc>
          <w:tcPr>
            <w:tcW w:w="4950" w:type="dxa"/>
            <w:vAlign w:val="bottom"/>
          </w:tcPr>
          <w:p w14:paraId="70716532" w14:textId="77777777" w:rsidR="007E179A" w:rsidRPr="00D93ED0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60E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การเปลี่ยนแปลงสมมติฐานทางประชากร</w:t>
            </w:r>
          </w:p>
        </w:tc>
        <w:tc>
          <w:tcPr>
            <w:tcW w:w="720" w:type="dxa"/>
            <w:shd w:val="clear" w:color="auto" w:fill="auto"/>
          </w:tcPr>
          <w:p w14:paraId="4944210E" w14:textId="77777777" w:rsidR="007E179A" w:rsidRPr="0052736D" w:rsidRDefault="007E179A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32" w:type="dxa"/>
            <w:shd w:val="clear" w:color="auto" w:fill="auto"/>
          </w:tcPr>
          <w:p w14:paraId="58CD1CF6" w14:textId="5DF1853F" w:rsidR="007E179A" w:rsidRPr="008E5378" w:rsidRDefault="00FE3489" w:rsidP="00AE3E3A">
            <w:pPr>
              <w:tabs>
                <w:tab w:val="decimal" w:pos="1390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53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FDCEBE6" w14:textId="77777777" w:rsidR="007E179A" w:rsidRPr="00494247" w:rsidRDefault="007E179A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4" w:type="dxa"/>
          </w:tcPr>
          <w:p w14:paraId="6952AAEC" w14:textId="0553FF73" w:rsidR="007E179A" w:rsidRPr="008E5378" w:rsidRDefault="007E179A" w:rsidP="00AE3E3A">
            <w:pPr>
              <w:tabs>
                <w:tab w:val="decimal" w:pos="1390"/>
              </w:tabs>
              <w:spacing w:line="42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E179A" w:rsidRPr="00494247" w14:paraId="4E56E18E" w14:textId="77777777" w:rsidTr="006869AB">
        <w:trPr>
          <w:trHeight w:val="203"/>
        </w:trPr>
        <w:tc>
          <w:tcPr>
            <w:tcW w:w="4950" w:type="dxa"/>
            <w:vAlign w:val="bottom"/>
          </w:tcPr>
          <w:p w14:paraId="36426B28" w14:textId="77777777" w:rsidR="007E179A" w:rsidRPr="00D5168C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860E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การเปลี่ยนแปลงสมมติฐานทางการเงิน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2D15B6C6" w14:textId="77777777" w:rsidR="007E179A" w:rsidRPr="00366D60" w:rsidRDefault="007E179A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32" w:type="dxa"/>
            <w:shd w:val="clear" w:color="auto" w:fill="auto"/>
          </w:tcPr>
          <w:p w14:paraId="7A2F814D" w14:textId="522A1CDB" w:rsidR="007E179A" w:rsidRPr="008E5378" w:rsidRDefault="0089683C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913,212.54</w:t>
            </w:r>
          </w:p>
        </w:tc>
        <w:tc>
          <w:tcPr>
            <w:tcW w:w="236" w:type="dxa"/>
            <w:vAlign w:val="bottom"/>
          </w:tcPr>
          <w:p w14:paraId="0B8064B5" w14:textId="77777777" w:rsidR="007E179A" w:rsidRPr="00494247" w:rsidRDefault="007E179A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4" w:type="dxa"/>
          </w:tcPr>
          <w:p w14:paraId="57A41F70" w14:textId="5A4D51C8" w:rsidR="007E179A" w:rsidRPr="008E5378" w:rsidRDefault="007E179A" w:rsidP="000A54D7">
            <w:pPr>
              <w:tabs>
                <w:tab w:val="decimal" w:pos="122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A052E3">
              <w:rPr>
                <w:rFonts w:ascii="Angsana New" w:hAnsi="Angsana New"/>
                <w:sz w:val="30"/>
                <w:szCs w:val="30"/>
                <w:cs/>
              </w:rPr>
              <w:t>566</w:t>
            </w:r>
            <w:r w:rsidRPr="00A052E3">
              <w:rPr>
                <w:rFonts w:ascii="Angsana New" w:hAnsi="Angsana New"/>
                <w:sz w:val="30"/>
                <w:szCs w:val="30"/>
              </w:rPr>
              <w:t>,</w:t>
            </w:r>
            <w:r w:rsidRPr="00A052E3">
              <w:rPr>
                <w:rFonts w:ascii="Angsana New" w:hAnsi="Angsana New"/>
                <w:sz w:val="30"/>
                <w:szCs w:val="30"/>
                <w:cs/>
              </w:rPr>
              <w:t>953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</w:tr>
      <w:tr w:rsidR="007E179A" w:rsidRPr="00494247" w14:paraId="2B603A8C" w14:textId="77777777" w:rsidTr="006869AB">
        <w:trPr>
          <w:trHeight w:val="203"/>
        </w:trPr>
        <w:tc>
          <w:tcPr>
            <w:tcW w:w="4950" w:type="dxa"/>
            <w:vAlign w:val="center"/>
          </w:tcPr>
          <w:p w14:paraId="7617E491" w14:textId="77777777" w:rsidR="007E179A" w:rsidRDefault="007E179A" w:rsidP="000A54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14:paraId="0DA882AB" w14:textId="77777777" w:rsidR="007E179A" w:rsidRPr="00366D60" w:rsidRDefault="007E179A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45A3E" w14:textId="40B72B61" w:rsidR="007E179A" w:rsidRPr="008E5378" w:rsidRDefault="0089683C" w:rsidP="000A54D7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913,212.54</w:t>
            </w:r>
          </w:p>
        </w:tc>
        <w:tc>
          <w:tcPr>
            <w:tcW w:w="236" w:type="dxa"/>
            <w:vAlign w:val="bottom"/>
          </w:tcPr>
          <w:p w14:paraId="7026DD8E" w14:textId="77777777" w:rsidR="007E179A" w:rsidRPr="00494247" w:rsidRDefault="007E179A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double" w:sz="4" w:space="0" w:color="auto"/>
            </w:tcBorders>
          </w:tcPr>
          <w:p w14:paraId="1E0E730B" w14:textId="43B721A2" w:rsidR="007E179A" w:rsidRPr="008E5378" w:rsidRDefault="007E179A" w:rsidP="000A54D7">
            <w:pPr>
              <w:tabs>
                <w:tab w:val="decimal" w:pos="122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562A3">
              <w:rPr>
                <w:rFonts w:ascii="Angsana New" w:hAnsi="Angsana New"/>
                <w:sz w:val="30"/>
                <w:szCs w:val="30"/>
                <w:cs/>
              </w:rPr>
              <w:t>181</w:t>
            </w:r>
            <w:r w:rsidRPr="008E5378">
              <w:rPr>
                <w:rFonts w:ascii="Angsana New" w:hAnsi="Angsana New"/>
                <w:sz w:val="30"/>
                <w:szCs w:val="30"/>
              </w:rPr>
              <w:t>,</w:t>
            </w:r>
            <w:r w:rsidRPr="008E5378">
              <w:rPr>
                <w:rFonts w:ascii="Angsana New" w:hAnsi="Angsana New"/>
                <w:sz w:val="30"/>
                <w:szCs w:val="30"/>
                <w:cs/>
              </w:rPr>
              <w:t>834.72</w:t>
            </w:r>
          </w:p>
        </w:tc>
      </w:tr>
    </w:tbl>
    <w:p w14:paraId="25B2E6A0" w14:textId="77777777" w:rsidR="00DB1573" w:rsidRDefault="00DB1573" w:rsidP="000A54D7">
      <w:pPr>
        <w:spacing w:before="240" w:after="120" w:line="240" w:lineRule="atLeast"/>
        <w:ind w:left="518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D860EA">
        <w:rPr>
          <w:rFonts w:ascii="Angsana New" w:hAnsi="Angsana New"/>
          <w:sz w:val="30"/>
          <w:szCs w:val="30"/>
          <w:cs/>
        </w:rPr>
        <w:t xml:space="preserve">ข้อสมมติฐานจากการประมาณการตามหลักคณิตศาสตร์ประกันภัย ( </w:t>
      </w:r>
      <w:r w:rsidRPr="00D860EA">
        <w:rPr>
          <w:rFonts w:ascii="Angsana New" w:hAnsi="Angsana New"/>
          <w:sz w:val="30"/>
          <w:szCs w:val="30"/>
        </w:rPr>
        <w:t xml:space="preserve">Actuarial Technique) </w:t>
      </w:r>
      <w:r w:rsidRPr="00D860E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515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790"/>
        <w:gridCol w:w="3744"/>
        <w:gridCol w:w="236"/>
        <w:gridCol w:w="3745"/>
      </w:tblGrid>
      <w:tr w:rsidR="00DB1573" w:rsidRPr="00494247" w14:paraId="5D2444E4" w14:textId="77777777">
        <w:tc>
          <w:tcPr>
            <w:tcW w:w="2790" w:type="dxa"/>
          </w:tcPr>
          <w:p w14:paraId="5B4652D4" w14:textId="77777777" w:rsidR="00DB1573" w:rsidRPr="00494247" w:rsidRDefault="00DB1573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27" w:name="_Hlk158895487"/>
          </w:p>
        </w:tc>
        <w:tc>
          <w:tcPr>
            <w:tcW w:w="7725" w:type="dxa"/>
            <w:gridSpan w:val="3"/>
            <w:tcBorders>
              <w:bottom w:val="single" w:sz="4" w:space="0" w:color="auto"/>
            </w:tcBorders>
          </w:tcPr>
          <w:p w14:paraId="33E46C87" w14:textId="77777777" w:rsidR="00DB1573" w:rsidRDefault="00DB1573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0E6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92286" w:rsidRPr="00494247" w14:paraId="5F12FD33" w14:textId="77777777">
        <w:tc>
          <w:tcPr>
            <w:tcW w:w="2790" w:type="dxa"/>
          </w:tcPr>
          <w:p w14:paraId="5373D477" w14:textId="77777777" w:rsidR="007E179A" w:rsidRPr="00494247" w:rsidRDefault="007E179A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44" w:type="dxa"/>
            <w:tcBorders>
              <w:bottom w:val="single" w:sz="4" w:space="0" w:color="auto"/>
            </w:tcBorders>
          </w:tcPr>
          <w:p w14:paraId="1DAAB9D1" w14:textId="3B7FF249" w:rsidR="007E179A" w:rsidRPr="00494247" w:rsidRDefault="007E179A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9A73F93" w14:textId="77777777" w:rsidR="007E179A" w:rsidRDefault="007E179A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</w:tcPr>
          <w:p w14:paraId="603EAA2A" w14:textId="1B18E698" w:rsidR="007E179A" w:rsidRPr="00494247" w:rsidRDefault="007E179A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7E179A" w:rsidRPr="00494247" w14:paraId="1D6A3C6C" w14:textId="77777777" w:rsidTr="00E37925">
        <w:trPr>
          <w:trHeight w:val="203"/>
        </w:trPr>
        <w:tc>
          <w:tcPr>
            <w:tcW w:w="2790" w:type="dxa"/>
            <w:vAlign w:val="bottom"/>
          </w:tcPr>
          <w:p w14:paraId="7688759A" w14:textId="77777777" w:rsidR="007E179A" w:rsidRPr="00085CFB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อัตราการคิดลด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6C147A3F" w14:textId="73308042" w:rsidR="007E179A" w:rsidRPr="00380E26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2.</w:t>
            </w:r>
            <w:r w:rsidR="00E3579E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14:paraId="68A2B2E7" w14:textId="77777777" w:rsidR="007E179A" w:rsidRPr="00BB515C" w:rsidRDefault="007E179A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45" w:type="dxa"/>
            <w:shd w:val="clear" w:color="auto" w:fill="auto"/>
            <w:vAlign w:val="bottom"/>
          </w:tcPr>
          <w:p w14:paraId="44B63709" w14:textId="7E281ED5" w:rsidR="007E179A" w:rsidRPr="00B13CA8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2.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7E179A" w:rsidRPr="00494247" w14:paraId="09D9200F" w14:textId="77777777">
        <w:trPr>
          <w:trHeight w:val="203"/>
        </w:trPr>
        <w:tc>
          <w:tcPr>
            <w:tcW w:w="2790" w:type="dxa"/>
            <w:vAlign w:val="bottom"/>
          </w:tcPr>
          <w:p w14:paraId="0F9CC125" w14:textId="77777777" w:rsidR="007E179A" w:rsidRPr="00CE351E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0BAA6DFA" w14:textId="77777777" w:rsidR="007E179A" w:rsidRPr="00380E26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4.70</w:t>
            </w:r>
          </w:p>
        </w:tc>
        <w:tc>
          <w:tcPr>
            <w:tcW w:w="236" w:type="dxa"/>
          </w:tcPr>
          <w:p w14:paraId="2449D8E1" w14:textId="77777777" w:rsidR="007E179A" w:rsidRPr="00BB515C" w:rsidRDefault="007E179A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45" w:type="dxa"/>
            <w:shd w:val="clear" w:color="auto" w:fill="auto"/>
            <w:vAlign w:val="bottom"/>
          </w:tcPr>
          <w:p w14:paraId="4011E709" w14:textId="3197A2EA" w:rsidR="007E179A" w:rsidRPr="00B13CA8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4.70</w:t>
            </w:r>
          </w:p>
        </w:tc>
      </w:tr>
      <w:tr w:rsidR="007E179A" w:rsidRPr="00494247" w14:paraId="5AE4307E" w14:textId="77777777">
        <w:trPr>
          <w:trHeight w:val="203"/>
        </w:trPr>
        <w:tc>
          <w:tcPr>
            <w:tcW w:w="2790" w:type="dxa"/>
            <w:vAlign w:val="bottom"/>
          </w:tcPr>
          <w:p w14:paraId="69AFA67B" w14:textId="77777777" w:rsidR="007E179A" w:rsidRPr="00CE351E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12929E05" w14:textId="77777777" w:rsidR="007E179A" w:rsidRPr="00380E26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-21.00</w:t>
            </w:r>
          </w:p>
        </w:tc>
        <w:tc>
          <w:tcPr>
            <w:tcW w:w="236" w:type="dxa"/>
          </w:tcPr>
          <w:p w14:paraId="1DC4D76C" w14:textId="77777777" w:rsidR="007E179A" w:rsidRPr="00BB515C" w:rsidRDefault="007E179A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45" w:type="dxa"/>
            <w:shd w:val="clear" w:color="auto" w:fill="auto"/>
            <w:vAlign w:val="bottom"/>
          </w:tcPr>
          <w:p w14:paraId="23890727" w14:textId="560B4C42" w:rsidR="007E179A" w:rsidRPr="00B13CA8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0.00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-21.00</w:t>
            </w:r>
          </w:p>
        </w:tc>
      </w:tr>
      <w:tr w:rsidR="007E179A" w:rsidRPr="00494247" w14:paraId="3AA91643" w14:textId="77777777">
        <w:trPr>
          <w:trHeight w:val="203"/>
        </w:trPr>
        <w:tc>
          <w:tcPr>
            <w:tcW w:w="2790" w:type="dxa"/>
            <w:vAlign w:val="center"/>
          </w:tcPr>
          <w:p w14:paraId="7F253CFE" w14:textId="77777777" w:rsidR="007E179A" w:rsidRPr="00CE351E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44" w:type="dxa"/>
            <w:shd w:val="clear" w:color="auto" w:fill="auto"/>
            <w:vAlign w:val="bottom"/>
          </w:tcPr>
          <w:p w14:paraId="52A1D9B4" w14:textId="77777777" w:rsidR="007E179A" w:rsidRPr="00380E26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(ขึ้นอยู่กับระยะเวลาการทำงานของพนักงาน)</w:t>
            </w:r>
          </w:p>
        </w:tc>
        <w:tc>
          <w:tcPr>
            <w:tcW w:w="236" w:type="dxa"/>
          </w:tcPr>
          <w:p w14:paraId="2629AAEE" w14:textId="77777777" w:rsidR="007E179A" w:rsidRPr="00BB515C" w:rsidRDefault="007E179A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45" w:type="dxa"/>
            <w:shd w:val="clear" w:color="auto" w:fill="auto"/>
            <w:vAlign w:val="bottom"/>
          </w:tcPr>
          <w:p w14:paraId="278F2C74" w14:textId="6C9CD6EA" w:rsidR="007E179A" w:rsidRPr="00B13CA8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(ขึ้นอยู่กับระยะเวลาการทำงานของพนักงาน)</w:t>
            </w:r>
          </w:p>
        </w:tc>
      </w:tr>
      <w:tr w:rsidR="007E179A" w:rsidRPr="00494247" w14:paraId="74F98079" w14:textId="77777777">
        <w:trPr>
          <w:trHeight w:val="203"/>
        </w:trPr>
        <w:tc>
          <w:tcPr>
            <w:tcW w:w="2790" w:type="dxa"/>
            <w:vAlign w:val="center"/>
          </w:tcPr>
          <w:p w14:paraId="03C7E40E" w14:textId="77777777" w:rsidR="007E179A" w:rsidRPr="00CE351E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2684AD27" w14:textId="77777777" w:rsidR="007E179A" w:rsidRPr="00380E26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18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  <w:r w:rsidRPr="00BE18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ของตารางมรณะไทยปี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4AF37042" w14:textId="77777777" w:rsidR="007E179A" w:rsidRPr="00BB515C" w:rsidRDefault="007E179A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45" w:type="dxa"/>
            <w:shd w:val="clear" w:color="auto" w:fill="auto"/>
            <w:vAlign w:val="bottom"/>
          </w:tcPr>
          <w:p w14:paraId="78266B91" w14:textId="56DA5778" w:rsidR="007E179A" w:rsidRPr="00B13CA8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18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  <w:r w:rsidRPr="00BE18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ของตารางมรณะไทยปี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7E179A" w:rsidRPr="00494247" w14:paraId="51405D39" w14:textId="77777777">
        <w:trPr>
          <w:trHeight w:val="203"/>
        </w:trPr>
        <w:tc>
          <w:tcPr>
            <w:tcW w:w="2790" w:type="dxa"/>
            <w:vAlign w:val="center"/>
          </w:tcPr>
          <w:p w14:paraId="22C2AA41" w14:textId="77777777" w:rsidR="007E179A" w:rsidRPr="00CE351E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3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อัตราการทุพพลภาพ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210A42AD" w14:textId="77777777" w:rsidR="007E179A" w:rsidRPr="00380E26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18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BE18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ของตารางมรณะไทยปี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236" w:type="dxa"/>
          </w:tcPr>
          <w:p w14:paraId="21ACB021" w14:textId="77777777" w:rsidR="007E179A" w:rsidRPr="00B13CA8" w:rsidRDefault="007E179A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45" w:type="dxa"/>
            <w:shd w:val="clear" w:color="auto" w:fill="auto"/>
            <w:vAlign w:val="bottom"/>
          </w:tcPr>
          <w:p w14:paraId="78EDAE30" w14:textId="5475D10F" w:rsidR="007E179A" w:rsidRPr="00B13CA8" w:rsidRDefault="007E179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18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BE18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ของตารางมรณะไทยปี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2560</w:t>
            </w:r>
          </w:p>
        </w:tc>
      </w:tr>
      <w:bookmarkEnd w:id="27"/>
    </w:tbl>
    <w:p w14:paraId="234211DE" w14:textId="77777777" w:rsidR="00DB1573" w:rsidRPr="004C5DC3" w:rsidRDefault="00DB1573" w:rsidP="000A54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6"/>
          <w:szCs w:val="6"/>
          <w:lang w:eastAsia="ko-KR"/>
        </w:rPr>
      </w:pPr>
    </w:p>
    <w:p w14:paraId="38B4456B" w14:textId="77777777" w:rsidR="00DB1573" w:rsidRPr="00B13CA8" w:rsidRDefault="00DB1573" w:rsidP="000A54D7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13CA8">
        <w:rPr>
          <w:rFonts w:ascii="Angsana New" w:hAnsi="Angsana New"/>
          <w:sz w:val="30"/>
          <w:szCs w:val="30"/>
          <w:cs/>
        </w:rPr>
        <w:t>การวิเคราะห์ความอ่อนไหว</w:t>
      </w:r>
    </w:p>
    <w:p w14:paraId="76D7F68E" w14:textId="77777777" w:rsidR="00DB1573" w:rsidRDefault="00DB1573" w:rsidP="000A54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13CA8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 ดังต่อไปนี้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768"/>
        <w:gridCol w:w="236"/>
        <w:gridCol w:w="2083"/>
        <w:gridCol w:w="236"/>
        <w:gridCol w:w="2032"/>
      </w:tblGrid>
      <w:tr w:rsidR="00730FE7" w:rsidRPr="00494247" w14:paraId="235C1DE8" w14:textId="77777777" w:rsidTr="00730FE7">
        <w:tc>
          <w:tcPr>
            <w:tcW w:w="4768" w:type="dxa"/>
          </w:tcPr>
          <w:p w14:paraId="0836BE9D" w14:textId="77777777" w:rsidR="00730FE7" w:rsidRPr="00494247" w:rsidRDefault="00730FE7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3B38B8" w14:textId="77777777" w:rsidR="00730FE7" w:rsidRPr="00494247" w:rsidRDefault="00730FE7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51" w:type="dxa"/>
            <w:gridSpan w:val="3"/>
          </w:tcPr>
          <w:p w14:paraId="77341024" w14:textId="77777777" w:rsidR="00730FE7" w:rsidRPr="00494247" w:rsidRDefault="00730FE7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30FE7" w:rsidRPr="00494247" w14:paraId="643814A9" w14:textId="77777777" w:rsidTr="00730FE7">
        <w:tc>
          <w:tcPr>
            <w:tcW w:w="4768" w:type="dxa"/>
          </w:tcPr>
          <w:p w14:paraId="1FF40541" w14:textId="77777777" w:rsidR="00730FE7" w:rsidRPr="00494247" w:rsidRDefault="00730FE7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7A5C63" w14:textId="77777777" w:rsidR="00730FE7" w:rsidRPr="00494247" w:rsidRDefault="00730FE7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51" w:type="dxa"/>
            <w:gridSpan w:val="3"/>
            <w:tcBorders>
              <w:bottom w:val="single" w:sz="4" w:space="0" w:color="auto"/>
            </w:tcBorders>
          </w:tcPr>
          <w:p w14:paraId="4EE938E2" w14:textId="2390EBDD" w:rsidR="00730FE7" w:rsidRPr="00494247" w:rsidRDefault="00730FE7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 w:rsidRPr="00E837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FE7" w:rsidRPr="00494247" w14:paraId="0727874E" w14:textId="77777777" w:rsidTr="00730FE7">
        <w:tc>
          <w:tcPr>
            <w:tcW w:w="4768" w:type="dxa"/>
          </w:tcPr>
          <w:p w14:paraId="567D7A13" w14:textId="77777777" w:rsidR="00730FE7" w:rsidRPr="00494247" w:rsidRDefault="00730FE7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6C10D36" w14:textId="77777777" w:rsidR="00730FE7" w:rsidRPr="00405BF4" w:rsidRDefault="00730FE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14:paraId="2090B084" w14:textId="30F0C43E" w:rsidR="00730FE7" w:rsidRPr="00405BF4" w:rsidRDefault="00730FE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</w:t>
            </w:r>
            <w:r w:rsidRPr="00297D87">
              <w:rPr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9D06954" w14:textId="77777777" w:rsidR="00730FE7" w:rsidRPr="00405BF4" w:rsidRDefault="00730FE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14:paraId="7B65B040" w14:textId="63893847" w:rsidR="00730FE7" w:rsidRPr="00405BF4" w:rsidRDefault="00730FE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</w:t>
            </w:r>
            <w:r w:rsidRPr="00297D87">
              <w:rPr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730FE7" w:rsidRPr="00494247" w14:paraId="3279A52A" w14:textId="77777777" w:rsidTr="00730FE7">
        <w:trPr>
          <w:trHeight w:val="203"/>
        </w:trPr>
        <w:tc>
          <w:tcPr>
            <w:tcW w:w="4768" w:type="dxa"/>
            <w:vAlign w:val="bottom"/>
          </w:tcPr>
          <w:p w14:paraId="127E7F26" w14:textId="77777777" w:rsidR="00730FE7" w:rsidRPr="00494247" w:rsidRDefault="00730FE7" w:rsidP="000A54D7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236" w:type="dxa"/>
            <w:shd w:val="clear" w:color="auto" w:fill="auto"/>
          </w:tcPr>
          <w:p w14:paraId="19E0970B" w14:textId="77777777" w:rsidR="00730FE7" w:rsidRPr="00366D60" w:rsidRDefault="00730FE7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E452C" w14:textId="77777777" w:rsidR="00730FE7" w:rsidRPr="003471AF" w:rsidRDefault="00730FE7" w:rsidP="000A54D7">
            <w:pPr>
              <w:tabs>
                <w:tab w:val="decimal" w:pos="1072"/>
              </w:tabs>
              <w:spacing w:line="420" w:lineRule="exact"/>
              <w:ind w:left="-3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CA8">
              <w:rPr>
                <w:rFonts w:ascii="Angsana New" w:hAnsi="Angsana New"/>
                <w:sz w:val="30"/>
                <w:szCs w:val="30"/>
                <w:cs/>
              </w:rPr>
              <w:t>เพิ่มขึ้น(ลดลง)</w:t>
            </w:r>
          </w:p>
        </w:tc>
        <w:tc>
          <w:tcPr>
            <w:tcW w:w="236" w:type="dxa"/>
            <w:vAlign w:val="bottom"/>
          </w:tcPr>
          <w:p w14:paraId="55F07C3B" w14:textId="77777777" w:rsidR="00730FE7" w:rsidRPr="00494247" w:rsidRDefault="00730FE7" w:rsidP="000A54D7">
            <w:pPr>
              <w:tabs>
                <w:tab w:val="decimal" w:pos="1451"/>
              </w:tabs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2" w:type="dxa"/>
            <w:vAlign w:val="bottom"/>
          </w:tcPr>
          <w:p w14:paraId="05DAB5B5" w14:textId="77777777" w:rsidR="00730FE7" w:rsidRPr="00494247" w:rsidRDefault="00730FE7" w:rsidP="000A54D7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13CA8">
              <w:rPr>
                <w:rFonts w:ascii="Angsana New" w:hAnsi="Angsana New"/>
                <w:sz w:val="30"/>
                <w:szCs w:val="30"/>
                <w:cs/>
              </w:rPr>
              <w:t>เพิ่มขึ้น(ลดลง)</w:t>
            </w:r>
          </w:p>
        </w:tc>
      </w:tr>
      <w:tr w:rsidR="00730FE7" w:rsidRPr="00494247" w14:paraId="54670115" w14:textId="77777777" w:rsidTr="00C371B2">
        <w:trPr>
          <w:trHeight w:val="203"/>
        </w:trPr>
        <w:tc>
          <w:tcPr>
            <w:tcW w:w="4768" w:type="dxa"/>
            <w:vAlign w:val="bottom"/>
          </w:tcPr>
          <w:p w14:paraId="7FC20FE0" w14:textId="77777777" w:rsidR="00730FE7" w:rsidRPr="00556F4A" w:rsidRDefault="00730FE7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อัตราการคิดลดเพิ่มขึ้นร้อยละ 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 xml:space="preserve">1                                      </w:t>
            </w:r>
          </w:p>
        </w:tc>
        <w:tc>
          <w:tcPr>
            <w:tcW w:w="236" w:type="dxa"/>
            <w:shd w:val="clear" w:color="auto" w:fill="auto"/>
          </w:tcPr>
          <w:p w14:paraId="52E7F97D" w14:textId="77777777" w:rsidR="00730FE7" w:rsidRPr="0052736D" w:rsidRDefault="00730FE7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083" w:type="dxa"/>
            <w:shd w:val="clear" w:color="auto" w:fill="auto"/>
          </w:tcPr>
          <w:p w14:paraId="1467651F" w14:textId="7E5F5ABC" w:rsidR="00730FE7" w:rsidRPr="003471AF" w:rsidRDefault="00ED30C6" w:rsidP="000A54D7">
            <w:pPr>
              <w:tabs>
                <w:tab w:val="decimal" w:pos="149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079AA" w:rsidRPr="00F079A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F079AA" w:rsidRPr="00F079AA">
              <w:rPr>
                <w:rFonts w:ascii="Angsana New" w:hAnsi="Angsana New"/>
                <w:sz w:val="30"/>
                <w:szCs w:val="30"/>
              </w:rPr>
              <w:t>,</w:t>
            </w:r>
            <w:r w:rsidR="00F079AA" w:rsidRPr="00F079AA">
              <w:rPr>
                <w:rFonts w:ascii="Angsana New" w:hAnsi="Angsana New"/>
                <w:sz w:val="30"/>
                <w:szCs w:val="30"/>
                <w:cs/>
              </w:rPr>
              <w:t>887</w:t>
            </w:r>
            <w:r w:rsidR="00F079AA" w:rsidRPr="00F079AA">
              <w:rPr>
                <w:rFonts w:ascii="Angsana New" w:hAnsi="Angsana New"/>
                <w:sz w:val="30"/>
                <w:szCs w:val="30"/>
              </w:rPr>
              <w:t>,</w:t>
            </w:r>
            <w:r w:rsidR="00F079AA" w:rsidRPr="00F079AA">
              <w:rPr>
                <w:rFonts w:ascii="Angsana New" w:hAnsi="Angsana New"/>
                <w:sz w:val="30"/>
                <w:szCs w:val="30"/>
                <w:cs/>
              </w:rPr>
              <w:t>800</w:t>
            </w:r>
            <w:r w:rsidR="00F079AA">
              <w:rPr>
                <w:rFonts w:ascii="Angsana New" w:hAnsi="Angsana New"/>
                <w:sz w:val="30"/>
                <w:szCs w:val="30"/>
              </w:rPr>
              <w:t>.00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D9F0B3C" w14:textId="77777777" w:rsidR="00730FE7" w:rsidRPr="00494247" w:rsidRDefault="00730FE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2" w:type="dxa"/>
          </w:tcPr>
          <w:p w14:paraId="397EE6BF" w14:textId="21A62F4D" w:rsidR="00730FE7" w:rsidRPr="003471AF" w:rsidRDefault="00730FE7" w:rsidP="000A54D7">
            <w:pPr>
              <w:tabs>
                <w:tab w:val="decimal" w:pos="149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44496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D44496">
              <w:rPr>
                <w:rFonts w:ascii="Angsana New" w:hAnsi="Angsana New"/>
                <w:sz w:val="30"/>
                <w:szCs w:val="30"/>
              </w:rPr>
              <w:t>,</w:t>
            </w:r>
            <w:r w:rsidRPr="00D44496">
              <w:rPr>
                <w:rFonts w:ascii="Angsana New" w:hAnsi="Angsana New"/>
                <w:sz w:val="30"/>
                <w:szCs w:val="30"/>
                <w:cs/>
              </w:rPr>
              <w:t>741</w:t>
            </w:r>
            <w:r w:rsidRPr="00D44496">
              <w:rPr>
                <w:rFonts w:ascii="Angsana New" w:hAnsi="Angsana New"/>
                <w:sz w:val="30"/>
                <w:szCs w:val="30"/>
              </w:rPr>
              <w:t>,</w:t>
            </w:r>
            <w:r w:rsidRPr="00D44496">
              <w:rPr>
                <w:rFonts w:ascii="Angsana New" w:hAnsi="Angsana New"/>
                <w:sz w:val="30"/>
                <w:szCs w:val="30"/>
                <w:cs/>
              </w:rPr>
              <w:t>109.00)</w:t>
            </w:r>
          </w:p>
        </w:tc>
      </w:tr>
      <w:tr w:rsidR="00730FE7" w:rsidRPr="00494247" w14:paraId="394DCD17" w14:textId="77777777" w:rsidTr="00C371B2">
        <w:trPr>
          <w:trHeight w:val="203"/>
        </w:trPr>
        <w:tc>
          <w:tcPr>
            <w:tcW w:w="4768" w:type="dxa"/>
            <w:vAlign w:val="bottom"/>
          </w:tcPr>
          <w:p w14:paraId="0EA1585A" w14:textId="77777777" w:rsidR="00730FE7" w:rsidRPr="00D93ED0" w:rsidRDefault="00730FE7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อัตราการคิดลดลดลงร้อยละ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 xml:space="preserve">  1</w:t>
            </w:r>
          </w:p>
        </w:tc>
        <w:tc>
          <w:tcPr>
            <w:tcW w:w="236" w:type="dxa"/>
            <w:shd w:val="clear" w:color="auto" w:fill="auto"/>
          </w:tcPr>
          <w:p w14:paraId="5EC72061" w14:textId="77777777" w:rsidR="00730FE7" w:rsidRPr="0052736D" w:rsidRDefault="00730FE7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083" w:type="dxa"/>
            <w:shd w:val="clear" w:color="auto" w:fill="auto"/>
          </w:tcPr>
          <w:p w14:paraId="2C3E503F" w14:textId="5AB2B090" w:rsidR="00730FE7" w:rsidRPr="003471AF" w:rsidRDefault="00A670EF" w:rsidP="000A54D7">
            <w:pPr>
              <w:tabs>
                <w:tab w:val="decimal" w:pos="149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670EF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A670EF">
              <w:rPr>
                <w:rFonts w:ascii="Angsana New" w:hAnsi="Angsana New"/>
                <w:sz w:val="30"/>
                <w:szCs w:val="30"/>
              </w:rPr>
              <w:t>,</w:t>
            </w:r>
            <w:r w:rsidRPr="00A670EF">
              <w:rPr>
                <w:rFonts w:ascii="Angsana New" w:hAnsi="Angsana New"/>
                <w:sz w:val="30"/>
                <w:szCs w:val="30"/>
                <w:cs/>
              </w:rPr>
              <w:t>266</w:t>
            </w:r>
            <w:r w:rsidRPr="00A670EF">
              <w:rPr>
                <w:rFonts w:ascii="Angsana New" w:hAnsi="Angsana New"/>
                <w:sz w:val="30"/>
                <w:szCs w:val="30"/>
              </w:rPr>
              <w:t>,</w:t>
            </w:r>
            <w:r w:rsidRPr="00A670EF">
              <w:rPr>
                <w:rFonts w:ascii="Angsana New" w:hAnsi="Angsana New"/>
                <w:sz w:val="30"/>
                <w:szCs w:val="30"/>
                <w:cs/>
              </w:rPr>
              <w:t>262</w:t>
            </w:r>
            <w:r w:rsidR="008E5378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236" w:type="dxa"/>
            <w:vAlign w:val="bottom"/>
          </w:tcPr>
          <w:p w14:paraId="6D994777" w14:textId="77777777" w:rsidR="00730FE7" w:rsidRPr="00494247" w:rsidRDefault="00730FE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2" w:type="dxa"/>
          </w:tcPr>
          <w:p w14:paraId="2C57A47B" w14:textId="3BF6BD1E" w:rsidR="00730FE7" w:rsidRPr="003471AF" w:rsidRDefault="00730FE7" w:rsidP="000A54D7">
            <w:pPr>
              <w:tabs>
                <w:tab w:val="decimal" w:pos="149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214A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214AA">
              <w:rPr>
                <w:rFonts w:ascii="Angsana New" w:hAnsi="Angsana New"/>
                <w:sz w:val="30"/>
                <w:szCs w:val="30"/>
              </w:rPr>
              <w:t>,</w:t>
            </w:r>
            <w:r w:rsidRPr="005214AA">
              <w:rPr>
                <w:rFonts w:ascii="Angsana New" w:hAnsi="Angsana New"/>
                <w:sz w:val="30"/>
                <w:szCs w:val="30"/>
                <w:cs/>
              </w:rPr>
              <w:t>098</w:t>
            </w:r>
            <w:r w:rsidRPr="005214AA">
              <w:rPr>
                <w:rFonts w:ascii="Angsana New" w:hAnsi="Angsana New"/>
                <w:sz w:val="30"/>
                <w:szCs w:val="30"/>
              </w:rPr>
              <w:t>,</w:t>
            </w:r>
            <w:r w:rsidRPr="005214AA">
              <w:rPr>
                <w:rFonts w:ascii="Angsana New" w:hAnsi="Angsana New"/>
                <w:sz w:val="30"/>
                <w:szCs w:val="30"/>
                <w:cs/>
              </w:rPr>
              <w:t>128.00</w:t>
            </w:r>
          </w:p>
        </w:tc>
      </w:tr>
      <w:tr w:rsidR="00730FE7" w:rsidRPr="00494247" w14:paraId="388AC87A" w14:textId="77777777" w:rsidTr="00C371B2">
        <w:trPr>
          <w:trHeight w:val="203"/>
        </w:trPr>
        <w:tc>
          <w:tcPr>
            <w:tcW w:w="4768" w:type="dxa"/>
            <w:vAlign w:val="bottom"/>
          </w:tcPr>
          <w:p w14:paraId="78C1ACFD" w14:textId="77777777" w:rsidR="00730FE7" w:rsidRPr="00B13CA8" w:rsidRDefault="00730FE7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อัตราการเพิ่มขึ้นของเงินเดือนเพิ่มขึ้นร้อยละ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  <w:shd w:val="clear" w:color="auto" w:fill="auto"/>
          </w:tcPr>
          <w:p w14:paraId="39166A9C" w14:textId="77777777" w:rsidR="00730FE7" w:rsidRPr="0052736D" w:rsidRDefault="00730FE7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083" w:type="dxa"/>
            <w:shd w:val="clear" w:color="auto" w:fill="auto"/>
          </w:tcPr>
          <w:p w14:paraId="59D221B7" w14:textId="3512A622" w:rsidR="00730FE7" w:rsidRDefault="00FE45B4" w:rsidP="000A54D7">
            <w:pPr>
              <w:tabs>
                <w:tab w:val="decimal" w:pos="149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45B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FE45B4">
              <w:rPr>
                <w:rFonts w:ascii="Angsana New" w:hAnsi="Angsana New"/>
                <w:sz w:val="30"/>
                <w:szCs w:val="30"/>
              </w:rPr>
              <w:t>,</w:t>
            </w:r>
            <w:r w:rsidRPr="00FE45B4">
              <w:rPr>
                <w:rFonts w:ascii="Angsana New" w:hAnsi="Angsana New"/>
                <w:sz w:val="30"/>
                <w:szCs w:val="30"/>
                <w:cs/>
              </w:rPr>
              <w:t>816</w:t>
            </w:r>
            <w:r w:rsidRPr="00FE45B4">
              <w:rPr>
                <w:rFonts w:ascii="Angsana New" w:hAnsi="Angsana New"/>
                <w:sz w:val="30"/>
                <w:szCs w:val="30"/>
              </w:rPr>
              <w:t>,</w:t>
            </w:r>
            <w:r w:rsidRPr="00FE45B4">
              <w:rPr>
                <w:rFonts w:ascii="Angsana New" w:hAnsi="Angsana New"/>
                <w:sz w:val="30"/>
                <w:szCs w:val="30"/>
                <w:cs/>
              </w:rPr>
              <w:t>278</w:t>
            </w:r>
            <w:r w:rsidR="008919D8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236" w:type="dxa"/>
            <w:vAlign w:val="bottom"/>
          </w:tcPr>
          <w:p w14:paraId="6D644F9B" w14:textId="77777777" w:rsidR="00730FE7" w:rsidRPr="00494247" w:rsidRDefault="00730FE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2" w:type="dxa"/>
          </w:tcPr>
          <w:p w14:paraId="3C4EDD41" w14:textId="458CF88A" w:rsidR="00730FE7" w:rsidRDefault="00730FE7" w:rsidP="000A54D7">
            <w:pPr>
              <w:tabs>
                <w:tab w:val="decimal" w:pos="149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46E9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D46E9A">
              <w:rPr>
                <w:rFonts w:ascii="Angsana New" w:hAnsi="Angsana New"/>
                <w:sz w:val="30"/>
                <w:szCs w:val="30"/>
              </w:rPr>
              <w:t>,</w:t>
            </w:r>
            <w:r w:rsidRPr="00D46E9A">
              <w:rPr>
                <w:rFonts w:ascii="Angsana New" w:hAnsi="Angsana New"/>
                <w:sz w:val="30"/>
                <w:szCs w:val="30"/>
                <w:cs/>
              </w:rPr>
              <w:t>231</w:t>
            </w:r>
            <w:r w:rsidRPr="00D46E9A">
              <w:rPr>
                <w:rFonts w:ascii="Angsana New" w:hAnsi="Angsana New"/>
                <w:sz w:val="30"/>
                <w:szCs w:val="30"/>
              </w:rPr>
              <w:t>,</w:t>
            </w:r>
            <w:r w:rsidRPr="00D46E9A">
              <w:rPr>
                <w:rFonts w:ascii="Angsana New" w:hAnsi="Angsana New"/>
                <w:sz w:val="30"/>
                <w:szCs w:val="30"/>
                <w:cs/>
              </w:rPr>
              <w:t>381.00</w:t>
            </w:r>
          </w:p>
        </w:tc>
      </w:tr>
      <w:tr w:rsidR="00730FE7" w:rsidRPr="00494247" w14:paraId="3C6F3530" w14:textId="77777777" w:rsidTr="00C371B2">
        <w:trPr>
          <w:trHeight w:val="203"/>
        </w:trPr>
        <w:tc>
          <w:tcPr>
            <w:tcW w:w="4768" w:type="dxa"/>
            <w:vAlign w:val="bottom"/>
          </w:tcPr>
          <w:p w14:paraId="3F39BD32" w14:textId="77777777" w:rsidR="00730FE7" w:rsidRPr="00B13CA8" w:rsidRDefault="00730FE7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อัตราการเพิ่มขึ้นของเงินเดือนลดลงร้อยละ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  <w:shd w:val="clear" w:color="auto" w:fill="auto"/>
          </w:tcPr>
          <w:p w14:paraId="251C0EF1" w14:textId="77777777" w:rsidR="00730FE7" w:rsidRPr="0052736D" w:rsidRDefault="00730FE7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083" w:type="dxa"/>
            <w:shd w:val="clear" w:color="auto" w:fill="auto"/>
          </w:tcPr>
          <w:p w14:paraId="3A150226" w14:textId="2574CC1E" w:rsidR="00730FE7" w:rsidRDefault="00E53ED1" w:rsidP="000A54D7">
            <w:pPr>
              <w:tabs>
                <w:tab w:val="decimal" w:pos="149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F58B9" w:rsidRPr="00FF58B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FF58B9" w:rsidRPr="00FF58B9">
              <w:rPr>
                <w:rFonts w:ascii="Angsana New" w:hAnsi="Angsana New"/>
                <w:sz w:val="30"/>
                <w:szCs w:val="30"/>
              </w:rPr>
              <w:t>,</w:t>
            </w:r>
            <w:r w:rsidR="00FF58B9" w:rsidRPr="00FF58B9">
              <w:rPr>
                <w:rFonts w:ascii="Angsana New" w:hAnsi="Angsana New"/>
                <w:sz w:val="30"/>
                <w:szCs w:val="30"/>
                <w:cs/>
              </w:rPr>
              <w:t>384</w:t>
            </w:r>
            <w:r w:rsidR="00FF58B9" w:rsidRPr="00FF58B9">
              <w:rPr>
                <w:rFonts w:ascii="Angsana New" w:hAnsi="Angsana New"/>
                <w:sz w:val="30"/>
                <w:szCs w:val="30"/>
              </w:rPr>
              <w:t>,</w:t>
            </w:r>
            <w:r w:rsidR="00FF58B9" w:rsidRPr="00FF58B9">
              <w:rPr>
                <w:rFonts w:ascii="Angsana New" w:hAnsi="Angsana New"/>
                <w:sz w:val="30"/>
                <w:szCs w:val="30"/>
                <w:cs/>
              </w:rPr>
              <w:t>203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.00)</w:t>
            </w:r>
          </w:p>
        </w:tc>
        <w:tc>
          <w:tcPr>
            <w:tcW w:w="236" w:type="dxa"/>
            <w:vAlign w:val="bottom"/>
          </w:tcPr>
          <w:p w14:paraId="53003B87" w14:textId="77777777" w:rsidR="00730FE7" w:rsidRPr="00494247" w:rsidRDefault="00730FE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2" w:type="dxa"/>
          </w:tcPr>
          <w:p w14:paraId="4AF88E12" w14:textId="255F3A15" w:rsidR="00730FE7" w:rsidRDefault="00730FE7" w:rsidP="000A54D7">
            <w:pPr>
              <w:tabs>
                <w:tab w:val="decimal" w:pos="149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46E9A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D46E9A">
              <w:rPr>
                <w:rFonts w:ascii="Angsana New" w:hAnsi="Angsana New"/>
                <w:sz w:val="30"/>
                <w:szCs w:val="30"/>
              </w:rPr>
              <w:t>,</w:t>
            </w:r>
            <w:r w:rsidRPr="00D46E9A">
              <w:rPr>
                <w:rFonts w:ascii="Angsana New" w:hAnsi="Angsana New"/>
                <w:sz w:val="30"/>
                <w:szCs w:val="30"/>
                <w:cs/>
              </w:rPr>
              <w:t>883</w:t>
            </w:r>
            <w:r w:rsidRPr="00D46E9A">
              <w:rPr>
                <w:rFonts w:ascii="Angsana New" w:hAnsi="Angsana New"/>
                <w:sz w:val="30"/>
                <w:szCs w:val="30"/>
              </w:rPr>
              <w:t>,</w:t>
            </w:r>
            <w:r w:rsidRPr="00D46E9A">
              <w:rPr>
                <w:rFonts w:ascii="Angsana New" w:hAnsi="Angsana New"/>
                <w:sz w:val="30"/>
                <w:szCs w:val="30"/>
                <w:cs/>
              </w:rPr>
              <w:t>090.00)</w:t>
            </w:r>
          </w:p>
        </w:tc>
      </w:tr>
      <w:tr w:rsidR="00730FE7" w:rsidRPr="00494247" w14:paraId="003F4BA6" w14:textId="77777777" w:rsidTr="00C371B2">
        <w:trPr>
          <w:trHeight w:val="203"/>
        </w:trPr>
        <w:tc>
          <w:tcPr>
            <w:tcW w:w="4768" w:type="dxa"/>
            <w:vAlign w:val="bottom"/>
          </w:tcPr>
          <w:p w14:paraId="11583474" w14:textId="77777777" w:rsidR="00730FE7" w:rsidRPr="00D5168C" w:rsidRDefault="00730FE7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อัตราการหมุนเวียนเพิ่มขึ้นร้อยละ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 xml:space="preserve"> 10</w:t>
            </w:r>
          </w:p>
        </w:tc>
        <w:tc>
          <w:tcPr>
            <w:tcW w:w="236" w:type="dxa"/>
            <w:shd w:val="clear" w:color="auto" w:fill="auto"/>
          </w:tcPr>
          <w:p w14:paraId="7FE0FA96" w14:textId="77777777" w:rsidR="00730FE7" w:rsidRPr="00366D60" w:rsidRDefault="00730FE7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083" w:type="dxa"/>
            <w:shd w:val="clear" w:color="auto" w:fill="auto"/>
          </w:tcPr>
          <w:p w14:paraId="22A2E440" w14:textId="41FFB36E" w:rsidR="00730FE7" w:rsidRPr="003471AF" w:rsidRDefault="005E06D7" w:rsidP="000A54D7">
            <w:pPr>
              <w:tabs>
                <w:tab w:val="decimal" w:pos="149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F0909" w:rsidRPr="007F0909">
              <w:rPr>
                <w:rFonts w:ascii="Angsana New" w:hAnsi="Angsana New"/>
                <w:sz w:val="30"/>
                <w:szCs w:val="30"/>
                <w:cs/>
              </w:rPr>
              <w:t>886</w:t>
            </w:r>
            <w:r w:rsidR="007F0909" w:rsidRPr="007F0909">
              <w:rPr>
                <w:rFonts w:ascii="Angsana New" w:hAnsi="Angsana New"/>
                <w:sz w:val="30"/>
                <w:szCs w:val="30"/>
              </w:rPr>
              <w:t>,</w:t>
            </w:r>
            <w:r w:rsidR="007F0909" w:rsidRPr="007F0909">
              <w:rPr>
                <w:rFonts w:ascii="Angsana New" w:hAnsi="Angsana New"/>
                <w:sz w:val="30"/>
                <w:szCs w:val="30"/>
                <w:cs/>
              </w:rPr>
              <w:t>647</w:t>
            </w:r>
            <w:r w:rsidR="007C557A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E1B3427" w14:textId="77777777" w:rsidR="00730FE7" w:rsidRPr="00494247" w:rsidRDefault="00730FE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2" w:type="dxa"/>
          </w:tcPr>
          <w:p w14:paraId="54ACB241" w14:textId="37DE229E" w:rsidR="00730FE7" w:rsidRPr="003471AF" w:rsidRDefault="00730FE7" w:rsidP="000A54D7">
            <w:pPr>
              <w:tabs>
                <w:tab w:val="decimal" w:pos="149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111B0">
              <w:rPr>
                <w:rFonts w:ascii="Angsana New" w:hAnsi="Angsana New"/>
                <w:sz w:val="30"/>
                <w:szCs w:val="30"/>
                <w:cs/>
              </w:rPr>
              <w:t>(843</w:t>
            </w:r>
            <w:r w:rsidRPr="00B111B0">
              <w:rPr>
                <w:rFonts w:ascii="Angsana New" w:hAnsi="Angsana New"/>
                <w:sz w:val="30"/>
                <w:szCs w:val="30"/>
              </w:rPr>
              <w:t>,</w:t>
            </w:r>
            <w:r w:rsidRPr="00B111B0">
              <w:rPr>
                <w:rFonts w:ascii="Angsana New" w:hAnsi="Angsana New"/>
                <w:sz w:val="30"/>
                <w:szCs w:val="30"/>
                <w:cs/>
              </w:rPr>
              <w:t>737.00)</w:t>
            </w:r>
          </w:p>
        </w:tc>
      </w:tr>
      <w:tr w:rsidR="00730FE7" w:rsidRPr="00494247" w14:paraId="26834951" w14:textId="77777777" w:rsidTr="00C371B2">
        <w:trPr>
          <w:trHeight w:val="203"/>
        </w:trPr>
        <w:tc>
          <w:tcPr>
            <w:tcW w:w="4768" w:type="dxa"/>
            <w:vAlign w:val="bottom"/>
          </w:tcPr>
          <w:p w14:paraId="1745BF3A" w14:textId="77777777" w:rsidR="00730FE7" w:rsidRDefault="00730FE7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3C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อัตราการหมุนเวียนลดลงร้อยละ</w:t>
            </w:r>
            <w:r w:rsidRPr="00B13CA8">
              <w:rPr>
                <w:rFonts w:ascii="Angsana New" w:hAnsi="Angsana New"/>
                <w:color w:val="000000"/>
                <w:sz w:val="30"/>
                <w:szCs w:val="30"/>
              </w:rPr>
              <w:t xml:space="preserve"> 10</w:t>
            </w:r>
          </w:p>
        </w:tc>
        <w:tc>
          <w:tcPr>
            <w:tcW w:w="236" w:type="dxa"/>
            <w:shd w:val="clear" w:color="auto" w:fill="auto"/>
          </w:tcPr>
          <w:p w14:paraId="69C5D615" w14:textId="77777777" w:rsidR="00730FE7" w:rsidRPr="00366D60" w:rsidRDefault="00730FE7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083" w:type="dxa"/>
            <w:shd w:val="clear" w:color="auto" w:fill="auto"/>
          </w:tcPr>
          <w:p w14:paraId="5F736EEE" w14:textId="33AF6FBD" w:rsidR="00730FE7" w:rsidRPr="003471AF" w:rsidRDefault="003C13C3" w:rsidP="000A54D7">
            <w:pPr>
              <w:tabs>
                <w:tab w:val="decimal" w:pos="149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C13C3">
              <w:rPr>
                <w:rFonts w:ascii="Angsana New" w:hAnsi="Angsana New"/>
                <w:sz w:val="30"/>
                <w:szCs w:val="30"/>
                <w:cs/>
              </w:rPr>
              <w:t>962</w:t>
            </w:r>
            <w:r w:rsidRPr="003C13C3">
              <w:rPr>
                <w:rFonts w:ascii="Angsana New" w:hAnsi="Angsana New"/>
                <w:sz w:val="30"/>
                <w:szCs w:val="30"/>
              </w:rPr>
              <w:t>,</w:t>
            </w:r>
            <w:r w:rsidRPr="003C13C3">
              <w:rPr>
                <w:rFonts w:ascii="Angsana New" w:hAnsi="Angsana New"/>
                <w:sz w:val="30"/>
                <w:szCs w:val="30"/>
                <w:cs/>
              </w:rPr>
              <w:t>145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236" w:type="dxa"/>
            <w:vAlign w:val="bottom"/>
          </w:tcPr>
          <w:p w14:paraId="6A739A84" w14:textId="77777777" w:rsidR="00730FE7" w:rsidRPr="00494247" w:rsidRDefault="00730FE7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2" w:type="dxa"/>
          </w:tcPr>
          <w:p w14:paraId="6FFBB608" w14:textId="1B0D93AF" w:rsidR="00730FE7" w:rsidRPr="003471AF" w:rsidRDefault="00730FE7" w:rsidP="000A54D7">
            <w:pPr>
              <w:tabs>
                <w:tab w:val="decimal" w:pos="149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111B0">
              <w:rPr>
                <w:rFonts w:ascii="Angsana New" w:hAnsi="Angsana New"/>
                <w:sz w:val="30"/>
                <w:szCs w:val="30"/>
                <w:cs/>
              </w:rPr>
              <w:t>913</w:t>
            </w:r>
            <w:r w:rsidRPr="00B111B0">
              <w:rPr>
                <w:rFonts w:ascii="Angsana New" w:hAnsi="Angsana New"/>
                <w:sz w:val="30"/>
                <w:szCs w:val="30"/>
              </w:rPr>
              <w:t>,</w:t>
            </w:r>
            <w:r w:rsidRPr="00B111B0">
              <w:rPr>
                <w:rFonts w:ascii="Angsana New" w:hAnsi="Angsana New"/>
                <w:sz w:val="30"/>
                <w:szCs w:val="30"/>
                <w:cs/>
              </w:rPr>
              <w:t>281.00</w:t>
            </w:r>
          </w:p>
        </w:tc>
      </w:tr>
    </w:tbl>
    <w:p w14:paraId="29A4D0A5" w14:textId="77777777" w:rsidR="0065474F" w:rsidRDefault="0065474F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</w:t>
      </w:r>
      <w:r w:rsidRPr="00884FB1">
        <w:rPr>
          <w:rFonts w:ascii="Angsana New" w:hAnsi="Angsana New"/>
          <w:b/>
          <w:bCs/>
          <w:sz w:val="30"/>
          <w:szCs w:val="30"/>
          <w:cs/>
        </w:rPr>
        <w:t>ทางการเงินหมุนเวียนอื่น</w:t>
      </w:r>
    </w:p>
    <w:tbl>
      <w:tblPr>
        <w:tblW w:w="92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41"/>
        <w:gridCol w:w="1977"/>
        <w:gridCol w:w="10"/>
      </w:tblGrid>
      <w:tr w:rsidR="008C71F0" w:rsidRPr="00494247" w14:paraId="3B2DCEA3" w14:textId="77777777">
        <w:trPr>
          <w:gridAfter w:val="1"/>
          <w:wAfter w:w="10" w:type="dxa"/>
        </w:trPr>
        <w:tc>
          <w:tcPr>
            <w:tcW w:w="5040" w:type="dxa"/>
            <w:shd w:val="clear" w:color="auto" w:fill="auto"/>
          </w:tcPr>
          <w:p w14:paraId="68560579" w14:textId="77777777" w:rsidR="008C71F0" w:rsidRPr="00494247" w:rsidRDefault="008C71F0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  <w:shd w:val="clear" w:color="auto" w:fill="auto"/>
          </w:tcPr>
          <w:p w14:paraId="471CE945" w14:textId="77777777" w:rsidR="008C71F0" w:rsidRPr="00494247" w:rsidRDefault="008C71F0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C71F0" w:rsidRPr="00494247" w14:paraId="3B7D4577" w14:textId="77777777">
        <w:trPr>
          <w:gridAfter w:val="1"/>
          <w:wAfter w:w="10" w:type="dxa"/>
        </w:trPr>
        <w:tc>
          <w:tcPr>
            <w:tcW w:w="5040" w:type="dxa"/>
            <w:shd w:val="clear" w:color="auto" w:fill="auto"/>
          </w:tcPr>
          <w:p w14:paraId="675D237F" w14:textId="77777777" w:rsidR="008C71F0" w:rsidRPr="00494247" w:rsidRDefault="008C71F0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  <w:shd w:val="clear" w:color="auto" w:fill="auto"/>
          </w:tcPr>
          <w:p w14:paraId="7B27A8A2" w14:textId="5EDE1AE4" w:rsidR="008C71F0" w:rsidRPr="00494247" w:rsidRDefault="008C71F0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  <w:r w:rsidR="00730F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และงบการเงิน</w:t>
            </w:r>
            <w:r w:rsidR="00730FE7"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730FE7" w:rsidRPr="00D044B5" w14:paraId="136FD050" w14:textId="77777777">
        <w:tc>
          <w:tcPr>
            <w:tcW w:w="5040" w:type="dxa"/>
            <w:shd w:val="clear" w:color="auto" w:fill="auto"/>
          </w:tcPr>
          <w:p w14:paraId="4FDEAE63" w14:textId="77777777" w:rsidR="00730FE7" w:rsidRPr="00494247" w:rsidRDefault="00730FE7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4E2BC" w14:textId="266A5E27" w:rsidR="00730FE7" w:rsidRPr="00D044B5" w:rsidRDefault="00730FE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 xml:space="preserve">31 </w:t>
            </w:r>
            <w:r w:rsidRPr="00A22999">
              <w:rPr>
                <w:sz w:val="30"/>
                <w:szCs w:val="30"/>
                <w:cs/>
              </w:rPr>
              <w:t xml:space="preserve">ธันวาคม </w:t>
            </w:r>
            <w:r w:rsidRPr="00A22999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7E0B06CF" w14:textId="77777777" w:rsidR="00730FE7" w:rsidRPr="00D044B5" w:rsidRDefault="00730FE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11C1A" w14:textId="77777777" w:rsidR="00730FE7" w:rsidRPr="00D044B5" w:rsidRDefault="00730FE7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 xml:space="preserve">31 </w:t>
            </w:r>
            <w:r w:rsidRPr="00A22999">
              <w:rPr>
                <w:sz w:val="30"/>
                <w:szCs w:val="30"/>
                <w:cs/>
              </w:rPr>
              <w:t xml:space="preserve">ธันวาคม </w:t>
            </w:r>
            <w:r w:rsidRPr="00A22999">
              <w:rPr>
                <w:sz w:val="30"/>
                <w:szCs w:val="30"/>
              </w:rPr>
              <w:t>2566</w:t>
            </w:r>
          </w:p>
        </w:tc>
      </w:tr>
      <w:tr w:rsidR="008C71F0" w:rsidRPr="00494247" w14:paraId="31924D45" w14:textId="77777777">
        <w:trPr>
          <w:trHeight w:val="203"/>
        </w:trPr>
        <w:tc>
          <w:tcPr>
            <w:tcW w:w="5040" w:type="dxa"/>
            <w:shd w:val="clear" w:color="auto" w:fill="auto"/>
          </w:tcPr>
          <w:p w14:paraId="43974FC0" w14:textId="11708DA6" w:rsidR="008C71F0" w:rsidRPr="009B04F8" w:rsidRDefault="008C71F0" w:rsidP="000A54D7">
            <w:pPr>
              <w:spacing w:line="240" w:lineRule="auto"/>
              <w:ind w:left="163" w:hanging="163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หนี้สิน</w:t>
            </w:r>
            <w:r w:rsidRPr="009B04F8"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987" w:type="dxa"/>
            <w:shd w:val="clear" w:color="auto" w:fill="auto"/>
          </w:tcPr>
          <w:p w14:paraId="1EDB458E" w14:textId="77777777" w:rsidR="008C71F0" w:rsidRPr="00F4526A" w:rsidRDefault="008C71F0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5D081307" w14:textId="77777777" w:rsidR="008C71F0" w:rsidRPr="00494247" w:rsidRDefault="008C71F0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shd w:val="clear" w:color="auto" w:fill="auto"/>
          </w:tcPr>
          <w:p w14:paraId="19CEE776" w14:textId="77777777" w:rsidR="008C71F0" w:rsidRPr="00494247" w:rsidRDefault="008C71F0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C71F0" w:rsidRPr="00494247" w14:paraId="5403ECB7" w14:textId="77777777">
        <w:trPr>
          <w:trHeight w:val="181"/>
        </w:trPr>
        <w:tc>
          <w:tcPr>
            <w:tcW w:w="5040" w:type="dxa"/>
            <w:shd w:val="clear" w:color="auto" w:fill="auto"/>
          </w:tcPr>
          <w:p w14:paraId="54AB1AC5" w14:textId="77777777" w:rsidR="008C71F0" w:rsidRPr="009B04F8" w:rsidRDefault="008C71F0" w:rsidP="000A54D7">
            <w:pPr>
              <w:spacing w:line="240" w:lineRule="auto"/>
              <w:ind w:left="504" w:hanging="3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ED514" w14:textId="1C8F6B67" w:rsidR="008C71F0" w:rsidRPr="00D3269C" w:rsidRDefault="007C4A05" w:rsidP="00AE3E3A">
            <w:pPr>
              <w:tabs>
                <w:tab w:val="decimal" w:pos="1484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76B12E1D" w14:textId="77777777" w:rsidR="008C71F0" w:rsidRPr="00494247" w:rsidRDefault="008C71F0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3042D" w14:textId="04567030" w:rsidR="008C71F0" w:rsidRPr="00494247" w:rsidRDefault="00BC373D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628</w:t>
            </w:r>
            <w:r w:rsidR="008C71F0" w:rsidRPr="000B0B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  <w:r w:rsidR="008C71F0"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</w:tr>
      <w:tr w:rsidR="008C71F0" w:rsidRPr="00D3269C" w14:paraId="4EE8B8BD" w14:textId="77777777">
        <w:trPr>
          <w:trHeight w:val="149"/>
        </w:trPr>
        <w:tc>
          <w:tcPr>
            <w:tcW w:w="5040" w:type="dxa"/>
            <w:shd w:val="clear" w:color="auto" w:fill="auto"/>
          </w:tcPr>
          <w:p w14:paraId="359D156D" w14:textId="77777777" w:rsidR="008C71F0" w:rsidRPr="00D3269C" w:rsidRDefault="008C71F0" w:rsidP="000A54D7">
            <w:pPr>
              <w:tabs>
                <w:tab w:val="left" w:pos="8040"/>
              </w:tabs>
              <w:spacing w:line="240" w:lineRule="auto"/>
              <w:ind w:left="54" w:hanging="1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รวมหนี้สินทางการเงินหมุนเวียนอื่น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BD47B" w14:textId="45180737" w:rsidR="008C71F0" w:rsidRPr="00D3269C" w:rsidRDefault="007C4A05" w:rsidP="00AE3E3A">
            <w:pPr>
              <w:tabs>
                <w:tab w:val="decimal" w:pos="1484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06236361" w14:textId="77777777" w:rsidR="008C71F0" w:rsidRPr="00D3269C" w:rsidRDefault="008C71F0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83AE9" w14:textId="2C8DB52A" w:rsidR="008C71F0" w:rsidRPr="00D3269C" w:rsidRDefault="00BC373D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628</w:t>
            </w:r>
            <w:r w:rsidR="008C71F0" w:rsidRPr="000B0B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  <w:r w:rsidR="008C71F0"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</w:tr>
    </w:tbl>
    <w:p w14:paraId="720581B0" w14:textId="77777777" w:rsidR="008C71F0" w:rsidRPr="008C71F0" w:rsidRDefault="008C71F0" w:rsidP="000A54D7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20"/>
          <w:szCs w:val="20"/>
        </w:rPr>
      </w:pPr>
    </w:p>
    <w:p w14:paraId="17E6514D" w14:textId="22D94E9C" w:rsidR="008A0688" w:rsidRPr="008A0688" w:rsidRDefault="008A0688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A0688">
        <w:rPr>
          <w:rFonts w:ascii="Angsana New" w:hAnsi="Angsana New"/>
          <w:b/>
          <w:bCs/>
          <w:sz w:val="30"/>
          <w:szCs w:val="30"/>
          <w:cs/>
        </w:rPr>
        <w:t>ทุนสำรองตามกฎหมาย</w:t>
      </w:r>
    </w:p>
    <w:p w14:paraId="05A96CA0" w14:textId="19AD93FF" w:rsidR="008A0688" w:rsidRDefault="008A0688" w:rsidP="000A54D7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เพื่อให้เป็นไปตามมาตรา </w:t>
      </w:r>
      <w:r w:rsidRPr="008A0688">
        <w:rPr>
          <w:rFonts w:ascii="Angsana New" w:hAnsi="Angsana New"/>
          <w:sz w:val="30"/>
          <w:szCs w:val="30"/>
        </w:rPr>
        <w:t xml:space="preserve">116 </w:t>
      </w:r>
      <w:r w:rsidRPr="008A0688">
        <w:rPr>
          <w:rFonts w:ascii="Angsana New" w:hAnsi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8A0688">
        <w:rPr>
          <w:rFonts w:ascii="Angsana New" w:hAnsi="Angsana New"/>
          <w:sz w:val="30"/>
          <w:szCs w:val="30"/>
        </w:rPr>
        <w:t xml:space="preserve">2535 </w:t>
      </w:r>
      <w:r w:rsidRPr="008A0688">
        <w:rPr>
          <w:rFonts w:ascii="Angsana New" w:hAnsi="Angsana New"/>
          <w:sz w:val="30"/>
          <w:szCs w:val="30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 w:rsidR="00626EEE">
        <w:rPr>
          <w:rFonts w:ascii="Angsana New" w:hAnsi="Angsana New"/>
          <w:sz w:val="30"/>
          <w:szCs w:val="30"/>
          <w:lang w:val="en-US"/>
        </w:rPr>
        <w:t>5</w:t>
      </w:r>
      <w:r w:rsidRPr="008A0688">
        <w:rPr>
          <w:rFonts w:ascii="Angsana New" w:hAnsi="Angsana New"/>
          <w:sz w:val="30"/>
          <w:szCs w:val="30"/>
          <w:cs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626EEE">
        <w:rPr>
          <w:rFonts w:ascii="Angsana New" w:hAnsi="Angsana New"/>
          <w:sz w:val="30"/>
          <w:szCs w:val="30"/>
        </w:rPr>
        <w:t>10</w:t>
      </w:r>
      <w:r w:rsidRPr="008A0688">
        <w:rPr>
          <w:rFonts w:ascii="Angsana New" w:hAnsi="Angsana New"/>
          <w:sz w:val="30"/>
          <w:szCs w:val="30"/>
          <w:cs/>
        </w:rPr>
        <w:t xml:space="preserve"> ของทุนจดทะเบียน ทุนสำรองตามกฎหมายดังกล่าวไม่สามารถนำไปจ่ายเงินปันผลได้</w:t>
      </w:r>
    </w:p>
    <w:p w14:paraId="3465B3F8" w14:textId="463D3968" w:rsidR="008A0688" w:rsidRPr="00085CFB" w:rsidRDefault="008A0688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85CFB">
        <w:rPr>
          <w:rFonts w:ascii="Angsana New" w:hAnsi="Angsana New"/>
          <w:b/>
          <w:bCs/>
          <w:sz w:val="30"/>
          <w:szCs w:val="30"/>
          <w:cs/>
        </w:rPr>
        <w:t>เงินปันผลจ่าย</w:t>
      </w:r>
    </w:p>
    <w:p w14:paraId="3B70CE92" w14:textId="4605705F" w:rsidR="0092643E" w:rsidRDefault="0092643E" w:rsidP="000A54D7">
      <w:pPr>
        <w:spacing w:after="120" w:line="240" w:lineRule="atLeast"/>
        <w:ind w:left="518"/>
        <w:jc w:val="thaiDistribute"/>
        <w:rPr>
          <w:rFonts w:asciiTheme="majorBidi" w:eastAsia="Arial Unicode MS" w:hAnsiTheme="majorBidi"/>
          <w:sz w:val="30"/>
          <w:szCs w:val="30"/>
        </w:rPr>
      </w:pPr>
      <w:r w:rsidRPr="00334E91">
        <w:rPr>
          <w:rFonts w:ascii="Angsana New" w:eastAsia="Arial Unicode MS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eastAsia="Arial Unicode MS" w:hAnsi="Angsana New"/>
          <w:sz w:val="30"/>
          <w:szCs w:val="30"/>
        </w:rPr>
        <w:t>14</w:t>
      </w:r>
      <w:r w:rsidRPr="00334E91">
        <w:rPr>
          <w:rFonts w:ascii="Angsana New" w:eastAsia="Arial Unicode MS" w:hAnsi="Angsana New"/>
          <w:sz w:val="30"/>
          <w:szCs w:val="30"/>
          <w:cs/>
        </w:rPr>
        <w:t xml:space="preserve"> </w:t>
      </w:r>
      <w:r>
        <w:rPr>
          <w:rFonts w:ascii="Angsana New" w:eastAsia="Arial Unicode MS" w:hAnsi="Angsana New" w:hint="cs"/>
          <w:sz w:val="30"/>
          <w:szCs w:val="30"/>
          <w:cs/>
        </w:rPr>
        <w:t>พฤศจิกายน</w:t>
      </w:r>
      <w:r w:rsidRPr="00334E91">
        <w:rPr>
          <w:rFonts w:ascii="Angsana New" w:eastAsia="Arial Unicode MS" w:hAnsi="Angsana New"/>
          <w:sz w:val="30"/>
          <w:szCs w:val="30"/>
          <w:cs/>
        </w:rPr>
        <w:t xml:space="preserve"> </w:t>
      </w:r>
      <w:r w:rsidRPr="00BC373D">
        <w:rPr>
          <w:rFonts w:ascii="Angsana New" w:eastAsia="Arial Unicode MS" w:hAnsi="Angsana New" w:hint="cs"/>
          <w:sz w:val="30"/>
          <w:szCs w:val="30"/>
        </w:rPr>
        <w:t>256</w:t>
      </w:r>
      <w:r w:rsidRPr="00BC373D">
        <w:rPr>
          <w:rFonts w:ascii="Angsana New" w:eastAsia="Arial Unicode MS" w:hAnsi="Angsana New"/>
          <w:sz w:val="30"/>
          <w:szCs w:val="30"/>
        </w:rPr>
        <w:t>7</w:t>
      </w:r>
      <w:r w:rsidRPr="00334E91">
        <w:rPr>
          <w:rFonts w:ascii="Angsana New" w:eastAsia="Arial Unicode MS" w:hAnsi="Angsana New"/>
          <w:sz w:val="30"/>
          <w:szCs w:val="30"/>
          <w:cs/>
        </w:rPr>
        <w:t xml:space="preserve"> ที่ประชุม</w:t>
      </w:r>
      <w:r>
        <w:rPr>
          <w:rFonts w:ascii="Angsana New" w:eastAsia="Arial Unicode MS" w:hAnsi="Angsana New"/>
          <w:sz w:val="30"/>
          <w:szCs w:val="30"/>
          <w:cs/>
        </w:rPr>
        <w:t xml:space="preserve">คณะกรรมการบริษัท ครั้งที่ </w:t>
      </w:r>
      <w:r>
        <w:rPr>
          <w:rFonts w:ascii="Angsana New" w:hAnsi="Angsana New"/>
          <w:sz w:val="30"/>
          <w:szCs w:val="30"/>
        </w:rPr>
        <w:t>4/</w:t>
      </w:r>
      <w:r w:rsidRPr="00BC373D">
        <w:rPr>
          <w:rFonts w:ascii="Angsana New" w:eastAsia="Arial Unicode MS" w:hAnsi="Angsana New"/>
          <w:sz w:val="30"/>
          <w:szCs w:val="30"/>
        </w:rPr>
        <w:t>256</w:t>
      </w:r>
      <w:r w:rsidRPr="00BC373D">
        <w:rPr>
          <w:rFonts w:ascii="Angsana New" w:eastAsia="Arial Unicode MS" w:hAnsi="Angsana New" w:hint="cs"/>
          <w:sz w:val="30"/>
          <w:szCs w:val="30"/>
        </w:rPr>
        <w:t>7</w:t>
      </w:r>
      <w:r w:rsidRPr="003001D1">
        <w:rPr>
          <w:rFonts w:ascii="Angsana New" w:eastAsia="Arial Unicode MS" w:hAnsi="Angsana New"/>
          <w:sz w:val="30"/>
          <w:szCs w:val="30"/>
          <w:cs/>
        </w:rPr>
        <w:t xml:space="preserve"> </w:t>
      </w:r>
      <w:r w:rsidRPr="003001D1">
        <w:rPr>
          <w:rFonts w:ascii="Angsana New" w:hAnsi="Angsana New"/>
          <w:sz w:val="30"/>
          <w:szCs w:val="30"/>
          <w:cs/>
        </w:rPr>
        <w:t>ได้</w:t>
      </w:r>
      <w:r w:rsidRPr="003001D1">
        <w:rPr>
          <w:rFonts w:ascii="Angsana New" w:eastAsia="Arial Unicode MS" w:hAnsi="Angsana New"/>
          <w:sz w:val="30"/>
          <w:szCs w:val="30"/>
          <w:cs/>
        </w:rPr>
        <w:t>มีมติอนุมัติ</w:t>
      </w:r>
      <w:r w:rsidRPr="00334E91">
        <w:rPr>
          <w:rFonts w:ascii="Angsana New" w:eastAsia="Arial Unicode MS" w:hAnsi="Angsana New"/>
          <w:sz w:val="30"/>
          <w:szCs w:val="30"/>
          <w:cs/>
        </w:rPr>
        <w:t>ให้</w:t>
      </w:r>
      <w:r w:rsidRPr="00334E91">
        <w:rPr>
          <w:rFonts w:ascii="Angsana New" w:hAnsi="Angsana New"/>
          <w:sz w:val="30"/>
          <w:szCs w:val="30"/>
          <w:cs/>
        </w:rPr>
        <w:t>จ่ายเงินปันผล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334E91">
        <w:rPr>
          <w:rFonts w:ascii="Angsana New" w:hAnsi="Angsana New"/>
          <w:sz w:val="30"/>
          <w:szCs w:val="30"/>
          <w:cs/>
        </w:rPr>
        <w:t>ให้แก่ผู้ถือหุ้นจากผลการดำเนินงาน</w:t>
      </w:r>
      <w:r>
        <w:rPr>
          <w:rFonts w:ascii="Angsana New" w:hAnsi="Angsana New" w:hint="cs"/>
          <w:sz w:val="30"/>
          <w:szCs w:val="30"/>
          <w:cs/>
        </w:rPr>
        <w:t xml:space="preserve"> สิ้นสุด</w:t>
      </w:r>
      <w:r>
        <w:rPr>
          <w:rFonts w:ascii="Angsana New" w:eastAsia="Arial Unicode MS" w:hAnsi="Angsana New"/>
          <w:sz w:val="30"/>
          <w:szCs w:val="30"/>
          <w:cs/>
        </w:rPr>
        <w:t xml:space="preserve">วันที่ </w:t>
      </w:r>
      <w:r w:rsidRPr="00BC373D">
        <w:rPr>
          <w:rFonts w:ascii="Angsana New" w:eastAsia="Arial Unicode MS" w:hAnsi="Angsana New"/>
          <w:sz w:val="30"/>
          <w:szCs w:val="30"/>
        </w:rPr>
        <w:t>30</w:t>
      </w:r>
      <w:r w:rsidRPr="00FE1133">
        <w:rPr>
          <w:rFonts w:ascii="Angsana New" w:eastAsia="Arial Unicode MS" w:hAnsi="Angsana New"/>
          <w:sz w:val="30"/>
          <w:szCs w:val="30"/>
          <w:cs/>
        </w:rPr>
        <w:t xml:space="preserve"> </w:t>
      </w:r>
      <w:r w:rsidRPr="00FE113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FE1133">
        <w:rPr>
          <w:rFonts w:ascii="Angsana New" w:hAnsi="Angsana New"/>
          <w:sz w:val="30"/>
          <w:szCs w:val="30"/>
        </w:rPr>
        <w:t>2567</w:t>
      </w:r>
      <w:r w:rsidRPr="00334E91">
        <w:rPr>
          <w:rFonts w:ascii="Angsana New" w:hAnsi="Angsana New"/>
          <w:sz w:val="30"/>
          <w:szCs w:val="30"/>
          <w:cs/>
        </w:rPr>
        <w:t xml:space="preserve"> ในอัตราหุ้น</w:t>
      </w:r>
      <w:r w:rsidRPr="00334E91">
        <w:rPr>
          <w:rFonts w:ascii="Angsana New" w:eastAsia="Arial Unicode MS" w:hAnsi="Angsana New"/>
          <w:sz w:val="30"/>
          <w:szCs w:val="30"/>
          <w:cs/>
        </w:rPr>
        <w:t xml:space="preserve">ละ </w:t>
      </w:r>
      <w:r>
        <w:rPr>
          <w:rFonts w:ascii="Angsana New" w:hAnsi="Angsana New"/>
          <w:sz w:val="30"/>
          <w:szCs w:val="30"/>
          <w:lang w:val="en-US"/>
        </w:rPr>
        <w:t>0.03</w:t>
      </w:r>
      <w:r w:rsidRPr="00334E91">
        <w:rPr>
          <w:rFonts w:ascii="Angsana New" w:hAnsi="Angsana New"/>
          <w:sz w:val="30"/>
          <w:szCs w:val="30"/>
          <w:cs/>
        </w:rPr>
        <w:t xml:space="preserve"> บาท</w:t>
      </w:r>
      <w:r w:rsidRPr="00622A22">
        <w:rPr>
          <w:rFonts w:ascii="Angsana New" w:hAnsi="Angsana New"/>
          <w:sz w:val="30"/>
          <w:szCs w:val="30"/>
          <w:cs/>
        </w:rPr>
        <w:t xml:space="preserve">จำนวน </w:t>
      </w:r>
      <w:r w:rsidRPr="00622A22">
        <w:rPr>
          <w:rFonts w:ascii="Angsana New" w:hAnsi="Angsana New"/>
          <w:sz w:val="30"/>
          <w:szCs w:val="30"/>
        </w:rPr>
        <w:t>450</w:t>
      </w:r>
      <w:r w:rsidRPr="00622A22">
        <w:rPr>
          <w:rFonts w:ascii="Angsana New" w:hAnsi="Angsana New"/>
          <w:sz w:val="30"/>
          <w:szCs w:val="30"/>
          <w:cs/>
        </w:rPr>
        <w:t xml:space="preserve"> ล้</w:t>
      </w:r>
      <w:r w:rsidRPr="00334E91">
        <w:rPr>
          <w:rFonts w:ascii="Angsana New" w:hAnsi="Angsana New"/>
          <w:sz w:val="30"/>
          <w:szCs w:val="30"/>
          <w:cs/>
        </w:rPr>
        <w:t>านหุ้น รวม</w:t>
      </w:r>
      <w:r w:rsidRPr="00334E91">
        <w:rPr>
          <w:rFonts w:ascii="Angsana New" w:eastAsia="Arial Unicode MS" w:hAnsi="Angsana New"/>
          <w:sz w:val="30"/>
          <w:szCs w:val="30"/>
          <w:cs/>
        </w:rPr>
        <w:t xml:space="preserve">เป็นเงิน </w:t>
      </w:r>
      <w:r>
        <w:rPr>
          <w:rFonts w:ascii="Angsana New" w:hAnsi="Angsana New"/>
          <w:sz w:val="30"/>
          <w:szCs w:val="30"/>
        </w:rPr>
        <w:t>13.50</w:t>
      </w:r>
      <w:r w:rsidRPr="00334E91">
        <w:rPr>
          <w:rFonts w:ascii="Angsana New" w:eastAsia="Arial Unicode MS" w:hAnsi="Angsana New"/>
          <w:sz w:val="30"/>
          <w:szCs w:val="30"/>
          <w:cs/>
        </w:rPr>
        <w:t xml:space="preserve"> ล้านบาท </w:t>
      </w:r>
      <w:r w:rsidR="0046271F" w:rsidRPr="003E53D9">
        <w:rPr>
          <w:rFonts w:ascii="Angsana New" w:hAnsi="Angsana New"/>
          <w:sz w:val="30"/>
          <w:szCs w:val="30"/>
          <w:cs/>
        </w:rPr>
        <w:t>โดยเงินปันผล</w:t>
      </w:r>
      <w:r w:rsidR="0046271F" w:rsidRPr="000138D1">
        <w:rPr>
          <w:rFonts w:ascii="Angsana New" w:hAnsi="Angsana New"/>
          <w:sz w:val="30"/>
          <w:szCs w:val="30"/>
          <w:cs/>
        </w:rPr>
        <w:t>ดังกล่าวได้จ่ายในวันที่</w:t>
      </w:r>
      <w:r w:rsidRPr="000A32C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13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B67F69">
        <w:rPr>
          <w:rFonts w:ascii="Angsana New" w:hAnsi="Angsana New" w:hint="cs"/>
          <w:sz w:val="30"/>
          <w:szCs w:val="30"/>
          <w:cs/>
        </w:rPr>
        <w:t xml:space="preserve"> </w:t>
      </w:r>
      <w:r w:rsidRPr="00B67F6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</w:p>
    <w:p w14:paraId="3ADBC98E" w14:textId="11927A76" w:rsidR="00446FCB" w:rsidRDefault="00446FCB" w:rsidP="000A54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eastAsia="Arial Unicode MS" w:hAnsiTheme="majorBidi"/>
          <w:sz w:val="30"/>
          <w:szCs w:val="30"/>
          <w:lang w:val="en-US"/>
        </w:rPr>
        <w:t xml:space="preserve">18 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เมษายน </w:t>
      </w:r>
      <w:r>
        <w:rPr>
          <w:rFonts w:asciiTheme="majorBidi" w:eastAsia="Arial Unicode MS" w:hAnsiTheme="majorBidi"/>
          <w:sz w:val="30"/>
          <w:szCs w:val="30"/>
        </w:rPr>
        <w:t>2567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ที่ประชุมสามัญผู้ถือหุ้นประจำปี </w:t>
      </w:r>
      <w:r>
        <w:rPr>
          <w:rFonts w:asciiTheme="majorBidi" w:eastAsia="Arial Unicode MS" w:hAnsiTheme="majorBidi"/>
          <w:sz w:val="30"/>
          <w:szCs w:val="30"/>
        </w:rPr>
        <w:t>2567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>
        <w:rPr>
          <w:rFonts w:asciiTheme="majorBidi" w:eastAsia="Arial Unicode MS" w:hAnsiTheme="majorBidi"/>
          <w:sz w:val="30"/>
          <w:szCs w:val="30"/>
        </w:rPr>
        <w:t>2566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ในอัตราหุ้นละ </w:t>
      </w:r>
      <w:r>
        <w:rPr>
          <w:rFonts w:asciiTheme="majorBidi" w:eastAsia="Arial Unicode MS" w:hAnsiTheme="majorBidi"/>
          <w:sz w:val="30"/>
          <w:szCs w:val="30"/>
        </w:rPr>
        <w:t>0.04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บาท จำนวน </w:t>
      </w:r>
      <w:r>
        <w:rPr>
          <w:rFonts w:asciiTheme="majorBidi" w:eastAsia="Arial Unicode MS" w:hAnsiTheme="majorBidi"/>
          <w:sz w:val="30"/>
          <w:szCs w:val="30"/>
        </w:rPr>
        <w:t>450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ล้านหุ้น รวมเป็นเงิน </w:t>
      </w:r>
      <w:r>
        <w:rPr>
          <w:rFonts w:asciiTheme="majorBidi" w:eastAsia="Arial Unicode MS" w:hAnsiTheme="majorBidi"/>
          <w:sz w:val="30"/>
          <w:szCs w:val="30"/>
        </w:rPr>
        <w:t>18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ล้านบาท </w:t>
      </w:r>
      <w:r>
        <w:rPr>
          <w:rFonts w:asciiTheme="majorBidi" w:eastAsia="Arial Unicode MS" w:hAnsiTheme="majorBidi"/>
          <w:sz w:val="30"/>
          <w:szCs w:val="30"/>
          <w:cs/>
        </w:rPr>
        <w:br/>
      </w:r>
      <w:r w:rsidRPr="00D60BFD">
        <w:rPr>
          <w:rFonts w:asciiTheme="majorBidi" w:eastAsia="Arial Unicode MS" w:hAnsiTheme="majorBidi"/>
          <w:sz w:val="30"/>
          <w:szCs w:val="30"/>
          <w:cs/>
        </w:rPr>
        <w:t>โดยเงินปันผล</w:t>
      </w:r>
      <w:r w:rsidRPr="00460346">
        <w:rPr>
          <w:rFonts w:asciiTheme="majorBidi" w:eastAsia="Arial Unicode MS" w:hAnsiTheme="majorBidi"/>
          <w:sz w:val="30"/>
          <w:szCs w:val="30"/>
          <w:cs/>
        </w:rPr>
        <w:t>ดังกล่าว</w:t>
      </w:r>
      <w:r w:rsidRPr="009E4B3C">
        <w:rPr>
          <w:rFonts w:asciiTheme="majorBidi" w:eastAsia="Arial Unicode MS" w:hAnsiTheme="majorBidi" w:hint="cs"/>
          <w:sz w:val="30"/>
          <w:szCs w:val="30"/>
          <w:cs/>
        </w:rPr>
        <w:t>ได้จ่าย</w:t>
      </w:r>
      <w:r w:rsidRPr="009E4B3C">
        <w:rPr>
          <w:rFonts w:asciiTheme="majorBidi" w:eastAsia="Arial Unicode MS" w:hAnsiTheme="majorBidi"/>
          <w:sz w:val="30"/>
          <w:szCs w:val="30"/>
          <w:cs/>
        </w:rPr>
        <w:t xml:space="preserve">ในวันที่ </w:t>
      </w:r>
      <w:r w:rsidRPr="009E4B3C">
        <w:rPr>
          <w:rFonts w:asciiTheme="majorBidi" w:eastAsia="Arial Unicode MS" w:hAnsiTheme="majorBidi"/>
          <w:sz w:val="30"/>
          <w:szCs w:val="30"/>
        </w:rPr>
        <w:t>15</w:t>
      </w:r>
      <w:r w:rsidRPr="009E4B3C">
        <w:rPr>
          <w:rFonts w:asciiTheme="majorBidi" w:eastAsia="Arial Unicode MS" w:hAnsiTheme="majorBidi"/>
          <w:sz w:val="30"/>
          <w:szCs w:val="30"/>
          <w:cs/>
        </w:rPr>
        <w:t xml:space="preserve"> พฤษภาคม </w:t>
      </w:r>
      <w:r w:rsidRPr="009E4B3C">
        <w:rPr>
          <w:rFonts w:asciiTheme="majorBidi" w:eastAsia="Arial Unicode MS" w:hAnsiTheme="majorBidi"/>
          <w:sz w:val="30"/>
          <w:szCs w:val="30"/>
        </w:rPr>
        <w:t>2567</w:t>
      </w:r>
    </w:p>
    <w:p w14:paraId="695001F8" w14:textId="1056C052" w:rsidR="00D60BFD" w:rsidRDefault="00D60BFD" w:rsidP="000A54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AA50EE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15</w:t>
      </w:r>
      <w:r w:rsidRPr="00AA50EE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2566</w:t>
      </w:r>
      <w:r w:rsidRPr="00AA50EE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>
        <w:rPr>
          <w:rFonts w:ascii="Angsana New" w:hAnsi="Angsana New"/>
          <w:sz w:val="30"/>
          <w:szCs w:val="30"/>
        </w:rPr>
        <w:t>4</w:t>
      </w:r>
      <w:r w:rsidRPr="00AA50EE">
        <w:rPr>
          <w:rFonts w:ascii="Angsana New" w:hAnsi="Angsana New"/>
          <w:sz w:val="30"/>
          <w:szCs w:val="30"/>
          <w:cs/>
        </w:rPr>
        <w:t>/</w:t>
      </w:r>
      <w:r>
        <w:rPr>
          <w:rFonts w:ascii="Angsana New" w:hAnsi="Angsana New"/>
          <w:sz w:val="30"/>
          <w:szCs w:val="30"/>
        </w:rPr>
        <w:t>2566</w:t>
      </w:r>
      <w:r w:rsidRPr="00AA50EE">
        <w:rPr>
          <w:rFonts w:ascii="Angsana New" w:hAnsi="Angsana New"/>
          <w:sz w:val="30"/>
          <w:szCs w:val="30"/>
          <w:cs/>
        </w:rPr>
        <w:t xml:space="preserve"> ได้มีมติอนุมัติให้จ่ายเงินปันผลระหว่างกาลให้แก่ผู้ถือหุ้นจากผลการดำเนินงาน 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AA50EE">
        <w:rPr>
          <w:rFonts w:ascii="Angsana New" w:hAnsi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2566</w:t>
      </w:r>
      <w:r w:rsidRPr="00AA50EE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/>
          <w:sz w:val="30"/>
          <w:szCs w:val="30"/>
        </w:rPr>
        <w:t>0.03</w:t>
      </w:r>
      <w:r w:rsidRPr="00AA50EE">
        <w:rPr>
          <w:rFonts w:ascii="Angsana New" w:hAnsi="Angsana New"/>
          <w:sz w:val="30"/>
          <w:szCs w:val="30"/>
          <w:cs/>
        </w:rPr>
        <w:t xml:space="preserve"> บาท</w:t>
      </w:r>
      <w:r w:rsidR="00D75C16">
        <w:rPr>
          <w:rFonts w:ascii="Angsana New" w:hAnsi="Angsana New"/>
          <w:sz w:val="30"/>
          <w:szCs w:val="30"/>
        </w:rPr>
        <w:t xml:space="preserve"> </w:t>
      </w:r>
      <w:r w:rsidRPr="00AA50EE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450</w:t>
      </w:r>
      <w:r w:rsidRPr="00AA50EE">
        <w:rPr>
          <w:rFonts w:ascii="Angsana New" w:hAnsi="Angsana New"/>
          <w:sz w:val="30"/>
          <w:szCs w:val="30"/>
          <w:cs/>
        </w:rPr>
        <w:t xml:space="preserve"> ล้านหุ้น รวมเป็นเงิน </w:t>
      </w:r>
      <w:r>
        <w:rPr>
          <w:rFonts w:ascii="Angsana New" w:hAnsi="Angsana New"/>
          <w:sz w:val="30"/>
          <w:szCs w:val="30"/>
        </w:rPr>
        <w:t>13.50</w:t>
      </w:r>
      <w:r w:rsidRPr="00AA50EE">
        <w:rPr>
          <w:rFonts w:ascii="Angsana New" w:hAnsi="Angsana New"/>
          <w:sz w:val="30"/>
          <w:szCs w:val="30"/>
          <w:cs/>
        </w:rPr>
        <w:t xml:space="preserve"> ล้านบา</w:t>
      </w:r>
      <w:r w:rsidRPr="007B109C">
        <w:rPr>
          <w:rFonts w:ascii="Angsana New" w:hAnsi="Angsana New"/>
          <w:sz w:val="30"/>
          <w:szCs w:val="30"/>
          <w:cs/>
        </w:rPr>
        <w:t xml:space="preserve">ท </w:t>
      </w:r>
      <w:r w:rsidRPr="003E53D9">
        <w:rPr>
          <w:rFonts w:ascii="Angsana New" w:hAnsi="Angsana New"/>
          <w:sz w:val="30"/>
          <w:szCs w:val="30"/>
          <w:cs/>
        </w:rPr>
        <w:t>โดยเงินปันผล</w:t>
      </w:r>
      <w:r w:rsidRPr="000138D1">
        <w:rPr>
          <w:rFonts w:ascii="Angsana New" w:hAnsi="Angsana New"/>
          <w:sz w:val="30"/>
          <w:szCs w:val="30"/>
          <w:cs/>
        </w:rPr>
        <w:t xml:space="preserve">ดังกล่าวได้จ่ายในวันที่ </w:t>
      </w:r>
      <w:r w:rsidRPr="000138D1">
        <w:rPr>
          <w:rFonts w:ascii="Angsana New" w:hAnsi="Angsana New"/>
          <w:sz w:val="30"/>
          <w:szCs w:val="30"/>
        </w:rPr>
        <w:t>12</w:t>
      </w:r>
      <w:r w:rsidRPr="000138D1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0138D1">
        <w:rPr>
          <w:rFonts w:ascii="Angsana New" w:hAnsi="Angsana New"/>
          <w:sz w:val="30"/>
          <w:szCs w:val="30"/>
        </w:rPr>
        <w:t>2566</w:t>
      </w:r>
    </w:p>
    <w:p w14:paraId="35D0157C" w14:textId="0D35059A" w:rsidR="008A0688" w:rsidRDefault="003E53D9" w:rsidP="000A54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E53D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54F79">
        <w:rPr>
          <w:rFonts w:ascii="Angsana New" w:hAnsi="Angsana New"/>
          <w:sz w:val="30"/>
          <w:szCs w:val="30"/>
        </w:rPr>
        <w:t>11</w:t>
      </w:r>
      <w:r w:rsidRPr="003E53D9">
        <w:rPr>
          <w:rFonts w:ascii="Angsana New" w:hAnsi="Angsana New"/>
          <w:sz w:val="30"/>
          <w:szCs w:val="30"/>
          <w:cs/>
        </w:rPr>
        <w:t xml:space="preserve"> เมษายน </w:t>
      </w:r>
      <w:r w:rsidR="00E54F79">
        <w:rPr>
          <w:rFonts w:ascii="Angsana New" w:hAnsi="Angsana New"/>
          <w:sz w:val="30"/>
          <w:szCs w:val="30"/>
          <w:lang w:val="en-US"/>
        </w:rPr>
        <w:t>2566</w:t>
      </w:r>
      <w:r w:rsidRPr="003E53D9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E54F79">
        <w:rPr>
          <w:rFonts w:ascii="Angsana New" w:hAnsi="Angsana New"/>
          <w:sz w:val="30"/>
          <w:szCs w:val="30"/>
        </w:rPr>
        <w:t>2566</w:t>
      </w:r>
      <w:r w:rsidRPr="003E53D9">
        <w:rPr>
          <w:rFonts w:ascii="Angsana New" w:hAnsi="Angsana New"/>
          <w:sz w:val="30"/>
          <w:szCs w:val="30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 w:rsidR="00E54F79">
        <w:rPr>
          <w:rFonts w:ascii="Angsana New" w:hAnsi="Angsana New"/>
          <w:sz w:val="30"/>
          <w:szCs w:val="30"/>
        </w:rPr>
        <w:t>2565</w:t>
      </w:r>
      <w:r w:rsidRPr="003E53D9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E54F79">
        <w:rPr>
          <w:rFonts w:ascii="Angsana New" w:hAnsi="Angsana New"/>
          <w:sz w:val="30"/>
          <w:szCs w:val="30"/>
        </w:rPr>
        <w:t>0.06</w:t>
      </w:r>
      <w:r w:rsidRPr="003E53D9">
        <w:rPr>
          <w:rFonts w:ascii="Angsana New" w:hAnsi="Angsana New"/>
          <w:sz w:val="30"/>
          <w:szCs w:val="30"/>
          <w:cs/>
        </w:rPr>
        <w:t xml:space="preserve"> บาท จำนวน </w:t>
      </w:r>
      <w:r w:rsidR="00E54F79">
        <w:rPr>
          <w:rFonts w:ascii="Angsana New" w:hAnsi="Angsana New"/>
          <w:sz w:val="30"/>
          <w:szCs w:val="30"/>
        </w:rPr>
        <w:t>450</w:t>
      </w:r>
      <w:r w:rsidRPr="003E53D9">
        <w:rPr>
          <w:rFonts w:ascii="Angsana New" w:hAnsi="Angsana New"/>
          <w:sz w:val="30"/>
          <w:szCs w:val="30"/>
          <w:cs/>
        </w:rPr>
        <w:t xml:space="preserve"> ล้านหุ้น รวมเป็นเงิน </w:t>
      </w:r>
      <w:r w:rsidR="00E54F79">
        <w:rPr>
          <w:rFonts w:ascii="Angsana New" w:hAnsi="Angsana New"/>
          <w:sz w:val="30"/>
          <w:szCs w:val="30"/>
        </w:rPr>
        <w:t>27</w:t>
      </w:r>
      <w:r w:rsidRPr="003E53D9">
        <w:rPr>
          <w:rFonts w:ascii="Angsana New" w:hAnsi="Angsana New"/>
          <w:sz w:val="30"/>
          <w:szCs w:val="30"/>
          <w:cs/>
        </w:rPr>
        <w:t xml:space="preserve"> ล้านบาท โดยเงินปันผลดังกล่าวได้จ่ายในวันที่ </w:t>
      </w:r>
      <w:r w:rsidR="00E54F79">
        <w:rPr>
          <w:rFonts w:ascii="Angsana New" w:hAnsi="Angsana New"/>
          <w:sz w:val="30"/>
          <w:szCs w:val="30"/>
        </w:rPr>
        <w:t>28</w:t>
      </w:r>
      <w:r w:rsidRPr="003E53D9">
        <w:rPr>
          <w:rFonts w:ascii="Angsana New" w:hAnsi="Angsana New"/>
          <w:sz w:val="30"/>
          <w:szCs w:val="30"/>
          <w:cs/>
        </w:rPr>
        <w:t xml:space="preserve"> เมษายน </w:t>
      </w:r>
      <w:r w:rsidR="00E54F79">
        <w:rPr>
          <w:rFonts w:ascii="Angsana New" w:hAnsi="Angsana New"/>
          <w:sz w:val="30"/>
          <w:szCs w:val="30"/>
        </w:rPr>
        <w:t>2566</w:t>
      </w:r>
    </w:p>
    <w:p w14:paraId="5D5B5D2E" w14:textId="77777777" w:rsidR="006A2610" w:rsidRDefault="006A2610" w:rsidP="000A54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5B2BDB2" w14:textId="77777777" w:rsidR="006A2610" w:rsidRDefault="006A2610" w:rsidP="000A54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3E10BD8" w14:textId="77777777" w:rsidR="006A2610" w:rsidRDefault="006A2610" w:rsidP="000A54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55C123E" w14:textId="77777777" w:rsidR="006A2610" w:rsidRDefault="006A2610" w:rsidP="000A54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AA313C5" w14:textId="62BAE1F4" w:rsidR="00085CFB" w:rsidRPr="00085CFB" w:rsidRDefault="00085CFB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85CFB">
        <w:rPr>
          <w:rFonts w:ascii="Angsana New" w:hAnsi="Angsana New"/>
          <w:b/>
          <w:bCs/>
          <w:sz w:val="30"/>
          <w:szCs w:val="30"/>
          <w:cs/>
        </w:rPr>
        <w:lastRenderedPageBreak/>
        <w:t>กำไร</w:t>
      </w:r>
      <w:r w:rsidR="00DF4003" w:rsidRPr="00DF4003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085CFB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43E97546" w14:textId="0223F56C" w:rsidR="00085CFB" w:rsidRDefault="00F32D5C" w:rsidP="000A54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F32D5C">
        <w:rPr>
          <w:rFonts w:ascii="Angsana New" w:hAnsi="Angsana New"/>
          <w:sz w:val="30"/>
          <w:szCs w:val="30"/>
          <w:cs/>
        </w:rPr>
        <w:t>กำไรต่อหุ้นขั้นพื้นฐาน คำนวณโดยการหารยอดกำไรสำหรับปี  ด้วยจำนวนหุ้นสามัญถัวเฉลี่ยที่ออกและเรียกชำระแล้วโดยใช้วิธีถัวเฉลี่ยถ่วงน้ำหนัก แสดงได้ดังนี้</w:t>
      </w:r>
    </w:p>
    <w:p w14:paraId="43D121D3" w14:textId="14987897" w:rsidR="00085CFB" w:rsidRDefault="00582A1F" w:rsidP="000A54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A748E9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 สำหรับปี 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A748E9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2567</w:t>
      </w:r>
      <w:r w:rsidRPr="00A748E9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2566</w:t>
      </w:r>
    </w:p>
    <w:tbl>
      <w:tblPr>
        <w:tblW w:w="101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587"/>
        <w:gridCol w:w="1587"/>
        <w:gridCol w:w="1587"/>
        <w:gridCol w:w="1588"/>
      </w:tblGrid>
      <w:tr w:rsidR="001560BC" w:rsidRPr="00494247" w14:paraId="58BEC664" w14:textId="77777777" w:rsidTr="00AD00F0">
        <w:tc>
          <w:tcPr>
            <w:tcW w:w="3780" w:type="dxa"/>
            <w:shd w:val="clear" w:color="auto" w:fill="auto"/>
          </w:tcPr>
          <w:p w14:paraId="4583348E" w14:textId="77777777" w:rsidR="001560BC" w:rsidRPr="00494247" w:rsidRDefault="001560BC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28" w:name="_Hlk146546324"/>
          </w:p>
        </w:tc>
        <w:tc>
          <w:tcPr>
            <w:tcW w:w="1587" w:type="dxa"/>
            <w:shd w:val="clear" w:color="auto" w:fill="auto"/>
          </w:tcPr>
          <w:p w14:paraId="6A472ECE" w14:textId="77777777" w:rsidR="001560BC" w:rsidRPr="00494247" w:rsidRDefault="001560BC" w:rsidP="000A54D7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87" w:type="dxa"/>
            <w:shd w:val="clear" w:color="auto" w:fill="auto"/>
          </w:tcPr>
          <w:p w14:paraId="5B3757E7" w14:textId="77777777" w:rsidR="001560BC" w:rsidRPr="00494247" w:rsidRDefault="001560BC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5" w:type="dxa"/>
            <w:gridSpan w:val="2"/>
            <w:shd w:val="clear" w:color="auto" w:fill="auto"/>
          </w:tcPr>
          <w:p w14:paraId="4BD22ABF" w14:textId="1FF027E6" w:rsidR="001560BC" w:rsidRPr="00494247" w:rsidRDefault="001560BC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560BC" w:rsidRPr="00494247" w14:paraId="08609E50" w14:textId="77777777" w:rsidTr="00AD00F0">
        <w:tc>
          <w:tcPr>
            <w:tcW w:w="3780" w:type="dxa"/>
            <w:shd w:val="clear" w:color="auto" w:fill="auto"/>
          </w:tcPr>
          <w:p w14:paraId="39CB797F" w14:textId="77777777" w:rsidR="001560BC" w:rsidRPr="00494247" w:rsidRDefault="001560BC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98B46" w14:textId="2C9F4C56" w:rsidR="001560BC" w:rsidRPr="00565F64" w:rsidRDefault="003B4F7A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BBBCE" w14:textId="3F1A606C" w:rsidR="001560BC" w:rsidRPr="00494247" w:rsidRDefault="003B4F7A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</w:t>
            </w: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2A2155" w:rsidRPr="00494247" w14:paraId="4FBEF485" w14:textId="77777777" w:rsidTr="00AD00F0">
        <w:tc>
          <w:tcPr>
            <w:tcW w:w="3780" w:type="dxa"/>
            <w:shd w:val="clear" w:color="auto" w:fill="auto"/>
          </w:tcPr>
          <w:p w14:paraId="6EC847EC" w14:textId="77777777" w:rsidR="002A2155" w:rsidRPr="00494247" w:rsidRDefault="002A2155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025912B5" w14:textId="1076AB36" w:rsidR="002A2155" w:rsidRPr="00940637" w:rsidRDefault="002A2155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8D0F8A">
              <w:rPr>
                <w:sz w:val="29"/>
                <w:szCs w:val="29"/>
              </w:rPr>
              <w:t xml:space="preserve">31 </w:t>
            </w:r>
            <w:r w:rsidRPr="008D0F8A">
              <w:rPr>
                <w:sz w:val="29"/>
                <w:szCs w:val="29"/>
                <w:cs/>
              </w:rPr>
              <w:t xml:space="preserve">ธันวาคม </w:t>
            </w:r>
            <w:r w:rsidRPr="008D0F8A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7</w:t>
            </w:r>
          </w:p>
        </w:tc>
        <w:tc>
          <w:tcPr>
            <w:tcW w:w="1587" w:type="dxa"/>
            <w:shd w:val="clear" w:color="auto" w:fill="auto"/>
          </w:tcPr>
          <w:p w14:paraId="5902BDC9" w14:textId="251A58AE" w:rsidR="002A2155" w:rsidRPr="00A73706" w:rsidRDefault="002A2155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9"/>
                <w:szCs w:val="29"/>
              </w:rPr>
            </w:pPr>
            <w:r w:rsidRPr="008D0F8A">
              <w:rPr>
                <w:sz w:val="29"/>
                <w:szCs w:val="29"/>
              </w:rPr>
              <w:t xml:space="preserve">31 </w:t>
            </w:r>
            <w:r w:rsidRPr="008D0F8A">
              <w:rPr>
                <w:sz w:val="29"/>
                <w:szCs w:val="29"/>
                <w:cs/>
              </w:rPr>
              <w:t xml:space="preserve">ธันวาคม </w:t>
            </w:r>
            <w:r w:rsidRPr="008D0F8A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69D37536" w14:textId="24FF9A24" w:rsidR="002A2155" w:rsidRPr="00940637" w:rsidRDefault="002A2155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8D0F8A">
              <w:rPr>
                <w:sz w:val="29"/>
                <w:szCs w:val="29"/>
              </w:rPr>
              <w:t xml:space="preserve">31 </w:t>
            </w:r>
            <w:r w:rsidRPr="008D0F8A">
              <w:rPr>
                <w:sz w:val="29"/>
                <w:szCs w:val="29"/>
                <w:cs/>
              </w:rPr>
              <w:t xml:space="preserve">ธันวาคม </w:t>
            </w:r>
            <w:r w:rsidRPr="008D0F8A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7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0DDC1930" w14:textId="6F199A4E" w:rsidR="002A2155" w:rsidRPr="00940637" w:rsidRDefault="002A2155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8D0F8A">
              <w:rPr>
                <w:sz w:val="29"/>
                <w:szCs w:val="29"/>
              </w:rPr>
              <w:t xml:space="preserve">31 </w:t>
            </w:r>
            <w:r w:rsidRPr="008D0F8A">
              <w:rPr>
                <w:sz w:val="29"/>
                <w:szCs w:val="29"/>
                <w:cs/>
              </w:rPr>
              <w:t xml:space="preserve">ธันวาคม </w:t>
            </w:r>
            <w:r w:rsidRPr="008D0F8A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</w:tr>
      <w:tr w:rsidR="00FF24AD" w:rsidRPr="00494247" w14:paraId="76F8CCC3" w14:textId="77777777" w:rsidTr="00811A1F">
        <w:trPr>
          <w:trHeight w:val="203"/>
        </w:trPr>
        <w:tc>
          <w:tcPr>
            <w:tcW w:w="3780" w:type="dxa"/>
            <w:shd w:val="clear" w:color="auto" w:fill="auto"/>
            <w:vAlign w:val="center"/>
          </w:tcPr>
          <w:p w14:paraId="6BB760FD" w14:textId="15E8548D" w:rsidR="00FF24AD" w:rsidRPr="00494247" w:rsidRDefault="00FF24AD" w:rsidP="000A54D7">
            <w:pPr>
              <w:spacing w:line="360" w:lineRule="exact"/>
              <w:ind w:left="176" w:right="-36" w:hanging="17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(ขาดทุน) </w:t>
            </w: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ส่วนที่เป็นของบริษัทใหญ่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6D1CA1D" w14:textId="594515F2" w:rsidR="00FF24AD" w:rsidRPr="003C4FC4" w:rsidRDefault="007B1CF1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B1CF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36</w:t>
            </w:r>
            <w:r w:rsidRPr="007B1CF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CF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576</w:t>
            </w:r>
            <w:r w:rsidRPr="007B1CF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B1CF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196.94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FA9585C" w14:textId="3DA41AC2" w:rsidR="00FF24AD" w:rsidRPr="00D60BFD" w:rsidRDefault="00FF24AD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0BF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44</w:t>
            </w:r>
            <w:r w:rsidRPr="002A0BF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A0BF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107</w:t>
            </w:r>
            <w:r w:rsidRPr="002A0BF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A0BF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550.65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2D63F12" w14:textId="0ECA037F" w:rsidR="00FF24AD" w:rsidRPr="00494247" w:rsidRDefault="00604D4B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04D4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38</w:t>
            </w:r>
            <w:r w:rsidRPr="00604D4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04D4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804</w:t>
            </w:r>
            <w:r w:rsidRPr="00604D4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04D4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526.84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543D96B" w14:textId="549AD90C" w:rsidR="00FF24AD" w:rsidRPr="00494247" w:rsidRDefault="00FF24AD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61D7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44</w:t>
            </w:r>
            <w:r w:rsidRPr="00961D7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961D7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642</w:t>
            </w:r>
            <w:r w:rsidRPr="00961D7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961D7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649.7</w:t>
            </w:r>
            <w:r w:rsidR="005059F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</w:t>
            </w:r>
          </w:p>
        </w:tc>
      </w:tr>
      <w:tr w:rsidR="00FF24AD" w:rsidRPr="00494247" w14:paraId="52BFFD4C" w14:textId="77777777" w:rsidTr="00AD00F0">
        <w:trPr>
          <w:trHeight w:val="203"/>
        </w:trPr>
        <w:tc>
          <w:tcPr>
            <w:tcW w:w="3780" w:type="dxa"/>
            <w:shd w:val="clear" w:color="auto" w:fill="auto"/>
            <w:vAlign w:val="center"/>
          </w:tcPr>
          <w:p w14:paraId="695ED2CA" w14:textId="29CD9B6C" w:rsidR="00FF24AD" w:rsidRPr="00D5168C" w:rsidRDefault="00FF24AD" w:rsidP="000A54D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จำนวนหุ้นสามัญ</w:t>
            </w:r>
            <w:r w:rsidRPr="00445B9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โดยวิธีถัวเฉลี่ยถ่วงน้ำหนัก</w:t>
            </w:r>
          </w:p>
        </w:tc>
        <w:tc>
          <w:tcPr>
            <w:tcW w:w="1587" w:type="dxa"/>
            <w:shd w:val="clear" w:color="auto" w:fill="auto"/>
          </w:tcPr>
          <w:p w14:paraId="4F42FD59" w14:textId="78E424E8" w:rsidR="00FF24AD" w:rsidRPr="003C4FC4" w:rsidRDefault="004D2D50" w:rsidP="000A54D7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</w:rPr>
              <w:t>450,000,000</w:t>
            </w:r>
          </w:p>
        </w:tc>
        <w:tc>
          <w:tcPr>
            <w:tcW w:w="1587" w:type="dxa"/>
            <w:shd w:val="clear" w:color="auto" w:fill="auto"/>
          </w:tcPr>
          <w:p w14:paraId="149A9AF7" w14:textId="081BF6BD" w:rsidR="00FF24AD" w:rsidRPr="00623F32" w:rsidRDefault="00FF24AD" w:rsidP="000A54D7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</w:rPr>
              <w:t>450,000,000</w:t>
            </w:r>
          </w:p>
        </w:tc>
        <w:tc>
          <w:tcPr>
            <w:tcW w:w="1587" w:type="dxa"/>
            <w:shd w:val="clear" w:color="auto" w:fill="auto"/>
          </w:tcPr>
          <w:p w14:paraId="49FE9FD2" w14:textId="74DB7570" w:rsidR="00FF24AD" w:rsidRPr="00047BB0" w:rsidRDefault="004D2D50" w:rsidP="000A54D7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</w:rPr>
              <w:t>450,000,000</w:t>
            </w:r>
          </w:p>
        </w:tc>
        <w:tc>
          <w:tcPr>
            <w:tcW w:w="1588" w:type="dxa"/>
            <w:shd w:val="clear" w:color="auto" w:fill="auto"/>
          </w:tcPr>
          <w:p w14:paraId="436347A2" w14:textId="6192520C" w:rsidR="00FF24AD" w:rsidRPr="00047BB0" w:rsidRDefault="00FF24AD" w:rsidP="000A54D7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</w:rPr>
              <w:t>450,000,000</w:t>
            </w:r>
          </w:p>
        </w:tc>
      </w:tr>
      <w:tr w:rsidR="00FF24AD" w:rsidRPr="00494247" w14:paraId="53995CDB" w14:textId="77777777" w:rsidTr="000946B5">
        <w:trPr>
          <w:trHeight w:val="203"/>
        </w:trPr>
        <w:tc>
          <w:tcPr>
            <w:tcW w:w="3780" w:type="dxa"/>
            <w:shd w:val="clear" w:color="auto" w:fill="auto"/>
            <w:vAlign w:val="center"/>
          </w:tcPr>
          <w:p w14:paraId="2A653895" w14:textId="18623EF5" w:rsidR="00FF24AD" w:rsidRDefault="00FF24AD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(ขาดทุน) </w:t>
            </w: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1587" w:type="dxa"/>
            <w:shd w:val="clear" w:color="auto" w:fill="auto"/>
          </w:tcPr>
          <w:p w14:paraId="631DA4EA" w14:textId="0DA0DB1F" w:rsidR="00FF24AD" w:rsidRPr="003C4FC4" w:rsidRDefault="0018735D" w:rsidP="000A54D7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0.08</w:t>
            </w:r>
          </w:p>
        </w:tc>
        <w:tc>
          <w:tcPr>
            <w:tcW w:w="1587" w:type="dxa"/>
            <w:shd w:val="clear" w:color="auto" w:fill="auto"/>
          </w:tcPr>
          <w:p w14:paraId="0C8E0AC3" w14:textId="611B1C07" w:rsidR="00FF24AD" w:rsidRPr="00D60BFD" w:rsidRDefault="00FF24AD" w:rsidP="000A54D7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A16C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0.10</w:t>
            </w:r>
          </w:p>
        </w:tc>
        <w:tc>
          <w:tcPr>
            <w:tcW w:w="1587" w:type="dxa"/>
            <w:shd w:val="clear" w:color="auto" w:fill="auto"/>
          </w:tcPr>
          <w:p w14:paraId="2B180092" w14:textId="5A9CE696" w:rsidR="00FF24AD" w:rsidRPr="00047BB0" w:rsidRDefault="000946B5" w:rsidP="000946B5">
            <w:pPr>
              <w:pBdr>
                <w:bottom w:val="double" w:sz="4" w:space="1" w:color="auto"/>
              </w:pBdr>
              <w:tabs>
                <w:tab w:val="center" w:pos="708"/>
                <w:tab w:val="right" w:pos="1416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ab/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ab/>
            </w:r>
            <w:r w:rsidR="004D2D5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0.09</w:t>
            </w:r>
          </w:p>
        </w:tc>
        <w:tc>
          <w:tcPr>
            <w:tcW w:w="1588" w:type="dxa"/>
            <w:shd w:val="clear" w:color="auto" w:fill="auto"/>
          </w:tcPr>
          <w:p w14:paraId="2B0400A4" w14:textId="68AA3E39" w:rsidR="00FF24AD" w:rsidRPr="00047BB0" w:rsidRDefault="00FF24AD" w:rsidP="000A54D7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0.10</w:t>
            </w:r>
          </w:p>
        </w:tc>
      </w:tr>
    </w:tbl>
    <w:bookmarkEnd w:id="28"/>
    <w:p w14:paraId="4C757EDF" w14:textId="09998DA4" w:rsidR="00085CFB" w:rsidRPr="00D62918" w:rsidRDefault="00781B31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62918">
        <w:rPr>
          <w:rFonts w:ascii="Angsana New" w:hAnsi="Angsana New"/>
          <w:b/>
          <w:bCs/>
          <w:sz w:val="30"/>
          <w:szCs w:val="30"/>
          <w:cs/>
        </w:rPr>
        <w:t>ค่าตอบแทนผู้บริหาร</w:t>
      </w:r>
    </w:p>
    <w:p w14:paraId="2453DC99" w14:textId="5FF6AA16" w:rsidR="00085CFB" w:rsidRDefault="00781B31" w:rsidP="000A54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81B31">
        <w:rPr>
          <w:rFonts w:ascii="Angsana New" w:hAnsi="Angsana New"/>
          <w:sz w:val="30"/>
          <w:szCs w:val="30"/>
          <w:cs/>
        </w:rPr>
        <w:t>ค่าตอบแทนผู้บริหารเป็นค่าใช้จ่ายเกี่ยวกับเงินเดือน 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  อันได้แก่ 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และผู้ซึ่งดำรงตำแหน่งเทียบเท่าผู้ดำรงตำแหน่งระดับผู้บริหารรายที่สี่ทุกราย</w:t>
      </w:r>
    </w:p>
    <w:p w14:paraId="14E80907" w14:textId="56D00534" w:rsidR="00781B31" w:rsidRDefault="00F24EA9" w:rsidP="000A54D7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781B31">
        <w:rPr>
          <w:rFonts w:ascii="Angsana New" w:hAnsi="Angsana New"/>
          <w:sz w:val="30"/>
          <w:szCs w:val="30"/>
          <w:cs/>
        </w:rPr>
        <w:t>ค่าตอบแทนที่จ่ายให้แก่ผู้บริหารสำคัญ 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781B31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781B3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781B31">
        <w:rPr>
          <w:rFonts w:ascii="Angsana New" w:hAnsi="Angsana New"/>
          <w:sz w:val="30"/>
          <w:szCs w:val="30"/>
        </w:rPr>
        <w:t xml:space="preserve"> </w:t>
      </w:r>
      <w:r w:rsidRPr="00781B31">
        <w:rPr>
          <w:rFonts w:ascii="Angsana New" w:hAnsi="Angsana New"/>
          <w:sz w:val="30"/>
          <w:szCs w:val="30"/>
          <w:cs/>
        </w:rPr>
        <w:t xml:space="preserve">และ </w:t>
      </w:r>
      <w:r w:rsidRPr="00781B3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781B31">
        <w:rPr>
          <w:rFonts w:ascii="Angsana New" w:hAnsi="Angsana New"/>
          <w:sz w:val="30"/>
          <w:szCs w:val="30"/>
        </w:rPr>
        <w:t xml:space="preserve"> </w:t>
      </w:r>
      <w:r w:rsidRPr="00781B31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2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41"/>
        <w:gridCol w:w="1977"/>
        <w:gridCol w:w="10"/>
      </w:tblGrid>
      <w:tr w:rsidR="00044EEB" w:rsidRPr="00494247" w14:paraId="3F4B2926" w14:textId="77777777">
        <w:trPr>
          <w:gridAfter w:val="1"/>
          <w:wAfter w:w="10" w:type="dxa"/>
        </w:trPr>
        <w:tc>
          <w:tcPr>
            <w:tcW w:w="5040" w:type="dxa"/>
            <w:shd w:val="clear" w:color="auto" w:fill="auto"/>
          </w:tcPr>
          <w:p w14:paraId="127557DA" w14:textId="77777777" w:rsidR="00044EEB" w:rsidRPr="00494247" w:rsidRDefault="00044EEB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  <w:shd w:val="clear" w:color="auto" w:fill="auto"/>
          </w:tcPr>
          <w:p w14:paraId="3AB7FBFF" w14:textId="77777777" w:rsidR="00044EEB" w:rsidRPr="00494247" w:rsidRDefault="00044EEB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44EEB" w:rsidRPr="00494247" w14:paraId="0EF56C90" w14:textId="77777777">
        <w:trPr>
          <w:gridAfter w:val="1"/>
          <w:wAfter w:w="10" w:type="dxa"/>
        </w:trPr>
        <w:tc>
          <w:tcPr>
            <w:tcW w:w="5040" w:type="dxa"/>
            <w:shd w:val="clear" w:color="auto" w:fill="auto"/>
          </w:tcPr>
          <w:p w14:paraId="41766388" w14:textId="77777777" w:rsidR="00044EEB" w:rsidRPr="00494247" w:rsidRDefault="00044EEB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  <w:shd w:val="clear" w:color="auto" w:fill="auto"/>
          </w:tcPr>
          <w:p w14:paraId="75D5323E" w14:textId="77777777" w:rsidR="00044EEB" w:rsidRPr="00494247" w:rsidRDefault="00044EEB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</w:t>
            </w: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044EEB" w:rsidRPr="00D044B5" w14:paraId="1F01A2EB" w14:textId="77777777">
        <w:tc>
          <w:tcPr>
            <w:tcW w:w="5040" w:type="dxa"/>
            <w:shd w:val="clear" w:color="auto" w:fill="auto"/>
          </w:tcPr>
          <w:p w14:paraId="7852837C" w14:textId="77777777" w:rsidR="00044EEB" w:rsidRPr="00494247" w:rsidRDefault="00044EEB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B2E93" w14:textId="77777777" w:rsidR="00044EEB" w:rsidRPr="00D044B5" w:rsidRDefault="00044EEB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 xml:space="preserve">31 </w:t>
            </w:r>
            <w:r w:rsidRPr="00A22999">
              <w:rPr>
                <w:sz w:val="30"/>
                <w:szCs w:val="30"/>
                <w:cs/>
              </w:rPr>
              <w:t xml:space="preserve">ธันวาคม </w:t>
            </w:r>
            <w:r w:rsidRPr="00A22999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46868110" w14:textId="77777777" w:rsidR="00044EEB" w:rsidRPr="00D044B5" w:rsidRDefault="00044EEB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21D7A" w14:textId="77777777" w:rsidR="00044EEB" w:rsidRPr="00D044B5" w:rsidRDefault="00044EEB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 xml:space="preserve">31 </w:t>
            </w:r>
            <w:r w:rsidRPr="00A22999">
              <w:rPr>
                <w:sz w:val="30"/>
                <w:szCs w:val="30"/>
                <w:cs/>
              </w:rPr>
              <w:t xml:space="preserve">ธันวาคม </w:t>
            </w:r>
            <w:r w:rsidRPr="00A22999">
              <w:rPr>
                <w:sz w:val="30"/>
                <w:szCs w:val="30"/>
              </w:rPr>
              <w:t>2566</w:t>
            </w:r>
          </w:p>
        </w:tc>
      </w:tr>
      <w:tr w:rsidR="00B91F56" w:rsidRPr="00494247" w14:paraId="6E86C640" w14:textId="77777777">
        <w:trPr>
          <w:trHeight w:val="203"/>
        </w:trPr>
        <w:tc>
          <w:tcPr>
            <w:tcW w:w="5040" w:type="dxa"/>
            <w:shd w:val="clear" w:color="auto" w:fill="auto"/>
            <w:vAlign w:val="center"/>
          </w:tcPr>
          <w:p w14:paraId="1CD3E3CB" w14:textId="3323AB4B" w:rsidR="00B91F56" w:rsidRPr="009B04F8" w:rsidRDefault="00B91F56" w:rsidP="000A54D7">
            <w:pPr>
              <w:spacing w:line="240" w:lineRule="auto"/>
              <w:ind w:left="163" w:hanging="163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เงินเดือนและผลประโยชน์ระยะสั้น</w:t>
            </w:r>
          </w:p>
        </w:tc>
        <w:tc>
          <w:tcPr>
            <w:tcW w:w="1987" w:type="dxa"/>
            <w:shd w:val="clear" w:color="auto" w:fill="auto"/>
          </w:tcPr>
          <w:p w14:paraId="07D6B519" w14:textId="6B84D06B" w:rsidR="00B91F56" w:rsidRPr="00F4526A" w:rsidRDefault="00DF314B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314B">
              <w:rPr>
                <w:rFonts w:ascii="Angsana New" w:hAnsi="Angsana New"/>
                <w:color w:val="000000"/>
                <w:sz w:val="30"/>
                <w:szCs w:val="30"/>
                <w:cs/>
              </w:rPr>
              <w:t>26</w:t>
            </w:r>
            <w:r w:rsidRPr="00DF314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F314B">
              <w:rPr>
                <w:rFonts w:ascii="Angsana New" w:hAnsi="Angsana New"/>
                <w:color w:val="000000"/>
                <w:sz w:val="30"/>
                <w:szCs w:val="30"/>
                <w:cs/>
              </w:rPr>
              <w:t>243</w:t>
            </w:r>
            <w:r w:rsidRPr="00DF314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F314B">
              <w:rPr>
                <w:rFonts w:ascii="Angsana New" w:hAnsi="Angsana New"/>
                <w:color w:val="000000"/>
                <w:sz w:val="30"/>
                <w:szCs w:val="30"/>
                <w:cs/>
              </w:rPr>
              <w:t>116.00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52EE2519" w14:textId="77777777" w:rsidR="00B91F56" w:rsidRPr="00494247" w:rsidRDefault="00B91F56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shd w:val="clear" w:color="auto" w:fill="auto"/>
          </w:tcPr>
          <w:p w14:paraId="1511FF95" w14:textId="14AF32A1" w:rsidR="00B91F56" w:rsidRPr="00494247" w:rsidRDefault="00B91F56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677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27677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7677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582</w:t>
            </w:r>
            <w:r w:rsidRPr="0027677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7677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008.00</w:t>
            </w:r>
          </w:p>
        </w:tc>
      </w:tr>
      <w:tr w:rsidR="00B91F56" w:rsidRPr="00494247" w14:paraId="445E7B2E" w14:textId="77777777" w:rsidTr="001D3036">
        <w:trPr>
          <w:trHeight w:val="181"/>
        </w:trPr>
        <w:tc>
          <w:tcPr>
            <w:tcW w:w="5040" w:type="dxa"/>
            <w:shd w:val="clear" w:color="auto" w:fill="auto"/>
            <w:vAlign w:val="center"/>
          </w:tcPr>
          <w:p w14:paraId="43707E42" w14:textId="1804B576" w:rsidR="00B91F56" w:rsidRPr="009B04F8" w:rsidRDefault="00B91F56" w:rsidP="000A54D7">
            <w:pPr>
              <w:spacing w:line="240" w:lineRule="auto"/>
              <w:ind w:left="163" w:hanging="16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  <w:r w:rsidRPr="00567A2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และผลประโยชน์ระยะยาวอื่น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8914D" w14:textId="43448379" w:rsidR="00B91F56" w:rsidRPr="00D3269C" w:rsidRDefault="004358F8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58F8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4358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358F8">
              <w:rPr>
                <w:rFonts w:ascii="Angsana New" w:hAnsi="Angsana New"/>
                <w:color w:val="000000"/>
                <w:sz w:val="30"/>
                <w:szCs w:val="30"/>
                <w:cs/>
              </w:rPr>
              <w:t>44</w:t>
            </w:r>
            <w:r w:rsidR="00B50B9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  <w:r w:rsidRPr="004358F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50B9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611</w:t>
            </w:r>
            <w:r w:rsidRPr="004358F8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83754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18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56DB2351" w14:textId="77777777" w:rsidR="00B91F56" w:rsidRPr="00494247" w:rsidRDefault="00B91F56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E6CD4B" w14:textId="54314952" w:rsidR="00B91F56" w:rsidRPr="00494247" w:rsidRDefault="00B91F56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4D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A84D1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84D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396</w:t>
            </w:r>
            <w:r w:rsidRPr="00A84D1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84D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912.29</w:t>
            </w:r>
          </w:p>
        </w:tc>
      </w:tr>
      <w:tr w:rsidR="00B91F56" w:rsidRPr="00D3269C" w14:paraId="14C56A42" w14:textId="77777777" w:rsidTr="001D3036">
        <w:trPr>
          <w:trHeight w:val="149"/>
        </w:trPr>
        <w:tc>
          <w:tcPr>
            <w:tcW w:w="5040" w:type="dxa"/>
            <w:shd w:val="clear" w:color="auto" w:fill="auto"/>
            <w:vAlign w:val="center"/>
          </w:tcPr>
          <w:p w14:paraId="77A871BE" w14:textId="57114381" w:rsidR="00B91F56" w:rsidRPr="00D3269C" w:rsidRDefault="00B91F56" w:rsidP="000A54D7">
            <w:pPr>
              <w:tabs>
                <w:tab w:val="left" w:pos="8040"/>
              </w:tabs>
              <w:spacing w:line="240" w:lineRule="auto"/>
              <w:ind w:left="54" w:hanging="1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2084A8" w14:textId="53E7752F" w:rsidR="00B91F56" w:rsidRPr="00D3269C" w:rsidRDefault="0083754F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754F">
              <w:rPr>
                <w:rFonts w:ascii="Angsana New" w:hAnsi="Angsana New"/>
                <w:color w:val="000000"/>
                <w:sz w:val="30"/>
                <w:szCs w:val="30"/>
                <w:cs/>
              </w:rPr>
              <w:t>27</w:t>
            </w:r>
            <w:r w:rsidRPr="008375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3754F">
              <w:rPr>
                <w:rFonts w:ascii="Angsana New" w:hAnsi="Angsana New"/>
                <w:color w:val="000000"/>
                <w:sz w:val="30"/>
                <w:szCs w:val="30"/>
                <w:cs/>
              </w:rPr>
              <w:t>688</w:t>
            </w:r>
            <w:r w:rsidRPr="008375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3754F">
              <w:rPr>
                <w:rFonts w:ascii="Angsana New" w:hAnsi="Angsana New"/>
                <w:color w:val="000000"/>
                <w:sz w:val="30"/>
                <w:szCs w:val="30"/>
                <w:cs/>
              </w:rPr>
              <w:t>727.18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E8DD39C" w14:textId="77777777" w:rsidR="00B91F56" w:rsidRPr="00D3269C" w:rsidRDefault="00B91F56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BD273" w14:textId="25D03A7A" w:rsidR="00B91F56" w:rsidRPr="00D3269C" w:rsidRDefault="00B91F56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0C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978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920.29</w:t>
            </w:r>
          </w:p>
        </w:tc>
      </w:tr>
    </w:tbl>
    <w:p w14:paraId="1CF746A6" w14:textId="6EAEBB72" w:rsidR="00B850BA" w:rsidRPr="00B850BA" w:rsidRDefault="00B850BA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t>ค่าตอบแทนกรรมการ</w:t>
      </w:r>
    </w:p>
    <w:p w14:paraId="130690BF" w14:textId="583D2A15" w:rsidR="00B850BA" w:rsidRDefault="00B850BA" w:rsidP="000A54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50BA">
        <w:rPr>
          <w:rFonts w:ascii="Angsana New" w:hAnsi="Angsana New"/>
          <w:sz w:val="30"/>
          <w:szCs w:val="30"/>
          <w:cs/>
        </w:rPr>
        <w:t>ค่าตอบแทนกรรมการนี้เป็นผลประโยชน์ที่จ่ายให้แก่กรรมการของ</w:t>
      </w:r>
      <w:r w:rsidR="00F843F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850BA">
        <w:rPr>
          <w:rFonts w:ascii="Angsana New" w:hAnsi="Angsana New"/>
          <w:sz w:val="30"/>
          <w:szCs w:val="30"/>
          <w:cs/>
        </w:rPr>
        <w:t xml:space="preserve"> ตามมติของที่ประชุมผู้ถือหุ้น ประกอบด้วยเบี้ยประชุมในฐานะกรรมการ</w:t>
      </w:r>
    </w:p>
    <w:p w14:paraId="0618812F" w14:textId="0F12AA8B" w:rsidR="00B850BA" w:rsidRDefault="008D434A" w:rsidP="000A54D7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93E85">
        <w:rPr>
          <w:rFonts w:ascii="Angsana New" w:hAnsi="Angsana New"/>
          <w:sz w:val="30"/>
          <w:szCs w:val="30"/>
          <w:cs/>
        </w:rPr>
        <w:t>ค่าตอบแทนกรรมการ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7B78">
        <w:rPr>
          <w:rFonts w:ascii="Angsana New" w:hAnsi="Angsana New"/>
          <w:sz w:val="30"/>
          <w:szCs w:val="30"/>
          <w:cs/>
        </w:rPr>
        <w:t xml:space="preserve">สำหรับปี 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3B7B78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2567</w:t>
      </w:r>
      <w:r w:rsidRPr="003B7B78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2566</w:t>
      </w:r>
      <w:r w:rsidRPr="003B7B7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ดังนี้</w:t>
      </w:r>
      <w:r w:rsidR="00CA491E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2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41"/>
        <w:gridCol w:w="1977"/>
        <w:gridCol w:w="10"/>
      </w:tblGrid>
      <w:tr w:rsidR="009F0B66" w:rsidRPr="00494247" w14:paraId="67063C0C" w14:textId="77777777">
        <w:trPr>
          <w:gridAfter w:val="1"/>
          <w:wAfter w:w="10" w:type="dxa"/>
        </w:trPr>
        <w:tc>
          <w:tcPr>
            <w:tcW w:w="5040" w:type="dxa"/>
            <w:shd w:val="clear" w:color="auto" w:fill="auto"/>
          </w:tcPr>
          <w:p w14:paraId="016F57C2" w14:textId="77777777" w:rsidR="009F0B66" w:rsidRPr="00494247" w:rsidRDefault="009F0B66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  <w:shd w:val="clear" w:color="auto" w:fill="auto"/>
          </w:tcPr>
          <w:p w14:paraId="2786520B" w14:textId="77777777" w:rsidR="009F0B66" w:rsidRPr="00494247" w:rsidRDefault="009F0B66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F0B66" w:rsidRPr="00494247" w14:paraId="66BB45C0" w14:textId="77777777">
        <w:trPr>
          <w:gridAfter w:val="1"/>
          <w:wAfter w:w="10" w:type="dxa"/>
        </w:trPr>
        <w:tc>
          <w:tcPr>
            <w:tcW w:w="5040" w:type="dxa"/>
            <w:shd w:val="clear" w:color="auto" w:fill="auto"/>
          </w:tcPr>
          <w:p w14:paraId="753A8BB5" w14:textId="77777777" w:rsidR="009F0B66" w:rsidRPr="00494247" w:rsidRDefault="009F0B66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  <w:shd w:val="clear" w:color="auto" w:fill="auto"/>
          </w:tcPr>
          <w:p w14:paraId="620EA420" w14:textId="77777777" w:rsidR="009F0B66" w:rsidRPr="00494247" w:rsidRDefault="009F0B66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</w:t>
            </w: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9F0B66" w:rsidRPr="00D044B5" w14:paraId="1E4868D5" w14:textId="77777777">
        <w:tc>
          <w:tcPr>
            <w:tcW w:w="5040" w:type="dxa"/>
            <w:shd w:val="clear" w:color="auto" w:fill="auto"/>
          </w:tcPr>
          <w:p w14:paraId="396FC6B2" w14:textId="77777777" w:rsidR="009F0B66" w:rsidRPr="00494247" w:rsidRDefault="009F0B66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65C61" w14:textId="77777777" w:rsidR="009F0B66" w:rsidRPr="00D044B5" w:rsidRDefault="009F0B66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 xml:space="preserve">31 </w:t>
            </w:r>
            <w:r w:rsidRPr="00A22999">
              <w:rPr>
                <w:sz w:val="30"/>
                <w:szCs w:val="30"/>
                <w:cs/>
              </w:rPr>
              <w:t xml:space="preserve">ธันวาคม </w:t>
            </w:r>
            <w:r w:rsidRPr="00A22999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2AB2B42E" w14:textId="77777777" w:rsidR="009F0B66" w:rsidRPr="00D044B5" w:rsidRDefault="009F0B66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7125E" w14:textId="77777777" w:rsidR="009F0B66" w:rsidRPr="00D044B5" w:rsidRDefault="009F0B66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 xml:space="preserve">31 </w:t>
            </w:r>
            <w:r w:rsidRPr="00A22999">
              <w:rPr>
                <w:sz w:val="30"/>
                <w:szCs w:val="30"/>
                <w:cs/>
              </w:rPr>
              <w:t xml:space="preserve">ธันวาคม </w:t>
            </w:r>
            <w:r w:rsidRPr="00A22999">
              <w:rPr>
                <w:sz w:val="30"/>
                <w:szCs w:val="30"/>
              </w:rPr>
              <w:t>2566</w:t>
            </w:r>
          </w:p>
        </w:tc>
      </w:tr>
      <w:tr w:rsidR="009F0B66" w:rsidRPr="00494247" w14:paraId="0389B687" w14:textId="77777777" w:rsidTr="00811A1F">
        <w:trPr>
          <w:trHeight w:val="203"/>
        </w:trPr>
        <w:tc>
          <w:tcPr>
            <w:tcW w:w="5040" w:type="dxa"/>
            <w:shd w:val="clear" w:color="auto" w:fill="auto"/>
            <w:vAlign w:val="center"/>
          </w:tcPr>
          <w:p w14:paraId="5AEA6E32" w14:textId="67C11FB6" w:rsidR="009F0B66" w:rsidRPr="009B04F8" w:rsidRDefault="009F0B66" w:rsidP="000A54D7">
            <w:pPr>
              <w:spacing w:line="240" w:lineRule="auto"/>
              <w:ind w:left="163" w:hanging="163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 w:rsidRPr="003B7B78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987" w:type="dxa"/>
            <w:shd w:val="clear" w:color="auto" w:fill="auto"/>
          </w:tcPr>
          <w:p w14:paraId="6E92648E" w14:textId="541F2084" w:rsidR="009F0B66" w:rsidRPr="00F4526A" w:rsidRDefault="00BE0F29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0F29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BE0F2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E0F29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Pr="00BE0F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  <w:r w:rsidRPr="00BE0F2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E0F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274.</w:t>
            </w:r>
            <w:r w:rsidRPr="00BE0F29">
              <w:rPr>
                <w:rFonts w:ascii="Angsana New" w:hAnsi="Angsana New"/>
                <w:color w:val="000000"/>
                <w:sz w:val="30"/>
                <w:szCs w:val="30"/>
                <w:cs/>
              </w:rPr>
              <w:t>00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0128871D" w14:textId="77777777" w:rsidR="009F0B66" w:rsidRPr="00494247" w:rsidRDefault="009F0B66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shd w:val="clear" w:color="auto" w:fill="auto"/>
          </w:tcPr>
          <w:p w14:paraId="0AD409D4" w14:textId="263FC61F" w:rsidR="009F0B66" w:rsidRPr="00494247" w:rsidRDefault="009F0B66" w:rsidP="000A54D7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647,500.00</w:t>
            </w:r>
          </w:p>
        </w:tc>
      </w:tr>
    </w:tbl>
    <w:p w14:paraId="601CEEC6" w14:textId="77777777" w:rsidR="006A2610" w:rsidRDefault="006A2610" w:rsidP="000A54D7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4CC1DEEB" w14:textId="6023FFE5" w:rsidR="00B850BA" w:rsidRPr="00B850BA" w:rsidRDefault="00B850BA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lastRenderedPageBreak/>
        <w:t>กองทุนสำรองเลี้ยงชีพ</w:t>
      </w:r>
    </w:p>
    <w:p w14:paraId="7B163E88" w14:textId="30B60442" w:rsidR="00B850BA" w:rsidRDefault="00BF7A50" w:rsidP="000A54D7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071B7">
        <w:rPr>
          <w:rFonts w:ascii="Angsana New" w:hAnsi="Angsana New" w:hint="cs"/>
          <w:sz w:val="30"/>
          <w:szCs w:val="30"/>
          <w:cs/>
        </w:rPr>
        <w:t>กลุ่ม</w:t>
      </w:r>
      <w:r w:rsidRPr="008071B7">
        <w:rPr>
          <w:rFonts w:ascii="Angsana New" w:hAnsi="Angsana New"/>
          <w:sz w:val="30"/>
          <w:szCs w:val="30"/>
          <w:cs/>
        </w:rPr>
        <w:t>บริษัท</w:t>
      </w:r>
      <w:r w:rsidRPr="008071B7">
        <w:rPr>
          <w:rFonts w:ascii="Angsana New" w:hAnsi="Angsana New" w:hint="cs"/>
          <w:sz w:val="30"/>
          <w:szCs w:val="30"/>
          <w:cs/>
        </w:rPr>
        <w:t xml:space="preserve"> </w:t>
      </w:r>
      <w:r w:rsidRPr="008071B7">
        <w:rPr>
          <w:rFonts w:ascii="Angsana New" w:hAnsi="Angsana New"/>
          <w:sz w:val="30"/>
          <w:szCs w:val="30"/>
          <w:cs/>
        </w:rPr>
        <w:t>และพนักงาน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8071B7">
        <w:rPr>
          <w:rFonts w:ascii="Angsana New" w:hAnsi="Angsana New"/>
          <w:sz w:val="30"/>
          <w:szCs w:val="30"/>
          <w:cs/>
        </w:rPr>
        <w:t xml:space="preserve">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Pr="008071B7">
        <w:rPr>
          <w:rFonts w:ascii="Angsana New" w:hAnsi="Angsana New"/>
          <w:sz w:val="30"/>
          <w:szCs w:val="30"/>
        </w:rPr>
        <w:t xml:space="preserve">2530 </w:t>
      </w:r>
      <w:r w:rsidRPr="008071B7">
        <w:rPr>
          <w:rFonts w:ascii="Angsana New" w:hAnsi="Angsana New"/>
          <w:sz w:val="30"/>
          <w:szCs w:val="30"/>
          <w:cs/>
        </w:rPr>
        <w:t>โดย</w:t>
      </w:r>
      <w:r w:rsidRPr="008071B7">
        <w:rPr>
          <w:rFonts w:ascii="Angsana New" w:hAnsi="Angsana New" w:hint="cs"/>
          <w:sz w:val="30"/>
          <w:szCs w:val="30"/>
          <w:cs/>
        </w:rPr>
        <w:t>กลุ่ม</w:t>
      </w:r>
      <w:r w:rsidRPr="008071B7">
        <w:rPr>
          <w:rFonts w:ascii="Angsana New" w:hAnsi="Angsana New"/>
          <w:sz w:val="30"/>
          <w:szCs w:val="30"/>
          <w:cs/>
        </w:rPr>
        <w:t xml:space="preserve">บริษัท และพนักงานจะจ่ายเงินสมทบและเงินสะสมเข้ากองทุนเป็นรายเดือน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071B7">
        <w:rPr>
          <w:rFonts w:ascii="Angsana New" w:hAnsi="Angsana New"/>
          <w:sz w:val="30"/>
          <w:szCs w:val="30"/>
          <w:cs/>
        </w:rPr>
        <w:t xml:space="preserve">จ่ายสมทบในอัตราร้อยละ </w:t>
      </w:r>
      <w:r w:rsidRPr="008071B7">
        <w:rPr>
          <w:rFonts w:ascii="Angsana New" w:hAnsi="Angsana New"/>
          <w:sz w:val="30"/>
          <w:szCs w:val="30"/>
        </w:rPr>
        <w:t xml:space="preserve">3 </w:t>
      </w:r>
      <w:r w:rsidRPr="008071B7">
        <w:rPr>
          <w:rFonts w:ascii="Angsana New" w:hAnsi="Angsana New"/>
          <w:sz w:val="30"/>
          <w:szCs w:val="30"/>
          <w:cs/>
        </w:rPr>
        <w:t>ของเงินเดือน และจะจ่ายให้แก่พนักงานเมื่อพนักงานนั้นออกจากงาน ตามระเบียบว่าด้วยกองทุนของ</w:t>
      </w:r>
      <w:r w:rsidRPr="008071B7">
        <w:rPr>
          <w:rFonts w:ascii="Angsana New" w:hAnsi="Angsana New" w:hint="cs"/>
          <w:sz w:val="30"/>
          <w:szCs w:val="30"/>
          <w:cs/>
        </w:rPr>
        <w:t>กลุ่ม</w:t>
      </w:r>
      <w:r w:rsidRPr="008071B7">
        <w:rPr>
          <w:rFonts w:ascii="Angsana New" w:hAnsi="Angsana New"/>
          <w:sz w:val="30"/>
          <w:szCs w:val="30"/>
          <w:cs/>
        </w:rPr>
        <w:t>บริษัท กองทุนสำรอง</w:t>
      </w:r>
      <w:r w:rsidRPr="00B850BA">
        <w:rPr>
          <w:rFonts w:ascii="Angsana New" w:hAnsi="Angsana New"/>
          <w:sz w:val="30"/>
          <w:szCs w:val="30"/>
          <w:cs/>
        </w:rPr>
        <w:t>เลี้ยงชีพนี้บริหารโดยบริษัทหลักทรัพย์จัดการกองทุน เอ็มเอฟซี 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B850BA">
        <w:rPr>
          <w:rFonts w:ascii="Angsana New" w:hAnsi="Angsana New"/>
          <w:sz w:val="30"/>
          <w:szCs w:val="30"/>
          <w:cs/>
        </w:rPr>
        <w:t xml:space="preserve"> เงินสมทบที่จ่ายเข้ากองทุนสำรองเลี้ยงชีพสำหรับ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B850BA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Pr="00B850B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B850B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B850BA">
        <w:rPr>
          <w:rFonts w:ascii="Angsana New" w:hAnsi="Angsana New"/>
          <w:sz w:val="30"/>
          <w:szCs w:val="30"/>
          <w:cs/>
        </w:rPr>
        <w:t xml:space="preserve"> </w:t>
      </w:r>
      <w:r w:rsidRPr="00B850B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ในงบการเงินรวมมี </w:t>
      </w:r>
      <w:r w:rsidRPr="003F7F3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F7F32" w:rsidRPr="001D3036">
        <w:rPr>
          <w:rFonts w:ascii="Angsana New" w:hAnsi="Angsana New"/>
          <w:sz w:val="30"/>
          <w:szCs w:val="30"/>
          <w:lang w:val="en-US"/>
        </w:rPr>
        <w:t>0.63</w:t>
      </w:r>
      <w:r w:rsidRPr="001D3036">
        <w:rPr>
          <w:rFonts w:ascii="Angsana New" w:hAnsi="Angsana New"/>
          <w:sz w:val="30"/>
          <w:szCs w:val="30"/>
          <w:lang w:val="en-US"/>
        </w:rPr>
        <w:t xml:space="preserve"> </w:t>
      </w:r>
      <w:r w:rsidR="00BA3C41" w:rsidRPr="001D3036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1D3036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1D3036">
        <w:rPr>
          <w:rFonts w:ascii="Angsana New" w:hAnsi="Angsana New" w:hint="cs"/>
          <w:sz w:val="30"/>
          <w:szCs w:val="30"/>
          <w:cs/>
        </w:rPr>
        <w:t xml:space="preserve"> และในงบการเงินเฉพาะกิจการ </w:t>
      </w:r>
      <w:r w:rsidRPr="001D3036">
        <w:rPr>
          <w:rFonts w:ascii="Angsana New" w:hAnsi="Angsana New"/>
          <w:sz w:val="30"/>
          <w:szCs w:val="30"/>
          <w:cs/>
        </w:rPr>
        <w:t>มีจำนวน</w:t>
      </w:r>
      <w:r w:rsidRPr="001D3036">
        <w:rPr>
          <w:rFonts w:ascii="Angsana New" w:hAnsi="Angsana New"/>
          <w:sz w:val="30"/>
          <w:szCs w:val="30"/>
        </w:rPr>
        <w:t xml:space="preserve"> </w:t>
      </w:r>
      <w:r w:rsidR="00F740A7" w:rsidRPr="001D3036">
        <w:rPr>
          <w:rFonts w:ascii="Angsana New" w:hAnsi="Angsana New"/>
          <w:sz w:val="30"/>
          <w:szCs w:val="30"/>
          <w:lang w:val="en-US"/>
        </w:rPr>
        <w:t>0.61</w:t>
      </w:r>
      <w:r w:rsidR="00BA3C41" w:rsidRPr="001D3036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BA3C41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A5005">
        <w:rPr>
          <w:rFonts w:ascii="Angsana New" w:hAnsi="Angsana New"/>
          <w:sz w:val="30"/>
          <w:szCs w:val="30"/>
          <w:cs/>
        </w:rPr>
        <w:t xml:space="preserve">( </w:t>
      </w:r>
      <w:r>
        <w:rPr>
          <w:rFonts w:ascii="Angsana New" w:hAnsi="Angsana New"/>
          <w:sz w:val="30"/>
          <w:szCs w:val="30"/>
          <w:lang w:val="en-US"/>
        </w:rPr>
        <w:t>31</w:t>
      </w:r>
      <w:r w:rsidRPr="00FA5005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2566</w:t>
      </w:r>
      <w:r w:rsidRPr="00FA5005">
        <w:rPr>
          <w:rFonts w:ascii="Angsana New" w:hAnsi="Angsana New"/>
          <w:sz w:val="30"/>
          <w:szCs w:val="30"/>
          <w:cs/>
        </w:rPr>
        <w:t xml:space="preserve"> : ในงบการเงิน</w:t>
      </w:r>
      <w:r w:rsidR="00DC6A25">
        <w:rPr>
          <w:rFonts w:ascii="Angsana New" w:hAnsi="Angsana New" w:hint="cs"/>
          <w:sz w:val="30"/>
          <w:szCs w:val="30"/>
          <w:cs/>
        </w:rPr>
        <w:t xml:space="preserve">รวมมีจำนวน </w:t>
      </w:r>
      <w:r w:rsidR="00BA3C41">
        <w:rPr>
          <w:rFonts w:ascii="Angsana New" w:hAnsi="Angsana New"/>
          <w:sz w:val="30"/>
          <w:szCs w:val="30"/>
        </w:rPr>
        <w:t>0.74</w:t>
      </w:r>
      <w:r w:rsidR="00DC6A2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0439D3">
        <w:rPr>
          <w:rFonts w:ascii="Angsana New" w:hAnsi="Angsana New" w:hint="cs"/>
          <w:sz w:val="30"/>
          <w:szCs w:val="30"/>
          <w:cs/>
        </w:rPr>
        <w:t xml:space="preserve"> และในงบการเงิน</w:t>
      </w:r>
      <w:r w:rsidRPr="00FA5005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 w:hint="cs"/>
          <w:sz w:val="30"/>
          <w:szCs w:val="30"/>
          <w:cs/>
        </w:rPr>
        <w:t>มีจำนวน</w:t>
      </w:r>
      <w:r w:rsidRPr="002E2F4A">
        <w:rPr>
          <w:rFonts w:ascii="Angsana New" w:hAnsi="Angsana New"/>
          <w:sz w:val="30"/>
          <w:szCs w:val="30"/>
        </w:rPr>
        <w:t xml:space="preserve"> </w:t>
      </w:r>
      <w:r w:rsidR="000439D3">
        <w:rPr>
          <w:rFonts w:ascii="Angsana New" w:hAnsi="Angsana New"/>
          <w:sz w:val="30"/>
          <w:szCs w:val="30"/>
          <w:lang w:val="en-US"/>
        </w:rPr>
        <w:t>0.73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0439D3">
        <w:rPr>
          <w:rFonts w:ascii="Angsana New" w:hAnsi="Angsana New" w:hint="cs"/>
          <w:sz w:val="30"/>
          <w:szCs w:val="30"/>
          <w:cs/>
        </w:rPr>
        <w:t>ล้าน</w:t>
      </w:r>
      <w:r w:rsidRPr="00917061">
        <w:rPr>
          <w:rFonts w:ascii="Angsana New" w:hAnsi="Angsana New"/>
          <w:sz w:val="30"/>
          <w:szCs w:val="30"/>
          <w:cs/>
        </w:rPr>
        <w:t xml:space="preserve">บาท </w:t>
      </w:r>
      <w:r>
        <w:rPr>
          <w:rFonts w:ascii="Angsana New" w:hAnsi="Angsana New" w:hint="cs"/>
          <w:sz w:val="30"/>
          <w:szCs w:val="30"/>
          <w:cs/>
        </w:rPr>
        <w:t>)</w:t>
      </w:r>
    </w:p>
    <w:p w14:paraId="456D3F29" w14:textId="3A5D5FE1" w:rsidR="008B5583" w:rsidRPr="00F41204" w:rsidRDefault="00EF6AA1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F6AA1">
        <w:rPr>
          <w:rFonts w:ascii="Angsana New" w:hAnsi="Angsana New"/>
          <w:b/>
          <w:bCs/>
          <w:sz w:val="30"/>
          <w:szCs w:val="30"/>
          <w:cs/>
        </w:rPr>
        <w:t>ค่าใช้จ่ายตาม</w:t>
      </w:r>
      <w:r w:rsidR="003F7F32">
        <w:rPr>
          <w:rFonts w:ascii="Angsana New" w:hAnsi="Angsana New" w:hint="cs"/>
          <w:b/>
          <w:bCs/>
          <w:sz w:val="30"/>
          <w:szCs w:val="30"/>
          <w:cs/>
        </w:rPr>
        <w:t>ธรรมชาติ</w:t>
      </w:r>
    </w:p>
    <w:p w14:paraId="7B3597BE" w14:textId="5F2DCF9F" w:rsidR="00FB5F88" w:rsidRDefault="004C73C1" w:rsidP="000A54D7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502D3">
        <w:rPr>
          <w:rFonts w:ascii="Angsana New" w:hAnsi="Angsana New"/>
          <w:sz w:val="30"/>
          <w:szCs w:val="30"/>
          <w:cs/>
        </w:rPr>
        <w:t>ค่าใช้จ่ายตาม</w:t>
      </w:r>
      <w:r w:rsidR="00AC56EA">
        <w:rPr>
          <w:rFonts w:ascii="Angsana New" w:hAnsi="Angsana New" w:hint="cs"/>
          <w:sz w:val="30"/>
          <w:szCs w:val="30"/>
          <w:cs/>
        </w:rPr>
        <w:t>ธรรมชาติ</w:t>
      </w:r>
      <w:r w:rsidRPr="004502D3">
        <w:rPr>
          <w:rFonts w:ascii="Angsana New" w:hAnsi="Angsana New"/>
          <w:sz w:val="30"/>
          <w:szCs w:val="30"/>
          <w:cs/>
        </w:rPr>
        <w:t xml:space="preserve">ที่สำคัญ สำหรับปี สิ้นสุดวันที่ </w:t>
      </w:r>
      <w:r w:rsidRPr="004502D3">
        <w:rPr>
          <w:rFonts w:ascii="Angsana New" w:hAnsi="Angsana New"/>
          <w:sz w:val="30"/>
          <w:szCs w:val="30"/>
        </w:rPr>
        <w:t xml:space="preserve">31 </w:t>
      </w:r>
      <w:r w:rsidRPr="004502D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502D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7</w:t>
      </w:r>
      <w:r w:rsidRPr="004502D3">
        <w:rPr>
          <w:rFonts w:ascii="Angsana New" w:hAnsi="Angsana New"/>
          <w:sz w:val="30"/>
          <w:szCs w:val="30"/>
        </w:rPr>
        <w:t xml:space="preserve"> </w:t>
      </w:r>
      <w:r w:rsidRPr="004502D3">
        <w:rPr>
          <w:rFonts w:ascii="Angsana New" w:hAnsi="Angsana New"/>
          <w:sz w:val="30"/>
          <w:szCs w:val="30"/>
          <w:cs/>
        </w:rPr>
        <w:t xml:space="preserve">และ </w:t>
      </w:r>
      <w:r w:rsidRPr="004502D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6</w:t>
      </w:r>
      <w:r w:rsidRPr="004502D3">
        <w:rPr>
          <w:rFonts w:ascii="Angsana New" w:hAnsi="Angsana New"/>
          <w:sz w:val="30"/>
          <w:szCs w:val="30"/>
        </w:rPr>
        <w:t xml:space="preserve">  </w:t>
      </w:r>
      <w:r w:rsidRPr="004502D3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09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829"/>
        <w:gridCol w:w="1656"/>
        <w:gridCol w:w="236"/>
        <w:gridCol w:w="1657"/>
        <w:gridCol w:w="236"/>
        <w:gridCol w:w="1656"/>
        <w:gridCol w:w="236"/>
        <w:gridCol w:w="1592"/>
      </w:tblGrid>
      <w:tr w:rsidR="00F41B2B" w:rsidRPr="00494247" w14:paraId="173891B7" w14:textId="77777777" w:rsidTr="006869AB">
        <w:tc>
          <w:tcPr>
            <w:tcW w:w="2829" w:type="dxa"/>
          </w:tcPr>
          <w:p w14:paraId="67CE9EC1" w14:textId="77777777" w:rsidR="00F41B2B" w:rsidRPr="00494247" w:rsidRDefault="00F41B2B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29" w:name="_Hlk158896679"/>
          </w:p>
        </w:tc>
        <w:tc>
          <w:tcPr>
            <w:tcW w:w="3549" w:type="dxa"/>
            <w:gridSpan w:val="3"/>
          </w:tcPr>
          <w:p w14:paraId="1C511709" w14:textId="3A11F428" w:rsidR="00F41B2B" w:rsidRPr="00494247" w:rsidRDefault="00F41B2B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CBDDE1" w14:textId="2C2ED93F" w:rsidR="00F41B2B" w:rsidRPr="00494247" w:rsidRDefault="00F41B2B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84" w:type="dxa"/>
            <w:gridSpan w:val="3"/>
          </w:tcPr>
          <w:p w14:paraId="770BB556" w14:textId="77777777" w:rsidR="00F41B2B" w:rsidRPr="00494247" w:rsidRDefault="00F41B2B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41B2B" w:rsidRPr="00494247" w14:paraId="535453AB" w14:textId="77777777" w:rsidTr="006869AB">
        <w:tc>
          <w:tcPr>
            <w:tcW w:w="2829" w:type="dxa"/>
          </w:tcPr>
          <w:p w14:paraId="703ADB7D" w14:textId="77777777" w:rsidR="00F41B2B" w:rsidRPr="00494247" w:rsidRDefault="00F41B2B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9" w:type="dxa"/>
            <w:gridSpan w:val="3"/>
            <w:tcBorders>
              <w:bottom w:val="single" w:sz="4" w:space="0" w:color="auto"/>
            </w:tcBorders>
          </w:tcPr>
          <w:p w14:paraId="25B4549E" w14:textId="3001F90B" w:rsidR="00F41B2B" w:rsidRPr="00494247" w:rsidRDefault="00F41B2B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366BB8" w14:textId="2445D2CA" w:rsidR="00F41B2B" w:rsidRPr="00494247" w:rsidRDefault="00F41B2B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84" w:type="dxa"/>
            <w:gridSpan w:val="3"/>
          </w:tcPr>
          <w:p w14:paraId="7FCF6B4D" w14:textId="77777777" w:rsidR="00F41B2B" w:rsidRPr="00494247" w:rsidRDefault="00F41B2B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1B2B" w:rsidRPr="00D833F3" w14:paraId="00CF3E30" w14:textId="77777777" w:rsidTr="006869AB">
        <w:tc>
          <w:tcPr>
            <w:tcW w:w="2829" w:type="dxa"/>
          </w:tcPr>
          <w:p w14:paraId="651ABA22" w14:textId="77777777" w:rsidR="00F41B2B" w:rsidRPr="00494247" w:rsidRDefault="00F41B2B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287874A" w14:textId="7F3F83F1" w:rsidR="00F41B2B" w:rsidRDefault="00F41B2B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>
              <w:rPr>
                <w:color w:val="000000"/>
                <w:sz w:val="29"/>
                <w:szCs w:val="29"/>
              </w:rPr>
              <w:t>31</w:t>
            </w:r>
            <w:r w:rsidRPr="000A5F69">
              <w:rPr>
                <w:color w:val="000000"/>
                <w:sz w:val="29"/>
                <w:szCs w:val="29"/>
              </w:rPr>
              <w:t xml:space="preserve"> </w:t>
            </w:r>
            <w:r w:rsidRPr="000A5F69">
              <w:rPr>
                <w:color w:val="000000"/>
                <w:sz w:val="29"/>
                <w:szCs w:val="29"/>
                <w:cs/>
              </w:rPr>
              <w:t xml:space="preserve">ธันวาคม </w:t>
            </w:r>
            <w:r>
              <w:rPr>
                <w:color w:val="000000"/>
                <w:sz w:val="29"/>
                <w:szCs w:val="29"/>
              </w:rPr>
              <w:t>256</w:t>
            </w:r>
            <w:r>
              <w:rPr>
                <w:rFonts w:hint="cs"/>
                <w:color w:val="000000"/>
                <w:sz w:val="29"/>
                <w:szCs w:val="29"/>
                <w:cs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4BC4B1" w14:textId="77777777" w:rsidR="00F41B2B" w:rsidRDefault="00F41B2B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7BCCCAC1" w14:textId="3AD10BFA" w:rsidR="00F41B2B" w:rsidRDefault="00F41B2B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>
              <w:rPr>
                <w:color w:val="000000"/>
                <w:sz w:val="29"/>
                <w:szCs w:val="29"/>
              </w:rPr>
              <w:t>31</w:t>
            </w:r>
            <w:r w:rsidRPr="000A5F69">
              <w:rPr>
                <w:color w:val="000000"/>
                <w:sz w:val="29"/>
                <w:szCs w:val="29"/>
              </w:rPr>
              <w:t xml:space="preserve"> </w:t>
            </w:r>
            <w:r w:rsidRPr="000A5F69">
              <w:rPr>
                <w:color w:val="000000"/>
                <w:sz w:val="29"/>
                <w:szCs w:val="29"/>
                <w:cs/>
              </w:rPr>
              <w:t xml:space="preserve">ธันวาคม </w:t>
            </w:r>
            <w:r>
              <w:rPr>
                <w:color w:val="000000"/>
                <w:sz w:val="29"/>
                <w:szCs w:val="29"/>
              </w:rPr>
              <w:t>256</w:t>
            </w:r>
            <w:r>
              <w:rPr>
                <w:rFonts w:hint="cs"/>
                <w:color w:val="000000"/>
                <w:sz w:val="29"/>
                <w:szCs w:val="29"/>
                <w:cs/>
              </w:rPr>
              <w:t>6</w:t>
            </w:r>
          </w:p>
        </w:tc>
        <w:tc>
          <w:tcPr>
            <w:tcW w:w="236" w:type="dxa"/>
          </w:tcPr>
          <w:p w14:paraId="245DD489" w14:textId="5FE8A9F3" w:rsidR="00F41B2B" w:rsidRDefault="00F41B2B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3EAF5D85" w14:textId="4F8B05CB" w:rsidR="00F41B2B" w:rsidRPr="00D833F3" w:rsidRDefault="00F41B2B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>
              <w:rPr>
                <w:color w:val="000000"/>
                <w:sz w:val="29"/>
                <w:szCs w:val="29"/>
              </w:rPr>
              <w:t>31</w:t>
            </w:r>
            <w:r w:rsidRPr="000A5F69">
              <w:rPr>
                <w:color w:val="000000"/>
                <w:sz w:val="29"/>
                <w:szCs w:val="29"/>
              </w:rPr>
              <w:t xml:space="preserve"> </w:t>
            </w:r>
            <w:r w:rsidRPr="000A5F69">
              <w:rPr>
                <w:color w:val="000000"/>
                <w:sz w:val="29"/>
                <w:szCs w:val="29"/>
                <w:cs/>
              </w:rPr>
              <w:t xml:space="preserve">ธันวาคม </w:t>
            </w:r>
            <w:r>
              <w:rPr>
                <w:color w:val="000000"/>
                <w:sz w:val="29"/>
                <w:szCs w:val="29"/>
              </w:rPr>
              <w:t>256</w:t>
            </w:r>
            <w:r>
              <w:rPr>
                <w:rFonts w:hint="cs"/>
                <w:color w:val="000000"/>
                <w:sz w:val="29"/>
                <w:szCs w:val="29"/>
                <w:cs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A38850" w14:textId="77777777" w:rsidR="00F41B2B" w:rsidRPr="00D833F3" w:rsidRDefault="00F41B2B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</w:tcPr>
          <w:p w14:paraId="64B14C76" w14:textId="6907F6E3" w:rsidR="00F41B2B" w:rsidRPr="00D833F3" w:rsidRDefault="00F41B2B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>
              <w:rPr>
                <w:color w:val="000000"/>
                <w:sz w:val="29"/>
                <w:szCs w:val="29"/>
              </w:rPr>
              <w:t>31</w:t>
            </w:r>
            <w:r w:rsidRPr="000A5F69">
              <w:rPr>
                <w:color w:val="000000"/>
                <w:sz w:val="29"/>
                <w:szCs w:val="29"/>
              </w:rPr>
              <w:t xml:space="preserve"> </w:t>
            </w:r>
            <w:r w:rsidRPr="000A5F69">
              <w:rPr>
                <w:color w:val="000000"/>
                <w:sz w:val="29"/>
                <w:szCs w:val="29"/>
                <w:cs/>
              </w:rPr>
              <w:t xml:space="preserve">ธันวาคม </w:t>
            </w:r>
            <w:r>
              <w:rPr>
                <w:color w:val="000000"/>
                <w:sz w:val="29"/>
                <w:szCs w:val="29"/>
              </w:rPr>
              <w:t>256</w:t>
            </w:r>
            <w:r>
              <w:rPr>
                <w:rFonts w:hint="cs"/>
                <w:color w:val="000000"/>
                <w:sz w:val="29"/>
                <w:szCs w:val="29"/>
                <w:cs/>
              </w:rPr>
              <w:t>6</w:t>
            </w:r>
          </w:p>
        </w:tc>
      </w:tr>
      <w:tr w:rsidR="00F41B2B" w:rsidRPr="00376DAC" w14:paraId="269877F9" w14:textId="77777777" w:rsidTr="006869AB">
        <w:trPr>
          <w:trHeight w:val="203"/>
        </w:trPr>
        <w:tc>
          <w:tcPr>
            <w:tcW w:w="2829" w:type="dxa"/>
            <w:vAlign w:val="bottom"/>
          </w:tcPr>
          <w:p w14:paraId="29915975" w14:textId="77777777" w:rsidR="00F41B2B" w:rsidRPr="00781B31" w:rsidRDefault="00F41B2B" w:rsidP="000A54D7">
            <w:pPr>
              <w:spacing w:line="360" w:lineRule="exact"/>
              <w:ind w:right="-1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FEB94" w14:textId="5F30FBF9" w:rsidR="00F41B2B" w:rsidRPr="003D1A4B" w:rsidRDefault="001D2CAA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D2CAA">
              <w:rPr>
                <w:rFonts w:ascii="Angsana New" w:hAnsi="Angsana New"/>
                <w:sz w:val="30"/>
                <w:szCs w:val="30"/>
                <w:cs/>
              </w:rPr>
              <w:t>53</w:t>
            </w:r>
            <w:r w:rsidRPr="001D2CAA">
              <w:rPr>
                <w:rFonts w:ascii="Angsana New" w:hAnsi="Angsana New"/>
                <w:sz w:val="30"/>
                <w:szCs w:val="30"/>
              </w:rPr>
              <w:t>,</w:t>
            </w:r>
            <w:r w:rsidRPr="001D2CAA">
              <w:rPr>
                <w:rFonts w:ascii="Angsana New" w:hAnsi="Angsana New"/>
                <w:sz w:val="30"/>
                <w:szCs w:val="30"/>
                <w:cs/>
              </w:rPr>
              <w:t>434</w:t>
            </w:r>
            <w:r w:rsidRPr="001D2CAA">
              <w:rPr>
                <w:rFonts w:ascii="Angsana New" w:hAnsi="Angsana New"/>
                <w:sz w:val="30"/>
                <w:szCs w:val="30"/>
              </w:rPr>
              <w:t>,</w:t>
            </w:r>
            <w:r w:rsidRPr="001D2CAA">
              <w:rPr>
                <w:rFonts w:ascii="Angsana New" w:hAnsi="Angsana New"/>
                <w:sz w:val="30"/>
                <w:szCs w:val="30"/>
                <w:cs/>
              </w:rPr>
              <w:t>365.83</w:t>
            </w:r>
          </w:p>
        </w:tc>
        <w:tc>
          <w:tcPr>
            <w:tcW w:w="236" w:type="dxa"/>
            <w:shd w:val="clear" w:color="auto" w:fill="auto"/>
          </w:tcPr>
          <w:p w14:paraId="48844985" w14:textId="77777777" w:rsidR="00F41B2B" w:rsidRPr="00376DAC" w:rsidRDefault="00F41B2B" w:rsidP="000A54D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878A2" w14:textId="00C539C9" w:rsidR="00F41B2B" w:rsidRPr="00376DAC" w:rsidRDefault="00F41B2B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87E73">
              <w:rPr>
                <w:rFonts w:ascii="Angsana New" w:hAnsi="Angsana New"/>
                <w:sz w:val="30"/>
                <w:szCs w:val="30"/>
                <w:cs/>
              </w:rPr>
              <w:t>135</w:t>
            </w:r>
            <w:r w:rsidRPr="00087E73">
              <w:rPr>
                <w:rFonts w:ascii="Angsana New" w:hAnsi="Angsana New"/>
                <w:sz w:val="30"/>
                <w:szCs w:val="30"/>
              </w:rPr>
              <w:t>,</w:t>
            </w:r>
            <w:r w:rsidRPr="00087E73">
              <w:rPr>
                <w:rFonts w:ascii="Angsana New" w:hAnsi="Angsana New"/>
                <w:sz w:val="30"/>
                <w:szCs w:val="30"/>
                <w:cs/>
              </w:rPr>
              <w:t>134</w:t>
            </w:r>
            <w:r w:rsidRPr="00087E73">
              <w:rPr>
                <w:rFonts w:ascii="Angsana New" w:hAnsi="Angsana New"/>
                <w:sz w:val="30"/>
                <w:szCs w:val="30"/>
              </w:rPr>
              <w:t>,</w:t>
            </w:r>
            <w:r w:rsidRPr="00087E73">
              <w:rPr>
                <w:rFonts w:ascii="Angsana New" w:hAnsi="Angsana New"/>
                <w:sz w:val="30"/>
                <w:szCs w:val="30"/>
                <w:cs/>
              </w:rPr>
              <w:t>073.28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AD5F09" w14:textId="39E1842D" w:rsidR="00F41B2B" w:rsidRPr="00376DAC" w:rsidRDefault="00F41B2B" w:rsidP="000A54D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B23C70A" w14:textId="55030337" w:rsidR="00F41B2B" w:rsidRPr="00376DAC" w:rsidRDefault="00EA19AF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A19AF">
              <w:rPr>
                <w:rFonts w:ascii="Angsana New" w:hAnsi="Angsana New"/>
                <w:sz w:val="30"/>
                <w:szCs w:val="30"/>
              </w:rPr>
              <w:t>47,713,504.17</w:t>
            </w:r>
          </w:p>
        </w:tc>
        <w:tc>
          <w:tcPr>
            <w:tcW w:w="236" w:type="dxa"/>
            <w:vAlign w:val="bottom"/>
          </w:tcPr>
          <w:p w14:paraId="5697C49D" w14:textId="77777777" w:rsidR="00F41B2B" w:rsidRPr="00494247" w:rsidRDefault="00F41B2B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175EB027" w14:textId="577D4E1F" w:rsidR="00F41B2B" w:rsidRPr="00376DAC" w:rsidRDefault="00F41B2B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02E57">
              <w:rPr>
                <w:rFonts w:ascii="Angsana New" w:hAnsi="Angsana New"/>
                <w:sz w:val="30"/>
                <w:szCs w:val="30"/>
              </w:rPr>
              <w:t>128,208,794.62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41B2B" w:rsidRPr="00376DAC" w14:paraId="181F2CFE" w14:textId="77777777" w:rsidTr="006869AB">
        <w:trPr>
          <w:trHeight w:val="203"/>
        </w:trPr>
        <w:tc>
          <w:tcPr>
            <w:tcW w:w="2829" w:type="dxa"/>
            <w:vAlign w:val="bottom"/>
          </w:tcPr>
          <w:p w14:paraId="423F60F3" w14:textId="77777777" w:rsidR="00F41B2B" w:rsidRPr="00781B31" w:rsidRDefault="00F41B2B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B2433E3" w14:textId="03126C11" w:rsidR="00F41B2B" w:rsidRPr="00DA32D8" w:rsidRDefault="009803CA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803CA">
              <w:rPr>
                <w:rFonts w:ascii="Angsana New" w:hAnsi="Angsana New"/>
                <w:sz w:val="30"/>
                <w:szCs w:val="30"/>
                <w:cs/>
              </w:rPr>
              <w:t>508</w:t>
            </w:r>
            <w:r w:rsidRPr="009803CA">
              <w:rPr>
                <w:rFonts w:ascii="Angsana New" w:hAnsi="Angsana New"/>
                <w:sz w:val="30"/>
                <w:szCs w:val="30"/>
              </w:rPr>
              <w:t>,</w:t>
            </w:r>
            <w:r w:rsidRPr="009803CA">
              <w:rPr>
                <w:rFonts w:ascii="Angsana New" w:hAnsi="Angsana New"/>
                <w:sz w:val="30"/>
                <w:szCs w:val="30"/>
                <w:cs/>
              </w:rPr>
              <w:t>425</w:t>
            </w:r>
            <w:r w:rsidRPr="009803CA">
              <w:rPr>
                <w:rFonts w:ascii="Angsana New" w:hAnsi="Angsana New"/>
                <w:sz w:val="30"/>
                <w:szCs w:val="30"/>
              </w:rPr>
              <w:t>,</w:t>
            </w:r>
            <w:r w:rsidRPr="009803CA">
              <w:rPr>
                <w:rFonts w:ascii="Angsana New" w:hAnsi="Angsana New"/>
                <w:sz w:val="30"/>
                <w:szCs w:val="30"/>
                <w:cs/>
              </w:rPr>
              <w:t>264.27</w:t>
            </w:r>
          </w:p>
        </w:tc>
        <w:tc>
          <w:tcPr>
            <w:tcW w:w="236" w:type="dxa"/>
            <w:shd w:val="clear" w:color="auto" w:fill="auto"/>
          </w:tcPr>
          <w:p w14:paraId="76318652" w14:textId="77777777" w:rsidR="00F41B2B" w:rsidRPr="00376DAC" w:rsidRDefault="00F41B2B" w:rsidP="000A54D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644A7E93" w14:textId="29467DD5" w:rsidR="00F41B2B" w:rsidRPr="00376DAC" w:rsidRDefault="00F41B2B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64F09">
              <w:rPr>
                <w:rFonts w:ascii="Angsana New" w:hAnsi="Angsana New"/>
                <w:sz w:val="30"/>
                <w:szCs w:val="30"/>
              </w:rPr>
              <w:t>683,710,612.16</w:t>
            </w:r>
          </w:p>
        </w:tc>
        <w:tc>
          <w:tcPr>
            <w:tcW w:w="236" w:type="dxa"/>
            <w:shd w:val="clear" w:color="auto" w:fill="auto"/>
          </w:tcPr>
          <w:p w14:paraId="76E76A52" w14:textId="7C6FB39D" w:rsidR="00F41B2B" w:rsidRPr="00376DAC" w:rsidRDefault="00F41B2B" w:rsidP="000A54D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6E6CA58" w14:textId="4ED13398" w:rsidR="00F41B2B" w:rsidRPr="00376DAC" w:rsidRDefault="0018097E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8097E">
              <w:rPr>
                <w:rFonts w:ascii="Angsana New" w:hAnsi="Angsana New"/>
                <w:sz w:val="30"/>
                <w:szCs w:val="30"/>
                <w:cs/>
              </w:rPr>
              <w:t>517</w:t>
            </w:r>
            <w:r w:rsidRPr="0018097E">
              <w:rPr>
                <w:rFonts w:ascii="Angsana New" w:hAnsi="Angsana New"/>
                <w:sz w:val="30"/>
                <w:szCs w:val="30"/>
              </w:rPr>
              <w:t>,</w:t>
            </w:r>
            <w:r w:rsidRPr="0018097E">
              <w:rPr>
                <w:rFonts w:ascii="Angsana New" w:hAnsi="Angsana New"/>
                <w:sz w:val="30"/>
                <w:szCs w:val="30"/>
                <w:cs/>
              </w:rPr>
              <w:t>57</w:t>
            </w:r>
            <w:r w:rsidR="00D26B5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18097E">
              <w:rPr>
                <w:rFonts w:ascii="Angsana New" w:hAnsi="Angsana New"/>
                <w:sz w:val="30"/>
                <w:szCs w:val="30"/>
              </w:rPr>
              <w:t>,</w:t>
            </w:r>
            <w:r w:rsidR="00D26B5E">
              <w:rPr>
                <w:rFonts w:ascii="Angsana New" w:hAnsi="Angsana New" w:hint="cs"/>
                <w:sz w:val="30"/>
                <w:szCs w:val="30"/>
                <w:cs/>
              </w:rPr>
              <w:t>224</w:t>
            </w:r>
            <w:r w:rsidRPr="0018097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D26B5E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</w:p>
        </w:tc>
        <w:tc>
          <w:tcPr>
            <w:tcW w:w="236" w:type="dxa"/>
            <w:vAlign w:val="bottom"/>
          </w:tcPr>
          <w:p w14:paraId="7EED63DD" w14:textId="77777777" w:rsidR="00F41B2B" w:rsidRPr="00494247" w:rsidRDefault="00F41B2B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741D0394" w14:textId="6ECB1D4A" w:rsidR="00F41B2B" w:rsidRPr="00376DAC" w:rsidRDefault="00F41B2B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A303C">
              <w:rPr>
                <w:rFonts w:ascii="Angsana New" w:hAnsi="Angsana New"/>
                <w:sz w:val="30"/>
                <w:szCs w:val="30"/>
                <w:cs/>
              </w:rPr>
              <w:t>677</w:t>
            </w:r>
            <w:r w:rsidRPr="007A303C">
              <w:rPr>
                <w:rFonts w:ascii="Angsana New" w:hAnsi="Angsana New"/>
                <w:sz w:val="30"/>
                <w:szCs w:val="30"/>
              </w:rPr>
              <w:t>,</w:t>
            </w:r>
            <w:r w:rsidRPr="007A303C">
              <w:rPr>
                <w:rFonts w:ascii="Angsana New" w:hAnsi="Angsana New"/>
                <w:sz w:val="30"/>
                <w:szCs w:val="30"/>
                <w:cs/>
              </w:rPr>
              <w:t>178</w:t>
            </w:r>
            <w:r w:rsidRPr="007A303C">
              <w:rPr>
                <w:rFonts w:ascii="Angsana New" w:hAnsi="Angsana New"/>
                <w:sz w:val="30"/>
                <w:szCs w:val="30"/>
              </w:rPr>
              <w:t>,</w:t>
            </w:r>
            <w:r w:rsidRPr="007A303C">
              <w:rPr>
                <w:rFonts w:ascii="Angsana New" w:hAnsi="Angsana New"/>
                <w:sz w:val="30"/>
                <w:szCs w:val="30"/>
                <w:cs/>
              </w:rPr>
              <w:t>070.75</w:t>
            </w:r>
          </w:p>
        </w:tc>
      </w:tr>
      <w:tr w:rsidR="00F41B2B" w:rsidRPr="00376DAC" w14:paraId="5421C1B7" w14:textId="77777777" w:rsidTr="006869AB">
        <w:trPr>
          <w:trHeight w:val="203"/>
        </w:trPr>
        <w:tc>
          <w:tcPr>
            <w:tcW w:w="2829" w:type="dxa"/>
            <w:vAlign w:val="bottom"/>
          </w:tcPr>
          <w:p w14:paraId="7F0DD939" w14:textId="77777777" w:rsidR="00F41B2B" w:rsidRPr="00781B31" w:rsidRDefault="00F41B2B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3F57D9A" w14:textId="7D3D0933" w:rsidR="00F41B2B" w:rsidRPr="00EA6D25" w:rsidRDefault="001E7013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E7013">
              <w:rPr>
                <w:rFonts w:ascii="Angsana New" w:hAnsi="Angsana New"/>
                <w:sz w:val="30"/>
                <w:szCs w:val="30"/>
              </w:rPr>
              <w:t>79,099,736.79</w:t>
            </w:r>
          </w:p>
        </w:tc>
        <w:tc>
          <w:tcPr>
            <w:tcW w:w="236" w:type="dxa"/>
            <w:shd w:val="clear" w:color="auto" w:fill="auto"/>
          </w:tcPr>
          <w:p w14:paraId="3443C303" w14:textId="77777777" w:rsidR="00F41B2B" w:rsidRPr="00EA6D25" w:rsidRDefault="00F41B2B" w:rsidP="000A54D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3BD5C5C9" w14:textId="1056157F" w:rsidR="00F41B2B" w:rsidRPr="00EA6D25" w:rsidRDefault="00F41B2B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4F69AD">
              <w:rPr>
                <w:rFonts w:ascii="Angsana New" w:hAnsi="Angsana New"/>
                <w:sz w:val="30"/>
                <w:szCs w:val="30"/>
              </w:rPr>
              <w:t>76,852,550.36</w:t>
            </w:r>
          </w:p>
        </w:tc>
        <w:tc>
          <w:tcPr>
            <w:tcW w:w="236" w:type="dxa"/>
            <w:shd w:val="clear" w:color="auto" w:fill="auto"/>
          </w:tcPr>
          <w:p w14:paraId="7BE03F07" w14:textId="4E480432" w:rsidR="00F41B2B" w:rsidRPr="00EA6D25" w:rsidRDefault="00F41B2B" w:rsidP="000A54D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4DEF7B0" w14:textId="7A46466D" w:rsidR="00F41B2B" w:rsidRPr="00376DAC" w:rsidRDefault="001E7013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E7013">
              <w:rPr>
                <w:rFonts w:ascii="Angsana New" w:hAnsi="Angsana New"/>
                <w:sz w:val="30"/>
                <w:szCs w:val="30"/>
              </w:rPr>
              <w:t>75,335,532.94</w:t>
            </w:r>
          </w:p>
        </w:tc>
        <w:tc>
          <w:tcPr>
            <w:tcW w:w="236" w:type="dxa"/>
            <w:vAlign w:val="bottom"/>
          </w:tcPr>
          <w:p w14:paraId="58D0F66C" w14:textId="77777777" w:rsidR="00F41B2B" w:rsidRPr="00494247" w:rsidRDefault="00F41B2B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638A851E" w14:textId="1706ECD1" w:rsidR="00F41B2B" w:rsidRPr="00376DAC" w:rsidRDefault="00F41B2B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849FD">
              <w:rPr>
                <w:rFonts w:ascii="Angsana New" w:hAnsi="Angsana New"/>
                <w:sz w:val="30"/>
                <w:szCs w:val="30"/>
                <w:cs/>
              </w:rPr>
              <w:t>75</w:t>
            </w:r>
            <w:r w:rsidRPr="00E849FD">
              <w:rPr>
                <w:rFonts w:ascii="Angsana New" w:hAnsi="Angsana New"/>
                <w:sz w:val="30"/>
                <w:szCs w:val="30"/>
              </w:rPr>
              <w:t>,</w:t>
            </w:r>
            <w:r w:rsidRPr="00E849FD">
              <w:rPr>
                <w:rFonts w:ascii="Angsana New" w:hAnsi="Angsana New"/>
                <w:sz w:val="30"/>
                <w:szCs w:val="30"/>
                <w:cs/>
              </w:rPr>
              <w:t>653</w:t>
            </w:r>
            <w:r w:rsidRPr="00E849FD">
              <w:rPr>
                <w:rFonts w:ascii="Angsana New" w:hAnsi="Angsana New"/>
                <w:sz w:val="30"/>
                <w:szCs w:val="30"/>
              </w:rPr>
              <w:t>,</w:t>
            </w:r>
            <w:r w:rsidRPr="00E849FD">
              <w:rPr>
                <w:rFonts w:ascii="Angsana New" w:hAnsi="Angsana New"/>
                <w:sz w:val="30"/>
                <w:szCs w:val="30"/>
                <w:cs/>
              </w:rPr>
              <w:t>238.76</w:t>
            </w:r>
          </w:p>
        </w:tc>
      </w:tr>
      <w:tr w:rsidR="00F41B2B" w:rsidRPr="00376DAC" w14:paraId="74CF0F5F" w14:textId="77777777" w:rsidTr="006869AB">
        <w:trPr>
          <w:trHeight w:val="203"/>
        </w:trPr>
        <w:tc>
          <w:tcPr>
            <w:tcW w:w="2829" w:type="dxa"/>
            <w:vAlign w:val="bottom"/>
          </w:tcPr>
          <w:p w14:paraId="2E115FF3" w14:textId="77777777" w:rsidR="00F41B2B" w:rsidRPr="00781B31" w:rsidRDefault="00F41B2B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99C752E" w14:textId="2B9343FB" w:rsidR="00F41B2B" w:rsidRPr="00376DAC" w:rsidRDefault="00723B68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F61A2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8F61A2">
              <w:rPr>
                <w:rFonts w:ascii="Angsana New" w:hAnsi="Angsana New"/>
                <w:sz w:val="30"/>
                <w:szCs w:val="30"/>
              </w:rPr>
              <w:t>,</w:t>
            </w:r>
            <w:r w:rsidRPr="008F61A2">
              <w:rPr>
                <w:rFonts w:ascii="Angsana New" w:hAnsi="Angsana New"/>
                <w:sz w:val="30"/>
                <w:szCs w:val="30"/>
                <w:cs/>
              </w:rPr>
              <w:t>134</w:t>
            </w:r>
            <w:r w:rsidRPr="008F61A2">
              <w:rPr>
                <w:rFonts w:ascii="Angsana New" w:hAnsi="Angsana New"/>
                <w:sz w:val="30"/>
                <w:szCs w:val="30"/>
              </w:rPr>
              <w:t>,</w:t>
            </w:r>
            <w:r w:rsidRPr="008F61A2">
              <w:rPr>
                <w:rFonts w:ascii="Angsana New" w:hAnsi="Angsana New"/>
                <w:sz w:val="30"/>
                <w:szCs w:val="30"/>
                <w:cs/>
              </w:rPr>
              <w:t>145.20</w:t>
            </w:r>
          </w:p>
        </w:tc>
        <w:tc>
          <w:tcPr>
            <w:tcW w:w="236" w:type="dxa"/>
            <w:shd w:val="clear" w:color="auto" w:fill="auto"/>
          </w:tcPr>
          <w:p w14:paraId="6894C49D" w14:textId="77777777" w:rsidR="00F41B2B" w:rsidRPr="00376DAC" w:rsidRDefault="00F41B2B" w:rsidP="000A54D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716E6EE3" w14:textId="51836232" w:rsidR="00F41B2B" w:rsidRPr="00376DAC" w:rsidRDefault="00F41B2B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4F69AD">
              <w:rPr>
                <w:rFonts w:ascii="Angsana New" w:hAnsi="Angsana New"/>
                <w:sz w:val="30"/>
                <w:szCs w:val="30"/>
              </w:rPr>
              <w:t>17,120,039.60</w:t>
            </w:r>
          </w:p>
        </w:tc>
        <w:tc>
          <w:tcPr>
            <w:tcW w:w="236" w:type="dxa"/>
            <w:shd w:val="clear" w:color="auto" w:fill="auto"/>
          </w:tcPr>
          <w:p w14:paraId="72482313" w14:textId="27CFFECB" w:rsidR="00F41B2B" w:rsidRPr="00376DAC" w:rsidRDefault="00F41B2B" w:rsidP="000A54D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476870A" w14:textId="1D5170B1" w:rsidR="00F41B2B" w:rsidRPr="003D1A4B" w:rsidRDefault="008F61A2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F61A2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8F61A2">
              <w:rPr>
                <w:rFonts w:ascii="Angsana New" w:hAnsi="Angsana New"/>
                <w:sz w:val="30"/>
                <w:szCs w:val="30"/>
              </w:rPr>
              <w:t>,</w:t>
            </w:r>
            <w:r w:rsidRPr="008F61A2">
              <w:rPr>
                <w:rFonts w:ascii="Angsana New" w:hAnsi="Angsana New"/>
                <w:sz w:val="30"/>
                <w:szCs w:val="30"/>
                <w:cs/>
              </w:rPr>
              <w:t>134</w:t>
            </w:r>
            <w:r w:rsidRPr="008F61A2">
              <w:rPr>
                <w:rFonts w:ascii="Angsana New" w:hAnsi="Angsana New"/>
                <w:sz w:val="30"/>
                <w:szCs w:val="30"/>
              </w:rPr>
              <w:t>,</w:t>
            </w:r>
            <w:r w:rsidRPr="008F61A2">
              <w:rPr>
                <w:rFonts w:ascii="Angsana New" w:hAnsi="Angsana New"/>
                <w:sz w:val="30"/>
                <w:szCs w:val="30"/>
                <w:cs/>
              </w:rPr>
              <w:t>145.20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275D47" w14:textId="77777777" w:rsidR="00F41B2B" w:rsidRPr="00C80179" w:rsidRDefault="00F41B2B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1B32540C" w14:textId="4912F79D" w:rsidR="00F41B2B" w:rsidRPr="00376DAC" w:rsidRDefault="00F41B2B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D1A4B">
              <w:rPr>
                <w:rFonts w:ascii="Angsana New" w:hAnsi="Angsana New"/>
                <w:sz w:val="30"/>
                <w:szCs w:val="30"/>
              </w:rPr>
              <w:t>17,120,039.60</w:t>
            </w:r>
          </w:p>
        </w:tc>
      </w:tr>
      <w:tr w:rsidR="00F41B2B" w:rsidRPr="00376DAC" w14:paraId="76C0FADF" w14:textId="77777777" w:rsidTr="006869AB">
        <w:trPr>
          <w:trHeight w:val="203"/>
        </w:trPr>
        <w:tc>
          <w:tcPr>
            <w:tcW w:w="2829" w:type="dxa"/>
            <w:vAlign w:val="bottom"/>
          </w:tcPr>
          <w:p w14:paraId="468DA67F" w14:textId="77777777" w:rsidR="00F41B2B" w:rsidRPr="00781B31" w:rsidRDefault="00F41B2B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681BE02" w14:textId="5A2A3738" w:rsidR="00F41B2B" w:rsidRPr="00E1463E" w:rsidRDefault="0030031E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3754F">
              <w:rPr>
                <w:rFonts w:ascii="Angsana New" w:hAnsi="Angsana New"/>
                <w:color w:val="000000"/>
                <w:sz w:val="30"/>
                <w:szCs w:val="30"/>
                <w:cs/>
              </w:rPr>
              <w:t>27</w:t>
            </w:r>
            <w:r w:rsidRPr="008375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3754F">
              <w:rPr>
                <w:rFonts w:ascii="Angsana New" w:hAnsi="Angsana New"/>
                <w:color w:val="000000"/>
                <w:sz w:val="30"/>
                <w:szCs w:val="30"/>
                <w:cs/>
              </w:rPr>
              <w:t>688</w:t>
            </w:r>
            <w:r w:rsidRPr="008375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3754F">
              <w:rPr>
                <w:rFonts w:ascii="Angsana New" w:hAnsi="Angsana New"/>
                <w:color w:val="000000"/>
                <w:sz w:val="30"/>
                <w:szCs w:val="30"/>
                <w:cs/>
              </w:rPr>
              <w:t>727.18</w:t>
            </w:r>
          </w:p>
        </w:tc>
        <w:tc>
          <w:tcPr>
            <w:tcW w:w="236" w:type="dxa"/>
            <w:shd w:val="clear" w:color="auto" w:fill="auto"/>
          </w:tcPr>
          <w:p w14:paraId="4740B9E4" w14:textId="77777777" w:rsidR="00F41B2B" w:rsidRPr="00E1463E" w:rsidRDefault="00F41B2B" w:rsidP="000A54D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0721D1BA" w14:textId="385AEB13" w:rsidR="00F41B2B" w:rsidRPr="00E1463E" w:rsidRDefault="00F41B2B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A4462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BA4462">
              <w:rPr>
                <w:rFonts w:ascii="Angsana New" w:hAnsi="Angsana New"/>
                <w:sz w:val="30"/>
                <w:szCs w:val="30"/>
              </w:rPr>
              <w:t>,</w:t>
            </w:r>
            <w:r w:rsidRPr="00BA4462">
              <w:rPr>
                <w:rFonts w:ascii="Angsana New" w:hAnsi="Angsana New"/>
                <w:sz w:val="30"/>
                <w:szCs w:val="30"/>
                <w:cs/>
              </w:rPr>
              <w:t>978</w:t>
            </w:r>
            <w:r w:rsidRPr="00BA4462">
              <w:rPr>
                <w:rFonts w:ascii="Angsana New" w:hAnsi="Angsana New"/>
                <w:sz w:val="30"/>
                <w:szCs w:val="30"/>
              </w:rPr>
              <w:t>,</w:t>
            </w:r>
            <w:r w:rsidRPr="00BA4462">
              <w:rPr>
                <w:rFonts w:ascii="Angsana New" w:hAnsi="Angsana New"/>
                <w:sz w:val="30"/>
                <w:szCs w:val="30"/>
                <w:cs/>
              </w:rPr>
              <w:t>920.29</w:t>
            </w:r>
          </w:p>
        </w:tc>
        <w:tc>
          <w:tcPr>
            <w:tcW w:w="236" w:type="dxa"/>
            <w:shd w:val="clear" w:color="auto" w:fill="auto"/>
          </w:tcPr>
          <w:p w14:paraId="3A63193C" w14:textId="0FDC07BF" w:rsidR="00F41B2B" w:rsidRPr="00E1463E" w:rsidRDefault="00F41B2B" w:rsidP="000A54D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6CBE9B8" w14:textId="16BCDD63" w:rsidR="00F41B2B" w:rsidRPr="00376DAC" w:rsidRDefault="0030031E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3754F">
              <w:rPr>
                <w:rFonts w:ascii="Angsana New" w:hAnsi="Angsana New"/>
                <w:color w:val="000000"/>
                <w:sz w:val="30"/>
                <w:szCs w:val="30"/>
                <w:cs/>
              </w:rPr>
              <w:t>27</w:t>
            </w:r>
            <w:r w:rsidRPr="008375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3754F">
              <w:rPr>
                <w:rFonts w:ascii="Angsana New" w:hAnsi="Angsana New"/>
                <w:color w:val="000000"/>
                <w:sz w:val="30"/>
                <w:szCs w:val="30"/>
                <w:cs/>
              </w:rPr>
              <w:t>688</w:t>
            </w:r>
            <w:r w:rsidRPr="008375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3754F">
              <w:rPr>
                <w:rFonts w:ascii="Angsana New" w:hAnsi="Angsana New"/>
                <w:color w:val="000000"/>
                <w:sz w:val="30"/>
                <w:szCs w:val="30"/>
                <w:cs/>
              </w:rPr>
              <w:t>727.18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D1DFEE" w14:textId="77777777" w:rsidR="00F41B2B" w:rsidRPr="00494247" w:rsidRDefault="00F41B2B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29888E1F" w14:textId="096DD4D3" w:rsidR="00F41B2B" w:rsidRPr="00376DAC" w:rsidRDefault="00F41B2B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5D0C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978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D0C1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920.29</w:t>
            </w:r>
          </w:p>
        </w:tc>
      </w:tr>
      <w:tr w:rsidR="00F41B2B" w:rsidRPr="00376DAC" w14:paraId="344ECC89" w14:textId="77777777" w:rsidTr="006869AB">
        <w:trPr>
          <w:trHeight w:val="203"/>
        </w:trPr>
        <w:tc>
          <w:tcPr>
            <w:tcW w:w="2829" w:type="dxa"/>
            <w:vAlign w:val="bottom"/>
          </w:tcPr>
          <w:p w14:paraId="64654561" w14:textId="77777777" w:rsidR="00F41B2B" w:rsidRPr="00781B31" w:rsidRDefault="00F41B2B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A874E24" w14:textId="6B1DB061" w:rsidR="00F41B2B" w:rsidRPr="00376DAC" w:rsidRDefault="0046414F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46414F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46414F">
              <w:rPr>
                <w:rFonts w:ascii="Angsana New" w:hAnsi="Angsana New"/>
                <w:sz w:val="30"/>
                <w:szCs w:val="30"/>
              </w:rPr>
              <w:t>,</w:t>
            </w:r>
            <w:r w:rsidRPr="0046414F">
              <w:rPr>
                <w:rFonts w:ascii="Angsana New" w:hAnsi="Angsana New"/>
                <w:sz w:val="30"/>
                <w:szCs w:val="30"/>
                <w:cs/>
              </w:rPr>
              <w:t>450</w:t>
            </w:r>
            <w:r w:rsidRPr="0046414F">
              <w:rPr>
                <w:rFonts w:ascii="Angsana New" w:hAnsi="Angsana New"/>
                <w:sz w:val="30"/>
                <w:szCs w:val="30"/>
              </w:rPr>
              <w:t>,</w:t>
            </w:r>
            <w:r w:rsidRPr="0046414F">
              <w:rPr>
                <w:rFonts w:ascii="Angsana New" w:hAnsi="Angsana New"/>
                <w:sz w:val="30"/>
                <w:szCs w:val="30"/>
                <w:cs/>
              </w:rPr>
              <w:t>542.60</w:t>
            </w:r>
          </w:p>
        </w:tc>
        <w:tc>
          <w:tcPr>
            <w:tcW w:w="236" w:type="dxa"/>
            <w:shd w:val="clear" w:color="auto" w:fill="auto"/>
          </w:tcPr>
          <w:p w14:paraId="6133D466" w14:textId="77777777" w:rsidR="00F41B2B" w:rsidRPr="00376DAC" w:rsidRDefault="00F41B2B" w:rsidP="000A54D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43961159" w14:textId="12F8FE0A" w:rsidR="00F41B2B" w:rsidRPr="00376DAC" w:rsidRDefault="00F41B2B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4F69AD">
              <w:rPr>
                <w:rFonts w:ascii="Angsana New" w:hAnsi="Angsana New"/>
                <w:sz w:val="30"/>
                <w:szCs w:val="30"/>
              </w:rPr>
              <w:t>20,202,366.61</w:t>
            </w:r>
          </w:p>
        </w:tc>
        <w:tc>
          <w:tcPr>
            <w:tcW w:w="236" w:type="dxa"/>
            <w:shd w:val="clear" w:color="auto" w:fill="auto"/>
          </w:tcPr>
          <w:p w14:paraId="53CD8BC6" w14:textId="12077812" w:rsidR="00F41B2B" w:rsidRPr="00376DAC" w:rsidRDefault="00F41B2B" w:rsidP="000A54D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F781CD3" w14:textId="6B2CD145" w:rsidR="00F41B2B" w:rsidRPr="00376DAC" w:rsidRDefault="00CC183C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C183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CC183C">
              <w:rPr>
                <w:rFonts w:ascii="Angsana New" w:hAnsi="Angsana New"/>
                <w:sz w:val="30"/>
                <w:szCs w:val="30"/>
              </w:rPr>
              <w:t>,</w:t>
            </w:r>
            <w:r w:rsidRPr="00CC183C">
              <w:rPr>
                <w:rFonts w:ascii="Angsana New" w:hAnsi="Angsana New"/>
                <w:sz w:val="30"/>
                <w:szCs w:val="30"/>
                <w:cs/>
              </w:rPr>
              <w:t>952</w:t>
            </w:r>
            <w:r w:rsidRPr="00CC183C">
              <w:rPr>
                <w:rFonts w:ascii="Angsana New" w:hAnsi="Angsana New"/>
                <w:sz w:val="30"/>
                <w:szCs w:val="30"/>
              </w:rPr>
              <w:t>,</w:t>
            </w:r>
            <w:r w:rsidRPr="00CC183C">
              <w:rPr>
                <w:rFonts w:ascii="Angsana New" w:hAnsi="Angsana New"/>
                <w:sz w:val="30"/>
                <w:szCs w:val="30"/>
                <w:cs/>
              </w:rPr>
              <w:t>491.08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F681BA" w14:textId="77777777" w:rsidR="00F41B2B" w:rsidRPr="00494247" w:rsidRDefault="00F41B2B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44DB8374" w14:textId="356D94CD" w:rsidR="00F41B2B" w:rsidRPr="00376DAC" w:rsidRDefault="00F41B2B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10546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F10546">
              <w:rPr>
                <w:rFonts w:ascii="Angsana New" w:hAnsi="Angsana New"/>
                <w:sz w:val="30"/>
                <w:szCs w:val="30"/>
              </w:rPr>
              <w:t>,</w:t>
            </w:r>
            <w:r w:rsidRPr="00F10546">
              <w:rPr>
                <w:rFonts w:ascii="Angsana New" w:hAnsi="Angsana New"/>
                <w:sz w:val="30"/>
                <w:szCs w:val="30"/>
                <w:cs/>
              </w:rPr>
              <w:t>110</w:t>
            </w:r>
            <w:r w:rsidRPr="00F10546">
              <w:rPr>
                <w:rFonts w:ascii="Angsana New" w:hAnsi="Angsana New"/>
                <w:sz w:val="30"/>
                <w:szCs w:val="30"/>
              </w:rPr>
              <w:t>,</w:t>
            </w:r>
            <w:r w:rsidRPr="00F10546">
              <w:rPr>
                <w:rFonts w:ascii="Angsana New" w:hAnsi="Angsana New"/>
                <w:sz w:val="30"/>
                <w:szCs w:val="30"/>
                <w:cs/>
              </w:rPr>
              <w:t>183.32</w:t>
            </w:r>
          </w:p>
        </w:tc>
      </w:tr>
      <w:tr w:rsidR="00F41B2B" w:rsidRPr="00376DAC" w14:paraId="67FB59DE" w14:textId="77777777" w:rsidTr="006869AB">
        <w:trPr>
          <w:trHeight w:val="203"/>
        </w:trPr>
        <w:tc>
          <w:tcPr>
            <w:tcW w:w="2829" w:type="dxa"/>
            <w:vAlign w:val="bottom"/>
          </w:tcPr>
          <w:p w14:paraId="4E0983FA" w14:textId="77777777" w:rsidR="00F41B2B" w:rsidRPr="00781B31" w:rsidRDefault="00F41B2B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02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ค่าขนส่งสินค้า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DC98110" w14:textId="687762DA" w:rsidR="00F41B2B" w:rsidRPr="00BA4462" w:rsidRDefault="00DC64BC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C64BC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DC64BC">
              <w:rPr>
                <w:rFonts w:ascii="Angsana New" w:hAnsi="Angsana New"/>
                <w:sz w:val="30"/>
                <w:szCs w:val="30"/>
              </w:rPr>
              <w:t>,</w:t>
            </w:r>
            <w:r w:rsidRPr="00DC64BC">
              <w:rPr>
                <w:rFonts w:ascii="Angsana New" w:hAnsi="Angsana New"/>
                <w:sz w:val="30"/>
                <w:szCs w:val="30"/>
                <w:cs/>
              </w:rPr>
              <w:t>192</w:t>
            </w:r>
            <w:r w:rsidRPr="00DC64BC">
              <w:rPr>
                <w:rFonts w:ascii="Angsana New" w:hAnsi="Angsana New"/>
                <w:sz w:val="30"/>
                <w:szCs w:val="30"/>
              </w:rPr>
              <w:t>,</w:t>
            </w:r>
            <w:r w:rsidRPr="00DC64BC">
              <w:rPr>
                <w:rFonts w:ascii="Angsana New" w:hAnsi="Angsana New"/>
                <w:sz w:val="30"/>
                <w:szCs w:val="30"/>
                <w:cs/>
              </w:rPr>
              <w:t>930.00</w:t>
            </w:r>
          </w:p>
        </w:tc>
        <w:tc>
          <w:tcPr>
            <w:tcW w:w="236" w:type="dxa"/>
            <w:shd w:val="clear" w:color="auto" w:fill="auto"/>
          </w:tcPr>
          <w:p w14:paraId="202B1E0F" w14:textId="77777777" w:rsidR="00F41B2B" w:rsidRPr="00376DAC" w:rsidRDefault="00F41B2B" w:rsidP="000A54D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7AB9FB15" w14:textId="753679B4" w:rsidR="00F41B2B" w:rsidRPr="00376DAC" w:rsidRDefault="00F41B2B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4F69AD">
              <w:rPr>
                <w:rFonts w:ascii="Angsana New" w:hAnsi="Angsana New"/>
                <w:sz w:val="30"/>
                <w:szCs w:val="30"/>
              </w:rPr>
              <w:t>4,654,780.80</w:t>
            </w:r>
          </w:p>
        </w:tc>
        <w:tc>
          <w:tcPr>
            <w:tcW w:w="236" w:type="dxa"/>
            <w:shd w:val="clear" w:color="auto" w:fill="auto"/>
          </w:tcPr>
          <w:p w14:paraId="366930E2" w14:textId="55FA346C" w:rsidR="00F41B2B" w:rsidRPr="00376DAC" w:rsidRDefault="00F41B2B" w:rsidP="000A54D7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C85217E" w14:textId="350EF6D2" w:rsidR="00F41B2B" w:rsidRPr="00376DAC" w:rsidRDefault="00DC64BC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C64BC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DC64BC">
              <w:rPr>
                <w:rFonts w:ascii="Angsana New" w:hAnsi="Angsana New"/>
                <w:sz w:val="30"/>
                <w:szCs w:val="30"/>
              </w:rPr>
              <w:t>,</w:t>
            </w:r>
            <w:r w:rsidRPr="00DC64BC">
              <w:rPr>
                <w:rFonts w:ascii="Angsana New" w:hAnsi="Angsana New"/>
                <w:sz w:val="30"/>
                <w:szCs w:val="30"/>
                <w:cs/>
              </w:rPr>
              <w:t>192</w:t>
            </w:r>
            <w:r w:rsidRPr="00DC64BC">
              <w:rPr>
                <w:rFonts w:ascii="Angsana New" w:hAnsi="Angsana New"/>
                <w:sz w:val="30"/>
                <w:szCs w:val="30"/>
              </w:rPr>
              <w:t>,</w:t>
            </w:r>
            <w:r w:rsidRPr="00DC64BC">
              <w:rPr>
                <w:rFonts w:ascii="Angsana New" w:hAnsi="Angsana New"/>
                <w:sz w:val="30"/>
                <w:szCs w:val="30"/>
                <w:cs/>
              </w:rPr>
              <w:t>930.00</w:t>
            </w:r>
          </w:p>
        </w:tc>
        <w:tc>
          <w:tcPr>
            <w:tcW w:w="236" w:type="dxa"/>
            <w:vAlign w:val="bottom"/>
          </w:tcPr>
          <w:p w14:paraId="1A62E559" w14:textId="77777777" w:rsidR="00F41B2B" w:rsidRPr="00494247" w:rsidRDefault="00F41B2B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5F05437F" w14:textId="363F543C" w:rsidR="00F41B2B" w:rsidRPr="00376DAC" w:rsidRDefault="00F41B2B" w:rsidP="000A54D7">
            <w:pPr>
              <w:tabs>
                <w:tab w:val="decimal" w:pos="1079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B58B6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CB58B6">
              <w:rPr>
                <w:rFonts w:ascii="Angsana New" w:hAnsi="Angsana New"/>
                <w:sz w:val="30"/>
                <w:szCs w:val="30"/>
              </w:rPr>
              <w:t>,</w:t>
            </w:r>
            <w:r w:rsidRPr="00CB58B6">
              <w:rPr>
                <w:rFonts w:ascii="Angsana New" w:hAnsi="Angsana New"/>
                <w:sz w:val="30"/>
                <w:szCs w:val="30"/>
                <w:cs/>
              </w:rPr>
              <w:t>654</w:t>
            </w:r>
            <w:r w:rsidRPr="00CB58B6">
              <w:rPr>
                <w:rFonts w:ascii="Angsana New" w:hAnsi="Angsana New"/>
                <w:sz w:val="30"/>
                <w:szCs w:val="30"/>
              </w:rPr>
              <w:t>,</w:t>
            </w:r>
            <w:r w:rsidRPr="00CB58B6">
              <w:rPr>
                <w:rFonts w:ascii="Angsana New" w:hAnsi="Angsana New"/>
                <w:sz w:val="30"/>
                <w:szCs w:val="30"/>
                <w:cs/>
              </w:rPr>
              <w:t>780.80</w:t>
            </w:r>
          </w:p>
        </w:tc>
      </w:tr>
    </w:tbl>
    <w:bookmarkEnd w:id="29"/>
    <w:p w14:paraId="284961F1" w14:textId="41C681DA" w:rsidR="00A8454F" w:rsidRPr="00F41204" w:rsidRDefault="00B850BA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41204">
        <w:rPr>
          <w:rFonts w:ascii="Angsana New" w:hAnsi="Angsana New"/>
          <w:b/>
          <w:bCs/>
          <w:sz w:val="30"/>
          <w:szCs w:val="30"/>
          <w:cs/>
        </w:rPr>
        <w:t>การเสนอข้อมูลทางการเงินจำแนกตามส่วนงาน</w:t>
      </w:r>
    </w:p>
    <w:p w14:paraId="2BFDB6EB" w14:textId="77777777" w:rsidR="00B20C87" w:rsidRPr="00B20C87" w:rsidRDefault="00B20C87" w:rsidP="000A54D7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jc w:val="thaiDistribute"/>
        <w:outlineLvl w:val="0"/>
        <w:rPr>
          <w:rFonts w:ascii="Angsana New" w:hAnsi="Angsana New"/>
          <w:vanish/>
          <w:sz w:val="30"/>
          <w:szCs w:val="30"/>
          <w:cs/>
        </w:rPr>
      </w:pPr>
    </w:p>
    <w:p w14:paraId="408C28D5" w14:textId="77777777" w:rsidR="00B20C87" w:rsidRPr="00B20C87" w:rsidRDefault="00B20C87" w:rsidP="000A54D7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jc w:val="thaiDistribute"/>
        <w:outlineLvl w:val="0"/>
        <w:rPr>
          <w:rFonts w:ascii="Angsana New" w:hAnsi="Angsana New"/>
          <w:vanish/>
          <w:sz w:val="30"/>
          <w:szCs w:val="30"/>
          <w:cs/>
        </w:rPr>
      </w:pPr>
    </w:p>
    <w:p w14:paraId="284961F4" w14:textId="3F5F27F1" w:rsidR="00E11652" w:rsidRPr="00F41204" w:rsidRDefault="00CB2B23" w:rsidP="000A54D7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950"/>
        <w:jc w:val="thaiDistribute"/>
        <w:outlineLvl w:val="0"/>
        <w:rPr>
          <w:rFonts w:ascii="Angsana New" w:hAnsi="Angsana New"/>
          <w:sz w:val="30"/>
          <w:szCs w:val="30"/>
        </w:rPr>
      </w:pPr>
      <w:r w:rsidRPr="00F41204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</w:t>
      </w:r>
      <w:r w:rsidRPr="00305551">
        <w:rPr>
          <w:rFonts w:ascii="Angsana New" w:hAnsi="Angsana New"/>
          <w:sz w:val="30"/>
          <w:szCs w:val="30"/>
          <w:cs/>
        </w:rPr>
        <w:t>ของ</w:t>
      </w:r>
      <w:r w:rsidR="00FF5F23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คือ กรรมการผู้จัดการของ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โดยพิจารณาจากผลประกอบการของ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</w:t>
      </w:r>
      <w:r w:rsidRPr="00F41204">
        <w:rPr>
          <w:rFonts w:ascii="Angsana New" w:hAnsi="Angsana New"/>
          <w:sz w:val="30"/>
          <w:szCs w:val="30"/>
          <w:cs/>
        </w:rPr>
        <w:t xml:space="preserve"> ตามกลุ่มของผลิตภัณฑ์</w:t>
      </w:r>
    </w:p>
    <w:p w14:paraId="284961F5" w14:textId="77777777" w:rsidR="008D5DB7" w:rsidRDefault="008D5DB7" w:rsidP="000A54D7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8D5DB7" w:rsidSect="00686504">
          <w:headerReference w:type="default" r:id="rId20"/>
          <w:footerReference w:type="default" r:id="rId21"/>
          <w:pgSz w:w="11907" w:h="16840" w:code="9"/>
          <w:pgMar w:top="691" w:right="1152" w:bottom="576" w:left="1152" w:header="720" w:footer="720" w:gutter="0"/>
          <w:paperSrc w:first="15" w:other="15"/>
          <w:cols w:space="737"/>
          <w:docGrid w:linePitch="299"/>
        </w:sectPr>
      </w:pPr>
    </w:p>
    <w:p w14:paraId="284961F6" w14:textId="57990337" w:rsidR="00FF73FE" w:rsidRPr="006F332D" w:rsidRDefault="00183246" w:rsidP="000A54D7">
      <w:pPr>
        <w:pStyle w:val="ListParagraph"/>
        <w:numPr>
          <w:ilvl w:val="1"/>
          <w:numId w:val="14"/>
        </w:numPr>
        <w:tabs>
          <w:tab w:val="clear" w:pos="680"/>
          <w:tab w:val="left" w:pos="540"/>
        </w:tabs>
        <w:ind w:left="1418" w:hanging="518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6F332D">
        <w:rPr>
          <w:rFonts w:ascii="Angsana New" w:hAnsi="Angsana New"/>
          <w:sz w:val="30"/>
          <w:szCs w:val="30"/>
          <w:cs/>
        </w:rPr>
        <w:lastRenderedPageBreak/>
        <w:t>ข้อมูลทางการเงินจำแนกตามกลุ่มผลิตภัณฑ์ของ</w:t>
      </w: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6F332D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E94163">
        <w:rPr>
          <w:rFonts w:ascii="Angsana New" w:hAnsi="Angsana New"/>
          <w:sz w:val="30"/>
          <w:szCs w:val="30"/>
          <w:cs/>
        </w:rPr>
        <w:t xml:space="preserve">สำหรับปี 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E94163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2567</w:t>
      </w:r>
      <w:r w:rsidRPr="00E94163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2566</w:t>
      </w:r>
      <w:r w:rsidRPr="00E9416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9439E8E" w14:textId="39E102E1" w:rsidR="004720F8" w:rsidRDefault="004720F8" w:rsidP="000A54D7"/>
    <w:tbl>
      <w:tblPr>
        <w:tblStyle w:val="TableGrid"/>
        <w:tblW w:w="14844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107"/>
        <w:gridCol w:w="1865"/>
        <w:gridCol w:w="110"/>
        <w:gridCol w:w="1485"/>
        <w:gridCol w:w="108"/>
        <w:gridCol w:w="1485"/>
        <w:gridCol w:w="108"/>
        <w:gridCol w:w="1485"/>
        <w:gridCol w:w="108"/>
        <w:gridCol w:w="1485"/>
        <w:gridCol w:w="108"/>
        <w:gridCol w:w="1485"/>
        <w:gridCol w:w="108"/>
        <w:gridCol w:w="1490"/>
        <w:gridCol w:w="108"/>
        <w:gridCol w:w="1490"/>
        <w:gridCol w:w="108"/>
        <w:gridCol w:w="1490"/>
        <w:gridCol w:w="111"/>
      </w:tblGrid>
      <w:tr w:rsidR="001A765C" w:rsidRPr="00D24E40" w14:paraId="7B1EA1ED" w14:textId="77777777" w:rsidTr="00FF72C5">
        <w:trPr>
          <w:gridAfter w:val="1"/>
          <w:wAfter w:w="111" w:type="dxa"/>
          <w:trHeight w:val="360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AFEBB" w14:textId="77777777" w:rsidR="0025029A" w:rsidRPr="00D24E40" w:rsidRDefault="0025029A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bookmarkStart w:id="30" w:name="_Hlk146547172"/>
          </w:p>
        </w:tc>
        <w:tc>
          <w:tcPr>
            <w:tcW w:w="127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B2D1E" w14:textId="77777777" w:rsidR="0025029A" w:rsidRPr="00D24E40" w:rsidRDefault="0025029A" w:rsidP="000A54D7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1A765C" w:rsidRPr="00D24E40" w14:paraId="5B862161" w14:textId="77777777" w:rsidTr="00FF72C5">
        <w:trPr>
          <w:gridAfter w:val="1"/>
          <w:wAfter w:w="111" w:type="dxa"/>
          <w:trHeight w:val="360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6EC9E" w14:textId="77777777" w:rsidR="0025029A" w:rsidRPr="00D24E40" w:rsidRDefault="0025029A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05C6B" w14:textId="6BBB4F02" w:rsidR="0025029A" w:rsidRPr="00D24E40" w:rsidRDefault="0025029A" w:rsidP="000A54D7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งบการเงินรวม</w:t>
            </w:r>
          </w:p>
        </w:tc>
      </w:tr>
      <w:tr w:rsidR="001A765C" w:rsidRPr="00D24E40" w14:paraId="29F36A7C" w14:textId="77777777" w:rsidTr="00FF72C5">
        <w:trPr>
          <w:gridAfter w:val="1"/>
          <w:wAfter w:w="111" w:type="dxa"/>
          <w:trHeight w:val="360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5C08" w14:textId="77777777" w:rsidR="0025029A" w:rsidRPr="00D24E40" w:rsidRDefault="0025029A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677ED" w14:textId="485600EF" w:rsidR="0025029A" w:rsidRPr="00D24E40" w:rsidRDefault="007A5401" w:rsidP="000A54D7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9E1AB8">
              <w:rPr>
                <w:sz w:val="24"/>
                <w:cs/>
              </w:rPr>
              <w:t xml:space="preserve">สำหรับปี สิ้นสุดวันที่ </w:t>
            </w:r>
            <w:r>
              <w:rPr>
                <w:sz w:val="24"/>
              </w:rPr>
              <w:t>31</w:t>
            </w:r>
            <w:r w:rsidRPr="009E1AB8">
              <w:rPr>
                <w:sz w:val="24"/>
                <w:cs/>
              </w:rPr>
              <w:t xml:space="preserve"> ธันวาคม </w:t>
            </w:r>
            <w:r>
              <w:rPr>
                <w:sz w:val="24"/>
              </w:rPr>
              <w:t>2567</w:t>
            </w:r>
          </w:p>
        </w:tc>
      </w:tr>
      <w:tr w:rsidR="00A35D08" w:rsidRPr="00D24E40" w14:paraId="07B6E914" w14:textId="77777777" w:rsidTr="00FF72C5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8D10A" w14:textId="77777777" w:rsidR="0025029A" w:rsidRPr="00D24E40" w:rsidRDefault="0025029A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85D19" w14:textId="77777777" w:rsidR="0025029A" w:rsidRPr="00D24E40" w:rsidRDefault="0025029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87AA6" w14:textId="77777777" w:rsidR="0025029A" w:rsidRPr="00D24E40" w:rsidRDefault="0025029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601BA" w14:textId="77777777" w:rsidR="0025029A" w:rsidRPr="00D24E40" w:rsidRDefault="0025029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11ED2B18" w14:textId="77777777" w:rsidR="0025029A" w:rsidRPr="00D24E40" w:rsidRDefault="0025029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AE832" w14:textId="77777777" w:rsidR="0025029A" w:rsidRPr="00D24E40" w:rsidRDefault="0025029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AB403" w14:textId="77777777" w:rsidR="0025029A" w:rsidRDefault="0025029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A689581" w14:textId="77777777" w:rsidR="0025029A" w:rsidRPr="00D24E40" w:rsidRDefault="0025029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C5B78" w14:textId="77777777" w:rsidR="0025029A" w:rsidRDefault="0025029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0B8DC9C3" w14:textId="77777777" w:rsidR="0025029A" w:rsidRPr="00D24E40" w:rsidRDefault="0025029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1F609" w14:textId="77777777" w:rsidR="0025029A" w:rsidRPr="00D24E40" w:rsidRDefault="0025029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69C899F3" w14:textId="77777777" w:rsidR="0025029A" w:rsidRPr="00D24E40" w:rsidRDefault="0025029A" w:rsidP="000A54D7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6E195" w14:textId="77777777" w:rsidR="0025029A" w:rsidRPr="00D24E40" w:rsidRDefault="0025029A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1BC8F6F6" w14:textId="77777777" w:rsidR="0025029A" w:rsidRPr="00D24E40" w:rsidRDefault="0025029A" w:rsidP="000A54D7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A40AA" w:rsidRPr="00D24E40" w14:paraId="19308409" w14:textId="77777777" w:rsidTr="00E8106F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8501A" w14:textId="77777777" w:rsidR="00DA40AA" w:rsidRPr="00024677" w:rsidRDefault="00DA40A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5B2E3" w14:textId="250095A3" w:rsidR="00DA40AA" w:rsidRPr="005440B9" w:rsidRDefault="00DA40AA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907DA">
              <w:rPr>
                <w:rFonts w:ascii="Angsana New" w:hAnsi="Angsana New"/>
                <w:sz w:val="24"/>
                <w:szCs w:val="24"/>
                <w:cs/>
              </w:rPr>
              <w:t>159</w:t>
            </w:r>
            <w:r w:rsidRPr="00B907DA">
              <w:rPr>
                <w:rFonts w:ascii="Angsana New" w:hAnsi="Angsana New"/>
                <w:sz w:val="24"/>
                <w:szCs w:val="24"/>
              </w:rPr>
              <w:t>,</w:t>
            </w:r>
            <w:r w:rsidRPr="00B907DA">
              <w:rPr>
                <w:rFonts w:ascii="Angsana New" w:hAnsi="Angsana New"/>
                <w:sz w:val="24"/>
                <w:szCs w:val="24"/>
                <w:cs/>
              </w:rPr>
              <w:t>316</w:t>
            </w:r>
            <w:r w:rsidRPr="00B907DA">
              <w:rPr>
                <w:rFonts w:ascii="Angsana New" w:hAnsi="Angsana New"/>
                <w:sz w:val="24"/>
                <w:szCs w:val="24"/>
              </w:rPr>
              <w:t>,</w:t>
            </w:r>
            <w:r w:rsidRPr="00B907DA">
              <w:rPr>
                <w:rFonts w:ascii="Angsana New" w:hAnsi="Angsana New"/>
                <w:sz w:val="24"/>
                <w:szCs w:val="24"/>
                <w:cs/>
              </w:rPr>
              <w:t>764.77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C8634" w14:textId="227960DD" w:rsidR="00DA40AA" w:rsidRPr="00024677" w:rsidRDefault="00DA40AA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C4D58">
              <w:rPr>
                <w:rFonts w:ascii="Angsana New" w:hAnsi="Angsana New"/>
                <w:sz w:val="24"/>
                <w:szCs w:val="24"/>
              </w:rPr>
              <w:t xml:space="preserve">  252,933,699.49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56DA2" w14:textId="2585BF2D" w:rsidR="00DA40AA" w:rsidRPr="00024677" w:rsidRDefault="00DA40AA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C4D58">
              <w:rPr>
                <w:rFonts w:ascii="Angsana New" w:hAnsi="Angsana New"/>
                <w:sz w:val="24"/>
                <w:szCs w:val="24"/>
              </w:rPr>
              <w:t xml:space="preserve">  214,033,131.16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B932D" w14:textId="1703E05D" w:rsidR="00DA40AA" w:rsidRPr="00024677" w:rsidRDefault="00DA40AA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C4D58">
              <w:rPr>
                <w:rFonts w:ascii="Angsana New" w:hAnsi="Angsana New"/>
                <w:sz w:val="24"/>
                <w:szCs w:val="24"/>
              </w:rPr>
              <w:t xml:space="preserve">   99,181,162.50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A0F72" w14:textId="0AC32069" w:rsidR="00DA40AA" w:rsidRPr="00024677" w:rsidRDefault="00DA40AA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C4D58">
              <w:rPr>
                <w:rFonts w:ascii="Angsana New" w:hAnsi="Angsana New"/>
                <w:sz w:val="24"/>
                <w:szCs w:val="24"/>
              </w:rPr>
              <w:t xml:space="preserve">   20,939,934.36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F6A0B" w14:textId="7ABF20B3" w:rsidR="00DA40AA" w:rsidRPr="00024677" w:rsidRDefault="00DA40AA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C4D58">
              <w:rPr>
                <w:rFonts w:ascii="Angsana New" w:hAnsi="Angsana New"/>
                <w:sz w:val="24"/>
                <w:szCs w:val="24"/>
              </w:rPr>
              <w:t xml:space="preserve">     58,448,477.92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41BD5" w14:textId="11567AF3" w:rsidR="00DA40AA" w:rsidRPr="00024677" w:rsidRDefault="00DA40AA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7802FB">
              <w:rPr>
                <w:rFonts w:ascii="Angsana New" w:hAnsi="Angsana New"/>
                <w:sz w:val="24"/>
                <w:szCs w:val="24"/>
                <w:cs/>
              </w:rPr>
              <w:t>190</w:t>
            </w:r>
            <w:r w:rsidRPr="007802FB">
              <w:rPr>
                <w:rFonts w:ascii="Angsana New" w:hAnsi="Angsana New"/>
                <w:sz w:val="24"/>
                <w:szCs w:val="24"/>
              </w:rPr>
              <w:t>,</w:t>
            </w:r>
            <w:r w:rsidRPr="007802FB">
              <w:rPr>
                <w:rFonts w:ascii="Angsana New" w:hAnsi="Angsana New"/>
                <w:sz w:val="24"/>
                <w:szCs w:val="24"/>
                <w:cs/>
              </w:rPr>
              <w:t>753.93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CB38A" w14:textId="3DB782EF" w:rsidR="00DA40AA" w:rsidRPr="00024677" w:rsidRDefault="00DA40AA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7802FB">
              <w:rPr>
                <w:rFonts w:ascii="Angsana New" w:hAnsi="Angsana New"/>
                <w:sz w:val="24"/>
                <w:szCs w:val="24"/>
                <w:cs/>
              </w:rPr>
              <w:t>805</w:t>
            </w:r>
            <w:r w:rsidRPr="007802FB">
              <w:rPr>
                <w:rFonts w:ascii="Angsana New" w:hAnsi="Angsana New"/>
                <w:sz w:val="24"/>
                <w:szCs w:val="24"/>
              </w:rPr>
              <w:t>,</w:t>
            </w:r>
            <w:r w:rsidRPr="007802FB">
              <w:rPr>
                <w:rFonts w:ascii="Angsana New" w:hAnsi="Angsana New"/>
                <w:sz w:val="24"/>
                <w:szCs w:val="24"/>
                <w:cs/>
              </w:rPr>
              <w:t>043</w:t>
            </w:r>
            <w:r w:rsidRPr="007802FB">
              <w:rPr>
                <w:rFonts w:ascii="Angsana New" w:hAnsi="Angsana New"/>
                <w:sz w:val="24"/>
                <w:szCs w:val="24"/>
              </w:rPr>
              <w:t>,</w:t>
            </w:r>
            <w:r w:rsidRPr="007802FB">
              <w:rPr>
                <w:rFonts w:ascii="Angsana New" w:hAnsi="Angsana New"/>
                <w:sz w:val="24"/>
                <w:szCs w:val="24"/>
                <w:cs/>
              </w:rPr>
              <w:t>924.13</w:t>
            </w:r>
          </w:p>
        </w:tc>
      </w:tr>
      <w:tr w:rsidR="00FB4FEF" w:rsidRPr="00D24E40" w14:paraId="1BE8F3D0" w14:textId="77777777" w:rsidTr="00E8106F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60B02" w14:textId="77777777" w:rsidR="00FB4FEF" w:rsidRPr="00D24E40" w:rsidRDefault="00FB4FEF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13F58" w14:textId="258B41E6" w:rsidR="00FB4FEF" w:rsidRPr="00D24E40" w:rsidRDefault="007255E4" w:rsidP="000A54D7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7255E4">
              <w:rPr>
                <w:rFonts w:ascii="Angsana New" w:hAnsi="Angsana New"/>
                <w:sz w:val="24"/>
                <w:szCs w:val="24"/>
              </w:rPr>
              <w:t>(121,465,046.35)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7D0EF" w14:textId="4C9F44FF" w:rsidR="00FB4FEF" w:rsidRPr="00D24E40" w:rsidRDefault="00FB4FEF" w:rsidP="000A54D7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B4FEF">
              <w:rPr>
                <w:rFonts w:ascii="Angsana New" w:hAnsi="Angsana New"/>
                <w:sz w:val="24"/>
                <w:szCs w:val="24"/>
              </w:rPr>
              <w:t xml:space="preserve">  (178,</w:t>
            </w:r>
            <w:r w:rsidR="007255E4" w:rsidRPr="00F93A25">
              <w:rPr>
                <w:rFonts w:ascii="Angsana New" w:hAnsi="Angsana New"/>
                <w:sz w:val="24"/>
                <w:szCs w:val="24"/>
              </w:rPr>
              <w:t>000,888</w:t>
            </w:r>
            <w:r w:rsidR="007255E4" w:rsidRPr="00F93A2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7255E4" w:rsidRPr="00F93A25">
              <w:rPr>
                <w:rFonts w:ascii="Angsana New" w:hAnsi="Angsana New"/>
                <w:sz w:val="24"/>
                <w:szCs w:val="24"/>
              </w:rPr>
              <w:t>97</w:t>
            </w:r>
            <w:r w:rsidRPr="00FB4FE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742FB" w14:textId="0D6E756C" w:rsidR="00FB4FEF" w:rsidRPr="00D24E40" w:rsidRDefault="007255E4" w:rsidP="000A54D7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93A25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C01932">
              <w:rPr>
                <w:rFonts w:ascii="Angsana New" w:hAnsi="Angsana New"/>
                <w:sz w:val="24"/>
                <w:szCs w:val="24"/>
                <w:cs/>
              </w:rPr>
              <w:t xml:space="preserve"> (155</w:t>
            </w:r>
            <w:r w:rsidRPr="00C01932">
              <w:rPr>
                <w:rFonts w:ascii="Angsana New" w:hAnsi="Angsana New"/>
                <w:sz w:val="24"/>
                <w:szCs w:val="24"/>
              </w:rPr>
              <w:t>,</w:t>
            </w:r>
            <w:r w:rsidRPr="00C01932">
              <w:rPr>
                <w:rFonts w:ascii="Angsana New" w:hAnsi="Angsana New"/>
                <w:sz w:val="24"/>
                <w:szCs w:val="24"/>
                <w:cs/>
              </w:rPr>
              <w:t>592</w:t>
            </w:r>
            <w:r w:rsidRPr="00C01932">
              <w:rPr>
                <w:rFonts w:ascii="Angsana New" w:hAnsi="Angsana New"/>
                <w:sz w:val="24"/>
                <w:szCs w:val="24"/>
              </w:rPr>
              <w:t>,</w:t>
            </w:r>
            <w:r w:rsidRPr="00C01932">
              <w:rPr>
                <w:rFonts w:ascii="Angsana New" w:hAnsi="Angsana New"/>
                <w:sz w:val="24"/>
                <w:szCs w:val="24"/>
                <w:cs/>
              </w:rPr>
              <w:t>448.55)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16F13" w14:textId="249FE883" w:rsidR="00FB4FEF" w:rsidRPr="00D24E40" w:rsidRDefault="00FB4FEF" w:rsidP="000A54D7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B4FEF">
              <w:rPr>
                <w:rFonts w:ascii="Angsana New" w:hAnsi="Angsana New"/>
                <w:sz w:val="24"/>
                <w:szCs w:val="24"/>
              </w:rPr>
              <w:t xml:space="preserve">  (73,</w:t>
            </w:r>
            <w:r w:rsidR="007255E4" w:rsidRPr="00F93A25">
              <w:rPr>
                <w:rFonts w:ascii="Angsana New" w:hAnsi="Angsana New"/>
                <w:sz w:val="24"/>
                <w:szCs w:val="24"/>
              </w:rPr>
              <w:t>726,060</w:t>
            </w:r>
            <w:r w:rsidR="007255E4" w:rsidRPr="00F93A2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7255E4" w:rsidRPr="00F93A25">
              <w:rPr>
                <w:rFonts w:ascii="Angsana New" w:hAnsi="Angsana New"/>
                <w:sz w:val="24"/>
                <w:szCs w:val="24"/>
              </w:rPr>
              <w:t>11</w:t>
            </w:r>
            <w:r w:rsidRPr="00FB4FE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F0837" w14:textId="2B5B1A2D" w:rsidR="00FB4FEF" w:rsidRPr="00D24E40" w:rsidRDefault="00FB4FEF" w:rsidP="000A54D7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B4FEF">
              <w:rPr>
                <w:rFonts w:ascii="Angsana New" w:hAnsi="Angsana New"/>
                <w:sz w:val="24"/>
                <w:szCs w:val="24"/>
              </w:rPr>
              <w:t xml:space="preserve">  (13,</w:t>
            </w:r>
            <w:r w:rsidR="007255E4" w:rsidRPr="00F93A25">
              <w:rPr>
                <w:rFonts w:ascii="Angsana New" w:hAnsi="Angsana New"/>
                <w:sz w:val="24"/>
                <w:szCs w:val="24"/>
              </w:rPr>
              <w:t>897,460</w:t>
            </w:r>
            <w:r w:rsidR="007255E4" w:rsidRPr="00F93A2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7255E4" w:rsidRPr="00F93A25">
              <w:rPr>
                <w:rFonts w:ascii="Angsana New" w:hAnsi="Angsana New"/>
                <w:sz w:val="24"/>
                <w:szCs w:val="24"/>
              </w:rPr>
              <w:t>28</w:t>
            </w:r>
            <w:r w:rsidRPr="00FB4FE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AF76D" w14:textId="096248CF" w:rsidR="00FB4FEF" w:rsidRPr="00D24E40" w:rsidRDefault="00FB4FEF" w:rsidP="000A54D7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B4FEF">
              <w:rPr>
                <w:rFonts w:ascii="Angsana New" w:hAnsi="Angsana New"/>
                <w:sz w:val="24"/>
                <w:szCs w:val="24"/>
              </w:rPr>
              <w:t xml:space="preserve">  (40,</w:t>
            </w:r>
            <w:r w:rsidR="007255E4" w:rsidRPr="00F93A25">
              <w:rPr>
                <w:rFonts w:ascii="Angsana New" w:hAnsi="Angsana New"/>
                <w:sz w:val="24"/>
                <w:szCs w:val="24"/>
              </w:rPr>
              <w:t>216,899</w:t>
            </w:r>
            <w:r w:rsidR="007255E4" w:rsidRPr="00F93A2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7255E4" w:rsidRPr="00F93A25">
              <w:rPr>
                <w:rFonts w:ascii="Angsana New" w:hAnsi="Angsana New"/>
                <w:sz w:val="24"/>
                <w:szCs w:val="24"/>
              </w:rPr>
              <w:t>67</w:t>
            </w:r>
            <w:r w:rsidRPr="00FB4FE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2FB71" w14:textId="2BE372D6" w:rsidR="00FB4FEF" w:rsidRPr="00D24E40" w:rsidRDefault="007259D3" w:rsidP="00AE3E3A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51F27" w14:textId="0C6907BA" w:rsidR="00FB4FEF" w:rsidRPr="00D24E40" w:rsidRDefault="005402FD" w:rsidP="000A54D7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5402FD">
              <w:rPr>
                <w:rFonts w:ascii="Angsana New" w:hAnsi="Angsana New"/>
                <w:sz w:val="24"/>
                <w:szCs w:val="24"/>
              </w:rPr>
              <w:t>582,</w:t>
            </w:r>
            <w:r w:rsidR="00225CCD" w:rsidRPr="00225CCD">
              <w:rPr>
                <w:rFonts w:ascii="Angsana New" w:hAnsi="Angsana New"/>
                <w:sz w:val="24"/>
                <w:szCs w:val="24"/>
                <w:cs/>
              </w:rPr>
              <w:t>898</w:t>
            </w:r>
            <w:r w:rsidR="00225CCD" w:rsidRPr="00225CCD">
              <w:rPr>
                <w:rFonts w:ascii="Angsana New" w:hAnsi="Angsana New"/>
                <w:sz w:val="24"/>
                <w:szCs w:val="24"/>
              </w:rPr>
              <w:t>,</w:t>
            </w:r>
            <w:r w:rsidR="00225CCD" w:rsidRPr="00225CCD">
              <w:rPr>
                <w:rFonts w:ascii="Angsana New" w:hAnsi="Angsana New"/>
                <w:sz w:val="24"/>
                <w:szCs w:val="24"/>
                <w:cs/>
              </w:rPr>
              <w:t>803.93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EF07EA" w:rsidRPr="00D24E40" w14:paraId="63BB1EB5" w14:textId="77777777" w:rsidTr="00E8106F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E2177" w14:textId="77777777" w:rsidR="00EF07EA" w:rsidRPr="00D24E40" w:rsidRDefault="00EF07EA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6C732" w14:textId="36C99ABB" w:rsidR="00EF07EA" w:rsidRPr="00D24E40" w:rsidRDefault="00225CCD" w:rsidP="000A54D7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25CCD">
              <w:rPr>
                <w:rFonts w:ascii="Angsana New" w:hAnsi="Angsana New"/>
                <w:sz w:val="24"/>
                <w:szCs w:val="24"/>
              </w:rPr>
              <w:t>37,851,718.42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49165" w14:textId="1A947694" w:rsidR="00EF07EA" w:rsidRPr="00D24E40" w:rsidRDefault="007255E4" w:rsidP="000A54D7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D1846">
              <w:rPr>
                <w:rFonts w:ascii="Angsana New" w:hAnsi="Angsana New"/>
                <w:sz w:val="24"/>
                <w:szCs w:val="24"/>
              </w:rPr>
              <w:t>74,932,810</w:t>
            </w:r>
            <w:r w:rsidRPr="003D184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D1846"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AAD6E" w14:textId="27A88144" w:rsidR="00EF07EA" w:rsidRPr="00D24E40" w:rsidRDefault="007255E4" w:rsidP="000A54D7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3D1846">
              <w:rPr>
                <w:rFonts w:ascii="Angsana New" w:hAnsi="Angsana New"/>
                <w:sz w:val="24"/>
                <w:szCs w:val="24"/>
              </w:rPr>
              <w:t>58,440,682</w:t>
            </w:r>
            <w:r w:rsidRPr="003D184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D1846"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C115A" w14:textId="25D76492" w:rsidR="00EF07EA" w:rsidRPr="00D24E40" w:rsidRDefault="007255E4" w:rsidP="000A54D7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D1846">
              <w:rPr>
                <w:rFonts w:ascii="Angsana New" w:hAnsi="Angsana New"/>
                <w:sz w:val="24"/>
                <w:szCs w:val="24"/>
              </w:rPr>
              <w:t>25,455,102</w:t>
            </w:r>
            <w:r w:rsidRPr="003D184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D1846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292F8" w14:textId="702F5AE6" w:rsidR="00EF07EA" w:rsidRPr="00D24E40" w:rsidRDefault="007255E4" w:rsidP="000A54D7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D1846">
              <w:rPr>
                <w:rFonts w:ascii="Angsana New" w:hAnsi="Angsana New"/>
                <w:sz w:val="24"/>
                <w:szCs w:val="24"/>
              </w:rPr>
              <w:t>7,042,474</w:t>
            </w:r>
            <w:r w:rsidRPr="003D184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D1846">
              <w:rPr>
                <w:rFonts w:ascii="Angsana New" w:hAnsi="Angsana New"/>
                <w:sz w:val="24"/>
                <w:szCs w:val="24"/>
              </w:rPr>
              <w:t>08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D15CD" w14:textId="344230CC" w:rsidR="00EF07EA" w:rsidRPr="00D24E40" w:rsidRDefault="007255E4" w:rsidP="000A54D7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D1846">
              <w:rPr>
                <w:rFonts w:ascii="Angsana New" w:hAnsi="Angsana New"/>
                <w:sz w:val="24"/>
                <w:szCs w:val="24"/>
              </w:rPr>
              <w:t>18,231,578</w:t>
            </w:r>
            <w:r w:rsidRPr="003D184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D1846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A2DEA" w14:textId="065C4D29" w:rsidR="00EF07EA" w:rsidRPr="00D24E40" w:rsidRDefault="00EF07EA" w:rsidP="00AE3E3A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EF07EA">
              <w:rPr>
                <w:rFonts w:ascii="Angsana New" w:hAnsi="Angsana New"/>
                <w:sz w:val="24"/>
                <w:szCs w:val="24"/>
              </w:rPr>
              <w:t>190,753.93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05F0C" w14:textId="789DF7B3" w:rsidR="00EF07EA" w:rsidRPr="00D24E40" w:rsidRDefault="00225CCD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25CCD">
              <w:rPr>
                <w:rFonts w:ascii="Angsana New" w:hAnsi="Angsana New"/>
                <w:sz w:val="24"/>
                <w:szCs w:val="24"/>
                <w:cs/>
              </w:rPr>
              <w:t>222</w:t>
            </w:r>
            <w:r w:rsidRPr="00225CCD">
              <w:rPr>
                <w:rFonts w:ascii="Angsana New" w:hAnsi="Angsana New"/>
                <w:sz w:val="24"/>
                <w:szCs w:val="24"/>
              </w:rPr>
              <w:t>,</w:t>
            </w:r>
            <w:r w:rsidRPr="00225CCD">
              <w:rPr>
                <w:rFonts w:ascii="Angsana New" w:hAnsi="Angsana New"/>
                <w:sz w:val="24"/>
                <w:szCs w:val="24"/>
                <w:cs/>
              </w:rPr>
              <w:t>145</w:t>
            </w:r>
            <w:r w:rsidRPr="00225CCD">
              <w:rPr>
                <w:rFonts w:ascii="Angsana New" w:hAnsi="Angsana New"/>
                <w:sz w:val="24"/>
                <w:szCs w:val="24"/>
              </w:rPr>
              <w:t>,</w:t>
            </w:r>
            <w:r w:rsidRPr="00225CCD">
              <w:rPr>
                <w:rFonts w:ascii="Angsana New" w:hAnsi="Angsana New"/>
                <w:sz w:val="24"/>
                <w:szCs w:val="24"/>
                <w:cs/>
              </w:rPr>
              <w:t>120.20</w:t>
            </w:r>
          </w:p>
        </w:tc>
      </w:tr>
      <w:tr w:rsidR="00A35D08" w:rsidRPr="00D24E40" w14:paraId="6B025419" w14:textId="77777777" w:rsidTr="00E8106F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5ED4F" w14:textId="77777777" w:rsidR="00BE59E9" w:rsidRPr="00D24E40" w:rsidRDefault="00BE59E9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DA439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20536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EAEAD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FF650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9689A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EBA6F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2E9AC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B51EA" w14:textId="22F4D218" w:rsidR="00BE59E9" w:rsidRPr="00D24E40" w:rsidRDefault="008A5382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A538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8A5382">
              <w:rPr>
                <w:rFonts w:ascii="Angsana New" w:hAnsi="Angsana New"/>
                <w:sz w:val="24"/>
                <w:szCs w:val="24"/>
              </w:rPr>
              <w:t>,</w:t>
            </w:r>
            <w:r w:rsidRPr="008A5382">
              <w:rPr>
                <w:rFonts w:ascii="Angsana New" w:hAnsi="Angsana New"/>
                <w:sz w:val="24"/>
                <w:szCs w:val="24"/>
                <w:cs/>
              </w:rPr>
              <w:t>850</w:t>
            </w:r>
            <w:r w:rsidRPr="008A5382">
              <w:rPr>
                <w:rFonts w:ascii="Angsana New" w:hAnsi="Angsana New"/>
                <w:sz w:val="24"/>
                <w:szCs w:val="24"/>
              </w:rPr>
              <w:t>,</w:t>
            </w:r>
            <w:r w:rsidRPr="008A5382">
              <w:rPr>
                <w:rFonts w:ascii="Angsana New" w:hAnsi="Angsana New"/>
                <w:sz w:val="24"/>
                <w:szCs w:val="24"/>
                <w:cs/>
              </w:rPr>
              <w:t>764.55</w:t>
            </w:r>
          </w:p>
        </w:tc>
      </w:tr>
      <w:tr w:rsidR="00471655" w:rsidRPr="00A76AAC" w14:paraId="19CCEB89" w14:textId="77777777" w:rsidTr="00E8106F">
        <w:trPr>
          <w:gridAfter w:val="1"/>
          <w:wAfter w:w="111" w:type="dxa"/>
          <w:trHeight w:val="288"/>
        </w:trPr>
        <w:tc>
          <w:tcPr>
            <w:tcW w:w="3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D0CB8" w14:textId="4EF039E5" w:rsidR="00E2748A" w:rsidRPr="002F1C04" w:rsidRDefault="00EF07EA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</w:t>
            </w:r>
            <w:proofErr w:type="spellStart"/>
            <w:r w:rsidR="00A211FF" w:rsidRPr="00A321E4">
              <w:rPr>
                <w:rFonts w:ascii="Angsana New" w:hAnsi="Angsana New"/>
                <w:color w:val="000000"/>
                <w:sz w:val="24"/>
                <w:szCs w:val="24"/>
              </w:rPr>
              <w:t>จากการวัดมูลค่าตราสารอนุพันธ์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DD0B4" w14:textId="77777777" w:rsidR="00E2748A" w:rsidRPr="00D24E40" w:rsidRDefault="00E2748A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C4568" w14:textId="77777777" w:rsidR="00E2748A" w:rsidRPr="00D24E40" w:rsidRDefault="00E2748A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F9394" w14:textId="77777777" w:rsidR="00E2748A" w:rsidRPr="00D24E40" w:rsidRDefault="00E2748A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D64B8" w14:textId="77777777" w:rsidR="00E2748A" w:rsidRPr="00D24E40" w:rsidRDefault="00E2748A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D930D" w14:textId="77777777" w:rsidR="00E2748A" w:rsidRPr="00D24E40" w:rsidRDefault="00E2748A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F3A01" w14:textId="77777777" w:rsidR="00E2748A" w:rsidRPr="005440B9" w:rsidRDefault="00E2748A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121DD" w14:textId="1F9D11E4" w:rsidR="00E2748A" w:rsidRPr="000F551E" w:rsidRDefault="00D6199C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6199C">
              <w:rPr>
                <w:rFonts w:ascii="Angsana New" w:hAnsi="Angsana New"/>
                <w:sz w:val="24"/>
                <w:szCs w:val="24"/>
                <w:cs/>
              </w:rPr>
              <w:t>809</w:t>
            </w:r>
            <w:r w:rsidRPr="00D6199C">
              <w:rPr>
                <w:rFonts w:ascii="Angsana New" w:hAnsi="Angsana New"/>
                <w:sz w:val="24"/>
                <w:szCs w:val="24"/>
              </w:rPr>
              <w:t>,</w:t>
            </w:r>
            <w:r w:rsidRPr="00D6199C">
              <w:rPr>
                <w:rFonts w:ascii="Angsana New" w:hAnsi="Angsana New"/>
                <w:sz w:val="24"/>
                <w:szCs w:val="24"/>
                <w:cs/>
              </w:rPr>
              <w:t>395.56</w:t>
            </w:r>
          </w:p>
        </w:tc>
      </w:tr>
      <w:tr w:rsidR="00A35D08" w:rsidRPr="00D24E40" w14:paraId="4FB4B42D" w14:textId="77777777" w:rsidTr="00E8106F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4AED9" w14:textId="77777777" w:rsidR="00BE59E9" w:rsidRPr="00D24E40" w:rsidRDefault="00BE59E9" w:rsidP="000A54D7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  <w:proofErr w:type="spellEnd"/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4B0FE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6EB45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C9E98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CEF9B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0E49B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EB2DF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1076E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6C874" w14:textId="0FDA3682" w:rsidR="00BE59E9" w:rsidRPr="00D24E40" w:rsidRDefault="007758DF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7758DF">
              <w:rPr>
                <w:rFonts w:ascii="Angsana New" w:hAnsi="Angsana New"/>
                <w:sz w:val="24"/>
                <w:szCs w:val="24"/>
                <w:cs/>
              </w:rPr>
              <w:t>(83</w:t>
            </w:r>
            <w:r w:rsidRPr="007758DF">
              <w:rPr>
                <w:rFonts w:ascii="Angsana New" w:hAnsi="Angsana New"/>
                <w:sz w:val="24"/>
                <w:szCs w:val="24"/>
              </w:rPr>
              <w:t>,</w:t>
            </w:r>
            <w:r w:rsidRPr="007758DF">
              <w:rPr>
                <w:rFonts w:ascii="Angsana New" w:hAnsi="Angsana New"/>
                <w:sz w:val="24"/>
                <w:szCs w:val="24"/>
                <w:cs/>
              </w:rPr>
              <w:t>675</w:t>
            </w:r>
            <w:r w:rsidRPr="007758DF">
              <w:rPr>
                <w:rFonts w:ascii="Angsana New" w:hAnsi="Angsana New"/>
                <w:sz w:val="24"/>
                <w:szCs w:val="24"/>
              </w:rPr>
              <w:t>,</w:t>
            </w:r>
            <w:r w:rsidRPr="007758DF">
              <w:rPr>
                <w:rFonts w:ascii="Angsana New" w:hAnsi="Angsana New"/>
                <w:sz w:val="24"/>
                <w:szCs w:val="24"/>
                <w:cs/>
              </w:rPr>
              <w:t>080.04)</w:t>
            </w:r>
          </w:p>
        </w:tc>
      </w:tr>
      <w:tr w:rsidR="00927B5B" w:rsidRPr="00D24E40" w14:paraId="185BCB43" w14:textId="77777777" w:rsidTr="00811A1F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103DD" w14:textId="77777777" w:rsidR="00927B5B" w:rsidRPr="00D24E40" w:rsidRDefault="00927B5B" w:rsidP="00927B5B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E31D1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9F46B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2905F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9951A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A0BBF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15741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D53A6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EC4AB" w14:textId="5AD91E89" w:rsidR="00927B5B" w:rsidRPr="00927B5B" w:rsidRDefault="00927B5B" w:rsidP="00927B5B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27B5B">
              <w:rPr>
                <w:rFonts w:ascii="Angsana New" w:hAnsi="Angsana New"/>
                <w:sz w:val="24"/>
                <w:szCs w:val="24"/>
                <w:cs/>
              </w:rPr>
              <w:t>(90</w:t>
            </w:r>
            <w:r w:rsidRPr="00927B5B">
              <w:rPr>
                <w:rFonts w:ascii="Angsana New" w:hAnsi="Angsana New"/>
                <w:sz w:val="24"/>
                <w:szCs w:val="24"/>
              </w:rPr>
              <w:t>,</w:t>
            </w:r>
            <w:r w:rsidRPr="00927B5B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927B5B">
              <w:rPr>
                <w:rFonts w:ascii="Angsana New" w:hAnsi="Angsana New" w:hint="cs"/>
                <w:sz w:val="24"/>
                <w:szCs w:val="24"/>
                <w:cs/>
              </w:rPr>
              <w:t>51</w:t>
            </w:r>
            <w:r w:rsidRPr="00927B5B">
              <w:rPr>
                <w:rFonts w:ascii="Angsana New" w:hAnsi="Angsana New"/>
                <w:sz w:val="24"/>
                <w:szCs w:val="24"/>
              </w:rPr>
              <w:t>,</w:t>
            </w:r>
            <w:r w:rsidRPr="00927B5B">
              <w:rPr>
                <w:rFonts w:ascii="Angsana New" w:hAnsi="Angsana New" w:hint="cs"/>
                <w:sz w:val="24"/>
                <w:szCs w:val="24"/>
                <w:cs/>
              </w:rPr>
              <w:t>298.38</w:t>
            </w:r>
            <w:r w:rsidRPr="00927B5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27B5B" w:rsidRPr="00D24E40" w14:paraId="2D4BED3D" w14:textId="77777777" w:rsidTr="00811A1F">
        <w:trPr>
          <w:gridAfter w:val="1"/>
          <w:wAfter w:w="111" w:type="dxa"/>
          <w:trHeight w:val="288"/>
        </w:trPr>
        <w:tc>
          <w:tcPr>
            <w:tcW w:w="3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A3C04" w14:textId="317A2F3C" w:rsidR="00927B5B" w:rsidRPr="002F1C04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</w:t>
            </w: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จากกิจกรรมดำเนินงาน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D2478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CE037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288E8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AE77B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EF9D5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310EF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D7AC7" w14:textId="2A791F3C" w:rsidR="00927B5B" w:rsidRPr="00927B5B" w:rsidRDefault="00927B5B" w:rsidP="00927B5B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27B5B">
              <w:rPr>
                <w:rFonts w:ascii="Angsana New" w:hAnsi="Angsana New"/>
                <w:sz w:val="24"/>
                <w:szCs w:val="24"/>
                <w:cs/>
              </w:rPr>
              <w:t>52</w:t>
            </w:r>
            <w:r w:rsidRPr="00927B5B">
              <w:rPr>
                <w:rFonts w:ascii="Angsana New" w:hAnsi="Angsana New"/>
                <w:sz w:val="24"/>
                <w:szCs w:val="24"/>
              </w:rPr>
              <w:t>,</w:t>
            </w:r>
            <w:r w:rsidR="00670C34" w:rsidRPr="00670C34">
              <w:rPr>
                <w:rFonts w:ascii="Angsana New" w:hAnsi="Angsana New"/>
                <w:sz w:val="24"/>
                <w:szCs w:val="24"/>
                <w:cs/>
              </w:rPr>
              <w:t>478</w:t>
            </w:r>
            <w:r w:rsidR="00670C34" w:rsidRPr="00670C34">
              <w:rPr>
                <w:rFonts w:ascii="Angsana New" w:hAnsi="Angsana New"/>
                <w:sz w:val="24"/>
                <w:szCs w:val="24"/>
              </w:rPr>
              <w:t>,</w:t>
            </w:r>
            <w:r w:rsidR="00670C34" w:rsidRPr="00670C34">
              <w:rPr>
                <w:rFonts w:ascii="Angsana New" w:hAnsi="Angsana New"/>
                <w:sz w:val="24"/>
                <w:szCs w:val="24"/>
                <w:cs/>
              </w:rPr>
              <w:t>901</w:t>
            </w:r>
            <w:r w:rsidRPr="00927B5B">
              <w:rPr>
                <w:rFonts w:ascii="Angsana New" w:hAnsi="Angsana New"/>
                <w:sz w:val="24"/>
                <w:szCs w:val="24"/>
                <w:cs/>
              </w:rPr>
              <w:t>.89</w:t>
            </w:r>
          </w:p>
        </w:tc>
      </w:tr>
      <w:tr w:rsidR="00927B5B" w:rsidRPr="00D24E40" w14:paraId="26F4F2C0" w14:textId="77777777" w:rsidTr="00E8106F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8FD2F" w14:textId="77777777" w:rsidR="00927B5B" w:rsidRPr="00D24E40" w:rsidRDefault="00927B5B" w:rsidP="00927B5B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5E93A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11C80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F50CF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C0E35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9EE81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FB065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ECAE3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A4925" w14:textId="70764D3B" w:rsidR="00927B5B" w:rsidRPr="00927B5B" w:rsidRDefault="00927B5B" w:rsidP="00927B5B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27B5B">
              <w:rPr>
                <w:rFonts w:ascii="Angsana New" w:hAnsi="Angsana New"/>
                <w:sz w:val="24"/>
                <w:szCs w:val="24"/>
                <w:cs/>
              </w:rPr>
              <w:t>537</w:t>
            </w:r>
            <w:r w:rsidRPr="00927B5B">
              <w:rPr>
                <w:rFonts w:ascii="Angsana New" w:hAnsi="Angsana New"/>
                <w:sz w:val="24"/>
                <w:szCs w:val="24"/>
              </w:rPr>
              <w:t>,</w:t>
            </w:r>
            <w:r w:rsidRPr="00927B5B">
              <w:rPr>
                <w:rFonts w:ascii="Angsana New" w:hAnsi="Angsana New"/>
                <w:sz w:val="24"/>
                <w:szCs w:val="24"/>
                <w:cs/>
              </w:rPr>
              <w:t>675.41</w:t>
            </w:r>
          </w:p>
        </w:tc>
      </w:tr>
      <w:tr w:rsidR="00927B5B" w:rsidRPr="00D24E40" w14:paraId="31E40423" w14:textId="77777777" w:rsidTr="00E8106F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16F37" w14:textId="77777777" w:rsidR="00927B5B" w:rsidRPr="00D24E40" w:rsidRDefault="00927B5B" w:rsidP="00927B5B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4650D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575EB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99C2E" w14:textId="77777777" w:rsidR="00927B5B" w:rsidRPr="006C3EF4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94217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93ABB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EF19F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84ADB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CBB8E" w14:textId="46E20D27" w:rsidR="00927B5B" w:rsidRPr="00927B5B" w:rsidRDefault="00927B5B" w:rsidP="00927B5B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27B5B">
              <w:rPr>
                <w:rFonts w:ascii="Angsana New" w:hAnsi="Angsana New"/>
                <w:sz w:val="24"/>
                <w:szCs w:val="24"/>
                <w:cs/>
              </w:rPr>
              <w:t>(7</w:t>
            </w:r>
            <w:r w:rsidRPr="00927B5B">
              <w:rPr>
                <w:rFonts w:ascii="Angsana New" w:hAnsi="Angsana New"/>
                <w:sz w:val="24"/>
                <w:szCs w:val="24"/>
              </w:rPr>
              <w:t>,</w:t>
            </w:r>
            <w:r w:rsidRPr="00927B5B">
              <w:rPr>
                <w:rFonts w:ascii="Angsana New" w:hAnsi="Angsana New"/>
                <w:sz w:val="24"/>
                <w:szCs w:val="24"/>
                <w:cs/>
              </w:rPr>
              <w:t>399</w:t>
            </w:r>
            <w:r w:rsidRPr="00927B5B">
              <w:rPr>
                <w:rFonts w:ascii="Angsana New" w:hAnsi="Angsana New"/>
                <w:sz w:val="24"/>
                <w:szCs w:val="24"/>
              </w:rPr>
              <w:t>,</w:t>
            </w:r>
            <w:r w:rsidRPr="00927B5B">
              <w:rPr>
                <w:rFonts w:ascii="Angsana New" w:hAnsi="Angsana New"/>
                <w:sz w:val="24"/>
                <w:szCs w:val="24"/>
                <w:cs/>
              </w:rPr>
              <w:t>461.64)</w:t>
            </w:r>
          </w:p>
        </w:tc>
      </w:tr>
      <w:tr w:rsidR="00927B5B" w:rsidRPr="00D24E40" w14:paraId="60E4C9BD" w14:textId="77777777" w:rsidTr="00811A1F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F8C7B" w14:textId="16E60DCD" w:rsidR="00927B5B" w:rsidRPr="00D24E40" w:rsidRDefault="00927B5B" w:rsidP="00927B5B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</w:t>
            </w: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D1564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A547B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79A2B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25941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7198F" w14:textId="77777777" w:rsidR="00927B5B" w:rsidRPr="006C3EF4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C6208" w14:textId="77777777" w:rsidR="00927B5B" w:rsidRPr="006C3EF4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9BA01" w14:textId="77777777" w:rsidR="00927B5B" w:rsidRPr="006C3EF4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17DD3" w14:textId="736D7383" w:rsidR="00927B5B" w:rsidRPr="00927B5B" w:rsidRDefault="00927B5B" w:rsidP="00927B5B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27B5B">
              <w:rPr>
                <w:rFonts w:ascii="Angsana New" w:hAnsi="Angsana New"/>
                <w:sz w:val="24"/>
                <w:szCs w:val="24"/>
                <w:cs/>
              </w:rPr>
              <w:t>45</w:t>
            </w:r>
            <w:r w:rsidRPr="00927B5B">
              <w:rPr>
                <w:rFonts w:ascii="Angsana New" w:hAnsi="Angsana New"/>
                <w:sz w:val="24"/>
                <w:szCs w:val="24"/>
              </w:rPr>
              <w:t>,</w:t>
            </w:r>
            <w:r w:rsidRPr="00927B5B">
              <w:rPr>
                <w:rFonts w:ascii="Angsana New" w:hAnsi="Angsana New"/>
                <w:sz w:val="24"/>
                <w:szCs w:val="24"/>
                <w:cs/>
              </w:rPr>
              <w:t>61</w:t>
            </w:r>
            <w:r w:rsidRPr="00927B5B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927B5B">
              <w:rPr>
                <w:rFonts w:ascii="Angsana New" w:hAnsi="Angsana New"/>
                <w:sz w:val="24"/>
                <w:szCs w:val="24"/>
              </w:rPr>
              <w:t>,</w:t>
            </w:r>
            <w:r w:rsidRPr="00927B5B">
              <w:rPr>
                <w:rFonts w:ascii="Angsana New" w:hAnsi="Angsana New" w:hint="cs"/>
                <w:sz w:val="24"/>
                <w:szCs w:val="24"/>
                <w:cs/>
              </w:rPr>
              <w:t>115.66</w:t>
            </w:r>
          </w:p>
        </w:tc>
      </w:tr>
      <w:tr w:rsidR="00927B5B" w:rsidRPr="00D24E40" w14:paraId="46C92AA5" w14:textId="77777777" w:rsidTr="00811A1F">
        <w:trPr>
          <w:gridAfter w:val="1"/>
          <w:wAfter w:w="111" w:type="dxa"/>
          <w:trHeight w:val="288"/>
        </w:trPr>
        <w:tc>
          <w:tcPr>
            <w:tcW w:w="3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47F78" w14:textId="41CA2205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AC2C9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F6898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C6550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77C96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36E1E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456C0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10C7E" w14:textId="605AE0FE" w:rsidR="00927B5B" w:rsidRPr="00927B5B" w:rsidRDefault="00505C00" w:rsidP="00927B5B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05C00">
              <w:rPr>
                <w:rFonts w:ascii="Angsana New" w:hAnsi="Angsana New"/>
                <w:sz w:val="24"/>
                <w:szCs w:val="24"/>
                <w:cs/>
              </w:rPr>
              <w:t>(9</w:t>
            </w:r>
            <w:r w:rsidRPr="00505C00">
              <w:rPr>
                <w:rFonts w:ascii="Angsana New" w:hAnsi="Angsana New"/>
                <w:sz w:val="24"/>
                <w:szCs w:val="24"/>
              </w:rPr>
              <w:t>,</w:t>
            </w:r>
            <w:r w:rsidRPr="00505C00">
              <w:rPr>
                <w:rFonts w:ascii="Angsana New" w:hAnsi="Angsana New"/>
                <w:sz w:val="24"/>
                <w:szCs w:val="24"/>
                <w:cs/>
              </w:rPr>
              <w:t>921</w:t>
            </w:r>
            <w:r w:rsidRPr="00505C00">
              <w:rPr>
                <w:rFonts w:ascii="Angsana New" w:hAnsi="Angsana New"/>
                <w:sz w:val="24"/>
                <w:szCs w:val="24"/>
              </w:rPr>
              <w:t>,</w:t>
            </w:r>
            <w:r w:rsidRPr="00505C00">
              <w:rPr>
                <w:rFonts w:ascii="Angsana New" w:hAnsi="Angsana New"/>
                <w:sz w:val="24"/>
                <w:szCs w:val="24"/>
                <w:cs/>
              </w:rPr>
              <w:t>465.26)</w:t>
            </w:r>
          </w:p>
        </w:tc>
      </w:tr>
      <w:tr w:rsidR="00927B5B" w:rsidRPr="00D24E40" w14:paraId="61DBD119" w14:textId="77777777" w:rsidTr="00811A1F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5D2DC" w14:textId="6DC2A6F0" w:rsidR="00927B5B" w:rsidRPr="00D24E40" w:rsidRDefault="00927B5B" w:rsidP="00927B5B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</w:t>
            </w: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สำหรั</w:t>
            </w:r>
            <w:r w:rsidRPr="00811A1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</w:t>
            </w:r>
            <w:r w:rsidR="004D7DBD" w:rsidRPr="00811A1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7105E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BED2B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670BF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03F54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A6197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EC329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1C58D" w14:textId="77777777" w:rsidR="00927B5B" w:rsidRPr="00D24E40" w:rsidRDefault="00927B5B" w:rsidP="00927B5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47AE6" w14:textId="0610501F" w:rsidR="00927B5B" w:rsidRPr="00927B5B" w:rsidRDefault="00927B5B" w:rsidP="00927B5B">
            <w:pPr>
              <w:pBdr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27B5B">
              <w:rPr>
                <w:rFonts w:ascii="Angsana New" w:hAnsi="Angsana New"/>
                <w:sz w:val="24"/>
                <w:szCs w:val="24"/>
                <w:cs/>
              </w:rPr>
              <w:t>35</w:t>
            </w:r>
            <w:r w:rsidRPr="00927B5B">
              <w:rPr>
                <w:rFonts w:ascii="Angsana New" w:hAnsi="Angsana New"/>
                <w:sz w:val="24"/>
                <w:szCs w:val="24"/>
              </w:rPr>
              <w:t>,</w:t>
            </w:r>
            <w:r w:rsidRPr="00927B5B">
              <w:rPr>
                <w:rFonts w:ascii="Angsana New" w:hAnsi="Angsana New"/>
                <w:sz w:val="24"/>
                <w:szCs w:val="24"/>
                <w:cs/>
              </w:rPr>
              <w:t>69</w:t>
            </w:r>
            <w:r w:rsidRPr="00927B5B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927B5B">
              <w:rPr>
                <w:rFonts w:ascii="Angsana New" w:hAnsi="Angsana New"/>
                <w:sz w:val="24"/>
                <w:szCs w:val="24"/>
              </w:rPr>
              <w:t>,</w:t>
            </w:r>
            <w:r w:rsidRPr="00927B5B">
              <w:rPr>
                <w:rFonts w:ascii="Angsana New" w:hAnsi="Angsana New" w:hint="cs"/>
                <w:sz w:val="24"/>
                <w:szCs w:val="24"/>
                <w:cs/>
              </w:rPr>
              <w:t>650.40</w:t>
            </w:r>
          </w:p>
        </w:tc>
      </w:tr>
      <w:tr w:rsidR="00A35D08" w:rsidRPr="00D24E40" w14:paraId="3D6120D8" w14:textId="77777777" w:rsidTr="00FF72C5">
        <w:trPr>
          <w:gridAfter w:val="1"/>
          <w:wAfter w:w="111" w:type="dxa"/>
          <w:trHeight w:val="117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19C8D" w14:textId="77777777" w:rsidR="00BE59E9" w:rsidRPr="00D24E40" w:rsidRDefault="00BE59E9" w:rsidP="000A54D7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F9959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ADA28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FD685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589AC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F9821" w14:textId="77777777" w:rsidR="00BE59E9" w:rsidRPr="006C3EF4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BDB37" w14:textId="77777777" w:rsidR="00BE59E9" w:rsidRPr="006C3EF4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5B3C8" w14:textId="77777777" w:rsidR="00BE59E9" w:rsidRPr="006C3EF4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EE197" w14:textId="77777777" w:rsidR="00BE59E9" w:rsidRPr="00D24E40" w:rsidRDefault="00BE59E9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69AB" w:rsidRPr="00D24E40" w14:paraId="753A7CDC" w14:textId="77777777" w:rsidTr="00E8106F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5C0C8" w14:textId="77777777" w:rsidR="00BE59E9" w:rsidRPr="00D24E40" w:rsidRDefault="00BE59E9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188FA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0D43B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ACD8C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C6633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9938F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EB767" w14:textId="77777777" w:rsidR="00BE59E9" w:rsidRPr="006C3EF4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EDE2E" w14:textId="77777777" w:rsidR="00BE59E9" w:rsidRPr="006C3EF4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E7CE7" w14:textId="050CE641" w:rsidR="00BE59E9" w:rsidRPr="00BA2540" w:rsidRDefault="00517574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17574">
              <w:rPr>
                <w:rFonts w:ascii="Angsana New" w:hAnsi="Angsana New"/>
                <w:sz w:val="24"/>
                <w:szCs w:val="24"/>
                <w:cs/>
              </w:rPr>
              <w:t>402</w:t>
            </w:r>
            <w:r w:rsidRPr="00517574">
              <w:rPr>
                <w:rFonts w:ascii="Angsana New" w:hAnsi="Angsana New"/>
                <w:sz w:val="24"/>
                <w:szCs w:val="24"/>
              </w:rPr>
              <w:t>,</w:t>
            </w:r>
            <w:r w:rsidRPr="00517574">
              <w:rPr>
                <w:rFonts w:ascii="Angsana New" w:hAnsi="Angsana New"/>
                <w:sz w:val="24"/>
                <w:szCs w:val="24"/>
                <w:cs/>
              </w:rPr>
              <w:t>138</w:t>
            </w:r>
            <w:r w:rsidRPr="00517574">
              <w:rPr>
                <w:rFonts w:ascii="Angsana New" w:hAnsi="Angsana New"/>
                <w:sz w:val="24"/>
                <w:szCs w:val="24"/>
              </w:rPr>
              <w:t>,</w:t>
            </w:r>
            <w:r w:rsidRPr="00517574">
              <w:rPr>
                <w:rFonts w:ascii="Angsana New" w:hAnsi="Angsana New"/>
                <w:sz w:val="24"/>
                <w:szCs w:val="24"/>
                <w:cs/>
              </w:rPr>
              <w:t>132.29</w:t>
            </w:r>
          </w:p>
        </w:tc>
      </w:tr>
      <w:tr w:rsidR="005440B9" w:rsidRPr="00D24E40" w14:paraId="002A4A71" w14:textId="77777777" w:rsidTr="00E8106F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5070B" w14:textId="77777777" w:rsidR="00BE59E9" w:rsidRPr="00D24E40" w:rsidRDefault="00BE59E9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C2C68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04B7A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C5BEA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EFC9F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26B9" w14:textId="77777777" w:rsidR="00BE59E9" w:rsidRPr="00D24E40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03B36" w14:textId="77777777" w:rsidR="00BE59E9" w:rsidRPr="006C3EF4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C3C58" w14:textId="77777777" w:rsidR="00BE59E9" w:rsidRPr="006C3EF4" w:rsidRDefault="00BE59E9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3B884" w14:textId="459F1936" w:rsidR="00BE59E9" w:rsidRPr="00BA2540" w:rsidRDefault="006846AA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846AA">
              <w:rPr>
                <w:rFonts w:ascii="Angsana New" w:hAnsi="Angsana New"/>
                <w:sz w:val="24"/>
                <w:szCs w:val="24"/>
                <w:cs/>
              </w:rPr>
              <w:t>584</w:t>
            </w:r>
            <w:r w:rsidRPr="006846AA">
              <w:rPr>
                <w:rFonts w:ascii="Angsana New" w:hAnsi="Angsana New"/>
                <w:sz w:val="24"/>
                <w:szCs w:val="24"/>
              </w:rPr>
              <w:t>,</w:t>
            </w:r>
            <w:r w:rsidRPr="006846AA">
              <w:rPr>
                <w:rFonts w:ascii="Angsana New" w:hAnsi="Angsana New"/>
                <w:sz w:val="24"/>
                <w:szCs w:val="24"/>
                <w:cs/>
              </w:rPr>
              <w:t>097</w:t>
            </w:r>
            <w:r w:rsidRPr="006846AA">
              <w:rPr>
                <w:rFonts w:ascii="Angsana New" w:hAnsi="Angsana New"/>
                <w:sz w:val="24"/>
                <w:szCs w:val="24"/>
              </w:rPr>
              <w:t>,</w:t>
            </w:r>
            <w:r w:rsidRPr="006846AA">
              <w:rPr>
                <w:rFonts w:ascii="Angsana New" w:hAnsi="Angsana New"/>
                <w:sz w:val="24"/>
                <w:szCs w:val="24"/>
                <w:cs/>
              </w:rPr>
              <w:t>420.63</w:t>
            </w:r>
          </w:p>
        </w:tc>
      </w:tr>
      <w:tr w:rsidR="005440B9" w:rsidRPr="00A321E4" w14:paraId="03D932C9" w14:textId="77777777" w:rsidTr="00E8106F">
        <w:trPr>
          <w:gridAfter w:val="1"/>
          <w:wAfter w:w="111" w:type="dxa"/>
          <w:trHeight w:val="288"/>
        </w:trPr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68426" w14:textId="77777777" w:rsidR="00BE59E9" w:rsidRPr="00D24E40" w:rsidRDefault="00BE59E9" w:rsidP="000A54D7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8A15C" w14:textId="77777777" w:rsidR="00BE59E9" w:rsidRPr="00D24E40" w:rsidRDefault="00BE59E9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342E1" w14:textId="77777777" w:rsidR="00BE59E9" w:rsidRPr="00D24E40" w:rsidRDefault="00BE59E9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98044" w14:textId="77777777" w:rsidR="00BE59E9" w:rsidRPr="00D24E40" w:rsidRDefault="00BE59E9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A71F7" w14:textId="77777777" w:rsidR="00BE59E9" w:rsidRPr="00D24E40" w:rsidRDefault="00BE59E9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2F296" w14:textId="77777777" w:rsidR="00BE59E9" w:rsidRPr="00D24E40" w:rsidRDefault="00BE59E9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14707" w14:textId="77777777" w:rsidR="00BE59E9" w:rsidRPr="006C3EF4" w:rsidRDefault="00BE59E9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E858D" w14:textId="77777777" w:rsidR="00BE59E9" w:rsidRPr="006C3EF4" w:rsidRDefault="00BE59E9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639ED" w14:textId="2315C600" w:rsidR="00BE59E9" w:rsidRPr="00A321E4" w:rsidRDefault="006846AA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846AA">
              <w:rPr>
                <w:rFonts w:ascii="Angsana New" w:hAnsi="Angsana New"/>
                <w:sz w:val="24"/>
                <w:szCs w:val="24"/>
                <w:cs/>
              </w:rPr>
              <w:t>986</w:t>
            </w:r>
            <w:r w:rsidRPr="006846AA">
              <w:rPr>
                <w:rFonts w:ascii="Angsana New" w:hAnsi="Angsana New"/>
                <w:sz w:val="24"/>
                <w:szCs w:val="24"/>
              </w:rPr>
              <w:t>,</w:t>
            </w:r>
            <w:r w:rsidRPr="006846AA">
              <w:rPr>
                <w:rFonts w:ascii="Angsana New" w:hAnsi="Angsana New"/>
                <w:sz w:val="24"/>
                <w:szCs w:val="24"/>
                <w:cs/>
              </w:rPr>
              <w:t>235</w:t>
            </w:r>
            <w:r w:rsidRPr="006846AA">
              <w:rPr>
                <w:rFonts w:ascii="Angsana New" w:hAnsi="Angsana New"/>
                <w:sz w:val="24"/>
                <w:szCs w:val="24"/>
              </w:rPr>
              <w:t>,</w:t>
            </w:r>
            <w:r w:rsidRPr="006846AA">
              <w:rPr>
                <w:rFonts w:ascii="Angsana New" w:hAnsi="Angsana New"/>
                <w:sz w:val="24"/>
                <w:szCs w:val="24"/>
                <w:cs/>
              </w:rPr>
              <w:t>552.92</w:t>
            </w:r>
          </w:p>
        </w:tc>
      </w:tr>
      <w:tr w:rsidR="00CB1AC5" w:rsidRPr="00D24E40" w14:paraId="003697B8" w14:textId="77777777" w:rsidTr="00FF72C5">
        <w:trPr>
          <w:gridBefore w:val="1"/>
          <w:wBefore w:w="107" w:type="dxa"/>
          <w:trHeight w:val="360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F40E3" w14:textId="77777777" w:rsidR="00CB1AC5" w:rsidRPr="00D24E40" w:rsidRDefault="00CB1AC5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927BE" w14:textId="77777777" w:rsidR="00CB1AC5" w:rsidRPr="00D24E40" w:rsidRDefault="00CB1AC5" w:rsidP="000A54D7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CB1AC5" w:rsidRPr="00D24E40" w14:paraId="74917D41" w14:textId="77777777" w:rsidTr="00FF72C5">
        <w:trPr>
          <w:gridBefore w:val="1"/>
          <w:wBefore w:w="107" w:type="dxa"/>
          <w:trHeight w:val="360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70C57" w14:textId="77777777" w:rsidR="00CB1AC5" w:rsidRPr="00D24E40" w:rsidRDefault="00CB1AC5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13CAD" w14:textId="77777777" w:rsidR="00CB1AC5" w:rsidRPr="00D24E40" w:rsidRDefault="00CB1AC5" w:rsidP="000A54D7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งบการเงินเฉพาะกิจการ</w:t>
            </w:r>
          </w:p>
        </w:tc>
      </w:tr>
      <w:tr w:rsidR="00CB1AC5" w:rsidRPr="00D24E40" w14:paraId="4F6CFF0C" w14:textId="77777777" w:rsidTr="00FF72C5">
        <w:trPr>
          <w:gridBefore w:val="1"/>
          <w:wBefore w:w="107" w:type="dxa"/>
          <w:trHeight w:val="360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F209A" w14:textId="77777777" w:rsidR="00CB1AC5" w:rsidRPr="00D24E40" w:rsidRDefault="00CB1AC5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25C56" w14:textId="771F687C" w:rsidR="00CB1AC5" w:rsidRPr="00D24E40" w:rsidRDefault="001B389A" w:rsidP="000A54D7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9E1AB8">
              <w:rPr>
                <w:sz w:val="24"/>
                <w:cs/>
              </w:rPr>
              <w:t xml:space="preserve">สำหรับปี สิ้นสุดวันที่ </w:t>
            </w:r>
            <w:r>
              <w:rPr>
                <w:sz w:val="24"/>
              </w:rPr>
              <w:t>31</w:t>
            </w:r>
            <w:r w:rsidRPr="009E1AB8">
              <w:rPr>
                <w:sz w:val="24"/>
                <w:cs/>
              </w:rPr>
              <w:t xml:space="preserve"> ธันวาคม </w:t>
            </w:r>
            <w:r>
              <w:rPr>
                <w:sz w:val="24"/>
              </w:rPr>
              <w:t>2567</w:t>
            </w:r>
          </w:p>
        </w:tc>
      </w:tr>
      <w:tr w:rsidR="00CB1AC5" w:rsidRPr="00D24E40" w14:paraId="1E33EDA8" w14:textId="77777777" w:rsidTr="00FF72C5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144DB" w14:textId="77777777" w:rsidR="00CB1AC5" w:rsidRPr="00D24E40" w:rsidRDefault="00CB1AC5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B42B4" w14:textId="77777777" w:rsidR="00CB1AC5" w:rsidRPr="00D24E40" w:rsidRDefault="00CB1AC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AAF42" w14:textId="77777777" w:rsidR="00CB1AC5" w:rsidRPr="00D24E40" w:rsidRDefault="00CB1AC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255D7" w14:textId="77777777" w:rsidR="00CB1AC5" w:rsidRPr="00D24E40" w:rsidRDefault="00CB1AC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28C3CAEF" w14:textId="77777777" w:rsidR="00CB1AC5" w:rsidRPr="00D24E40" w:rsidRDefault="00CB1AC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D04A5" w14:textId="77777777" w:rsidR="00CB1AC5" w:rsidRPr="00D24E40" w:rsidRDefault="00CB1AC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82C44" w14:textId="77777777" w:rsidR="00CB1AC5" w:rsidRDefault="00CB1AC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6F87367E" w14:textId="77777777" w:rsidR="00CB1AC5" w:rsidRPr="00D24E40" w:rsidRDefault="00CB1AC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2817A" w14:textId="77777777" w:rsidR="00CB1AC5" w:rsidRDefault="00CB1AC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5F6DE8FB" w14:textId="77777777" w:rsidR="00CB1AC5" w:rsidRPr="00D24E40" w:rsidRDefault="00CB1AC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FBFDA" w14:textId="77777777" w:rsidR="00CB1AC5" w:rsidRPr="00D24E40" w:rsidRDefault="00CB1AC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23BFB96E" w14:textId="77777777" w:rsidR="00CB1AC5" w:rsidRPr="00D24E40" w:rsidRDefault="00CB1AC5" w:rsidP="000A54D7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98363" w14:textId="77777777" w:rsidR="00CB1AC5" w:rsidRPr="00D24E40" w:rsidRDefault="00CB1AC5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727218F2" w14:textId="77777777" w:rsidR="00CB1AC5" w:rsidRPr="00D24E40" w:rsidRDefault="00CB1AC5" w:rsidP="000A54D7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C4D58" w:rsidRPr="00D24E40" w14:paraId="62BF2627" w14:textId="77777777" w:rsidTr="00E8106F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115AE" w14:textId="77777777" w:rsidR="004C4D58" w:rsidRPr="00024677" w:rsidRDefault="004C4D58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9145" w14:textId="33CA656A" w:rsidR="004C4D58" w:rsidRPr="005440B9" w:rsidRDefault="004C4D58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907DA">
              <w:rPr>
                <w:rFonts w:ascii="Angsana New" w:hAnsi="Angsana New"/>
                <w:sz w:val="24"/>
                <w:szCs w:val="24"/>
                <w:cs/>
              </w:rPr>
              <w:t>159</w:t>
            </w:r>
            <w:r w:rsidRPr="00B907DA">
              <w:rPr>
                <w:rFonts w:ascii="Angsana New" w:hAnsi="Angsana New"/>
                <w:sz w:val="24"/>
                <w:szCs w:val="24"/>
              </w:rPr>
              <w:t>,</w:t>
            </w:r>
            <w:r w:rsidRPr="00B907DA">
              <w:rPr>
                <w:rFonts w:ascii="Angsana New" w:hAnsi="Angsana New"/>
                <w:sz w:val="24"/>
                <w:szCs w:val="24"/>
                <w:cs/>
              </w:rPr>
              <w:t>316</w:t>
            </w:r>
            <w:r w:rsidRPr="00B907DA">
              <w:rPr>
                <w:rFonts w:ascii="Angsana New" w:hAnsi="Angsana New"/>
                <w:sz w:val="24"/>
                <w:szCs w:val="24"/>
              </w:rPr>
              <w:t>,</w:t>
            </w:r>
            <w:r w:rsidRPr="00B907DA">
              <w:rPr>
                <w:rFonts w:ascii="Angsana New" w:hAnsi="Angsana New"/>
                <w:sz w:val="24"/>
                <w:szCs w:val="24"/>
                <w:cs/>
              </w:rPr>
              <w:t>764.77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6F4D6" w14:textId="1CB50269" w:rsidR="004C4D58" w:rsidRPr="00024677" w:rsidRDefault="004C4D58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C4D58">
              <w:rPr>
                <w:rFonts w:ascii="Angsana New" w:hAnsi="Angsana New"/>
                <w:sz w:val="24"/>
                <w:szCs w:val="24"/>
              </w:rPr>
              <w:t xml:space="preserve">  252,933,699.49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B7775" w14:textId="672A3EBF" w:rsidR="004C4D58" w:rsidRPr="00024677" w:rsidRDefault="004C4D58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C4D58">
              <w:rPr>
                <w:rFonts w:ascii="Angsana New" w:hAnsi="Angsana New"/>
                <w:sz w:val="24"/>
                <w:szCs w:val="24"/>
              </w:rPr>
              <w:t xml:space="preserve">  214,033,131.16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28271" w14:textId="5AB625F6" w:rsidR="004C4D58" w:rsidRPr="00024677" w:rsidRDefault="004C4D58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C4D58">
              <w:rPr>
                <w:rFonts w:ascii="Angsana New" w:hAnsi="Angsana New"/>
                <w:sz w:val="24"/>
                <w:szCs w:val="24"/>
              </w:rPr>
              <w:t xml:space="preserve">   99,181,162.50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31911" w14:textId="18DB42E2" w:rsidR="004C4D58" w:rsidRPr="00024677" w:rsidRDefault="004C4D58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C4D58">
              <w:rPr>
                <w:rFonts w:ascii="Angsana New" w:hAnsi="Angsana New"/>
                <w:sz w:val="24"/>
                <w:szCs w:val="24"/>
              </w:rPr>
              <w:t xml:space="preserve">   20,939,934.36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5904C" w14:textId="2EA19CE3" w:rsidR="004C4D58" w:rsidRPr="00024677" w:rsidRDefault="004C4D58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C4D58">
              <w:rPr>
                <w:rFonts w:ascii="Angsana New" w:hAnsi="Angsana New"/>
                <w:sz w:val="24"/>
                <w:szCs w:val="24"/>
              </w:rPr>
              <w:t xml:space="preserve">     58,448,477.92 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D7578" w14:textId="0F19E57D" w:rsidR="004C4D58" w:rsidRPr="00024677" w:rsidRDefault="007802FB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7802FB">
              <w:rPr>
                <w:rFonts w:ascii="Angsana New" w:hAnsi="Angsana New"/>
                <w:sz w:val="24"/>
                <w:szCs w:val="24"/>
                <w:cs/>
              </w:rPr>
              <w:t>190</w:t>
            </w:r>
            <w:r w:rsidRPr="007802FB">
              <w:rPr>
                <w:rFonts w:ascii="Angsana New" w:hAnsi="Angsana New"/>
                <w:sz w:val="24"/>
                <w:szCs w:val="24"/>
              </w:rPr>
              <w:t>,</w:t>
            </w:r>
            <w:r w:rsidRPr="007802FB">
              <w:rPr>
                <w:rFonts w:ascii="Angsana New" w:hAnsi="Angsana New"/>
                <w:sz w:val="24"/>
                <w:szCs w:val="24"/>
                <w:cs/>
              </w:rPr>
              <w:t>753.93</w:t>
            </w: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06FD5" w14:textId="6B129C29" w:rsidR="004C4D58" w:rsidRPr="00024677" w:rsidRDefault="007802FB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7802FB">
              <w:rPr>
                <w:rFonts w:ascii="Angsana New" w:hAnsi="Angsana New"/>
                <w:sz w:val="24"/>
                <w:szCs w:val="24"/>
                <w:cs/>
              </w:rPr>
              <w:t>805</w:t>
            </w:r>
            <w:r w:rsidRPr="007802FB">
              <w:rPr>
                <w:rFonts w:ascii="Angsana New" w:hAnsi="Angsana New"/>
                <w:sz w:val="24"/>
                <w:szCs w:val="24"/>
              </w:rPr>
              <w:t>,</w:t>
            </w:r>
            <w:r w:rsidRPr="007802FB">
              <w:rPr>
                <w:rFonts w:ascii="Angsana New" w:hAnsi="Angsana New"/>
                <w:sz w:val="24"/>
                <w:szCs w:val="24"/>
                <w:cs/>
              </w:rPr>
              <w:t>043</w:t>
            </w:r>
            <w:r w:rsidRPr="007802FB">
              <w:rPr>
                <w:rFonts w:ascii="Angsana New" w:hAnsi="Angsana New"/>
                <w:sz w:val="24"/>
                <w:szCs w:val="24"/>
              </w:rPr>
              <w:t>,</w:t>
            </w:r>
            <w:r w:rsidRPr="007802FB">
              <w:rPr>
                <w:rFonts w:ascii="Angsana New" w:hAnsi="Angsana New"/>
                <w:sz w:val="24"/>
                <w:szCs w:val="24"/>
                <w:cs/>
              </w:rPr>
              <w:t>924.13</w:t>
            </w:r>
          </w:p>
        </w:tc>
      </w:tr>
      <w:tr w:rsidR="00534884" w:rsidRPr="00D24E40" w14:paraId="25900CF3" w14:textId="77777777" w:rsidTr="00E8106F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795F6" w14:textId="77777777" w:rsidR="00534884" w:rsidRPr="00D24E40" w:rsidRDefault="00534884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0D882" w14:textId="7C5D8691" w:rsidR="00534884" w:rsidRPr="00D24E40" w:rsidRDefault="00534884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93A25">
              <w:rPr>
                <w:rFonts w:ascii="Angsana New" w:hAnsi="Angsana New"/>
                <w:sz w:val="24"/>
                <w:szCs w:val="24"/>
                <w:cs/>
              </w:rPr>
              <w:t xml:space="preserve">  (</w:t>
            </w:r>
            <w:r w:rsidRPr="00F93A25">
              <w:rPr>
                <w:rFonts w:ascii="Angsana New" w:hAnsi="Angsana New"/>
                <w:sz w:val="24"/>
                <w:szCs w:val="24"/>
              </w:rPr>
              <w:t>121,135,646</w:t>
            </w:r>
            <w:r w:rsidRPr="00F93A2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93A25">
              <w:rPr>
                <w:rFonts w:ascii="Angsana New" w:hAnsi="Angsana New"/>
                <w:sz w:val="24"/>
                <w:szCs w:val="24"/>
              </w:rPr>
              <w:t>63</w:t>
            </w:r>
            <w:r w:rsidRPr="00F93A2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EBA69" w14:textId="492ED836" w:rsidR="00534884" w:rsidRPr="00D24E40" w:rsidRDefault="00534884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93A25">
              <w:rPr>
                <w:rFonts w:ascii="Angsana New" w:hAnsi="Angsana New"/>
                <w:sz w:val="24"/>
                <w:szCs w:val="24"/>
                <w:cs/>
              </w:rPr>
              <w:t xml:space="preserve">  (</w:t>
            </w:r>
            <w:r w:rsidRPr="00F93A25">
              <w:rPr>
                <w:rFonts w:ascii="Angsana New" w:hAnsi="Angsana New"/>
                <w:sz w:val="24"/>
                <w:szCs w:val="24"/>
              </w:rPr>
              <w:t>178,000,888</w:t>
            </w:r>
            <w:r w:rsidRPr="00F93A2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93A25">
              <w:rPr>
                <w:rFonts w:ascii="Angsana New" w:hAnsi="Angsana New"/>
                <w:sz w:val="24"/>
                <w:szCs w:val="24"/>
              </w:rPr>
              <w:t>97</w:t>
            </w:r>
            <w:r w:rsidRPr="00F93A2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2170C" w14:textId="4AA66B2A" w:rsidR="00534884" w:rsidRPr="00D24E40" w:rsidRDefault="00534884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93A25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="00C01932" w:rsidRPr="00C01932">
              <w:rPr>
                <w:rFonts w:ascii="Angsana New" w:hAnsi="Angsana New"/>
                <w:sz w:val="24"/>
                <w:szCs w:val="24"/>
                <w:cs/>
              </w:rPr>
              <w:t xml:space="preserve"> (155</w:t>
            </w:r>
            <w:r w:rsidR="00C01932" w:rsidRPr="00C01932">
              <w:rPr>
                <w:rFonts w:ascii="Angsana New" w:hAnsi="Angsana New"/>
                <w:sz w:val="24"/>
                <w:szCs w:val="24"/>
              </w:rPr>
              <w:t>,</w:t>
            </w:r>
            <w:r w:rsidR="00C01932" w:rsidRPr="00C01932">
              <w:rPr>
                <w:rFonts w:ascii="Angsana New" w:hAnsi="Angsana New"/>
                <w:sz w:val="24"/>
                <w:szCs w:val="24"/>
                <w:cs/>
              </w:rPr>
              <w:t>592</w:t>
            </w:r>
            <w:r w:rsidR="00C01932" w:rsidRPr="00C01932">
              <w:rPr>
                <w:rFonts w:ascii="Angsana New" w:hAnsi="Angsana New"/>
                <w:sz w:val="24"/>
                <w:szCs w:val="24"/>
              </w:rPr>
              <w:t>,</w:t>
            </w:r>
            <w:r w:rsidR="00C01932" w:rsidRPr="00C01932">
              <w:rPr>
                <w:rFonts w:ascii="Angsana New" w:hAnsi="Angsana New"/>
                <w:sz w:val="24"/>
                <w:szCs w:val="24"/>
                <w:cs/>
              </w:rPr>
              <w:t>448.55)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B1D72" w14:textId="358B898A" w:rsidR="00534884" w:rsidRPr="00D24E40" w:rsidRDefault="00534884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93A25">
              <w:rPr>
                <w:rFonts w:ascii="Angsana New" w:hAnsi="Angsana New"/>
                <w:sz w:val="24"/>
                <w:szCs w:val="24"/>
                <w:cs/>
              </w:rPr>
              <w:t xml:space="preserve">  (</w:t>
            </w:r>
            <w:r w:rsidRPr="00F93A25">
              <w:rPr>
                <w:rFonts w:ascii="Angsana New" w:hAnsi="Angsana New"/>
                <w:sz w:val="24"/>
                <w:szCs w:val="24"/>
              </w:rPr>
              <w:t>73,726,060</w:t>
            </w:r>
            <w:r w:rsidRPr="00F93A2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93A25">
              <w:rPr>
                <w:rFonts w:ascii="Angsana New" w:hAnsi="Angsana New"/>
                <w:sz w:val="24"/>
                <w:szCs w:val="24"/>
              </w:rPr>
              <w:t>11</w:t>
            </w:r>
            <w:r w:rsidRPr="00F93A2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58272" w14:textId="36BBD704" w:rsidR="00534884" w:rsidRPr="00D24E40" w:rsidRDefault="00534884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93A25">
              <w:rPr>
                <w:rFonts w:ascii="Angsana New" w:hAnsi="Angsana New"/>
                <w:sz w:val="24"/>
                <w:szCs w:val="24"/>
                <w:cs/>
              </w:rPr>
              <w:t xml:space="preserve">  (</w:t>
            </w:r>
            <w:r w:rsidRPr="00F93A25">
              <w:rPr>
                <w:rFonts w:ascii="Angsana New" w:hAnsi="Angsana New"/>
                <w:sz w:val="24"/>
                <w:szCs w:val="24"/>
              </w:rPr>
              <w:t>13,897,460</w:t>
            </w:r>
            <w:r w:rsidRPr="00F93A2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93A25">
              <w:rPr>
                <w:rFonts w:ascii="Angsana New" w:hAnsi="Angsana New"/>
                <w:sz w:val="24"/>
                <w:szCs w:val="24"/>
              </w:rPr>
              <w:t>28</w:t>
            </w:r>
            <w:r w:rsidRPr="00F93A2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A15B3" w14:textId="7EB97F9D" w:rsidR="00534884" w:rsidRPr="00D24E40" w:rsidRDefault="00534884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93A25">
              <w:rPr>
                <w:rFonts w:ascii="Angsana New" w:hAnsi="Angsana New"/>
                <w:sz w:val="24"/>
                <w:szCs w:val="24"/>
                <w:cs/>
              </w:rPr>
              <w:t xml:space="preserve">  (</w:t>
            </w:r>
            <w:r w:rsidRPr="00F93A25">
              <w:rPr>
                <w:rFonts w:ascii="Angsana New" w:hAnsi="Angsana New"/>
                <w:sz w:val="24"/>
                <w:szCs w:val="24"/>
              </w:rPr>
              <w:t>40,216,899</w:t>
            </w:r>
            <w:r w:rsidRPr="00F93A2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F93A25">
              <w:rPr>
                <w:rFonts w:ascii="Angsana New" w:hAnsi="Angsana New"/>
                <w:sz w:val="24"/>
                <w:szCs w:val="24"/>
              </w:rPr>
              <w:t>67</w:t>
            </w:r>
            <w:r w:rsidRPr="00F93A2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F360A" w14:textId="1DCE66C4" w:rsidR="00534884" w:rsidRPr="00D24E40" w:rsidRDefault="00534884" w:rsidP="00AE3E3A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8F873" w14:textId="1788009E" w:rsidR="00534884" w:rsidRPr="00D24E40" w:rsidRDefault="00534884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EB0DD6" w:rsidRPr="00EB0DD6">
              <w:rPr>
                <w:rFonts w:ascii="Angsana New" w:hAnsi="Angsana New"/>
                <w:sz w:val="24"/>
                <w:szCs w:val="24"/>
                <w:cs/>
              </w:rPr>
              <w:t>582</w:t>
            </w:r>
            <w:r w:rsidR="00EB0DD6" w:rsidRPr="00EB0DD6">
              <w:rPr>
                <w:rFonts w:ascii="Angsana New" w:hAnsi="Angsana New"/>
                <w:sz w:val="24"/>
                <w:szCs w:val="24"/>
              </w:rPr>
              <w:t>,</w:t>
            </w:r>
            <w:r w:rsidR="00EB0DD6" w:rsidRPr="00EB0DD6">
              <w:rPr>
                <w:rFonts w:ascii="Angsana New" w:hAnsi="Angsana New"/>
                <w:sz w:val="24"/>
                <w:szCs w:val="24"/>
                <w:cs/>
              </w:rPr>
              <w:t>569</w:t>
            </w:r>
            <w:r w:rsidR="00EB0DD6" w:rsidRPr="00EB0DD6">
              <w:rPr>
                <w:rFonts w:ascii="Angsana New" w:hAnsi="Angsana New"/>
                <w:sz w:val="24"/>
                <w:szCs w:val="24"/>
              </w:rPr>
              <w:t>,</w:t>
            </w:r>
            <w:r w:rsidR="00EB0DD6" w:rsidRPr="00EB0DD6">
              <w:rPr>
                <w:rFonts w:ascii="Angsana New" w:hAnsi="Angsana New"/>
                <w:sz w:val="24"/>
                <w:szCs w:val="24"/>
                <w:cs/>
              </w:rPr>
              <w:t>404.2</w:t>
            </w:r>
            <w:r w:rsidR="00C01932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5127C3" w:rsidRPr="00D24E40" w14:paraId="646F63F6" w14:textId="77777777" w:rsidTr="00E8106F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D9075" w14:textId="77777777" w:rsidR="005127C3" w:rsidRPr="00D24E40" w:rsidRDefault="005127C3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BAB9A" w14:textId="459C836C" w:rsidR="005127C3" w:rsidRPr="00D24E40" w:rsidRDefault="005127C3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D1846">
              <w:rPr>
                <w:rFonts w:ascii="Angsana New" w:hAnsi="Angsana New"/>
                <w:sz w:val="24"/>
                <w:szCs w:val="24"/>
              </w:rPr>
              <w:t>38,181,118</w:t>
            </w:r>
            <w:r w:rsidRPr="003D184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D1846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2F748" w14:textId="33A6006E" w:rsidR="005127C3" w:rsidRPr="00D24E40" w:rsidRDefault="005127C3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D1846">
              <w:rPr>
                <w:rFonts w:ascii="Angsana New" w:hAnsi="Angsana New"/>
                <w:sz w:val="24"/>
                <w:szCs w:val="24"/>
              </w:rPr>
              <w:t>74,932,810</w:t>
            </w:r>
            <w:r w:rsidRPr="003D184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D1846"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551CF" w14:textId="6B9941B4" w:rsidR="005127C3" w:rsidRPr="00D24E40" w:rsidRDefault="005127C3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3D1846">
              <w:rPr>
                <w:rFonts w:ascii="Angsana New" w:hAnsi="Angsana New"/>
                <w:sz w:val="24"/>
                <w:szCs w:val="24"/>
              </w:rPr>
              <w:t>58,440,682</w:t>
            </w:r>
            <w:r w:rsidRPr="003D184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D1846"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04512" w14:textId="0208067D" w:rsidR="005127C3" w:rsidRPr="00D24E40" w:rsidRDefault="005127C3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D1846">
              <w:rPr>
                <w:rFonts w:ascii="Angsana New" w:hAnsi="Angsana New"/>
                <w:sz w:val="24"/>
                <w:szCs w:val="24"/>
              </w:rPr>
              <w:t>25,455,102</w:t>
            </w:r>
            <w:r w:rsidRPr="003D184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D1846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69954" w14:textId="1DF64A29" w:rsidR="005127C3" w:rsidRPr="00D24E40" w:rsidRDefault="005127C3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D1846">
              <w:rPr>
                <w:rFonts w:ascii="Angsana New" w:hAnsi="Angsana New"/>
                <w:sz w:val="24"/>
                <w:szCs w:val="24"/>
              </w:rPr>
              <w:t>7,042,474</w:t>
            </w:r>
            <w:r w:rsidRPr="003D184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D1846">
              <w:rPr>
                <w:rFonts w:ascii="Angsana New" w:hAnsi="Angsana New"/>
                <w:sz w:val="24"/>
                <w:szCs w:val="24"/>
              </w:rPr>
              <w:t>08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52AE5" w14:textId="4F7253C9" w:rsidR="005127C3" w:rsidRPr="00D24E40" w:rsidRDefault="005127C3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D1846">
              <w:rPr>
                <w:rFonts w:ascii="Angsana New" w:hAnsi="Angsana New"/>
                <w:sz w:val="24"/>
                <w:szCs w:val="24"/>
              </w:rPr>
              <w:t>18,231,578</w:t>
            </w:r>
            <w:r w:rsidRPr="003D184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D1846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B64F0" w14:textId="1E0F5B80" w:rsidR="005127C3" w:rsidRPr="00D24E40" w:rsidRDefault="005127C3" w:rsidP="000A54D7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7802FB">
              <w:rPr>
                <w:rFonts w:ascii="Angsana New" w:hAnsi="Angsana New"/>
                <w:sz w:val="24"/>
                <w:szCs w:val="24"/>
                <w:cs/>
              </w:rPr>
              <w:t>190</w:t>
            </w:r>
            <w:r w:rsidRPr="007802FB">
              <w:rPr>
                <w:rFonts w:ascii="Angsana New" w:hAnsi="Angsana New"/>
                <w:sz w:val="24"/>
                <w:szCs w:val="24"/>
              </w:rPr>
              <w:t>,</w:t>
            </w:r>
            <w:r w:rsidRPr="007802FB">
              <w:rPr>
                <w:rFonts w:ascii="Angsana New" w:hAnsi="Angsana New"/>
                <w:sz w:val="24"/>
                <w:szCs w:val="24"/>
                <w:cs/>
              </w:rPr>
              <w:t>753.93</w:t>
            </w: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C2B8B" w14:textId="4D033CFA" w:rsidR="005127C3" w:rsidRPr="00D24E40" w:rsidRDefault="00221F8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21F83">
              <w:rPr>
                <w:rFonts w:ascii="Angsana New" w:hAnsi="Angsana New"/>
                <w:sz w:val="24"/>
                <w:szCs w:val="24"/>
                <w:cs/>
              </w:rPr>
              <w:t>222</w:t>
            </w:r>
            <w:r w:rsidRPr="00221F83">
              <w:rPr>
                <w:rFonts w:ascii="Angsana New" w:hAnsi="Angsana New"/>
                <w:sz w:val="24"/>
                <w:szCs w:val="24"/>
              </w:rPr>
              <w:t>,</w:t>
            </w:r>
            <w:r w:rsidRPr="00221F83">
              <w:rPr>
                <w:rFonts w:ascii="Angsana New" w:hAnsi="Angsana New"/>
                <w:sz w:val="24"/>
                <w:szCs w:val="24"/>
                <w:cs/>
              </w:rPr>
              <w:t>474</w:t>
            </w:r>
            <w:r w:rsidRPr="00221F83">
              <w:rPr>
                <w:rFonts w:ascii="Angsana New" w:hAnsi="Angsana New"/>
                <w:sz w:val="24"/>
                <w:szCs w:val="24"/>
              </w:rPr>
              <w:t>,</w:t>
            </w:r>
            <w:r w:rsidRPr="00221F83">
              <w:rPr>
                <w:rFonts w:ascii="Angsana New" w:hAnsi="Angsana New"/>
                <w:sz w:val="24"/>
                <w:szCs w:val="24"/>
                <w:cs/>
              </w:rPr>
              <w:t>519.92</w:t>
            </w:r>
          </w:p>
        </w:tc>
      </w:tr>
      <w:tr w:rsidR="00CB1AC5" w:rsidRPr="00D24E40" w14:paraId="585884D6" w14:textId="77777777" w:rsidTr="00CB117E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AC6DC" w14:textId="77777777" w:rsidR="00CB1AC5" w:rsidRPr="00D24E40" w:rsidRDefault="00CB1AC5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BAE60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D8B83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E1D59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8A35D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0244A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D0E3C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80E75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F5F52" w14:textId="020D9665" w:rsidR="00CB1AC5" w:rsidRPr="00D24E40" w:rsidRDefault="00F9706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97063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F97063">
              <w:rPr>
                <w:rFonts w:ascii="Angsana New" w:hAnsi="Angsana New"/>
                <w:sz w:val="24"/>
                <w:szCs w:val="24"/>
              </w:rPr>
              <w:t>,</w:t>
            </w:r>
            <w:r w:rsidRPr="00F97063">
              <w:rPr>
                <w:rFonts w:ascii="Angsana New" w:hAnsi="Angsana New"/>
                <w:sz w:val="24"/>
                <w:szCs w:val="24"/>
                <w:cs/>
              </w:rPr>
              <w:t>371</w:t>
            </w:r>
            <w:r w:rsidRPr="00F97063">
              <w:rPr>
                <w:rFonts w:ascii="Angsana New" w:hAnsi="Angsana New"/>
                <w:sz w:val="24"/>
                <w:szCs w:val="24"/>
              </w:rPr>
              <w:t>,</w:t>
            </w:r>
            <w:r w:rsidRPr="00F97063">
              <w:rPr>
                <w:rFonts w:ascii="Angsana New" w:hAnsi="Angsana New"/>
                <w:sz w:val="24"/>
                <w:szCs w:val="24"/>
                <w:cs/>
              </w:rPr>
              <w:t>932.79</w:t>
            </w:r>
          </w:p>
        </w:tc>
      </w:tr>
      <w:tr w:rsidR="00CB1AC5" w:rsidRPr="00A76AAC" w14:paraId="46155F15" w14:textId="77777777" w:rsidTr="00CB117E">
        <w:trPr>
          <w:gridBefore w:val="1"/>
          <w:wBefore w:w="107" w:type="dxa"/>
          <w:trHeight w:val="288"/>
        </w:trPr>
        <w:tc>
          <w:tcPr>
            <w:tcW w:w="3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CDA7C" w14:textId="24EE0614" w:rsidR="00CB1AC5" w:rsidRPr="002F1C04" w:rsidRDefault="00D37ACC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</w:t>
            </w:r>
            <w:proofErr w:type="spellStart"/>
            <w:r w:rsidR="00CB1AC5" w:rsidRPr="00A321E4">
              <w:rPr>
                <w:rFonts w:ascii="Angsana New" w:hAnsi="Angsana New"/>
                <w:color w:val="000000"/>
                <w:sz w:val="24"/>
                <w:szCs w:val="24"/>
              </w:rPr>
              <w:t>จากการวัดมูลค่าตราสารอนุพันธ์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6B198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7F94C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3B3B8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29540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49862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6C32A" w14:textId="77777777" w:rsidR="00CB1AC5" w:rsidRPr="005440B9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9FAC0" w14:textId="4BAA629C" w:rsidR="00CB1AC5" w:rsidRPr="000F551E" w:rsidRDefault="00D37ACC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37ACC">
              <w:rPr>
                <w:rFonts w:ascii="Angsana New" w:hAnsi="Angsana New"/>
                <w:sz w:val="24"/>
                <w:szCs w:val="24"/>
                <w:cs/>
              </w:rPr>
              <w:t>809</w:t>
            </w:r>
            <w:r w:rsidRPr="00D37ACC">
              <w:rPr>
                <w:rFonts w:ascii="Angsana New" w:hAnsi="Angsana New"/>
                <w:sz w:val="24"/>
                <w:szCs w:val="24"/>
              </w:rPr>
              <w:t>,</w:t>
            </w:r>
            <w:r w:rsidRPr="00D37ACC">
              <w:rPr>
                <w:rFonts w:ascii="Angsana New" w:hAnsi="Angsana New"/>
                <w:sz w:val="24"/>
                <w:szCs w:val="24"/>
                <w:cs/>
              </w:rPr>
              <w:t>395.56</w:t>
            </w:r>
          </w:p>
        </w:tc>
      </w:tr>
      <w:tr w:rsidR="00CB1AC5" w:rsidRPr="00D24E40" w14:paraId="381FC335" w14:textId="77777777" w:rsidTr="00CB117E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D7F79" w14:textId="77777777" w:rsidR="00CB1AC5" w:rsidRPr="00D24E40" w:rsidRDefault="00CB1AC5" w:rsidP="000A54D7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00C6F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A0976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9FFE9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B53DB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CB399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2F9E1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90BF8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D2421" w14:textId="10B420F6" w:rsidR="00CB1AC5" w:rsidRPr="00D24E40" w:rsidRDefault="00640C6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40C65">
              <w:rPr>
                <w:rFonts w:ascii="Angsana New" w:hAnsi="Angsana New"/>
                <w:sz w:val="24"/>
                <w:szCs w:val="24"/>
                <w:cs/>
              </w:rPr>
              <w:t>(83</w:t>
            </w:r>
            <w:r w:rsidRPr="00640C65">
              <w:rPr>
                <w:rFonts w:ascii="Angsana New" w:hAnsi="Angsana New"/>
                <w:sz w:val="24"/>
                <w:szCs w:val="24"/>
              </w:rPr>
              <w:t>,</w:t>
            </w:r>
            <w:r w:rsidRPr="00640C65">
              <w:rPr>
                <w:rFonts w:ascii="Angsana New" w:hAnsi="Angsana New"/>
                <w:sz w:val="24"/>
                <w:szCs w:val="24"/>
                <w:cs/>
              </w:rPr>
              <w:t>675</w:t>
            </w:r>
            <w:r w:rsidRPr="00640C65">
              <w:rPr>
                <w:rFonts w:ascii="Angsana New" w:hAnsi="Angsana New"/>
                <w:sz w:val="24"/>
                <w:szCs w:val="24"/>
              </w:rPr>
              <w:t>,</w:t>
            </w:r>
            <w:r w:rsidRPr="00640C65">
              <w:rPr>
                <w:rFonts w:ascii="Angsana New" w:hAnsi="Angsana New"/>
                <w:sz w:val="24"/>
                <w:szCs w:val="24"/>
                <w:cs/>
              </w:rPr>
              <w:t>080.04)</w:t>
            </w:r>
          </w:p>
        </w:tc>
      </w:tr>
      <w:tr w:rsidR="00CB1AC5" w:rsidRPr="00D24E40" w14:paraId="166D8472" w14:textId="77777777" w:rsidTr="00811A1F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08B17" w14:textId="77777777" w:rsidR="00CB1AC5" w:rsidRPr="00D24E40" w:rsidRDefault="00CB1AC5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4CC19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68D48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6F7D2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E0603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968F3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ED2C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681FB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56196" w14:textId="1196484E" w:rsidR="00CB1AC5" w:rsidRPr="00D24E40" w:rsidRDefault="00897898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97898">
              <w:rPr>
                <w:rFonts w:ascii="Angsana New" w:hAnsi="Angsana New"/>
                <w:sz w:val="24"/>
                <w:szCs w:val="24"/>
                <w:cs/>
              </w:rPr>
              <w:t>(88</w:t>
            </w:r>
            <w:r w:rsidRPr="00897898">
              <w:rPr>
                <w:rFonts w:ascii="Angsana New" w:hAnsi="Angsana New"/>
                <w:sz w:val="24"/>
                <w:szCs w:val="24"/>
              </w:rPr>
              <w:t>,</w:t>
            </w:r>
            <w:r w:rsidRPr="00897898">
              <w:rPr>
                <w:rFonts w:ascii="Angsana New" w:hAnsi="Angsana New"/>
                <w:sz w:val="24"/>
                <w:szCs w:val="24"/>
                <w:cs/>
              </w:rPr>
              <w:t>557</w:t>
            </w:r>
            <w:r w:rsidRPr="00897898">
              <w:rPr>
                <w:rFonts w:ascii="Angsana New" w:hAnsi="Angsana New"/>
                <w:sz w:val="24"/>
                <w:szCs w:val="24"/>
              </w:rPr>
              <w:t>,</w:t>
            </w:r>
            <w:r w:rsidRPr="00897898">
              <w:rPr>
                <w:rFonts w:ascii="Angsana New" w:hAnsi="Angsana New"/>
                <w:sz w:val="24"/>
                <w:szCs w:val="24"/>
                <w:cs/>
              </w:rPr>
              <w:t>219.31)</w:t>
            </w:r>
          </w:p>
        </w:tc>
      </w:tr>
      <w:tr w:rsidR="00CB1AC5" w:rsidRPr="00D24E40" w14:paraId="23864C6D" w14:textId="77777777" w:rsidTr="00811A1F">
        <w:trPr>
          <w:gridBefore w:val="1"/>
          <w:wBefore w:w="107" w:type="dxa"/>
          <w:trHeight w:val="288"/>
        </w:trPr>
        <w:tc>
          <w:tcPr>
            <w:tcW w:w="3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ED1CD" w14:textId="77777777" w:rsidR="00CB1AC5" w:rsidRPr="002F1C04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3446B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49762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08BA0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9713C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9EB28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CF27A3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06457" w14:textId="7F40E48C" w:rsidR="00CB1AC5" w:rsidRPr="00D24E40" w:rsidRDefault="00897898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97898">
              <w:rPr>
                <w:rFonts w:ascii="Angsana New" w:hAnsi="Angsana New"/>
                <w:sz w:val="24"/>
                <w:szCs w:val="24"/>
                <w:cs/>
              </w:rPr>
              <w:t>55</w:t>
            </w:r>
            <w:r w:rsidRPr="00897898">
              <w:rPr>
                <w:rFonts w:ascii="Angsana New" w:hAnsi="Angsana New"/>
                <w:sz w:val="24"/>
                <w:szCs w:val="24"/>
              </w:rPr>
              <w:t>,</w:t>
            </w:r>
            <w:r w:rsidRPr="00897898">
              <w:rPr>
                <w:rFonts w:ascii="Angsana New" w:hAnsi="Angsana New"/>
                <w:sz w:val="24"/>
                <w:szCs w:val="24"/>
                <w:cs/>
              </w:rPr>
              <w:t>423</w:t>
            </w:r>
            <w:r w:rsidRPr="00897898">
              <w:rPr>
                <w:rFonts w:ascii="Angsana New" w:hAnsi="Angsana New"/>
                <w:sz w:val="24"/>
                <w:szCs w:val="24"/>
              </w:rPr>
              <w:t>,</w:t>
            </w:r>
            <w:r w:rsidRPr="00897898">
              <w:rPr>
                <w:rFonts w:ascii="Angsana New" w:hAnsi="Angsana New"/>
                <w:sz w:val="24"/>
                <w:szCs w:val="24"/>
                <w:cs/>
              </w:rPr>
              <w:t>548.92</w:t>
            </w:r>
          </w:p>
        </w:tc>
      </w:tr>
      <w:tr w:rsidR="00D37ACC" w:rsidRPr="00D24E40" w14:paraId="5880AF20" w14:textId="77777777" w:rsidTr="00CB117E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EBDDF" w14:textId="77777777" w:rsidR="00D37ACC" w:rsidRPr="00D24E40" w:rsidRDefault="00D37ACC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710C5" w14:textId="77777777" w:rsidR="00D37ACC" w:rsidRPr="00D24E40" w:rsidRDefault="00D37ACC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B19AE" w14:textId="77777777" w:rsidR="00D37ACC" w:rsidRPr="00D24E40" w:rsidRDefault="00D37ACC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4DFF5" w14:textId="77777777" w:rsidR="00D37ACC" w:rsidRPr="00D24E40" w:rsidRDefault="00D37ACC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0993E" w14:textId="77777777" w:rsidR="00D37ACC" w:rsidRPr="00D24E40" w:rsidRDefault="00D37ACC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38DD3" w14:textId="77777777" w:rsidR="00D37ACC" w:rsidRPr="00D24E40" w:rsidRDefault="00D37ACC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4E198" w14:textId="77777777" w:rsidR="00D37ACC" w:rsidRPr="00D24E40" w:rsidRDefault="00D37ACC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F6D7F" w14:textId="77777777" w:rsidR="00D37ACC" w:rsidRPr="00D24E40" w:rsidRDefault="00D37ACC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85C7B" w14:textId="78A9C1E1" w:rsidR="00D37ACC" w:rsidRPr="00D24E40" w:rsidRDefault="00D37ACC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37ACC">
              <w:rPr>
                <w:rFonts w:ascii="Angsana New" w:hAnsi="Angsana New"/>
                <w:sz w:val="24"/>
                <w:szCs w:val="24"/>
              </w:rPr>
              <w:t xml:space="preserve">           499,816.89 </w:t>
            </w:r>
          </w:p>
        </w:tc>
      </w:tr>
      <w:tr w:rsidR="00D37ACC" w:rsidRPr="00D24E40" w14:paraId="47EA5F3A" w14:textId="77777777" w:rsidTr="00CB117E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B53A9" w14:textId="77777777" w:rsidR="00D37ACC" w:rsidRPr="00D24E40" w:rsidRDefault="00D37ACC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56FF6" w14:textId="77777777" w:rsidR="00D37ACC" w:rsidRPr="00D24E40" w:rsidRDefault="00D37ACC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4E39E" w14:textId="77777777" w:rsidR="00D37ACC" w:rsidRPr="00D24E40" w:rsidRDefault="00D37ACC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D0788" w14:textId="77777777" w:rsidR="00D37ACC" w:rsidRPr="006C3EF4" w:rsidRDefault="00D37ACC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6ABCC" w14:textId="77777777" w:rsidR="00D37ACC" w:rsidRPr="00D24E40" w:rsidRDefault="00D37ACC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97E36" w14:textId="77777777" w:rsidR="00D37ACC" w:rsidRPr="00D24E40" w:rsidRDefault="00D37ACC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BB3EF" w14:textId="77777777" w:rsidR="00D37ACC" w:rsidRPr="00D24E40" w:rsidRDefault="00D37ACC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2BB41" w14:textId="77777777" w:rsidR="00D37ACC" w:rsidRPr="00D24E40" w:rsidRDefault="00D37ACC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687F4" w14:textId="237FCA3A" w:rsidR="00D37ACC" w:rsidRPr="00D24E40" w:rsidRDefault="00D37ACC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37ACC">
              <w:rPr>
                <w:rFonts w:ascii="Angsana New" w:hAnsi="Angsana New"/>
                <w:sz w:val="24"/>
                <w:szCs w:val="24"/>
              </w:rPr>
              <w:t xml:space="preserve">      (7,399,461.64)</w:t>
            </w:r>
          </w:p>
        </w:tc>
      </w:tr>
      <w:tr w:rsidR="00CB1AC5" w:rsidRPr="00D24E40" w14:paraId="236AAFB4" w14:textId="77777777" w:rsidTr="00811A1F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407C5" w14:textId="4005D60D" w:rsidR="00CB1AC5" w:rsidRPr="00D24E40" w:rsidRDefault="00D37ACC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</w:t>
            </w:r>
            <w:r w:rsidR="00CB1AC5"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ABFED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192C8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8D885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76CAA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08375" w14:textId="77777777" w:rsidR="00CB1AC5" w:rsidRPr="006C3EF4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00734" w14:textId="77777777" w:rsidR="00CB1AC5" w:rsidRPr="006C3EF4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13EB7" w14:textId="77777777" w:rsidR="00CB1AC5" w:rsidRPr="006C3EF4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FD0D0" w14:textId="5325F2A3" w:rsidR="00CB1AC5" w:rsidRPr="00D24E40" w:rsidRDefault="000D4EE0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D4EE0">
              <w:rPr>
                <w:rFonts w:ascii="Angsana New" w:hAnsi="Angsana New"/>
                <w:sz w:val="24"/>
                <w:szCs w:val="24"/>
                <w:cs/>
              </w:rPr>
              <w:t>48</w:t>
            </w:r>
            <w:r w:rsidRPr="000D4EE0">
              <w:rPr>
                <w:rFonts w:ascii="Angsana New" w:hAnsi="Angsana New"/>
                <w:sz w:val="24"/>
                <w:szCs w:val="24"/>
              </w:rPr>
              <w:t>,</w:t>
            </w:r>
            <w:r w:rsidRPr="000D4EE0">
              <w:rPr>
                <w:rFonts w:ascii="Angsana New" w:hAnsi="Angsana New"/>
                <w:sz w:val="24"/>
                <w:szCs w:val="24"/>
                <w:cs/>
              </w:rPr>
              <w:t>523</w:t>
            </w:r>
            <w:r w:rsidRPr="000D4EE0">
              <w:rPr>
                <w:rFonts w:ascii="Angsana New" w:hAnsi="Angsana New"/>
                <w:sz w:val="24"/>
                <w:szCs w:val="24"/>
              </w:rPr>
              <w:t>,</w:t>
            </w:r>
            <w:r w:rsidRPr="000D4EE0">
              <w:rPr>
                <w:rFonts w:ascii="Angsana New" w:hAnsi="Angsana New"/>
                <w:sz w:val="24"/>
                <w:szCs w:val="24"/>
                <w:cs/>
              </w:rPr>
              <w:t>904.17</w:t>
            </w:r>
          </w:p>
        </w:tc>
      </w:tr>
      <w:tr w:rsidR="00CB1AC5" w:rsidRPr="00D24E40" w14:paraId="65CB469B" w14:textId="77777777" w:rsidTr="00811A1F">
        <w:trPr>
          <w:gridBefore w:val="1"/>
          <w:wBefore w:w="107" w:type="dxa"/>
          <w:trHeight w:val="288"/>
        </w:trPr>
        <w:tc>
          <w:tcPr>
            <w:tcW w:w="3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354D8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AD51D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E6991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4A3B7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96B42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4C3A1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1CCAE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61D34" w14:textId="3C43F504" w:rsidR="00CB1AC5" w:rsidRPr="00D24E40" w:rsidRDefault="00897898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97898">
              <w:rPr>
                <w:rFonts w:ascii="Angsana New" w:hAnsi="Angsana New"/>
                <w:sz w:val="24"/>
                <w:szCs w:val="24"/>
                <w:cs/>
              </w:rPr>
              <w:t>(9</w:t>
            </w:r>
            <w:r w:rsidRPr="00897898">
              <w:rPr>
                <w:rFonts w:ascii="Angsana New" w:hAnsi="Angsana New"/>
                <w:sz w:val="24"/>
                <w:szCs w:val="24"/>
              </w:rPr>
              <w:t>,</w:t>
            </w:r>
            <w:r w:rsidRPr="00897898">
              <w:rPr>
                <w:rFonts w:ascii="Angsana New" w:hAnsi="Angsana New"/>
                <w:sz w:val="24"/>
                <w:szCs w:val="24"/>
                <w:cs/>
              </w:rPr>
              <w:t>719</w:t>
            </w:r>
            <w:r w:rsidRPr="00897898">
              <w:rPr>
                <w:rFonts w:ascii="Angsana New" w:hAnsi="Angsana New"/>
                <w:sz w:val="24"/>
                <w:szCs w:val="24"/>
              </w:rPr>
              <w:t>,</w:t>
            </w:r>
            <w:r w:rsidRPr="00897898">
              <w:rPr>
                <w:rFonts w:ascii="Angsana New" w:hAnsi="Angsana New"/>
                <w:sz w:val="24"/>
                <w:szCs w:val="24"/>
                <w:cs/>
              </w:rPr>
              <w:t>377.33)</w:t>
            </w:r>
          </w:p>
        </w:tc>
      </w:tr>
      <w:tr w:rsidR="00CB1AC5" w:rsidRPr="00D24E40" w14:paraId="47DCC80D" w14:textId="77777777" w:rsidTr="00811A1F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085BF" w14:textId="0590E31E" w:rsidR="00CB1AC5" w:rsidRPr="00D24E40" w:rsidRDefault="00EF07EA" w:rsidP="000A54D7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</w:t>
            </w:r>
            <w:r w:rsidR="00CB1AC5"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สำหรับ</w:t>
            </w:r>
            <w:r w:rsidR="004D7DBD" w:rsidRPr="00811A1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7B746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EA576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E8014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43B6F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8E5B1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0A560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500D5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DC49F" w14:textId="72B47C03" w:rsidR="00CB1AC5" w:rsidRPr="00014966" w:rsidRDefault="00897898" w:rsidP="000A54D7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97898">
              <w:rPr>
                <w:rFonts w:ascii="Angsana New" w:hAnsi="Angsana New"/>
                <w:sz w:val="24"/>
                <w:szCs w:val="24"/>
                <w:cs/>
              </w:rPr>
              <w:t>38</w:t>
            </w:r>
            <w:r w:rsidRPr="00897898">
              <w:rPr>
                <w:rFonts w:ascii="Angsana New" w:hAnsi="Angsana New"/>
                <w:sz w:val="24"/>
                <w:szCs w:val="24"/>
              </w:rPr>
              <w:t>,</w:t>
            </w:r>
            <w:r w:rsidRPr="00897898">
              <w:rPr>
                <w:rFonts w:ascii="Angsana New" w:hAnsi="Angsana New"/>
                <w:sz w:val="24"/>
                <w:szCs w:val="24"/>
                <w:cs/>
              </w:rPr>
              <w:t>804</w:t>
            </w:r>
            <w:r w:rsidRPr="00897898">
              <w:rPr>
                <w:rFonts w:ascii="Angsana New" w:hAnsi="Angsana New"/>
                <w:sz w:val="24"/>
                <w:szCs w:val="24"/>
              </w:rPr>
              <w:t>,</w:t>
            </w:r>
            <w:r w:rsidRPr="00897898">
              <w:rPr>
                <w:rFonts w:ascii="Angsana New" w:hAnsi="Angsana New"/>
                <w:sz w:val="24"/>
                <w:szCs w:val="24"/>
                <w:cs/>
              </w:rPr>
              <w:t>526.84</w:t>
            </w:r>
          </w:p>
        </w:tc>
      </w:tr>
      <w:tr w:rsidR="00CB1AC5" w:rsidRPr="00D24E40" w14:paraId="526B71E8" w14:textId="77777777" w:rsidTr="00FF72C5">
        <w:trPr>
          <w:gridBefore w:val="1"/>
          <w:wBefore w:w="107" w:type="dxa"/>
          <w:trHeight w:val="117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36EB7" w14:textId="77777777" w:rsidR="00CB1AC5" w:rsidRPr="00D24E40" w:rsidRDefault="00CB1AC5" w:rsidP="000A54D7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B5412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51E78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E9299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AC97B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03B9E" w14:textId="77777777" w:rsidR="00CB1AC5" w:rsidRPr="006C3EF4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BDE42" w14:textId="77777777" w:rsidR="00CB1AC5" w:rsidRPr="006C3EF4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A7D38" w14:textId="77777777" w:rsidR="00CB1AC5" w:rsidRPr="006C3EF4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28EC1" w14:textId="77777777" w:rsidR="00CB1AC5" w:rsidRPr="00D24E40" w:rsidRDefault="00CB1AC5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1AC5" w:rsidRPr="00D24E40" w14:paraId="0BB8D690" w14:textId="77777777" w:rsidTr="00CB117E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DAB6B" w14:textId="77777777" w:rsidR="00CB1AC5" w:rsidRPr="00D24E40" w:rsidRDefault="00CB1AC5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6156A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072ED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5CBC3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6AD44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1D0BD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19DA1" w14:textId="77777777" w:rsidR="00CB1AC5" w:rsidRPr="006C3EF4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90174" w14:textId="77777777" w:rsidR="00CB1AC5" w:rsidRPr="006C3EF4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9A26B" w14:textId="5705DAFE" w:rsidR="00CB1AC5" w:rsidRPr="00BA2540" w:rsidRDefault="00A3592D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3592D">
              <w:rPr>
                <w:rFonts w:ascii="Angsana New" w:hAnsi="Angsana New"/>
                <w:sz w:val="24"/>
                <w:szCs w:val="24"/>
                <w:cs/>
              </w:rPr>
              <w:t>243</w:t>
            </w:r>
            <w:r w:rsidRPr="00A3592D">
              <w:rPr>
                <w:rFonts w:ascii="Angsana New" w:hAnsi="Angsana New"/>
                <w:sz w:val="24"/>
                <w:szCs w:val="24"/>
              </w:rPr>
              <w:t>,</w:t>
            </w:r>
            <w:r w:rsidRPr="00A3592D">
              <w:rPr>
                <w:rFonts w:ascii="Angsana New" w:hAnsi="Angsana New"/>
                <w:sz w:val="24"/>
                <w:szCs w:val="24"/>
                <w:cs/>
              </w:rPr>
              <w:t>024</w:t>
            </w:r>
            <w:r w:rsidRPr="00A3592D">
              <w:rPr>
                <w:rFonts w:ascii="Angsana New" w:hAnsi="Angsana New"/>
                <w:sz w:val="24"/>
                <w:szCs w:val="24"/>
              </w:rPr>
              <w:t>,</w:t>
            </w:r>
            <w:r w:rsidRPr="00A3592D">
              <w:rPr>
                <w:rFonts w:ascii="Angsana New" w:hAnsi="Angsana New"/>
                <w:sz w:val="24"/>
                <w:szCs w:val="24"/>
                <w:cs/>
              </w:rPr>
              <w:t>298.73</w:t>
            </w:r>
          </w:p>
        </w:tc>
      </w:tr>
      <w:tr w:rsidR="00CB1AC5" w:rsidRPr="00D24E40" w14:paraId="0ABF4DEC" w14:textId="77777777" w:rsidTr="00CB117E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C172C" w14:textId="77777777" w:rsidR="00CB1AC5" w:rsidRPr="00D24E40" w:rsidRDefault="00CB1AC5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1CA0D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1311B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5D796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C7C37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64B61" w14:textId="77777777" w:rsidR="00CB1AC5" w:rsidRPr="00D24E40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6BCC0" w14:textId="77777777" w:rsidR="00CB1AC5" w:rsidRPr="006C3EF4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3FCE7" w14:textId="77777777" w:rsidR="00CB1AC5" w:rsidRPr="006C3EF4" w:rsidRDefault="00CB1AC5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9D3CF" w14:textId="2F842BA4" w:rsidR="00CB1AC5" w:rsidRPr="00BA2540" w:rsidRDefault="00B16BE8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16BE8">
              <w:rPr>
                <w:rFonts w:ascii="Angsana New" w:hAnsi="Angsana New"/>
                <w:sz w:val="24"/>
                <w:szCs w:val="24"/>
                <w:cs/>
              </w:rPr>
              <w:t>739</w:t>
            </w:r>
            <w:r w:rsidRPr="00B16BE8">
              <w:rPr>
                <w:rFonts w:ascii="Angsana New" w:hAnsi="Angsana New"/>
                <w:sz w:val="24"/>
                <w:szCs w:val="24"/>
              </w:rPr>
              <w:t>,</w:t>
            </w:r>
            <w:r w:rsidRPr="00B16BE8">
              <w:rPr>
                <w:rFonts w:ascii="Angsana New" w:hAnsi="Angsana New"/>
                <w:sz w:val="24"/>
                <w:szCs w:val="24"/>
                <w:cs/>
              </w:rPr>
              <w:t>145</w:t>
            </w:r>
            <w:r w:rsidRPr="00B16BE8">
              <w:rPr>
                <w:rFonts w:ascii="Angsana New" w:hAnsi="Angsana New"/>
                <w:sz w:val="24"/>
                <w:szCs w:val="24"/>
              </w:rPr>
              <w:t>,</w:t>
            </w:r>
            <w:r w:rsidRPr="00B16BE8">
              <w:rPr>
                <w:rFonts w:ascii="Angsana New" w:hAnsi="Angsana New"/>
                <w:sz w:val="24"/>
                <w:szCs w:val="24"/>
                <w:cs/>
              </w:rPr>
              <w:t>885.14</w:t>
            </w:r>
          </w:p>
        </w:tc>
      </w:tr>
      <w:tr w:rsidR="00CB1AC5" w:rsidRPr="00A321E4" w14:paraId="2CEDDF27" w14:textId="77777777" w:rsidTr="00CB117E">
        <w:trPr>
          <w:gridBefore w:val="1"/>
          <w:wBefore w:w="107" w:type="dxa"/>
          <w:trHeight w:val="28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D002B" w14:textId="77777777" w:rsidR="00CB1AC5" w:rsidRPr="00D24E40" w:rsidRDefault="00CB1AC5" w:rsidP="000A54D7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C5C9F" w14:textId="77777777" w:rsidR="00CB1AC5" w:rsidRPr="00D24E40" w:rsidRDefault="00CB1AC5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A01EC" w14:textId="77777777" w:rsidR="00CB1AC5" w:rsidRPr="00D24E40" w:rsidRDefault="00CB1AC5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8A37C" w14:textId="77777777" w:rsidR="00CB1AC5" w:rsidRPr="00D24E40" w:rsidRDefault="00CB1AC5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4A37D" w14:textId="77777777" w:rsidR="00CB1AC5" w:rsidRPr="00D24E40" w:rsidRDefault="00CB1AC5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0CB46" w14:textId="77777777" w:rsidR="00CB1AC5" w:rsidRPr="00D24E40" w:rsidRDefault="00CB1AC5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3269B" w14:textId="77777777" w:rsidR="00CB1AC5" w:rsidRPr="006C3EF4" w:rsidRDefault="00CB1AC5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CCA8B" w14:textId="77777777" w:rsidR="00CB1AC5" w:rsidRPr="006C3EF4" w:rsidRDefault="00CB1AC5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32637" w14:textId="22AC5394" w:rsidR="00CB1AC5" w:rsidRPr="00A321E4" w:rsidRDefault="00247D85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47D85">
              <w:rPr>
                <w:rFonts w:ascii="Angsana New" w:hAnsi="Angsana New"/>
                <w:sz w:val="24"/>
                <w:szCs w:val="24"/>
                <w:cs/>
              </w:rPr>
              <w:t>982</w:t>
            </w:r>
            <w:r w:rsidRPr="00247D85">
              <w:rPr>
                <w:rFonts w:ascii="Angsana New" w:hAnsi="Angsana New"/>
                <w:sz w:val="24"/>
                <w:szCs w:val="24"/>
              </w:rPr>
              <w:t>,</w:t>
            </w:r>
            <w:r w:rsidRPr="00247D85">
              <w:rPr>
                <w:rFonts w:ascii="Angsana New" w:hAnsi="Angsana New"/>
                <w:sz w:val="24"/>
                <w:szCs w:val="24"/>
                <w:cs/>
              </w:rPr>
              <w:t>170</w:t>
            </w:r>
            <w:r w:rsidRPr="00247D85">
              <w:rPr>
                <w:rFonts w:ascii="Angsana New" w:hAnsi="Angsana New"/>
                <w:sz w:val="24"/>
                <w:szCs w:val="24"/>
              </w:rPr>
              <w:t>,</w:t>
            </w:r>
            <w:r w:rsidRPr="00247D85">
              <w:rPr>
                <w:rFonts w:ascii="Angsana New" w:hAnsi="Angsana New"/>
                <w:sz w:val="24"/>
                <w:szCs w:val="24"/>
                <w:cs/>
              </w:rPr>
              <w:t>183.87</w:t>
            </w:r>
          </w:p>
        </w:tc>
      </w:tr>
    </w:tbl>
    <w:p w14:paraId="4D98F86D" w14:textId="77777777" w:rsidR="006F6EBD" w:rsidRDefault="006F6EBD" w:rsidP="000A54D7"/>
    <w:p w14:paraId="34213D86" w14:textId="77777777" w:rsidR="00C82DB3" w:rsidRDefault="00C82DB3" w:rsidP="000A54D7"/>
    <w:tbl>
      <w:tblPr>
        <w:tblStyle w:val="TableGrid"/>
        <w:tblW w:w="14538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1779"/>
        <w:gridCol w:w="1593"/>
        <w:gridCol w:w="1593"/>
        <w:gridCol w:w="1593"/>
        <w:gridCol w:w="1593"/>
        <w:gridCol w:w="1593"/>
        <w:gridCol w:w="1598"/>
        <w:gridCol w:w="1598"/>
        <w:gridCol w:w="1598"/>
      </w:tblGrid>
      <w:tr w:rsidR="00A36CE3" w:rsidRPr="00D24E40" w14:paraId="755C65A9" w14:textId="77777777" w:rsidTr="000C6696">
        <w:trPr>
          <w:trHeight w:val="360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DCF00" w14:textId="77777777" w:rsidR="00A36CE3" w:rsidRPr="00D24E40" w:rsidRDefault="00A36CE3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AE7D3" w14:textId="77777777" w:rsidR="00A36CE3" w:rsidRPr="00D24E40" w:rsidRDefault="00A36CE3" w:rsidP="000A54D7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A36CE3" w:rsidRPr="00D24E40" w14:paraId="173792E4" w14:textId="77777777" w:rsidTr="000C6696">
        <w:trPr>
          <w:trHeight w:val="360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06B1" w14:textId="77777777" w:rsidR="00A36CE3" w:rsidRPr="00D24E40" w:rsidRDefault="00A36CE3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EAFB5" w14:textId="77777777" w:rsidR="00A36CE3" w:rsidRPr="00D24E40" w:rsidRDefault="00A36CE3" w:rsidP="000A54D7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งบการเงินรวม</w:t>
            </w:r>
          </w:p>
        </w:tc>
      </w:tr>
      <w:tr w:rsidR="00A36CE3" w:rsidRPr="00D24E40" w14:paraId="466C0B9A" w14:textId="77777777" w:rsidTr="000C6696">
        <w:trPr>
          <w:trHeight w:val="360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AEA07" w14:textId="77777777" w:rsidR="00A36CE3" w:rsidRPr="00D24E40" w:rsidRDefault="00A36CE3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0E709" w14:textId="77777777" w:rsidR="00A36CE3" w:rsidRPr="00D24E40" w:rsidRDefault="00A36CE3" w:rsidP="000A54D7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9E1AB8">
              <w:rPr>
                <w:sz w:val="24"/>
                <w:cs/>
              </w:rPr>
              <w:t xml:space="preserve">สำหรับปี สิ้นสุดวันที่ </w:t>
            </w:r>
            <w:r>
              <w:rPr>
                <w:sz w:val="24"/>
              </w:rPr>
              <w:t>31</w:t>
            </w:r>
            <w:r w:rsidRPr="009E1AB8">
              <w:rPr>
                <w:sz w:val="24"/>
                <w:cs/>
              </w:rPr>
              <w:t xml:space="preserve"> ธันวาคม </w:t>
            </w:r>
            <w:r>
              <w:rPr>
                <w:sz w:val="24"/>
              </w:rPr>
              <w:t>2566</w:t>
            </w:r>
          </w:p>
        </w:tc>
      </w:tr>
      <w:tr w:rsidR="00A36CE3" w:rsidRPr="00D24E40" w14:paraId="1BE62465" w14:textId="77777777" w:rsidTr="000C6696">
        <w:trPr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5E9CA" w14:textId="77777777" w:rsidR="00A36CE3" w:rsidRPr="00D24E40" w:rsidRDefault="00A36CE3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6B1DE" w14:textId="77777777" w:rsidR="00A36CE3" w:rsidRPr="00D24E40" w:rsidRDefault="00A36CE3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25011" w14:textId="77777777" w:rsidR="00A36CE3" w:rsidRPr="00D24E40" w:rsidRDefault="00A36CE3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65B6B" w14:textId="77777777" w:rsidR="00A36CE3" w:rsidRPr="00D24E40" w:rsidRDefault="00A36CE3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2DEDD709" w14:textId="77777777" w:rsidR="00A36CE3" w:rsidRPr="00D24E40" w:rsidRDefault="00A36CE3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F52D5" w14:textId="77777777" w:rsidR="00A36CE3" w:rsidRPr="00D24E40" w:rsidRDefault="00A36CE3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971B3" w14:textId="77777777" w:rsidR="00A36CE3" w:rsidRDefault="00A36CE3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B8B9BF8" w14:textId="77777777" w:rsidR="00A36CE3" w:rsidRPr="00D24E40" w:rsidRDefault="00A36CE3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B5EEC" w14:textId="77777777" w:rsidR="00A36CE3" w:rsidRDefault="00A36CE3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71A557CD" w14:textId="77777777" w:rsidR="00A36CE3" w:rsidRPr="00D24E40" w:rsidRDefault="00A36CE3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64C08" w14:textId="77777777" w:rsidR="00A36CE3" w:rsidRPr="00D24E40" w:rsidRDefault="00A36CE3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2B3FB2CA" w14:textId="77777777" w:rsidR="00A36CE3" w:rsidRPr="00D24E40" w:rsidRDefault="00A36CE3" w:rsidP="000A54D7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AA7CE" w14:textId="77777777" w:rsidR="00A36CE3" w:rsidRPr="00D24E40" w:rsidRDefault="00A36CE3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24C45B0F" w14:textId="77777777" w:rsidR="00A36CE3" w:rsidRPr="00D24E40" w:rsidRDefault="00A36CE3" w:rsidP="000A54D7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36CE3" w:rsidRPr="00D24E40" w14:paraId="21C9FADF" w14:textId="77777777" w:rsidTr="000C6696">
        <w:trPr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EF747" w14:textId="77777777" w:rsidR="00A36CE3" w:rsidRPr="00024677" w:rsidRDefault="00A36CE3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14EA9" w14:textId="77777777" w:rsidR="00A36CE3" w:rsidRPr="005440B9" w:rsidRDefault="00A36CE3" w:rsidP="000A54D7">
            <w:pP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 175,172,466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45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38A81" w14:textId="77777777" w:rsidR="00A36CE3" w:rsidRPr="00024677" w:rsidRDefault="00A36CE3" w:rsidP="000A54D7">
            <w:pP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  233,987,786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08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539ED" w14:textId="77777777" w:rsidR="00A36CE3" w:rsidRPr="00024677" w:rsidRDefault="00A36CE3" w:rsidP="000A54D7">
            <w:pP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 197,326,486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94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C0261" w14:textId="77777777" w:rsidR="00A36CE3" w:rsidRPr="00024677" w:rsidRDefault="00A36CE3" w:rsidP="000A54D7">
            <w:pP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  97,972,568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90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40F71" w14:textId="77777777" w:rsidR="00A36CE3" w:rsidRPr="00024677" w:rsidRDefault="00A36CE3" w:rsidP="000A54D7">
            <w:pP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20,740,962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09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13179" w14:textId="77777777" w:rsidR="00A36CE3" w:rsidRPr="00024677" w:rsidRDefault="00A36CE3" w:rsidP="000A54D7">
            <w:pP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  53,261,496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79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3DD7A" w14:textId="77777777" w:rsidR="00A36CE3" w:rsidRPr="00024677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219,394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33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46817" w14:textId="77777777" w:rsidR="00A36CE3" w:rsidRPr="00024677" w:rsidRDefault="00A36CE3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778,681,161.58</w:t>
            </w:r>
          </w:p>
        </w:tc>
      </w:tr>
      <w:tr w:rsidR="00A36CE3" w:rsidRPr="00D24E40" w14:paraId="385E3506" w14:textId="77777777" w:rsidTr="000C6696">
        <w:trPr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9FF8C" w14:textId="77777777" w:rsidR="00A36CE3" w:rsidRPr="00D24E40" w:rsidRDefault="00A36CE3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D8317" w14:textId="77777777" w:rsidR="00A36CE3" w:rsidRPr="00D24E40" w:rsidRDefault="00A36CE3" w:rsidP="000A54D7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D6863">
              <w:rPr>
                <w:rFonts w:ascii="Angsana New" w:hAnsi="Angsana New"/>
                <w:sz w:val="24"/>
                <w:szCs w:val="24"/>
                <w:cs/>
              </w:rPr>
              <w:t>(133</w:t>
            </w:r>
            <w:r w:rsidRPr="002D6863">
              <w:rPr>
                <w:rFonts w:ascii="Angsana New" w:hAnsi="Angsana New"/>
                <w:sz w:val="24"/>
                <w:szCs w:val="24"/>
              </w:rPr>
              <w:t>,</w:t>
            </w:r>
            <w:r w:rsidRPr="002D6863">
              <w:rPr>
                <w:rFonts w:ascii="Angsana New" w:hAnsi="Angsana New"/>
                <w:sz w:val="24"/>
                <w:szCs w:val="24"/>
                <w:cs/>
              </w:rPr>
              <w:t>358</w:t>
            </w:r>
            <w:r w:rsidRPr="002D6863">
              <w:rPr>
                <w:rFonts w:ascii="Angsana New" w:hAnsi="Angsana New"/>
                <w:sz w:val="24"/>
                <w:szCs w:val="24"/>
              </w:rPr>
              <w:t>,</w:t>
            </w:r>
            <w:r w:rsidRPr="002D6863">
              <w:rPr>
                <w:rFonts w:ascii="Angsana New" w:hAnsi="Angsana New"/>
                <w:sz w:val="24"/>
                <w:szCs w:val="24"/>
                <w:cs/>
              </w:rPr>
              <w:t>762.4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2D686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ACC0C" w14:textId="77777777" w:rsidR="00A36CE3" w:rsidRPr="00D24E40" w:rsidRDefault="00A36CE3" w:rsidP="000A54D7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2D6863">
              <w:rPr>
                <w:rFonts w:ascii="Angsana New" w:hAnsi="Angsana New"/>
                <w:sz w:val="24"/>
                <w:szCs w:val="24"/>
                <w:cs/>
              </w:rPr>
              <w:t>(163</w:t>
            </w:r>
            <w:r w:rsidRPr="002D6863">
              <w:rPr>
                <w:rFonts w:ascii="Angsana New" w:hAnsi="Angsana New"/>
                <w:sz w:val="24"/>
                <w:szCs w:val="24"/>
              </w:rPr>
              <w:t>,</w:t>
            </w:r>
            <w:r w:rsidRPr="002D6863">
              <w:rPr>
                <w:rFonts w:ascii="Angsana New" w:hAnsi="Angsana New"/>
                <w:sz w:val="24"/>
                <w:szCs w:val="24"/>
                <w:cs/>
              </w:rPr>
              <w:t>811</w:t>
            </w:r>
            <w:r w:rsidRPr="002D6863">
              <w:rPr>
                <w:rFonts w:ascii="Angsana New" w:hAnsi="Angsana New"/>
                <w:sz w:val="24"/>
                <w:szCs w:val="24"/>
              </w:rPr>
              <w:t>,</w:t>
            </w:r>
            <w:r w:rsidRPr="002D6863">
              <w:rPr>
                <w:rFonts w:ascii="Angsana New" w:hAnsi="Angsana New"/>
                <w:sz w:val="24"/>
                <w:szCs w:val="24"/>
                <w:cs/>
              </w:rPr>
              <w:t>894.58)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28ECD" w14:textId="77777777" w:rsidR="00A36CE3" w:rsidRPr="00D24E40" w:rsidRDefault="00A36CE3" w:rsidP="000A54D7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62823">
              <w:rPr>
                <w:rFonts w:ascii="Angsana New" w:hAnsi="Angsana New"/>
                <w:sz w:val="24"/>
                <w:szCs w:val="24"/>
                <w:cs/>
              </w:rPr>
              <w:t>(144</w:t>
            </w:r>
            <w:r w:rsidRPr="00A62823">
              <w:rPr>
                <w:rFonts w:ascii="Angsana New" w:hAnsi="Angsana New"/>
                <w:sz w:val="24"/>
                <w:szCs w:val="24"/>
              </w:rPr>
              <w:t>,</w:t>
            </w:r>
            <w:r w:rsidRPr="00A62823">
              <w:rPr>
                <w:rFonts w:ascii="Angsana New" w:hAnsi="Angsana New"/>
                <w:sz w:val="24"/>
                <w:szCs w:val="24"/>
                <w:cs/>
              </w:rPr>
              <w:t>668</w:t>
            </w:r>
            <w:r w:rsidRPr="00A62823">
              <w:rPr>
                <w:rFonts w:ascii="Angsana New" w:hAnsi="Angsana New"/>
                <w:sz w:val="24"/>
                <w:szCs w:val="24"/>
              </w:rPr>
              <w:t>,</w:t>
            </w:r>
            <w:r w:rsidRPr="00A62823">
              <w:rPr>
                <w:rFonts w:ascii="Angsana New" w:hAnsi="Angsana New"/>
                <w:sz w:val="24"/>
                <w:szCs w:val="24"/>
                <w:cs/>
              </w:rPr>
              <w:t>287.10)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D146A" w14:textId="77777777" w:rsidR="00A36CE3" w:rsidRPr="00D24E40" w:rsidRDefault="00A36CE3" w:rsidP="000A54D7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62823">
              <w:rPr>
                <w:rFonts w:ascii="Angsana New" w:hAnsi="Angsana New"/>
                <w:sz w:val="24"/>
                <w:szCs w:val="24"/>
                <w:cs/>
              </w:rPr>
              <w:t>(75</w:t>
            </w:r>
            <w:r w:rsidRPr="00A62823">
              <w:rPr>
                <w:rFonts w:ascii="Angsana New" w:hAnsi="Angsana New"/>
                <w:sz w:val="24"/>
                <w:szCs w:val="24"/>
              </w:rPr>
              <w:t>,</w:t>
            </w:r>
            <w:r w:rsidRPr="00A62823">
              <w:rPr>
                <w:rFonts w:ascii="Angsana New" w:hAnsi="Angsana New"/>
                <w:sz w:val="24"/>
                <w:szCs w:val="24"/>
                <w:cs/>
              </w:rPr>
              <w:t>446</w:t>
            </w:r>
            <w:r w:rsidRPr="00A62823">
              <w:rPr>
                <w:rFonts w:ascii="Angsana New" w:hAnsi="Angsana New"/>
                <w:sz w:val="24"/>
                <w:szCs w:val="24"/>
              </w:rPr>
              <w:t>,</w:t>
            </w:r>
            <w:r w:rsidRPr="00A62823">
              <w:rPr>
                <w:rFonts w:ascii="Angsana New" w:hAnsi="Angsana New"/>
                <w:sz w:val="24"/>
                <w:szCs w:val="24"/>
                <w:cs/>
              </w:rPr>
              <w:t>278.70)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51210" w14:textId="77777777" w:rsidR="00A36CE3" w:rsidRPr="00D24E40" w:rsidRDefault="00A36CE3" w:rsidP="000A54D7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62823">
              <w:rPr>
                <w:rFonts w:ascii="Angsana New" w:hAnsi="Angsana New"/>
                <w:sz w:val="24"/>
                <w:szCs w:val="24"/>
                <w:cs/>
              </w:rPr>
              <w:t>(13</w:t>
            </w:r>
            <w:r w:rsidRPr="00A62823">
              <w:rPr>
                <w:rFonts w:ascii="Angsana New" w:hAnsi="Angsana New"/>
                <w:sz w:val="24"/>
                <w:szCs w:val="24"/>
              </w:rPr>
              <w:t>,</w:t>
            </w:r>
            <w:r w:rsidRPr="00A62823">
              <w:rPr>
                <w:rFonts w:ascii="Angsana New" w:hAnsi="Angsana New"/>
                <w:sz w:val="24"/>
                <w:szCs w:val="24"/>
                <w:cs/>
              </w:rPr>
              <w:t>717</w:t>
            </w:r>
            <w:r w:rsidRPr="00A62823">
              <w:rPr>
                <w:rFonts w:ascii="Angsana New" w:hAnsi="Angsana New"/>
                <w:sz w:val="24"/>
                <w:szCs w:val="24"/>
              </w:rPr>
              <w:t>,</w:t>
            </w:r>
            <w:r w:rsidRPr="00A62823">
              <w:rPr>
                <w:rFonts w:ascii="Angsana New" w:hAnsi="Angsana New"/>
                <w:sz w:val="24"/>
                <w:szCs w:val="24"/>
                <w:cs/>
              </w:rPr>
              <w:t>857.47)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2F962" w14:textId="77777777" w:rsidR="00A36CE3" w:rsidRPr="00D24E40" w:rsidRDefault="00A36CE3" w:rsidP="000A54D7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62823">
              <w:rPr>
                <w:rFonts w:ascii="Angsana New" w:hAnsi="Angsana New"/>
                <w:sz w:val="24"/>
                <w:szCs w:val="24"/>
                <w:cs/>
              </w:rPr>
              <w:t>(33</w:t>
            </w:r>
            <w:r w:rsidRPr="00A62823">
              <w:rPr>
                <w:rFonts w:ascii="Angsana New" w:hAnsi="Angsana New"/>
                <w:sz w:val="24"/>
                <w:szCs w:val="24"/>
              </w:rPr>
              <w:t>,</w:t>
            </w:r>
            <w:r w:rsidRPr="00A62823">
              <w:rPr>
                <w:rFonts w:ascii="Angsana New" w:hAnsi="Angsana New"/>
                <w:sz w:val="24"/>
                <w:szCs w:val="24"/>
                <w:cs/>
              </w:rPr>
              <w:t>067</w:t>
            </w:r>
            <w:r w:rsidRPr="00A62823">
              <w:rPr>
                <w:rFonts w:ascii="Angsana New" w:hAnsi="Angsana New"/>
                <w:sz w:val="24"/>
                <w:szCs w:val="24"/>
              </w:rPr>
              <w:t>,</w:t>
            </w:r>
            <w:r w:rsidRPr="00A62823">
              <w:rPr>
                <w:rFonts w:ascii="Angsana New" w:hAnsi="Angsana New"/>
                <w:sz w:val="24"/>
                <w:szCs w:val="24"/>
                <w:cs/>
              </w:rPr>
              <w:t>884.04)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5EAF6" w14:textId="77777777" w:rsidR="00A36CE3" w:rsidRPr="00D24E40" w:rsidRDefault="00A36CE3" w:rsidP="001469BE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3A859" w14:textId="77777777" w:rsidR="00A36CE3" w:rsidRPr="00D24E40" w:rsidRDefault="00A36CE3" w:rsidP="000A54D7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A3919">
              <w:rPr>
                <w:rFonts w:ascii="Angsana New" w:hAnsi="Angsana New"/>
                <w:sz w:val="24"/>
                <w:szCs w:val="24"/>
              </w:rPr>
              <w:t>(564,070,964.34)</w:t>
            </w:r>
          </w:p>
        </w:tc>
      </w:tr>
      <w:tr w:rsidR="00A36CE3" w:rsidRPr="00D24E40" w14:paraId="4A4D7EA0" w14:textId="77777777" w:rsidTr="000C6696">
        <w:trPr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50717" w14:textId="77777777" w:rsidR="00A36CE3" w:rsidRPr="00D24E40" w:rsidRDefault="00A36CE3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DC403" w14:textId="77777777" w:rsidR="00A36CE3" w:rsidRPr="00D24E40" w:rsidRDefault="00A36CE3" w:rsidP="000A54D7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2FC1">
              <w:rPr>
                <w:rFonts w:ascii="Angsana New" w:hAnsi="Angsana New"/>
                <w:sz w:val="24"/>
                <w:szCs w:val="24"/>
              </w:rPr>
              <w:t>41,813,704.00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58BF1" w14:textId="77777777" w:rsidR="00A36CE3" w:rsidRPr="00D24E40" w:rsidRDefault="00A36CE3" w:rsidP="000A54D7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2FC1">
              <w:rPr>
                <w:rFonts w:ascii="Angsana New" w:hAnsi="Angsana New"/>
                <w:sz w:val="24"/>
                <w:szCs w:val="24"/>
              </w:rPr>
              <w:t>70,175,891.50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6891F" w14:textId="77777777" w:rsidR="00A36CE3" w:rsidRPr="00D24E40" w:rsidRDefault="00A36CE3" w:rsidP="000A54D7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432FC1">
              <w:rPr>
                <w:rFonts w:ascii="Angsana New" w:hAnsi="Angsana New"/>
                <w:sz w:val="24"/>
                <w:szCs w:val="24"/>
              </w:rPr>
              <w:t>52,658,199.84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74BAB" w14:textId="77777777" w:rsidR="00A36CE3" w:rsidRPr="00D24E40" w:rsidRDefault="00A36CE3" w:rsidP="000A54D7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2FC1">
              <w:rPr>
                <w:rFonts w:ascii="Angsana New" w:hAnsi="Angsana New"/>
                <w:sz w:val="24"/>
                <w:szCs w:val="24"/>
              </w:rPr>
              <w:t>22,526,290.20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EBE0E" w14:textId="77777777" w:rsidR="00A36CE3" w:rsidRPr="00D24E40" w:rsidRDefault="00A36CE3" w:rsidP="000A54D7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2FC1">
              <w:rPr>
                <w:rFonts w:ascii="Angsana New" w:hAnsi="Angsana New"/>
                <w:sz w:val="24"/>
                <w:szCs w:val="24"/>
              </w:rPr>
              <w:t>7,023,104.62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DFE3E" w14:textId="77777777" w:rsidR="00A36CE3" w:rsidRPr="00D24E40" w:rsidRDefault="00A36CE3" w:rsidP="000A54D7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2FC1">
              <w:rPr>
                <w:rFonts w:ascii="Angsana New" w:hAnsi="Angsana New"/>
                <w:sz w:val="24"/>
                <w:szCs w:val="24"/>
              </w:rPr>
              <w:t>20,193,612.75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F8496" w14:textId="77777777" w:rsidR="00A36CE3" w:rsidRPr="00D24E40" w:rsidRDefault="00A36CE3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219,394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E5632" w14:textId="77777777" w:rsidR="00A36CE3" w:rsidRPr="00D24E40" w:rsidRDefault="00A36CE3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6243E">
              <w:rPr>
                <w:rFonts w:ascii="Angsana New" w:hAnsi="Angsana New"/>
                <w:sz w:val="24"/>
                <w:szCs w:val="24"/>
              </w:rPr>
              <w:t>214,610,197.24</w:t>
            </w:r>
          </w:p>
        </w:tc>
      </w:tr>
      <w:tr w:rsidR="00A36CE3" w:rsidRPr="00D24E40" w14:paraId="7CDC4A54" w14:textId="77777777" w:rsidTr="000C6696">
        <w:trPr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F9E63" w14:textId="77777777" w:rsidR="00A36CE3" w:rsidRPr="00D24E40" w:rsidRDefault="00A36CE3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C02C5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3325C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FB163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50520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24E27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D0A7C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7E222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AF6D5" w14:textId="77777777" w:rsidR="00A36CE3" w:rsidRPr="00D24E40" w:rsidRDefault="00A36CE3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28B4">
              <w:rPr>
                <w:rFonts w:ascii="Angsana New" w:hAnsi="Angsana New"/>
                <w:sz w:val="24"/>
                <w:szCs w:val="24"/>
              </w:rPr>
              <w:t>6,171,573.43</w:t>
            </w:r>
          </w:p>
        </w:tc>
      </w:tr>
      <w:tr w:rsidR="00A36CE3" w:rsidRPr="00A76AAC" w14:paraId="2FD193BE" w14:textId="77777777" w:rsidTr="000C6696">
        <w:trPr>
          <w:trHeight w:val="288"/>
        </w:trPr>
        <w:tc>
          <w:tcPr>
            <w:tcW w:w="3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C6996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</w:t>
            </w:r>
            <w:proofErr w:type="spellStart"/>
            <w:r w:rsidRPr="00A321E4">
              <w:rPr>
                <w:rFonts w:ascii="Angsana New" w:hAnsi="Angsana New"/>
                <w:color w:val="000000"/>
                <w:sz w:val="24"/>
                <w:szCs w:val="24"/>
              </w:rPr>
              <w:t>จากการวัดมูลค่าตราสารอนุพันธ์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B56B7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A7F4D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27820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74494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EE39D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EF5FE" w14:textId="77777777" w:rsidR="00A36CE3" w:rsidRPr="005440B9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00A22" w14:textId="77777777" w:rsidR="00A36CE3" w:rsidRPr="00A76AAC" w:rsidRDefault="00A36CE3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72644">
              <w:rPr>
                <w:rFonts w:ascii="Angsana New" w:hAnsi="Angsana New"/>
                <w:sz w:val="24"/>
                <w:szCs w:val="24"/>
              </w:rPr>
              <w:t>(142,818.17)</w:t>
            </w:r>
          </w:p>
        </w:tc>
      </w:tr>
      <w:tr w:rsidR="00A36CE3" w:rsidRPr="00D24E40" w14:paraId="40987C55" w14:textId="77777777" w:rsidTr="000C6696">
        <w:trPr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DAE40" w14:textId="77777777" w:rsidR="00A36CE3" w:rsidRPr="00D24E40" w:rsidRDefault="00A36CE3" w:rsidP="000A54D7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29902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48757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8F57E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E90EF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AD01B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E66E4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E0375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7760D" w14:textId="77777777" w:rsidR="00A36CE3" w:rsidRPr="00D24E40" w:rsidRDefault="00A36CE3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72644">
              <w:rPr>
                <w:rFonts w:ascii="Angsana New" w:hAnsi="Angsana New"/>
                <w:sz w:val="24"/>
                <w:szCs w:val="24"/>
              </w:rPr>
              <w:t>(76,434,894.55)</w:t>
            </w:r>
          </w:p>
        </w:tc>
      </w:tr>
      <w:tr w:rsidR="00A36CE3" w:rsidRPr="00D24E40" w14:paraId="7FE66B1B" w14:textId="77777777" w:rsidTr="000C6696">
        <w:trPr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697C8" w14:textId="77777777" w:rsidR="00A36CE3" w:rsidRPr="00D24E40" w:rsidRDefault="00A36CE3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99167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BC34E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06B96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C5B0B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D9102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0D5AA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1AFBA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F4BA9" w14:textId="77777777" w:rsidR="00A36CE3" w:rsidRPr="00D24E40" w:rsidRDefault="00A36CE3" w:rsidP="000A54D7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70202">
              <w:rPr>
                <w:rFonts w:ascii="Angsana New" w:hAnsi="Angsana New"/>
                <w:sz w:val="24"/>
                <w:szCs w:val="24"/>
              </w:rPr>
              <w:t>(86,170,467.44)</w:t>
            </w:r>
          </w:p>
        </w:tc>
      </w:tr>
      <w:tr w:rsidR="00A36CE3" w:rsidRPr="00D24E40" w14:paraId="52A77FC4" w14:textId="77777777" w:rsidTr="000C6696">
        <w:trPr>
          <w:trHeight w:val="288"/>
        </w:trPr>
        <w:tc>
          <w:tcPr>
            <w:tcW w:w="3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7ED69" w14:textId="77777777" w:rsidR="00A36CE3" w:rsidRPr="002D65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B9FB2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A659A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89B0B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09D29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9EF28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8B364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6BF59" w14:textId="77777777" w:rsidR="00A36CE3" w:rsidRPr="00D24E40" w:rsidRDefault="00A36CE3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70202">
              <w:rPr>
                <w:rFonts w:ascii="Angsana New" w:hAnsi="Angsana New"/>
                <w:sz w:val="24"/>
                <w:szCs w:val="24"/>
              </w:rPr>
              <w:t>58,033,590.51</w:t>
            </w:r>
          </w:p>
        </w:tc>
      </w:tr>
      <w:tr w:rsidR="00A36CE3" w:rsidRPr="00D24E40" w14:paraId="1DFE9083" w14:textId="77777777" w:rsidTr="000C6696">
        <w:trPr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D5226" w14:textId="77777777" w:rsidR="00A36CE3" w:rsidRPr="00D24E40" w:rsidRDefault="00A36CE3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574BE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C5717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604CA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2A7C1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A6004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26F8B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DE52A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D428B" w14:textId="77777777" w:rsidR="00A36CE3" w:rsidRPr="00D24E40" w:rsidRDefault="00A36CE3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72644">
              <w:rPr>
                <w:rFonts w:ascii="Angsana New" w:hAnsi="Angsana New"/>
                <w:sz w:val="24"/>
                <w:szCs w:val="24"/>
              </w:rPr>
              <w:t>956,</w:t>
            </w:r>
            <w:r w:rsidRPr="00B402FA">
              <w:rPr>
                <w:rFonts w:ascii="Angsana New" w:hAnsi="Angsana New"/>
                <w:sz w:val="24"/>
                <w:szCs w:val="24"/>
              </w:rPr>
              <w:t>869.74</w:t>
            </w:r>
          </w:p>
        </w:tc>
      </w:tr>
      <w:tr w:rsidR="00A36CE3" w:rsidRPr="00D24E40" w14:paraId="2273B85D" w14:textId="77777777" w:rsidTr="000C6696">
        <w:trPr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AA60A" w14:textId="77777777" w:rsidR="00A36CE3" w:rsidRPr="00D24E40" w:rsidRDefault="00A36CE3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0AD2B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014CE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ACF92" w14:textId="77777777" w:rsidR="00A36CE3" w:rsidRPr="006C3EF4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9D85F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EA787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DB8FE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E9EAC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A0162" w14:textId="77777777" w:rsidR="00A36CE3" w:rsidRPr="00D24E40" w:rsidRDefault="00A36CE3" w:rsidP="000A54D7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72644">
              <w:rPr>
                <w:rFonts w:ascii="Angsana New" w:hAnsi="Angsana New"/>
                <w:sz w:val="24"/>
                <w:szCs w:val="24"/>
              </w:rPr>
              <w:t>(4,373,657.06)</w:t>
            </w:r>
          </w:p>
        </w:tc>
      </w:tr>
      <w:tr w:rsidR="00A36CE3" w:rsidRPr="00D24E40" w14:paraId="6FA73F68" w14:textId="77777777" w:rsidTr="000C6696">
        <w:trPr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47E42" w14:textId="77777777" w:rsidR="00A36CE3" w:rsidRPr="00D24E40" w:rsidRDefault="00A36CE3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C85D7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7571B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58406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68C28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BBA4A" w14:textId="77777777" w:rsidR="00A36CE3" w:rsidRPr="006C3EF4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687F7" w14:textId="77777777" w:rsidR="00A36CE3" w:rsidRPr="006C3EF4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AFBD4" w14:textId="77777777" w:rsidR="00A36CE3" w:rsidRPr="006C3EF4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BB97A" w14:textId="77777777" w:rsidR="00A36CE3" w:rsidRPr="00D24E40" w:rsidRDefault="00A36CE3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B0E28">
              <w:rPr>
                <w:rFonts w:ascii="Angsana New" w:hAnsi="Angsana New"/>
                <w:sz w:val="24"/>
                <w:szCs w:val="24"/>
              </w:rPr>
              <w:t>54,616,803.19</w:t>
            </w:r>
          </w:p>
        </w:tc>
      </w:tr>
      <w:tr w:rsidR="00A36CE3" w:rsidRPr="00D24E40" w14:paraId="2C0F7612" w14:textId="77777777" w:rsidTr="000C6696">
        <w:trPr>
          <w:trHeight w:val="288"/>
        </w:trPr>
        <w:tc>
          <w:tcPr>
            <w:tcW w:w="3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85A8F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721CD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88711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28FF6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9A2B7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411DC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DF46C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6A25C" w14:textId="77777777" w:rsidR="00A36CE3" w:rsidRPr="00D24E40" w:rsidRDefault="00A36CE3" w:rsidP="000A54D7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B0E28">
              <w:rPr>
                <w:rFonts w:ascii="Angsana New" w:hAnsi="Angsana New"/>
                <w:sz w:val="24"/>
                <w:szCs w:val="24"/>
              </w:rPr>
              <w:t>(10,905,593.07)</w:t>
            </w:r>
          </w:p>
        </w:tc>
      </w:tr>
      <w:tr w:rsidR="00A36CE3" w:rsidRPr="00D24E40" w14:paraId="7CD126A1" w14:textId="77777777" w:rsidTr="000C6696">
        <w:trPr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1516D" w14:textId="77777777" w:rsidR="00A36CE3" w:rsidRPr="00D24E40" w:rsidRDefault="00A36CE3" w:rsidP="000A54D7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DA7FA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1F271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EC3F9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10918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684D4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2B22C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A372C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3701F" w14:textId="77777777" w:rsidR="00A36CE3" w:rsidRPr="00014966" w:rsidRDefault="00A36CE3" w:rsidP="000A54D7">
            <w:pPr>
              <w:pBdr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04C98">
              <w:rPr>
                <w:rFonts w:ascii="Angsana New" w:hAnsi="Angsana New"/>
                <w:sz w:val="24"/>
                <w:szCs w:val="24"/>
              </w:rPr>
              <w:t>43,711,210.12</w:t>
            </w:r>
          </w:p>
        </w:tc>
      </w:tr>
      <w:tr w:rsidR="00A36CE3" w:rsidRPr="00D24E40" w14:paraId="4157939A" w14:textId="77777777" w:rsidTr="000C6696">
        <w:trPr>
          <w:trHeight w:val="117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3F8BA" w14:textId="77777777" w:rsidR="00A36CE3" w:rsidRPr="00D24E40" w:rsidRDefault="00A36CE3" w:rsidP="000A54D7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9FCB8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0F024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971FE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6D9BE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C17E7" w14:textId="77777777" w:rsidR="00A36CE3" w:rsidRPr="006C3EF4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DD682" w14:textId="77777777" w:rsidR="00A36CE3" w:rsidRPr="006C3EF4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AE7AE" w14:textId="77777777" w:rsidR="00A36CE3" w:rsidRPr="006C3EF4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6EFBA" w14:textId="77777777" w:rsidR="00A36CE3" w:rsidRPr="00D24E40" w:rsidRDefault="00A36CE3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6CE3" w:rsidRPr="00D24E40" w14:paraId="646CED7E" w14:textId="77777777" w:rsidTr="000C6696">
        <w:trPr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65D66" w14:textId="77777777" w:rsidR="00A36CE3" w:rsidRPr="00D24E40" w:rsidRDefault="00A36CE3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A05D1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E151D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CF2D8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D253A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A1D53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3F1A3" w14:textId="77777777" w:rsidR="00A36CE3" w:rsidRPr="006C3EF4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9D70E" w14:textId="77777777" w:rsidR="00A36CE3" w:rsidRPr="006C3EF4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BE996" w14:textId="77777777" w:rsidR="00A36CE3" w:rsidRPr="00BA2540" w:rsidRDefault="00A36CE3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3B5EDE">
              <w:rPr>
                <w:rFonts w:ascii="Angsana New" w:hAnsi="Angsana New"/>
                <w:sz w:val="24"/>
                <w:szCs w:val="24"/>
              </w:rPr>
              <w:t>421,461,587.81</w:t>
            </w:r>
          </w:p>
        </w:tc>
      </w:tr>
      <w:tr w:rsidR="00A36CE3" w:rsidRPr="00D24E40" w14:paraId="19C84EBB" w14:textId="77777777" w:rsidTr="000C6696">
        <w:trPr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FD7FC" w14:textId="77777777" w:rsidR="00A36CE3" w:rsidRPr="00D24E40" w:rsidRDefault="00A36CE3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DB6E3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E0239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823CB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1E97B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6D924" w14:textId="77777777" w:rsidR="00A36CE3" w:rsidRPr="00D24E40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52288" w14:textId="77777777" w:rsidR="00A36CE3" w:rsidRPr="006C3EF4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76D2" w14:textId="77777777" w:rsidR="00A36CE3" w:rsidRPr="006C3EF4" w:rsidRDefault="00A36CE3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D5810" w14:textId="77777777" w:rsidR="00A36CE3" w:rsidRPr="00BA2540" w:rsidRDefault="00A36CE3" w:rsidP="000A54D7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65264">
              <w:rPr>
                <w:rFonts w:ascii="Angsana New" w:hAnsi="Angsana New"/>
                <w:sz w:val="24"/>
                <w:szCs w:val="24"/>
              </w:rPr>
              <w:t>644,059,030.16</w:t>
            </w:r>
          </w:p>
        </w:tc>
      </w:tr>
      <w:tr w:rsidR="00A36CE3" w:rsidRPr="00A321E4" w14:paraId="366085B3" w14:textId="77777777" w:rsidTr="000C6696">
        <w:trPr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12B95" w14:textId="77777777" w:rsidR="00A36CE3" w:rsidRPr="00D24E40" w:rsidRDefault="00A36CE3" w:rsidP="000A54D7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1D030" w14:textId="77777777" w:rsidR="00A36CE3" w:rsidRPr="00D24E40" w:rsidRDefault="00A36CE3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CB234" w14:textId="77777777" w:rsidR="00A36CE3" w:rsidRPr="00D24E40" w:rsidRDefault="00A36CE3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D5CE5" w14:textId="77777777" w:rsidR="00A36CE3" w:rsidRPr="00D24E40" w:rsidRDefault="00A36CE3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1752A" w14:textId="77777777" w:rsidR="00A36CE3" w:rsidRPr="00D24E40" w:rsidRDefault="00A36CE3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89A09" w14:textId="77777777" w:rsidR="00A36CE3" w:rsidRPr="00D24E40" w:rsidRDefault="00A36CE3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A1394" w14:textId="77777777" w:rsidR="00A36CE3" w:rsidRPr="006C3EF4" w:rsidRDefault="00A36CE3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DD31B" w14:textId="77777777" w:rsidR="00A36CE3" w:rsidRPr="006C3EF4" w:rsidRDefault="00A36CE3" w:rsidP="000A54D7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89172" w14:textId="77777777" w:rsidR="00A36CE3" w:rsidRPr="00A321E4" w:rsidRDefault="00A36CE3" w:rsidP="000A54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A01C7">
              <w:rPr>
                <w:rFonts w:ascii="Angsana New" w:hAnsi="Angsana New"/>
                <w:sz w:val="24"/>
                <w:szCs w:val="24"/>
              </w:rPr>
              <w:t>1,065,520,617.97</w:t>
            </w:r>
          </w:p>
        </w:tc>
      </w:tr>
    </w:tbl>
    <w:p w14:paraId="4BC8AED9" w14:textId="77777777" w:rsidR="000C6696" w:rsidRDefault="000C6696" w:rsidP="000A54D7"/>
    <w:p w14:paraId="40704D79" w14:textId="77777777" w:rsidR="00DF632B" w:rsidRDefault="00DF632B" w:rsidP="000A54D7"/>
    <w:tbl>
      <w:tblPr>
        <w:tblStyle w:val="TableGrid"/>
        <w:tblW w:w="14570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1786"/>
        <w:gridCol w:w="1598"/>
        <w:gridCol w:w="1598"/>
        <w:gridCol w:w="1598"/>
        <w:gridCol w:w="1598"/>
        <w:gridCol w:w="1598"/>
        <w:gridCol w:w="1598"/>
        <w:gridCol w:w="1597"/>
        <w:gridCol w:w="1599"/>
      </w:tblGrid>
      <w:tr w:rsidR="00B24BBE" w:rsidRPr="00D24E40" w14:paraId="20415963" w14:textId="77777777">
        <w:trPr>
          <w:trHeight w:val="360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3CDBA" w14:textId="77777777" w:rsidR="00B24BBE" w:rsidRPr="00D24E40" w:rsidRDefault="00B24BBE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B380C6C" w14:textId="77777777" w:rsidR="00B24BBE" w:rsidRPr="00D24E40" w:rsidRDefault="00B24BBE" w:rsidP="000A54D7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B24BBE" w:rsidRPr="00D24E40" w14:paraId="3E932D57" w14:textId="77777777">
        <w:trPr>
          <w:trHeight w:val="360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EEFC1" w14:textId="77777777" w:rsidR="00B24BBE" w:rsidRPr="00D24E40" w:rsidRDefault="00B24BBE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61068DA" w14:textId="77777777" w:rsidR="00B24BBE" w:rsidRPr="00D24E40" w:rsidRDefault="00B24BBE" w:rsidP="000A54D7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งบการเงินเฉพาะกิจการ</w:t>
            </w:r>
          </w:p>
        </w:tc>
      </w:tr>
      <w:tr w:rsidR="00B24BBE" w:rsidRPr="00D24E40" w14:paraId="1A8F3F02" w14:textId="77777777">
        <w:trPr>
          <w:trHeight w:val="360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F3AA6" w14:textId="77777777" w:rsidR="00B24BBE" w:rsidRPr="00D24E40" w:rsidRDefault="00B24BBE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7B9B631" w14:textId="77777777" w:rsidR="00B24BBE" w:rsidRPr="00D24E40" w:rsidRDefault="00B24BBE" w:rsidP="000A54D7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9E1AB8">
              <w:rPr>
                <w:sz w:val="24"/>
                <w:cs/>
              </w:rPr>
              <w:t xml:space="preserve">สำหรับปี สิ้นสุดวันที่ </w:t>
            </w:r>
            <w:r>
              <w:rPr>
                <w:sz w:val="24"/>
              </w:rPr>
              <w:t>31</w:t>
            </w:r>
            <w:r w:rsidRPr="009E1AB8">
              <w:rPr>
                <w:sz w:val="24"/>
                <w:cs/>
              </w:rPr>
              <w:t xml:space="preserve"> ธันวาคม </w:t>
            </w:r>
            <w:r>
              <w:rPr>
                <w:sz w:val="24"/>
              </w:rPr>
              <w:t>2566</w:t>
            </w:r>
          </w:p>
        </w:tc>
      </w:tr>
      <w:tr w:rsidR="00B24BBE" w:rsidRPr="00D24E40" w14:paraId="61332820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0F4F7" w14:textId="77777777" w:rsidR="00B24BBE" w:rsidRPr="00D24E40" w:rsidRDefault="00B24BBE" w:rsidP="000A54D7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254E9" w14:textId="77777777" w:rsidR="00B24BBE" w:rsidRPr="00D24E40" w:rsidRDefault="00B24BBE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05CCA" w14:textId="77777777" w:rsidR="00B24BBE" w:rsidRPr="00D24E40" w:rsidRDefault="00B24BBE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48BD2" w14:textId="77777777" w:rsidR="00B24BBE" w:rsidRPr="00D24E40" w:rsidRDefault="00B24BBE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2F54DA58" w14:textId="77777777" w:rsidR="00B24BBE" w:rsidRPr="00D24E40" w:rsidRDefault="00B24BBE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940C0" w14:textId="77777777" w:rsidR="00B24BBE" w:rsidRPr="00D24E40" w:rsidRDefault="00B24BBE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5FD56" w14:textId="77777777" w:rsidR="00B24BBE" w:rsidRDefault="00B24BBE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0614A230" w14:textId="77777777" w:rsidR="00B24BBE" w:rsidRPr="00D24E40" w:rsidRDefault="00B24BBE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CC06" w14:textId="77777777" w:rsidR="00B24BBE" w:rsidRDefault="00B24BBE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705F20C" w14:textId="77777777" w:rsidR="00B24BBE" w:rsidRPr="00D24E40" w:rsidRDefault="00B24BBE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39777" w14:textId="77777777" w:rsidR="00B24BBE" w:rsidRPr="00D24E40" w:rsidRDefault="00B24BBE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527699A7" w14:textId="77777777" w:rsidR="00B24BBE" w:rsidRPr="00D24E40" w:rsidRDefault="00B24BBE" w:rsidP="000A54D7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18B50" w14:textId="77777777" w:rsidR="00B24BBE" w:rsidRPr="00D24E40" w:rsidRDefault="00B24BBE" w:rsidP="000A54D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0F7A4845" w14:textId="77777777" w:rsidR="00B24BBE" w:rsidRPr="00D24E40" w:rsidRDefault="00B24BBE" w:rsidP="000A54D7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24BBE" w:rsidRPr="00024677" w14:paraId="0426126B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74226" w14:textId="77777777" w:rsidR="00B24BBE" w:rsidRPr="00024677" w:rsidRDefault="00B24BBE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15C34" w14:textId="77777777" w:rsidR="00B24BBE" w:rsidRPr="00155D31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 175,172,466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45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B4423" w14:textId="77777777" w:rsidR="00B24BBE" w:rsidRPr="00024677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  233,987,786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08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1A5E5" w14:textId="77777777" w:rsidR="00B24BBE" w:rsidRPr="00024677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 197,326,486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94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5F7FD" w14:textId="77777777" w:rsidR="00B24BBE" w:rsidRPr="00024677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  97,972,568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90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78EC9" w14:textId="77777777" w:rsidR="00B24BBE" w:rsidRPr="00024677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20,740,962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09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D81BF" w14:textId="77777777" w:rsidR="00B24BBE" w:rsidRPr="00024677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          53,261,496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79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75639" w14:textId="77777777" w:rsidR="00B24BBE" w:rsidRPr="00024677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219,394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33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3C0BD" w14:textId="77777777" w:rsidR="00B24BBE" w:rsidRPr="00024677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778,681,161.58</w:t>
            </w:r>
          </w:p>
        </w:tc>
      </w:tr>
      <w:tr w:rsidR="00B24BBE" w:rsidRPr="00D24E40" w14:paraId="3611041B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D3ACF" w14:textId="77777777" w:rsidR="00B24BBE" w:rsidRPr="00D24E40" w:rsidRDefault="00B24BBE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5E9ED" w14:textId="77777777" w:rsidR="00B24BBE" w:rsidRPr="00D24E40" w:rsidRDefault="00B24BBE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5D31">
              <w:rPr>
                <w:rFonts w:ascii="Angsana New" w:hAnsi="Angsana New"/>
                <w:sz w:val="24"/>
                <w:szCs w:val="24"/>
              </w:rPr>
              <w:t>133,284,806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>65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BCA97" w14:textId="77777777" w:rsidR="00B24BBE" w:rsidRPr="00D24E40" w:rsidRDefault="00B24BBE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5D31">
              <w:rPr>
                <w:rFonts w:ascii="Angsana New" w:hAnsi="Angsana New"/>
                <w:sz w:val="24"/>
                <w:szCs w:val="24"/>
              </w:rPr>
              <w:t>163,721,050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>62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7E41E" w14:textId="77777777" w:rsidR="00B24BBE" w:rsidRPr="00D24E40" w:rsidRDefault="00B24BBE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5D31">
              <w:rPr>
                <w:rFonts w:ascii="Angsana New" w:hAnsi="Angsana New"/>
                <w:sz w:val="24"/>
                <w:szCs w:val="24"/>
              </w:rPr>
              <w:t>144,588,059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>47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7149C" w14:textId="77777777" w:rsidR="00B24BBE" w:rsidRPr="00D24E40" w:rsidRDefault="00B24BBE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5D31">
              <w:rPr>
                <w:rFonts w:ascii="Angsana New" w:hAnsi="Angsana New"/>
                <w:sz w:val="24"/>
                <w:szCs w:val="24"/>
              </w:rPr>
              <w:t>75,404,439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02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E89F9" w14:textId="77777777" w:rsidR="00B24BBE" w:rsidRPr="00D24E40" w:rsidRDefault="00B24BBE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5D31">
              <w:rPr>
                <w:rFonts w:ascii="Angsana New" w:hAnsi="Angsana New"/>
                <w:sz w:val="24"/>
                <w:szCs w:val="24"/>
              </w:rPr>
              <w:t>13,710,250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>06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0057A" w14:textId="77777777" w:rsidR="00B24BBE" w:rsidRPr="00D24E40" w:rsidRDefault="00B24BBE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5D31">
              <w:rPr>
                <w:rFonts w:ascii="Angsana New" w:hAnsi="Angsana New"/>
                <w:sz w:val="24"/>
                <w:szCs w:val="24"/>
              </w:rPr>
              <w:t>33,049,545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>83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EE201" w14:textId="77777777" w:rsidR="00B24BBE" w:rsidRPr="00D24E40" w:rsidRDefault="00B24BBE" w:rsidP="001469BE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0FB2F" w14:textId="77777777" w:rsidR="00B24BBE" w:rsidRPr="00D24E40" w:rsidRDefault="00B24BBE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55D31">
              <w:rPr>
                <w:rFonts w:ascii="Angsana New" w:hAnsi="Angsana New"/>
                <w:sz w:val="24"/>
                <w:szCs w:val="24"/>
              </w:rPr>
              <w:t>563,758,151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24BBE" w:rsidRPr="00D24E40" w14:paraId="043DF7AD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744F8" w14:textId="77777777" w:rsidR="00B24BBE" w:rsidRPr="00D24E40" w:rsidRDefault="00B24BBE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DAAAB" w14:textId="77777777" w:rsidR="00B24BBE" w:rsidRPr="00D24E40" w:rsidRDefault="00B24BBE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41,887,659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80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95462" w14:textId="77777777" w:rsidR="00B24BBE" w:rsidRPr="00D24E40" w:rsidRDefault="00B24BBE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70,266,735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46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733F5" w14:textId="77777777" w:rsidR="00B24BBE" w:rsidRPr="00D24E40" w:rsidRDefault="00B24BBE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52,738,427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47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0F740" w14:textId="77777777" w:rsidR="00B24BBE" w:rsidRPr="00D24E40" w:rsidRDefault="00B24BBE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22,568,129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A2366" w14:textId="77777777" w:rsidR="00B24BBE" w:rsidRPr="00D24E40" w:rsidRDefault="00B24BBE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7,030,712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03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CCF08" w14:textId="77777777" w:rsidR="00B24BBE" w:rsidRPr="00D24E40" w:rsidRDefault="00B24BBE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20,211,950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96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F2A9E" w14:textId="77777777" w:rsidR="00B24BBE" w:rsidRPr="00D24E40" w:rsidRDefault="00B24BBE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219,394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33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2B887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55D31">
              <w:rPr>
                <w:rFonts w:ascii="Angsana New" w:hAnsi="Angsana New"/>
                <w:sz w:val="24"/>
                <w:szCs w:val="24"/>
              </w:rPr>
              <w:t>214,923,009</w:t>
            </w:r>
            <w:r w:rsidRPr="00155D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55D31">
              <w:rPr>
                <w:rFonts w:ascii="Angsana New" w:hAnsi="Angsana New"/>
                <w:sz w:val="24"/>
                <w:szCs w:val="24"/>
              </w:rPr>
              <w:t xml:space="preserve">93 </w:t>
            </w:r>
          </w:p>
        </w:tc>
      </w:tr>
      <w:tr w:rsidR="00B24BBE" w:rsidRPr="00D24E40" w14:paraId="71FD24B0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35926" w14:textId="77777777" w:rsidR="00B24BBE" w:rsidRPr="00D24E40" w:rsidRDefault="00B24BBE" w:rsidP="000A54D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FF494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68936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AC656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7DCD5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FC081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8E8A3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16B8A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75B0E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713BD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157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228.46</w:t>
            </w:r>
          </w:p>
        </w:tc>
      </w:tr>
      <w:tr w:rsidR="00B24BBE" w:rsidRPr="00A76AAC" w14:paraId="5E845DB9" w14:textId="77777777">
        <w:trPr>
          <w:trHeight w:val="288"/>
        </w:trPr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576C4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</w:t>
            </w:r>
            <w:proofErr w:type="spellStart"/>
            <w:r w:rsidRPr="00A321E4">
              <w:rPr>
                <w:rFonts w:ascii="Angsana New" w:hAnsi="Angsana New"/>
                <w:color w:val="000000"/>
                <w:sz w:val="24"/>
                <w:szCs w:val="24"/>
              </w:rPr>
              <w:t>จากการวัดมูลค่าตราสารอนุพันธ์</w:t>
            </w:r>
            <w:proofErr w:type="spell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9F660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D8B0D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C6B2E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8AE68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7BECB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F6B0E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AD4DA" w14:textId="77777777" w:rsidR="00B24BBE" w:rsidRPr="00A76AAC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142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818.17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B24BBE" w:rsidRPr="00D24E40" w14:paraId="397EF4ED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C7AB2" w14:textId="77777777" w:rsidR="00B24BBE" w:rsidRPr="00D24E40" w:rsidRDefault="00B24BBE" w:rsidP="000A54D7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  <w:proofErr w:type="spellEnd"/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BB523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0DB94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48AC5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C5E6A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EE0DA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4C496" w14:textId="77777777" w:rsidR="00B24BBE" w:rsidRPr="00427F5F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6B3F0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1EB5C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713BD">
              <w:rPr>
                <w:rFonts w:ascii="Angsana New" w:hAnsi="Angsana New"/>
                <w:sz w:val="24"/>
                <w:szCs w:val="24"/>
                <w:cs/>
              </w:rPr>
              <w:t>(76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434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894.55)</w:t>
            </w:r>
          </w:p>
        </w:tc>
      </w:tr>
      <w:tr w:rsidR="00B24BBE" w:rsidRPr="00D24E40" w14:paraId="5884A1E0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6ED08" w14:textId="77777777" w:rsidR="00B24BBE" w:rsidRPr="00D24E40" w:rsidRDefault="00B24BBE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029F2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5DAD0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85CB7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9BBB0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2154B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7CD96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6F0B3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CCA95" w14:textId="77777777" w:rsidR="00B24BBE" w:rsidRPr="00D24E40" w:rsidRDefault="00B24BBE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13E87">
              <w:rPr>
                <w:rFonts w:ascii="Angsana New" w:hAnsi="Angsana New"/>
                <w:sz w:val="24"/>
                <w:szCs w:val="24"/>
                <w:cs/>
              </w:rPr>
              <w:t>(85</w:t>
            </w:r>
            <w:r w:rsidRPr="00513E87">
              <w:rPr>
                <w:rFonts w:ascii="Angsana New" w:hAnsi="Angsana New"/>
                <w:sz w:val="24"/>
                <w:szCs w:val="24"/>
              </w:rPr>
              <w:t>,</w:t>
            </w:r>
            <w:r w:rsidRPr="00513E87">
              <w:rPr>
                <w:rFonts w:ascii="Angsana New" w:hAnsi="Angsana New"/>
                <w:sz w:val="24"/>
                <w:szCs w:val="24"/>
                <w:cs/>
              </w:rPr>
              <w:t>332</w:t>
            </w:r>
            <w:r w:rsidRPr="00513E87">
              <w:rPr>
                <w:rFonts w:ascii="Angsana New" w:hAnsi="Angsana New"/>
                <w:sz w:val="24"/>
                <w:szCs w:val="24"/>
              </w:rPr>
              <w:t>,</w:t>
            </w:r>
            <w:r w:rsidRPr="00513E87">
              <w:rPr>
                <w:rFonts w:ascii="Angsana New" w:hAnsi="Angsana New"/>
                <w:sz w:val="24"/>
                <w:szCs w:val="24"/>
                <w:cs/>
              </w:rPr>
              <w:t>653.74)</w:t>
            </w:r>
          </w:p>
        </w:tc>
      </w:tr>
      <w:tr w:rsidR="00B24BBE" w:rsidRPr="00D24E40" w14:paraId="1F15F22C" w14:textId="77777777">
        <w:trPr>
          <w:trHeight w:val="288"/>
        </w:trPr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2F001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E4A33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17FD6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21181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656C1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B2298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B246B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0F8CE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A6DA6">
              <w:rPr>
                <w:rFonts w:ascii="Angsana New" w:hAnsi="Angsana New"/>
                <w:sz w:val="24"/>
                <w:szCs w:val="24"/>
                <w:cs/>
              </w:rPr>
              <w:t>59</w:t>
            </w:r>
            <w:r w:rsidRPr="001A6DA6">
              <w:rPr>
                <w:rFonts w:ascii="Angsana New" w:hAnsi="Angsana New"/>
                <w:sz w:val="24"/>
                <w:szCs w:val="24"/>
              </w:rPr>
              <w:t>,</w:t>
            </w:r>
            <w:r w:rsidRPr="001A6DA6">
              <w:rPr>
                <w:rFonts w:ascii="Angsana New" w:hAnsi="Angsana New"/>
                <w:sz w:val="24"/>
                <w:szCs w:val="24"/>
                <w:cs/>
              </w:rPr>
              <w:t>169</w:t>
            </w:r>
            <w:r w:rsidRPr="001A6DA6">
              <w:rPr>
                <w:rFonts w:ascii="Angsana New" w:hAnsi="Angsana New"/>
                <w:sz w:val="24"/>
                <w:szCs w:val="24"/>
              </w:rPr>
              <w:t>,</w:t>
            </w:r>
            <w:r w:rsidRPr="001A6DA6">
              <w:rPr>
                <w:rFonts w:ascii="Angsana New" w:hAnsi="Angsana New"/>
                <w:sz w:val="24"/>
                <w:szCs w:val="24"/>
                <w:cs/>
              </w:rPr>
              <w:t>871.93</w:t>
            </w:r>
          </w:p>
        </w:tc>
      </w:tr>
      <w:tr w:rsidR="00B24BBE" w:rsidRPr="00D24E40" w14:paraId="18D6DBA6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834DD" w14:textId="77777777" w:rsidR="00B24BBE" w:rsidRPr="00D24E40" w:rsidRDefault="00B24BBE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0C292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55566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9F55D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692F3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06DE3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46FBD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F6A13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50828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713BD">
              <w:rPr>
                <w:rFonts w:ascii="Angsana New" w:hAnsi="Angsana New"/>
                <w:sz w:val="24"/>
                <w:szCs w:val="24"/>
                <w:cs/>
              </w:rPr>
              <w:t>954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115.84</w:t>
            </w:r>
          </w:p>
        </w:tc>
      </w:tr>
      <w:tr w:rsidR="00B24BBE" w:rsidRPr="00D24E40" w14:paraId="43BCED09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51F1D" w14:textId="77777777" w:rsidR="00B24BBE" w:rsidRPr="00D24E40" w:rsidRDefault="00B24BBE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74AAB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83F43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FCF92" w14:textId="77777777" w:rsidR="00B24BBE" w:rsidRPr="006C3EF4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AF2E6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539BF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52635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7A694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E681E" w14:textId="77777777" w:rsidR="00B24BBE" w:rsidRPr="00D24E40" w:rsidRDefault="00B24BBE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713BD">
              <w:rPr>
                <w:rFonts w:ascii="Angsana New" w:hAnsi="Angsana New"/>
                <w:sz w:val="24"/>
                <w:szCs w:val="24"/>
                <w:cs/>
              </w:rPr>
              <w:t>(4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373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657.06)</w:t>
            </w:r>
          </w:p>
        </w:tc>
      </w:tr>
      <w:tr w:rsidR="00B24BBE" w:rsidRPr="00D24E40" w14:paraId="60269852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E5D92" w14:textId="77777777" w:rsidR="00B24BBE" w:rsidRPr="00D24E40" w:rsidRDefault="00B24BBE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86F5A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483D8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2DF7E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4BF6F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0FD4A" w14:textId="77777777" w:rsidR="00B24BBE" w:rsidRPr="006C3EF4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1ABF2" w14:textId="77777777" w:rsidR="00B24BBE" w:rsidRPr="006C3EF4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E0EE6" w14:textId="77777777" w:rsidR="00B24BBE" w:rsidRPr="006C3EF4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E58EF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13E87">
              <w:rPr>
                <w:rFonts w:ascii="Angsana New" w:hAnsi="Angsana New"/>
                <w:sz w:val="24"/>
                <w:szCs w:val="24"/>
                <w:cs/>
              </w:rPr>
              <w:t>55</w:t>
            </w:r>
            <w:r w:rsidRPr="00513E87">
              <w:rPr>
                <w:rFonts w:ascii="Angsana New" w:hAnsi="Angsana New"/>
                <w:sz w:val="24"/>
                <w:szCs w:val="24"/>
              </w:rPr>
              <w:t>,</w:t>
            </w:r>
            <w:r w:rsidRPr="00513E87">
              <w:rPr>
                <w:rFonts w:ascii="Angsana New" w:hAnsi="Angsana New"/>
                <w:sz w:val="24"/>
                <w:szCs w:val="24"/>
                <w:cs/>
              </w:rPr>
              <w:t>750</w:t>
            </w:r>
            <w:r w:rsidRPr="00513E87">
              <w:rPr>
                <w:rFonts w:ascii="Angsana New" w:hAnsi="Angsana New"/>
                <w:sz w:val="24"/>
                <w:szCs w:val="24"/>
              </w:rPr>
              <w:t>,</w:t>
            </w:r>
            <w:r w:rsidRPr="00513E87">
              <w:rPr>
                <w:rFonts w:ascii="Angsana New" w:hAnsi="Angsana New"/>
                <w:sz w:val="24"/>
                <w:szCs w:val="24"/>
                <w:cs/>
              </w:rPr>
              <w:t>330.71</w:t>
            </w:r>
          </w:p>
        </w:tc>
      </w:tr>
      <w:tr w:rsidR="00B24BBE" w:rsidRPr="00D24E40" w14:paraId="0228E1F9" w14:textId="77777777">
        <w:trPr>
          <w:trHeight w:val="288"/>
        </w:trPr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E7747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2B171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DFCF1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D6891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1534C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57589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AC40A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F811D" w14:textId="77777777" w:rsidR="00B24BBE" w:rsidRPr="00D24E40" w:rsidRDefault="00B24BBE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13E87">
              <w:rPr>
                <w:rFonts w:ascii="Angsana New" w:hAnsi="Angsana New"/>
                <w:sz w:val="24"/>
                <w:szCs w:val="24"/>
                <w:cs/>
              </w:rPr>
              <w:t>(11</w:t>
            </w:r>
            <w:r w:rsidRPr="00513E87">
              <w:rPr>
                <w:rFonts w:ascii="Angsana New" w:hAnsi="Angsana New"/>
                <w:sz w:val="24"/>
                <w:szCs w:val="24"/>
              </w:rPr>
              <w:t>,</w:t>
            </w:r>
            <w:r w:rsidRPr="00513E87">
              <w:rPr>
                <w:rFonts w:ascii="Angsana New" w:hAnsi="Angsana New"/>
                <w:sz w:val="24"/>
                <w:szCs w:val="24"/>
                <w:cs/>
              </w:rPr>
              <w:t>107</w:t>
            </w:r>
            <w:r w:rsidRPr="00513E87">
              <w:rPr>
                <w:rFonts w:ascii="Angsana New" w:hAnsi="Angsana New"/>
                <w:sz w:val="24"/>
                <w:szCs w:val="24"/>
              </w:rPr>
              <w:t>,</w:t>
            </w:r>
            <w:r w:rsidRPr="002603A0">
              <w:rPr>
                <w:rFonts w:ascii="Angsana New" w:hAnsi="Angsana New"/>
                <w:sz w:val="24"/>
                <w:szCs w:val="24"/>
                <w:cs/>
              </w:rPr>
              <w:t>681.00</w:t>
            </w:r>
            <w:r w:rsidRPr="00513E8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24BBE" w:rsidRPr="00014966" w14:paraId="32961FE5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1B5EB" w14:textId="77777777" w:rsidR="00B24BBE" w:rsidRPr="00D24E40" w:rsidRDefault="00B24BBE" w:rsidP="000A54D7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CE102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0D2C8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32050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B9F37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7C817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3DC4C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6FD17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83F03" w14:textId="77777777" w:rsidR="00B24BBE" w:rsidRPr="00014966" w:rsidRDefault="00B24BBE" w:rsidP="000A54D7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5179A7">
              <w:rPr>
                <w:rFonts w:ascii="Angsana New" w:hAnsi="Angsana New"/>
                <w:sz w:val="24"/>
                <w:szCs w:val="24"/>
                <w:cs/>
              </w:rPr>
              <w:t>44</w:t>
            </w:r>
            <w:r w:rsidRPr="005179A7">
              <w:rPr>
                <w:rFonts w:ascii="Angsana New" w:hAnsi="Angsana New"/>
                <w:sz w:val="24"/>
                <w:szCs w:val="24"/>
              </w:rPr>
              <w:t>,</w:t>
            </w:r>
            <w:r w:rsidRPr="005179A7">
              <w:rPr>
                <w:rFonts w:ascii="Angsana New" w:hAnsi="Angsana New"/>
                <w:sz w:val="24"/>
                <w:szCs w:val="24"/>
                <w:cs/>
              </w:rPr>
              <w:t>642</w:t>
            </w:r>
            <w:r w:rsidRPr="005179A7">
              <w:rPr>
                <w:rFonts w:ascii="Angsana New" w:hAnsi="Angsana New"/>
                <w:sz w:val="24"/>
                <w:szCs w:val="24"/>
              </w:rPr>
              <w:t>,</w:t>
            </w:r>
            <w:r w:rsidRPr="005179A7">
              <w:rPr>
                <w:rFonts w:ascii="Angsana New" w:hAnsi="Angsana New"/>
                <w:sz w:val="24"/>
                <w:szCs w:val="24"/>
                <w:cs/>
              </w:rPr>
              <w:t>649.</w:t>
            </w:r>
            <w:r w:rsidRPr="002603A0">
              <w:rPr>
                <w:rFonts w:ascii="Angsana New" w:hAnsi="Angsana New"/>
                <w:sz w:val="24"/>
                <w:szCs w:val="24"/>
                <w:cs/>
              </w:rPr>
              <w:t>71</w:t>
            </w:r>
          </w:p>
        </w:tc>
      </w:tr>
      <w:tr w:rsidR="00B24BBE" w:rsidRPr="001A765C" w14:paraId="016BC659" w14:textId="77777777">
        <w:trPr>
          <w:trHeight w:val="117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26ACF" w14:textId="77777777" w:rsidR="00B24BBE" w:rsidRPr="00675360" w:rsidRDefault="00B24BBE" w:rsidP="000A54D7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86024" w14:textId="77777777" w:rsidR="00B24BBE" w:rsidRPr="0067536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D0FDC" w14:textId="77777777" w:rsidR="00B24BBE" w:rsidRPr="0067536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6290A" w14:textId="77777777" w:rsidR="00B24BBE" w:rsidRPr="0067536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12E5C" w14:textId="77777777" w:rsidR="00B24BBE" w:rsidRPr="0067536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C756F" w14:textId="77777777" w:rsidR="00B24BBE" w:rsidRPr="0067536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20076" w14:textId="77777777" w:rsidR="00B24BBE" w:rsidRPr="0067536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8803E" w14:textId="77777777" w:rsidR="00B24BBE" w:rsidRPr="0067536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C880B" w14:textId="77777777" w:rsidR="00B24BBE" w:rsidRPr="001A765C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BBE" w:rsidRPr="00BA2540" w14:paraId="38D01F65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4E83A" w14:textId="77777777" w:rsidR="00B24BBE" w:rsidRPr="00D24E40" w:rsidRDefault="00B24BBE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DC3C5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C26F0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E7032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3120B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80EB5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90003" w14:textId="77777777" w:rsidR="00B24BBE" w:rsidRPr="006C3EF4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226CA" w14:textId="77777777" w:rsidR="00B24BBE" w:rsidRPr="006C3EF4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6F9F5" w14:textId="77777777" w:rsidR="00B24BBE" w:rsidRPr="00BA25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1713BD">
              <w:rPr>
                <w:rFonts w:ascii="Angsana New" w:hAnsi="Angsana New"/>
                <w:sz w:val="24"/>
                <w:szCs w:val="24"/>
                <w:cs/>
              </w:rPr>
              <w:t>262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877</w:t>
            </w:r>
            <w:r w:rsidRPr="001713BD">
              <w:rPr>
                <w:rFonts w:ascii="Angsana New" w:hAnsi="Angsana New"/>
                <w:sz w:val="24"/>
                <w:szCs w:val="24"/>
              </w:rPr>
              <w:t>,</w:t>
            </w:r>
            <w:r w:rsidRPr="001713BD">
              <w:rPr>
                <w:rFonts w:ascii="Angsana New" w:hAnsi="Angsana New"/>
                <w:sz w:val="24"/>
                <w:szCs w:val="24"/>
                <w:cs/>
              </w:rPr>
              <w:t>529.64</w:t>
            </w:r>
          </w:p>
        </w:tc>
      </w:tr>
      <w:tr w:rsidR="00B24BBE" w:rsidRPr="00BA2540" w14:paraId="358857E2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1350B" w14:textId="77777777" w:rsidR="00B24BBE" w:rsidRPr="00D24E40" w:rsidRDefault="00B24BBE" w:rsidP="000A54D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CA82E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CEDF6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1DCF1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5FCF0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578E6" w14:textId="77777777" w:rsidR="00B24BBE" w:rsidRPr="00D24E40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BF72E" w14:textId="77777777" w:rsidR="00B24BBE" w:rsidRPr="006C3EF4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68191" w14:textId="77777777" w:rsidR="00B24BBE" w:rsidRPr="006C3EF4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57A0F" w14:textId="77777777" w:rsidR="00B24BBE" w:rsidRPr="00BA2540" w:rsidRDefault="00B24BBE" w:rsidP="000A54D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C6DBF">
              <w:rPr>
                <w:rFonts w:ascii="Angsana New" w:hAnsi="Angsana New"/>
                <w:sz w:val="24"/>
                <w:szCs w:val="24"/>
                <w:cs/>
              </w:rPr>
              <w:t>795</w:t>
            </w:r>
            <w:r w:rsidRPr="00CC6DBF">
              <w:rPr>
                <w:rFonts w:ascii="Angsana New" w:hAnsi="Angsana New"/>
                <w:sz w:val="24"/>
                <w:szCs w:val="24"/>
              </w:rPr>
              <w:t>,</w:t>
            </w:r>
            <w:r w:rsidRPr="00CC6DBF">
              <w:rPr>
                <w:rFonts w:ascii="Angsana New" w:hAnsi="Angsana New"/>
                <w:sz w:val="24"/>
                <w:szCs w:val="24"/>
                <w:cs/>
              </w:rPr>
              <w:t>565</w:t>
            </w:r>
            <w:r w:rsidRPr="00CC6DBF">
              <w:rPr>
                <w:rFonts w:ascii="Angsana New" w:hAnsi="Angsana New"/>
                <w:sz w:val="24"/>
                <w:szCs w:val="24"/>
              </w:rPr>
              <w:t>,</w:t>
            </w:r>
            <w:r w:rsidRPr="00CC6DBF">
              <w:rPr>
                <w:rFonts w:ascii="Angsana New" w:hAnsi="Angsana New"/>
                <w:sz w:val="24"/>
                <w:szCs w:val="24"/>
                <w:cs/>
              </w:rPr>
              <w:t>806.84</w:t>
            </w:r>
          </w:p>
        </w:tc>
      </w:tr>
      <w:tr w:rsidR="00B24BBE" w:rsidRPr="00C91746" w14:paraId="268E4E2E" w14:textId="77777777">
        <w:trPr>
          <w:trHeight w:val="288"/>
        </w:trPr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14:paraId="4AA0490D" w14:textId="77777777" w:rsidR="00B24BBE" w:rsidRPr="00C91746" w:rsidRDefault="00B24BBE" w:rsidP="000A54D7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021F4A4C" w14:textId="77777777" w:rsidR="00B24BBE" w:rsidRPr="00C91746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0571FF88" w14:textId="77777777" w:rsidR="00B24BBE" w:rsidRPr="00C91746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0164C78C" w14:textId="77777777" w:rsidR="00B24BBE" w:rsidRPr="00C91746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124806BE" w14:textId="77777777" w:rsidR="00B24BBE" w:rsidRPr="00C91746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703756C8" w14:textId="77777777" w:rsidR="00B24BBE" w:rsidRPr="00C91746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16091816" w14:textId="77777777" w:rsidR="00B24BBE" w:rsidRPr="00C91746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75EDB4C4" w14:textId="77777777" w:rsidR="00B24BBE" w:rsidRPr="00C91746" w:rsidRDefault="00B24BBE" w:rsidP="000A54D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CCCEC" w14:textId="77777777" w:rsidR="00B24BBE" w:rsidRPr="00C91746" w:rsidRDefault="00B24BBE" w:rsidP="000A54D7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E2F98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6E2F98">
              <w:rPr>
                <w:rFonts w:ascii="Angsana New" w:hAnsi="Angsana New"/>
                <w:sz w:val="24"/>
                <w:szCs w:val="24"/>
              </w:rPr>
              <w:t>,</w:t>
            </w:r>
            <w:r w:rsidRPr="006E2F98">
              <w:rPr>
                <w:rFonts w:ascii="Angsana New" w:hAnsi="Angsana New"/>
                <w:sz w:val="24"/>
                <w:szCs w:val="24"/>
                <w:cs/>
              </w:rPr>
              <w:t>058</w:t>
            </w:r>
            <w:r w:rsidRPr="006E2F98">
              <w:rPr>
                <w:rFonts w:ascii="Angsana New" w:hAnsi="Angsana New"/>
                <w:sz w:val="24"/>
                <w:szCs w:val="24"/>
              </w:rPr>
              <w:t>,</w:t>
            </w:r>
            <w:r w:rsidRPr="006E2F98">
              <w:rPr>
                <w:rFonts w:ascii="Angsana New" w:hAnsi="Angsana New"/>
                <w:sz w:val="24"/>
                <w:szCs w:val="24"/>
                <w:cs/>
              </w:rPr>
              <w:t>443</w:t>
            </w:r>
            <w:r w:rsidRPr="006E2F98">
              <w:rPr>
                <w:rFonts w:ascii="Angsana New" w:hAnsi="Angsana New"/>
                <w:sz w:val="24"/>
                <w:szCs w:val="24"/>
              </w:rPr>
              <w:t>,</w:t>
            </w:r>
            <w:r w:rsidRPr="006E2F98">
              <w:rPr>
                <w:rFonts w:ascii="Angsana New" w:hAnsi="Angsana New"/>
                <w:sz w:val="24"/>
                <w:szCs w:val="24"/>
                <w:cs/>
              </w:rPr>
              <w:t>336.48</w:t>
            </w:r>
          </w:p>
        </w:tc>
      </w:tr>
    </w:tbl>
    <w:p w14:paraId="43F4ADD6" w14:textId="77777777" w:rsidR="00A36CE3" w:rsidRDefault="00A36CE3" w:rsidP="000A54D7"/>
    <w:p w14:paraId="0943BB81" w14:textId="563A70E0" w:rsidR="005D6107" w:rsidRPr="00512859" w:rsidRDefault="004877F3" w:rsidP="000A54D7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="00347B9A">
        <w:rPr>
          <w:rFonts w:ascii="Angsana New" w:hAnsi="Angsana New" w:hint="cs"/>
          <w:sz w:val="30"/>
          <w:szCs w:val="30"/>
          <w:cs/>
          <w:lang w:val="en-US"/>
        </w:rPr>
        <w:t xml:space="preserve"> มิได้แสดงสินทรัพย์จำแนกตามกลุ่มผลิตภัณฑ์เนื่องจาก</w:t>
      </w: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="00347B9A">
        <w:rPr>
          <w:rFonts w:ascii="Angsana New" w:hAnsi="Angsana New" w:hint="cs"/>
          <w:sz w:val="30"/>
          <w:szCs w:val="30"/>
          <w:cs/>
          <w:lang w:val="en-US"/>
        </w:rPr>
        <w:t xml:space="preserve"> ใช้สินทรัพย์ร่วมกัน</w:t>
      </w:r>
      <w:bookmarkEnd w:id="30"/>
    </w:p>
    <w:p w14:paraId="28496422" w14:textId="77777777" w:rsidR="00B16618" w:rsidRPr="00B16618" w:rsidRDefault="00B16618" w:rsidP="000A54D7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16618" w:rsidRPr="00B16618" w:rsidSect="00C5357E">
          <w:headerReference w:type="default" r:id="rId22"/>
          <w:footerReference w:type="default" r:id="rId23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76D3DA43" w14:textId="74AC46D9" w:rsidR="00CB2B23" w:rsidRPr="0054636C" w:rsidRDefault="00502EB2" w:rsidP="000A54D7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="00CB2B23" w:rsidRPr="0054636C">
        <w:rPr>
          <w:rFonts w:ascii="Angsana New" w:hAnsi="Angsana New"/>
          <w:sz w:val="30"/>
          <w:szCs w:val="30"/>
          <w:cs/>
        </w:rPr>
        <w:t xml:space="preserve"> ดำเนินธุรกิจในส่วนงานทางภูมิศาสตร์ส่วนใหญ่ในประเทศไทย</w:t>
      </w:r>
      <w:r w:rsidR="006D7D74" w:rsidRPr="0054636C">
        <w:rPr>
          <w:rFonts w:ascii="Angsana New" w:hAnsi="Angsana New"/>
          <w:sz w:val="30"/>
          <w:szCs w:val="30"/>
        </w:rPr>
        <w:t xml:space="preserve"> </w:t>
      </w:r>
      <w:r w:rsidR="00CB2B23" w:rsidRPr="0054636C">
        <w:rPr>
          <w:rFonts w:ascii="Angsana New" w:hAnsi="Angsana New"/>
          <w:sz w:val="30"/>
          <w:szCs w:val="30"/>
          <w:cs/>
        </w:rPr>
        <w:t>จึงไม่ได้นำเสนอข้อมูลทางการเงินจำแนกตามส่วนงานภูมิศาสตร์ เนื่องจากรายได้จากการจำหน่ายในต่างประเทศมีรายได้ไม่เกิน</w:t>
      </w:r>
      <w:r w:rsidR="00892062" w:rsidRPr="0054636C">
        <w:rPr>
          <w:rFonts w:ascii="Angsana New" w:hAnsi="Angsana New"/>
          <w:sz w:val="30"/>
          <w:szCs w:val="30"/>
        </w:rPr>
        <w:br/>
      </w:r>
      <w:r w:rsidR="00CB2B23" w:rsidRPr="0054636C">
        <w:rPr>
          <w:rFonts w:ascii="Angsana New" w:hAnsi="Angsana New"/>
          <w:sz w:val="30"/>
          <w:szCs w:val="30"/>
          <w:cs/>
        </w:rPr>
        <w:t xml:space="preserve">ร้อยละ </w:t>
      </w:r>
      <w:r w:rsidR="00892062" w:rsidRPr="0054636C">
        <w:rPr>
          <w:rFonts w:ascii="Angsana New" w:hAnsi="Angsana New"/>
          <w:sz w:val="30"/>
          <w:szCs w:val="30"/>
        </w:rPr>
        <w:t>10</w:t>
      </w:r>
      <w:r w:rsidR="00CB2B23" w:rsidRPr="0054636C">
        <w:rPr>
          <w:rFonts w:ascii="Angsana New" w:hAnsi="Angsana New"/>
          <w:sz w:val="30"/>
          <w:szCs w:val="30"/>
          <w:cs/>
        </w:rPr>
        <w:t xml:space="preserve"> ของรายได้รวมของกิจการ</w:t>
      </w:r>
    </w:p>
    <w:p w14:paraId="1BEE6D5E" w14:textId="004C9147" w:rsidR="00CB2B23" w:rsidRPr="006B0E50" w:rsidRDefault="00CB2B23" w:rsidP="000A54D7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6B0E50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</w:p>
    <w:p w14:paraId="146DF343" w14:textId="03C79032" w:rsidR="00CB2B23" w:rsidRPr="00CB2B23" w:rsidRDefault="00921CB0" w:rsidP="000A54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  <w:r w:rsidRPr="006B0E50">
        <w:rPr>
          <w:rFonts w:ascii="Angsana New" w:hAnsi="Angsana New"/>
          <w:sz w:val="30"/>
          <w:szCs w:val="30"/>
          <w:cs/>
        </w:rPr>
        <w:t>สำหรับ</w:t>
      </w:r>
      <w:r w:rsidRPr="006B0E50">
        <w:rPr>
          <w:rFonts w:ascii="Angsana New" w:hAnsi="Angsana New" w:hint="cs"/>
          <w:sz w:val="30"/>
          <w:szCs w:val="30"/>
          <w:cs/>
        </w:rPr>
        <w:t>ปี</w:t>
      </w:r>
      <w:r w:rsidRPr="006B0E50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Pr="006B0E50">
        <w:rPr>
          <w:rFonts w:ascii="Angsana New" w:hAnsi="Angsana New"/>
          <w:sz w:val="30"/>
          <w:szCs w:val="30"/>
        </w:rPr>
        <w:t xml:space="preserve">31 </w:t>
      </w:r>
      <w:r w:rsidRPr="006B0E50">
        <w:rPr>
          <w:rFonts w:ascii="Angsana New" w:hAnsi="Angsana New" w:hint="cs"/>
          <w:sz w:val="30"/>
          <w:szCs w:val="30"/>
          <w:cs/>
        </w:rPr>
        <w:t>ธันวาคม</w:t>
      </w:r>
      <w:r w:rsidRPr="006B0E50">
        <w:rPr>
          <w:rFonts w:ascii="Angsana New" w:hAnsi="Angsana New"/>
          <w:sz w:val="30"/>
          <w:szCs w:val="30"/>
          <w:cs/>
        </w:rPr>
        <w:t xml:space="preserve"> </w:t>
      </w:r>
      <w:r w:rsidRPr="006B0E5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6B0E50">
        <w:rPr>
          <w:rFonts w:ascii="Angsana New" w:hAnsi="Angsana New"/>
          <w:sz w:val="30"/>
          <w:szCs w:val="30"/>
        </w:rPr>
        <w:t xml:space="preserve"> </w:t>
      </w:r>
      <w:r w:rsidRPr="006B0E50">
        <w:rPr>
          <w:rFonts w:ascii="Angsana New" w:hAnsi="Angsana New"/>
          <w:sz w:val="30"/>
          <w:szCs w:val="30"/>
          <w:cs/>
        </w:rPr>
        <w:t xml:space="preserve">และ </w:t>
      </w:r>
      <w:r w:rsidRPr="006B0E5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6B0E5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E50">
        <w:rPr>
          <w:rFonts w:ascii="Angsana New" w:hAnsi="Angsana New"/>
          <w:sz w:val="30"/>
          <w:szCs w:val="30"/>
          <w:cs/>
        </w:rPr>
        <w:t xml:space="preserve"> ไม่มีรายได้จากลูกค้ารายใดที่มีมูลค่าเท่ากับหรือเกินกว่าร้อยละ </w:t>
      </w:r>
      <w:r w:rsidRPr="006B0E50">
        <w:rPr>
          <w:rFonts w:ascii="Angsana New" w:hAnsi="Angsana New"/>
          <w:sz w:val="30"/>
          <w:szCs w:val="30"/>
        </w:rPr>
        <w:t>10</w:t>
      </w:r>
      <w:r w:rsidRPr="006B0E50">
        <w:rPr>
          <w:rFonts w:ascii="Angsana New" w:hAnsi="Angsana New"/>
          <w:sz w:val="30"/>
          <w:szCs w:val="30"/>
          <w:cs/>
        </w:rPr>
        <w:t xml:space="preserve"> ของรายได้รวมของกิจการ</w:t>
      </w:r>
    </w:p>
    <w:p w14:paraId="28496423" w14:textId="75EE7DF6" w:rsidR="00A13B10" w:rsidRPr="000279EC" w:rsidRDefault="000712C0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279EC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8496424" w14:textId="112FA600" w:rsidR="00C433F9" w:rsidRPr="00305551" w:rsidRDefault="000712C0" w:rsidP="000A54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712C0">
        <w:rPr>
          <w:rFonts w:ascii="Angsana New" w:hAnsi="Angsana New"/>
          <w:sz w:val="30"/>
          <w:szCs w:val="30"/>
          <w:cs/>
        </w:rPr>
        <w:t>เครื่องมือทางการเงินที่สำคัญ</w:t>
      </w:r>
      <w:r w:rsidRPr="00305551">
        <w:rPr>
          <w:rFonts w:ascii="Angsana New" w:hAnsi="Angsana New"/>
          <w:sz w:val="30"/>
          <w:szCs w:val="30"/>
          <w:cs/>
        </w:rPr>
        <w:t>ของ</w:t>
      </w:r>
      <w:r w:rsidR="00EB182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ประกอบด้วย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ลูกหนี้การค้าและลูกหนี้หมุนเวียนอื่น เงินให้กู้ยืมระยะสั้น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สินทรัพย์ทางการเงินหมุนเวียนอื่น เงินกู้ยืมระยะสั้นจากสถาบันการเงิน เจ้าหนี้การค้าและเจ้าหนี้หมุนเวียนอื่น</w:t>
      </w:r>
      <w:r w:rsidR="00802F10">
        <w:rPr>
          <w:rFonts w:ascii="Angsana New" w:hAnsi="Angsana New" w:hint="cs"/>
          <w:sz w:val="30"/>
          <w:szCs w:val="30"/>
          <w:cs/>
        </w:rPr>
        <w:t xml:space="preserve"> หนี้สินตามสัญญาเช่า</w:t>
      </w:r>
      <w:r w:rsidRPr="00305551">
        <w:rPr>
          <w:rFonts w:ascii="Angsana New" w:hAnsi="Angsana New"/>
          <w:sz w:val="30"/>
          <w:szCs w:val="30"/>
          <w:cs/>
        </w:rPr>
        <w:t xml:space="preserve"> </w:t>
      </w:r>
      <w:r w:rsidR="00EB182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มีความเสี่ยงที่เกี่ยวข้องกับเครื่องมือทางการเงินดังกล่าว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และมีนโยบายการบริหารความเสี่ยง ดังนี้</w:t>
      </w:r>
    </w:p>
    <w:p w14:paraId="6FAD52A8" w14:textId="4580934A" w:rsidR="000712C0" w:rsidRPr="00305551" w:rsidRDefault="000712C0" w:rsidP="000A54D7">
      <w:pPr>
        <w:pStyle w:val="ListParagraph"/>
        <w:numPr>
          <w:ilvl w:val="0"/>
          <w:numId w:val="15"/>
        </w:numPr>
        <w:tabs>
          <w:tab w:val="clear" w:pos="907"/>
          <w:tab w:val="left" w:pos="990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/>
          <w:sz w:val="30"/>
          <w:szCs w:val="30"/>
          <w:cs/>
        </w:rPr>
        <w:t>ความเสี่ยงด้านเครดิต</w:t>
      </w:r>
    </w:p>
    <w:p w14:paraId="709F6655" w14:textId="7BB5E12B" w:rsidR="00202A7A" w:rsidRPr="00305551" w:rsidRDefault="00815FD5" w:rsidP="000A54D7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 มีความเสี่ยงด้านเครดิตที่เกี่ยวเนื่องกับ ลูกหนี้การค้า จำนวนเงินสูงสุดที่</w:t>
      </w:r>
      <w:r w:rsidR="009659E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</w:t>
      </w:r>
      <w:r w:rsidR="006D7D74" w:rsidRPr="00305551">
        <w:rPr>
          <w:rFonts w:ascii="Angsana New" w:hAnsi="Angsana New" w:hint="cs"/>
          <w:sz w:val="30"/>
          <w:szCs w:val="30"/>
          <w:cs/>
        </w:rPr>
        <w:t xml:space="preserve">ฯ </w:t>
      </w:r>
      <w:r w:rsidR="00202A7A" w:rsidRPr="00305551">
        <w:rPr>
          <w:rFonts w:ascii="Angsana New" w:hAnsi="Angsana New"/>
          <w:sz w:val="30"/>
          <w:szCs w:val="30"/>
          <w:cs/>
        </w:rPr>
        <w:t xml:space="preserve">อาจต้องสูญเสียจากการให้สินเชื่อคือมูลค่าตามบัญชี ที่แสดงอยู่ในงบฐานะการเงิน </w:t>
      </w:r>
      <w:r w:rsidR="009659E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 xml:space="preserve">บริษัท ได้บริหารความเสี่ยงโดยใช้นโยบายและขั้นตอนในการควบคุมการให้สินเชื่ออย่างเหมาะสม  จึงไม่คาดว่าจะเกิดผลขาดทุนทางการเงินที่มีสาระสำคัญนอกจากนี้ </w:t>
      </w:r>
      <w:r w:rsidR="00546016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 มีการติดตามยอดคงค้างของลูกหนี้การค้าอย่างสม่ำเสมอ ทั้งนี้</w:t>
      </w:r>
      <w:r w:rsidR="00802F10">
        <w:rPr>
          <w:rFonts w:ascii="Angsana New" w:hAnsi="Angsana New" w:hint="cs"/>
          <w:sz w:val="30"/>
          <w:szCs w:val="30"/>
          <w:cs/>
        </w:rPr>
        <w:t xml:space="preserve"> </w:t>
      </w:r>
      <w:r w:rsidR="00202A7A" w:rsidRPr="00305551">
        <w:rPr>
          <w:rFonts w:ascii="Angsana New" w:hAnsi="Angsana New"/>
          <w:sz w:val="30"/>
          <w:szCs w:val="30"/>
          <w:cs/>
        </w:rPr>
        <w:t>การให้สินเชื่อของ</w:t>
      </w:r>
      <w:r w:rsidR="00661948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บริษัทฯเป็นการให้สินเชื่อแบบไม่กระจุกตัวสูงเนื่องจาก</w:t>
      </w:r>
      <w:r w:rsidR="00661948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 มีฐานลูกค้าจำนวนมาก</w:t>
      </w:r>
    </w:p>
    <w:p w14:paraId="76A74A88" w14:textId="257D5A34" w:rsidR="00202A7A" w:rsidRPr="0037493C" w:rsidRDefault="00661948" w:rsidP="000A54D7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37493C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7493C">
        <w:rPr>
          <w:rFonts w:ascii="Angsana New" w:hAnsi="Angsana New"/>
          <w:sz w:val="30"/>
          <w:szCs w:val="30"/>
          <w:cs/>
        </w:rPr>
        <w:t>บริษัท พิจารณาการด้อยค่าทุกวันสิ้นรอบระยะเวลารายงาน การคำนวณหาอัตราการตั้งสำรองจะขึ้นอยู่กับอายุหนี้คงค้างโดยนับจากวันที่ถึงกำหนดชำระ ทั้งนี้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5E74827E" w14:textId="4B4C2CDC" w:rsidR="007E409A" w:rsidRPr="00305551" w:rsidRDefault="007E409A" w:rsidP="000A54D7">
      <w:pPr>
        <w:pStyle w:val="ListParagraph"/>
        <w:numPr>
          <w:ilvl w:val="0"/>
          <w:numId w:val="15"/>
        </w:numPr>
        <w:tabs>
          <w:tab w:val="clear" w:pos="907"/>
          <w:tab w:val="left" w:pos="990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/>
          <w:sz w:val="30"/>
          <w:szCs w:val="30"/>
          <w:cs/>
        </w:rPr>
        <w:t>ความเสี่ยงเกี่ยวกับอัตราดอกเบี้ย</w:t>
      </w:r>
    </w:p>
    <w:p w14:paraId="14BC9D35" w14:textId="1C33201C" w:rsidR="00295918" w:rsidRPr="0037493C" w:rsidRDefault="00661948" w:rsidP="000A54D7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7E409A" w:rsidRPr="00305551">
        <w:rPr>
          <w:rFonts w:ascii="Angsana New" w:hAnsi="Angsana New"/>
          <w:sz w:val="30"/>
          <w:szCs w:val="30"/>
          <w:cs/>
        </w:rPr>
        <w:t xml:space="preserve">บริษัท มีความเสี่ยงเกี่ยวกับอัตราดอกเบี้ยอันเกี่ยวเนื่องกับ เงินสดและรายการเทียบเท่าเงินสด เงินให้กู้ยืมระยะสั้น </w:t>
      </w:r>
      <w:r w:rsidR="007E409A" w:rsidRPr="004E0A25">
        <w:rPr>
          <w:rFonts w:ascii="Angsana New" w:hAnsi="Angsana New"/>
          <w:sz w:val="30"/>
          <w:szCs w:val="30"/>
          <w:cs/>
        </w:rPr>
        <w:t>สินทรัพย</w:t>
      </w:r>
      <w:r w:rsidR="005B4174" w:rsidRPr="004E0A25">
        <w:rPr>
          <w:rFonts w:ascii="Angsana New" w:hAnsi="Angsana New" w:hint="cs"/>
          <w:sz w:val="30"/>
          <w:szCs w:val="30"/>
          <w:cs/>
        </w:rPr>
        <w:t>์และหนี้สิน</w:t>
      </w:r>
      <w:r w:rsidR="007E409A" w:rsidRPr="00305551">
        <w:rPr>
          <w:rFonts w:ascii="Angsana New" w:hAnsi="Angsana New"/>
          <w:sz w:val="30"/>
          <w:szCs w:val="30"/>
          <w:cs/>
        </w:rPr>
        <w:t xml:space="preserve">ทางการเงินหมุนเวียนอื่น เงินกู้ยืมระยะสั้นจากสถาบันการเงิน </w:t>
      </w:r>
      <w:r w:rsidR="00427E6B">
        <w:rPr>
          <w:rFonts w:ascii="Angsana New" w:hAnsi="Angsana New" w:hint="cs"/>
          <w:sz w:val="30"/>
          <w:szCs w:val="30"/>
          <w:cs/>
        </w:rPr>
        <w:t>หนี้สินตามสัญญาเช่า</w:t>
      </w:r>
      <w:r w:rsidR="006869AB">
        <w:rPr>
          <w:rFonts w:ascii="Angsana New" w:hAnsi="Angsana New" w:hint="cs"/>
          <w:sz w:val="30"/>
          <w:szCs w:val="30"/>
          <w:cs/>
        </w:rPr>
        <w:t xml:space="preserve"> </w:t>
      </w:r>
      <w:r w:rsidR="007E409A" w:rsidRPr="00305551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สินทรัพย์ทางการเงินและหนี้สินทางการเงินของ</w:t>
      </w: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7E409A" w:rsidRPr="00305551">
        <w:rPr>
          <w:rFonts w:ascii="Angsana New" w:hAnsi="Angsana New"/>
          <w:sz w:val="30"/>
          <w:szCs w:val="30"/>
          <w:cs/>
        </w:rPr>
        <w:t>บริษัท</w:t>
      </w:r>
      <w:r w:rsidR="007E409A" w:rsidRPr="007E409A">
        <w:rPr>
          <w:rFonts w:ascii="Angsana New" w:hAnsi="Angsana New"/>
          <w:sz w:val="30"/>
          <w:szCs w:val="30"/>
          <w:cs/>
        </w:rPr>
        <w:t>ส่วนใหญ่มีอัตราดอกเบี้ยที่ปรับขึ้นลงตามอัตราตลาดหรืออัตราดอกเบี้ยคงที่ ที่ใกล้เคียงกับอัตราตลาด</w:t>
      </w:r>
    </w:p>
    <w:p w14:paraId="2F3D7D1C" w14:textId="77777777" w:rsidR="009E7513" w:rsidRDefault="009E7513" w:rsidP="000A54D7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9E7513" w:rsidSect="00C5357E">
          <w:headerReference w:type="default" r:id="rId24"/>
          <w:footerReference w:type="default" r:id="rId25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7F91E992" w14:textId="6E9CB50D" w:rsidR="007909E0" w:rsidRDefault="00081D40" w:rsidP="000A54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95918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295918">
        <w:rPr>
          <w:rFonts w:ascii="Angsana New" w:hAnsi="Angsana New"/>
          <w:sz w:val="30"/>
          <w:szCs w:val="30"/>
          <w:cs/>
        </w:rPr>
        <w:t xml:space="preserve"> ธันวาค</w:t>
      </w:r>
      <w:r>
        <w:rPr>
          <w:rFonts w:ascii="Angsana New" w:hAnsi="Angsana New" w:hint="cs"/>
          <w:sz w:val="30"/>
          <w:szCs w:val="30"/>
          <w:cs/>
        </w:rPr>
        <w:t xml:space="preserve">ม </w:t>
      </w:r>
      <w:r>
        <w:rPr>
          <w:rFonts w:ascii="Angsana New" w:hAnsi="Angsana New"/>
          <w:sz w:val="30"/>
          <w:szCs w:val="30"/>
          <w:lang w:val="en-US"/>
        </w:rPr>
        <w:t xml:space="preserve">2567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>
        <w:rPr>
          <w:rFonts w:ascii="Angsana New" w:hAnsi="Angsana New"/>
          <w:sz w:val="30"/>
          <w:szCs w:val="30"/>
        </w:rPr>
        <w:t>2566</w:t>
      </w:r>
      <w:r w:rsidRPr="00295918">
        <w:rPr>
          <w:rFonts w:ascii="Angsana New" w:hAnsi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Style w:val="TableGrid"/>
        <w:tblpPr w:leftFromText="180" w:rightFromText="180" w:vertAnchor="text" w:horzAnchor="margin" w:tblpXSpec="center" w:tblpY="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4"/>
        <w:gridCol w:w="1165"/>
        <w:gridCol w:w="1152"/>
        <w:gridCol w:w="1152"/>
        <w:gridCol w:w="1165"/>
        <w:gridCol w:w="1152"/>
        <w:gridCol w:w="277"/>
        <w:gridCol w:w="1175"/>
        <w:gridCol w:w="1152"/>
        <w:gridCol w:w="1152"/>
        <w:gridCol w:w="1165"/>
        <w:gridCol w:w="1152"/>
      </w:tblGrid>
      <w:tr w:rsidR="00336B2A" w:rsidRPr="00A641DF" w14:paraId="5AB410C5" w14:textId="77777777" w:rsidTr="00331AD4">
        <w:tc>
          <w:tcPr>
            <w:tcW w:w="3227" w:type="dxa"/>
          </w:tcPr>
          <w:p w14:paraId="21F3C096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1F300520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10414CCF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42C4CCF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28B701A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5A58532F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97C25B1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7ABEB530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0139F3FE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7520D00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1C9758C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78AF31D8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4181394" w14:textId="77777777" w:rsidR="00336B2A" w:rsidRPr="00A641DF" w:rsidRDefault="00336B2A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F2A87">
              <w:rPr>
                <w:rFonts w:ascii="Angsana New" w:hAnsi="Angsana New"/>
                <w:sz w:val="23"/>
                <w:szCs w:val="23"/>
                <w:cs/>
              </w:rPr>
              <w:t>(หน่วย : บาท)</w:t>
            </w:r>
          </w:p>
        </w:tc>
      </w:tr>
      <w:tr w:rsidR="00336B2A" w:rsidRPr="00A641DF" w14:paraId="0CE668B6" w14:textId="77777777" w:rsidTr="00331AD4">
        <w:tc>
          <w:tcPr>
            <w:tcW w:w="3227" w:type="dxa"/>
          </w:tcPr>
          <w:p w14:paraId="48F44715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5E57D196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859" w:type="dxa"/>
            <w:gridSpan w:val="11"/>
            <w:vAlign w:val="center"/>
          </w:tcPr>
          <w:p w14:paraId="6A1042FA" w14:textId="77777777" w:rsidR="00336B2A" w:rsidRPr="00A641DF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336B2A" w:rsidRPr="00A641DF" w14:paraId="52E04117" w14:textId="77777777" w:rsidTr="00331AD4">
        <w:tc>
          <w:tcPr>
            <w:tcW w:w="3227" w:type="dxa"/>
          </w:tcPr>
          <w:p w14:paraId="7E4BB334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3926CEB9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786" w:type="dxa"/>
            <w:gridSpan w:val="5"/>
            <w:vAlign w:val="center"/>
          </w:tcPr>
          <w:p w14:paraId="20D55A5D" w14:textId="5C41318A" w:rsidR="00336B2A" w:rsidRPr="00FE10D0" w:rsidRDefault="00B974C8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3"/>
                <w:szCs w:val="23"/>
              </w:rPr>
              <w:t>31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277" w:type="dxa"/>
            <w:vAlign w:val="center"/>
          </w:tcPr>
          <w:p w14:paraId="33F85C61" w14:textId="77777777" w:rsidR="00336B2A" w:rsidRPr="00A641DF" w:rsidRDefault="00336B2A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796" w:type="dxa"/>
            <w:gridSpan w:val="5"/>
            <w:vAlign w:val="center"/>
          </w:tcPr>
          <w:p w14:paraId="59FCD0B9" w14:textId="77777777" w:rsidR="00336B2A" w:rsidRPr="00A641DF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3"/>
                <w:szCs w:val="23"/>
              </w:rPr>
              <w:t>31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6</w:t>
            </w:r>
          </w:p>
        </w:tc>
      </w:tr>
      <w:tr w:rsidR="00336B2A" w:rsidRPr="00A641DF" w14:paraId="3A4E887B" w14:textId="77777777" w:rsidTr="00331AD4">
        <w:tc>
          <w:tcPr>
            <w:tcW w:w="3227" w:type="dxa"/>
          </w:tcPr>
          <w:p w14:paraId="002E012D" w14:textId="77777777" w:rsidR="00336B2A" w:rsidRPr="00A641DF" w:rsidRDefault="00336B2A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 w:hint="cs"/>
                <w:sz w:val="23"/>
                <w:szCs w:val="23"/>
                <w:cs/>
              </w:rPr>
              <w:t>รายการ</w:t>
            </w:r>
          </w:p>
        </w:tc>
        <w:tc>
          <w:tcPr>
            <w:tcW w:w="284" w:type="dxa"/>
          </w:tcPr>
          <w:p w14:paraId="7FEFCB73" w14:textId="77777777" w:rsidR="00336B2A" w:rsidRPr="00A641DF" w:rsidRDefault="00336B2A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2D5CEC26" w14:textId="77777777" w:rsidR="00336B2A" w:rsidRPr="00A641DF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B1B5C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</w:tcPr>
          <w:p w14:paraId="60DC28EC" w14:textId="77777777" w:rsidR="00336B2A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E07C6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  <w:p w14:paraId="791ACBA2" w14:textId="77777777" w:rsidR="00336B2A" w:rsidRPr="00A641DF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4030741" w14:textId="77777777" w:rsidR="00336B2A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35D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  <w:p w14:paraId="533A16C3" w14:textId="77777777" w:rsidR="00336B2A" w:rsidRPr="00A641DF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768821FC" w14:textId="77777777" w:rsidR="00336B2A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04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  <w:p w14:paraId="5F8CB702" w14:textId="77777777" w:rsidR="00336B2A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455A84F" w14:textId="77777777" w:rsidR="00336B2A" w:rsidRPr="00A641DF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5526BDB5" w14:textId="77777777" w:rsidR="00336B2A" w:rsidRPr="00C90912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  <w:p w14:paraId="4A48AEE2" w14:textId="77777777" w:rsidR="00336B2A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  <w:p w14:paraId="6169DDAE" w14:textId="77777777" w:rsidR="00336B2A" w:rsidRPr="00A641DF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356A444A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48CA89D3" w14:textId="77777777" w:rsidR="00336B2A" w:rsidRPr="00A641DF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B1B5C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</w:tcPr>
          <w:p w14:paraId="1D162D4F" w14:textId="77777777" w:rsidR="00336B2A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E07C6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  <w:p w14:paraId="76D4F860" w14:textId="77777777" w:rsidR="00336B2A" w:rsidRPr="00A641DF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349826B" w14:textId="77777777" w:rsidR="00336B2A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35D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  <w:p w14:paraId="161D3357" w14:textId="77777777" w:rsidR="00336B2A" w:rsidRPr="00A641DF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79475CBB" w14:textId="77777777" w:rsidR="00336B2A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04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  <w:p w14:paraId="41BD60C1" w14:textId="77777777" w:rsidR="00336B2A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19359878" w14:textId="77777777" w:rsidR="00336B2A" w:rsidRPr="00A641DF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826EA98" w14:textId="77777777" w:rsidR="00336B2A" w:rsidRPr="00C90912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  <w:p w14:paraId="48028922" w14:textId="77777777" w:rsidR="00336B2A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  <w:p w14:paraId="2453B4DF" w14:textId="77777777" w:rsidR="00336B2A" w:rsidRPr="00A641DF" w:rsidRDefault="00336B2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36B2A" w:rsidRPr="00A641DF" w14:paraId="17B06BDB" w14:textId="77777777" w:rsidTr="00331AD4">
        <w:tc>
          <w:tcPr>
            <w:tcW w:w="3227" w:type="dxa"/>
          </w:tcPr>
          <w:p w14:paraId="71D6BCBC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56136145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40878057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9534F24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C0FE121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083CB304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BAC5608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3D6D1F83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1E5EBDAF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39F94ED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C212456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6E7BC1B8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CC39ED1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F5112" w:rsidRPr="00A641DF" w14:paraId="29693F33" w14:textId="77777777" w:rsidTr="00574C09">
        <w:tc>
          <w:tcPr>
            <w:tcW w:w="3227" w:type="dxa"/>
            <w:vAlign w:val="center"/>
          </w:tcPr>
          <w:p w14:paraId="66265F50" w14:textId="77777777" w:rsidR="00DF5112" w:rsidRPr="00A641DF" w:rsidRDefault="00DF5112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  <w:shd w:val="clear" w:color="auto" w:fill="auto"/>
          </w:tcPr>
          <w:p w14:paraId="69236716" w14:textId="77777777" w:rsidR="00DF5112" w:rsidRPr="00A641DF" w:rsidRDefault="00DF5112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E36ADD5" w14:textId="33DF471B" w:rsidR="00DF5112" w:rsidRPr="00BD4829" w:rsidRDefault="004808A3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4808A3">
              <w:rPr>
                <w:rFonts w:ascii="Angsana New" w:hAnsi="Angsana New"/>
                <w:sz w:val="23"/>
                <w:szCs w:val="23"/>
                <w:lang w:val="en-US"/>
              </w:rPr>
              <w:t>79,894,395.12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B77B00" w14:textId="17B79BD2" w:rsidR="00DF5112" w:rsidRPr="00A641DF" w:rsidRDefault="004808A3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F698CD" w14:textId="3E9CC974" w:rsidR="00DF5112" w:rsidRPr="00A641DF" w:rsidRDefault="004808A3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08A3">
              <w:rPr>
                <w:rFonts w:ascii="Angsana New" w:hAnsi="Angsana New"/>
                <w:sz w:val="23"/>
                <w:szCs w:val="23"/>
              </w:rPr>
              <w:t>1,981,658.51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650B63C" w14:textId="39855624" w:rsidR="00DF5112" w:rsidRPr="00A641DF" w:rsidRDefault="004808A3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08A3">
              <w:rPr>
                <w:rFonts w:ascii="Angsana New" w:hAnsi="Angsana New"/>
                <w:sz w:val="23"/>
                <w:szCs w:val="23"/>
              </w:rPr>
              <w:t>81,876,053.63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6BD365" w14:textId="6486D793" w:rsidR="00DF5112" w:rsidRPr="00FC32AA" w:rsidRDefault="00BC373D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161A7F" w:rsidRPr="00DF5112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="0065340E">
              <w:rPr>
                <w:rFonts w:ascii="Angsana New" w:hAnsi="Angsana New"/>
                <w:sz w:val="23"/>
                <w:szCs w:val="23"/>
              </w:rPr>
              <w:t>4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161A7F"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161A7F" w:rsidRPr="00DF5112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55</w:t>
            </w:r>
            <w:r w:rsidR="00161A7F" w:rsidRPr="00DF5112">
              <w:rPr>
                <w:rFonts w:ascii="Angsana New" w:hAnsi="Angsana New"/>
                <w:sz w:val="23"/>
                <w:szCs w:val="23"/>
              </w:rPr>
              <w:t>%</w:t>
            </w:r>
          </w:p>
        </w:tc>
        <w:tc>
          <w:tcPr>
            <w:tcW w:w="277" w:type="dxa"/>
          </w:tcPr>
          <w:p w14:paraId="10999AFE" w14:textId="77777777" w:rsidR="00DF5112" w:rsidRPr="00A641DF" w:rsidRDefault="00DF511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6FDBB8D2" w14:textId="5C97E626" w:rsidR="00DF5112" w:rsidRPr="00A641DF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74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335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306</w:t>
            </w:r>
            <w:r w:rsidR="00DF5112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53</w:t>
            </w:r>
          </w:p>
        </w:tc>
        <w:tc>
          <w:tcPr>
            <w:tcW w:w="1152" w:type="dxa"/>
            <w:vAlign w:val="bottom"/>
          </w:tcPr>
          <w:p w14:paraId="5B4E331E" w14:textId="77777777" w:rsidR="00DF5112" w:rsidRPr="00A641DF" w:rsidRDefault="00DF511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20BF637" w14:textId="4C20238E" w:rsidR="00DF5112" w:rsidRPr="00A641DF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3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993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972</w:t>
            </w:r>
            <w:r w:rsidR="00DF5112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71</w:t>
            </w:r>
          </w:p>
        </w:tc>
        <w:tc>
          <w:tcPr>
            <w:tcW w:w="1165" w:type="dxa"/>
            <w:vAlign w:val="bottom"/>
          </w:tcPr>
          <w:p w14:paraId="7FF18088" w14:textId="19F83D4F" w:rsidR="00DF5112" w:rsidRPr="00A641DF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78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329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279</w:t>
            </w:r>
            <w:r w:rsidR="00DF5112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24</w:t>
            </w:r>
          </w:p>
        </w:tc>
        <w:tc>
          <w:tcPr>
            <w:tcW w:w="1152" w:type="dxa"/>
            <w:vAlign w:val="bottom"/>
          </w:tcPr>
          <w:p w14:paraId="6EDCD877" w14:textId="609A2687" w:rsidR="00DF5112" w:rsidRPr="00A641DF" w:rsidRDefault="00BC373D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DF5112" w:rsidRPr="00DF5112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50</w:t>
            </w:r>
            <w:r w:rsidR="00DF5112"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DF5112" w:rsidRPr="00DF5112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55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%</w:t>
            </w:r>
          </w:p>
        </w:tc>
      </w:tr>
      <w:tr w:rsidR="00DF5112" w:rsidRPr="00A641DF" w14:paraId="71946963" w14:textId="77777777" w:rsidTr="00574C09">
        <w:tc>
          <w:tcPr>
            <w:tcW w:w="3227" w:type="dxa"/>
          </w:tcPr>
          <w:p w14:paraId="45AA45A5" w14:textId="77777777" w:rsidR="00DF5112" w:rsidRPr="00A641DF" w:rsidRDefault="00DF5112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303E94AC" w14:textId="77777777" w:rsidR="00DF5112" w:rsidRPr="00A641DF" w:rsidRDefault="00DF5112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BDA5A21" w14:textId="5A29BA58" w:rsidR="00DF5112" w:rsidRPr="00A641DF" w:rsidRDefault="00C94F15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C0A76A" w14:textId="0DDEB2E4" w:rsidR="00DF5112" w:rsidRPr="00A641DF" w:rsidRDefault="00C94F15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E35810" w14:textId="6BDDA312" w:rsidR="00DF5112" w:rsidRPr="00A641DF" w:rsidRDefault="00682DC6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82DC6">
              <w:rPr>
                <w:rFonts w:ascii="Angsana New" w:hAnsi="Angsana New"/>
                <w:sz w:val="23"/>
                <w:szCs w:val="23"/>
              </w:rPr>
              <w:t>47,406,596.39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3B62D62" w14:textId="35C8B141" w:rsidR="00DF5112" w:rsidRPr="00A641DF" w:rsidRDefault="00682DC6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82DC6">
              <w:rPr>
                <w:rFonts w:ascii="Angsana New" w:hAnsi="Angsana New"/>
                <w:sz w:val="23"/>
                <w:szCs w:val="23"/>
              </w:rPr>
              <w:t>47,406,596.39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F8050E" w14:textId="449A4696" w:rsidR="00DF5112" w:rsidRPr="00FC32AA" w:rsidRDefault="00182B16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6BE6DEF9" w14:textId="77777777" w:rsidR="00DF5112" w:rsidRPr="00A641DF" w:rsidRDefault="00DF511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1304DE16" w14:textId="77777777" w:rsidR="00DF5112" w:rsidRPr="00A641DF" w:rsidRDefault="00DF511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CC8AD90" w14:textId="77777777" w:rsidR="00DF5112" w:rsidRPr="00A641DF" w:rsidRDefault="00DF511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9B7304C" w14:textId="7CE7D411" w:rsidR="00DF5112" w:rsidRPr="00A641DF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50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079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077</w:t>
            </w:r>
            <w:r w:rsidR="00DF5112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95</w:t>
            </w:r>
          </w:p>
        </w:tc>
        <w:tc>
          <w:tcPr>
            <w:tcW w:w="1165" w:type="dxa"/>
            <w:vAlign w:val="bottom"/>
          </w:tcPr>
          <w:p w14:paraId="03C4BC4A" w14:textId="70F03F62" w:rsidR="00DF5112" w:rsidRPr="00A641DF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50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079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077</w:t>
            </w:r>
            <w:r w:rsidR="00DF5112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95</w:t>
            </w:r>
          </w:p>
        </w:tc>
        <w:tc>
          <w:tcPr>
            <w:tcW w:w="1152" w:type="dxa"/>
            <w:vAlign w:val="bottom"/>
          </w:tcPr>
          <w:p w14:paraId="2D780CEB" w14:textId="77777777" w:rsidR="00DF5112" w:rsidRPr="00A641DF" w:rsidRDefault="00DF5112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B07383" w:rsidRPr="00A641DF" w14:paraId="76968A79" w14:textId="77777777" w:rsidTr="00574C09">
        <w:tc>
          <w:tcPr>
            <w:tcW w:w="3227" w:type="dxa"/>
          </w:tcPr>
          <w:p w14:paraId="659BE8E2" w14:textId="77777777" w:rsidR="00DF5112" w:rsidRPr="00A641DF" w:rsidRDefault="00DF5112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เงินให้กู้ยืมระยะสั้น</w:t>
            </w:r>
          </w:p>
        </w:tc>
        <w:tc>
          <w:tcPr>
            <w:tcW w:w="284" w:type="dxa"/>
            <w:shd w:val="clear" w:color="auto" w:fill="auto"/>
          </w:tcPr>
          <w:p w14:paraId="294211ED" w14:textId="77777777" w:rsidR="00DF5112" w:rsidRPr="00A641DF" w:rsidRDefault="00DF5112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6B6732F" w14:textId="3FAF24A9" w:rsidR="00DF5112" w:rsidRPr="00A641DF" w:rsidRDefault="00797B8F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6DB3DC" w14:textId="5530796D" w:rsidR="00DF5112" w:rsidRPr="00A641DF" w:rsidRDefault="00797B8F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97B8F">
              <w:rPr>
                <w:rFonts w:ascii="Angsana New" w:hAnsi="Angsana New"/>
                <w:sz w:val="23"/>
                <w:szCs w:val="23"/>
              </w:rPr>
              <w:t>653,400.00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99B3FA" w14:textId="3D1E4DF9" w:rsidR="00DF5112" w:rsidRPr="00A641DF" w:rsidRDefault="00797B8F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29A2204" w14:textId="1CB835EB" w:rsidR="00DF5112" w:rsidRPr="00A641DF" w:rsidRDefault="00797B8F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97B8F">
              <w:rPr>
                <w:rFonts w:ascii="Angsana New" w:hAnsi="Angsana New"/>
                <w:sz w:val="23"/>
                <w:szCs w:val="23"/>
              </w:rPr>
              <w:t>653,400.00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17A82B" w14:textId="77777777" w:rsidR="00DF5112" w:rsidRPr="00FC32AA" w:rsidRDefault="00182B16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  <w:tc>
          <w:tcPr>
            <w:tcW w:w="277" w:type="dxa"/>
          </w:tcPr>
          <w:p w14:paraId="3C9B3800" w14:textId="77777777" w:rsidR="00DF5112" w:rsidRPr="00A641DF" w:rsidRDefault="00DF511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29C026F0" w14:textId="77777777" w:rsidR="00DF5112" w:rsidRPr="00A641DF" w:rsidRDefault="00DF511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BA2998E" w14:textId="615C6E9C" w:rsidR="00DF5112" w:rsidRPr="00A641DF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650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990</w:t>
            </w:r>
            <w:r w:rsidR="00DF5112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1152" w:type="dxa"/>
            <w:vAlign w:val="bottom"/>
          </w:tcPr>
          <w:p w14:paraId="37E9CAA8" w14:textId="77777777" w:rsidR="00DF5112" w:rsidRPr="00A641DF" w:rsidRDefault="00DF511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1F10625B" w14:textId="44A59A74" w:rsidR="00DF5112" w:rsidRPr="00A641DF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650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990</w:t>
            </w:r>
            <w:r w:rsidR="00DF5112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1152" w:type="dxa"/>
            <w:vAlign w:val="bottom"/>
          </w:tcPr>
          <w:p w14:paraId="5299EFEF" w14:textId="77777777" w:rsidR="00DF5112" w:rsidRPr="00A641DF" w:rsidRDefault="00DF5112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</w:tr>
      <w:tr w:rsidR="00433B5C" w:rsidRPr="00A641DF" w14:paraId="4F74BB59" w14:textId="77777777" w:rsidTr="00574C09">
        <w:tc>
          <w:tcPr>
            <w:tcW w:w="3227" w:type="dxa"/>
          </w:tcPr>
          <w:p w14:paraId="4C14CE34" w14:textId="4C5A279A" w:rsidR="00433B5C" w:rsidRPr="00A641DF" w:rsidRDefault="00433B5C" w:rsidP="000A54D7">
            <w:pPr>
              <w:spacing w:before="20" w:line="240" w:lineRule="auto"/>
              <w:ind w:left="142" w:right="-532" w:hanging="142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สินทรัพย์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ทางการเงินหมุนเวียนอื่น</w:t>
            </w:r>
            <w:r w:rsidRPr="000009FB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ตราสารอนุพันธ์</w:t>
            </w:r>
          </w:p>
        </w:tc>
        <w:tc>
          <w:tcPr>
            <w:tcW w:w="284" w:type="dxa"/>
            <w:shd w:val="clear" w:color="auto" w:fill="auto"/>
          </w:tcPr>
          <w:p w14:paraId="553774FF" w14:textId="77777777" w:rsidR="00433B5C" w:rsidRPr="00A641DF" w:rsidRDefault="00433B5C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B904389" w14:textId="39AE2BF7" w:rsidR="00433B5C" w:rsidRDefault="00433B5C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7BC3FF" w14:textId="69D98795" w:rsidR="00433B5C" w:rsidRPr="00797B8F" w:rsidRDefault="00433B5C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1AF6B0" w14:textId="59334BB3" w:rsidR="00433B5C" w:rsidRDefault="00433B5C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B1196">
              <w:rPr>
                <w:rFonts w:ascii="Angsana New" w:hAnsi="Angsana New"/>
                <w:sz w:val="23"/>
                <w:szCs w:val="23"/>
                <w:cs/>
              </w:rPr>
              <w:t>80</w:t>
            </w:r>
            <w:r w:rsidRPr="000B1196">
              <w:rPr>
                <w:rFonts w:ascii="Angsana New" w:hAnsi="Angsana New"/>
                <w:sz w:val="23"/>
                <w:szCs w:val="23"/>
              </w:rPr>
              <w:t>,</w:t>
            </w:r>
            <w:r w:rsidRPr="000B1196">
              <w:rPr>
                <w:rFonts w:ascii="Angsana New" w:hAnsi="Angsana New"/>
                <w:sz w:val="23"/>
                <w:szCs w:val="23"/>
                <w:cs/>
              </w:rPr>
              <w:t>394.24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8768AE4" w14:textId="1FEBF370" w:rsidR="00433B5C" w:rsidRPr="00797B8F" w:rsidRDefault="00433B5C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B1196">
              <w:rPr>
                <w:rFonts w:ascii="Angsana New" w:hAnsi="Angsana New"/>
                <w:sz w:val="23"/>
                <w:szCs w:val="23"/>
                <w:cs/>
              </w:rPr>
              <w:t>80</w:t>
            </w:r>
            <w:r w:rsidRPr="000B1196">
              <w:rPr>
                <w:rFonts w:ascii="Angsana New" w:hAnsi="Angsana New"/>
                <w:sz w:val="23"/>
                <w:szCs w:val="23"/>
              </w:rPr>
              <w:t>,</w:t>
            </w:r>
            <w:r w:rsidRPr="000B1196">
              <w:rPr>
                <w:rFonts w:ascii="Angsana New" w:hAnsi="Angsana New"/>
                <w:sz w:val="23"/>
                <w:szCs w:val="23"/>
                <w:cs/>
              </w:rPr>
              <w:t>394.24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BB1535" w14:textId="39E6C842" w:rsidR="00433B5C" w:rsidRPr="00DF5112" w:rsidRDefault="00433B5C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7" w:type="dxa"/>
          </w:tcPr>
          <w:p w14:paraId="12297DEE" w14:textId="77777777" w:rsidR="00433B5C" w:rsidRPr="00A641DF" w:rsidRDefault="00433B5C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5CD0C79C" w14:textId="659D6B22" w:rsidR="00433B5C" w:rsidRPr="00DF5112" w:rsidRDefault="00433B5C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508695B2" w14:textId="6323EB6A" w:rsidR="00433B5C" w:rsidRPr="00BC373D" w:rsidRDefault="00433B5C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5629A854" w14:textId="740B2935" w:rsidR="00433B5C" w:rsidRPr="00DF5112" w:rsidRDefault="00433B5C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vAlign w:val="bottom"/>
          </w:tcPr>
          <w:p w14:paraId="172B701E" w14:textId="6B38BF14" w:rsidR="00433B5C" w:rsidRPr="00BC373D" w:rsidRDefault="00433B5C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7878DAF4" w14:textId="7B074099" w:rsidR="00433B5C" w:rsidRPr="00DF5112" w:rsidRDefault="00433B5C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F5112" w:rsidRPr="00A641DF" w14:paraId="19D5851E" w14:textId="77777777" w:rsidTr="00574C09">
        <w:tc>
          <w:tcPr>
            <w:tcW w:w="3227" w:type="dxa"/>
          </w:tcPr>
          <w:p w14:paraId="123A6DEA" w14:textId="77777777" w:rsidR="00DF5112" w:rsidRPr="00A641DF" w:rsidRDefault="00DF5112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66975697" w14:textId="77777777" w:rsidR="00DF5112" w:rsidRPr="00A641DF" w:rsidRDefault="00DF5112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6E1BB9E" w14:textId="1C833FC5" w:rsidR="00DF5112" w:rsidRPr="00A641DF" w:rsidRDefault="001D3857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E7714B" w14:textId="723239DC" w:rsidR="00DF5112" w:rsidRPr="00A641DF" w:rsidRDefault="001D3857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F21C5E" w14:textId="3BBC0166" w:rsidR="00DF5112" w:rsidRPr="00A641DF" w:rsidRDefault="007831C3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831C3">
              <w:rPr>
                <w:rFonts w:ascii="Angsana New" w:hAnsi="Angsana New"/>
                <w:sz w:val="23"/>
                <w:szCs w:val="23"/>
              </w:rPr>
              <w:t>295,</w:t>
            </w:r>
            <w:r w:rsidR="00A86168" w:rsidRPr="00A86168">
              <w:rPr>
                <w:rFonts w:ascii="Angsana New" w:hAnsi="Angsana New"/>
                <w:sz w:val="23"/>
                <w:szCs w:val="23"/>
              </w:rPr>
              <w:t>700.07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4371EFB" w14:textId="5F3C569D" w:rsidR="00DF5112" w:rsidRPr="00A641DF" w:rsidRDefault="001D3857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D3857">
              <w:rPr>
                <w:rFonts w:ascii="Angsana New" w:hAnsi="Angsana New"/>
                <w:sz w:val="23"/>
                <w:szCs w:val="23"/>
              </w:rPr>
              <w:t>295,</w:t>
            </w:r>
            <w:r w:rsidR="00A86168" w:rsidRPr="00A86168">
              <w:rPr>
                <w:rFonts w:ascii="Angsana New" w:hAnsi="Angsana New"/>
                <w:sz w:val="23"/>
                <w:szCs w:val="23"/>
              </w:rPr>
              <w:t>700.07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AC856A" w14:textId="77777777" w:rsidR="00DF5112" w:rsidRPr="00FC32AA" w:rsidRDefault="00182B16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5286DB4B" w14:textId="77777777" w:rsidR="00DF5112" w:rsidRPr="00A641DF" w:rsidRDefault="00DF511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1A97B766" w14:textId="77777777" w:rsidR="00DF5112" w:rsidRPr="00A641DF" w:rsidRDefault="00DF511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96384CB" w14:textId="77777777" w:rsidR="00DF5112" w:rsidRPr="00A641DF" w:rsidRDefault="00DF511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9EA3731" w14:textId="5E31982A" w:rsidR="00DF5112" w:rsidRPr="00A641DF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928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862</w:t>
            </w:r>
            <w:r w:rsidR="00DF5112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1165" w:type="dxa"/>
            <w:vAlign w:val="bottom"/>
          </w:tcPr>
          <w:p w14:paraId="7954054D" w14:textId="240E77F7" w:rsidR="00DF5112" w:rsidRPr="00A641DF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928</w:t>
            </w:r>
            <w:r w:rsidR="00DF5112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862</w:t>
            </w:r>
            <w:r w:rsidR="00DF5112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1152" w:type="dxa"/>
            <w:vAlign w:val="bottom"/>
          </w:tcPr>
          <w:p w14:paraId="275C4526" w14:textId="77777777" w:rsidR="00DF5112" w:rsidRPr="00A641DF" w:rsidRDefault="00DF5112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4F78AB" w:rsidRPr="00A641DF" w14:paraId="1F55EDF8" w14:textId="77777777" w:rsidTr="00574C09">
        <w:tc>
          <w:tcPr>
            <w:tcW w:w="3227" w:type="dxa"/>
          </w:tcPr>
          <w:p w14:paraId="2F60A039" w14:textId="77777777" w:rsidR="004F78AB" w:rsidRPr="00A641DF" w:rsidRDefault="004F78AB" w:rsidP="000A54D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F5112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เงินฝากติดภาระค้ำประกัน</w:t>
            </w:r>
          </w:p>
        </w:tc>
        <w:tc>
          <w:tcPr>
            <w:tcW w:w="284" w:type="dxa"/>
            <w:shd w:val="clear" w:color="auto" w:fill="auto"/>
          </w:tcPr>
          <w:p w14:paraId="28EF79C2" w14:textId="77777777" w:rsidR="004F78AB" w:rsidRPr="00A641DF" w:rsidRDefault="004F78AB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61ED328" w14:textId="0191DFC7" w:rsidR="004F78AB" w:rsidRDefault="001D3857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1D3857">
              <w:rPr>
                <w:rFonts w:ascii="Angsana New" w:hAnsi="Angsana New"/>
                <w:sz w:val="23"/>
                <w:szCs w:val="23"/>
              </w:rPr>
              <w:t>540,000.00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976A8A" w14:textId="54428E3D" w:rsidR="004F78AB" w:rsidRDefault="001D3857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DF1523" w14:textId="185795CD" w:rsidR="004F78AB" w:rsidRPr="00AB48F2" w:rsidRDefault="001D3857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73AB3DC" w14:textId="38DCFDDA" w:rsidR="004F78AB" w:rsidRPr="00AB48F2" w:rsidRDefault="001D3857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1D3857">
              <w:rPr>
                <w:rFonts w:ascii="Angsana New" w:hAnsi="Angsana New"/>
                <w:sz w:val="23"/>
                <w:szCs w:val="23"/>
              </w:rPr>
              <w:t>540,000.00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12D817" w14:textId="0C78F1E2" w:rsidR="004F78AB" w:rsidRPr="00FC32AA" w:rsidRDefault="00BC373D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182B16" w:rsidRPr="00DF5112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="0065340E">
              <w:rPr>
                <w:rFonts w:ascii="Angsana New" w:hAnsi="Angsana New"/>
                <w:sz w:val="23"/>
                <w:szCs w:val="23"/>
              </w:rPr>
              <w:t>4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182B16"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182B16" w:rsidRPr="00DF5112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55</w:t>
            </w:r>
            <w:r w:rsidR="00182B16" w:rsidRPr="00DF5112">
              <w:rPr>
                <w:rFonts w:ascii="Angsana New" w:hAnsi="Angsana New"/>
                <w:sz w:val="23"/>
                <w:szCs w:val="23"/>
              </w:rPr>
              <w:t>%</w:t>
            </w:r>
          </w:p>
        </w:tc>
        <w:tc>
          <w:tcPr>
            <w:tcW w:w="277" w:type="dxa"/>
          </w:tcPr>
          <w:p w14:paraId="77F8A3AC" w14:textId="77777777" w:rsidR="004F78AB" w:rsidRPr="00A641DF" w:rsidRDefault="004F78AB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18ABFBF7" w14:textId="72941A49" w:rsidR="004F78AB" w:rsidRPr="00DF5112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540</w:t>
            </w:r>
            <w:r w:rsidR="004F78AB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000</w:t>
            </w:r>
            <w:r w:rsidR="004F78AB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1152" w:type="dxa"/>
            <w:vAlign w:val="bottom"/>
          </w:tcPr>
          <w:p w14:paraId="18EDFD96" w14:textId="77777777" w:rsidR="004F78AB" w:rsidRPr="00DF5112" w:rsidRDefault="004F78AB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D262893" w14:textId="77777777" w:rsidR="004F78AB" w:rsidRPr="00DF5112" w:rsidRDefault="004F78AB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3BEF7B60" w14:textId="30ADCAB8" w:rsidR="004F78AB" w:rsidRPr="00DF5112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540</w:t>
            </w:r>
            <w:r w:rsidR="004F78AB"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000</w:t>
            </w:r>
            <w:r w:rsidR="004F78AB" w:rsidRPr="00DF511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1152" w:type="dxa"/>
            <w:vAlign w:val="bottom"/>
          </w:tcPr>
          <w:p w14:paraId="6D5CE1F9" w14:textId="5FF7E030" w:rsidR="004F78AB" w:rsidRPr="00DF5112" w:rsidRDefault="00BC373D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4F78AB" w:rsidRPr="00DF5112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50</w:t>
            </w:r>
            <w:r w:rsidR="004F78AB"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4F78AB" w:rsidRPr="00DF5112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55</w:t>
            </w:r>
            <w:r w:rsidR="004F78AB" w:rsidRPr="00DF5112">
              <w:rPr>
                <w:rFonts w:ascii="Angsana New" w:hAnsi="Angsana New"/>
                <w:sz w:val="23"/>
                <w:szCs w:val="23"/>
              </w:rPr>
              <w:t>%</w:t>
            </w:r>
          </w:p>
        </w:tc>
      </w:tr>
      <w:tr w:rsidR="00336B2A" w:rsidRPr="00A641DF" w14:paraId="6CBBD13E" w14:textId="77777777" w:rsidTr="00331AD4">
        <w:tc>
          <w:tcPr>
            <w:tcW w:w="3227" w:type="dxa"/>
          </w:tcPr>
          <w:p w14:paraId="3E96F4C6" w14:textId="77777777" w:rsidR="00336B2A" w:rsidRPr="00A641DF" w:rsidRDefault="00336B2A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284" w:type="dxa"/>
            <w:shd w:val="clear" w:color="auto" w:fill="auto"/>
          </w:tcPr>
          <w:p w14:paraId="403913D1" w14:textId="77777777" w:rsidR="00336B2A" w:rsidRPr="00A641DF" w:rsidRDefault="00336B2A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8BA0221" w14:textId="77777777" w:rsidR="00336B2A" w:rsidRPr="00A641DF" w:rsidRDefault="00336B2A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F09796" w14:textId="77777777" w:rsidR="00336B2A" w:rsidRPr="00A641DF" w:rsidRDefault="00336B2A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F4290A" w14:textId="77777777" w:rsidR="00336B2A" w:rsidRPr="00A641DF" w:rsidRDefault="00336B2A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BD72C6B" w14:textId="77777777" w:rsidR="00336B2A" w:rsidRPr="00A641DF" w:rsidRDefault="00336B2A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CFB8CC" w14:textId="77777777" w:rsidR="00336B2A" w:rsidRPr="00FC32AA" w:rsidRDefault="00336B2A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33F13F3B" w14:textId="77777777" w:rsidR="00336B2A" w:rsidRPr="00A641DF" w:rsidRDefault="00336B2A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49137B19" w14:textId="77777777" w:rsidR="00336B2A" w:rsidRPr="00A641DF" w:rsidRDefault="00336B2A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0B663E8F" w14:textId="77777777" w:rsidR="00336B2A" w:rsidRPr="00A641DF" w:rsidRDefault="00336B2A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6C7AAA92" w14:textId="77777777" w:rsidR="00336B2A" w:rsidRPr="00A641DF" w:rsidRDefault="00336B2A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vAlign w:val="bottom"/>
          </w:tcPr>
          <w:p w14:paraId="38EE8CD7" w14:textId="77777777" w:rsidR="00336B2A" w:rsidRPr="00A641DF" w:rsidRDefault="00336B2A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329DD9DD" w14:textId="77777777" w:rsidR="00336B2A" w:rsidRPr="00A641DF" w:rsidRDefault="00336B2A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B48F2" w:rsidRPr="00A641DF" w14:paraId="070466AF" w14:textId="77777777" w:rsidTr="00574C09">
        <w:tc>
          <w:tcPr>
            <w:tcW w:w="3227" w:type="dxa"/>
          </w:tcPr>
          <w:p w14:paraId="7C572F2E" w14:textId="77777777" w:rsidR="00AB48F2" w:rsidRPr="00A641DF" w:rsidRDefault="00AB48F2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เงินกู้ยืมระยะ</w:t>
            </w: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สั้น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284" w:type="dxa"/>
            <w:shd w:val="clear" w:color="auto" w:fill="auto"/>
          </w:tcPr>
          <w:p w14:paraId="37B9FB10" w14:textId="77777777" w:rsidR="00AB48F2" w:rsidRPr="00A641DF" w:rsidRDefault="00AB48F2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4E15852" w14:textId="596F4AC5" w:rsidR="00AB48F2" w:rsidRPr="00A641DF" w:rsidRDefault="000B1196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B1196">
              <w:rPr>
                <w:rFonts w:ascii="Angsana New" w:hAnsi="Angsana New"/>
                <w:sz w:val="23"/>
                <w:szCs w:val="23"/>
                <w:cs/>
              </w:rPr>
              <w:t>182</w:t>
            </w:r>
            <w:r w:rsidRPr="000B1196">
              <w:rPr>
                <w:rFonts w:ascii="Angsana New" w:hAnsi="Angsana New"/>
                <w:sz w:val="23"/>
                <w:szCs w:val="23"/>
              </w:rPr>
              <w:t>,</w:t>
            </w:r>
            <w:r w:rsidRPr="000B1196">
              <w:rPr>
                <w:rFonts w:ascii="Angsana New" w:hAnsi="Angsana New"/>
                <w:sz w:val="23"/>
                <w:szCs w:val="23"/>
                <w:cs/>
              </w:rPr>
              <w:t>837</w:t>
            </w:r>
            <w:r w:rsidRPr="000B1196">
              <w:rPr>
                <w:rFonts w:ascii="Angsana New" w:hAnsi="Angsana New"/>
                <w:sz w:val="23"/>
                <w:szCs w:val="23"/>
              </w:rPr>
              <w:t>,</w:t>
            </w:r>
            <w:r w:rsidRPr="000B1196">
              <w:rPr>
                <w:rFonts w:ascii="Angsana New" w:hAnsi="Angsana New"/>
                <w:sz w:val="23"/>
                <w:szCs w:val="23"/>
                <w:cs/>
              </w:rPr>
              <w:t>228.42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0634E2" w14:textId="1D944E38" w:rsidR="00AB48F2" w:rsidRPr="00A641DF" w:rsidRDefault="000B1196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277593" w14:textId="5D898E56" w:rsidR="00AB48F2" w:rsidRPr="00A641DF" w:rsidRDefault="000B1196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DD6806F" w14:textId="037657F9" w:rsidR="00AB48F2" w:rsidRPr="00A641DF" w:rsidRDefault="000B1196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B1196">
              <w:rPr>
                <w:rFonts w:ascii="Angsana New" w:hAnsi="Angsana New"/>
                <w:sz w:val="23"/>
                <w:szCs w:val="23"/>
                <w:cs/>
              </w:rPr>
              <w:t>182</w:t>
            </w:r>
            <w:r w:rsidRPr="000B1196">
              <w:rPr>
                <w:rFonts w:ascii="Angsana New" w:hAnsi="Angsana New"/>
                <w:sz w:val="23"/>
                <w:szCs w:val="23"/>
              </w:rPr>
              <w:t>,</w:t>
            </w:r>
            <w:r w:rsidRPr="000B1196">
              <w:rPr>
                <w:rFonts w:ascii="Angsana New" w:hAnsi="Angsana New"/>
                <w:sz w:val="23"/>
                <w:szCs w:val="23"/>
                <w:cs/>
              </w:rPr>
              <w:t>837</w:t>
            </w:r>
            <w:r w:rsidRPr="000B1196">
              <w:rPr>
                <w:rFonts w:ascii="Angsana New" w:hAnsi="Angsana New"/>
                <w:sz w:val="23"/>
                <w:szCs w:val="23"/>
              </w:rPr>
              <w:t>,</w:t>
            </w:r>
            <w:r w:rsidRPr="000B1196">
              <w:rPr>
                <w:rFonts w:ascii="Angsana New" w:hAnsi="Angsana New"/>
                <w:sz w:val="23"/>
                <w:szCs w:val="23"/>
                <w:cs/>
              </w:rPr>
              <w:t>228.42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0A223A" w14:textId="3380ECB9" w:rsidR="00AB48F2" w:rsidRPr="00FC32AA" w:rsidRDefault="00182B16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MLR-MOR</w:t>
            </w:r>
          </w:p>
        </w:tc>
        <w:tc>
          <w:tcPr>
            <w:tcW w:w="277" w:type="dxa"/>
          </w:tcPr>
          <w:p w14:paraId="74CFE74E" w14:textId="77777777" w:rsidR="00AB48F2" w:rsidRPr="00A641DF" w:rsidRDefault="00AB48F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66E98C2D" w14:textId="387558DB" w:rsidR="00AB48F2" w:rsidRPr="00A641DF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247</w:t>
            </w:r>
            <w:r w:rsidR="00AB48F2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540</w:t>
            </w:r>
            <w:r w:rsidR="00AB48F2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065</w:t>
            </w:r>
            <w:r w:rsidR="00AB48F2" w:rsidRPr="0066006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76</w:t>
            </w:r>
          </w:p>
        </w:tc>
        <w:tc>
          <w:tcPr>
            <w:tcW w:w="1152" w:type="dxa"/>
            <w:vAlign w:val="bottom"/>
          </w:tcPr>
          <w:p w14:paraId="28B38978" w14:textId="77777777" w:rsidR="00AB48F2" w:rsidRPr="00A641DF" w:rsidRDefault="00AB48F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AAD8262" w14:textId="77777777" w:rsidR="00AB48F2" w:rsidRPr="00A641DF" w:rsidRDefault="00AB48F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3D6FAF83" w14:textId="596EA3DF" w:rsidR="00AB48F2" w:rsidRPr="00A641DF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247</w:t>
            </w:r>
            <w:r w:rsidR="00AB48F2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540</w:t>
            </w:r>
            <w:r w:rsidR="00AB48F2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065</w:t>
            </w:r>
            <w:r w:rsidR="00AB48F2" w:rsidRPr="0066006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76</w:t>
            </w:r>
          </w:p>
        </w:tc>
        <w:tc>
          <w:tcPr>
            <w:tcW w:w="1152" w:type="dxa"/>
            <w:vAlign w:val="bottom"/>
          </w:tcPr>
          <w:p w14:paraId="00ACFA21" w14:textId="77777777" w:rsidR="00AB48F2" w:rsidRPr="00A641DF" w:rsidRDefault="00C8164F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MLR-MOR</w:t>
            </w:r>
          </w:p>
        </w:tc>
      </w:tr>
      <w:tr w:rsidR="00660064" w:rsidRPr="00A641DF" w14:paraId="5B8A8FF6" w14:textId="77777777" w:rsidTr="00811A1F">
        <w:tc>
          <w:tcPr>
            <w:tcW w:w="3227" w:type="dxa"/>
          </w:tcPr>
          <w:p w14:paraId="4EE3FEDF" w14:textId="77777777" w:rsidR="00660064" w:rsidRPr="00A641DF" w:rsidRDefault="00660064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1BB5984E" w14:textId="77777777" w:rsidR="00660064" w:rsidRPr="00A641DF" w:rsidRDefault="00660064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0A097B1" w14:textId="5BECF928" w:rsidR="00660064" w:rsidRPr="00A641DF" w:rsidRDefault="00F64AE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E83359" w14:textId="2D1F4BF3" w:rsidR="00660064" w:rsidRPr="00A641DF" w:rsidRDefault="00F64AE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06B334" w14:textId="7E89C579" w:rsidR="00660064" w:rsidRPr="00A641DF" w:rsidRDefault="00040664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40664">
              <w:rPr>
                <w:rFonts w:ascii="Angsana New" w:hAnsi="Angsana New"/>
                <w:sz w:val="23"/>
                <w:szCs w:val="23"/>
                <w:cs/>
              </w:rPr>
              <w:t>26</w:t>
            </w:r>
            <w:r w:rsidRPr="00040664">
              <w:rPr>
                <w:rFonts w:ascii="Angsana New" w:hAnsi="Angsana New"/>
                <w:sz w:val="23"/>
                <w:szCs w:val="23"/>
              </w:rPr>
              <w:t>,</w:t>
            </w:r>
            <w:r w:rsidRPr="00040664">
              <w:rPr>
                <w:rFonts w:ascii="Angsana New" w:hAnsi="Angsana New"/>
                <w:sz w:val="23"/>
                <w:szCs w:val="23"/>
                <w:cs/>
              </w:rPr>
              <w:t>075</w:t>
            </w:r>
            <w:r w:rsidRPr="00040664">
              <w:rPr>
                <w:rFonts w:ascii="Angsana New" w:hAnsi="Angsana New"/>
                <w:sz w:val="23"/>
                <w:szCs w:val="23"/>
              </w:rPr>
              <w:t>,</w:t>
            </w:r>
            <w:r w:rsidRPr="00040664">
              <w:rPr>
                <w:rFonts w:ascii="Angsana New" w:hAnsi="Angsana New"/>
                <w:sz w:val="23"/>
                <w:szCs w:val="23"/>
                <w:cs/>
              </w:rPr>
              <w:t>039.33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A158B82" w14:textId="061C8D94" w:rsidR="00660064" w:rsidRPr="00A641DF" w:rsidRDefault="00040664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40664">
              <w:rPr>
                <w:rFonts w:ascii="Angsana New" w:hAnsi="Angsana New"/>
                <w:sz w:val="23"/>
                <w:szCs w:val="23"/>
                <w:cs/>
              </w:rPr>
              <w:t>26</w:t>
            </w:r>
            <w:r w:rsidRPr="00040664">
              <w:rPr>
                <w:rFonts w:ascii="Angsana New" w:hAnsi="Angsana New"/>
                <w:sz w:val="23"/>
                <w:szCs w:val="23"/>
              </w:rPr>
              <w:t>,</w:t>
            </w:r>
            <w:r w:rsidRPr="00040664">
              <w:rPr>
                <w:rFonts w:ascii="Angsana New" w:hAnsi="Angsana New"/>
                <w:sz w:val="23"/>
                <w:szCs w:val="23"/>
                <w:cs/>
              </w:rPr>
              <w:t>075</w:t>
            </w:r>
            <w:r w:rsidRPr="00040664">
              <w:rPr>
                <w:rFonts w:ascii="Angsana New" w:hAnsi="Angsana New"/>
                <w:sz w:val="23"/>
                <w:szCs w:val="23"/>
              </w:rPr>
              <w:t>,</w:t>
            </w:r>
            <w:r w:rsidRPr="00040664">
              <w:rPr>
                <w:rFonts w:ascii="Angsana New" w:hAnsi="Angsana New"/>
                <w:sz w:val="23"/>
                <w:szCs w:val="23"/>
                <w:cs/>
              </w:rPr>
              <w:t>039.33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95EE37" w14:textId="77777777" w:rsidR="00660064" w:rsidRPr="00FC32AA" w:rsidRDefault="00A54790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2DE094B7" w14:textId="77777777" w:rsidR="00660064" w:rsidRPr="00A641DF" w:rsidRDefault="00660064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1BB5F711" w14:textId="77777777" w:rsidR="00660064" w:rsidRPr="00A641DF" w:rsidRDefault="00660064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ED3FEB3" w14:textId="77777777" w:rsidR="00660064" w:rsidRPr="00A641DF" w:rsidRDefault="00660064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15DEE35C" w14:textId="2E8E5B85" w:rsidR="00660064" w:rsidRPr="00A641DF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56</w:t>
            </w:r>
            <w:r w:rsidR="00660064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662</w:t>
            </w:r>
            <w:r w:rsidR="00660064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520</w:t>
            </w:r>
            <w:r w:rsidR="00660064" w:rsidRPr="0066006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92</w:t>
            </w:r>
          </w:p>
        </w:tc>
        <w:tc>
          <w:tcPr>
            <w:tcW w:w="1165" w:type="dxa"/>
            <w:vAlign w:val="bottom"/>
          </w:tcPr>
          <w:p w14:paraId="22C4FB18" w14:textId="5FA88AD0" w:rsidR="00660064" w:rsidRPr="00A2068D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56</w:t>
            </w:r>
            <w:r w:rsidR="00660064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662</w:t>
            </w:r>
            <w:r w:rsidR="00660064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520</w:t>
            </w:r>
            <w:r w:rsidR="00660064" w:rsidRPr="0066006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92</w:t>
            </w:r>
          </w:p>
        </w:tc>
        <w:tc>
          <w:tcPr>
            <w:tcW w:w="1152" w:type="dxa"/>
            <w:vAlign w:val="bottom"/>
          </w:tcPr>
          <w:p w14:paraId="79E183CF" w14:textId="77777777" w:rsidR="00660064" w:rsidRPr="00A641DF" w:rsidRDefault="00660064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47691E" w:rsidRPr="00A641DF" w14:paraId="3643BC0C" w14:textId="77777777" w:rsidTr="00574C09">
        <w:tc>
          <w:tcPr>
            <w:tcW w:w="3227" w:type="dxa"/>
          </w:tcPr>
          <w:p w14:paraId="3FB3D6C9" w14:textId="77777777" w:rsidR="0047691E" w:rsidRPr="00A641DF" w:rsidRDefault="0047691E" w:rsidP="000A54D7">
            <w:pPr>
              <w:spacing w:before="20" w:line="240" w:lineRule="auto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</w:tcPr>
          <w:p w14:paraId="7143A759" w14:textId="77777777" w:rsidR="0047691E" w:rsidRPr="00A641DF" w:rsidRDefault="0047691E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B77E25D" w14:textId="6D1BC8A5" w:rsidR="0047691E" w:rsidRPr="00A641DF" w:rsidRDefault="008B0753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33EC51" w14:textId="749E0467" w:rsidR="0047691E" w:rsidRPr="00A641DF" w:rsidRDefault="008B0753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B0753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8B0753">
              <w:rPr>
                <w:rFonts w:ascii="Angsana New" w:hAnsi="Angsana New"/>
                <w:sz w:val="23"/>
                <w:szCs w:val="23"/>
              </w:rPr>
              <w:t>,</w:t>
            </w:r>
            <w:r w:rsidRPr="008B0753">
              <w:rPr>
                <w:rFonts w:ascii="Angsana New" w:hAnsi="Angsana New"/>
                <w:sz w:val="23"/>
                <w:szCs w:val="23"/>
                <w:cs/>
              </w:rPr>
              <w:t>406</w:t>
            </w:r>
            <w:r w:rsidRPr="008B0753">
              <w:rPr>
                <w:rFonts w:ascii="Angsana New" w:hAnsi="Angsana New"/>
                <w:sz w:val="23"/>
                <w:szCs w:val="23"/>
              </w:rPr>
              <w:t>,</w:t>
            </w:r>
            <w:r w:rsidRPr="008B0753">
              <w:rPr>
                <w:rFonts w:ascii="Angsana New" w:hAnsi="Angsana New"/>
                <w:sz w:val="23"/>
                <w:szCs w:val="23"/>
                <w:cs/>
              </w:rPr>
              <w:t>258.32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FDB3CB" w14:textId="5DED4B10" w:rsidR="0047691E" w:rsidRPr="00A641DF" w:rsidRDefault="008B0753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2E760D1" w14:textId="6E9C257B" w:rsidR="0047691E" w:rsidRPr="00A641DF" w:rsidRDefault="008B0753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B0753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8B0753">
              <w:rPr>
                <w:rFonts w:ascii="Angsana New" w:hAnsi="Angsana New"/>
                <w:sz w:val="23"/>
                <w:szCs w:val="23"/>
              </w:rPr>
              <w:t>,</w:t>
            </w:r>
            <w:r w:rsidRPr="008B0753">
              <w:rPr>
                <w:rFonts w:ascii="Angsana New" w:hAnsi="Angsana New"/>
                <w:sz w:val="23"/>
                <w:szCs w:val="23"/>
                <w:cs/>
              </w:rPr>
              <w:t>406</w:t>
            </w:r>
            <w:r w:rsidRPr="008B0753">
              <w:rPr>
                <w:rFonts w:ascii="Angsana New" w:hAnsi="Angsana New"/>
                <w:sz w:val="23"/>
                <w:szCs w:val="23"/>
              </w:rPr>
              <w:t>,</w:t>
            </w:r>
            <w:r w:rsidRPr="008B0753">
              <w:rPr>
                <w:rFonts w:ascii="Angsana New" w:hAnsi="Angsana New"/>
                <w:sz w:val="23"/>
                <w:szCs w:val="23"/>
                <w:cs/>
              </w:rPr>
              <w:t>258.32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7A0540" w14:textId="77777777" w:rsidR="0047691E" w:rsidRPr="00FC32AA" w:rsidRDefault="00A32B20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C32AA">
              <w:rPr>
                <w:rFonts w:ascii="Angsana New" w:hAnsi="Angsana New"/>
                <w:sz w:val="23"/>
                <w:szCs w:val="23"/>
              </w:rPr>
              <w:t>4.22</w:t>
            </w:r>
            <w:r w:rsidRPr="00FC32A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  <w:r w:rsidRPr="00FC32AA">
              <w:rPr>
                <w:rFonts w:ascii="Angsana New" w:hAnsi="Angsana New"/>
                <w:sz w:val="23"/>
                <w:szCs w:val="23"/>
                <w:lang w:val="en-US"/>
              </w:rPr>
              <w:t>5.27</w:t>
            </w:r>
            <w:r w:rsidRPr="00FC32AA">
              <w:rPr>
                <w:rFonts w:ascii="Angsana New" w:hAnsi="Angsana New"/>
                <w:sz w:val="23"/>
                <w:szCs w:val="23"/>
              </w:rPr>
              <w:t>%</w:t>
            </w:r>
          </w:p>
        </w:tc>
        <w:tc>
          <w:tcPr>
            <w:tcW w:w="277" w:type="dxa"/>
          </w:tcPr>
          <w:p w14:paraId="11281B21" w14:textId="77777777" w:rsidR="0047691E" w:rsidRPr="00A641DF" w:rsidRDefault="0047691E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4AA58147" w14:textId="77777777" w:rsidR="0047691E" w:rsidRPr="00A641DF" w:rsidRDefault="0047691E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A5D54CA" w14:textId="76F0F493" w:rsidR="0047691E" w:rsidRPr="00A641DF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581</w:t>
            </w:r>
            <w:r w:rsidR="0047691E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803</w:t>
            </w:r>
            <w:r w:rsidR="0047691E" w:rsidRPr="0066006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152" w:type="dxa"/>
            <w:vAlign w:val="bottom"/>
          </w:tcPr>
          <w:p w14:paraId="798A949C" w14:textId="77777777" w:rsidR="0047691E" w:rsidRPr="00A641DF" w:rsidRDefault="0047691E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54740C99" w14:textId="6DE47A5B" w:rsidR="0047691E" w:rsidRPr="00A641DF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581</w:t>
            </w:r>
            <w:r w:rsidR="0047691E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803</w:t>
            </w:r>
            <w:r w:rsidR="0047691E" w:rsidRPr="0066006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152" w:type="dxa"/>
            <w:vAlign w:val="bottom"/>
          </w:tcPr>
          <w:p w14:paraId="03142107" w14:textId="77777777" w:rsidR="0047691E" w:rsidRPr="00A641DF" w:rsidRDefault="0047691E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</w:rPr>
              <w:t>4.22%</w:t>
            </w:r>
          </w:p>
        </w:tc>
      </w:tr>
      <w:tr w:rsidR="007E4653" w:rsidRPr="00404BD9" w14:paraId="7DFE5E75" w14:textId="77777777" w:rsidTr="00F64AE2">
        <w:tc>
          <w:tcPr>
            <w:tcW w:w="3227" w:type="dxa"/>
          </w:tcPr>
          <w:p w14:paraId="5F91DC2C" w14:textId="5F5F5EF2" w:rsidR="00660064" w:rsidRPr="00A641DF" w:rsidRDefault="00660064" w:rsidP="000A54D7">
            <w:pPr>
              <w:spacing w:before="20" w:line="240" w:lineRule="auto"/>
              <w:ind w:left="142" w:hanging="14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หนี้สิน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ทางการเงินหมุนเวียนอื่น</w:t>
            </w:r>
            <w:r w:rsidRPr="000009FB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ตราสารอนุพันธ์</w:t>
            </w:r>
          </w:p>
        </w:tc>
        <w:tc>
          <w:tcPr>
            <w:tcW w:w="284" w:type="dxa"/>
            <w:shd w:val="clear" w:color="auto" w:fill="auto"/>
          </w:tcPr>
          <w:p w14:paraId="79B85D39" w14:textId="77777777" w:rsidR="00660064" w:rsidRDefault="00660064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0DD3A5C" w14:textId="7D5F4233" w:rsidR="00660064" w:rsidRDefault="00F96DB1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14AF91" w14:textId="4A7BA3D3" w:rsidR="00660064" w:rsidRPr="002A644A" w:rsidRDefault="00F96DB1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A026D7" w14:textId="0448B4E4" w:rsidR="00660064" w:rsidRDefault="00F96DB1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0FEE5CA" w14:textId="74503D22" w:rsidR="00660064" w:rsidRPr="002A644A" w:rsidRDefault="00F96DB1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C24E80" w14:textId="77777777" w:rsidR="00660064" w:rsidRPr="00FC32AA" w:rsidRDefault="0047691E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C32A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724A4F5A" w14:textId="77777777" w:rsidR="00660064" w:rsidRPr="00A641DF" w:rsidRDefault="00660064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27D31B25" w14:textId="77777777" w:rsidR="00660064" w:rsidRPr="00404BD9" w:rsidRDefault="00660064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8C52033" w14:textId="77777777" w:rsidR="00660064" w:rsidRPr="00404BD9" w:rsidRDefault="00660064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D71227C" w14:textId="05E29FFE" w:rsidR="00660064" w:rsidRPr="00404BD9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628</w:t>
            </w:r>
            <w:r w:rsidR="00660064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911</w:t>
            </w:r>
            <w:r w:rsidR="00660064" w:rsidRPr="0066006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165" w:type="dxa"/>
            <w:vAlign w:val="bottom"/>
          </w:tcPr>
          <w:p w14:paraId="2844E6B6" w14:textId="16EC4DC2" w:rsidR="00660064" w:rsidRPr="00404BD9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628</w:t>
            </w:r>
            <w:r w:rsidR="00660064"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911</w:t>
            </w:r>
            <w:r w:rsidR="00660064" w:rsidRPr="0066006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152" w:type="dxa"/>
            <w:vAlign w:val="bottom"/>
          </w:tcPr>
          <w:p w14:paraId="76538ABD" w14:textId="77777777" w:rsidR="00660064" w:rsidRPr="00404BD9" w:rsidRDefault="00660064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</w:tbl>
    <w:p w14:paraId="4B30B359" w14:textId="77777777" w:rsidR="002D0364" w:rsidRDefault="002D0364" w:rsidP="000A54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98418A4" w14:textId="77777777" w:rsidR="00660064" w:rsidRPr="008F01C7" w:rsidRDefault="00660064" w:rsidP="000A54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1D313E2" w14:textId="77777777" w:rsidR="002D0364" w:rsidRDefault="002D0364" w:rsidP="000A54D7">
      <w:pPr>
        <w:spacing w:before="240"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35FBB15C" w14:textId="77777777" w:rsidR="00822AE0" w:rsidRDefault="00822AE0" w:rsidP="000A54D7">
      <w:pPr>
        <w:spacing w:before="240"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FFF026D" w14:textId="77777777" w:rsidR="00E01A8D" w:rsidRDefault="00E01A8D" w:rsidP="000A54D7">
      <w:pPr>
        <w:spacing w:before="240"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pPr w:leftFromText="180" w:rightFromText="180" w:vertAnchor="text" w:horzAnchor="margin" w:tblpXSpec="center" w:tblpY="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1165"/>
        <w:gridCol w:w="1152"/>
        <w:gridCol w:w="1152"/>
        <w:gridCol w:w="1393"/>
        <w:gridCol w:w="1152"/>
        <w:gridCol w:w="277"/>
        <w:gridCol w:w="1175"/>
        <w:gridCol w:w="1152"/>
        <w:gridCol w:w="1152"/>
        <w:gridCol w:w="1165"/>
        <w:gridCol w:w="1152"/>
      </w:tblGrid>
      <w:tr w:rsidR="002C743C" w:rsidRPr="00A641DF" w14:paraId="67C718C3" w14:textId="77777777" w:rsidTr="00AB4184">
        <w:tc>
          <w:tcPr>
            <w:tcW w:w="3227" w:type="dxa"/>
          </w:tcPr>
          <w:p w14:paraId="06DABB3C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104DA320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D77AA31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2C8C9AE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14:paraId="2BEDF4AD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2D049DE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6BAEAC40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271314F4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217984E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E3A9CA2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2997EAD0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418000F" w14:textId="77777777" w:rsidR="002C743C" w:rsidRPr="00A641DF" w:rsidRDefault="002C743C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F2A87">
              <w:rPr>
                <w:rFonts w:ascii="Angsana New" w:hAnsi="Angsana New"/>
                <w:sz w:val="23"/>
                <w:szCs w:val="23"/>
                <w:cs/>
              </w:rPr>
              <w:t>(หน่วย : บาท)</w:t>
            </w:r>
          </w:p>
        </w:tc>
      </w:tr>
      <w:tr w:rsidR="002C743C" w:rsidRPr="00A641DF" w14:paraId="21BA58A1" w14:textId="77777777" w:rsidTr="00AB4184">
        <w:tc>
          <w:tcPr>
            <w:tcW w:w="3227" w:type="dxa"/>
          </w:tcPr>
          <w:p w14:paraId="5C0DDE75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87" w:type="dxa"/>
            <w:gridSpan w:val="11"/>
            <w:vAlign w:val="center"/>
          </w:tcPr>
          <w:p w14:paraId="1B1C24BE" w14:textId="77777777" w:rsidR="002C743C" w:rsidRPr="00A641DF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2C743C" w:rsidRPr="00A641DF" w14:paraId="45C7D361" w14:textId="77777777" w:rsidTr="00AB4184">
        <w:tc>
          <w:tcPr>
            <w:tcW w:w="3227" w:type="dxa"/>
          </w:tcPr>
          <w:p w14:paraId="04E6D688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014" w:type="dxa"/>
            <w:gridSpan w:val="5"/>
            <w:vAlign w:val="center"/>
          </w:tcPr>
          <w:p w14:paraId="26C0E22B" w14:textId="053235E2" w:rsidR="002C743C" w:rsidRPr="00FE10D0" w:rsidRDefault="00E02A3A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3"/>
                <w:szCs w:val="23"/>
              </w:rPr>
              <w:t>31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277" w:type="dxa"/>
            <w:vAlign w:val="center"/>
          </w:tcPr>
          <w:p w14:paraId="50B15F64" w14:textId="77777777" w:rsidR="002C743C" w:rsidRPr="00A641DF" w:rsidRDefault="002C743C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796" w:type="dxa"/>
            <w:gridSpan w:val="5"/>
            <w:vAlign w:val="center"/>
          </w:tcPr>
          <w:p w14:paraId="3FA55C04" w14:textId="77777777" w:rsidR="002C743C" w:rsidRPr="00A641DF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3"/>
                <w:szCs w:val="23"/>
              </w:rPr>
              <w:t>31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6</w:t>
            </w:r>
          </w:p>
        </w:tc>
      </w:tr>
      <w:tr w:rsidR="002C743C" w:rsidRPr="00A641DF" w14:paraId="14D490F9" w14:textId="77777777" w:rsidTr="00AB4184">
        <w:tc>
          <w:tcPr>
            <w:tcW w:w="3227" w:type="dxa"/>
          </w:tcPr>
          <w:p w14:paraId="1E05067C" w14:textId="77777777" w:rsidR="002C743C" w:rsidRPr="00A641DF" w:rsidRDefault="002C743C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 w:hint="cs"/>
                <w:sz w:val="23"/>
                <w:szCs w:val="23"/>
                <w:cs/>
              </w:rPr>
              <w:t>รายการ</w:t>
            </w:r>
          </w:p>
        </w:tc>
        <w:tc>
          <w:tcPr>
            <w:tcW w:w="1165" w:type="dxa"/>
          </w:tcPr>
          <w:p w14:paraId="41D67925" w14:textId="77777777" w:rsidR="002C743C" w:rsidRPr="00A641DF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B1B5C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</w:tcPr>
          <w:p w14:paraId="5BF25FD3" w14:textId="77777777" w:rsidR="002C743C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E07C6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  <w:p w14:paraId="7C530441" w14:textId="77777777" w:rsidR="002C743C" w:rsidRPr="00A641DF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7D73351" w14:textId="77777777" w:rsidR="002C743C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35D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  <w:p w14:paraId="35D86E16" w14:textId="77777777" w:rsidR="002C743C" w:rsidRPr="00A641DF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14:paraId="4B041CA8" w14:textId="77777777" w:rsidR="002C743C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04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  <w:p w14:paraId="77CC2AA0" w14:textId="77777777" w:rsidR="002C743C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6E8C34E8" w14:textId="77777777" w:rsidR="002C743C" w:rsidRPr="00A641DF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3D6A0FE" w14:textId="77777777" w:rsidR="002C743C" w:rsidRPr="00C90912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  <w:p w14:paraId="2BEAFBBA" w14:textId="77777777" w:rsidR="002C743C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  <w:p w14:paraId="70C7E509" w14:textId="77777777" w:rsidR="002C743C" w:rsidRPr="00A641DF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3FAA7BA3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0A55EF50" w14:textId="77777777" w:rsidR="002C743C" w:rsidRPr="00A641DF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B1B5C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</w:tcPr>
          <w:p w14:paraId="1DCA9466" w14:textId="77777777" w:rsidR="002C743C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E07C6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  <w:p w14:paraId="7FABD9B4" w14:textId="77777777" w:rsidR="002C743C" w:rsidRPr="00A641DF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ECBC79F" w14:textId="77777777" w:rsidR="002C743C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35D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  <w:p w14:paraId="6AB61B11" w14:textId="77777777" w:rsidR="002C743C" w:rsidRPr="00A641DF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67394233" w14:textId="77777777" w:rsidR="002C743C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04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  <w:p w14:paraId="1AAD955E" w14:textId="77777777" w:rsidR="002C743C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1047EDC6" w14:textId="77777777" w:rsidR="002C743C" w:rsidRPr="00A641DF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279885E" w14:textId="77777777" w:rsidR="002C743C" w:rsidRPr="00C90912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  <w:p w14:paraId="7B7143E7" w14:textId="77777777" w:rsidR="002C743C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  <w:p w14:paraId="4346F93E" w14:textId="77777777" w:rsidR="002C743C" w:rsidRPr="00A641DF" w:rsidRDefault="002C743C" w:rsidP="000A54D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C743C" w:rsidRPr="00A641DF" w14:paraId="55575221" w14:textId="77777777" w:rsidTr="00AB4184">
        <w:tc>
          <w:tcPr>
            <w:tcW w:w="3227" w:type="dxa"/>
          </w:tcPr>
          <w:p w14:paraId="39CA64F1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65" w:type="dxa"/>
          </w:tcPr>
          <w:p w14:paraId="248F4C24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868CBB5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575BB54C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14:paraId="7446F694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16E8107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6758CDB8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54D9066D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4D863BC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C76D880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165C58A1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FC0DFD1" w14:textId="77777777" w:rsidR="002C743C" w:rsidRPr="00A641DF" w:rsidRDefault="002C743C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64B43" w:rsidRPr="00A641DF" w14:paraId="679EAED6" w14:textId="77777777" w:rsidTr="00574C09">
        <w:tc>
          <w:tcPr>
            <w:tcW w:w="3227" w:type="dxa"/>
            <w:vAlign w:val="center"/>
          </w:tcPr>
          <w:p w14:paraId="11F6A9E9" w14:textId="77777777" w:rsidR="00364B43" w:rsidRPr="00A641DF" w:rsidRDefault="00364B43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EE11507" w14:textId="7FB0EA82" w:rsidR="00364B43" w:rsidRPr="007668EA" w:rsidRDefault="00936F36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36F36">
              <w:rPr>
                <w:rFonts w:ascii="Angsana New" w:hAnsi="Angsana New"/>
                <w:sz w:val="23"/>
                <w:szCs w:val="23"/>
                <w:cs/>
              </w:rPr>
              <w:t>72</w:t>
            </w:r>
            <w:r w:rsidRPr="00936F36">
              <w:rPr>
                <w:rFonts w:ascii="Angsana New" w:hAnsi="Angsana New"/>
                <w:sz w:val="23"/>
                <w:szCs w:val="23"/>
              </w:rPr>
              <w:t>,</w:t>
            </w:r>
            <w:r w:rsidRPr="00936F36">
              <w:rPr>
                <w:rFonts w:ascii="Angsana New" w:hAnsi="Angsana New"/>
                <w:sz w:val="23"/>
                <w:szCs w:val="23"/>
                <w:cs/>
              </w:rPr>
              <w:t>957</w:t>
            </w:r>
            <w:r w:rsidRPr="00936F36">
              <w:rPr>
                <w:rFonts w:ascii="Angsana New" w:hAnsi="Angsana New"/>
                <w:sz w:val="23"/>
                <w:szCs w:val="23"/>
              </w:rPr>
              <w:t>,</w:t>
            </w:r>
            <w:r w:rsidRPr="00936F36">
              <w:rPr>
                <w:rFonts w:ascii="Angsana New" w:hAnsi="Angsana New"/>
                <w:sz w:val="23"/>
                <w:szCs w:val="23"/>
                <w:cs/>
              </w:rPr>
              <w:t>315.38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F08F06" w14:textId="41217902" w:rsidR="00364B43" w:rsidRPr="007668EA" w:rsidRDefault="00936F36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ABBF15" w14:textId="20D91256" w:rsidR="00364B43" w:rsidRPr="007668EA" w:rsidRDefault="00936F36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36F36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936F36">
              <w:rPr>
                <w:rFonts w:ascii="Angsana New" w:hAnsi="Angsana New"/>
                <w:sz w:val="23"/>
                <w:szCs w:val="23"/>
              </w:rPr>
              <w:t>,</w:t>
            </w:r>
            <w:r w:rsidRPr="00936F36">
              <w:rPr>
                <w:rFonts w:ascii="Angsana New" w:hAnsi="Angsana New"/>
                <w:sz w:val="23"/>
                <w:szCs w:val="23"/>
                <w:cs/>
              </w:rPr>
              <w:t>944</w:t>
            </w:r>
            <w:r w:rsidRPr="00936F36">
              <w:rPr>
                <w:rFonts w:ascii="Angsana New" w:hAnsi="Angsana New"/>
                <w:sz w:val="23"/>
                <w:szCs w:val="23"/>
              </w:rPr>
              <w:t>,</w:t>
            </w:r>
            <w:r w:rsidRPr="00936F36">
              <w:rPr>
                <w:rFonts w:ascii="Angsana New" w:hAnsi="Angsana New"/>
                <w:sz w:val="23"/>
                <w:szCs w:val="23"/>
                <w:cs/>
              </w:rPr>
              <w:t>127.24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5CE63AA" w14:textId="768A7AF5" w:rsidR="00364B43" w:rsidRPr="007668EA" w:rsidRDefault="00936F36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36F36">
              <w:rPr>
                <w:rFonts w:ascii="Angsana New" w:hAnsi="Angsana New"/>
                <w:sz w:val="23"/>
                <w:szCs w:val="23"/>
                <w:cs/>
              </w:rPr>
              <w:t>74</w:t>
            </w:r>
            <w:r w:rsidRPr="00936F36">
              <w:rPr>
                <w:rFonts w:ascii="Angsana New" w:hAnsi="Angsana New"/>
                <w:sz w:val="23"/>
                <w:szCs w:val="23"/>
              </w:rPr>
              <w:t>,</w:t>
            </w:r>
            <w:r w:rsidRPr="00936F36">
              <w:rPr>
                <w:rFonts w:ascii="Angsana New" w:hAnsi="Angsana New"/>
                <w:sz w:val="23"/>
                <w:szCs w:val="23"/>
                <w:cs/>
              </w:rPr>
              <w:t>901</w:t>
            </w:r>
            <w:r w:rsidRPr="00936F36">
              <w:rPr>
                <w:rFonts w:ascii="Angsana New" w:hAnsi="Angsana New"/>
                <w:sz w:val="23"/>
                <w:szCs w:val="23"/>
              </w:rPr>
              <w:t>,</w:t>
            </w:r>
            <w:r w:rsidRPr="00936F36">
              <w:rPr>
                <w:rFonts w:ascii="Angsana New" w:hAnsi="Angsana New"/>
                <w:sz w:val="23"/>
                <w:szCs w:val="23"/>
                <w:cs/>
              </w:rPr>
              <w:t>442.62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D26533" w14:textId="2B04EF35" w:rsidR="00364B43" w:rsidRPr="007668EA" w:rsidRDefault="00BC373D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364B43" w:rsidRPr="007668EA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="00E02A3A">
              <w:rPr>
                <w:rFonts w:ascii="Angsana New" w:hAnsi="Angsana New"/>
                <w:sz w:val="23"/>
                <w:szCs w:val="23"/>
              </w:rPr>
              <w:t>4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364B43" w:rsidRPr="007668E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364B43" w:rsidRPr="007668EA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55</w:t>
            </w:r>
            <w:r w:rsidR="00364B43" w:rsidRPr="007668EA">
              <w:rPr>
                <w:rFonts w:ascii="Angsana New" w:hAnsi="Angsana New"/>
                <w:sz w:val="23"/>
                <w:szCs w:val="23"/>
                <w:lang w:val="en-US"/>
              </w:rPr>
              <w:t>%</w:t>
            </w:r>
          </w:p>
        </w:tc>
        <w:tc>
          <w:tcPr>
            <w:tcW w:w="277" w:type="dxa"/>
          </w:tcPr>
          <w:p w14:paraId="6781137E" w14:textId="77777777" w:rsidR="00364B43" w:rsidRPr="00A641DF" w:rsidRDefault="00364B43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5DD5AAEE" w14:textId="30079FA3" w:rsidR="00364B43" w:rsidRPr="00A641DF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69</w:t>
            </w:r>
            <w:r w:rsidR="00364B43"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598</w:t>
            </w:r>
            <w:r w:rsidR="00364B43"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347</w:t>
            </w:r>
            <w:r w:rsidR="00364B43" w:rsidRPr="003E3C57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85</w:t>
            </w:r>
          </w:p>
        </w:tc>
        <w:tc>
          <w:tcPr>
            <w:tcW w:w="1152" w:type="dxa"/>
            <w:vAlign w:val="bottom"/>
          </w:tcPr>
          <w:p w14:paraId="690B445A" w14:textId="77777777" w:rsidR="00364B43" w:rsidRPr="00A641DF" w:rsidRDefault="00364B43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04A0D01" w14:textId="76D61484" w:rsidR="00364B43" w:rsidRPr="00A641DF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2</w:t>
            </w:r>
            <w:r w:rsidR="00364B43"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059</w:t>
            </w:r>
            <w:r w:rsidR="00364B43"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832</w:t>
            </w:r>
            <w:r w:rsidR="00364B43" w:rsidRPr="003E3C57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68</w:t>
            </w:r>
          </w:p>
        </w:tc>
        <w:tc>
          <w:tcPr>
            <w:tcW w:w="1165" w:type="dxa"/>
            <w:vAlign w:val="bottom"/>
          </w:tcPr>
          <w:p w14:paraId="63E1D72C" w14:textId="5E221BD0" w:rsidR="00364B43" w:rsidRPr="00A641DF" w:rsidRDefault="00BC373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71</w:t>
            </w:r>
            <w:r w:rsidR="00364B43"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658</w:t>
            </w:r>
            <w:r w:rsidR="00364B43"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180</w:t>
            </w:r>
            <w:r w:rsidR="00364B43" w:rsidRPr="003E3C57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53</w:t>
            </w:r>
          </w:p>
        </w:tc>
        <w:tc>
          <w:tcPr>
            <w:tcW w:w="1152" w:type="dxa"/>
            <w:vAlign w:val="bottom"/>
          </w:tcPr>
          <w:p w14:paraId="6A089DE8" w14:textId="7224DC46" w:rsidR="00364B43" w:rsidRPr="00A641DF" w:rsidRDefault="00BC373D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364B43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50</w:t>
            </w:r>
            <w:r w:rsidR="00364B4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0</w:t>
            </w:r>
            <w:r w:rsidR="00364B43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 w:hint="cs"/>
                <w:sz w:val="23"/>
                <w:szCs w:val="23"/>
              </w:rPr>
              <w:t>55</w:t>
            </w:r>
            <w:r w:rsidR="00364B43">
              <w:rPr>
                <w:rFonts w:ascii="Angsana New" w:hAnsi="Angsana New"/>
                <w:sz w:val="23"/>
                <w:szCs w:val="23"/>
                <w:lang w:val="en-US"/>
              </w:rPr>
              <w:t>%</w:t>
            </w:r>
          </w:p>
        </w:tc>
      </w:tr>
      <w:tr w:rsidR="006C5BF3" w:rsidRPr="00A641DF" w14:paraId="4DFF10D4" w14:textId="77777777" w:rsidTr="00574C09">
        <w:tc>
          <w:tcPr>
            <w:tcW w:w="3227" w:type="dxa"/>
          </w:tcPr>
          <w:p w14:paraId="4DA6349D" w14:textId="77777777" w:rsidR="006C5BF3" w:rsidRPr="00A641DF" w:rsidRDefault="006C5BF3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C3D41F3" w14:textId="31A1F45F" w:rsidR="006C5BF3" w:rsidRPr="007668EA" w:rsidRDefault="0062286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17FC17" w14:textId="2D28AA78" w:rsidR="006C5BF3" w:rsidRPr="007668EA" w:rsidRDefault="0062286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2EDF17" w14:textId="0A6946FF" w:rsidR="006C5BF3" w:rsidRPr="007668EA" w:rsidRDefault="005A6EDA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A6EDA">
              <w:rPr>
                <w:rFonts w:ascii="Angsana New" w:hAnsi="Angsana New"/>
                <w:sz w:val="23"/>
                <w:szCs w:val="23"/>
                <w:cs/>
              </w:rPr>
              <w:t>47</w:t>
            </w:r>
            <w:r w:rsidRPr="005A6EDA">
              <w:rPr>
                <w:rFonts w:ascii="Angsana New" w:hAnsi="Angsana New"/>
                <w:sz w:val="23"/>
                <w:szCs w:val="23"/>
              </w:rPr>
              <w:t>,</w:t>
            </w:r>
            <w:r w:rsidRPr="005A6EDA">
              <w:rPr>
                <w:rFonts w:ascii="Angsana New" w:hAnsi="Angsana New"/>
                <w:sz w:val="23"/>
                <w:szCs w:val="23"/>
                <w:cs/>
              </w:rPr>
              <w:t>676</w:t>
            </w:r>
            <w:r w:rsidRPr="005A6EDA">
              <w:rPr>
                <w:rFonts w:ascii="Angsana New" w:hAnsi="Angsana New"/>
                <w:sz w:val="23"/>
                <w:szCs w:val="23"/>
              </w:rPr>
              <w:t>,</w:t>
            </w:r>
            <w:r w:rsidRPr="005A6EDA">
              <w:rPr>
                <w:rFonts w:ascii="Angsana New" w:hAnsi="Angsana New"/>
                <w:sz w:val="23"/>
                <w:szCs w:val="23"/>
                <w:cs/>
              </w:rPr>
              <w:t>230.83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5313BF0" w14:textId="709C7386" w:rsidR="006C5BF3" w:rsidRPr="007668EA" w:rsidRDefault="005A6EDA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A6EDA">
              <w:rPr>
                <w:rFonts w:ascii="Angsana New" w:hAnsi="Angsana New"/>
                <w:sz w:val="23"/>
                <w:szCs w:val="23"/>
                <w:cs/>
              </w:rPr>
              <w:t>47</w:t>
            </w:r>
            <w:r w:rsidRPr="005A6EDA">
              <w:rPr>
                <w:rFonts w:ascii="Angsana New" w:hAnsi="Angsana New"/>
                <w:sz w:val="23"/>
                <w:szCs w:val="23"/>
              </w:rPr>
              <w:t>,</w:t>
            </w:r>
            <w:r w:rsidRPr="005A6EDA">
              <w:rPr>
                <w:rFonts w:ascii="Angsana New" w:hAnsi="Angsana New"/>
                <w:sz w:val="23"/>
                <w:szCs w:val="23"/>
                <w:cs/>
              </w:rPr>
              <w:t>676</w:t>
            </w:r>
            <w:r w:rsidRPr="005A6EDA">
              <w:rPr>
                <w:rFonts w:ascii="Angsana New" w:hAnsi="Angsana New"/>
                <w:sz w:val="23"/>
                <w:szCs w:val="23"/>
              </w:rPr>
              <w:t>,</w:t>
            </w:r>
            <w:r w:rsidRPr="005A6EDA">
              <w:rPr>
                <w:rFonts w:ascii="Angsana New" w:hAnsi="Angsana New"/>
                <w:sz w:val="23"/>
                <w:szCs w:val="23"/>
                <w:cs/>
              </w:rPr>
              <w:t>230.83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D54413" w14:textId="77777777" w:rsidR="006C5BF3" w:rsidRPr="007668EA" w:rsidRDefault="006C5BF3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68E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0CA1573C" w14:textId="77777777" w:rsidR="006C5BF3" w:rsidRPr="00A641DF" w:rsidRDefault="006C5BF3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249C5378" w14:textId="77777777" w:rsidR="006C5BF3" w:rsidRPr="00A641DF" w:rsidRDefault="006C5BF3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1C3ADEB0" w14:textId="77777777" w:rsidR="006C5BF3" w:rsidRPr="00A641DF" w:rsidRDefault="006C5BF3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197DD357" w14:textId="77777777" w:rsidR="006C5BF3" w:rsidRPr="00A641DF" w:rsidRDefault="006C5BF3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C4781">
              <w:rPr>
                <w:rFonts w:ascii="Angsana New" w:hAnsi="Angsana New"/>
                <w:sz w:val="23"/>
                <w:szCs w:val="23"/>
              </w:rPr>
              <w:t>49,356,207.35</w:t>
            </w:r>
          </w:p>
        </w:tc>
        <w:tc>
          <w:tcPr>
            <w:tcW w:w="1165" w:type="dxa"/>
            <w:vAlign w:val="bottom"/>
          </w:tcPr>
          <w:p w14:paraId="0B217C70" w14:textId="77777777" w:rsidR="006C5BF3" w:rsidRPr="00A641DF" w:rsidRDefault="006C5BF3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C4781">
              <w:rPr>
                <w:rFonts w:ascii="Angsana New" w:hAnsi="Angsana New"/>
                <w:sz w:val="23"/>
                <w:szCs w:val="23"/>
              </w:rPr>
              <w:t>49,356,207.35</w:t>
            </w:r>
          </w:p>
        </w:tc>
        <w:tc>
          <w:tcPr>
            <w:tcW w:w="1152" w:type="dxa"/>
            <w:vAlign w:val="bottom"/>
          </w:tcPr>
          <w:p w14:paraId="1EAF8146" w14:textId="77777777" w:rsidR="006C5BF3" w:rsidRPr="00A641DF" w:rsidRDefault="006C5BF3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CE7949" w:rsidRPr="00A641DF" w14:paraId="29815A31" w14:textId="77777777" w:rsidTr="00574C09">
        <w:tc>
          <w:tcPr>
            <w:tcW w:w="3227" w:type="dxa"/>
          </w:tcPr>
          <w:p w14:paraId="4D3569E9" w14:textId="77777777" w:rsidR="00CE7949" w:rsidRPr="00A641DF" w:rsidRDefault="00CE7949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เงินให้กู้ยืมระยะสั้น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52CE1C5" w14:textId="31519981" w:rsidR="00CE7949" w:rsidRPr="007668EA" w:rsidRDefault="0062286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DDF909" w14:textId="25B5E453" w:rsidR="00CE7949" w:rsidRPr="007668EA" w:rsidRDefault="0062286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22862">
              <w:rPr>
                <w:rFonts w:ascii="Angsana New" w:hAnsi="Angsana New"/>
                <w:sz w:val="23"/>
                <w:szCs w:val="23"/>
                <w:cs/>
              </w:rPr>
              <w:t>562</w:t>
            </w:r>
            <w:r w:rsidRPr="00622862">
              <w:rPr>
                <w:rFonts w:ascii="Angsana New" w:hAnsi="Angsana New"/>
                <w:sz w:val="23"/>
                <w:szCs w:val="23"/>
              </w:rPr>
              <w:t>,</w:t>
            </w:r>
            <w:r w:rsidRPr="00622862">
              <w:rPr>
                <w:rFonts w:ascii="Angsana New" w:hAnsi="Angsana New"/>
                <w:sz w:val="23"/>
                <w:szCs w:val="23"/>
                <w:cs/>
              </w:rPr>
              <w:t>900.00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A7D07E" w14:textId="227AB6AB" w:rsidR="00CE7949" w:rsidRPr="007668EA" w:rsidRDefault="0062286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43F66649" w14:textId="225DAB1E" w:rsidR="00CE7949" w:rsidRPr="007668EA" w:rsidRDefault="00622862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22862">
              <w:rPr>
                <w:rFonts w:ascii="Angsana New" w:hAnsi="Angsana New"/>
                <w:sz w:val="23"/>
                <w:szCs w:val="23"/>
                <w:cs/>
              </w:rPr>
              <w:t>562</w:t>
            </w:r>
            <w:r w:rsidRPr="00622862">
              <w:rPr>
                <w:rFonts w:ascii="Angsana New" w:hAnsi="Angsana New"/>
                <w:sz w:val="23"/>
                <w:szCs w:val="23"/>
              </w:rPr>
              <w:t>,</w:t>
            </w:r>
            <w:r w:rsidRPr="00622862">
              <w:rPr>
                <w:rFonts w:ascii="Angsana New" w:hAnsi="Angsana New"/>
                <w:sz w:val="23"/>
                <w:szCs w:val="23"/>
                <w:cs/>
              </w:rPr>
              <w:t>900.00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BEE9AA" w14:textId="77777777" w:rsidR="00CE7949" w:rsidRPr="007668EA" w:rsidRDefault="00CE7949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68EA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  <w:tc>
          <w:tcPr>
            <w:tcW w:w="277" w:type="dxa"/>
          </w:tcPr>
          <w:p w14:paraId="5D171538" w14:textId="77777777" w:rsidR="00CE7949" w:rsidRPr="00A641DF" w:rsidRDefault="00CE7949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5995E5DA" w14:textId="77777777" w:rsidR="00CE7949" w:rsidRPr="00A641DF" w:rsidRDefault="00CE7949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669FB43C" w14:textId="77777777" w:rsidR="00CE7949" w:rsidRPr="00A641DF" w:rsidRDefault="00CE7949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</w:rPr>
              <w:t>650,990.00</w:t>
            </w:r>
          </w:p>
        </w:tc>
        <w:tc>
          <w:tcPr>
            <w:tcW w:w="1152" w:type="dxa"/>
            <w:vAlign w:val="bottom"/>
          </w:tcPr>
          <w:p w14:paraId="17D24C0C" w14:textId="77777777" w:rsidR="00CE7949" w:rsidRPr="00A641DF" w:rsidRDefault="00CE7949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vAlign w:val="bottom"/>
          </w:tcPr>
          <w:p w14:paraId="79BC3190" w14:textId="77777777" w:rsidR="00CE7949" w:rsidRPr="00A641DF" w:rsidRDefault="00CE7949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</w:rPr>
              <w:t>650,990.00</w:t>
            </w:r>
          </w:p>
        </w:tc>
        <w:tc>
          <w:tcPr>
            <w:tcW w:w="1152" w:type="dxa"/>
            <w:vAlign w:val="bottom"/>
          </w:tcPr>
          <w:p w14:paraId="43C64CE9" w14:textId="77777777" w:rsidR="00CE7949" w:rsidRPr="00A641DF" w:rsidRDefault="00CE7949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</w:tr>
      <w:tr w:rsidR="00CD06ED" w:rsidRPr="00A641DF" w14:paraId="66F546A4" w14:textId="77777777" w:rsidTr="00574C09">
        <w:tc>
          <w:tcPr>
            <w:tcW w:w="3227" w:type="dxa"/>
          </w:tcPr>
          <w:p w14:paraId="6ABD0099" w14:textId="3961E299" w:rsidR="00CD06ED" w:rsidRPr="00A641DF" w:rsidRDefault="00CD06ED" w:rsidP="000A54D7">
            <w:pPr>
              <w:spacing w:before="20" w:line="240" w:lineRule="auto"/>
              <w:ind w:left="142" w:right="-107" w:hanging="142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สินทรัพย์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ทางการเงินหมุนเวียนอื่น</w:t>
            </w:r>
            <w:r w:rsidRPr="000009FB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ตราสารอนุพันธ์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FCCD667" w14:textId="024360B5" w:rsidR="00CD06ED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4A320B" w14:textId="6DE1B720" w:rsidR="00CD06ED" w:rsidRPr="00622862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6E96F4" w14:textId="6A0A60B1" w:rsidR="00CD06ED" w:rsidRDefault="00433B5C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33B5C">
              <w:rPr>
                <w:rFonts w:ascii="Angsana New" w:hAnsi="Angsana New"/>
                <w:sz w:val="23"/>
                <w:szCs w:val="23"/>
                <w:cs/>
              </w:rPr>
              <w:t>80</w:t>
            </w:r>
            <w:r w:rsidRPr="00433B5C">
              <w:rPr>
                <w:rFonts w:ascii="Angsana New" w:hAnsi="Angsana New"/>
                <w:sz w:val="23"/>
                <w:szCs w:val="23"/>
              </w:rPr>
              <w:t>,</w:t>
            </w:r>
            <w:r w:rsidRPr="00433B5C">
              <w:rPr>
                <w:rFonts w:ascii="Angsana New" w:hAnsi="Angsana New"/>
                <w:sz w:val="23"/>
                <w:szCs w:val="23"/>
                <w:cs/>
              </w:rPr>
              <w:t>394.24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2A1E902" w14:textId="47544EAA" w:rsidR="00CD06ED" w:rsidRPr="00622862" w:rsidRDefault="00433B5C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33B5C">
              <w:rPr>
                <w:rFonts w:ascii="Angsana New" w:hAnsi="Angsana New"/>
                <w:sz w:val="23"/>
                <w:szCs w:val="23"/>
                <w:cs/>
              </w:rPr>
              <w:t>80</w:t>
            </w:r>
            <w:r w:rsidRPr="00433B5C">
              <w:rPr>
                <w:rFonts w:ascii="Angsana New" w:hAnsi="Angsana New"/>
                <w:sz w:val="23"/>
                <w:szCs w:val="23"/>
              </w:rPr>
              <w:t>,</w:t>
            </w:r>
            <w:r w:rsidRPr="00433B5C">
              <w:rPr>
                <w:rFonts w:ascii="Angsana New" w:hAnsi="Angsana New"/>
                <w:sz w:val="23"/>
                <w:szCs w:val="23"/>
                <w:cs/>
              </w:rPr>
              <w:t>394.24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74A774" w14:textId="085ABBE2" w:rsidR="00CD06ED" w:rsidRPr="007668EA" w:rsidRDefault="00433B5C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4E48C9AF" w14:textId="77777777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596E266C" w14:textId="1BE684B3" w:rsidR="00CD06ED" w:rsidRDefault="00433B5C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1C4F3FE" w14:textId="757D9852" w:rsidR="00CD06ED" w:rsidRPr="00822A8C" w:rsidRDefault="00433B5C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BD153A8" w14:textId="6E498510" w:rsidR="00CD06ED" w:rsidRDefault="00433B5C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18831B97" w14:textId="158299A5" w:rsidR="00CD06ED" w:rsidRPr="00822A8C" w:rsidRDefault="00433B5C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8C6353C" w14:textId="4E4D18E5" w:rsidR="00CD06ED" w:rsidRPr="00404BD9" w:rsidRDefault="00433B5C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  <w:tr w:rsidR="00CD06ED" w:rsidRPr="00A641DF" w14:paraId="77B66388" w14:textId="77777777" w:rsidTr="00574C09">
        <w:tc>
          <w:tcPr>
            <w:tcW w:w="3227" w:type="dxa"/>
          </w:tcPr>
          <w:p w14:paraId="4480AE25" w14:textId="77777777" w:rsidR="00CD06ED" w:rsidRPr="00A641DF" w:rsidRDefault="00CD06ED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7A59673" w14:textId="010BD579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898335" w14:textId="3E09280C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7B6265" w14:textId="1F19FD8C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61063">
              <w:rPr>
                <w:rFonts w:ascii="Angsana New" w:hAnsi="Angsana New"/>
                <w:sz w:val="23"/>
                <w:szCs w:val="23"/>
                <w:cs/>
              </w:rPr>
              <w:t>295</w:t>
            </w:r>
            <w:r w:rsidRPr="00E61063">
              <w:rPr>
                <w:rFonts w:ascii="Angsana New" w:hAnsi="Angsana New"/>
                <w:sz w:val="23"/>
                <w:szCs w:val="23"/>
              </w:rPr>
              <w:t>,</w:t>
            </w:r>
            <w:r w:rsidRPr="00E61063">
              <w:rPr>
                <w:rFonts w:ascii="Angsana New" w:hAnsi="Angsana New"/>
                <w:sz w:val="23"/>
                <w:szCs w:val="23"/>
                <w:cs/>
              </w:rPr>
              <w:t>072.37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C7A83E0" w14:textId="6AD4CEBB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61063">
              <w:rPr>
                <w:rFonts w:ascii="Angsana New" w:hAnsi="Angsana New"/>
                <w:sz w:val="23"/>
                <w:szCs w:val="23"/>
                <w:cs/>
              </w:rPr>
              <w:t>295</w:t>
            </w:r>
            <w:r w:rsidRPr="00E61063">
              <w:rPr>
                <w:rFonts w:ascii="Angsana New" w:hAnsi="Angsana New"/>
                <w:sz w:val="23"/>
                <w:szCs w:val="23"/>
              </w:rPr>
              <w:t>,</w:t>
            </w:r>
            <w:r w:rsidRPr="00E61063">
              <w:rPr>
                <w:rFonts w:ascii="Angsana New" w:hAnsi="Angsana New"/>
                <w:sz w:val="23"/>
                <w:szCs w:val="23"/>
                <w:cs/>
              </w:rPr>
              <w:t>072.37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21F147" w14:textId="77777777" w:rsidR="00CD06ED" w:rsidRPr="007668EA" w:rsidRDefault="00CD06ED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68E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783226E0" w14:textId="77777777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370A69C5" w14:textId="77777777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58870ED" w14:textId="77777777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E60FD13" w14:textId="723A6124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928</w:t>
            </w:r>
            <w:r w:rsidRPr="00822A8C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610</w:t>
            </w:r>
            <w:r w:rsidRPr="00822A8C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95</w:t>
            </w:r>
          </w:p>
        </w:tc>
        <w:tc>
          <w:tcPr>
            <w:tcW w:w="1165" w:type="dxa"/>
            <w:vAlign w:val="bottom"/>
          </w:tcPr>
          <w:p w14:paraId="69D9BEF5" w14:textId="644E8239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928</w:t>
            </w:r>
            <w:r w:rsidRPr="00822A8C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610</w:t>
            </w:r>
            <w:r w:rsidRPr="00822A8C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95</w:t>
            </w:r>
          </w:p>
        </w:tc>
        <w:tc>
          <w:tcPr>
            <w:tcW w:w="1152" w:type="dxa"/>
            <w:vAlign w:val="bottom"/>
          </w:tcPr>
          <w:p w14:paraId="617F9CFC" w14:textId="77777777" w:rsidR="00CD06ED" w:rsidRPr="00A641DF" w:rsidRDefault="00CD06ED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CD06ED" w:rsidRPr="00A641DF" w14:paraId="0F88E61A" w14:textId="77777777" w:rsidTr="00AB4184">
        <w:tc>
          <w:tcPr>
            <w:tcW w:w="3227" w:type="dxa"/>
          </w:tcPr>
          <w:p w14:paraId="2B155F81" w14:textId="77777777" w:rsidR="00CD06ED" w:rsidRPr="00A641DF" w:rsidRDefault="00CD06ED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DFD9E85" w14:textId="77777777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B7392C" w14:textId="77777777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191357" w14:textId="77777777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4A07DFF3" w14:textId="77777777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2743F9" w14:textId="77777777" w:rsidR="00CD06ED" w:rsidRPr="007668EA" w:rsidRDefault="00CD06ED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1C676101" w14:textId="77777777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45012A05" w14:textId="77777777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58B5E6AB" w14:textId="77777777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555F1AB1" w14:textId="77777777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vAlign w:val="bottom"/>
          </w:tcPr>
          <w:p w14:paraId="3C8FD9B5" w14:textId="77777777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759FD3AF" w14:textId="77777777" w:rsidR="00CD06ED" w:rsidRPr="00A641DF" w:rsidRDefault="00CD06ED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CD06ED" w:rsidRPr="00A641DF" w14:paraId="5789EED6" w14:textId="77777777" w:rsidTr="00574C09">
        <w:tc>
          <w:tcPr>
            <w:tcW w:w="3227" w:type="dxa"/>
          </w:tcPr>
          <w:p w14:paraId="11F01AF0" w14:textId="77777777" w:rsidR="00CD06ED" w:rsidRPr="00A641DF" w:rsidRDefault="00CD06ED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เงินกู้ยืมระยะ</w:t>
            </w: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สั้น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3461219" w14:textId="20E866B5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B1196">
              <w:rPr>
                <w:rFonts w:ascii="Angsana New" w:hAnsi="Angsana New"/>
                <w:sz w:val="23"/>
                <w:szCs w:val="23"/>
                <w:cs/>
              </w:rPr>
              <w:t>182</w:t>
            </w:r>
            <w:r w:rsidRPr="000B1196">
              <w:rPr>
                <w:rFonts w:ascii="Angsana New" w:hAnsi="Angsana New"/>
                <w:sz w:val="23"/>
                <w:szCs w:val="23"/>
              </w:rPr>
              <w:t>,</w:t>
            </w:r>
            <w:r w:rsidRPr="000B1196">
              <w:rPr>
                <w:rFonts w:ascii="Angsana New" w:hAnsi="Angsana New"/>
                <w:sz w:val="23"/>
                <w:szCs w:val="23"/>
                <w:cs/>
              </w:rPr>
              <w:t>837</w:t>
            </w:r>
            <w:r w:rsidRPr="000B1196">
              <w:rPr>
                <w:rFonts w:ascii="Angsana New" w:hAnsi="Angsana New"/>
                <w:sz w:val="23"/>
                <w:szCs w:val="23"/>
              </w:rPr>
              <w:t>,</w:t>
            </w:r>
            <w:r w:rsidRPr="000B1196">
              <w:rPr>
                <w:rFonts w:ascii="Angsana New" w:hAnsi="Angsana New"/>
                <w:sz w:val="23"/>
                <w:szCs w:val="23"/>
                <w:cs/>
              </w:rPr>
              <w:t>228.42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3129A9" w14:textId="0EB8F0D1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183DC4" w14:textId="67FB4B34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4066E55" w14:textId="2E80FC75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B1196">
              <w:rPr>
                <w:rFonts w:ascii="Angsana New" w:hAnsi="Angsana New"/>
                <w:sz w:val="23"/>
                <w:szCs w:val="23"/>
                <w:cs/>
              </w:rPr>
              <w:t>182</w:t>
            </w:r>
            <w:r w:rsidRPr="000B1196">
              <w:rPr>
                <w:rFonts w:ascii="Angsana New" w:hAnsi="Angsana New"/>
                <w:sz w:val="23"/>
                <w:szCs w:val="23"/>
              </w:rPr>
              <w:t>,</w:t>
            </w:r>
            <w:r w:rsidRPr="000B1196">
              <w:rPr>
                <w:rFonts w:ascii="Angsana New" w:hAnsi="Angsana New"/>
                <w:sz w:val="23"/>
                <w:szCs w:val="23"/>
                <w:cs/>
              </w:rPr>
              <w:t>837</w:t>
            </w:r>
            <w:r w:rsidRPr="000B1196">
              <w:rPr>
                <w:rFonts w:ascii="Angsana New" w:hAnsi="Angsana New"/>
                <w:sz w:val="23"/>
                <w:szCs w:val="23"/>
              </w:rPr>
              <w:t>,</w:t>
            </w:r>
            <w:r w:rsidRPr="000B1196">
              <w:rPr>
                <w:rFonts w:ascii="Angsana New" w:hAnsi="Angsana New"/>
                <w:sz w:val="23"/>
                <w:szCs w:val="23"/>
                <w:cs/>
              </w:rPr>
              <w:t>228.42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C37C75" w14:textId="77777777" w:rsidR="00CD06ED" w:rsidRPr="00F96BE7" w:rsidRDefault="00CD06ED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MLR-MOR</w:t>
            </w:r>
          </w:p>
        </w:tc>
        <w:tc>
          <w:tcPr>
            <w:tcW w:w="277" w:type="dxa"/>
          </w:tcPr>
          <w:p w14:paraId="678A7C94" w14:textId="77777777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46DA1F25" w14:textId="1B6B1C58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247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540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065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76</w:t>
            </w:r>
          </w:p>
        </w:tc>
        <w:tc>
          <w:tcPr>
            <w:tcW w:w="1152" w:type="dxa"/>
            <w:vAlign w:val="bottom"/>
          </w:tcPr>
          <w:p w14:paraId="38E99F11" w14:textId="77777777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58813BB" w14:textId="77777777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0069F4DC" w14:textId="4125ADF4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247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540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065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76</w:t>
            </w:r>
          </w:p>
        </w:tc>
        <w:tc>
          <w:tcPr>
            <w:tcW w:w="1152" w:type="dxa"/>
            <w:vAlign w:val="bottom"/>
          </w:tcPr>
          <w:p w14:paraId="7BE33C36" w14:textId="77777777" w:rsidR="00CD06ED" w:rsidRPr="00A641DF" w:rsidRDefault="00CD06ED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MLR-MOR</w:t>
            </w:r>
          </w:p>
        </w:tc>
      </w:tr>
      <w:tr w:rsidR="00CD06ED" w:rsidRPr="00A641DF" w14:paraId="46DD0175" w14:textId="77777777" w:rsidTr="00811A1F">
        <w:tc>
          <w:tcPr>
            <w:tcW w:w="3227" w:type="dxa"/>
          </w:tcPr>
          <w:p w14:paraId="619C5C56" w14:textId="77777777" w:rsidR="00CD06ED" w:rsidRPr="00A641DF" w:rsidRDefault="00CD06ED" w:rsidP="000A54D7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68F2BDA" w14:textId="567D1B20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923783" w14:textId="18867EA8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689D50" w14:textId="5D6A718F" w:rsidR="00CD06ED" w:rsidRPr="007668EA" w:rsidRDefault="00040664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40664">
              <w:rPr>
                <w:rFonts w:ascii="Angsana New" w:hAnsi="Angsana New"/>
                <w:sz w:val="23"/>
                <w:szCs w:val="23"/>
                <w:cs/>
              </w:rPr>
              <w:t>23</w:t>
            </w:r>
            <w:r w:rsidRPr="00040664">
              <w:rPr>
                <w:rFonts w:ascii="Angsana New" w:hAnsi="Angsana New"/>
                <w:sz w:val="23"/>
                <w:szCs w:val="23"/>
              </w:rPr>
              <w:t>,</w:t>
            </w:r>
            <w:r w:rsidRPr="00040664">
              <w:rPr>
                <w:rFonts w:ascii="Angsana New" w:hAnsi="Angsana New"/>
                <w:sz w:val="23"/>
                <w:szCs w:val="23"/>
                <w:cs/>
              </w:rPr>
              <w:t>995</w:t>
            </w:r>
            <w:r w:rsidRPr="00040664">
              <w:rPr>
                <w:rFonts w:ascii="Angsana New" w:hAnsi="Angsana New"/>
                <w:sz w:val="23"/>
                <w:szCs w:val="23"/>
              </w:rPr>
              <w:t>,</w:t>
            </w:r>
            <w:r w:rsidRPr="00040664">
              <w:rPr>
                <w:rFonts w:ascii="Angsana New" w:hAnsi="Angsana New"/>
                <w:sz w:val="23"/>
                <w:szCs w:val="23"/>
                <w:cs/>
              </w:rPr>
              <w:t>334.25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16808A9" w14:textId="464D8419" w:rsidR="00CD06ED" w:rsidRPr="007668EA" w:rsidRDefault="00040664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40664">
              <w:rPr>
                <w:rFonts w:ascii="Angsana New" w:hAnsi="Angsana New"/>
                <w:sz w:val="23"/>
                <w:szCs w:val="23"/>
                <w:cs/>
              </w:rPr>
              <w:t>23</w:t>
            </w:r>
            <w:r w:rsidRPr="00040664">
              <w:rPr>
                <w:rFonts w:ascii="Angsana New" w:hAnsi="Angsana New"/>
                <w:sz w:val="23"/>
                <w:szCs w:val="23"/>
              </w:rPr>
              <w:t>,</w:t>
            </w:r>
            <w:r w:rsidRPr="00040664">
              <w:rPr>
                <w:rFonts w:ascii="Angsana New" w:hAnsi="Angsana New"/>
                <w:sz w:val="23"/>
                <w:szCs w:val="23"/>
                <w:cs/>
              </w:rPr>
              <w:t>995</w:t>
            </w:r>
            <w:r w:rsidRPr="00040664">
              <w:rPr>
                <w:rFonts w:ascii="Angsana New" w:hAnsi="Angsana New"/>
                <w:sz w:val="23"/>
                <w:szCs w:val="23"/>
              </w:rPr>
              <w:t>,</w:t>
            </w:r>
            <w:r w:rsidRPr="00040664">
              <w:rPr>
                <w:rFonts w:ascii="Angsana New" w:hAnsi="Angsana New"/>
                <w:sz w:val="23"/>
                <w:szCs w:val="23"/>
                <w:cs/>
              </w:rPr>
              <w:t>334.25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212C4F" w14:textId="77777777" w:rsidR="00CD06ED" w:rsidRPr="007668EA" w:rsidRDefault="00CD06ED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68E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66ADC8A2" w14:textId="77777777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33F6EB75" w14:textId="77777777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22B3C3F8" w14:textId="77777777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6571BA1D" w14:textId="77777777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</w:rPr>
              <w:t>51,802,422.61</w:t>
            </w:r>
          </w:p>
        </w:tc>
        <w:tc>
          <w:tcPr>
            <w:tcW w:w="1165" w:type="dxa"/>
            <w:vAlign w:val="bottom"/>
          </w:tcPr>
          <w:p w14:paraId="56FDCD24" w14:textId="77777777" w:rsidR="00CD06ED" w:rsidRPr="00A2068D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</w:rPr>
              <w:t>51,802,422.61</w:t>
            </w:r>
          </w:p>
        </w:tc>
        <w:tc>
          <w:tcPr>
            <w:tcW w:w="1152" w:type="dxa"/>
            <w:vAlign w:val="bottom"/>
          </w:tcPr>
          <w:p w14:paraId="61B3B96A" w14:textId="77777777" w:rsidR="00CD06ED" w:rsidRPr="00A641DF" w:rsidRDefault="00CD06ED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CD06ED" w:rsidRPr="00A641DF" w14:paraId="65D34152" w14:textId="77777777" w:rsidTr="00574C09">
        <w:tc>
          <w:tcPr>
            <w:tcW w:w="3227" w:type="dxa"/>
          </w:tcPr>
          <w:p w14:paraId="532C3A30" w14:textId="77777777" w:rsidR="00CD06ED" w:rsidRPr="00A641DF" w:rsidRDefault="00CD06ED" w:rsidP="000A54D7">
            <w:pPr>
              <w:spacing w:before="20" w:line="240" w:lineRule="auto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2C12810" w14:textId="420CC409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2AEBD8" w14:textId="7EC96070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B0753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8B0753">
              <w:rPr>
                <w:rFonts w:ascii="Angsana New" w:hAnsi="Angsana New"/>
                <w:sz w:val="23"/>
                <w:szCs w:val="23"/>
              </w:rPr>
              <w:t>,</w:t>
            </w:r>
            <w:r w:rsidRPr="008B0753">
              <w:rPr>
                <w:rFonts w:ascii="Angsana New" w:hAnsi="Angsana New"/>
                <w:sz w:val="23"/>
                <w:szCs w:val="23"/>
                <w:cs/>
              </w:rPr>
              <w:t>406</w:t>
            </w:r>
            <w:r w:rsidRPr="008B0753">
              <w:rPr>
                <w:rFonts w:ascii="Angsana New" w:hAnsi="Angsana New"/>
                <w:sz w:val="23"/>
                <w:szCs w:val="23"/>
              </w:rPr>
              <w:t>,</w:t>
            </w:r>
            <w:r w:rsidRPr="008B0753">
              <w:rPr>
                <w:rFonts w:ascii="Angsana New" w:hAnsi="Angsana New"/>
                <w:sz w:val="23"/>
                <w:szCs w:val="23"/>
                <w:cs/>
              </w:rPr>
              <w:t>258.32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A684E0" w14:textId="0E859A5B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344632F" w14:textId="367F5DAA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B0753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8B0753">
              <w:rPr>
                <w:rFonts w:ascii="Angsana New" w:hAnsi="Angsana New"/>
                <w:sz w:val="23"/>
                <w:szCs w:val="23"/>
              </w:rPr>
              <w:t>,</w:t>
            </w:r>
            <w:r w:rsidRPr="008B0753">
              <w:rPr>
                <w:rFonts w:ascii="Angsana New" w:hAnsi="Angsana New"/>
                <w:sz w:val="23"/>
                <w:szCs w:val="23"/>
                <w:cs/>
              </w:rPr>
              <w:t>406</w:t>
            </w:r>
            <w:r w:rsidRPr="008B0753">
              <w:rPr>
                <w:rFonts w:ascii="Angsana New" w:hAnsi="Angsana New"/>
                <w:sz w:val="23"/>
                <w:szCs w:val="23"/>
              </w:rPr>
              <w:t>,</w:t>
            </w:r>
            <w:r w:rsidRPr="008B0753">
              <w:rPr>
                <w:rFonts w:ascii="Angsana New" w:hAnsi="Angsana New"/>
                <w:sz w:val="23"/>
                <w:szCs w:val="23"/>
                <w:cs/>
              </w:rPr>
              <w:t>258.32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9DEBCD" w14:textId="77777777" w:rsidR="00CD06ED" w:rsidRPr="007668EA" w:rsidRDefault="00CD06ED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7668EA">
              <w:rPr>
                <w:rFonts w:ascii="Angsana New" w:hAnsi="Angsana New"/>
                <w:sz w:val="23"/>
                <w:szCs w:val="23"/>
              </w:rPr>
              <w:t>4.22</w:t>
            </w:r>
            <w:r w:rsidRPr="007668E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  <w:r w:rsidRPr="007668EA">
              <w:rPr>
                <w:rFonts w:ascii="Angsana New" w:hAnsi="Angsana New"/>
                <w:sz w:val="23"/>
                <w:szCs w:val="23"/>
                <w:lang w:val="en-US"/>
              </w:rPr>
              <w:t>5.27</w:t>
            </w:r>
            <w:r w:rsidRPr="007668EA">
              <w:rPr>
                <w:rFonts w:ascii="Angsana New" w:hAnsi="Angsana New"/>
                <w:sz w:val="23"/>
                <w:szCs w:val="23"/>
              </w:rPr>
              <w:t>%</w:t>
            </w:r>
          </w:p>
        </w:tc>
        <w:tc>
          <w:tcPr>
            <w:tcW w:w="277" w:type="dxa"/>
          </w:tcPr>
          <w:p w14:paraId="426BD656" w14:textId="77777777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3E0A8A4B" w14:textId="77777777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5682C0C" w14:textId="7AC342DA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581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803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152" w:type="dxa"/>
            <w:vAlign w:val="bottom"/>
          </w:tcPr>
          <w:p w14:paraId="786EA92A" w14:textId="77777777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485CA42C" w14:textId="05EEA0A2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581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803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152" w:type="dxa"/>
            <w:vAlign w:val="bottom"/>
          </w:tcPr>
          <w:p w14:paraId="251305D3" w14:textId="77777777" w:rsidR="00CD06ED" w:rsidRPr="00A641DF" w:rsidRDefault="00CD06ED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4.22%</w:t>
            </w:r>
          </w:p>
        </w:tc>
      </w:tr>
      <w:tr w:rsidR="00CD06ED" w:rsidRPr="00A641DF" w14:paraId="1C8E0A26" w14:textId="77777777" w:rsidTr="00AB4184">
        <w:tc>
          <w:tcPr>
            <w:tcW w:w="3227" w:type="dxa"/>
          </w:tcPr>
          <w:p w14:paraId="747DE68A" w14:textId="08C5F681" w:rsidR="00CD06ED" w:rsidRPr="00A641DF" w:rsidRDefault="00CD06ED" w:rsidP="000A54D7">
            <w:pPr>
              <w:spacing w:before="20" w:line="240" w:lineRule="auto"/>
              <w:ind w:left="142" w:right="-107" w:hanging="14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หนี้สิน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ทางการเงินหมุนเวียนอื่น</w:t>
            </w:r>
            <w:r w:rsidRPr="000009FB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ตราสารอนุพันธ์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D0230B9" w14:textId="35DC82F6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13F4F5" w14:textId="6798DB53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A94D59" w14:textId="6E22F5B0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A090A00" w14:textId="4E38486A" w:rsidR="00CD06ED" w:rsidRPr="007668EA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D18474" w14:textId="77777777" w:rsidR="00CD06ED" w:rsidRPr="007668EA" w:rsidRDefault="00CD06ED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68E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7" w:type="dxa"/>
          </w:tcPr>
          <w:p w14:paraId="3BD349E8" w14:textId="77777777" w:rsidR="00CD06ED" w:rsidRPr="00A641DF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33C7152F" w14:textId="77777777" w:rsidR="00CD06ED" w:rsidRPr="00404BD9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78485FC" w14:textId="77777777" w:rsidR="00CD06ED" w:rsidRPr="00404BD9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215138D" w14:textId="55DB8154" w:rsidR="00CD06ED" w:rsidRPr="00404BD9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628</w:t>
            </w:r>
            <w:r w:rsidRPr="00CC01A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911</w:t>
            </w:r>
            <w:r w:rsidRPr="00CC01A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165" w:type="dxa"/>
            <w:vAlign w:val="bottom"/>
          </w:tcPr>
          <w:p w14:paraId="6D9BDD90" w14:textId="74955F4D" w:rsidR="00CD06ED" w:rsidRPr="00404BD9" w:rsidRDefault="00CD06ED" w:rsidP="000A54D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373D">
              <w:rPr>
                <w:rFonts w:ascii="Angsana New" w:hAnsi="Angsana New"/>
                <w:sz w:val="23"/>
                <w:szCs w:val="23"/>
              </w:rPr>
              <w:t>628</w:t>
            </w:r>
            <w:r w:rsidRPr="00CC01A4">
              <w:rPr>
                <w:rFonts w:ascii="Angsana New" w:hAnsi="Angsana New"/>
                <w:sz w:val="23"/>
                <w:szCs w:val="23"/>
              </w:rPr>
              <w:t>,</w:t>
            </w:r>
            <w:r w:rsidRPr="00BC373D">
              <w:rPr>
                <w:rFonts w:ascii="Angsana New" w:hAnsi="Angsana New"/>
                <w:sz w:val="23"/>
                <w:szCs w:val="23"/>
              </w:rPr>
              <w:t>911</w:t>
            </w:r>
            <w:r w:rsidRPr="00CC01A4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BC373D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152" w:type="dxa"/>
            <w:vAlign w:val="bottom"/>
          </w:tcPr>
          <w:p w14:paraId="0F8FD93F" w14:textId="77777777" w:rsidR="00CD06ED" w:rsidRPr="00404BD9" w:rsidRDefault="00CD06ED" w:rsidP="000A54D7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</w:tbl>
    <w:p w14:paraId="7931DB7A" w14:textId="715C1CC1" w:rsidR="00CE0421" w:rsidRDefault="00CE0421" w:rsidP="000A54D7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14:paraId="4BDDE611" w14:textId="12814DD5" w:rsidR="00295918" w:rsidRDefault="0081091C" w:rsidP="000A54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5A0A72" w:rsidRPr="00305551">
        <w:rPr>
          <w:rFonts w:ascii="Angsana New" w:hAnsi="Angsana New"/>
          <w:sz w:val="30"/>
          <w:szCs w:val="30"/>
          <w:cs/>
        </w:rPr>
        <w:t>บริษัท พิจารณาว่าผลกระทบต่อกำไรก่อนภาษีของ</w:t>
      </w:r>
      <w:r w:rsidR="00661948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5A0A72" w:rsidRPr="00305551">
        <w:rPr>
          <w:rFonts w:ascii="Angsana New" w:hAnsi="Angsana New"/>
          <w:sz w:val="30"/>
          <w:szCs w:val="30"/>
          <w:cs/>
        </w:rPr>
        <w:t>บริษัท</w:t>
      </w:r>
      <w:r w:rsidR="005A0A72" w:rsidRPr="005A0A72">
        <w:rPr>
          <w:rFonts w:ascii="Angsana New" w:hAnsi="Angsana New"/>
          <w:sz w:val="30"/>
          <w:szCs w:val="30"/>
          <w:cs/>
        </w:rPr>
        <w:t xml:space="preserve">จากการเปลี่ยนแปลงที่อาจเกิดขึ้นอย่างสมเหตุสมผลของอัตราดอกเบี้ย ณ วันที่ </w:t>
      </w:r>
      <w:r w:rsidR="00966E93">
        <w:rPr>
          <w:rFonts w:ascii="Angsana New" w:hAnsi="Angsana New"/>
          <w:sz w:val="30"/>
          <w:szCs w:val="30"/>
          <w:lang w:val="en-US"/>
        </w:rPr>
        <w:t>3</w:t>
      </w:r>
      <w:r w:rsidR="00493DEB">
        <w:rPr>
          <w:rFonts w:ascii="Angsana New" w:hAnsi="Angsana New"/>
          <w:sz w:val="30"/>
          <w:szCs w:val="30"/>
          <w:lang w:val="en-US"/>
        </w:rPr>
        <w:t>1</w:t>
      </w:r>
      <w:r w:rsidR="00966E93">
        <w:rPr>
          <w:rFonts w:ascii="Angsana New" w:hAnsi="Angsana New"/>
          <w:sz w:val="30"/>
          <w:szCs w:val="30"/>
          <w:lang w:val="en-US"/>
        </w:rPr>
        <w:t xml:space="preserve"> </w:t>
      </w:r>
      <w:r w:rsidR="00493DEB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966E9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66E93">
        <w:rPr>
          <w:rFonts w:ascii="Angsana New" w:hAnsi="Angsana New"/>
          <w:sz w:val="30"/>
          <w:szCs w:val="30"/>
          <w:lang w:val="en-US"/>
        </w:rPr>
        <w:t xml:space="preserve">2567 </w:t>
      </w:r>
      <w:r w:rsidR="00966E93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FE10D0">
        <w:rPr>
          <w:rFonts w:ascii="Angsana New" w:hAnsi="Angsana New"/>
          <w:sz w:val="30"/>
          <w:szCs w:val="30"/>
        </w:rPr>
        <w:t xml:space="preserve"> 2566 </w:t>
      </w:r>
      <w:r w:rsidR="00966E93">
        <w:rPr>
          <w:rFonts w:ascii="Angsana New" w:hAnsi="Angsana New"/>
          <w:sz w:val="30"/>
          <w:szCs w:val="30"/>
          <w:cs/>
        </w:rPr>
        <w:br/>
      </w:r>
      <w:r w:rsidR="005A0A72" w:rsidRPr="005A0A72">
        <w:rPr>
          <w:rFonts w:ascii="Angsana New" w:hAnsi="Angsana New"/>
          <w:sz w:val="30"/>
          <w:szCs w:val="30"/>
          <w:cs/>
        </w:rPr>
        <w:t>มีจำนวนเงินที่ไม่เป็นสาระสำคัญ</w:t>
      </w:r>
    </w:p>
    <w:p w14:paraId="34F6C477" w14:textId="77777777" w:rsidR="005A0A72" w:rsidRDefault="005A0A72" w:rsidP="000A54D7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14:paraId="057AD848" w14:textId="1ACFE7A7" w:rsidR="005A0A72" w:rsidRPr="00B16618" w:rsidRDefault="005A0A72" w:rsidP="000A54D7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5A0A72" w:rsidRPr="00B16618" w:rsidSect="00C5357E">
          <w:headerReference w:type="default" r:id="rId26"/>
          <w:footerReference w:type="default" r:id="rId27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5CCED9A1" w14:textId="1801B0EA" w:rsidR="007B533F" w:rsidRDefault="007B533F" w:rsidP="000A54D7">
      <w:pPr>
        <w:pStyle w:val="ListParagraph"/>
        <w:numPr>
          <w:ilvl w:val="0"/>
          <w:numId w:val="15"/>
        </w:numPr>
        <w:tabs>
          <w:tab w:val="clear" w:pos="907"/>
          <w:tab w:val="left" w:pos="990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B533F">
        <w:rPr>
          <w:rFonts w:ascii="Angsana New" w:hAnsi="Angsana New"/>
          <w:sz w:val="30"/>
          <w:szCs w:val="30"/>
          <w:cs/>
        </w:rPr>
        <w:lastRenderedPageBreak/>
        <w:t>ความเสี่ยงจากอัตราแลกเปลี่ยน</w:t>
      </w:r>
    </w:p>
    <w:p w14:paraId="5E731EE8" w14:textId="388A8DB3" w:rsidR="007B533F" w:rsidRDefault="001510E0" w:rsidP="000A54D7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="007B533F" w:rsidRPr="007B533F">
        <w:rPr>
          <w:rFonts w:ascii="Angsana New" w:hAnsi="Angsana New"/>
          <w:sz w:val="30"/>
          <w:szCs w:val="30"/>
          <w:cs/>
        </w:rPr>
        <w:t>มีความเสี่ยงจากอัตราแลกเปลี่ยนอันเกี่ยวเนื่องจากการซื้อสินค้า</w:t>
      </w:r>
      <w:r w:rsidR="003C022A" w:rsidRPr="007B533F">
        <w:rPr>
          <w:rFonts w:ascii="Angsana New" w:hAnsi="Angsana New" w:hint="cs"/>
          <w:sz w:val="30"/>
          <w:szCs w:val="30"/>
          <w:cs/>
        </w:rPr>
        <w:t>เป็</w:t>
      </w:r>
      <w:r w:rsidR="003C022A" w:rsidRPr="007B533F">
        <w:rPr>
          <w:rFonts w:ascii="Angsana New" w:hAnsi="Angsana New"/>
          <w:sz w:val="30"/>
          <w:szCs w:val="30"/>
          <w:cs/>
        </w:rPr>
        <w:t>น</w:t>
      </w:r>
      <w:r w:rsidR="007B533F" w:rsidRPr="007B533F">
        <w:rPr>
          <w:rFonts w:ascii="Angsana New" w:hAnsi="Angsana New"/>
          <w:sz w:val="30"/>
          <w:szCs w:val="30"/>
          <w:cs/>
        </w:rPr>
        <w:t xml:space="preserve">เงินตราต่างประเทศ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B533F" w:rsidRPr="007B533F">
        <w:rPr>
          <w:rFonts w:ascii="Angsana New" w:hAnsi="Angsana New"/>
          <w:sz w:val="30"/>
          <w:szCs w:val="30"/>
          <w:cs/>
        </w:rPr>
        <w:t xml:space="preserve"> ได้ตกลงทำสัญญาซื้อขายเงินตราต่างประเทศล่วงหน้าเพื่อใช้เป็นเครื่องมือในการป้องกันความเสี่ยงซึ่งสัญญาดังกล่าวมีอายุไม่เกินหนึ่งปี</w:t>
      </w:r>
    </w:p>
    <w:p w14:paraId="1341B5BC" w14:textId="77777777" w:rsidR="001E76FE" w:rsidRPr="001E76FE" w:rsidRDefault="001E76FE" w:rsidP="000A54D7">
      <w:pPr>
        <w:pStyle w:val="ListParagraph"/>
        <w:numPr>
          <w:ilvl w:val="1"/>
          <w:numId w:val="32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55E68B9" w14:textId="77777777" w:rsidR="001E76FE" w:rsidRPr="001E76FE" w:rsidRDefault="001E76FE" w:rsidP="000A54D7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1D31E08" w14:textId="77777777" w:rsidR="001E76FE" w:rsidRPr="001E76FE" w:rsidRDefault="001E76FE" w:rsidP="000A54D7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03CD15B" w14:textId="77777777" w:rsidR="001E76FE" w:rsidRPr="001E76FE" w:rsidRDefault="001E76FE" w:rsidP="000A54D7">
      <w:pPr>
        <w:pStyle w:val="ListParagraph"/>
        <w:tabs>
          <w:tab w:val="clear" w:pos="1871"/>
          <w:tab w:val="left" w:pos="2160"/>
        </w:tabs>
        <w:spacing w:after="120"/>
        <w:ind w:left="128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4B905CB2" w14:textId="77777777" w:rsidR="001E76FE" w:rsidRPr="001E76FE" w:rsidRDefault="001E76FE" w:rsidP="000A54D7">
      <w:pPr>
        <w:pStyle w:val="ListParagraph"/>
        <w:tabs>
          <w:tab w:val="clear" w:pos="1871"/>
          <w:tab w:val="left" w:pos="2160"/>
        </w:tabs>
        <w:spacing w:after="120"/>
        <w:ind w:left="128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1C0FAC0" w14:textId="77777777" w:rsidR="001E76FE" w:rsidRPr="001E76FE" w:rsidRDefault="001E76FE" w:rsidP="000A54D7">
      <w:pPr>
        <w:pStyle w:val="ListParagraph"/>
        <w:tabs>
          <w:tab w:val="clear" w:pos="1871"/>
          <w:tab w:val="left" w:pos="2160"/>
        </w:tabs>
        <w:spacing w:after="120"/>
        <w:ind w:left="128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8AFDFF8" w14:textId="77777777" w:rsidR="001E76FE" w:rsidRPr="001E76FE" w:rsidRDefault="001E76FE" w:rsidP="000A54D7">
      <w:pPr>
        <w:pStyle w:val="ListParagraph"/>
        <w:tabs>
          <w:tab w:val="clear" w:pos="1871"/>
          <w:tab w:val="left" w:pos="2160"/>
        </w:tabs>
        <w:spacing w:after="120"/>
        <w:ind w:left="128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5C7EB19" w14:textId="3D35631A" w:rsidR="007B533F" w:rsidRDefault="001510E0" w:rsidP="000A54D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1701" w:hanging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B55FB" w:rsidRPr="00BB55FB">
        <w:rPr>
          <w:rFonts w:ascii="Angsana New" w:hAnsi="Angsana New"/>
          <w:sz w:val="30"/>
          <w:szCs w:val="30"/>
          <w:cs/>
        </w:rPr>
        <w:t xml:space="preserve"> มีรายการเจ้าหนี้เป็นสกุลเงินตราต่างประเทศ ณ วันที่ </w:t>
      </w:r>
      <w:r w:rsidR="009E0232">
        <w:rPr>
          <w:rFonts w:ascii="Angsana New" w:hAnsi="Angsana New"/>
          <w:sz w:val="30"/>
          <w:szCs w:val="30"/>
        </w:rPr>
        <w:t>31</w:t>
      </w:r>
      <w:r w:rsidR="009E0232" w:rsidRPr="00BB55FB">
        <w:rPr>
          <w:rFonts w:ascii="Angsana New" w:hAnsi="Angsana New"/>
          <w:sz w:val="30"/>
          <w:szCs w:val="30"/>
          <w:cs/>
        </w:rPr>
        <w:t xml:space="preserve"> </w:t>
      </w:r>
      <w:r w:rsidR="009E0232">
        <w:rPr>
          <w:rFonts w:ascii="Angsana New" w:hAnsi="Angsana New" w:hint="cs"/>
          <w:sz w:val="30"/>
          <w:szCs w:val="30"/>
          <w:cs/>
        </w:rPr>
        <w:t>ธันวาคม</w:t>
      </w:r>
      <w:r w:rsidR="00EB206F">
        <w:rPr>
          <w:rFonts w:ascii="Angsana New" w:hAnsi="Angsana New" w:hint="cs"/>
          <w:sz w:val="30"/>
          <w:szCs w:val="30"/>
          <w:cs/>
        </w:rPr>
        <w:t xml:space="preserve"> </w:t>
      </w:r>
      <w:r w:rsidR="00EB206F">
        <w:rPr>
          <w:rFonts w:ascii="Angsana New" w:hAnsi="Angsana New"/>
          <w:sz w:val="30"/>
          <w:szCs w:val="30"/>
        </w:rPr>
        <w:t xml:space="preserve">2567 </w:t>
      </w:r>
      <w:r w:rsidR="00EB206F">
        <w:rPr>
          <w:rFonts w:ascii="Angsana New" w:hAnsi="Angsana New" w:hint="cs"/>
          <w:sz w:val="30"/>
          <w:szCs w:val="30"/>
          <w:cs/>
        </w:rPr>
        <w:t>และ</w:t>
      </w:r>
      <w:r w:rsidR="00BB55FB" w:rsidRPr="00BB55FB">
        <w:rPr>
          <w:rFonts w:ascii="Angsana New" w:hAnsi="Angsana New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t>256</w:t>
      </w:r>
      <w:r w:rsidR="003172ED">
        <w:rPr>
          <w:rFonts w:ascii="Angsana New" w:hAnsi="Angsana New"/>
          <w:sz w:val="30"/>
          <w:szCs w:val="30"/>
        </w:rPr>
        <w:t>6</w:t>
      </w:r>
      <w:r w:rsidR="00BB55FB" w:rsidRPr="00BB55FB">
        <w:rPr>
          <w:rFonts w:ascii="Angsana New" w:hAnsi="Angsana New"/>
          <w:sz w:val="30"/>
          <w:szCs w:val="30"/>
          <w:cs/>
        </w:rPr>
        <w:t xml:space="preserve"> ดังต่อไปนี้</w:t>
      </w:r>
    </w:p>
    <w:tbl>
      <w:tblPr>
        <w:tblW w:w="97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728"/>
        <w:gridCol w:w="1728"/>
        <w:gridCol w:w="236"/>
        <w:gridCol w:w="1728"/>
        <w:gridCol w:w="1728"/>
      </w:tblGrid>
      <w:tr w:rsidR="00755C23" w:rsidRPr="00574462" w14:paraId="6F0DE795" w14:textId="4954DD63" w:rsidTr="009C203F">
        <w:tc>
          <w:tcPr>
            <w:tcW w:w="2610" w:type="dxa"/>
          </w:tcPr>
          <w:p w14:paraId="200FBBBB" w14:textId="77777777" w:rsidR="00755C23" w:rsidRPr="00574462" w:rsidRDefault="00755C23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31" w:name="_Hlk158897891"/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16A1AC15" w14:textId="2DCDC8B1" w:rsidR="00755C23" w:rsidRDefault="00755C23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536F7B" w14:textId="77777777" w:rsidR="00755C23" w:rsidRPr="00574462" w:rsidRDefault="00755C23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57BE0C22" w14:textId="7F5F9460" w:rsidR="00755C23" w:rsidRDefault="00755C23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10D0" w:rsidRPr="00574462" w14:paraId="0C9FDFB1" w14:textId="03F6DBF1" w:rsidTr="009C203F">
        <w:tc>
          <w:tcPr>
            <w:tcW w:w="2610" w:type="dxa"/>
          </w:tcPr>
          <w:p w14:paraId="58A91B96" w14:textId="77777777" w:rsidR="00AB10D0" w:rsidRPr="00574462" w:rsidRDefault="00AB10D0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DCA0270" w14:textId="6E667064" w:rsidR="00AB10D0" w:rsidRPr="00D71E5F" w:rsidRDefault="00AB10D0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A943F34" w14:textId="50CBD5E4" w:rsidR="00AB10D0" w:rsidRPr="00574462" w:rsidRDefault="00AB10D0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Pr="00BC373D">
              <w:rPr>
                <w:rFonts w:hint="cs"/>
                <w:sz w:val="30"/>
                <w:szCs w:val="30"/>
                <w:lang w:val="en-GB"/>
              </w:rPr>
              <w:t>6</w:t>
            </w:r>
          </w:p>
        </w:tc>
        <w:tc>
          <w:tcPr>
            <w:tcW w:w="236" w:type="dxa"/>
          </w:tcPr>
          <w:p w14:paraId="54499571" w14:textId="77777777" w:rsidR="00AB10D0" w:rsidRPr="00574462" w:rsidRDefault="00AB10D0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5F6EAF1" w14:textId="2AF9A961" w:rsidR="00AB10D0" w:rsidRPr="00574462" w:rsidRDefault="00AB10D0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0605E14" w14:textId="4DDBDA42" w:rsidR="00AB10D0" w:rsidRDefault="00AB10D0" w:rsidP="000A54D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Pr="00BC373D">
              <w:rPr>
                <w:rFonts w:hint="cs"/>
                <w:sz w:val="30"/>
                <w:szCs w:val="30"/>
                <w:lang w:val="en-GB"/>
              </w:rPr>
              <w:t>6</w:t>
            </w:r>
          </w:p>
        </w:tc>
      </w:tr>
      <w:tr w:rsidR="0056243F" w:rsidRPr="00574462" w14:paraId="4A1C7574" w14:textId="37196E8A" w:rsidTr="009C203F">
        <w:trPr>
          <w:trHeight w:val="203"/>
        </w:trPr>
        <w:tc>
          <w:tcPr>
            <w:tcW w:w="2610" w:type="dxa"/>
          </w:tcPr>
          <w:p w14:paraId="6C554F5B" w14:textId="0C14FB62" w:rsidR="0056243F" w:rsidRPr="005B4595" w:rsidRDefault="0056243F" w:rsidP="000A54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28" w:type="dxa"/>
          </w:tcPr>
          <w:p w14:paraId="41502009" w14:textId="77777777" w:rsidR="0056243F" w:rsidRPr="00574462" w:rsidRDefault="0056243F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FD24FE5" w14:textId="19BEA1C1" w:rsidR="0056243F" w:rsidRPr="00574462" w:rsidRDefault="0056243F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24FC527" w14:textId="77777777" w:rsidR="0056243F" w:rsidRPr="00574462" w:rsidRDefault="0056243F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294B5584" w14:textId="77777777" w:rsidR="0056243F" w:rsidRPr="00574462" w:rsidRDefault="0056243F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65B285B0" w14:textId="77777777" w:rsidR="0056243F" w:rsidRPr="00574462" w:rsidRDefault="0056243F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43F" w:rsidRPr="00574462" w14:paraId="2619254E" w14:textId="19037E5A" w:rsidTr="00314724">
        <w:trPr>
          <w:trHeight w:val="203"/>
        </w:trPr>
        <w:tc>
          <w:tcPr>
            <w:tcW w:w="2610" w:type="dxa"/>
          </w:tcPr>
          <w:p w14:paraId="33E814B6" w14:textId="68866426" w:rsidR="0056243F" w:rsidRPr="00B47E3C" w:rsidRDefault="0056243F" w:rsidP="000A54D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1728" w:type="dxa"/>
            <w:shd w:val="clear" w:color="auto" w:fill="auto"/>
          </w:tcPr>
          <w:p w14:paraId="658319F2" w14:textId="1E146E43" w:rsidR="0056243F" w:rsidRPr="00B56B1F" w:rsidRDefault="00CD2190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2190">
              <w:rPr>
                <w:rFonts w:ascii="Angsana New" w:hAnsi="Angsana New"/>
                <w:sz w:val="30"/>
                <w:szCs w:val="30"/>
              </w:rPr>
              <w:t>289,754.97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6F6321" w14:textId="6F3F2BE0" w:rsidR="0056243F" w:rsidRPr="00B56B1F" w:rsidRDefault="0056243F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B1F">
              <w:rPr>
                <w:rFonts w:ascii="Angsana New" w:hAnsi="Angsana New"/>
                <w:sz w:val="30"/>
                <w:szCs w:val="30"/>
              </w:rPr>
              <w:t>757,644.37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3AE118" w14:textId="77777777" w:rsidR="0056243F" w:rsidRPr="00574462" w:rsidRDefault="0056243F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DA5C70" w14:textId="666093AB" w:rsidR="0056243F" w:rsidRPr="00574462" w:rsidRDefault="00936365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6365">
              <w:rPr>
                <w:rFonts w:ascii="Angsana New" w:hAnsi="Angsana New"/>
                <w:sz w:val="30"/>
                <w:szCs w:val="30"/>
              </w:rPr>
              <w:t>289,724.32</w:t>
            </w:r>
          </w:p>
        </w:tc>
        <w:tc>
          <w:tcPr>
            <w:tcW w:w="1728" w:type="dxa"/>
            <w:vAlign w:val="bottom"/>
          </w:tcPr>
          <w:p w14:paraId="3612FCFE" w14:textId="45944F2C" w:rsidR="0056243F" w:rsidRPr="00AA5CE2" w:rsidRDefault="0056243F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87</w:t>
            </w:r>
            <w:r w:rsidRPr="001B2DC2">
              <w:rPr>
                <w:rFonts w:ascii="Angsana New" w:hAnsi="Angsana New"/>
                <w:sz w:val="30"/>
                <w:szCs w:val="30"/>
              </w:rPr>
              <w:t>,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319</w:t>
            </w:r>
            <w:r w:rsidRPr="001B2DC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06</w:t>
            </w:r>
          </w:p>
        </w:tc>
      </w:tr>
      <w:tr w:rsidR="0056243F" w:rsidRPr="00574462" w14:paraId="3BE84288" w14:textId="77777777" w:rsidTr="00314724">
        <w:trPr>
          <w:trHeight w:val="203"/>
        </w:trPr>
        <w:tc>
          <w:tcPr>
            <w:tcW w:w="2610" w:type="dxa"/>
          </w:tcPr>
          <w:p w14:paraId="0918157B" w14:textId="7D70C5A8" w:rsidR="0056243F" w:rsidRPr="00B47E3C" w:rsidRDefault="0056243F" w:rsidP="000A54D7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10EA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F610E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28" w:type="dxa"/>
            <w:shd w:val="clear" w:color="auto" w:fill="auto"/>
          </w:tcPr>
          <w:p w14:paraId="3708C25E" w14:textId="77777777" w:rsidR="0056243F" w:rsidRPr="00B56B1F" w:rsidRDefault="0056243F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FCBBBD" w14:textId="53EC9B25" w:rsidR="0056243F" w:rsidRPr="00B56B1F" w:rsidRDefault="0056243F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9BB3A5F" w14:textId="77777777" w:rsidR="0056243F" w:rsidRPr="00574462" w:rsidRDefault="0056243F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EBB19F8" w14:textId="77777777" w:rsidR="0056243F" w:rsidRDefault="0056243F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3ADFEF33" w14:textId="77777777" w:rsidR="0056243F" w:rsidRPr="00AA5CE2" w:rsidRDefault="0056243F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43F" w:rsidRPr="00574462" w14:paraId="4D1FE2C8" w14:textId="77777777" w:rsidTr="00314724">
        <w:trPr>
          <w:trHeight w:val="203"/>
        </w:trPr>
        <w:tc>
          <w:tcPr>
            <w:tcW w:w="2610" w:type="dxa"/>
          </w:tcPr>
          <w:p w14:paraId="5C2E6684" w14:textId="302A4BEB" w:rsidR="0056243F" w:rsidRPr="00B47E3C" w:rsidRDefault="0056243F" w:rsidP="000A54D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1728" w:type="dxa"/>
            <w:shd w:val="clear" w:color="auto" w:fill="auto"/>
          </w:tcPr>
          <w:p w14:paraId="5A169ED9" w14:textId="646CE465" w:rsidR="0056243F" w:rsidRPr="00B56B1F" w:rsidRDefault="00A23606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3606">
              <w:rPr>
                <w:rFonts w:ascii="Angsana New" w:hAnsi="Angsana New"/>
                <w:sz w:val="30"/>
                <w:szCs w:val="30"/>
              </w:rPr>
              <w:t>90,444.33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1FBCD4" w14:textId="7D121A43" w:rsidR="0056243F" w:rsidRPr="00B56B1F" w:rsidRDefault="00BC373D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73D">
              <w:rPr>
                <w:rFonts w:ascii="Angsana New" w:hAnsi="Angsana New"/>
                <w:sz w:val="30"/>
                <w:szCs w:val="30"/>
              </w:rPr>
              <w:t>60</w:t>
            </w:r>
            <w:r w:rsidR="0056243F" w:rsidRPr="00B56B1F">
              <w:rPr>
                <w:rFonts w:ascii="Angsana New" w:hAnsi="Angsana New"/>
                <w:sz w:val="30"/>
                <w:szCs w:val="30"/>
              </w:rPr>
              <w:t>,</w:t>
            </w:r>
            <w:r w:rsidRPr="00BC373D">
              <w:rPr>
                <w:rFonts w:ascii="Angsana New" w:hAnsi="Angsana New"/>
                <w:sz w:val="30"/>
                <w:szCs w:val="30"/>
              </w:rPr>
              <w:t>699</w:t>
            </w:r>
            <w:r w:rsidR="0056243F" w:rsidRPr="00B56B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C373D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9BF9EB" w14:textId="77777777" w:rsidR="0056243F" w:rsidRPr="00574462" w:rsidRDefault="0056243F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9CF6B3C" w14:textId="25E2FB98" w:rsidR="0056243F" w:rsidRPr="003359A0" w:rsidRDefault="00A23606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3359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3359A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67225E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1728" w:type="dxa"/>
            <w:vAlign w:val="bottom"/>
          </w:tcPr>
          <w:p w14:paraId="2551C5D9" w14:textId="538DCD98" w:rsidR="0056243F" w:rsidRPr="00AA5CE2" w:rsidRDefault="0056243F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bookmarkEnd w:id="31"/>
    </w:tbl>
    <w:p w14:paraId="38E3148C" w14:textId="7A980849" w:rsidR="00B47E3C" w:rsidRPr="000662AF" w:rsidRDefault="00B47E3C" w:rsidP="000A54D7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sz w:val="10"/>
          <w:szCs w:val="10"/>
        </w:rPr>
      </w:pPr>
    </w:p>
    <w:p w14:paraId="3582D906" w14:textId="2CEF766B" w:rsidR="00B47E3C" w:rsidRDefault="001510E0" w:rsidP="000A54D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1701" w:hanging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47E3C" w:rsidRPr="00B47E3C">
        <w:rPr>
          <w:rFonts w:ascii="Angsana New" w:hAnsi="Angsana New"/>
          <w:sz w:val="30"/>
          <w:szCs w:val="30"/>
          <w:cs/>
        </w:rPr>
        <w:t xml:space="preserve"> พิจารณาว่าผลกระทบต่อกำไรก่อนภาษีของ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="00B47E3C" w:rsidRPr="00B47E3C">
        <w:rPr>
          <w:rFonts w:ascii="Angsana New" w:hAnsi="Angsana New"/>
          <w:sz w:val="30"/>
          <w:szCs w:val="30"/>
          <w:cs/>
        </w:rPr>
        <w:t>จากการเปลี่ยนแปลงที่อาจเกิดขึ้นอย่างสมเหตุสมผลของอัตราแลกเปลี่ยน</w:t>
      </w:r>
      <w:r w:rsidR="00B47E3C">
        <w:rPr>
          <w:rFonts w:ascii="Angsana New" w:hAnsi="Angsana New"/>
          <w:sz w:val="30"/>
          <w:szCs w:val="30"/>
        </w:rPr>
        <w:t xml:space="preserve"> </w:t>
      </w:r>
      <w:r w:rsidR="00B47E3C" w:rsidRPr="00B47E3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17194">
        <w:rPr>
          <w:rFonts w:ascii="Angsana New" w:hAnsi="Angsana New"/>
          <w:sz w:val="30"/>
          <w:szCs w:val="30"/>
        </w:rPr>
        <w:t>31</w:t>
      </w:r>
      <w:r w:rsidR="00D17194" w:rsidRPr="00BB55FB">
        <w:rPr>
          <w:rFonts w:ascii="Angsana New" w:hAnsi="Angsana New"/>
          <w:sz w:val="30"/>
          <w:szCs w:val="30"/>
          <w:cs/>
        </w:rPr>
        <w:t xml:space="preserve"> </w:t>
      </w:r>
      <w:r w:rsidR="00D1719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17194">
        <w:rPr>
          <w:rFonts w:ascii="Angsana New" w:hAnsi="Angsana New"/>
          <w:sz w:val="30"/>
          <w:szCs w:val="30"/>
        </w:rPr>
        <w:t xml:space="preserve">2567 </w:t>
      </w:r>
      <w:r w:rsidR="00D17194">
        <w:rPr>
          <w:rFonts w:ascii="Angsana New" w:hAnsi="Angsana New" w:hint="cs"/>
          <w:sz w:val="30"/>
          <w:szCs w:val="30"/>
          <w:cs/>
        </w:rPr>
        <w:t>และ</w:t>
      </w:r>
      <w:r w:rsidR="00D17194" w:rsidRPr="00BB55FB">
        <w:rPr>
          <w:rFonts w:ascii="Angsana New" w:hAnsi="Angsana New"/>
          <w:sz w:val="30"/>
          <w:szCs w:val="30"/>
          <w:cs/>
        </w:rPr>
        <w:t xml:space="preserve"> </w:t>
      </w:r>
      <w:r w:rsidR="00D17194">
        <w:rPr>
          <w:rFonts w:ascii="Angsana New" w:hAnsi="Angsana New"/>
          <w:sz w:val="30"/>
          <w:szCs w:val="30"/>
        </w:rPr>
        <w:t>2566</w:t>
      </w:r>
      <w:r w:rsidR="00EB1C6D">
        <w:rPr>
          <w:rFonts w:ascii="Angsana New" w:hAnsi="Angsana New"/>
          <w:sz w:val="30"/>
          <w:szCs w:val="30"/>
        </w:rPr>
        <w:t xml:space="preserve"> </w:t>
      </w:r>
      <w:r w:rsidR="00B47E3C" w:rsidRPr="00B47E3C">
        <w:rPr>
          <w:rFonts w:ascii="Angsana New" w:hAnsi="Angsana New"/>
          <w:sz w:val="30"/>
          <w:szCs w:val="30"/>
          <w:cs/>
        </w:rPr>
        <w:t>มีจำนวนเงินที่ไม่เป็นสาระสำคัญ</w:t>
      </w:r>
    </w:p>
    <w:p w14:paraId="7584C5DA" w14:textId="2F3CD167" w:rsidR="00B47E3C" w:rsidRDefault="00B47E3C" w:rsidP="000A54D7">
      <w:pPr>
        <w:pStyle w:val="ListParagraph"/>
        <w:numPr>
          <w:ilvl w:val="0"/>
          <w:numId w:val="15"/>
        </w:numPr>
        <w:tabs>
          <w:tab w:val="clear" w:pos="907"/>
          <w:tab w:val="left" w:pos="990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ราคายุติธรรมของเครื่องมือทางการเงิน</w:t>
      </w:r>
    </w:p>
    <w:p w14:paraId="4B3A2519" w14:textId="46D479AB" w:rsidR="00B47E3C" w:rsidRDefault="00B47E3C" w:rsidP="000A54D7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สินทรัพย์ทางการเงินที่แสดงในงบฐานะการเงิน ประกอบด้วย เงินสดและรายการเทียบเท่าเงินสด  ลูกหนี้การค้าและลูกหนี้หมุนเวียนอื่น เงินให้กู้ยืมระยะสั้น</w:t>
      </w:r>
      <w:r w:rsidR="007B3ABA">
        <w:rPr>
          <w:rFonts w:ascii="Angsana New" w:hAnsi="Angsana New"/>
          <w:sz w:val="30"/>
          <w:szCs w:val="30"/>
        </w:rPr>
        <w:t xml:space="preserve"> </w:t>
      </w:r>
      <w:r w:rsidRPr="00B47E3C">
        <w:rPr>
          <w:rFonts w:ascii="Angsana New" w:hAnsi="Angsana New"/>
          <w:sz w:val="30"/>
          <w:szCs w:val="30"/>
          <w:cs/>
        </w:rPr>
        <w:t>หนี้สินทางการเงินที่แสดงในงบฐานะการเงิน ประกอบด้วย เงินกู้ยืมระยะสั้นจากสถาบันการเงิน เจ้าหนี้การค้าและเจ้าหนี้หมุนเวียนอื่น</w:t>
      </w:r>
      <w:r w:rsidR="00B3015A">
        <w:rPr>
          <w:rFonts w:ascii="Angsana New" w:hAnsi="Angsana New" w:hint="cs"/>
          <w:sz w:val="30"/>
          <w:szCs w:val="30"/>
          <w:cs/>
        </w:rPr>
        <w:t xml:space="preserve"> </w:t>
      </w:r>
      <w:r w:rsidR="001403B0" w:rsidRPr="00B47E3C">
        <w:rPr>
          <w:rFonts w:ascii="Angsana New" w:hAnsi="Angsana New"/>
          <w:sz w:val="30"/>
          <w:szCs w:val="30"/>
          <w:cs/>
        </w:rPr>
        <w:t>เงินกู้ยืมระยะ</w:t>
      </w:r>
      <w:r w:rsidR="001403B0">
        <w:rPr>
          <w:rFonts w:ascii="Angsana New" w:hAnsi="Angsana New" w:hint="cs"/>
          <w:sz w:val="30"/>
          <w:szCs w:val="30"/>
          <w:cs/>
        </w:rPr>
        <w:t>ยาว</w:t>
      </w:r>
      <w:r w:rsidR="001403B0" w:rsidRPr="00B47E3C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1403B0">
        <w:rPr>
          <w:rFonts w:ascii="Angsana New" w:hAnsi="Angsana New" w:hint="cs"/>
          <w:sz w:val="30"/>
          <w:szCs w:val="30"/>
          <w:cs/>
        </w:rPr>
        <w:t xml:space="preserve"> </w:t>
      </w:r>
      <w:r w:rsidR="00B3015A">
        <w:rPr>
          <w:rFonts w:ascii="Angsana New" w:hAnsi="Angsana New" w:hint="cs"/>
          <w:sz w:val="30"/>
          <w:szCs w:val="30"/>
          <w:cs/>
        </w:rPr>
        <w:t>หนี้สินตามสัญญาเช่า</w:t>
      </w:r>
    </w:p>
    <w:p w14:paraId="47D70716" w14:textId="5E29DB74" w:rsidR="00B47E3C" w:rsidRPr="00EF7D91" w:rsidRDefault="00AD73E1" w:rsidP="000A54D7">
      <w:pPr>
        <w:spacing w:after="120" w:line="240" w:lineRule="atLeast"/>
        <w:ind w:left="428" w:firstLine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EF7D91">
        <w:rPr>
          <w:rFonts w:ascii="Angsana New" w:hAnsi="Angsana New"/>
          <w:sz w:val="30"/>
          <w:szCs w:val="30"/>
          <w:cs/>
          <w:lang w:val="en-US"/>
        </w:rPr>
        <w:t xml:space="preserve">ราคาตามบัญชีของสินทรัพย์และหนี้สินทางการเงินมีมูลค่าใกล้เคียงกับราคายุติธรรม    </w:t>
      </w:r>
    </w:p>
    <w:p w14:paraId="2192CCCD" w14:textId="17C79E5B" w:rsidR="008A3DC8" w:rsidRDefault="008A3DC8" w:rsidP="000A54D7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6012C047" w14:textId="4A675EFA" w:rsidR="008A3DC8" w:rsidRDefault="008A3DC8" w:rsidP="000A54D7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AB367F8" w14:textId="4FA89C6A" w:rsidR="008A3DC8" w:rsidRDefault="008A3DC8" w:rsidP="000A54D7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12856A26" w14:textId="2345ECE7" w:rsidR="008A3DC8" w:rsidRDefault="008A3DC8" w:rsidP="000A54D7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581AEC3" w14:textId="77777777" w:rsidR="002A0F15" w:rsidRDefault="002A0F15" w:rsidP="000A54D7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6E795DCE" w14:textId="77777777" w:rsidR="002A0F15" w:rsidRDefault="002A0F15" w:rsidP="000A54D7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3540D35" w14:textId="77777777" w:rsidR="00F16F4C" w:rsidRDefault="00F16F4C" w:rsidP="000A54D7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3600F6C3" w14:textId="77777777" w:rsidR="00F16F4C" w:rsidRDefault="00F16F4C" w:rsidP="000A54D7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C780C08" w14:textId="77777777" w:rsidR="00F16F4C" w:rsidRDefault="00F16F4C" w:rsidP="000A54D7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A6C4503" w14:textId="2678474D" w:rsidR="00F16F4C" w:rsidRDefault="00F16F4C" w:rsidP="000A54D7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  <w:r w:rsidRPr="008D4FFB">
        <w:rPr>
          <w:rFonts w:ascii="Angsana New" w:hAnsi="Angsana New"/>
          <w:sz w:val="30"/>
          <w:szCs w:val="30"/>
          <w:cs/>
          <w:lang w:val="en-US"/>
        </w:rPr>
        <w:lastRenderedPageBreak/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="00A84837" w:rsidRPr="008D4FF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4353E">
        <w:rPr>
          <w:rFonts w:ascii="Angsana New" w:hAnsi="Angsana New"/>
          <w:sz w:val="30"/>
          <w:szCs w:val="30"/>
        </w:rPr>
        <w:t>31</w:t>
      </w:r>
      <w:r w:rsidR="0084353E" w:rsidRPr="00BB55FB">
        <w:rPr>
          <w:rFonts w:ascii="Angsana New" w:hAnsi="Angsana New"/>
          <w:sz w:val="30"/>
          <w:szCs w:val="30"/>
          <w:cs/>
        </w:rPr>
        <w:t xml:space="preserve"> </w:t>
      </w:r>
      <w:r w:rsidR="0084353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4353E">
        <w:rPr>
          <w:rFonts w:ascii="Angsana New" w:hAnsi="Angsana New"/>
          <w:sz w:val="30"/>
          <w:szCs w:val="30"/>
        </w:rPr>
        <w:t xml:space="preserve">2567 </w:t>
      </w:r>
      <w:r w:rsidR="0084353E">
        <w:rPr>
          <w:rFonts w:ascii="Angsana New" w:hAnsi="Angsana New" w:hint="cs"/>
          <w:sz w:val="30"/>
          <w:szCs w:val="30"/>
          <w:cs/>
        </w:rPr>
        <w:t>และ</w:t>
      </w:r>
      <w:r w:rsidR="0084353E" w:rsidRPr="00BB55FB">
        <w:rPr>
          <w:rFonts w:ascii="Angsana New" w:hAnsi="Angsana New"/>
          <w:sz w:val="30"/>
          <w:szCs w:val="30"/>
          <w:cs/>
        </w:rPr>
        <w:t xml:space="preserve"> </w:t>
      </w:r>
      <w:r w:rsidR="0084353E">
        <w:rPr>
          <w:rFonts w:ascii="Angsana New" w:hAnsi="Angsana New"/>
          <w:sz w:val="30"/>
          <w:szCs w:val="30"/>
        </w:rPr>
        <w:t>2566</w:t>
      </w:r>
      <w:r w:rsidRPr="008D4FFB">
        <w:rPr>
          <w:rFonts w:ascii="Angsana New" w:hAnsi="Angsana New"/>
          <w:sz w:val="30"/>
          <w:szCs w:val="30"/>
          <w:lang w:val="en-US"/>
        </w:rPr>
        <w:t xml:space="preserve"> </w:t>
      </w:r>
      <w:r w:rsidRPr="008D4FFB">
        <w:rPr>
          <w:rFonts w:ascii="Angsana New" w:hAnsi="Angsana New"/>
          <w:sz w:val="30"/>
          <w:szCs w:val="30"/>
          <w:cs/>
          <w:lang w:val="en-US"/>
        </w:rPr>
        <w:t>มีดังต่อไปนี้</w:t>
      </w: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9958A2" w:rsidRPr="00EE2680" w14:paraId="042EB9CC" w14:textId="77777777" w:rsidTr="007246C0">
        <w:tc>
          <w:tcPr>
            <w:tcW w:w="3132" w:type="dxa"/>
            <w:shd w:val="clear" w:color="auto" w:fill="auto"/>
          </w:tcPr>
          <w:p w14:paraId="5D6490B4" w14:textId="77777777" w:rsidR="009958A2" w:rsidRPr="00494247" w:rsidRDefault="009958A2" w:rsidP="000A54D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</w:tcPr>
          <w:p w14:paraId="761021A7" w14:textId="77777777" w:rsidR="009958A2" w:rsidRPr="00494247" w:rsidRDefault="009958A2" w:rsidP="000A54D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3E802D2" w14:textId="77777777" w:rsidR="009958A2" w:rsidRPr="00494247" w:rsidRDefault="009958A2" w:rsidP="000A54D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14:paraId="56C11591" w14:textId="77777777" w:rsidR="009958A2" w:rsidRPr="00494247" w:rsidRDefault="009958A2" w:rsidP="000A54D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654F5D" w14:textId="77777777" w:rsidR="009958A2" w:rsidRPr="00494247" w:rsidRDefault="009958A2" w:rsidP="000A54D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  <w:shd w:val="clear" w:color="auto" w:fill="auto"/>
          </w:tcPr>
          <w:p w14:paraId="71A28E01" w14:textId="77777777" w:rsidR="009958A2" w:rsidRPr="00EE2680" w:rsidRDefault="009958A2" w:rsidP="000A54D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958A2" w:rsidRPr="00EE2680" w14:paraId="08706EB7" w14:textId="77777777" w:rsidTr="007246C0">
        <w:tc>
          <w:tcPr>
            <w:tcW w:w="3132" w:type="dxa"/>
            <w:shd w:val="clear" w:color="auto" w:fill="auto"/>
          </w:tcPr>
          <w:p w14:paraId="0F9A7D49" w14:textId="77777777" w:rsidR="009958A2" w:rsidRPr="00EE2680" w:rsidRDefault="009958A2" w:rsidP="000A54D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4C51982" w14:textId="77777777" w:rsidR="009958A2" w:rsidRPr="00EE2680" w:rsidRDefault="009958A2" w:rsidP="000A54D7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9958A2" w:rsidRPr="00EE2680" w14:paraId="57BB0281" w14:textId="77777777" w:rsidTr="007246C0">
        <w:tc>
          <w:tcPr>
            <w:tcW w:w="3132" w:type="dxa"/>
            <w:shd w:val="clear" w:color="auto" w:fill="auto"/>
          </w:tcPr>
          <w:p w14:paraId="5C5417D4" w14:textId="77777777" w:rsidR="009958A2" w:rsidRPr="00EE2680" w:rsidRDefault="009958A2" w:rsidP="000A54D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230672" w14:textId="1A3C2478" w:rsidR="009958A2" w:rsidRPr="009958A2" w:rsidRDefault="008A5BBA" w:rsidP="000A54D7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E2680">
              <w:rPr>
                <w:rFonts w:ascii="Angsana New" w:hAnsi="Angsana New"/>
                <w:sz w:val="30"/>
                <w:szCs w:val="30"/>
              </w:rPr>
              <w:t>3</w:t>
            </w:r>
            <w:r w:rsidRPr="00EE26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268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268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9958A2" w:rsidRPr="00EE2680" w14:paraId="6BA47894" w14:textId="77777777" w:rsidTr="007246C0">
        <w:tc>
          <w:tcPr>
            <w:tcW w:w="3132" w:type="dxa"/>
            <w:shd w:val="clear" w:color="auto" w:fill="auto"/>
          </w:tcPr>
          <w:p w14:paraId="3C5BE674" w14:textId="77777777" w:rsidR="009958A2" w:rsidRPr="00EE2680" w:rsidRDefault="009958A2" w:rsidP="000A54D7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4D6F2" w14:textId="77777777" w:rsidR="009958A2" w:rsidRPr="00EE2680" w:rsidRDefault="009958A2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AD6BD7B" w14:textId="77777777" w:rsidR="009958A2" w:rsidRPr="00EE2680" w:rsidRDefault="009958A2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00109" w14:textId="77777777" w:rsidR="009958A2" w:rsidRPr="00EE2680" w:rsidRDefault="009958A2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9958A2" w:rsidRPr="00EE2680" w14:paraId="79A48524" w14:textId="77777777" w:rsidTr="007246C0">
        <w:tc>
          <w:tcPr>
            <w:tcW w:w="3132" w:type="dxa"/>
            <w:shd w:val="clear" w:color="auto" w:fill="auto"/>
          </w:tcPr>
          <w:p w14:paraId="1FB2BC74" w14:textId="77777777" w:rsidR="009958A2" w:rsidRPr="00EE2680" w:rsidRDefault="009958A2" w:rsidP="000A54D7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47D31" w14:textId="77777777" w:rsidR="009958A2" w:rsidRPr="00EE2680" w:rsidRDefault="009958A2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EE2680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0C738C7B" w14:textId="77777777" w:rsidR="009958A2" w:rsidRPr="00EE2680" w:rsidRDefault="009958A2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10FB1" w14:textId="77777777" w:rsidR="009958A2" w:rsidRPr="00EE2680" w:rsidRDefault="009958A2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EE2680">
              <w:rPr>
                <w:rFonts w:hint="cs"/>
                <w:sz w:val="28"/>
                <w:szCs w:val="28"/>
                <w:cs/>
              </w:rPr>
              <w:t>ราคาทุน            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023DE4E" w14:textId="77777777" w:rsidR="009958A2" w:rsidRPr="00EE2680" w:rsidRDefault="009958A2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42A7C" w14:textId="77777777" w:rsidR="009958A2" w:rsidRPr="00EE2680" w:rsidRDefault="009958A2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EE2680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6FAE89D8" w14:textId="77777777" w:rsidR="009958A2" w:rsidRPr="00EE2680" w:rsidRDefault="009958A2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15EB2985" w14:textId="77777777" w:rsidR="009958A2" w:rsidRPr="00EE2680" w:rsidRDefault="009958A2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9958A2" w:rsidRPr="00EE2680" w14:paraId="4497DB14" w14:textId="77777777" w:rsidTr="007246C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794AE44" w14:textId="77777777" w:rsidR="009958A2" w:rsidRPr="00EE2680" w:rsidRDefault="009958A2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5DEE27AA" w14:textId="77777777" w:rsidR="009958A2" w:rsidRPr="00EE2680" w:rsidRDefault="009958A2" w:rsidP="000A54D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474911B" w14:textId="77777777" w:rsidR="009958A2" w:rsidRPr="00EE2680" w:rsidRDefault="009958A2" w:rsidP="000A54D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</w:tcPr>
          <w:p w14:paraId="56EF854F" w14:textId="77777777" w:rsidR="009958A2" w:rsidRPr="00EE2680" w:rsidRDefault="009958A2" w:rsidP="000A54D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DA12FF" w14:textId="77777777" w:rsidR="009958A2" w:rsidRPr="00EE2680" w:rsidRDefault="009958A2" w:rsidP="000A54D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79EAB" w14:textId="77777777" w:rsidR="009958A2" w:rsidRPr="00EE2680" w:rsidRDefault="009958A2" w:rsidP="000A54D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2F04C1" w14:textId="77777777" w:rsidR="009958A2" w:rsidRPr="00EE2680" w:rsidRDefault="009958A2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19D612B1" w14:textId="77777777" w:rsidR="009958A2" w:rsidRPr="00EE2680" w:rsidRDefault="009958A2" w:rsidP="000A54D7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58A2" w:rsidRPr="00EE2680" w14:paraId="738E0B4D" w14:textId="77777777" w:rsidTr="00314724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0BC72BF" w14:textId="77777777" w:rsidR="009958A2" w:rsidRPr="00EE2680" w:rsidRDefault="009958A2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88AD31E" w14:textId="7624E535" w:rsidR="009958A2" w:rsidRPr="00EE2680" w:rsidRDefault="00C4043C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0D1F58B" w14:textId="77777777" w:rsidR="009958A2" w:rsidRPr="00EE2680" w:rsidRDefault="009958A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1C5D8EC" w14:textId="77CC5D51" w:rsidR="009958A2" w:rsidRPr="00EE2680" w:rsidRDefault="00C4043C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043C">
              <w:rPr>
                <w:rFonts w:ascii="Angsana New" w:hAnsi="Angsana New"/>
                <w:sz w:val="28"/>
                <w:szCs w:val="28"/>
                <w:cs/>
                <w:lang w:val="en-US"/>
              </w:rPr>
              <w:t>81</w:t>
            </w:r>
            <w:r w:rsidRPr="00C4043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4043C">
              <w:rPr>
                <w:rFonts w:ascii="Angsana New" w:hAnsi="Angsana New"/>
                <w:sz w:val="28"/>
                <w:szCs w:val="28"/>
                <w:cs/>
                <w:lang w:val="en-US"/>
              </w:rPr>
              <w:t>876</w:t>
            </w:r>
            <w:r w:rsidRPr="00C4043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4043C">
              <w:rPr>
                <w:rFonts w:ascii="Angsana New" w:hAnsi="Angsana New"/>
                <w:sz w:val="28"/>
                <w:szCs w:val="28"/>
                <w:cs/>
                <w:lang w:val="en-US"/>
              </w:rPr>
              <w:t>053.63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1FA049" w14:textId="77777777" w:rsidR="009958A2" w:rsidRPr="00EE2680" w:rsidRDefault="009958A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E550674" w14:textId="4F5E4C1C" w:rsidR="009958A2" w:rsidRPr="00EE2680" w:rsidRDefault="00A12666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043C">
              <w:rPr>
                <w:rFonts w:ascii="Angsana New" w:hAnsi="Angsana New"/>
                <w:sz w:val="28"/>
                <w:szCs w:val="28"/>
                <w:cs/>
                <w:lang w:val="en-US"/>
              </w:rPr>
              <w:t>81</w:t>
            </w:r>
            <w:r w:rsidRPr="00C4043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4043C">
              <w:rPr>
                <w:rFonts w:ascii="Angsana New" w:hAnsi="Angsana New"/>
                <w:sz w:val="28"/>
                <w:szCs w:val="28"/>
                <w:cs/>
                <w:lang w:val="en-US"/>
              </w:rPr>
              <w:t>876</w:t>
            </w:r>
            <w:r w:rsidRPr="00C4043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4043C">
              <w:rPr>
                <w:rFonts w:ascii="Angsana New" w:hAnsi="Angsana New"/>
                <w:sz w:val="28"/>
                <w:szCs w:val="28"/>
                <w:cs/>
                <w:lang w:val="en-US"/>
              </w:rPr>
              <w:t>053.63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E58C99" w14:textId="77777777" w:rsidR="009958A2" w:rsidRPr="00EE2680" w:rsidRDefault="009958A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674F982E" w14:textId="6F9AA6E2" w:rsidR="009958A2" w:rsidRPr="00EE2680" w:rsidRDefault="00A12666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043C">
              <w:rPr>
                <w:rFonts w:ascii="Angsana New" w:hAnsi="Angsana New"/>
                <w:sz w:val="28"/>
                <w:szCs w:val="28"/>
                <w:cs/>
                <w:lang w:val="en-US"/>
              </w:rPr>
              <w:t>81</w:t>
            </w:r>
            <w:r w:rsidRPr="00C4043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4043C">
              <w:rPr>
                <w:rFonts w:ascii="Angsana New" w:hAnsi="Angsana New"/>
                <w:sz w:val="28"/>
                <w:szCs w:val="28"/>
                <w:cs/>
                <w:lang w:val="en-US"/>
              </w:rPr>
              <w:t>876</w:t>
            </w:r>
            <w:r w:rsidRPr="00C4043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4043C">
              <w:rPr>
                <w:rFonts w:ascii="Angsana New" w:hAnsi="Angsana New"/>
                <w:sz w:val="28"/>
                <w:szCs w:val="28"/>
                <w:cs/>
                <w:lang w:val="en-US"/>
              </w:rPr>
              <w:t>053.63</w:t>
            </w:r>
          </w:p>
        </w:tc>
      </w:tr>
      <w:tr w:rsidR="009958A2" w:rsidRPr="00EE2680" w14:paraId="638C1BF3" w14:textId="77777777" w:rsidTr="00314724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2B548D13" w14:textId="77777777" w:rsidR="009958A2" w:rsidRPr="00EE2680" w:rsidRDefault="009958A2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5B4CE5E" w14:textId="007A1AF8" w:rsidR="009958A2" w:rsidRPr="00EE2680" w:rsidRDefault="00C4043C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45DDC64" w14:textId="77777777" w:rsidR="009958A2" w:rsidRPr="00EE2680" w:rsidRDefault="009958A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7FDCC5E9" w14:textId="5B2369F4" w:rsidR="009958A2" w:rsidRPr="00EE2680" w:rsidRDefault="006F79F7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9F7">
              <w:rPr>
                <w:rFonts w:ascii="Angsana New" w:hAnsi="Angsana New"/>
                <w:sz w:val="28"/>
                <w:szCs w:val="28"/>
                <w:cs/>
                <w:lang w:val="en-US"/>
              </w:rPr>
              <w:t>47</w:t>
            </w:r>
            <w:r w:rsidRPr="006F79F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F79F7">
              <w:rPr>
                <w:rFonts w:ascii="Angsana New" w:hAnsi="Angsana New"/>
                <w:sz w:val="28"/>
                <w:szCs w:val="28"/>
                <w:cs/>
                <w:lang w:val="en-US"/>
              </w:rPr>
              <w:t>406</w:t>
            </w:r>
            <w:r w:rsidRPr="006F79F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F79F7">
              <w:rPr>
                <w:rFonts w:ascii="Angsana New" w:hAnsi="Angsana New"/>
                <w:sz w:val="28"/>
                <w:szCs w:val="28"/>
                <w:cs/>
                <w:lang w:val="en-US"/>
              </w:rPr>
              <w:t>596.39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A176D3" w14:textId="77777777" w:rsidR="009958A2" w:rsidRPr="00EE2680" w:rsidRDefault="009958A2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4586E2A" w14:textId="447DAC77" w:rsidR="009958A2" w:rsidRPr="00EE2680" w:rsidRDefault="006F79F7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79F7">
              <w:rPr>
                <w:rFonts w:ascii="Angsana New" w:hAnsi="Angsana New"/>
                <w:sz w:val="28"/>
                <w:szCs w:val="28"/>
                <w:cs/>
                <w:lang w:val="en-US"/>
              </w:rPr>
              <w:t>47</w:t>
            </w:r>
            <w:r w:rsidRPr="006F79F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F79F7">
              <w:rPr>
                <w:rFonts w:ascii="Angsana New" w:hAnsi="Angsana New"/>
                <w:sz w:val="28"/>
                <w:szCs w:val="28"/>
                <w:cs/>
                <w:lang w:val="en-US"/>
              </w:rPr>
              <w:t>406</w:t>
            </w:r>
            <w:r w:rsidRPr="006F79F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F79F7">
              <w:rPr>
                <w:rFonts w:ascii="Angsana New" w:hAnsi="Angsana New"/>
                <w:sz w:val="28"/>
                <w:szCs w:val="28"/>
                <w:cs/>
                <w:lang w:val="en-US"/>
              </w:rPr>
              <w:t>596.39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874893" w14:textId="77777777" w:rsidR="009958A2" w:rsidRPr="00EE2680" w:rsidRDefault="009958A2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3F83168" w14:textId="1916DD6E" w:rsidR="009958A2" w:rsidRPr="00EE2680" w:rsidRDefault="006F79F7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9F7">
              <w:rPr>
                <w:rFonts w:ascii="Angsana New" w:hAnsi="Angsana New"/>
                <w:sz w:val="28"/>
                <w:szCs w:val="28"/>
                <w:cs/>
                <w:lang w:val="en-US"/>
              </w:rPr>
              <w:t>47</w:t>
            </w:r>
            <w:r w:rsidRPr="006F79F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F79F7">
              <w:rPr>
                <w:rFonts w:ascii="Angsana New" w:hAnsi="Angsana New"/>
                <w:sz w:val="28"/>
                <w:szCs w:val="28"/>
                <w:cs/>
                <w:lang w:val="en-US"/>
              </w:rPr>
              <w:t>406</w:t>
            </w:r>
            <w:r w:rsidRPr="006F79F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F79F7">
              <w:rPr>
                <w:rFonts w:ascii="Angsana New" w:hAnsi="Angsana New"/>
                <w:sz w:val="28"/>
                <w:szCs w:val="28"/>
                <w:cs/>
                <w:lang w:val="en-US"/>
              </w:rPr>
              <w:t>596.39</w:t>
            </w:r>
          </w:p>
        </w:tc>
      </w:tr>
      <w:tr w:rsidR="000A12DD" w:rsidRPr="00EE2680" w14:paraId="74531708" w14:textId="77777777" w:rsidTr="00314724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11929D3" w14:textId="77777777" w:rsidR="000A12DD" w:rsidRPr="00EE2680" w:rsidRDefault="000A12DD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0D663063" w14:textId="6769412E" w:rsidR="000A12DD" w:rsidRPr="00EE2680" w:rsidRDefault="00C4043C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45B0A4D" w14:textId="77777777" w:rsidR="000A12DD" w:rsidRPr="00EE2680" w:rsidRDefault="000A12DD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53A6F8A0" w14:textId="56A83C92" w:rsidR="000A12DD" w:rsidRPr="00EE2680" w:rsidRDefault="00C373DB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73DB">
              <w:rPr>
                <w:rFonts w:ascii="Angsana New" w:hAnsi="Angsana New"/>
                <w:sz w:val="28"/>
                <w:szCs w:val="28"/>
                <w:cs/>
                <w:lang w:val="en-US"/>
              </w:rPr>
              <w:t>653</w:t>
            </w:r>
            <w:r w:rsidRPr="00C373D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373DB">
              <w:rPr>
                <w:rFonts w:ascii="Angsana New" w:hAnsi="Angsana New"/>
                <w:sz w:val="28"/>
                <w:szCs w:val="28"/>
                <w:cs/>
                <w:lang w:val="en-US"/>
              </w:rPr>
              <w:t>400.00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9CE4FF" w14:textId="77777777" w:rsidR="000A12DD" w:rsidRPr="00EE2680" w:rsidRDefault="000A12DD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909E06D" w14:textId="31D066EA" w:rsidR="000A12DD" w:rsidRPr="00EE2680" w:rsidRDefault="00C373DB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73DB">
              <w:rPr>
                <w:rFonts w:ascii="Angsana New" w:hAnsi="Angsana New"/>
                <w:sz w:val="28"/>
                <w:szCs w:val="28"/>
                <w:cs/>
                <w:lang w:val="en-US"/>
              </w:rPr>
              <w:t>653</w:t>
            </w:r>
            <w:r w:rsidRPr="00C373D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373DB">
              <w:rPr>
                <w:rFonts w:ascii="Angsana New" w:hAnsi="Angsana New"/>
                <w:sz w:val="28"/>
                <w:szCs w:val="28"/>
                <w:cs/>
                <w:lang w:val="en-US"/>
              </w:rPr>
              <w:t>400.00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F3B4FA" w14:textId="77777777" w:rsidR="000A12DD" w:rsidRPr="00EE2680" w:rsidRDefault="000A12DD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3272AC91" w14:textId="7ECDF3AE" w:rsidR="000A12DD" w:rsidRPr="00EE2680" w:rsidRDefault="00C373DB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73DB">
              <w:rPr>
                <w:rFonts w:ascii="Angsana New" w:hAnsi="Angsana New"/>
                <w:sz w:val="28"/>
                <w:szCs w:val="28"/>
                <w:cs/>
                <w:lang w:val="en-US"/>
              </w:rPr>
              <w:t>653</w:t>
            </w:r>
            <w:r w:rsidRPr="00C373D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373DB">
              <w:rPr>
                <w:rFonts w:ascii="Angsana New" w:hAnsi="Angsana New"/>
                <w:sz w:val="28"/>
                <w:szCs w:val="28"/>
                <w:cs/>
                <w:lang w:val="en-US"/>
              </w:rPr>
              <w:t>400.00</w:t>
            </w:r>
          </w:p>
        </w:tc>
      </w:tr>
      <w:tr w:rsidR="00C373DB" w:rsidRPr="00EE2680" w14:paraId="10A66B1C" w14:textId="77777777" w:rsidTr="00314724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67CFA85E" w14:textId="3B7894BE" w:rsidR="00C373DB" w:rsidRPr="00EE2680" w:rsidRDefault="00C373DB" w:rsidP="000A54D7">
            <w:pPr>
              <w:tabs>
                <w:tab w:val="left" w:pos="8040"/>
              </w:tabs>
              <w:spacing w:line="240" w:lineRule="auto"/>
              <w:ind w:left="318" w:hanging="318"/>
              <w:rPr>
                <w:rFonts w:asciiTheme="majorBidi" w:hAnsiTheme="majorBidi"/>
                <w:sz w:val="28"/>
                <w:szCs w:val="28"/>
                <w:cs/>
              </w:rPr>
            </w:pPr>
            <w:r w:rsidRPr="004F54F3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="006869AB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4F54F3">
              <w:rPr>
                <w:rFonts w:asciiTheme="majorBidi" w:hAnsi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47AFF55" w14:textId="32E20036" w:rsidR="00C373DB" w:rsidRDefault="00895CB7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5CB7">
              <w:rPr>
                <w:rFonts w:ascii="Angsana New" w:hAnsi="Angsana New"/>
                <w:sz w:val="28"/>
                <w:szCs w:val="28"/>
                <w:cs/>
                <w:lang w:val="en-US"/>
              </w:rPr>
              <w:t>80</w:t>
            </w:r>
            <w:r w:rsidRPr="00895CB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95CB7">
              <w:rPr>
                <w:rFonts w:ascii="Angsana New" w:hAnsi="Angsana New"/>
                <w:sz w:val="28"/>
                <w:szCs w:val="28"/>
                <w:cs/>
                <w:lang w:val="en-US"/>
              </w:rPr>
              <w:t>394.24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DA229E9" w14:textId="77777777" w:rsidR="00C373DB" w:rsidRPr="00EE2680" w:rsidRDefault="00C373DB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712E94CD" w14:textId="430098CF" w:rsidR="00C373DB" w:rsidRPr="00C373DB" w:rsidRDefault="00895CB7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0F6F6A" w14:textId="77777777" w:rsidR="00C373DB" w:rsidRPr="00EE2680" w:rsidRDefault="00C373DB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2320190" w14:textId="29C6FAA0" w:rsidR="00C373DB" w:rsidRPr="00C373DB" w:rsidRDefault="00895CB7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5CB7">
              <w:rPr>
                <w:rFonts w:ascii="Angsana New" w:hAnsi="Angsana New"/>
                <w:sz w:val="28"/>
                <w:szCs w:val="28"/>
                <w:cs/>
                <w:lang w:val="en-US"/>
              </w:rPr>
              <w:t>80</w:t>
            </w:r>
            <w:r w:rsidRPr="00895CB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95CB7">
              <w:rPr>
                <w:rFonts w:ascii="Angsana New" w:hAnsi="Angsana New"/>
                <w:sz w:val="28"/>
                <w:szCs w:val="28"/>
                <w:cs/>
                <w:lang w:val="en-US"/>
              </w:rPr>
              <w:t>394.24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72B2CC" w14:textId="77777777" w:rsidR="00C373DB" w:rsidRPr="00EE2680" w:rsidRDefault="00C373DB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24232E0" w14:textId="3563715C" w:rsidR="00C373DB" w:rsidRPr="00C373DB" w:rsidRDefault="00895CB7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5CB7">
              <w:rPr>
                <w:rFonts w:ascii="Angsana New" w:hAnsi="Angsana New"/>
                <w:sz w:val="28"/>
                <w:szCs w:val="28"/>
                <w:cs/>
                <w:lang w:val="en-US"/>
              </w:rPr>
              <w:t>80</w:t>
            </w:r>
            <w:r w:rsidRPr="00895CB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95CB7">
              <w:rPr>
                <w:rFonts w:ascii="Angsana New" w:hAnsi="Angsana New"/>
                <w:sz w:val="28"/>
                <w:szCs w:val="28"/>
                <w:cs/>
                <w:lang w:val="en-US"/>
              </w:rPr>
              <w:t>394.24</w:t>
            </w:r>
          </w:p>
        </w:tc>
      </w:tr>
      <w:tr w:rsidR="00C373DB" w:rsidRPr="00EE2680" w14:paraId="00EA8990" w14:textId="77777777" w:rsidTr="00314724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8F8C537" w14:textId="77777777" w:rsidR="00C373DB" w:rsidRPr="00EE2680" w:rsidRDefault="00C373DB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0AB2B1AA" w14:textId="4BF67E8B" w:rsidR="00C373DB" w:rsidRPr="00EE2680" w:rsidRDefault="00C373DB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45682B4" w14:textId="77777777" w:rsidR="00C373DB" w:rsidRPr="00EE2680" w:rsidRDefault="00C373DB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05E0F2DC" w14:textId="157F5199" w:rsidR="00C373DB" w:rsidRPr="00EE2680" w:rsidRDefault="00C373DB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73DB">
              <w:rPr>
                <w:rFonts w:ascii="Angsana New" w:hAnsi="Angsana New"/>
                <w:sz w:val="28"/>
                <w:szCs w:val="28"/>
                <w:cs/>
                <w:lang w:val="en-US"/>
              </w:rPr>
              <w:t>295</w:t>
            </w:r>
            <w:r w:rsidRPr="00C373D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373DB">
              <w:rPr>
                <w:rFonts w:ascii="Angsana New" w:hAnsi="Angsana New"/>
                <w:sz w:val="28"/>
                <w:szCs w:val="28"/>
                <w:cs/>
                <w:lang w:val="en-US"/>
              </w:rPr>
              <w:t>700.07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D18FA1" w14:textId="77777777" w:rsidR="00C373DB" w:rsidRPr="00EE2680" w:rsidRDefault="00C373DB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F7FE5AE" w14:textId="45252D11" w:rsidR="00C373DB" w:rsidRPr="00EE2680" w:rsidRDefault="00C373DB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73DB">
              <w:rPr>
                <w:rFonts w:ascii="Angsana New" w:hAnsi="Angsana New"/>
                <w:sz w:val="28"/>
                <w:szCs w:val="28"/>
                <w:cs/>
                <w:lang w:val="en-US"/>
              </w:rPr>
              <w:t>295</w:t>
            </w:r>
            <w:r w:rsidRPr="00C373D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373DB">
              <w:rPr>
                <w:rFonts w:ascii="Angsana New" w:hAnsi="Angsana New"/>
                <w:sz w:val="28"/>
                <w:szCs w:val="28"/>
                <w:cs/>
                <w:lang w:val="en-US"/>
              </w:rPr>
              <w:t>700.07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9B4E60" w14:textId="77777777" w:rsidR="00C373DB" w:rsidRPr="00EE2680" w:rsidRDefault="00C373DB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91AB6FB" w14:textId="2161E0B6" w:rsidR="00C373DB" w:rsidRPr="00EE2680" w:rsidRDefault="00C373DB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73DB">
              <w:rPr>
                <w:rFonts w:ascii="Angsana New" w:hAnsi="Angsana New"/>
                <w:sz w:val="28"/>
                <w:szCs w:val="28"/>
                <w:cs/>
                <w:lang w:val="en-US"/>
              </w:rPr>
              <w:t>295</w:t>
            </w:r>
            <w:r w:rsidRPr="00C373D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373DB">
              <w:rPr>
                <w:rFonts w:ascii="Angsana New" w:hAnsi="Angsana New"/>
                <w:sz w:val="28"/>
                <w:szCs w:val="28"/>
                <w:cs/>
                <w:lang w:val="en-US"/>
              </w:rPr>
              <w:t>700.07</w:t>
            </w:r>
          </w:p>
        </w:tc>
      </w:tr>
      <w:tr w:rsidR="00C373DB" w:rsidRPr="00EE2680" w14:paraId="035680EC" w14:textId="77777777" w:rsidTr="00314724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6827202" w14:textId="72B259D2" w:rsidR="00C373DB" w:rsidRPr="00EE2680" w:rsidRDefault="00C373DB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 w:hint="cs"/>
                <w:sz w:val="28"/>
                <w:szCs w:val="28"/>
                <w:cs/>
              </w:rPr>
              <w:t>เงินฝากติดภาระค้ำประกัน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C93DD" w14:textId="4A6170F7" w:rsidR="00C373DB" w:rsidRDefault="00C373DB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BA156A9" w14:textId="77777777" w:rsidR="00C373DB" w:rsidRPr="00EE2680" w:rsidRDefault="00C373DB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64EE9" w14:textId="6BA65272" w:rsidR="00C373DB" w:rsidRPr="000A12DD" w:rsidRDefault="00697577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7577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69757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7577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8E1F5C" w14:textId="77777777" w:rsidR="00C373DB" w:rsidRPr="00EE2680" w:rsidRDefault="00C373DB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5B051" w14:textId="065170EC" w:rsidR="00C373DB" w:rsidRPr="000A12DD" w:rsidRDefault="00697577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7577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69757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7577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59C721" w14:textId="77777777" w:rsidR="00C373DB" w:rsidRPr="00EE2680" w:rsidRDefault="00C373DB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8FD33" w14:textId="28B04958" w:rsidR="00C373DB" w:rsidRPr="000A12DD" w:rsidRDefault="00697577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7577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69757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7577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C373DB" w:rsidRPr="00EE2680" w14:paraId="5095486C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0AC0CA3" w14:textId="77777777" w:rsidR="00C373DB" w:rsidRPr="00EE2680" w:rsidRDefault="00C373DB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6DB351" w14:textId="25C9894F" w:rsidR="00C373DB" w:rsidRPr="00EE2680" w:rsidRDefault="00F220BB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220BB">
              <w:rPr>
                <w:rFonts w:ascii="Angsana New" w:hAnsi="Angsana New"/>
                <w:sz w:val="28"/>
                <w:szCs w:val="28"/>
                <w:cs/>
                <w:lang w:val="en-US"/>
              </w:rPr>
              <w:t>80</w:t>
            </w:r>
            <w:r w:rsidRPr="00F220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220BB">
              <w:rPr>
                <w:rFonts w:ascii="Angsana New" w:hAnsi="Angsana New"/>
                <w:sz w:val="28"/>
                <w:szCs w:val="28"/>
                <w:cs/>
                <w:lang w:val="en-US"/>
              </w:rPr>
              <w:t>394.24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284F129" w14:textId="77777777" w:rsidR="00C373DB" w:rsidRPr="00EE2680" w:rsidRDefault="00C373DB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4775B" w14:textId="60AACFA1" w:rsidR="00C373DB" w:rsidRPr="00EE2680" w:rsidRDefault="00CB7840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7840">
              <w:rPr>
                <w:rFonts w:ascii="Angsana New" w:hAnsi="Angsana New"/>
                <w:sz w:val="28"/>
                <w:szCs w:val="28"/>
                <w:cs/>
                <w:lang w:val="en-US"/>
              </w:rPr>
              <w:t>130</w:t>
            </w:r>
            <w:r w:rsidRPr="00CB784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B7840">
              <w:rPr>
                <w:rFonts w:ascii="Angsana New" w:hAnsi="Angsana New"/>
                <w:sz w:val="28"/>
                <w:szCs w:val="28"/>
                <w:cs/>
                <w:lang w:val="en-US"/>
              </w:rPr>
              <w:t>771</w:t>
            </w:r>
            <w:r w:rsidRPr="00CB784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B7840">
              <w:rPr>
                <w:rFonts w:ascii="Angsana New" w:hAnsi="Angsana New"/>
                <w:sz w:val="28"/>
                <w:szCs w:val="28"/>
                <w:cs/>
                <w:lang w:val="en-US"/>
              </w:rPr>
              <w:t>750.09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03A025" w14:textId="77777777" w:rsidR="00C373DB" w:rsidRPr="00EE2680" w:rsidRDefault="00C373DB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238D39" w14:textId="3BEBE1F7" w:rsidR="00C373DB" w:rsidRPr="00EE2680" w:rsidRDefault="00CB7840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B7840">
              <w:rPr>
                <w:rFonts w:ascii="Angsana New" w:hAnsi="Angsana New"/>
                <w:sz w:val="28"/>
                <w:szCs w:val="28"/>
                <w:cs/>
                <w:lang w:val="en-US"/>
              </w:rPr>
              <w:t>130</w:t>
            </w:r>
            <w:r w:rsidRPr="00CB784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B7840">
              <w:rPr>
                <w:rFonts w:ascii="Angsana New" w:hAnsi="Angsana New"/>
                <w:sz w:val="28"/>
                <w:szCs w:val="28"/>
                <w:cs/>
                <w:lang w:val="en-US"/>
              </w:rPr>
              <w:t>852</w:t>
            </w:r>
            <w:r w:rsidRPr="00CB784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B7840">
              <w:rPr>
                <w:rFonts w:ascii="Angsana New" w:hAnsi="Angsana New"/>
                <w:sz w:val="28"/>
                <w:szCs w:val="28"/>
                <w:cs/>
                <w:lang w:val="en-US"/>
              </w:rPr>
              <w:t>144.33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EDAABB" w14:textId="77777777" w:rsidR="00C373DB" w:rsidRPr="00EE2680" w:rsidRDefault="00C373DB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BBED9" w14:textId="2CA4EC25" w:rsidR="00C373DB" w:rsidRPr="00EE2680" w:rsidRDefault="00886149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149">
              <w:rPr>
                <w:rFonts w:ascii="Angsana New" w:hAnsi="Angsana New"/>
                <w:sz w:val="28"/>
                <w:szCs w:val="28"/>
                <w:cs/>
                <w:lang w:val="en-US"/>
              </w:rPr>
              <w:t>130</w:t>
            </w:r>
            <w:r w:rsidRPr="0088614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86149">
              <w:rPr>
                <w:rFonts w:ascii="Angsana New" w:hAnsi="Angsana New"/>
                <w:sz w:val="28"/>
                <w:szCs w:val="28"/>
                <w:cs/>
                <w:lang w:val="en-US"/>
              </w:rPr>
              <w:t>852</w:t>
            </w:r>
            <w:r w:rsidRPr="0088614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86149">
              <w:rPr>
                <w:rFonts w:ascii="Angsana New" w:hAnsi="Angsana New"/>
                <w:sz w:val="28"/>
                <w:szCs w:val="28"/>
                <w:cs/>
                <w:lang w:val="en-US"/>
              </w:rPr>
              <w:t>144.33</w:t>
            </w:r>
          </w:p>
        </w:tc>
      </w:tr>
      <w:tr w:rsidR="00C373DB" w:rsidRPr="00EE2680" w14:paraId="54F0C069" w14:textId="77777777" w:rsidTr="007246C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0A083CEA" w14:textId="77777777" w:rsidR="00C373DB" w:rsidRPr="00EE2680" w:rsidRDefault="00C373DB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915A323" w14:textId="77777777" w:rsidR="00C373DB" w:rsidRPr="00EE2680" w:rsidRDefault="00C373DB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4E207684" w14:textId="77777777" w:rsidR="00C373DB" w:rsidRPr="00EE2680" w:rsidRDefault="00C373DB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E6F8915" w14:textId="77777777" w:rsidR="00C373DB" w:rsidRPr="00EE2680" w:rsidRDefault="00C373DB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7EAD062" w14:textId="77777777" w:rsidR="00C373DB" w:rsidRPr="00EE2680" w:rsidRDefault="00C373DB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6490CB3" w14:textId="77777777" w:rsidR="00C373DB" w:rsidRPr="00EE2680" w:rsidRDefault="00C373DB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792BB5" w14:textId="77777777" w:rsidR="00C373DB" w:rsidRPr="00EE2680" w:rsidRDefault="00C373DB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28EA230" w14:textId="77777777" w:rsidR="00C373DB" w:rsidRPr="00EE2680" w:rsidRDefault="00C373DB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73DB" w:rsidRPr="00EE2680" w14:paraId="63C07671" w14:textId="77777777" w:rsidTr="00314724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3126618" w14:textId="77777777" w:rsidR="00C373DB" w:rsidRPr="00EE2680" w:rsidRDefault="00C373DB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3E37A69" w14:textId="2515B330" w:rsidR="00C373DB" w:rsidRPr="00EE2680" w:rsidRDefault="002F14C4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8DC0A3A" w14:textId="77777777" w:rsidR="00C373DB" w:rsidRPr="006B2A3C" w:rsidRDefault="00C373DB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1C81251F" w14:textId="409812CA" w:rsidR="00C373DB" w:rsidRPr="00EE2680" w:rsidRDefault="002F14C4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F14C4">
              <w:rPr>
                <w:rFonts w:ascii="Angsana New" w:hAnsi="Angsana New"/>
                <w:sz w:val="28"/>
                <w:szCs w:val="28"/>
                <w:cs/>
                <w:lang w:val="en-US"/>
              </w:rPr>
              <w:t>182</w:t>
            </w:r>
            <w:r w:rsidRPr="002F14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F14C4">
              <w:rPr>
                <w:rFonts w:ascii="Angsana New" w:hAnsi="Angsana New"/>
                <w:sz w:val="28"/>
                <w:szCs w:val="28"/>
                <w:cs/>
                <w:lang w:val="en-US"/>
              </w:rPr>
              <w:t>837</w:t>
            </w:r>
            <w:r w:rsidRPr="002F14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F14C4">
              <w:rPr>
                <w:rFonts w:ascii="Angsana New" w:hAnsi="Angsana New"/>
                <w:sz w:val="28"/>
                <w:szCs w:val="28"/>
                <w:cs/>
                <w:lang w:val="en-US"/>
              </w:rPr>
              <w:t>228.42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79C5C5" w14:textId="77777777" w:rsidR="00C373DB" w:rsidRPr="00EE2680" w:rsidRDefault="00C373DB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7A4D02F" w14:textId="7F495F23" w:rsidR="00C373DB" w:rsidRPr="00EE2680" w:rsidRDefault="002F14C4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F14C4">
              <w:rPr>
                <w:rFonts w:ascii="Angsana New" w:hAnsi="Angsana New"/>
                <w:sz w:val="28"/>
                <w:szCs w:val="28"/>
                <w:cs/>
                <w:lang w:val="en-US"/>
              </w:rPr>
              <w:t>182</w:t>
            </w:r>
            <w:r w:rsidRPr="002F14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F14C4">
              <w:rPr>
                <w:rFonts w:ascii="Angsana New" w:hAnsi="Angsana New"/>
                <w:sz w:val="28"/>
                <w:szCs w:val="28"/>
                <w:cs/>
                <w:lang w:val="en-US"/>
              </w:rPr>
              <w:t>837</w:t>
            </w:r>
            <w:r w:rsidRPr="002F14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F14C4">
              <w:rPr>
                <w:rFonts w:ascii="Angsana New" w:hAnsi="Angsana New"/>
                <w:sz w:val="28"/>
                <w:szCs w:val="28"/>
                <w:cs/>
                <w:lang w:val="en-US"/>
              </w:rPr>
              <w:t>228.42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D38F10" w14:textId="77777777" w:rsidR="00C373DB" w:rsidRPr="00EE2680" w:rsidRDefault="00C373DB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724398C" w14:textId="55AA8B64" w:rsidR="00C373DB" w:rsidRPr="00EE2680" w:rsidRDefault="002F14C4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F14C4">
              <w:rPr>
                <w:rFonts w:ascii="Angsana New" w:hAnsi="Angsana New"/>
                <w:sz w:val="28"/>
                <w:szCs w:val="28"/>
                <w:cs/>
                <w:lang w:val="en-US"/>
              </w:rPr>
              <w:t>182</w:t>
            </w:r>
            <w:r w:rsidRPr="002F14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F14C4">
              <w:rPr>
                <w:rFonts w:ascii="Angsana New" w:hAnsi="Angsana New"/>
                <w:sz w:val="28"/>
                <w:szCs w:val="28"/>
                <w:cs/>
                <w:lang w:val="en-US"/>
              </w:rPr>
              <w:t>837</w:t>
            </w:r>
            <w:r w:rsidRPr="002F14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F14C4">
              <w:rPr>
                <w:rFonts w:ascii="Angsana New" w:hAnsi="Angsana New"/>
                <w:sz w:val="28"/>
                <w:szCs w:val="28"/>
                <w:cs/>
                <w:lang w:val="en-US"/>
              </w:rPr>
              <w:t>228.42</w:t>
            </w:r>
          </w:p>
        </w:tc>
      </w:tr>
      <w:tr w:rsidR="00C373DB" w:rsidRPr="00EE2680" w14:paraId="412F72C5" w14:textId="77777777" w:rsidTr="00811A1F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698CAAEF" w14:textId="77777777" w:rsidR="00C373DB" w:rsidRPr="00EE2680" w:rsidRDefault="00C373DB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4868384" w14:textId="4C88102E" w:rsidR="00C373DB" w:rsidRPr="00EE2680" w:rsidRDefault="002F14C4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7703FFC" w14:textId="77777777" w:rsidR="00C373DB" w:rsidRPr="006B2A3C" w:rsidRDefault="00C373DB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38538901" w14:textId="4F8704F0" w:rsidR="00C373DB" w:rsidRPr="00EE2680" w:rsidRDefault="00040664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0664">
              <w:rPr>
                <w:rFonts w:ascii="Angsana New" w:hAnsi="Angsana New"/>
                <w:sz w:val="28"/>
                <w:szCs w:val="28"/>
                <w:cs/>
                <w:lang w:val="en-US"/>
              </w:rPr>
              <w:t>26</w:t>
            </w:r>
            <w:r w:rsidRPr="0004066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0664">
              <w:rPr>
                <w:rFonts w:ascii="Angsana New" w:hAnsi="Angsana New"/>
                <w:sz w:val="28"/>
                <w:szCs w:val="28"/>
                <w:cs/>
                <w:lang w:val="en-US"/>
              </w:rPr>
              <w:t>075</w:t>
            </w:r>
            <w:r w:rsidRPr="0004066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0664">
              <w:rPr>
                <w:rFonts w:ascii="Angsana New" w:hAnsi="Angsana New"/>
                <w:sz w:val="28"/>
                <w:szCs w:val="28"/>
                <w:cs/>
                <w:lang w:val="en-US"/>
              </w:rPr>
              <w:t>039.33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BBB8C3" w14:textId="77777777" w:rsidR="00C373DB" w:rsidRPr="00EE2680" w:rsidRDefault="00C373DB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7AC0307" w14:textId="4A871182" w:rsidR="00C373DB" w:rsidRPr="00EE2680" w:rsidRDefault="00040664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0664">
              <w:rPr>
                <w:rFonts w:ascii="Angsana New" w:hAnsi="Angsana New"/>
                <w:sz w:val="28"/>
                <w:szCs w:val="28"/>
                <w:cs/>
                <w:lang w:val="en-US"/>
              </w:rPr>
              <w:t>26</w:t>
            </w:r>
            <w:r w:rsidRPr="0004066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0664">
              <w:rPr>
                <w:rFonts w:ascii="Angsana New" w:hAnsi="Angsana New"/>
                <w:sz w:val="28"/>
                <w:szCs w:val="28"/>
                <w:cs/>
                <w:lang w:val="en-US"/>
              </w:rPr>
              <w:t>075</w:t>
            </w:r>
            <w:r w:rsidRPr="0004066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0664">
              <w:rPr>
                <w:rFonts w:ascii="Angsana New" w:hAnsi="Angsana New"/>
                <w:sz w:val="28"/>
                <w:szCs w:val="28"/>
                <w:cs/>
                <w:lang w:val="en-US"/>
              </w:rPr>
              <w:t>039.33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FD1CDB" w14:textId="77777777" w:rsidR="00C373DB" w:rsidRPr="00EE2680" w:rsidRDefault="00C373DB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3548B408" w14:textId="74F2EBE8" w:rsidR="00C373DB" w:rsidRPr="00EE2680" w:rsidRDefault="003E2322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E2322">
              <w:rPr>
                <w:rFonts w:ascii="Angsana New" w:hAnsi="Angsana New"/>
                <w:sz w:val="28"/>
                <w:szCs w:val="28"/>
                <w:cs/>
                <w:lang w:val="en-US"/>
              </w:rPr>
              <w:t>26</w:t>
            </w:r>
            <w:r w:rsidRPr="003E232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E2322">
              <w:rPr>
                <w:rFonts w:ascii="Angsana New" w:hAnsi="Angsana New"/>
                <w:sz w:val="28"/>
                <w:szCs w:val="28"/>
                <w:cs/>
                <w:lang w:val="en-US"/>
              </w:rPr>
              <w:t>075</w:t>
            </w:r>
            <w:r w:rsidRPr="003E232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E2322">
              <w:rPr>
                <w:rFonts w:ascii="Angsana New" w:hAnsi="Angsana New"/>
                <w:sz w:val="28"/>
                <w:szCs w:val="28"/>
                <w:cs/>
                <w:lang w:val="en-US"/>
              </w:rPr>
              <w:t>039.33</w:t>
            </w:r>
          </w:p>
        </w:tc>
      </w:tr>
      <w:tr w:rsidR="000823D5" w:rsidRPr="00EE2680" w14:paraId="62E7DFDD" w14:textId="77777777" w:rsidTr="00314724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0CA92B7C" w14:textId="0B28340B" w:rsidR="000823D5" w:rsidRPr="00EE2680" w:rsidRDefault="000823D5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0F5FB87" w14:textId="1AE18317" w:rsidR="000823D5" w:rsidRDefault="000823D5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7BF4ED3" w14:textId="77777777" w:rsidR="000823D5" w:rsidRPr="006B2A3C" w:rsidRDefault="000823D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513FB3E4" w14:textId="137ED651" w:rsidR="000823D5" w:rsidRPr="000E5878" w:rsidRDefault="000823D5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23D5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0823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23D5">
              <w:rPr>
                <w:rFonts w:ascii="Angsana New" w:hAnsi="Angsana New"/>
                <w:sz w:val="28"/>
                <w:szCs w:val="28"/>
                <w:cs/>
                <w:lang w:val="en-US"/>
              </w:rPr>
              <w:t>406</w:t>
            </w:r>
            <w:r w:rsidRPr="000823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23D5">
              <w:rPr>
                <w:rFonts w:ascii="Angsana New" w:hAnsi="Angsana New"/>
                <w:sz w:val="28"/>
                <w:szCs w:val="28"/>
                <w:cs/>
                <w:lang w:val="en-US"/>
              </w:rPr>
              <w:t>258.32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E5175C" w14:textId="77777777" w:rsidR="000823D5" w:rsidRPr="00EE2680" w:rsidRDefault="000823D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6BDDC9E" w14:textId="21569B62" w:rsidR="000823D5" w:rsidRPr="009356B2" w:rsidRDefault="000823D5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23D5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0823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23D5">
              <w:rPr>
                <w:rFonts w:ascii="Angsana New" w:hAnsi="Angsana New"/>
                <w:sz w:val="28"/>
                <w:szCs w:val="28"/>
                <w:cs/>
                <w:lang w:val="en-US"/>
              </w:rPr>
              <w:t>406</w:t>
            </w:r>
            <w:r w:rsidRPr="000823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23D5">
              <w:rPr>
                <w:rFonts w:ascii="Angsana New" w:hAnsi="Angsana New"/>
                <w:sz w:val="28"/>
                <w:szCs w:val="28"/>
                <w:cs/>
                <w:lang w:val="en-US"/>
              </w:rPr>
              <w:t>258.32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C57C14" w14:textId="77777777" w:rsidR="000823D5" w:rsidRPr="00EE2680" w:rsidRDefault="000823D5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F35ED92" w14:textId="469A1983" w:rsidR="000823D5" w:rsidRPr="009356B2" w:rsidRDefault="000823D5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23D5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0823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23D5">
              <w:rPr>
                <w:rFonts w:ascii="Angsana New" w:hAnsi="Angsana New"/>
                <w:sz w:val="28"/>
                <w:szCs w:val="28"/>
                <w:cs/>
                <w:lang w:val="en-US"/>
              </w:rPr>
              <w:t>406</w:t>
            </w:r>
            <w:r w:rsidRPr="000823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23D5">
              <w:rPr>
                <w:rFonts w:ascii="Angsana New" w:hAnsi="Angsana New"/>
                <w:sz w:val="28"/>
                <w:szCs w:val="28"/>
                <w:cs/>
                <w:lang w:val="en-US"/>
              </w:rPr>
              <w:t>258.32</w:t>
            </w:r>
          </w:p>
        </w:tc>
      </w:tr>
      <w:tr w:rsidR="000823D5" w:rsidRPr="006217C0" w14:paraId="58D58BE6" w14:textId="77777777" w:rsidTr="00811A1F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E3DEE6E" w14:textId="77777777" w:rsidR="000823D5" w:rsidRPr="00EE2680" w:rsidRDefault="000823D5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0D34A" w14:textId="586EBCAE" w:rsidR="000823D5" w:rsidRPr="00EE2680" w:rsidRDefault="000823D5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9E6BC35" w14:textId="77777777" w:rsidR="000823D5" w:rsidRPr="00EE2680" w:rsidRDefault="000823D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CF46E6" w14:textId="5E6DC0E0" w:rsidR="000823D5" w:rsidRPr="00EE2680" w:rsidRDefault="003E2322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E2322">
              <w:rPr>
                <w:rFonts w:ascii="Angsana New" w:hAnsi="Angsana New"/>
                <w:sz w:val="28"/>
                <w:szCs w:val="28"/>
                <w:cs/>
                <w:lang w:val="en-US"/>
              </w:rPr>
              <w:t>211</w:t>
            </w:r>
            <w:r w:rsidRPr="003E232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E2322">
              <w:rPr>
                <w:rFonts w:ascii="Angsana New" w:hAnsi="Angsana New"/>
                <w:sz w:val="28"/>
                <w:szCs w:val="28"/>
                <w:cs/>
                <w:lang w:val="en-US"/>
              </w:rPr>
              <w:t>318</w:t>
            </w:r>
            <w:r w:rsidRPr="003E232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E2322">
              <w:rPr>
                <w:rFonts w:ascii="Angsana New" w:hAnsi="Angsana New"/>
                <w:sz w:val="28"/>
                <w:szCs w:val="28"/>
                <w:cs/>
                <w:lang w:val="en-US"/>
              </w:rPr>
              <w:t>526.07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DFB2F4" w14:textId="77777777" w:rsidR="000823D5" w:rsidRPr="00EE2680" w:rsidRDefault="000823D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E12CD4" w14:textId="5A7DFA6E" w:rsidR="000823D5" w:rsidRPr="00EE2680" w:rsidRDefault="003E2322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2322">
              <w:rPr>
                <w:rFonts w:ascii="Angsana New" w:hAnsi="Angsana New"/>
                <w:sz w:val="28"/>
                <w:szCs w:val="28"/>
                <w:cs/>
                <w:lang w:val="en-US"/>
              </w:rPr>
              <w:t>211</w:t>
            </w:r>
            <w:r w:rsidRPr="003E232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E2322">
              <w:rPr>
                <w:rFonts w:ascii="Angsana New" w:hAnsi="Angsana New"/>
                <w:sz w:val="28"/>
                <w:szCs w:val="28"/>
                <w:cs/>
                <w:lang w:val="en-US"/>
              </w:rPr>
              <w:t>318</w:t>
            </w:r>
            <w:r w:rsidRPr="003E232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E2322">
              <w:rPr>
                <w:rFonts w:ascii="Angsana New" w:hAnsi="Angsana New"/>
                <w:sz w:val="28"/>
                <w:szCs w:val="28"/>
                <w:cs/>
                <w:lang w:val="en-US"/>
              </w:rPr>
              <w:t>526.07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81BA54" w14:textId="77777777" w:rsidR="000823D5" w:rsidRPr="00EE2680" w:rsidRDefault="000823D5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5DEE9" w14:textId="5BBBFF8B" w:rsidR="000823D5" w:rsidRPr="006217C0" w:rsidRDefault="003E2322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2322">
              <w:rPr>
                <w:rFonts w:ascii="Angsana New" w:hAnsi="Angsana New"/>
                <w:sz w:val="28"/>
                <w:szCs w:val="28"/>
                <w:cs/>
                <w:lang w:val="en-US"/>
              </w:rPr>
              <w:t>211</w:t>
            </w:r>
            <w:r w:rsidRPr="003E232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E2322">
              <w:rPr>
                <w:rFonts w:ascii="Angsana New" w:hAnsi="Angsana New"/>
                <w:sz w:val="28"/>
                <w:szCs w:val="28"/>
                <w:cs/>
                <w:lang w:val="en-US"/>
              </w:rPr>
              <w:t>318</w:t>
            </w:r>
            <w:r w:rsidRPr="003E232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E2322">
              <w:rPr>
                <w:rFonts w:ascii="Angsana New" w:hAnsi="Angsana New"/>
                <w:sz w:val="28"/>
                <w:szCs w:val="28"/>
                <w:cs/>
                <w:lang w:val="en-US"/>
              </w:rPr>
              <w:t>526.07</w:t>
            </w:r>
          </w:p>
        </w:tc>
      </w:tr>
    </w:tbl>
    <w:p w14:paraId="74477998" w14:textId="77777777" w:rsidR="009958A2" w:rsidRDefault="009958A2" w:rsidP="000A54D7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C769CA8" w14:textId="77777777" w:rsidR="009958A2" w:rsidRDefault="009958A2" w:rsidP="000A54D7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F2CA5FA" w14:textId="77777777" w:rsidR="009958A2" w:rsidRDefault="009958A2" w:rsidP="000A54D7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A7FF7DD" w14:textId="77777777" w:rsidR="009958A2" w:rsidRDefault="009958A2" w:rsidP="000A54D7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24B37A0" w14:textId="77777777" w:rsidR="009958A2" w:rsidRDefault="009958A2" w:rsidP="000A54D7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C908B47" w14:textId="77777777" w:rsidR="009958A2" w:rsidRDefault="009958A2" w:rsidP="000A54D7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232658A" w14:textId="77777777" w:rsidR="00317E00" w:rsidRDefault="00317E00" w:rsidP="000A54D7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1E88EA1" w14:textId="77777777" w:rsidR="009958A2" w:rsidRDefault="009958A2" w:rsidP="000A54D7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9B3F14" w14:textId="77777777" w:rsidR="00E018D7" w:rsidRDefault="00E018D7" w:rsidP="000A54D7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46E3694" w14:textId="77777777" w:rsidR="009958A2" w:rsidRDefault="009958A2" w:rsidP="000A54D7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8A3DC8" w:rsidRPr="00EE2680" w14:paraId="23B67811" w14:textId="77777777" w:rsidTr="00EE2680">
        <w:tc>
          <w:tcPr>
            <w:tcW w:w="3132" w:type="dxa"/>
            <w:shd w:val="clear" w:color="auto" w:fill="auto"/>
          </w:tcPr>
          <w:p w14:paraId="79C4C6FF" w14:textId="77777777" w:rsidR="008A3DC8" w:rsidRPr="00494247" w:rsidRDefault="008A3DC8" w:rsidP="000A54D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</w:tcPr>
          <w:p w14:paraId="0D130AFE" w14:textId="77777777" w:rsidR="008A3DC8" w:rsidRPr="00494247" w:rsidRDefault="008A3DC8" w:rsidP="000A54D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2E996A8C" w14:textId="77777777" w:rsidR="008A3DC8" w:rsidRPr="00494247" w:rsidRDefault="008A3DC8" w:rsidP="000A54D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14:paraId="4E994025" w14:textId="77777777" w:rsidR="008A3DC8" w:rsidRPr="00494247" w:rsidRDefault="008A3DC8" w:rsidP="000A54D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3EA9A0" w14:textId="77777777" w:rsidR="008A3DC8" w:rsidRPr="00494247" w:rsidRDefault="008A3DC8" w:rsidP="000A54D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  <w:shd w:val="clear" w:color="auto" w:fill="auto"/>
          </w:tcPr>
          <w:p w14:paraId="46FE4554" w14:textId="77777777" w:rsidR="008A3DC8" w:rsidRPr="00EE2680" w:rsidRDefault="008A3DC8" w:rsidP="000A54D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E31A9" w:rsidRPr="00EE2680" w14:paraId="7DA4E00E" w14:textId="77777777" w:rsidTr="00EE2680">
        <w:tc>
          <w:tcPr>
            <w:tcW w:w="3132" w:type="dxa"/>
            <w:shd w:val="clear" w:color="auto" w:fill="auto"/>
          </w:tcPr>
          <w:p w14:paraId="3885BF39" w14:textId="77777777" w:rsidR="009E31A9" w:rsidRPr="00EE2680" w:rsidRDefault="009E31A9" w:rsidP="000A54D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65CB553" w14:textId="0CB3EE4F" w:rsidR="009E31A9" w:rsidRPr="00EE2680" w:rsidRDefault="009E31A9" w:rsidP="000A54D7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8A3DC8" w:rsidRPr="00EE2680" w14:paraId="66D7013B" w14:textId="77777777" w:rsidTr="00EE2680">
        <w:tc>
          <w:tcPr>
            <w:tcW w:w="3132" w:type="dxa"/>
            <w:shd w:val="clear" w:color="auto" w:fill="auto"/>
          </w:tcPr>
          <w:p w14:paraId="2A28E1C5" w14:textId="77777777" w:rsidR="008A3DC8" w:rsidRPr="00EE2680" w:rsidRDefault="008A3DC8" w:rsidP="000A54D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A01E1" w14:textId="40CCE734" w:rsidR="008A3DC8" w:rsidRPr="00EE2680" w:rsidRDefault="008A3DC8" w:rsidP="000A54D7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E573A" w:rsidRPr="00EE2680">
              <w:rPr>
                <w:rFonts w:ascii="Angsana New" w:hAnsi="Angsana New"/>
                <w:sz w:val="30"/>
                <w:szCs w:val="30"/>
              </w:rPr>
              <w:t>3</w:t>
            </w:r>
            <w:r w:rsidR="009E71E8" w:rsidRPr="00EE26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71E8" w:rsidRPr="00EE268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E573A" w:rsidRPr="00EE2680">
              <w:rPr>
                <w:rFonts w:ascii="Angsana New" w:hAnsi="Angsana New"/>
                <w:sz w:val="30"/>
                <w:szCs w:val="30"/>
              </w:rPr>
              <w:t>256</w:t>
            </w:r>
            <w:r w:rsidR="00726312" w:rsidRPr="00EE26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A3DC8" w:rsidRPr="00EE2680" w14:paraId="343A4570" w14:textId="77777777" w:rsidTr="00EE2680">
        <w:tc>
          <w:tcPr>
            <w:tcW w:w="3132" w:type="dxa"/>
            <w:shd w:val="clear" w:color="auto" w:fill="auto"/>
          </w:tcPr>
          <w:p w14:paraId="72BB7B3B" w14:textId="77777777" w:rsidR="008A3DC8" w:rsidRPr="00EE2680" w:rsidRDefault="008A3DC8" w:rsidP="000A54D7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605CB" w14:textId="365D7903" w:rsidR="008A3DC8" w:rsidRPr="00EE2680" w:rsidRDefault="000D1AF3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DD9251E" w14:textId="77777777" w:rsidR="008A3DC8" w:rsidRPr="00EE2680" w:rsidRDefault="008A3DC8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1F113" w14:textId="72A7020C" w:rsidR="008A3DC8" w:rsidRPr="00EE2680" w:rsidRDefault="000D1AF3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8A3DC8" w:rsidRPr="00EE2680" w14:paraId="4E413D20" w14:textId="77777777" w:rsidTr="00EE2680">
        <w:tc>
          <w:tcPr>
            <w:tcW w:w="3132" w:type="dxa"/>
            <w:shd w:val="clear" w:color="auto" w:fill="auto"/>
          </w:tcPr>
          <w:p w14:paraId="0B4DBC09" w14:textId="585794A7" w:rsidR="008A3DC8" w:rsidRPr="00EE2680" w:rsidRDefault="000E1DF0" w:rsidP="000A54D7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3688E" w14:textId="2B07BC29" w:rsidR="008A3DC8" w:rsidRPr="00EE2680" w:rsidRDefault="000D1AF3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EE2680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0F3EEDC6" w14:textId="77777777" w:rsidR="008A3DC8" w:rsidRPr="00EE2680" w:rsidRDefault="008A3DC8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484C4" w14:textId="1D745D31" w:rsidR="008A3DC8" w:rsidRPr="00EE2680" w:rsidRDefault="000D1AF3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EE2680">
              <w:rPr>
                <w:rFonts w:hint="cs"/>
                <w:sz w:val="28"/>
                <w:szCs w:val="28"/>
                <w:cs/>
              </w:rPr>
              <w:t>ราคาทุน</w:t>
            </w:r>
            <w:r w:rsidR="00B102B7" w:rsidRPr="00EE2680">
              <w:rPr>
                <w:rFonts w:hint="cs"/>
                <w:sz w:val="28"/>
                <w:szCs w:val="28"/>
                <w:cs/>
              </w:rPr>
              <w:t xml:space="preserve">            </w:t>
            </w:r>
            <w:r w:rsidRPr="00EE2680">
              <w:rPr>
                <w:rFonts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5D64A1E" w14:textId="77777777" w:rsidR="008A3DC8" w:rsidRPr="00EE2680" w:rsidRDefault="008A3DC8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61E91" w14:textId="3B5CCB76" w:rsidR="008A3DC8" w:rsidRPr="00EE2680" w:rsidRDefault="000D1AF3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EE2680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7F2F66F4" w14:textId="77777777" w:rsidR="008A3DC8" w:rsidRPr="00EE2680" w:rsidRDefault="008A3DC8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588DAD61" w14:textId="77777777" w:rsidR="008A3DC8" w:rsidRPr="00EE2680" w:rsidRDefault="008A3DC8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8A3DC8" w:rsidRPr="00EE2680" w14:paraId="4352F895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A86A3DE" w14:textId="32CA872B" w:rsidR="008A3DC8" w:rsidRPr="00EE2680" w:rsidRDefault="000E1DF0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5A494EBE" w14:textId="77777777" w:rsidR="008A3DC8" w:rsidRPr="00EE2680" w:rsidRDefault="008A3DC8" w:rsidP="000A54D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95EB9B9" w14:textId="77777777" w:rsidR="008A3DC8" w:rsidRPr="00EE2680" w:rsidRDefault="008A3DC8" w:rsidP="000A54D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</w:tcPr>
          <w:p w14:paraId="5207BADC" w14:textId="77777777" w:rsidR="008A3DC8" w:rsidRPr="00EE2680" w:rsidRDefault="008A3DC8" w:rsidP="000A54D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985CCC" w14:textId="77777777" w:rsidR="008A3DC8" w:rsidRPr="00EE2680" w:rsidRDefault="008A3DC8" w:rsidP="000A54D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AD8A" w14:textId="77777777" w:rsidR="008A3DC8" w:rsidRPr="00EE2680" w:rsidRDefault="008A3DC8" w:rsidP="000A54D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0A6026" w14:textId="77777777" w:rsidR="008A3DC8" w:rsidRPr="00EE2680" w:rsidRDefault="008A3DC8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317638D" w14:textId="77777777" w:rsidR="008A3DC8" w:rsidRPr="00EE2680" w:rsidRDefault="008A3DC8" w:rsidP="000A54D7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1FF" w:rsidRPr="00EE2680" w14:paraId="67CFCD1E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6117363B" w14:textId="2B295992" w:rsidR="000B31FF" w:rsidRPr="00EE2680" w:rsidRDefault="000B31FF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28867EC" w14:textId="5EA3D9E7" w:rsidR="000B31FF" w:rsidRPr="00EE2680" w:rsidRDefault="006F1310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607B78D" w14:textId="77777777" w:rsidR="000B31FF" w:rsidRPr="00EE2680" w:rsidRDefault="000B31FF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01198EDE" w14:textId="042855AE" w:rsidR="000B31FF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78</w:t>
            </w:r>
            <w:r w:rsidR="006F1310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329</w:t>
            </w:r>
            <w:r w:rsidR="006F1310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279</w:t>
            </w:r>
            <w:r w:rsidR="006F1310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8A8AAD" w14:textId="77777777" w:rsidR="000B31FF" w:rsidRPr="00EE2680" w:rsidRDefault="000B31FF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9F6F93E" w14:textId="1C064483" w:rsidR="000B31FF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78</w:t>
            </w:r>
            <w:r w:rsidR="006F1310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329</w:t>
            </w:r>
            <w:r w:rsidR="006F1310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279</w:t>
            </w:r>
            <w:r w:rsidR="006F1310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C4C87F" w14:textId="77777777" w:rsidR="000B31FF" w:rsidRPr="00EE2680" w:rsidRDefault="000B31FF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24C651D" w14:textId="1DED13C6" w:rsidR="000B31FF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78</w:t>
            </w:r>
            <w:r w:rsidR="006F1310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329</w:t>
            </w:r>
            <w:r w:rsidR="006F1310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279</w:t>
            </w:r>
            <w:r w:rsidR="006F1310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8C0F4C" w:rsidRPr="00EE2680" w14:paraId="2C5CCB32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1F61643" w14:textId="7FDD0CCB" w:rsidR="000B31FF" w:rsidRPr="00EE2680" w:rsidRDefault="000B31FF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8C0C5C8" w14:textId="4EEB59A5" w:rsidR="000B31FF" w:rsidRPr="00EE2680" w:rsidRDefault="006F1310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6706166" w14:textId="77777777" w:rsidR="000B31FF" w:rsidRPr="00EE2680" w:rsidRDefault="000B31FF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055546E" w14:textId="77839FCC" w:rsidR="000B31FF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50</w:t>
            </w:r>
            <w:r w:rsidR="00CA145D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079</w:t>
            </w:r>
            <w:r w:rsidR="00CA145D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077</w:t>
            </w:r>
            <w:r w:rsidR="00CA145D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94D9A7" w14:textId="77777777" w:rsidR="000B31FF" w:rsidRPr="00EE2680" w:rsidRDefault="000B31FF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D6E9F66" w14:textId="0D0FF367" w:rsidR="000B31FF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50</w:t>
            </w:r>
            <w:r w:rsidR="00CA145D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079</w:t>
            </w:r>
            <w:r w:rsidR="00CA145D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077</w:t>
            </w:r>
            <w:r w:rsidR="00CA145D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E6140D" w14:textId="77777777" w:rsidR="000B31FF" w:rsidRPr="00EE2680" w:rsidRDefault="000B31FF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709C0445" w14:textId="1449A91E" w:rsidR="000B31FF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50</w:t>
            </w:r>
            <w:r w:rsidR="00CA145D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079</w:t>
            </w:r>
            <w:r w:rsidR="00CA145D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077</w:t>
            </w:r>
            <w:r w:rsidR="00CA145D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B04F81" w:rsidRPr="00EE2680" w14:paraId="4883421D" w14:textId="77777777" w:rsidTr="00182743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6E0479B4" w14:textId="7E74ED9A" w:rsidR="00B04F81" w:rsidRPr="00EE2680" w:rsidRDefault="00B04F81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3CBDD352" w14:textId="497B40E7" w:rsidR="00B04F81" w:rsidRPr="00EE2680" w:rsidRDefault="00B04F81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960BE0A" w14:textId="77777777" w:rsidR="00B04F81" w:rsidRPr="00EE2680" w:rsidRDefault="00B04F81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6F6769E2" w14:textId="7BABC651" w:rsidR="00B04F81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650</w:t>
            </w:r>
            <w:r w:rsidR="00B04F81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990</w:t>
            </w:r>
            <w:r w:rsidR="00B04F81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5604A6" w14:textId="77777777" w:rsidR="00B04F81" w:rsidRPr="00EE2680" w:rsidRDefault="00B04F81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17FD56C2" w14:textId="2476E8FC" w:rsidR="00B04F81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650</w:t>
            </w:r>
            <w:r w:rsidR="00B04F81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990</w:t>
            </w:r>
            <w:r w:rsidR="00B04F81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F60D17" w14:textId="77777777" w:rsidR="00B04F81" w:rsidRPr="00EE2680" w:rsidRDefault="00B04F81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6612989" w14:textId="11472626" w:rsidR="00B04F81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650</w:t>
            </w:r>
            <w:r w:rsidR="00B04F81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990</w:t>
            </w:r>
            <w:r w:rsidR="00B04F81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B04F81" w:rsidRPr="00EE2680" w14:paraId="54504987" w14:textId="77777777" w:rsidTr="00182743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DC81955" w14:textId="230FF3E4" w:rsidR="00B04F81" w:rsidRPr="00EE2680" w:rsidRDefault="00B04F81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1080BA2F" w14:textId="2A4C3064" w:rsidR="00B04F81" w:rsidRPr="00EE2680" w:rsidRDefault="00B04F81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5734A8F" w14:textId="77777777" w:rsidR="00B04F81" w:rsidRPr="00EE2680" w:rsidRDefault="00B04F81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23000D3E" w14:textId="7140E10E" w:rsidR="00B04F81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928</w:t>
            </w:r>
            <w:r w:rsidR="00D92D04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862</w:t>
            </w:r>
            <w:r w:rsidR="00D92D04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08CD54" w14:textId="77777777" w:rsidR="00B04F81" w:rsidRPr="00EE2680" w:rsidRDefault="00B04F81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0B9E621" w14:textId="79D9D3DD" w:rsidR="00B04F81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928</w:t>
            </w:r>
            <w:r w:rsidR="00D92D04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862</w:t>
            </w:r>
            <w:r w:rsidR="00D92D04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BE7F4B" w14:textId="77777777" w:rsidR="00B04F81" w:rsidRPr="00EE2680" w:rsidRDefault="00B04F81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75262B19" w14:textId="4D70B405" w:rsidR="00B04F81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928</w:t>
            </w:r>
            <w:r w:rsidR="00D92D04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862</w:t>
            </w:r>
            <w:r w:rsidR="00D92D04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182743" w:rsidRPr="00EE2680" w14:paraId="641DD079" w14:textId="77777777" w:rsidTr="00182743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8F17118" w14:textId="4660C09E" w:rsidR="00182743" w:rsidRPr="00EE2680" w:rsidRDefault="00182743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 w:hint="cs"/>
                <w:sz w:val="28"/>
                <w:szCs w:val="28"/>
                <w:cs/>
              </w:rPr>
              <w:t>เงินฝากติดภาระค้ำประกัน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C912A" w14:textId="08CA41D9" w:rsidR="00182743" w:rsidRPr="00EE2680" w:rsidRDefault="00182743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8A9E43B" w14:textId="77777777" w:rsidR="00182743" w:rsidRPr="00EE2680" w:rsidRDefault="00182743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57B88" w14:textId="524CCA25" w:rsidR="00182743" w:rsidRPr="00EE2680" w:rsidRDefault="00182743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80F0EA" w14:textId="77777777" w:rsidR="00182743" w:rsidRPr="00EE2680" w:rsidRDefault="00182743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7190E" w14:textId="66F3BCA3" w:rsidR="00182743" w:rsidRPr="00EE2680" w:rsidRDefault="00182743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78CB9C" w14:textId="77777777" w:rsidR="00182743" w:rsidRPr="00EE2680" w:rsidRDefault="00182743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7E8E1" w14:textId="2F98B932" w:rsidR="00182743" w:rsidRPr="00EE2680" w:rsidRDefault="00182743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</w:tr>
      <w:tr w:rsidR="00AC6A39" w:rsidRPr="00EE2680" w14:paraId="6AC15DDE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09C37C74" w14:textId="2FA5CEAA" w:rsidR="000B31FF" w:rsidRPr="00EE2680" w:rsidRDefault="000B31FF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A3433" w14:textId="25EC82BE" w:rsidR="000B31FF" w:rsidRPr="00EE2680" w:rsidRDefault="001D1B49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0015BFF" w14:textId="77777777" w:rsidR="000B31FF" w:rsidRPr="00EE2680" w:rsidRDefault="000B31FF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32CCF" w14:textId="4439102A" w:rsidR="000B31FF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130</w:t>
            </w:r>
            <w:r w:rsidR="002D730E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528</w:t>
            </w:r>
            <w:r w:rsidR="002D730E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209</w:t>
            </w:r>
            <w:r w:rsidR="002D730E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4B060B" w14:textId="77777777" w:rsidR="000B31FF" w:rsidRPr="00EE2680" w:rsidRDefault="000B31FF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3D625" w14:textId="6CA474C8" w:rsidR="000B31FF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130</w:t>
            </w:r>
            <w:r w:rsidR="002D730E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528</w:t>
            </w:r>
            <w:r w:rsidR="002D730E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209</w:t>
            </w:r>
            <w:r w:rsidR="002D730E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AB36D7" w14:textId="77777777" w:rsidR="000B31FF" w:rsidRPr="00EE2680" w:rsidRDefault="000B31FF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639113" w14:textId="1CEFBA96" w:rsidR="000B31FF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130</w:t>
            </w:r>
            <w:r w:rsidR="002D730E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528</w:t>
            </w:r>
            <w:r w:rsidR="002D730E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209</w:t>
            </w:r>
            <w:r w:rsidR="002D730E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0B31FF" w:rsidRPr="00EE2680" w14:paraId="63330894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F4EA68B" w14:textId="4514D48F" w:rsidR="000B31FF" w:rsidRPr="00EE2680" w:rsidRDefault="000B31FF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757F61E" w14:textId="77777777" w:rsidR="000B31FF" w:rsidRPr="00EE2680" w:rsidRDefault="000B31FF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7489ABA5" w14:textId="77777777" w:rsidR="000B31FF" w:rsidRPr="00EE2680" w:rsidRDefault="000B31FF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608AD578" w14:textId="77777777" w:rsidR="000B31FF" w:rsidRPr="00EE2680" w:rsidRDefault="000B31FF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2C589A" w14:textId="77777777" w:rsidR="000B31FF" w:rsidRPr="00EE2680" w:rsidRDefault="000B31FF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54FD706" w14:textId="77777777" w:rsidR="000B31FF" w:rsidRPr="00EE2680" w:rsidRDefault="000B31FF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F8DB2C" w14:textId="77777777" w:rsidR="000B31FF" w:rsidRPr="00EE2680" w:rsidRDefault="000B31FF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FFCE03B" w14:textId="77777777" w:rsidR="000B31FF" w:rsidRPr="00EE2680" w:rsidRDefault="000B31FF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D1B49" w:rsidRPr="00EE2680" w14:paraId="6B3B9461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288BD8A" w14:textId="3780C008" w:rsidR="001D1B49" w:rsidRPr="00EE2680" w:rsidRDefault="001D1B49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2DC0956" w14:textId="33A1B572" w:rsidR="001D1B49" w:rsidRPr="00EE2680" w:rsidRDefault="001D1B49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E5EF68A" w14:textId="77777777" w:rsidR="001D1B49" w:rsidRPr="00EE2680" w:rsidRDefault="001D1B49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C250537" w14:textId="754D50F9" w:rsidR="001D1B49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247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540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065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45FD33" w14:textId="77777777" w:rsidR="001D1B49" w:rsidRPr="00EE2680" w:rsidRDefault="001D1B49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F0F6EC8" w14:textId="69E5A103" w:rsidR="001D1B49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247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540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065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19E604" w14:textId="77777777" w:rsidR="001D1B49" w:rsidRPr="00EE2680" w:rsidRDefault="001D1B49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29A0EEF" w14:textId="428F0C46" w:rsidR="001D1B49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247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540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065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8C0F4C" w:rsidRPr="00EE2680" w14:paraId="4F0EFF14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73001E69" w14:textId="35CA4F8D" w:rsidR="000B31FF" w:rsidRPr="00EE2680" w:rsidRDefault="000B31FF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69B8B7E" w14:textId="2F45C318" w:rsidR="000B31FF" w:rsidRPr="00EE2680" w:rsidRDefault="001D1B49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8434998" w14:textId="77777777" w:rsidR="000B31FF" w:rsidRPr="00EE2680" w:rsidRDefault="000B31FF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86B50D7" w14:textId="2BA80DF4" w:rsidR="000B31FF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56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662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520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09356D" w14:textId="77777777" w:rsidR="000B31FF" w:rsidRPr="00EE2680" w:rsidRDefault="000B31FF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45370F5" w14:textId="5D7C75CD" w:rsidR="000B31FF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56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662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520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216974" w14:textId="77777777" w:rsidR="000B31FF" w:rsidRPr="00EE2680" w:rsidRDefault="000B31FF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CD76A1F" w14:textId="09B6C770" w:rsidR="000B31FF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56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662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520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1D1B49" w:rsidRPr="00EE2680" w14:paraId="3593F5C9" w14:textId="4685D960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280A2421" w14:textId="27328E4E" w:rsidR="001D1B49" w:rsidRPr="00EE2680" w:rsidRDefault="001D1B49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818C0A9" w14:textId="165AF601" w:rsidR="001D1B49" w:rsidRPr="00EE2680" w:rsidRDefault="001D1B49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8A3CF7C" w14:textId="75C996AD" w:rsidR="001D1B49" w:rsidRPr="00EE2680" w:rsidRDefault="001D1B49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1F5BBBD0" w14:textId="44C9ECBC" w:rsidR="001D1B49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581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803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40E664" w14:textId="77777777" w:rsidR="001D1B49" w:rsidRPr="00EE2680" w:rsidRDefault="001D1B49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DD35D46" w14:textId="326D8876" w:rsidR="001D1B49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581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803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AE2332" w14:textId="77777777" w:rsidR="001D1B49" w:rsidRPr="00EE2680" w:rsidRDefault="001D1B49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388E3B3" w14:textId="148C6749" w:rsidR="001D1B49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581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803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1D1B49" w:rsidRPr="00EE2680" w14:paraId="6515B81D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58436D27" w14:textId="72D5130D" w:rsidR="001D1B49" w:rsidRPr="00EE2680" w:rsidRDefault="001D1B49" w:rsidP="000A54D7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 w:rsidR="009F598D" w:rsidRPr="00EE26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9F598D"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0009FB"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F5A12" w14:textId="62AC44C0" w:rsidR="001D1B49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628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911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0EF2368" w14:textId="77777777" w:rsidR="001D1B49" w:rsidRPr="00EE2680" w:rsidRDefault="001D1B49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E0F78" w14:textId="5177A487" w:rsidR="001D1B49" w:rsidRPr="00EE2680" w:rsidRDefault="001D1B49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43B66" w14:textId="77777777" w:rsidR="001D1B49" w:rsidRPr="00EE2680" w:rsidRDefault="001D1B49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77280" w14:textId="0EBE2694" w:rsidR="001D1B49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628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911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30660E" w14:textId="77777777" w:rsidR="001D1B49" w:rsidRPr="00EE2680" w:rsidRDefault="001D1B49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7DA7D" w14:textId="71934570" w:rsidR="001D1B49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628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911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8C0F4C" w:rsidRPr="00494247" w14:paraId="6C8DF688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590B9656" w14:textId="7EE46061" w:rsidR="001311F5" w:rsidRPr="00EE2680" w:rsidRDefault="001311F5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334B7" w14:textId="3F2F3503" w:rsidR="001311F5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628</w:t>
            </w:r>
            <w:r w:rsidR="001D1B49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911</w:t>
            </w:r>
            <w:r w:rsidR="001D1B49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65A114C" w14:textId="77777777" w:rsidR="001311F5" w:rsidRPr="00EE268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648A7" w14:textId="67372F62" w:rsidR="001311F5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304</w:t>
            </w:r>
            <w:r w:rsidR="00014963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784</w:t>
            </w:r>
            <w:r w:rsidR="00014963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390</w:t>
            </w:r>
            <w:r w:rsidR="00014963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2E29C6" w14:textId="77777777" w:rsidR="001311F5" w:rsidRPr="00EE268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57B7A" w14:textId="22AF7B92" w:rsidR="001311F5" w:rsidRPr="00EE268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305</w:t>
            </w:r>
            <w:r w:rsidR="00014963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413</w:t>
            </w:r>
            <w:r w:rsidR="00014963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301</w:t>
            </w:r>
            <w:r w:rsidR="00014963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5EDC66" w14:textId="77777777" w:rsidR="001311F5" w:rsidRPr="00EE2680" w:rsidRDefault="001311F5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3A103E" w14:textId="2824E648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305</w:t>
            </w:r>
            <w:r w:rsidR="00014963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413</w:t>
            </w:r>
            <w:r w:rsidR="00014963"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301</w:t>
            </w:r>
            <w:r w:rsidR="00014963"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</w:tbl>
    <w:p w14:paraId="68121DA6" w14:textId="77777777" w:rsidR="0094265E" w:rsidRDefault="009426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A7E39D2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3C3A642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8779E28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EE055E2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FAD8474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367B27B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5307757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B48B950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AD4BE8F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BEBE46E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61D2AE6C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37B77E7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536531F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468AC3C4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2578A0E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1A3E240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4A47BCC3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465392B3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3F49AEB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61BF4398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357F44D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B29480A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778A0FB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21285E" w:rsidRPr="009E31A9" w14:paraId="5091BA59" w14:textId="77777777" w:rsidTr="003928C9">
        <w:trPr>
          <w:tblHeader/>
        </w:trPr>
        <w:tc>
          <w:tcPr>
            <w:tcW w:w="3132" w:type="dxa"/>
            <w:shd w:val="clear" w:color="auto" w:fill="auto"/>
          </w:tcPr>
          <w:p w14:paraId="10E702E7" w14:textId="77777777" w:rsidR="0021285E" w:rsidRPr="00494247" w:rsidRDefault="0021285E" w:rsidP="000A54D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shd w:val="clear" w:color="auto" w:fill="auto"/>
          </w:tcPr>
          <w:p w14:paraId="0967075A" w14:textId="77777777" w:rsidR="0021285E" w:rsidRPr="009E31A9" w:rsidRDefault="0021285E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71E8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21285E" w:rsidRPr="00494247" w14:paraId="743CD13A" w14:textId="77777777" w:rsidTr="003928C9">
        <w:trPr>
          <w:tblHeader/>
        </w:trPr>
        <w:tc>
          <w:tcPr>
            <w:tcW w:w="3132" w:type="dxa"/>
            <w:shd w:val="clear" w:color="auto" w:fill="auto"/>
          </w:tcPr>
          <w:p w14:paraId="01A6BA15" w14:textId="77777777" w:rsidR="0021285E" w:rsidRPr="00494247" w:rsidRDefault="0021285E" w:rsidP="000A54D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43D719F" w14:textId="77777777" w:rsidR="0021285E" w:rsidRPr="00494247" w:rsidRDefault="0021285E" w:rsidP="000A54D7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1A9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21285E" w:rsidRPr="00494247" w14:paraId="3ABECAC4" w14:textId="77777777" w:rsidTr="003928C9">
        <w:trPr>
          <w:tblHeader/>
        </w:trPr>
        <w:tc>
          <w:tcPr>
            <w:tcW w:w="3132" w:type="dxa"/>
            <w:shd w:val="clear" w:color="auto" w:fill="auto"/>
          </w:tcPr>
          <w:p w14:paraId="5C339C2C" w14:textId="77777777" w:rsidR="0021285E" w:rsidRPr="00494247" w:rsidRDefault="0021285E" w:rsidP="000A54D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FB38CC" w14:textId="3FCB4CC7" w:rsidR="0021285E" w:rsidRPr="0021285E" w:rsidRDefault="0021285E" w:rsidP="000A54D7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573B2" w:rsidRPr="005573B2">
              <w:rPr>
                <w:rFonts w:ascii="Angsana New" w:hAnsi="Angsana New"/>
                <w:sz w:val="30"/>
                <w:szCs w:val="30"/>
              </w:rPr>
              <w:t>3</w:t>
            </w:r>
            <w:r w:rsidR="00E018D7">
              <w:rPr>
                <w:rFonts w:ascii="Angsana New" w:hAnsi="Angsana New"/>
                <w:sz w:val="30"/>
                <w:szCs w:val="30"/>
              </w:rPr>
              <w:t>1</w:t>
            </w:r>
            <w:r w:rsidR="005573B2" w:rsidRPr="005573B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018D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1285E" w:rsidRPr="00494247" w14:paraId="76647953" w14:textId="77777777" w:rsidTr="003928C9">
        <w:trPr>
          <w:tblHeader/>
        </w:trPr>
        <w:tc>
          <w:tcPr>
            <w:tcW w:w="3132" w:type="dxa"/>
            <w:shd w:val="clear" w:color="auto" w:fill="auto"/>
          </w:tcPr>
          <w:p w14:paraId="4475A72E" w14:textId="77777777" w:rsidR="0021285E" w:rsidRPr="00494247" w:rsidRDefault="0021285E" w:rsidP="000A54D7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B71B7" w14:textId="77777777" w:rsidR="0021285E" w:rsidRPr="00494247" w:rsidRDefault="0021285E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66669CD" w14:textId="77777777" w:rsidR="0021285E" w:rsidRPr="00494247" w:rsidRDefault="0021285E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59BBC" w14:textId="77777777" w:rsidR="0021285E" w:rsidRPr="00494247" w:rsidRDefault="0021285E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21285E" w:rsidRPr="00165280" w14:paraId="0786C86E" w14:textId="77777777" w:rsidTr="003928C9">
        <w:trPr>
          <w:tblHeader/>
        </w:trPr>
        <w:tc>
          <w:tcPr>
            <w:tcW w:w="3132" w:type="dxa"/>
            <w:shd w:val="clear" w:color="auto" w:fill="auto"/>
          </w:tcPr>
          <w:p w14:paraId="078F5313" w14:textId="77777777" w:rsidR="0021285E" w:rsidRPr="00494247" w:rsidRDefault="0021285E" w:rsidP="000A54D7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2C55D" w14:textId="77777777" w:rsidR="0021285E" w:rsidRPr="00165280" w:rsidRDefault="0021285E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6E0A42DF" w14:textId="77777777" w:rsidR="0021285E" w:rsidRPr="00494247" w:rsidRDefault="0021285E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446CC" w14:textId="77777777" w:rsidR="0021285E" w:rsidRPr="00165280" w:rsidRDefault="0021285E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            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10CB53D" w14:textId="77777777" w:rsidR="0021285E" w:rsidRPr="00494247" w:rsidRDefault="0021285E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19052" w14:textId="77777777" w:rsidR="0021285E" w:rsidRPr="00165280" w:rsidRDefault="0021285E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7E5A653D" w14:textId="77777777" w:rsidR="0021285E" w:rsidRPr="00494247" w:rsidRDefault="0021285E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6CEAD1FD" w14:textId="77777777" w:rsidR="0021285E" w:rsidRPr="00165280" w:rsidRDefault="0021285E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21285E" w:rsidRPr="00494247" w14:paraId="6028315C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58C3DEA1" w14:textId="77777777" w:rsidR="0021285E" w:rsidRPr="000D1AF3" w:rsidRDefault="0021285E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6D40A8F1" w14:textId="77777777" w:rsidR="0021285E" w:rsidRPr="00494247" w:rsidRDefault="0021285E" w:rsidP="000A54D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49E1950" w14:textId="77777777" w:rsidR="0021285E" w:rsidRPr="00494247" w:rsidRDefault="0021285E" w:rsidP="000A54D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</w:tcPr>
          <w:p w14:paraId="203E0455" w14:textId="77777777" w:rsidR="0021285E" w:rsidRPr="00494247" w:rsidRDefault="0021285E" w:rsidP="000A54D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38E46F" w14:textId="77777777" w:rsidR="0021285E" w:rsidRPr="00494247" w:rsidRDefault="0021285E" w:rsidP="000A54D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A0289A" w14:textId="77777777" w:rsidR="0021285E" w:rsidRPr="00494247" w:rsidRDefault="0021285E" w:rsidP="000A54D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427137" w14:textId="77777777" w:rsidR="0021285E" w:rsidRPr="00494247" w:rsidRDefault="0021285E" w:rsidP="000A54D7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65FE1994" w14:textId="77777777" w:rsidR="0021285E" w:rsidRPr="00494247" w:rsidRDefault="0021285E" w:rsidP="000A54D7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BD0" w:rsidRPr="006217C0" w14:paraId="3A9BF1A7" w14:textId="77777777" w:rsidTr="00940D4F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00FA7429" w14:textId="77777777" w:rsidR="00B25BD0" w:rsidRPr="000E1DF0" w:rsidRDefault="00B25BD0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347054A" w14:textId="44DFEDC2" w:rsidR="00B25BD0" w:rsidRPr="006217C0" w:rsidRDefault="002860C8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6A2AACB" w14:textId="77777777" w:rsidR="00B25BD0" w:rsidRPr="006217C0" w:rsidRDefault="00B25BD0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597F1AF4" w14:textId="2BC41188" w:rsidR="00B25BD0" w:rsidRPr="006217C0" w:rsidRDefault="002860C8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74</w:t>
            </w:r>
            <w:r w:rsidRPr="002860C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901</w:t>
            </w:r>
            <w:r w:rsidRPr="002860C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442.62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39E5C4" w14:textId="77777777" w:rsidR="00B25BD0" w:rsidRPr="006217C0" w:rsidRDefault="00B25BD0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4309C51" w14:textId="0503B130" w:rsidR="00B25BD0" w:rsidRPr="006217C0" w:rsidRDefault="002860C8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74</w:t>
            </w:r>
            <w:r w:rsidRPr="002860C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901</w:t>
            </w:r>
            <w:r w:rsidRPr="002860C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442.62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E9C30A" w14:textId="77777777" w:rsidR="00B25BD0" w:rsidRPr="006217C0" w:rsidRDefault="00B25BD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DEC3AE4" w14:textId="5F1A4CD1" w:rsidR="00B25BD0" w:rsidRPr="006217C0" w:rsidRDefault="002860C8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74</w:t>
            </w:r>
            <w:r w:rsidRPr="002860C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901</w:t>
            </w:r>
            <w:r w:rsidRPr="002860C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442.62</w:t>
            </w:r>
          </w:p>
        </w:tc>
      </w:tr>
      <w:tr w:rsidR="00B25BD0" w:rsidRPr="006217C0" w14:paraId="543F5B51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0B926FAF" w14:textId="77777777" w:rsidR="00B25BD0" w:rsidRPr="000E1DF0" w:rsidRDefault="00B25BD0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0BD34227" w14:textId="1A6C9B95" w:rsidR="00B25BD0" w:rsidRPr="006217C0" w:rsidRDefault="004F54F3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29D80C6" w14:textId="77777777" w:rsidR="00B25BD0" w:rsidRPr="006217C0" w:rsidRDefault="00B25BD0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2F620505" w14:textId="61C09B83" w:rsidR="00B25BD0" w:rsidRPr="006217C0" w:rsidRDefault="002B5C95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5C95">
              <w:rPr>
                <w:rFonts w:ascii="Angsana New" w:hAnsi="Angsana New"/>
                <w:sz w:val="28"/>
                <w:szCs w:val="28"/>
                <w:cs/>
                <w:lang w:val="en-US"/>
              </w:rPr>
              <w:t>47</w:t>
            </w:r>
            <w:r w:rsidRPr="002B5C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B5C95">
              <w:rPr>
                <w:rFonts w:ascii="Angsana New" w:hAnsi="Angsana New"/>
                <w:sz w:val="28"/>
                <w:szCs w:val="28"/>
                <w:cs/>
                <w:lang w:val="en-US"/>
              </w:rPr>
              <w:t>676</w:t>
            </w:r>
            <w:r w:rsidRPr="002B5C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B5C95">
              <w:rPr>
                <w:rFonts w:ascii="Angsana New" w:hAnsi="Angsana New"/>
                <w:sz w:val="28"/>
                <w:szCs w:val="28"/>
                <w:cs/>
                <w:lang w:val="en-US"/>
              </w:rPr>
              <w:t>230.83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676988" w14:textId="77777777" w:rsidR="00B25BD0" w:rsidRPr="006217C0" w:rsidRDefault="00B25BD0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04862A5" w14:textId="17B258E2" w:rsidR="00B25BD0" w:rsidRPr="006217C0" w:rsidRDefault="002B5C95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B5C95">
              <w:rPr>
                <w:rFonts w:ascii="Angsana New" w:hAnsi="Angsana New"/>
                <w:sz w:val="28"/>
                <w:szCs w:val="28"/>
                <w:cs/>
                <w:lang w:val="en-US"/>
              </w:rPr>
              <w:t>47</w:t>
            </w:r>
            <w:r w:rsidRPr="002B5C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B5C95">
              <w:rPr>
                <w:rFonts w:ascii="Angsana New" w:hAnsi="Angsana New"/>
                <w:sz w:val="28"/>
                <w:szCs w:val="28"/>
                <w:cs/>
                <w:lang w:val="en-US"/>
              </w:rPr>
              <w:t>676</w:t>
            </w:r>
            <w:r w:rsidRPr="002B5C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B5C95">
              <w:rPr>
                <w:rFonts w:ascii="Angsana New" w:hAnsi="Angsana New"/>
                <w:sz w:val="28"/>
                <w:szCs w:val="28"/>
                <w:cs/>
                <w:lang w:val="en-US"/>
              </w:rPr>
              <w:t>230.83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FD1E6C" w14:textId="77777777" w:rsidR="00B25BD0" w:rsidRPr="006217C0" w:rsidRDefault="00B25BD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084DDD8" w14:textId="1CD1ED68" w:rsidR="00B25BD0" w:rsidRPr="006217C0" w:rsidRDefault="00096E21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6E21">
              <w:rPr>
                <w:rFonts w:ascii="Angsana New" w:hAnsi="Angsana New"/>
                <w:sz w:val="28"/>
                <w:szCs w:val="28"/>
                <w:cs/>
                <w:lang w:val="en-US"/>
              </w:rPr>
              <w:t>47</w:t>
            </w:r>
            <w:r w:rsidRPr="00096E2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6E21">
              <w:rPr>
                <w:rFonts w:ascii="Angsana New" w:hAnsi="Angsana New"/>
                <w:sz w:val="28"/>
                <w:szCs w:val="28"/>
                <w:cs/>
                <w:lang w:val="en-US"/>
              </w:rPr>
              <w:t>676</w:t>
            </w:r>
            <w:r w:rsidRPr="00096E2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6E21">
              <w:rPr>
                <w:rFonts w:ascii="Angsana New" w:hAnsi="Angsana New"/>
                <w:sz w:val="28"/>
                <w:szCs w:val="28"/>
                <w:cs/>
                <w:lang w:val="en-US"/>
              </w:rPr>
              <w:t>230.83</w:t>
            </w:r>
          </w:p>
        </w:tc>
      </w:tr>
      <w:tr w:rsidR="00B25BD0" w:rsidRPr="006217C0" w14:paraId="6AA4AE1F" w14:textId="77777777" w:rsidTr="00940D4F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D9F26F1" w14:textId="77777777" w:rsidR="00B25BD0" w:rsidRPr="000E1DF0" w:rsidRDefault="00B25BD0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DA5B055" w14:textId="5DB11234" w:rsidR="00B25BD0" w:rsidRPr="006217C0" w:rsidRDefault="002860C8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86AA357" w14:textId="77777777" w:rsidR="00B25BD0" w:rsidRPr="006217C0" w:rsidRDefault="00B25BD0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0E092131" w14:textId="35481854" w:rsidR="00B25BD0" w:rsidRPr="006217C0" w:rsidRDefault="002860C8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562</w:t>
            </w:r>
            <w:r w:rsidRPr="002860C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900.00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4B0D73" w14:textId="77777777" w:rsidR="00B25BD0" w:rsidRPr="006217C0" w:rsidRDefault="00B25BD0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D4FB48A" w14:textId="47529011" w:rsidR="00B25BD0" w:rsidRPr="006217C0" w:rsidRDefault="002860C8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562</w:t>
            </w:r>
            <w:r w:rsidRPr="002860C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900.00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CE0214" w14:textId="77777777" w:rsidR="00B25BD0" w:rsidRPr="006217C0" w:rsidRDefault="00B25BD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B327AFA" w14:textId="3B9A159A" w:rsidR="00B25BD0" w:rsidRPr="006217C0" w:rsidRDefault="002860C8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562</w:t>
            </w:r>
            <w:r w:rsidRPr="002860C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900.00</w:t>
            </w:r>
          </w:p>
        </w:tc>
      </w:tr>
      <w:tr w:rsidR="00433B5C" w:rsidRPr="006217C0" w14:paraId="0EEFEF67" w14:textId="77777777" w:rsidTr="00940D4F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1D2C79D" w14:textId="0354F06F" w:rsidR="00433B5C" w:rsidRPr="000E1DF0" w:rsidRDefault="00433B5C" w:rsidP="000A54D7">
            <w:pPr>
              <w:tabs>
                <w:tab w:val="left" w:pos="8040"/>
              </w:tabs>
              <w:spacing w:line="240" w:lineRule="auto"/>
              <w:ind w:left="260" w:hanging="260"/>
              <w:rPr>
                <w:rFonts w:asciiTheme="majorBidi" w:hAnsiTheme="majorBidi"/>
                <w:sz w:val="28"/>
                <w:szCs w:val="28"/>
                <w:cs/>
              </w:rPr>
            </w:pPr>
            <w:r w:rsidRPr="004F54F3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="006869AB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4F54F3">
              <w:rPr>
                <w:rFonts w:asciiTheme="majorBidi" w:hAnsi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E40B8E9" w14:textId="12AD136E" w:rsidR="00433B5C" w:rsidRPr="006217C0" w:rsidRDefault="002860C8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80</w:t>
            </w:r>
            <w:r w:rsidRPr="002860C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394.24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402AB8C" w14:textId="77777777" w:rsidR="00433B5C" w:rsidRPr="006217C0" w:rsidRDefault="00433B5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157BD8BA" w14:textId="213B82F3" w:rsidR="00433B5C" w:rsidRPr="006217C0" w:rsidRDefault="002860C8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361A42" w14:textId="77777777" w:rsidR="00433B5C" w:rsidRPr="006217C0" w:rsidRDefault="00433B5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59A22C6" w14:textId="5369909E" w:rsidR="00433B5C" w:rsidRPr="006217C0" w:rsidRDefault="002860C8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80</w:t>
            </w:r>
            <w:r w:rsidRPr="002860C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394.24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350D1A" w14:textId="77777777" w:rsidR="00433B5C" w:rsidRPr="006217C0" w:rsidRDefault="00433B5C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F446BFF" w14:textId="177C8D87" w:rsidR="00433B5C" w:rsidRPr="006217C0" w:rsidRDefault="002860C8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80</w:t>
            </w:r>
            <w:r w:rsidRPr="002860C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394.24</w:t>
            </w:r>
          </w:p>
        </w:tc>
      </w:tr>
      <w:tr w:rsidR="00433B5C" w:rsidRPr="006217C0" w14:paraId="3640AE37" w14:textId="77777777" w:rsidTr="00940D4F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44F6F7A" w14:textId="3F3BFA6D" w:rsidR="00433B5C" w:rsidRPr="000E1DF0" w:rsidRDefault="00433B5C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36747BC1" w14:textId="6D142FDA" w:rsidR="00433B5C" w:rsidRPr="006217C0" w:rsidRDefault="002860C8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DBC6C30" w14:textId="77777777" w:rsidR="00433B5C" w:rsidRPr="006217C0" w:rsidRDefault="00433B5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308F3572" w14:textId="2A907815" w:rsidR="00433B5C" w:rsidRPr="006217C0" w:rsidRDefault="001122DE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22DE">
              <w:rPr>
                <w:rFonts w:ascii="Angsana New" w:hAnsi="Angsana New"/>
                <w:sz w:val="28"/>
                <w:szCs w:val="28"/>
                <w:cs/>
                <w:lang w:val="en-US"/>
              </w:rPr>
              <w:t>295</w:t>
            </w:r>
            <w:r w:rsidRPr="001122D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122DE">
              <w:rPr>
                <w:rFonts w:ascii="Angsana New" w:hAnsi="Angsana New"/>
                <w:sz w:val="28"/>
                <w:szCs w:val="28"/>
                <w:cs/>
                <w:lang w:val="en-US"/>
              </w:rPr>
              <w:t>072.37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021F40" w14:textId="77777777" w:rsidR="00433B5C" w:rsidRPr="006217C0" w:rsidRDefault="00433B5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9757CA4" w14:textId="189BD205" w:rsidR="00433B5C" w:rsidRPr="006217C0" w:rsidRDefault="001122DE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122DE">
              <w:rPr>
                <w:rFonts w:ascii="Angsana New" w:hAnsi="Angsana New"/>
                <w:sz w:val="28"/>
                <w:szCs w:val="28"/>
                <w:cs/>
                <w:lang w:val="en-US"/>
              </w:rPr>
              <w:t>295</w:t>
            </w:r>
            <w:r w:rsidRPr="001122D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122DE">
              <w:rPr>
                <w:rFonts w:ascii="Angsana New" w:hAnsi="Angsana New"/>
                <w:sz w:val="28"/>
                <w:szCs w:val="28"/>
                <w:cs/>
                <w:lang w:val="en-US"/>
              </w:rPr>
              <w:t>072.37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3B87BB" w14:textId="77777777" w:rsidR="00433B5C" w:rsidRPr="006217C0" w:rsidRDefault="00433B5C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75D2E24E" w14:textId="7F6D440E" w:rsidR="00433B5C" w:rsidRPr="006217C0" w:rsidRDefault="001122DE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22DE">
              <w:rPr>
                <w:rFonts w:ascii="Angsana New" w:hAnsi="Angsana New"/>
                <w:sz w:val="28"/>
                <w:szCs w:val="28"/>
                <w:cs/>
                <w:lang w:val="en-US"/>
              </w:rPr>
              <w:t>295</w:t>
            </w:r>
            <w:r w:rsidRPr="001122D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122DE">
              <w:rPr>
                <w:rFonts w:ascii="Angsana New" w:hAnsi="Angsana New"/>
                <w:sz w:val="28"/>
                <w:szCs w:val="28"/>
                <w:cs/>
                <w:lang w:val="en-US"/>
              </w:rPr>
              <w:t>072.37</w:t>
            </w:r>
          </w:p>
        </w:tc>
      </w:tr>
      <w:tr w:rsidR="00433B5C" w:rsidRPr="006217C0" w14:paraId="1B317D67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2A3A25F1" w14:textId="77777777" w:rsidR="00433B5C" w:rsidRPr="000E1DF0" w:rsidRDefault="00433B5C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CE585C" w14:textId="5C55A876" w:rsidR="00433B5C" w:rsidRPr="006217C0" w:rsidRDefault="002860C8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80</w:t>
            </w:r>
            <w:r w:rsidRPr="002860C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60C8">
              <w:rPr>
                <w:rFonts w:ascii="Angsana New" w:hAnsi="Angsana New"/>
                <w:sz w:val="28"/>
                <w:szCs w:val="28"/>
                <w:cs/>
                <w:lang w:val="en-US"/>
              </w:rPr>
              <w:t>394.24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E2071AC" w14:textId="77777777" w:rsidR="00433B5C" w:rsidRPr="006217C0" w:rsidRDefault="00433B5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B5D2C9" w14:textId="7C23EAB1" w:rsidR="00433B5C" w:rsidRPr="006217C0" w:rsidRDefault="00D42B90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2B90">
              <w:rPr>
                <w:rFonts w:ascii="Angsana New" w:hAnsi="Angsana New"/>
                <w:sz w:val="28"/>
                <w:szCs w:val="28"/>
                <w:cs/>
                <w:lang w:val="en-US"/>
              </w:rPr>
              <w:t>123</w:t>
            </w:r>
            <w:r w:rsidRPr="00D42B9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42B90">
              <w:rPr>
                <w:rFonts w:ascii="Angsana New" w:hAnsi="Angsana New"/>
                <w:sz w:val="28"/>
                <w:szCs w:val="28"/>
                <w:cs/>
                <w:lang w:val="en-US"/>
              </w:rPr>
              <w:t>435</w:t>
            </w:r>
            <w:r w:rsidRPr="00D42B9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42B90">
              <w:rPr>
                <w:rFonts w:ascii="Angsana New" w:hAnsi="Angsana New"/>
                <w:sz w:val="28"/>
                <w:szCs w:val="28"/>
                <w:cs/>
                <w:lang w:val="en-US"/>
              </w:rPr>
              <w:t>645.82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645A3C" w14:textId="77777777" w:rsidR="00433B5C" w:rsidRPr="006217C0" w:rsidRDefault="00433B5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69B51" w14:textId="10A6DFBB" w:rsidR="00433B5C" w:rsidRPr="006217C0" w:rsidRDefault="00D42B90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42B90">
              <w:rPr>
                <w:rFonts w:ascii="Angsana New" w:hAnsi="Angsana New"/>
                <w:sz w:val="28"/>
                <w:szCs w:val="28"/>
                <w:cs/>
                <w:lang w:val="en-US"/>
              </w:rPr>
              <w:t>123</w:t>
            </w:r>
            <w:r w:rsidRPr="00D42B9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42B90">
              <w:rPr>
                <w:rFonts w:ascii="Angsana New" w:hAnsi="Angsana New"/>
                <w:sz w:val="28"/>
                <w:szCs w:val="28"/>
                <w:cs/>
                <w:lang w:val="en-US"/>
              </w:rPr>
              <w:t>516</w:t>
            </w:r>
            <w:r w:rsidRPr="00D42B9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42B90">
              <w:rPr>
                <w:rFonts w:ascii="Angsana New" w:hAnsi="Angsana New"/>
                <w:sz w:val="28"/>
                <w:szCs w:val="28"/>
                <w:cs/>
                <w:lang w:val="en-US"/>
              </w:rPr>
              <w:t>040.06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E16572" w14:textId="77777777" w:rsidR="00433B5C" w:rsidRPr="006217C0" w:rsidRDefault="00433B5C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FD72FF" w14:textId="6A123B2C" w:rsidR="00433B5C" w:rsidRPr="006217C0" w:rsidRDefault="00D42B90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2B90">
              <w:rPr>
                <w:rFonts w:ascii="Angsana New" w:hAnsi="Angsana New"/>
                <w:sz w:val="28"/>
                <w:szCs w:val="28"/>
                <w:cs/>
                <w:lang w:val="en-US"/>
              </w:rPr>
              <w:t>123</w:t>
            </w:r>
            <w:r w:rsidRPr="00D42B9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42B90">
              <w:rPr>
                <w:rFonts w:ascii="Angsana New" w:hAnsi="Angsana New"/>
                <w:sz w:val="28"/>
                <w:szCs w:val="28"/>
                <w:cs/>
                <w:lang w:val="en-US"/>
              </w:rPr>
              <w:t>516</w:t>
            </w:r>
            <w:r w:rsidRPr="00D42B9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42B90">
              <w:rPr>
                <w:rFonts w:ascii="Angsana New" w:hAnsi="Angsana New"/>
                <w:sz w:val="28"/>
                <w:szCs w:val="28"/>
                <w:cs/>
                <w:lang w:val="en-US"/>
              </w:rPr>
              <w:t>040.06</w:t>
            </w:r>
          </w:p>
        </w:tc>
      </w:tr>
      <w:tr w:rsidR="00433B5C" w:rsidRPr="006217C0" w14:paraId="1539B8CA" w14:textId="77777777" w:rsidTr="003928C9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54A486F3" w14:textId="77777777" w:rsidR="00433B5C" w:rsidRPr="000E1DF0" w:rsidRDefault="00433B5C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6D9EA66" w14:textId="77777777" w:rsidR="00433B5C" w:rsidRPr="006217C0" w:rsidRDefault="00433B5C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310227E4" w14:textId="77777777" w:rsidR="00433B5C" w:rsidRPr="006217C0" w:rsidRDefault="00433B5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3AC131B1" w14:textId="77777777" w:rsidR="00433B5C" w:rsidRPr="006217C0" w:rsidRDefault="00433B5C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09C214E" w14:textId="77777777" w:rsidR="00433B5C" w:rsidRPr="006217C0" w:rsidRDefault="00433B5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20B66430" w14:textId="77777777" w:rsidR="00433B5C" w:rsidRPr="006217C0" w:rsidRDefault="00433B5C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02E376B" w14:textId="77777777" w:rsidR="00433B5C" w:rsidRPr="006217C0" w:rsidRDefault="00433B5C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810BD44" w14:textId="77777777" w:rsidR="00433B5C" w:rsidRPr="006217C0" w:rsidRDefault="00433B5C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33B5C" w:rsidRPr="006217C0" w14:paraId="02776F17" w14:textId="77777777" w:rsidTr="00940D4F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6272E41D" w14:textId="77777777" w:rsidR="00433B5C" w:rsidRPr="000E26C5" w:rsidRDefault="00433B5C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CA6185B" w14:textId="46D74CD0" w:rsidR="00433B5C" w:rsidRPr="006217C0" w:rsidRDefault="00EE5E52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B014382" w14:textId="77777777" w:rsidR="00433B5C" w:rsidRPr="006217C0" w:rsidRDefault="00433B5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3A87B429" w14:textId="297BECFE" w:rsidR="00433B5C" w:rsidRPr="006217C0" w:rsidRDefault="00EE5E52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5E52">
              <w:rPr>
                <w:rFonts w:ascii="Angsana New" w:hAnsi="Angsana New"/>
                <w:sz w:val="28"/>
                <w:szCs w:val="28"/>
                <w:cs/>
                <w:lang w:val="en-US"/>
              </w:rPr>
              <w:t>182</w:t>
            </w:r>
            <w:r w:rsidRPr="00EE5E5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5E52">
              <w:rPr>
                <w:rFonts w:ascii="Angsana New" w:hAnsi="Angsana New"/>
                <w:sz w:val="28"/>
                <w:szCs w:val="28"/>
                <w:cs/>
                <w:lang w:val="en-US"/>
              </w:rPr>
              <w:t>837</w:t>
            </w:r>
            <w:r w:rsidRPr="00EE5E5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5E52">
              <w:rPr>
                <w:rFonts w:ascii="Angsana New" w:hAnsi="Angsana New"/>
                <w:sz w:val="28"/>
                <w:szCs w:val="28"/>
                <w:cs/>
                <w:lang w:val="en-US"/>
              </w:rPr>
              <w:t>228.42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174BE2" w14:textId="77777777" w:rsidR="00433B5C" w:rsidRPr="006217C0" w:rsidRDefault="00433B5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FC6DF6A" w14:textId="33AE7550" w:rsidR="00433B5C" w:rsidRPr="006217C0" w:rsidRDefault="00EE5E52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5E52">
              <w:rPr>
                <w:rFonts w:ascii="Angsana New" w:hAnsi="Angsana New"/>
                <w:sz w:val="28"/>
                <w:szCs w:val="28"/>
                <w:cs/>
                <w:lang w:val="en-US"/>
              </w:rPr>
              <w:t>182</w:t>
            </w:r>
            <w:r w:rsidRPr="00EE5E5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5E52">
              <w:rPr>
                <w:rFonts w:ascii="Angsana New" w:hAnsi="Angsana New"/>
                <w:sz w:val="28"/>
                <w:szCs w:val="28"/>
                <w:cs/>
                <w:lang w:val="en-US"/>
              </w:rPr>
              <w:t>837</w:t>
            </w:r>
            <w:r w:rsidRPr="00EE5E5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5E52">
              <w:rPr>
                <w:rFonts w:ascii="Angsana New" w:hAnsi="Angsana New"/>
                <w:sz w:val="28"/>
                <w:szCs w:val="28"/>
                <w:cs/>
                <w:lang w:val="en-US"/>
              </w:rPr>
              <w:t>228.42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75B5D4" w14:textId="77777777" w:rsidR="00433B5C" w:rsidRPr="006217C0" w:rsidRDefault="00433B5C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6DCD926E" w14:textId="7E54DC76" w:rsidR="00433B5C" w:rsidRPr="006217C0" w:rsidRDefault="00EE5E52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5E52">
              <w:rPr>
                <w:rFonts w:ascii="Angsana New" w:hAnsi="Angsana New"/>
                <w:sz w:val="28"/>
                <w:szCs w:val="28"/>
                <w:cs/>
                <w:lang w:val="en-US"/>
              </w:rPr>
              <w:t>182</w:t>
            </w:r>
            <w:r w:rsidRPr="00EE5E5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5E52">
              <w:rPr>
                <w:rFonts w:ascii="Angsana New" w:hAnsi="Angsana New"/>
                <w:sz w:val="28"/>
                <w:szCs w:val="28"/>
                <w:cs/>
                <w:lang w:val="en-US"/>
              </w:rPr>
              <w:t>837</w:t>
            </w:r>
            <w:r w:rsidRPr="00EE5E5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5E52">
              <w:rPr>
                <w:rFonts w:ascii="Angsana New" w:hAnsi="Angsana New"/>
                <w:sz w:val="28"/>
                <w:szCs w:val="28"/>
                <w:cs/>
                <w:lang w:val="en-US"/>
              </w:rPr>
              <w:t>228.42</w:t>
            </w:r>
          </w:p>
        </w:tc>
      </w:tr>
      <w:tr w:rsidR="00433B5C" w:rsidRPr="006217C0" w14:paraId="138583DE" w14:textId="77777777" w:rsidTr="00811A1F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AED72D6" w14:textId="77777777" w:rsidR="00433B5C" w:rsidRPr="000E26C5" w:rsidRDefault="00433B5C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25B5F66" w14:textId="4CAA9DBB" w:rsidR="00433B5C" w:rsidRPr="006217C0" w:rsidRDefault="00EE5E52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667ACDD" w14:textId="77777777" w:rsidR="00433B5C" w:rsidRPr="006217C0" w:rsidRDefault="00433B5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125F67D7" w14:textId="31194821" w:rsidR="00433B5C" w:rsidRPr="006217C0" w:rsidRDefault="00A052F0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052F0">
              <w:rPr>
                <w:rFonts w:ascii="Angsana New" w:hAnsi="Angsana New"/>
                <w:sz w:val="28"/>
                <w:szCs w:val="28"/>
                <w:cs/>
                <w:lang w:val="en-US"/>
              </w:rPr>
              <w:t>23</w:t>
            </w:r>
            <w:r w:rsidRPr="00A052F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052F0">
              <w:rPr>
                <w:rFonts w:ascii="Angsana New" w:hAnsi="Angsana New"/>
                <w:sz w:val="28"/>
                <w:szCs w:val="28"/>
                <w:cs/>
                <w:lang w:val="en-US"/>
              </w:rPr>
              <w:t>995</w:t>
            </w:r>
            <w:r w:rsidRPr="00A052F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052F0">
              <w:rPr>
                <w:rFonts w:ascii="Angsana New" w:hAnsi="Angsana New"/>
                <w:sz w:val="28"/>
                <w:szCs w:val="28"/>
                <w:cs/>
                <w:lang w:val="en-US"/>
              </w:rPr>
              <w:t>334.25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1F5681" w14:textId="77777777" w:rsidR="00433B5C" w:rsidRPr="006217C0" w:rsidRDefault="00433B5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A4683EE" w14:textId="1CEE91FE" w:rsidR="00433B5C" w:rsidRPr="006217C0" w:rsidRDefault="00A052F0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052F0">
              <w:rPr>
                <w:rFonts w:ascii="Angsana New" w:hAnsi="Angsana New"/>
                <w:sz w:val="28"/>
                <w:szCs w:val="28"/>
                <w:cs/>
                <w:lang w:val="en-US"/>
              </w:rPr>
              <w:t>23</w:t>
            </w:r>
            <w:r w:rsidRPr="00A052F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052F0">
              <w:rPr>
                <w:rFonts w:ascii="Angsana New" w:hAnsi="Angsana New"/>
                <w:sz w:val="28"/>
                <w:szCs w:val="28"/>
                <w:cs/>
                <w:lang w:val="en-US"/>
              </w:rPr>
              <w:t>995</w:t>
            </w:r>
            <w:r w:rsidRPr="00A052F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052F0">
              <w:rPr>
                <w:rFonts w:ascii="Angsana New" w:hAnsi="Angsana New"/>
                <w:sz w:val="28"/>
                <w:szCs w:val="28"/>
                <w:cs/>
                <w:lang w:val="en-US"/>
              </w:rPr>
              <w:t>334.25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401F0B" w14:textId="77777777" w:rsidR="00433B5C" w:rsidRPr="006217C0" w:rsidRDefault="00433B5C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5CF3E42D" w14:textId="64F76F43" w:rsidR="00433B5C" w:rsidRPr="006217C0" w:rsidRDefault="00A052F0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052F0">
              <w:rPr>
                <w:rFonts w:ascii="Angsana New" w:hAnsi="Angsana New"/>
                <w:sz w:val="28"/>
                <w:szCs w:val="28"/>
                <w:cs/>
                <w:lang w:val="en-US"/>
              </w:rPr>
              <w:t>23</w:t>
            </w:r>
            <w:r w:rsidRPr="00A052F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052F0">
              <w:rPr>
                <w:rFonts w:ascii="Angsana New" w:hAnsi="Angsana New"/>
                <w:sz w:val="28"/>
                <w:szCs w:val="28"/>
                <w:cs/>
                <w:lang w:val="en-US"/>
              </w:rPr>
              <w:t>995</w:t>
            </w:r>
            <w:r w:rsidRPr="00A052F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052F0">
              <w:rPr>
                <w:rFonts w:ascii="Angsana New" w:hAnsi="Angsana New"/>
                <w:sz w:val="28"/>
                <w:szCs w:val="28"/>
                <w:cs/>
                <w:lang w:val="en-US"/>
              </w:rPr>
              <w:t>334.25</w:t>
            </w:r>
          </w:p>
        </w:tc>
      </w:tr>
      <w:tr w:rsidR="00433B5C" w:rsidRPr="006217C0" w14:paraId="5505884B" w14:textId="77777777" w:rsidTr="00940D4F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6BF6641" w14:textId="58053D9E" w:rsidR="00433B5C" w:rsidRPr="000E26C5" w:rsidRDefault="00433B5C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7C28BD4" w14:textId="54550D1A" w:rsidR="00433B5C" w:rsidRPr="006217C0" w:rsidRDefault="00EE5E52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D7B110C" w14:textId="77777777" w:rsidR="00433B5C" w:rsidRPr="006217C0" w:rsidRDefault="00433B5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4549A258" w14:textId="48AB1885" w:rsidR="00433B5C" w:rsidRPr="006217C0" w:rsidRDefault="00EE5E52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23D5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0823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23D5">
              <w:rPr>
                <w:rFonts w:ascii="Angsana New" w:hAnsi="Angsana New"/>
                <w:sz w:val="28"/>
                <w:szCs w:val="28"/>
                <w:cs/>
                <w:lang w:val="en-US"/>
              </w:rPr>
              <w:t>406</w:t>
            </w:r>
            <w:r w:rsidRPr="000823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23D5">
              <w:rPr>
                <w:rFonts w:ascii="Angsana New" w:hAnsi="Angsana New"/>
                <w:sz w:val="28"/>
                <w:szCs w:val="28"/>
                <w:cs/>
                <w:lang w:val="en-US"/>
              </w:rPr>
              <w:t>258.32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E5F185" w14:textId="77777777" w:rsidR="00433B5C" w:rsidRPr="006217C0" w:rsidRDefault="00433B5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46F5634" w14:textId="66D8943C" w:rsidR="00433B5C" w:rsidRPr="006217C0" w:rsidRDefault="00EE5E52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823D5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0823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23D5">
              <w:rPr>
                <w:rFonts w:ascii="Angsana New" w:hAnsi="Angsana New"/>
                <w:sz w:val="28"/>
                <w:szCs w:val="28"/>
                <w:cs/>
                <w:lang w:val="en-US"/>
              </w:rPr>
              <w:t>406</w:t>
            </w:r>
            <w:r w:rsidRPr="000823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23D5">
              <w:rPr>
                <w:rFonts w:ascii="Angsana New" w:hAnsi="Angsana New"/>
                <w:sz w:val="28"/>
                <w:szCs w:val="28"/>
                <w:cs/>
                <w:lang w:val="en-US"/>
              </w:rPr>
              <w:t>258.32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4AEF64" w14:textId="77777777" w:rsidR="00433B5C" w:rsidRPr="006217C0" w:rsidRDefault="00433B5C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BCEBBC0" w14:textId="1DBBAD8C" w:rsidR="00433B5C" w:rsidRPr="006217C0" w:rsidRDefault="00EE5E52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23D5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0823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23D5">
              <w:rPr>
                <w:rFonts w:ascii="Angsana New" w:hAnsi="Angsana New"/>
                <w:sz w:val="28"/>
                <w:szCs w:val="28"/>
                <w:cs/>
                <w:lang w:val="en-US"/>
              </w:rPr>
              <w:t>406</w:t>
            </w:r>
            <w:r w:rsidRPr="000823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823D5">
              <w:rPr>
                <w:rFonts w:ascii="Angsana New" w:hAnsi="Angsana New"/>
                <w:sz w:val="28"/>
                <w:szCs w:val="28"/>
                <w:cs/>
                <w:lang w:val="en-US"/>
              </w:rPr>
              <w:t>258.32</w:t>
            </w:r>
          </w:p>
        </w:tc>
      </w:tr>
      <w:tr w:rsidR="00433B5C" w:rsidRPr="006217C0" w14:paraId="0D130383" w14:textId="77777777" w:rsidTr="00811A1F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6BECA4B7" w14:textId="77777777" w:rsidR="00433B5C" w:rsidRPr="000E1DF0" w:rsidRDefault="00433B5C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77F358" w14:textId="5DE480AD" w:rsidR="00433B5C" w:rsidRPr="006217C0" w:rsidRDefault="00EE5E52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4BF6257" w14:textId="77777777" w:rsidR="00433B5C" w:rsidRPr="006217C0" w:rsidRDefault="00433B5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C88AE" w14:textId="7928B392" w:rsidR="00433B5C" w:rsidRPr="006217C0" w:rsidRDefault="00B3580C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580C">
              <w:rPr>
                <w:rFonts w:ascii="Angsana New" w:hAnsi="Angsana New"/>
                <w:sz w:val="28"/>
                <w:szCs w:val="28"/>
                <w:cs/>
                <w:lang w:val="en-US"/>
              </w:rPr>
              <w:t>209</w:t>
            </w:r>
            <w:r w:rsidRPr="00B358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3580C">
              <w:rPr>
                <w:rFonts w:ascii="Angsana New" w:hAnsi="Angsana New"/>
                <w:sz w:val="28"/>
                <w:szCs w:val="28"/>
                <w:cs/>
                <w:lang w:val="en-US"/>
              </w:rPr>
              <w:t>238</w:t>
            </w:r>
            <w:r w:rsidRPr="00B358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3580C">
              <w:rPr>
                <w:rFonts w:ascii="Angsana New" w:hAnsi="Angsana New"/>
                <w:sz w:val="28"/>
                <w:szCs w:val="28"/>
                <w:cs/>
                <w:lang w:val="en-US"/>
              </w:rPr>
              <w:t>820.99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847CB0" w14:textId="77777777" w:rsidR="00433B5C" w:rsidRPr="006217C0" w:rsidRDefault="00433B5C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B040FB" w14:textId="1416EE9B" w:rsidR="00433B5C" w:rsidRPr="006217C0" w:rsidRDefault="00B3580C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580C">
              <w:rPr>
                <w:rFonts w:ascii="Angsana New" w:hAnsi="Angsana New"/>
                <w:sz w:val="28"/>
                <w:szCs w:val="28"/>
                <w:cs/>
                <w:lang w:val="en-US"/>
              </w:rPr>
              <w:t>209</w:t>
            </w:r>
            <w:r w:rsidRPr="00B358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3580C">
              <w:rPr>
                <w:rFonts w:ascii="Angsana New" w:hAnsi="Angsana New"/>
                <w:sz w:val="28"/>
                <w:szCs w:val="28"/>
                <w:cs/>
                <w:lang w:val="en-US"/>
              </w:rPr>
              <w:t>238</w:t>
            </w:r>
            <w:r w:rsidRPr="00B358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3580C">
              <w:rPr>
                <w:rFonts w:ascii="Angsana New" w:hAnsi="Angsana New"/>
                <w:sz w:val="28"/>
                <w:szCs w:val="28"/>
                <w:cs/>
                <w:lang w:val="en-US"/>
              </w:rPr>
              <w:t>820.99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B9BD3E" w14:textId="77777777" w:rsidR="00433B5C" w:rsidRPr="006217C0" w:rsidRDefault="00433B5C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DC81E" w14:textId="3B5EBE07" w:rsidR="00433B5C" w:rsidRPr="006217C0" w:rsidRDefault="00B3580C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580C">
              <w:rPr>
                <w:rFonts w:ascii="Angsana New" w:hAnsi="Angsana New"/>
                <w:sz w:val="28"/>
                <w:szCs w:val="28"/>
                <w:cs/>
                <w:lang w:val="en-US"/>
              </w:rPr>
              <w:t>209</w:t>
            </w:r>
            <w:r w:rsidRPr="00B358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3580C">
              <w:rPr>
                <w:rFonts w:ascii="Angsana New" w:hAnsi="Angsana New"/>
                <w:sz w:val="28"/>
                <w:szCs w:val="28"/>
                <w:cs/>
                <w:lang w:val="en-US"/>
              </w:rPr>
              <w:t>238</w:t>
            </w:r>
            <w:r w:rsidRPr="00B3580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3580C">
              <w:rPr>
                <w:rFonts w:ascii="Angsana New" w:hAnsi="Angsana New"/>
                <w:sz w:val="28"/>
                <w:szCs w:val="28"/>
                <w:cs/>
                <w:lang w:val="en-US"/>
              </w:rPr>
              <w:t>820.99</w:t>
            </w:r>
          </w:p>
        </w:tc>
      </w:tr>
    </w:tbl>
    <w:p w14:paraId="060F1B91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F917FE7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B2340E1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EB3D0B5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6E6D527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99F5B71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85D4A41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011D25A8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6025DA7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D371978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2973D2B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17DCAE1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02F37D7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04E5F00A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4E18BAD9" w14:textId="77777777" w:rsidR="00BC3E8D" w:rsidRDefault="00BC3E8D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14E9145" w14:textId="77777777" w:rsidR="00BC3E8D" w:rsidRDefault="00BC3E8D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3CA4EC3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6CD6CBEB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007C627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6AF9EAFE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1D97FC3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EE84E4B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84ADAD1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67C17252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26CF6D7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FEDB551" w14:textId="77777777" w:rsidR="0021285E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03E3298B" w14:textId="77777777" w:rsidR="0021285E" w:rsidRPr="00D91D74" w:rsidRDefault="0021285E" w:rsidP="000A54D7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tbl>
      <w:tblPr>
        <w:tblW w:w="1026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9E71E8" w:rsidRPr="00494247" w14:paraId="7C6B2D72" w14:textId="77777777" w:rsidTr="009C203F">
        <w:trPr>
          <w:tblHeader/>
        </w:trPr>
        <w:tc>
          <w:tcPr>
            <w:tcW w:w="3132" w:type="dxa"/>
          </w:tcPr>
          <w:p w14:paraId="527C75D1" w14:textId="77777777" w:rsidR="009E71E8" w:rsidRPr="00494247" w:rsidRDefault="009E71E8" w:rsidP="000A54D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</w:tcPr>
          <w:p w14:paraId="0BC0BEFA" w14:textId="52F307C6" w:rsidR="009E71E8" w:rsidRPr="009E31A9" w:rsidRDefault="009E71E8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71E8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9E31A9" w:rsidRPr="00494247" w14:paraId="1B1F88C9" w14:textId="77777777" w:rsidTr="009C203F">
        <w:trPr>
          <w:tblHeader/>
        </w:trPr>
        <w:tc>
          <w:tcPr>
            <w:tcW w:w="3132" w:type="dxa"/>
          </w:tcPr>
          <w:p w14:paraId="0BF38A76" w14:textId="77777777" w:rsidR="009E31A9" w:rsidRPr="00494247" w:rsidRDefault="009E31A9" w:rsidP="000A54D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</w:tcPr>
          <w:p w14:paraId="19137942" w14:textId="03A9063E" w:rsidR="009E31A9" w:rsidRPr="00494247" w:rsidRDefault="009E31A9" w:rsidP="000A54D7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1A9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0528A5" w:rsidRPr="00494247" w14:paraId="15863FEF" w14:textId="77777777" w:rsidTr="009C203F">
        <w:trPr>
          <w:tblHeader/>
        </w:trPr>
        <w:tc>
          <w:tcPr>
            <w:tcW w:w="3132" w:type="dxa"/>
          </w:tcPr>
          <w:p w14:paraId="23CF3627" w14:textId="77777777" w:rsidR="0094265E" w:rsidRPr="00494247" w:rsidRDefault="0094265E" w:rsidP="000A54D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vAlign w:val="center"/>
          </w:tcPr>
          <w:p w14:paraId="5F5D334F" w14:textId="1DB2B28A" w:rsidR="0094265E" w:rsidRPr="00494247" w:rsidRDefault="0094265E" w:rsidP="000A54D7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42FF1" w:rsidRPr="00494247" w14:paraId="51EFFD48" w14:textId="77777777" w:rsidTr="009C203F">
        <w:trPr>
          <w:tblHeader/>
        </w:trPr>
        <w:tc>
          <w:tcPr>
            <w:tcW w:w="3132" w:type="dxa"/>
          </w:tcPr>
          <w:p w14:paraId="5A4F6C52" w14:textId="77777777" w:rsidR="009E31A9" w:rsidRPr="00494247" w:rsidRDefault="009E31A9" w:rsidP="000A54D7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3FB5DFB" w14:textId="77777777" w:rsidR="009E31A9" w:rsidRPr="00494247" w:rsidRDefault="009E31A9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513801" w14:textId="77777777" w:rsidR="009E31A9" w:rsidRPr="00494247" w:rsidRDefault="009E31A9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3FDE65B1" w14:textId="77777777" w:rsidR="009E31A9" w:rsidRPr="00494247" w:rsidRDefault="009E31A9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0528A5" w:rsidRPr="00165280" w14:paraId="37896945" w14:textId="77777777" w:rsidTr="009C203F">
        <w:trPr>
          <w:tblHeader/>
        </w:trPr>
        <w:tc>
          <w:tcPr>
            <w:tcW w:w="3132" w:type="dxa"/>
          </w:tcPr>
          <w:p w14:paraId="7ED4A605" w14:textId="77777777" w:rsidR="009E31A9" w:rsidRPr="00494247" w:rsidRDefault="009E31A9" w:rsidP="000A54D7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3EF1F91D" w14:textId="77777777" w:rsidR="009E31A9" w:rsidRPr="00165280" w:rsidRDefault="009E31A9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3EEAB91" w14:textId="77777777" w:rsidR="009E31A9" w:rsidRPr="00494247" w:rsidRDefault="009E31A9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5638D84E" w14:textId="77777777" w:rsidR="009E31A9" w:rsidRPr="00165280" w:rsidRDefault="009E31A9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            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CF0120" w14:textId="77777777" w:rsidR="009E31A9" w:rsidRPr="00494247" w:rsidRDefault="009E31A9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696B0BD4" w14:textId="77777777" w:rsidR="009E31A9" w:rsidRPr="00165280" w:rsidRDefault="009E31A9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AB1B0BC" w14:textId="77777777" w:rsidR="009E31A9" w:rsidRPr="00494247" w:rsidRDefault="009E31A9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1DD60BA5" w14:textId="77777777" w:rsidR="009E31A9" w:rsidRPr="00165280" w:rsidRDefault="009E31A9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392286" w:rsidRPr="00494247" w14:paraId="4E6140F4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2D985BFA" w14:textId="77777777" w:rsidR="009E31A9" w:rsidRPr="000D1AF3" w:rsidRDefault="009E31A9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490D4C7A" w14:textId="77777777" w:rsidR="009E31A9" w:rsidRPr="00494247" w:rsidRDefault="009E31A9" w:rsidP="000A54D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E3BC92D" w14:textId="77777777" w:rsidR="009E31A9" w:rsidRPr="00494247" w:rsidRDefault="009E31A9" w:rsidP="000A54D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76A1898D" w14:textId="77777777" w:rsidR="009E31A9" w:rsidRPr="00494247" w:rsidRDefault="009E31A9" w:rsidP="000A54D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26EDFE" w14:textId="77777777" w:rsidR="009E31A9" w:rsidRPr="00494247" w:rsidRDefault="009E31A9" w:rsidP="000A54D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50836" w14:textId="77777777" w:rsidR="009E31A9" w:rsidRPr="00494247" w:rsidRDefault="009E31A9" w:rsidP="000A54D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898B869" w14:textId="77777777" w:rsidR="009E31A9" w:rsidRPr="00494247" w:rsidRDefault="009E31A9" w:rsidP="000A54D7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14:paraId="75E78835" w14:textId="77777777" w:rsidR="009E31A9" w:rsidRPr="00494247" w:rsidRDefault="009E31A9" w:rsidP="000A54D7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11F5" w:rsidRPr="000B31FF" w14:paraId="4C561F20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0405B978" w14:textId="77777777" w:rsidR="001311F5" w:rsidRPr="000E1DF0" w:rsidRDefault="001311F5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AA8E87D" w14:textId="4A0F3D18" w:rsidR="001311F5" w:rsidRPr="006217C0" w:rsidRDefault="001311F5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CEBF094" w14:textId="77777777" w:rsidR="001311F5" w:rsidRPr="006217C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3279508F" w14:textId="6CD2484D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71</w:t>
            </w:r>
            <w:r w:rsidR="001311F5"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658</w:t>
            </w:r>
            <w:r w:rsidR="001311F5"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180</w:t>
            </w:r>
            <w:r w:rsidR="001311F5"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143BEA" w14:textId="77777777" w:rsidR="001311F5" w:rsidRPr="006217C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A4B6229" w14:textId="3F8D112D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71</w:t>
            </w:r>
            <w:r w:rsidR="001311F5"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658</w:t>
            </w:r>
            <w:r w:rsidR="001311F5"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180</w:t>
            </w:r>
            <w:r w:rsidR="001311F5"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01BD4C" w14:textId="77777777" w:rsidR="001311F5" w:rsidRPr="006217C0" w:rsidRDefault="001311F5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2C7F6DD" w14:textId="6D4D72AE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71</w:t>
            </w:r>
            <w:r w:rsidR="001311F5"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658</w:t>
            </w:r>
            <w:r w:rsidR="001311F5"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180</w:t>
            </w:r>
            <w:r w:rsidR="001311F5"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1311F5" w:rsidRPr="00410C31" w14:paraId="32EE5086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1EF4FA3A" w14:textId="77777777" w:rsidR="001311F5" w:rsidRPr="000E1DF0" w:rsidRDefault="001311F5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37304742" w14:textId="612099CC" w:rsidR="001311F5" w:rsidRPr="006217C0" w:rsidRDefault="001311F5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22A6DB1" w14:textId="77777777" w:rsidR="001311F5" w:rsidRPr="006217C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0BEFA6A" w14:textId="58098A0F" w:rsidR="001311F5" w:rsidRPr="006217C0" w:rsidRDefault="007D46F1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6F1">
              <w:rPr>
                <w:rFonts w:ascii="Angsana New" w:hAnsi="Angsana New"/>
                <w:sz w:val="28"/>
                <w:szCs w:val="28"/>
                <w:lang w:val="en-US"/>
              </w:rPr>
              <w:t>49,356,207.35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99898C" w14:textId="77777777" w:rsidR="001311F5" w:rsidRPr="006217C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123EC649" w14:textId="35ED7A8A" w:rsidR="001311F5" w:rsidRPr="006217C0" w:rsidRDefault="007D46F1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6F1">
              <w:rPr>
                <w:rFonts w:ascii="Angsana New" w:hAnsi="Angsana New"/>
                <w:sz w:val="28"/>
                <w:szCs w:val="28"/>
                <w:lang w:val="en-US"/>
              </w:rPr>
              <w:t>49,356,207.35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498CE7" w14:textId="77777777" w:rsidR="001311F5" w:rsidRPr="006217C0" w:rsidRDefault="001311F5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9AF3E1A" w14:textId="3A27F338" w:rsidR="001311F5" w:rsidRPr="006217C0" w:rsidRDefault="007D46F1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6F1">
              <w:rPr>
                <w:rFonts w:ascii="Angsana New" w:hAnsi="Angsana New"/>
                <w:sz w:val="28"/>
                <w:szCs w:val="28"/>
                <w:lang w:val="en-US"/>
              </w:rPr>
              <w:t>49,356,207.35</w:t>
            </w:r>
          </w:p>
        </w:tc>
      </w:tr>
      <w:tr w:rsidR="001311F5" w:rsidRPr="00410C31" w14:paraId="60F1DEB6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7B93FFCA" w14:textId="77777777" w:rsidR="001311F5" w:rsidRPr="000E1DF0" w:rsidRDefault="001311F5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7C8E3C9" w14:textId="31E64F80" w:rsidR="001311F5" w:rsidRPr="006217C0" w:rsidRDefault="001311F5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0D79C83" w14:textId="77777777" w:rsidR="001311F5" w:rsidRPr="006217C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1A9C4F98" w14:textId="0B841456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650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990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A63363" w14:textId="77777777" w:rsidR="001311F5" w:rsidRPr="006217C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80E4D81" w14:textId="0A64CD62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650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990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C04779" w14:textId="77777777" w:rsidR="001311F5" w:rsidRPr="006217C0" w:rsidRDefault="001311F5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682BF4F" w14:textId="30FFCAD0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650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990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0528A5" w:rsidRPr="00410C31" w14:paraId="72D6527E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22479900" w14:textId="77777777" w:rsidR="001311F5" w:rsidRPr="000E1DF0" w:rsidRDefault="001311F5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563D3" w14:textId="6795B92A" w:rsidR="001311F5" w:rsidRPr="006217C0" w:rsidRDefault="001311F5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29372CA" w14:textId="77777777" w:rsidR="001311F5" w:rsidRPr="006217C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780C2" w14:textId="11247F0C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928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610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034FFF" w14:textId="77777777" w:rsidR="001311F5" w:rsidRPr="006217C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0A1FC" w14:textId="1E77F89F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928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610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F30ACC" w14:textId="77777777" w:rsidR="001311F5" w:rsidRPr="006217C0" w:rsidRDefault="001311F5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23488" w14:textId="31D77C25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928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610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0528A5" w:rsidRPr="00410C31" w14:paraId="63E6A614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2327AD2D" w14:textId="77777777" w:rsidR="001311F5" w:rsidRPr="000E1DF0" w:rsidRDefault="001311F5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2B657F" w14:textId="5E67BB95" w:rsidR="001311F5" w:rsidRPr="006217C0" w:rsidRDefault="001311F5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FE1A449" w14:textId="77777777" w:rsidR="001311F5" w:rsidRPr="006217C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8549F" w14:textId="5D4E18D8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122</w:t>
            </w:r>
            <w:r w:rsidR="00BA20B9"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593</w:t>
            </w:r>
            <w:r w:rsidR="00BA20B9"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988</w:t>
            </w:r>
            <w:r w:rsidR="00BA20B9"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8311E8" w14:textId="77777777" w:rsidR="001311F5" w:rsidRPr="006217C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2C952" w14:textId="2B6A90EC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122</w:t>
            </w:r>
            <w:r w:rsidR="00BA20B9"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593</w:t>
            </w:r>
            <w:r w:rsidR="00BA20B9"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988</w:t>
            </w:r>
            <w:r w:rsidR="00BA20B9"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023909" w14:textId="77777777" w:rsidR="001311F5" w:rsidRPr="006217C0" w:rsidRDefault="001311F5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2FDFD" w14:textId="6D46CF59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122</w:t>
            </w:r>
            <w:r w:rsidR="00BA20B9"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593</w:t>
            </w:r>
            <w:r w:rsidR="00BA20B9"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988</w:t>
            </w:r>
            <w:r w:rsidR="00BA20B9"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9E31A9" w:rsidRPr="00410C31" w14:paraId="3128981E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227E3EEF" w14:textId="77777777" w:rsidR="009E31A9" w:rsidRPr="000E1DF0" w:rsidRDefault="009E31A9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0411F5A" w14:textId="77777777" w:rsidR="009E31A9" w:rsidRPr="006217C0" w:rsidRDefault="009E31A9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3D5CB94E" w14:textId="77777777" w:rsidR="009E31A9" w:rsidRPr="006217C0" w:rsidRDefault="009E31A9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293DB79C" w14:textId="77777777" w:rsidR="009E31A9" w:rsidRPr="006217C0" w:rsidRDefault="009E31A9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B9A015" w14:textId="77777777" w:rsidR="009E31A9" w:rsidRPr="006217C0" w:rsidRDefault="009E31A9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F3F1940" w14:textId="77777777" w:rsidR="009E31A9" w:rsidRPr="006217C0" w:rsidRDefault="009E31A9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B87B00" w14:textId="77777777" w:rsidR="009E31A9" w:rsidRPr="006217C0" w:rsidRDefault="009E31A9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A53852B" w14:textId="77777777" w:rsidR="009E31A9" w:rsidRPr="006217C0" w:rsidRDefault="009E31A9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311F5" w:rsidRPr="00410C31" w14:paraId="4DB21A2F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7D607409" w14:textId="77777777" w:rsidR="001311F5" w:rsidRPr="000E26C5" w:rsidRDefault="001311F5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85085DC" w14:textId="07E8EFCC" w:rsidR="001311F5" w:rsidRPr="006217C0" w:rsidRDefault="001311F5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42C4E38" w14:textId="77777777" w:rsidR="001311F5" w:rsidRPr="006217C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72C19993" w14:textId="519E71F8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247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540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065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2D9770" w14:textId="77777777" w:rsidR="001311F5" w:rsidRPr="006217C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817610D" w14:textId="61BBF810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247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540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065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F326DD" w14:textId="77777777" w:rsidR="001311F5" w:rsidRPr="006217C0" w:rsidRDefault="001311F5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7226986A" w14:textId="44AEBC17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247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540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065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1311F5" w:rsidRPr="00410C31" w14:paraId="73CDC2FF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44A36AB2" w14:textId="77777777" w:rsidR="001311F5" w:rsidRPr="000E26C5" w:rsidRDefault="001311F5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C40FE8A" w14:textId="02969CD2" w:rsidR="001311F5" w:rsidRPr="006217C0" w:rsidRDefault="001311F5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471BFBC" w14:textId="77777777" w:rsidR="001311F5" w:rsidRPr="006217C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AD573B3" w14:textId="1AA1879C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51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802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422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C48326" w14:textId="77777777" w:rsidR="001311F5" w:rsidRPr="006217C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02E842F1" w14:textId="384B6C62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51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802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422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5CCE07" w14:textId="77777777" w:rsidR="001311F5" w:rsidRPr="006217C0" w:rsidRDefault="001311F5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A58980B" w14:textId="7DA81167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51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802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422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1311F5" w:rsidRPr="00410C31" w14:paraId="1688E20D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35B6EA28" w14:textId="79A07EBB" w:rsidR="001311F5" w:rsidRPr="000E26C5" w:rsidRDefault="001311F5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541DE6B" w14:textId="77C134D3" w:rsidR="001311F5" w:rsidRPr="006217C0" w:rsidRDefault="001311F5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AFE7934" w14:textId="77777777" w:rsidR="001311F5" w:rsidRPr="006217C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5F7C7A8F" w14:textId="63D6B28A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581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803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76A268" w14:textId="77777777" w:rsidR="001311F5" w:rsidRPr="006217C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3413D2E" w14:textId="66DF2460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581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803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D4FFE7" w14:textId="77777777" w:rsidR="001311F5" w:rsidRPr="006217C0" w:rsidRDefault="001311F5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E6A13DE" w14:textId="3E477225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581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803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D5211B" w:rsidRPr="00410C31" w14:paraId="7567D800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37BEAB25" w14:textId="7348D068" w:rsidR="001311F5" w:rsidRPr="000E26C5" w:rsidRDefault="001311F5" w:rsidP="000A54D7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 w:rsidR="009F598D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0009FB"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883AF" w14:textId="60B70061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628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911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9A090DD" w14:textId="77777777" w:rsidR="001311F5" w:rsidRPr="006217C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24248" w14:textId="7A57F458" w:rsidR="001311F5" w:rsidRPr="006217C0" w:rsidRDefault="001311F5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158F63" w14:textId="77777777" w:rsidR="001311F5" w:rsidRPr="006217C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A8A87" w14:textId="12D6403D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628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911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113468" w14:textId="77777777" w:rsidR="001311F5" w:rsidRPr="006217C0" w:rsidRDefault="001311F5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4720A" w14:textId="6784F93D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628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911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0528A5" w:rsidRPr="00410C31" w14:paraId="6590A745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2BD66732" w14:textId="77777777" w:rsidR="001311F5" w:rsidRPr="000E1DF0" w:rsidRDefault="001311F5" w:rsidP="000A54D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41B1EB" w14:textId="72929ACB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628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911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2536C87" w14:textId="77777777" w:rsidR="001311F5" w:rsidRPr="006217C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71696" w14:textId="5070AD7B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299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924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291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AA6464" w14:textId="77777777" w:rsidR="001311F5" w:rsidRPr="006217C0" w:rsidRDefault="001311F5" w:rsidP="000A54D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A3063" w14:textId="16407C6E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300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553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203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7F1A8E" w14:textId="77777777" w:rsidR="001311F5" w:rsidRPr="006217C0" w:rsidRDefault="001311F5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ABC90" w14:textId="52959713" w:rsidR="001311F5" w:rsidRPr="006217C0" w:rsidRDefault="00BC373D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3D">
              <w:rPr>
                <w:rFonts w:ascii="Angsana New" w:hAnsi="Angsana New"/>
                <w:sz w:val="28"/>
                <w:szCs w:val="28"/>
              </w:rPr>
              <w:t>300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553</w:t>
            </w:r>
            <w:r w:rsidR="001311F5"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C373D">
              <w:rPr>
                <w:rFonts w:ascii="Angsana New" w:hAnsi="Angsana New"/>
                <w:sz w:val="28"/>
                <w:szCs w:val="28"/>
              </w:rPr>
              <w:t>203</w:t>
            </w:r>
            <w:r w:rsidR="001311F5"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BC373D">
              <w:rPr>
                <w:rFonts w:ascii="Angsana New" w:hAnsi="Angsana New"/>
                <w:sz w:val="28"/>
                <w:szCs w:val="28"/>
              </w:rPr>
              <w:t>03</w:t>
            </w:r>
          </w:p>
        </w:tc>
      </w:tr>
    </w:tbl>
    <w:p w14:paraId="4C0A98AB" w14:textId="77777777" w:rsidR="009E31A9" w:rsidRDefault="009E31A9" w:rsidP="000A54D7"/>
    <w:p w14:paraId="27821708" w14:textId="73B41B0F" w:rsidR="000E26C5" w:rsidRDefault="009A54BC" w:rsidP="000A54D7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9A54BC">
        <w:rPr>
          <w:rFonts w:ascii="Angsana New" w:hAnsi="Angsana New"/>
          <w:sz w:val="30"/>
          <w:szCs w:val="30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จำลองตามทฤษฎีในการประเมินมูลค่า  ซึ่งข้อมูลที่ใช้ในการประเมินมูลค่าส่วนใหญ่เป็นข้อมูลที่สามารถสังเกตได้ในตลาดที่เกี่ยวข้อง  เช่น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A54BC">
        <w:rPr>
          <w:rFonts w:ascii="Angsana New" w:hAnsi="Angsana New"/>
          <w:sz w:val="30"/>
          <w:szCs w:val="30"/>
          <w:cs/>
        </w:rPr>
        <w:t xml:space="preserve">เป็นอัตราผลตอบแทนของอัตราดอกเบี้ยเป็นต้น </w:t>
      </w:r>
      <w:r w:rsidR="00D71FCE" w:rsidRPr="00D71FCE">
        <w:rPr>
          <w:rFonts w:ascii="Angsana New" w:hAnsi="Angsana New"/>
          <w:sz w:val="30"/>
          <w:szCs w:val="30"/>
          <w:cs/>
        </w:rPr>
        <w:t>กลุ่มบริษัท</w:t>
      </w:r>
      <w:r w:rsidRPr="009A54BC">
        <w:rPr>
          <w:rFonts w:ascii="Angsana New" w:hAnsi="Angsana New"/>
          <w:sz w:val="30"/>
          <w:szCs w:val="30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4F83CA0" w14:textId="77777777" w:rsidR="006869AB" w:rsidRDefault="006869AB" w:rsidP="000A54D7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D9B2286" w14:textId="446305AF" w:rsidR="000E26C5" w:rsidRPr="00F147DC" w:rsidRDefault="009A54BC" w:rsidP="000A54D7">
      <w:pPr>
        <w:pStyle w:val="ListParagraph"/>
        <w:numPr>
          <w:ilvl w:val="0"/>
          <w:numId w:val="15"/>
        </w:numPr>
        <w:tabs>
          <w:tab w:val="clear" w:pos="907"/>
          <w:tab w:val="left" w:pos="990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F147DC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</w:p>
    <w:p w14:paraId="25DDE038" w14:textId="03C422E4" w:rsidR="009A54BC" w:rsidRDefault="009A54BC" w:rsidP="000A54D7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9A54B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D0103">
        <w:rPr>
          <w:rFonts w:ascii="Angsana New" w:hAnsi="Angsana New"/>
          <w:sz w:val="30"/>
          <w:szCs w:val="30"/>
        </w:rPr>
        <w:t>31</w:t>
      </w:r>
      <w:r w:rsidR="00FD0103" w:rsidRPr="009A54BC">
        <w:rPr>
          <w:rFonts w:ascii="Angsana New" w:hAnsi="Angsana New"/>
          <w:sz w:val="30"/>
          <w:szCs w:val="30"/>
          <w:cs/>
        </w:rPr>
        <w:t xml:space="preserve"> </w:t>
      </w:r>
      <w:r w:rsidR="00FD0103">
        <w:rPr>
          <w:rFonts w:ascii="Angsana New" w:hAnsi="Angsana New" w:hint="cs"/>
          <w:sz w:val="30"/>
          <w:szCs w:val="30"/>
          <w:cs/>
        </w:rPr>
        <w:t>ธันวาคม</w:t>
      </w:r>
      <w:r w:rsidR="001A0E74">
        <w:rPr>
          <w:rFonts w:ascii="Angsana New" w:hAnsi="Angsana New" w:hint="cs"/>
          <w:sz w:val="30"/>
          <w:szCs w:val="30"/>
          <w:cs/>
        </w:rPr>
        <w:t xml:space="preserve"> </w:t>
      </w:r>
      <w:r w:rsidR="001A0E74">
        <w:rPr>
          <w:rFonts w:ascii="Angsana New" w:hAnsi="Angsana New"/>
          <w:sz w:val="30"/>
          <w:szCs w:val="30"/>
        </w:rPr>
        <w:t xml:space="preserve">2567 </w:t>
      </w:r>
      <w:r w:rsidR="001A0E74">
        <w:rPr>
          <w:rFonts w:ascii="Angsana New" w:hAnsi="Angsana New" w:hint="cs"/>
          <w:sz w:val="30"/>
          <w:szCs w:val="30"/>
          <w:cs/>
        </w:rPr>
        <w:t>และ</w:t>
      </w:r>
      <w:r w:rsidRPr="009A54BC">
        <w:rPr>
          <w:rFonts w:ascii="Angsana New" w:hAnsi="Angsana New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t>256</w:t>
      </w:r>
      <w:r w:rsidR="00F147DC">
        <w:rPr>
          <w:rFonts w:ascii="Angsana New" w:hAnsi="Angsana New"/>
          <w:sz w:val="30"/>
          <w:szCs w:val="30"/>
        </w:rPr>
        <w:t>6</w:t>
      </w:r>
      <w:r w:rsidRPr="009A54BC">
        <w:rPr>
          <w:rFonts w:ascii="Angsana New" w:hAnsi="Angsana New"/>
          <w:sz w:val="30"/>
          <w:szCs w:val="30"/>
          <w:cs/>
        </w:rPr>
        <w:t xml:space="preserve"> </w:t>
      </w:r>
      <w:r w:rsidR="00D71FCE" w:rsidRPr="00D71FCE">
        <w:rPr>
          <w:rFonts w:ascii="Angsana New" w:hAnsi="Angsana New"/>
          <w:sz w:val="30"/>
          <w:szCs w:val="30"/>
          <w:cs/>
        </w:rPr>
        <w:t>กลุ่มบริษัท</w:t>
      </w:r>
      <w:r w:rsidRPr="009A54BC">
        <w:rPr>
          <w:rFonts w:ascii="Angsana New" w:hAnsi="Angsana New"/>
          <w:sz w:val="30"/>
          <w:szCs w:val="30"/>
          <w:cs/>
        </w:rPr>
        <w:t xml:space="preserve"> มีสินทรัพย์และหนี้สินที่วัดมูลค่าด้วยมูลค่ายุติธรรมที่เปิดเผยมูลค่ายุติธรรมแยกแสดงตามลำดับชั้นของมูลค่ายุติธรรม ดังนี้</w:t>
      </w:r>
    </w:p>
    <w:p w14:paraId="4CE68053" w14:textId="77777777" w:rsidR="006869AB" w:rsidRDefault="006869AB" w:rsidP="000A54D7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30BD76D" w14:textId="77777777" w:rsidR="006869AB" w:rsidRDefault="006869AB" w:rsidP="000A54D7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54835E5" w14:textId="77777777" w:rsidR="006869AB" w:rsidRDefault="006869AB" w:rsidP="000A54D7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0931D9EE" w14:textId="77777777" w:rsidR="006869AB" w:rsidRDefault="006869AB" w:rsidP="000A54D7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6283004" w14:textId="77777777" w:rsidR="006869AB" w:rsidRDefault="006869AB" w:rsidP="000A54D7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CE29EBF" w14:textId="77777777" w:rsidR="006869AB" w:rsidRDefault="006869AB" w:rsidP="000A54D7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3371D23" w14:textId="77777777" w:rsidR="006869AB" w:rsidRDefault="006869AB" w:rsidP="000A54D7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132"/>
        <w:gridCol w:w="1458"/>
        <w:gridCol w:w="237"/>
        <w:gridCol w:w="1383"/>
        <w:gridCol w:w="236"/>
        <w:gridCol w:w="1326"/>
        <w:gridCol w:w="236"/>
        <w:gridCol w:w="1481"/>
      </w:tblGrid>
      <w:tr w:rsidR="00B71BF0" w:rsidRPr="00494247" w14:paraId="382A2346" w14:textId="77777777">
        <w:tc>
          <w:tcPr>
            <w:tcW w:w="3132" w:type="dxa"/>
          </w:tcPr>
          <w:p w14:paraId="3CAFA0DA" w14:textId="77777777" w:rsidR="00B71BF0" w:rsidRPr="00494247" w:rsidRDefault="00B71BF0" w:rsidP="000A54D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</w:tcPr>
          <w:p w14:paraId="38BA9779" w14:textId="77777777" w:rsidR="00B71BF0" w:rsidRPr="00494247" w:rsidRDefault="00B71BF0" w:rsidP="000A54D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6951D359" w14:textId="77777777" w:rsidR="00B71BF0" w:rsidRPr="00494247" w:rsidRDefault="00B71BF0" w:rsidP="000A54D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</w:tcPr>
          <w:p w14:paraId="0325E7BC" w14:textId="77777777" w:rsidR="00B71BF0" w:rsidRPr="00494247" w:rsidRDefault="00B71BF0" w:rsidP="000A54D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37C813" w14:textId="77777777" w:rsidR="00B71BF0" w:rsidRPr="00494247" w:rsidRDefault="00B71BF0" w:rsidP="000A54D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43" w:type="dxa"/>
            <w:gridSpan w:val="3"/>
          </w:tcPr>
          <w:p w14:paraId="57036442" w14:textId="77777777" w:rsidR="00B71BF0" w:rsidRPr="00494247" w:rsidRDefault="00B71BF0" w:rsidP="000A54D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71BF0" w:rsidRPr="00494247" w14:paraId="48A2DBED" w14:textId="77777777">
        <w:tc>
          <w:tcPr>
            <w:tcW w:w="3132" w:type="dxa"/>
          </w:tcPr>
          <w:p w14:paraId="43981277" w14:textId="77777777" w:rsidR="00B71BF0" w:rsidRPr="00494247" w:rsidRDefault="00B71BF0" w:rsidP="000A54D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7" w:type="dxa"/>
            <w:gridSpan w:val="7"/>
            <w:tcBorders>
              <w:bottom w:val="single" w:sz="4" w:space="0" w:color="auto"/>
            </w:tcBorders>
          </w:tcPr>
          <w:p w14:paraId="3C09377F" w14:textId="77777777" w:rsidR="00B71BF0" w:rsidRPr="00494247" w:rsidRDefault="00B71BF0" w:rsidP="000A54D7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71BF0" w:rsidRPr="00494247" w14:paraId="29E079A5" w14:textId="77777777">
        <w:tc>
          <w:tcPr>
            <w:tcW w:w="3132" w:type="dxa"/>
          </w:tcPr>
          <w:p w14:paraId="2ADBF64E" w14:textId="77777777" w:rsidR="00B71BF0" w:rsidRPr="00494247" w:rsidRDefault="00B71BF0" w:rsidP="000A54D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4D4B1" w14:textId="362065E3" w:rsidR="00B71BF0" w:rsidRPr="00BE0E9A" w:rsidRDefault="00B71BF0" w:rsidP="000A54D7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71BF0" w:rsidRPr="00165280" w14:paraId="4B19BA02" w14:textId="77777777">
        <w:tc>
          <w:tcPr>
            <w:tcW w:w="3132" w:type="dxa"/>
          </w:tcPr>
          <w:p w14:paraId="23A785A3" w14:textId="77777777" w:rsidR="00B71BF0" w:rsidRPr="00494247" w:rsidRDefault="00B71BF0" w:rsidP="000A54D7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CBE77C2" w14:textId="77777777" w:rsidR="00B71BF0" w:rsidRPr="00165280" w:rsidRDefault="00B71BF0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2053A7F" w14:textId="77777777" w:rsidR="00B71BF0" w:rsidRPr="00494247" w:rsidRDefault="00B71BF0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7DA1FF10" w14:textId="77777777" w:rsidR="00B71BF0" w:rsidRPr="00165280" w:rsidRDefault="00B71BF0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AC2FC5A" w14:textId="77777777" w:rsidR="00B71BF0" w:rsidRPr="00494247" w:rsidRDefault="00B71BF0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3557E622" w14:textId="77777777" w:rsidR="00B71BF0" w:rsidRPr="00165280" w:rsidRDefault="00B71BF0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246D3D" w14:textId="77777777" w:rsidR="00B71BF0" w:rsidRPr="00494247" w:rsidRDefault="00B71BF0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787F6A30" w14:textId="77777777" w:rsidR="00B71BF0" w:rsidRPr="00165280" w:rsidRDefault="00B71BF0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4D3BFB">
              <w:rPr>
                <w:sz w:val="28"/>
                <w:szCs w:val="28"/>
                <w:cs/>
              </w:rPr>
              <w:t>รวม</w:t>
            </w:r>
          </w:p>
        </w:tc>
      </w:tr>
      <w:tr w:rsidR="00B71BF0" w:rsidRPr="00494247" w14:paraId="3FA36B61" w14:textId="77777777">
        <w:trPr>
          <w:trHeight w:val="203"/>
        </w:trPr>
        <w:tc>
          <w:tcPr>
            <w:tcW w:w="4590" w:type="dxa"/>
            <w:gridSpan w:val="2"/>
            <w:vAlign w:val="bottom"/>
          </w:tcPr>
          <w:p w14:paraId="3501C142" w14:textId="77777777" w:rsidR="00B71BF0" w:rsidRPr="00494247" w:rsidRDefault="00B71BF0" w:rsidP="000A54D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BF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สินทรัพย์และหนี้สินที่วัดมูลค่าด้วยมูลค่ายุติธรรม</w:t>
            </w:r>
          </w:p>
        </w:tc>
        <w:tc>
          <w:tcPr>
            <w:tcW w:w="237" w:type="dxa"/>
          </w:tcPr>
          <w:p w14:paraId="1F5FD559" w14:textId="77777777" w:rsidR="00B71BF0" w:rsidRPr="00494247" w:rsidRDefault="00B71BF0" w:rsidP="000A54D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3A887F0A" w14:textId="77777777" w:rsidR="00B71BF0" w:rsidRPr="00494247" w:rsidRDefault="00B71BF0" w:rsidP="000A54D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7E75F5" w14:textId="77777777" w:rsidR="00B71BF0" w:rsidRPr="00494247" w:rsidRDefault="00B71BF0" w:rsidP="000A54D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7FEAE2" w14:textId="77777777" w:rsidR="00B71BF0" w:rsidRPr="00494247" w:rsidRDefault="00B71BF0" w:rsidP="000A54D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562A064" w14:textId="77777777" w:rsidR="00B71BF0" w:rsidRPr="00494247" w:rsidRDefault="00B71BF0" w:rsidP="000A54D7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14:paraId="73AFF052" w14:textId="77777777" w:rsidR="00B71BF0" w:rsidRPr="00494247" w:rsidRDefault="00B71BF0" w:rsidP="000A54D7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1BF0" w:rsidRPr="00494247" w14:paraId="78332219" w14:textId="77777777" w:rsidTr="00940D4F">
        <w:trPr>
          <w:trHeight w:val="203"/>
        </w:trPr>
        <w:tc>
          <w:tcPr>
            <w:tcW w:w="3132" w:type="dxa"/>
            <w:vAlign w:val="bottom"/>
          </w:tcPr>
          <w:p w14:paraId="7B5B5029" w14:textId="6449EE2B" w:rsidR="00B71BF0" w:rsidRPr="000E1DF0" w:rsidRDefault="00A15829" w:rsidP="000A54D7">
            <w:pPr>
              <w:spacing w:line="360" w:lineRule="exact"/>
              <w:ind w:left="160" w:right="-36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</w:t>
            </w:r>
            <w:r w:rsidR="00B71BF0"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 w:rsidR="00B71B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71BF0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B71BF0"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91F329F" w14:textId="77777777" w:rsidR="00B71BF0" w:rsidRPr="0076632D" w:rsidRDefault="00B71BF0" w:rsidP="000A54D7">
            <w:pPr>
              <w:widowControl w:val="0"/>
              <w:spacing w:line="380" w:lineRule="exact"/>
              <w:ind w:right="7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E5F62C" w14:textId="77777777" w:rsidR="00B71BF0" w:rsidRPr="00494247" w:rsidRDefault="00B71BF0" w:rsidP="000A54D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5D21CBED" w14:textId="767A8339" w:rsidR="00B71BF0" w:rsidRPr="006C07E7" w:rsidRDefault="00A15829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5829">
              <w:rPr>
                <w:rFonts w:ascii="Angsana New" w:hAnsi="Angsana New"/>
                <w:sz w:val="30"/>
                <w:szCs w:val="30"/>
              </w:rPr>
              <w:t>80,394.24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992A0C" w14:textId="77777777" w:rsidR="00B71BF0" w:rsidRPr="00494247" w:rsidRDefault="00B71BF0" w:rsidP="000A54D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32EEFE3A" w14:textId="77777777" w:rsidR="00B71BF0" w:rsidRPr="0076632D" w:rsidRDefault="00B71BF0" w:rsidP="000A54D7">
            <w:pPr>
              <w:widowControl w:val="0"/>
              <w:spacing w:line="380" w:lineRule="exact"/>
              <w:ind w:right="10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9BD841" w14:textId="77777777" w:rsidR="00B71BF0" w:rsidRPr="00494247" w:rsidRDefault="00B71BF0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16C3FFA5" w14:textId="1AC69547" w:rsidR="00B71BF0" w:rsidRPr="001E7162" w:rsidRDefault="00A15829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5829">
              <w:rPr>
                <w:rFonts w:ascii="Angsana New" w:hAnsi="Angsana New"/>
                <w:sz w:val="30"/>
                <w:szCs w:val="30"/>
              </w:rPr>
              <w:t>80,394.24</w:t>
            </w:r>
          </w:p>
        </w:tc>
      </w:tr>
    </w:tbl>
    <w:p w14:paraId="12B2FA71" w14:textId="77777777" w:rsidR="00B71BF0" w:rsidRDefault="00B71BF0" w:rsidP="000A54D7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56D49A9" w14:textId="77777777" w:rsidR="00B71BF0" w:rsidRDefault="00B71BF0" w:rsidP="001469BE">
      <w:pPr>
        <w:pStyle w:val="ListParagraph"/>
        <w:spacing w:after="120" w:line="240" w:lineRule="exact"/>
        <w:ind w:left="994"/>
        <w:jc w:val="thaiDistribute"/>
        <w:rPr>
          <w:rFonts w:ascii="Angsana New" w:hAnsi="Angsana New"/>
          <w:sz w:val="30"/>
          <w:szCs w:val="30"/>
        </w:rPr>
      </w:pPr>
    </w:p>
    <w:tbl>
      <w:tblPr>
        <w:tblW w:w="94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132"/>
        <w:gridCol w:w="1458"/>
        <w:gridCol w:w="237"/>
        <w:gridCol w:w="1383"/>
        <w:gridCol w:w="236"/>
        <w:gridCol w:w="1326"/>
        <w:gridCol w:w="236"/>
        <w:gridCol w:w="1481"/>
      </w:tblGrid>
      <w:tr w:rsidR="00BE0E9A" w:rsidRPr="00494247" w14:paraId="126F914B" w14:textId="77777777" w:rsidTr="009C203F">
        <w:tc>
          <w:tcPr>
            <w:tcW w:w="3132" w:type="dxa"/>
          </w:tcPr>
          <w:p w14:paraId="3B9D896A" w14:textId="77777777" w:rsidR="00BE0E9A" w:rsidRPr="00494247" w:rsidRDefault="00BE0E9A" w:rsidP="000A54D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</w:tcPr>
          <w:p w14:paraId="25AD6A45" w14:textId="77777777" w:rsidR="00BE0E9A" w:rsidRPr="00494247" w:rsidRDefault="00BE0E9A" w:rsidP="000A54D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08D2ACD7" w14:textId="77777777" w:rsidR="00BE0E9A" w:rsidRPr="00494247" w:rsidRDefault="00BE0E9A" w:rsidP="000A54D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53D6A6E" w14:textId="77777777" w:rsidR="00BE0E9A" w:rsidRPr="00494247" w:rsidRDefault="00BE0E9A" w:rsidP="000A54D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28CBE2" w14:textId="77777777" w:rsidR="00BE0E9A" w:rsidRPr="00494247" w:rsidRDefault="00BE0E9A" w:rsidP="000A54D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43" w:type="dxa"/>
            <w:gridSpan w:val="3"/>
          </w:tcPr>
          <w:p w14:paraId="682299B5" w14:textId="77777777" w:rsidR="00BE0E9A" w:rsidRPr="00494247" w:rsidRDefault="00BE0E9A" w:rsidP="000A54D7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E0E9A" w:rsidRPr="00494247" w14:paraId="77C50BDE" w14:textId="77777777" w:rsidTr="009C203F">
        <w:tc>
          <w:tcPr>
            <w:tcW w:w="3132" w:type="dxa"/>
          </w:tcPr>
          <w:p w14:paraId="5D25AA3C" w14:textId="77777777" w:rsidR="00BE0E9A" w:rsidRPr="00494247" w:rsidRDefault="00BE0E9A" w:rsidP="000A54D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7" w:type="dxa"/>
            <w:gridSpan w:val="7"/>
            <w:tcBorders>
              <w:bottom w:val="single" w:sz="4" w:space="0" w:color="auto"/>
            </w:tcBorders>
          </w:tcPr>
          <w:p w14:paraId="09009E49" w14:textId="77777777" w:rsidR="00BE0E9A" w:rsidRPr="00494247" w:rsidRDefault="00BE0E9A" w:rsidP="000A54D7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E0E9A" w:rsidRPr="00494247" w14:paraId="20795A86" w14:textId="77777777" w:rsidTr="009C203F">
        <w:tc>
          <w:tcPr>
            <w:tcW w:w="3132" w:type="dxa"/>
          </w:tcPr>
          <w:p w14:paraId="5D652A13" w14:textId="77777777" w:rsidR="00BE0E9A" w:rsidRPr="00494247" w:rsidRDefault="00BE0E9A" w:rsidP="000A54D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C006F" w14:textId="3C162D79" w:rsidR="00BE0E9A" w:rsidRPr="00BE0E9A" w:rsidRDefault="008256FE" w:rsidP="000A54D7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E0E9A" w:rsidRPr="00165280" w14:paraId="194193EE" w14:textId="77777777" w:rsidTr="009C203F">
        <w:tc>
          <w:tcPr>
            <w:tcW w:w="3132" w:type="dxa"/>
          </w:tcPr>
          <w:p w14:paraId="6A9282FF" w14:textId="77777777" w:rsidR="00BE0E9A" w:rsidRPr="00494247" w:rsidRDefault="00BE0E9A" w:rsidP="000A54D7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11B852F2" w14:textId="77777777" w:rsidR="00BE0E9A" w:rsidRPr="00165280" w:rsidRDefault="00BE0E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752CD60" w14:textId="77777777" w:rsidR="00BE0E9A" w:rsidRPr="00494247" w:rsidRDefault="00BE0E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6E9DD64E" w14:textId="77777777" w:rsidR="00BE0E9A" w:rsidRPr="00165280" w:rsidRDefault="00BE0E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3366E5" w14:textId="77777777" w:rsidR="00BE0E9A" w:rsidRPr="00494247" w:rsidRDefault="00BE0E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26FF4313" w14:textId="77777777" w:rsidR="00BE0E9A" w:rsidRPr="00165280" w:rsidRDefault="00BE0E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9BCE840" w14:textId="77777777" w:rsidR="00BE0E9A" w:rsidRPr="00494247" w:rsidRDefault="00BE0E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4F26A981" w14:textId="77777777" w:rsidR="00BE0E9A" w:rsidRPr="00165280" w:rsidRDefault="00BE0E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4D3BFB">
              <w:rPr>
                <w:sz w:val="28"/>
                <w:szCs w:val="28"/>
                <w:cs/>
              </w:rPr>
              <w:t>รวม</w:t>
            </w:r>
          </w:p>
        </w:tc>
      </w:tr>
      <w:tr w:rsidR="00BE0E9A" w:rsidRPr="00494247" w14:paraId="13933A06" w14:textId="77777777" w:rsidTr="009C203F">
        <w:trPr>
          <w:trHeight w:val="203"/>
        </w:trPr>
        <w:tc>
          <w:tcPr>
            <w:tcW w:w="4590" w:type="dxa"/>
            <w:gridSpan w:val="2"/>
            <w:vAlign w:val="bottom"/>
          </w:tcPr>
          <w:p w14:paraId="03D4D1AE" w14:textId="77777777" w:rsidR="00BE0E9A" w:rsidRPr="00494247" w:rsidRDefault="00BE0E9A" w:rsidP="000A54D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BF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สินทรัพย์และหนี้สินที่วัดมูลค่าด้วยมูลค่ายุติธรรม</w:t>
            </w:r>
          </w:p>
        </w:tc>
        <w:tc>
          <w:tcPr>
            <w:tcW w:w="237" w:type="dxa"/>
          </w:tcPr>
          <w:p w14:paraId="167CA6E0" w14:textId="77777777" w:rsidR="00BE0E9A" w:rsidRPr="00494247" w:rsidRDefault="00BE0E9A" w:rsidP="000A54D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471AAEB9" w14:textId="77777777" w:rsidR="00BE0E9A" w:rsidRPr="00494247" w:rsidRDefault="00BE0E9A" w:rsidP="000A54D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ADD6C2" w14:textId="77777777" w:rsidR="00BE0E9A" w:rsidRPr="00494247" w:rsidRDefault="00BE0E9A" w:rsidP="000A54D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4AB5D" w14:textId="77777777" w:rsidR="00BE0E9A" w:rsidRPr="00494247" w:rsidRDefault="00BE0E9A" w:rsidP="000A54D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8FEF54A" w14:textId="77777777" w:rsidR="00BE0E9A" w:rsidRPr="00494247" w:rsidRDefault="00BE0E9A" w:rsidP="000A54D7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14:paraId="3814DDF1" w14:textId="77777777" w:rsidR="00BE0E9A" w:rsidRPr="00494247" w:rsidRDefault="00BE0E9A" w:rsidP="000A54D7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103" w:rsidRPr="00494247" w14:paraId="23D5CFB4" w14:textId="77777777" w:rsidTr="009C203F">
        <w:trPr>
          <w:trHeight w:val="203"/>
        </w:trPr>
        <w:tc>
          <w:tcPr>
            <w:tcW w:w="3132" w:type="dxa"/>
            <w:vAlign w:val="bottom"/>
          </w:tcPr>
          <w:p w14:paraId="1225B8FF" w14:textId="54F02AA1" w:rsidR="00FD0103" w:rsidRPr="000E1DF0" w:rsidRDefault="00FD0103" w:rsidP="000A54D7">
            <w:pPr>
              <w:spacing w:line="360" w:lineRule="exact"/>
              <w:ind w:left="160" w:right="-36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C36C6AF" w14:textId="1C971F1B" w:rsidR="00FD0103" w:rsidRPr="0076632D" w:rsidRDefault="00FD0103" w:rsidP="000A54D7">
            <w:pPr>
              <w:widowControl w:val="0"/>
              <w:spacing w:line="380" w:lineRule="exact"/>
              <w:ind w:right="7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C70FC51" w14:textId="77777777" w:rsidR="00FD0103" w:rsidRPr="00494247" w:rsidRDefault="00FD0103" w:rsidP="000A54D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458C99F9" w14:textId="7A67F4A6" w:rsidR="00FD0103" w:rsidRPr="006C07E7" w:rsidRDefault="00FD0103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FBCAB0" w14:textId="77777777" w:rsidR="00FD0103" w:rsidRPr="00494247" w:rsidRDefault="00FD0103" w:rsidP="000A54D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F9B849F" w14:textId="7DCE4201" w:rsidR="00FD0103" w:rsidRPr="0076632D" w:rsidRDefault="00FD0103" w:rsidP="000A54D7">
            <w:pPr>
              <w:widowControl w:val="0"/>
              <w:spacing w:line="380" w:lineRule="exact"/>
              <w:ind w:right="10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3BBAEE" w14:textId="77777777" w:rsidR="00FD0103" w:rsidRPr="00494247" w:rsidRDefault="00FD0103" w:rsidP="000A54D7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6A7EF6FA" w14:textId="2E6455F3" w:rsidR="00FD0103" w:rsidRPr="001E7162" w:rsidRDefault="00FD0103" w:rsidP="000A54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</w:tr>
    </w:tbl>
    <w:p w14:paraId="63532F2C" w14:textId="1EB0FA8B" w:rsidR="00AD73E1" w:rsidRPr="001C0FC5" w:rsidRDefault="001C0FC5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C0FC5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1AF8BE73" w14:textId="2EE3931C" w:rsidR="001C0FC5" w:rsidRDefault="001C0FC5" w:rsidP="000A54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C0FC5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53EA4147" w14:textId="41F8824C" w:rsidR="00902151" w:rsidRPr="008A69F7" w:rsidRDefault="00A339D5" w:rsidP="000A54D7">
      <w:pPr>
        <w:spacing w:line="240" w:lineRule="atLeast"/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3928C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C7056">
        <w:rPr>
          <w:rFonts w:ascii="Angsana New" w:hAnsi="Angsana New"/>
          <w:sz w:val="30"/>
          <w:szCs w:val="30"/>
        </w:rPr>
        <w:t>31</w:t>
      </w:r>
      <w:r w:rsidR="000662AF" w:rsidRPr="003928C9">
        <w:rPr>
          <w:rFonts w:ascii="Angsana New" w:hAnsi="Angsana New"/>
          <w:sz w:val="30"/>
          <w:szCs w:val="30"/>
        </w:rPr>
        <w:t xml:space="preserve"> </w:t>
      </w:r>
      <w:r w:rsidR="008C7056">
        <w:rPr>
          <w:rFonts w:ascii="Angsana New" w:hAnsi="Angsana New" w:hint="cs"/>
          <w:sz w:val="30"/>
          <w:szCs w:val="30"/>
          <w:cs/>
        </w:rPr>
        <w:t>ธันวาคม</w:t>
      </w:r>
      <w:r w:rsidRPr="003928C9">
        <w:rPr>
          <w:rFonts w:ascii="Angsana New" w:hAnsi="Angsana New"/>
          <w:sz w:val="30"/>
          <w:szCs w:val="30"/>
          <w:cs/>
        </w:rPr>
        <w:t xml:space="preserve"> </w:t>
      </w:r>
      <w:r w:rsidRPr="003928C9">
        <w:rPr>
          <w:rFonts w:ascii="Angsana New" w:hAnsi="Angsana New"/>
          <w:sz w:val="30"/>
          <w:szCs w:val="30"/>
        </w:rPr>
        <w:t>256</w:t>
      </w:r>
      <w:r w:rsidR="00BC373D" w:rsidRPr="00BC373D">
        <w:rPr>
          <w:rFonts w:ascii="Angsana New" w:hAnsi="Angsana New" w:hint="cs"/>
          <w:sz w:val="30"/>
          <w:szCs w:val="30"/>
        </w:rPr>
        <w:t>7</w:t>
      </w:r>
      <w:r w:rsidRPr="003928C9">
        <w:rPr>
          <w:rFonts w:ascii="Angsana New" w:hAnsi="Angsana New"/>
          <w:sz w:val="30"/>
          <w:szCs w:val="30"/>
        </w:rPr>
        <w:t xml:space="preserve"> </w:t>
      </w:r>
      <w:r w:rsidRPr="003928C9">
        <w:rPr>
          <w:rFonts w:ascii="Angsana New" w:hAnsi="Angsana New"/>
          <w:sz w:val="30"/>
          <w:szCs w:val="30"/>
          <w:cs/>
        </w:rPr>
        <w:t>งบการเงิน</w:t>
      </w:r>
      <w:r w:rsidR="00631569" w:rsidRPr="003928C9">
        <w:rPr>
          <w:rFonts w:ascii="Angsana New" w:hAnsi="Angsana New" w:hint="cs"/>
          <w:sz w:val="30"/>
          <w:szCs w:val="30"/>
          <w:cs/>
        </w:rPr>
        <w:t>รวม</w:t>
      </w:r>
      <w:r w:rsidRPr="003928C9">
        <w:rPr>
          <w:rFonts w:ascii="Angsana New" w:hAnsi="Angsana New"/>
          <w:sz w:val="30"/>
          <w:szCs w:val="30"/>
          <w:cs/>
        </w:rPr>
        <w:t xml:space="preserve">แสดงอัตราส่วนหนี้สินต่อทุน </w:t>
      </w:r>
      <w:r w:rsidRPr="008A69F7">
        <w:rPr>
          <w:rFonts w:ascii="Angsana New" w:hAnsi="Angsana New"/>
          <w:sz w:val="30"/>
          <w:szCs w:val="30"/>
          <w:cs/>
        </w:rPr>
        <w:t xml:space="preserve">เท่ากับ </w:t>
      </w:r>
      <w:r w:rsidR="0096455F" w:rsidRPr="008A69F7">
        <w:rPr>
          <w:rFonts w:ascii="Angsana New" w:hAnsi="Angsana New"/>
          <w:sz w:val="30"/>
          <w:szCs w:val="30"/>
          <w:lang w:val="en-US"/>
        </w:rPr>
        <w:t>0.3</w:t>
      </w:r>
      <w:r w:rsidR="004D5FF5" w:rsidRPr="008A69F7">
        <w:rPr>
          <w:rFonts w:ascii="Angsana New" w:hAnsi="Angsana New" w:hint="cs"/>
          <w:sz w:val="30"/>
          <w:szCs w:val="30"/>
          <w:cs/>
          <w:lang w:val="en-US"/>
        </w:rPr>
        <w:t>7</w:t>
      </w:r>
      <w:r w:rsidRPr="008A69F7">
        <w:rPr>
          <w:rFonts w:ascii="Angsana New" w:hAnsi="Angsana New"/>
          <w:sz w:val="30"/>
          <w:szCs w:val="30"/>
          <w:cs/>
        </w:rPr>
        <w:t xml:space="preserve"> : </w:t>
      </w:r>
      <w:r w:rsidRPr="008A69F7">
        <w:rPr>
          <w:rFonts w:ascii="Angsana New" w:hAnsi="Angsana New"/>
          <w:sz w:val="30"/>
          <w:szCs w:val="30"/>
        </w:rPr>
        <w:t>1</w:t>
      </w:r>
      <w:r w:rsidR="00204342" w:rsidRPr="008A69F7">
        <w:rPr>
          <w:rFonts w:ascii="Angsana New" w:hAnsi="Angsana New"/>
          <w:sz w:val="30"/>
          <w:szCs w:val="30"/>
        </w:rPr>
        <w:t xml:space="preserve"> </w:t>
      </w:r>
      <w:r w:rsidR="00902151" w:rsidRPr="008A69F7">
        <w:rPr>
          <w:rFonts w:ascii="Angsana New" w:hAnsi="Angsana New"/>
          <w:sz w:val="30"/>
          <w:szCs w:val="30"/>
          <w:cs/>
        </w:rPr>
        <w:t>(</w:t>
      </w:r>
      <w:r w:rsidR="00902151" w:rsidRPr="008A69F7">
        <w:rPr>
          <w:rFonts w:ascii="Angsana New" w:hAnsi="Angsana New"/>
          <w:sz w:val="30"/>
          <w:szCs w:val="30"/>
        </w:rPr>
        <w:t>31</w:t>
      </w:r>
      <w:r w:rsidR="00902151" w:rsidRPr="008A69F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02151" w:rsidRPr="008A69F7">
        <w:rPr>
          <w:rFonts w:ascii="Angsana New" w:hAnsi="Angsana New"/>
          <w:sz w:val="30"/>
          <w:szCs w:val="30"/>
        </w:rPr>
        <w:t>2566</w:t>
      </w:r>
      <w:r w:rsidR="00902151" w:rsidRPr="008A69F7">
        <w:rPr>
          <w:rFonts w:ascii="Angsana New" w:hAnsi="Angsana New"/>
          <w:sz w:val="30"/>
          <w:szCs w:val="30"/>
          <w:cs/>
        </w:rPr>
        <w:t xml:space="preserve"> เท่ากับ</w:t>
      </w:r>
      <w:r w:rsidR="00902151" w:rsidRPr="008A69F7">
        <w:t xml:space="preserve"> </w:t>
      </w:r>
      <w:r w:rsidR="00734861" w:rsidRPr="008A69F7">
        <w:rPr>
          <w:cs/>
        </w:rPr>
        <w:br/>
      </w:r>
      <w:r w:rsidR="00902151" w:rsidRPr="008A69F7">
        <w:rPr>
          <w:rFonts w:ascii="Angsana New" w:hAnsi="Angsana New"/>
          <w:sz w:val="30"/>
          <w:szCs w:val="30"/>
        </w:rPr>
        <w:t>0.49</w:t>
      </w:r>
      <w:r w:rsidR="00902151" w:rsidRPr="008A69F7">
        <w:rPr>
          <w:rFonts w:ascii="Angsana New" w:hAnsi="Angsana New"/>
          <w:sz w:val="30"/>
          <w:szCs w:val="30"/>
          <w:cs/>
        </w:rPr>
        <w:t xml:space="preserve"> : </w:t>
      </w:r>
      <w:r w:rsidR="00902151" w:rsidRPr="008A69F7">
        <w:rPr>
          <w:rFonts w:ascii="Angsana New" w:hAnsi="Angsana New"/>
          <w:sz w:val="30"/>
          <w:szCs w:val="30"/>
        </w:rPr>
        <w:t>1</w:t>
      </w:r>
      <w:r w:rsidR="00902151" w:rsidRPr="008A69F7">
        <w:rPr>
          <w:rFonts w:ascii="Angsana New" w:hAnsi="Angsana New"/>
          <w:sz w:val="30"/>
          <w:szCs w:val="30"/>
          <w:cs/>
        </w:rPr>
        <w:t>)</w:t>
      </w:r>
    </w:p>
    <w:p w14:paraId="6B8F550A" w14:textId="611D0483" w:rsidR="001C0FC5" w:rsidRPr="00C46F38" w:rsidRDefault="001C0FC5" w:rsidP="000A54D7">
      <w:pPr>
        <w:spacing w:after="240" w:line="240" w:lineRule="atLeast"/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8A69F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F2F15" w:rsidRPr="008A69F7">
        <w:rPr>
          <w:rFonts w:ascii="Angsana New" w:hAnsi="Angsana New"/>
          <w:sz w:val="30"/>
          <w:szCs w:val="30"/>
        </w:rPr>
        <w:t xml:space="preserve">31 </w:t>
      </w:r>
      <w:r w:rsidR="00FF2F15" w:rsidRPr="008A69F7">
        <w:rPr>
          <w:rFonts w:ascii="Angsana New" w:hAnsi="Angsana New" w:hint="cs"/>
          <w:sz w:val="30"/>
          <w:szCs w:val="30"/>
          <w:cs/>
        </w:rPr>
        <w:t>ธันวาคม</w:t>
      </w:r>
      <w:r w:rsidR="00FF2F15" w:rsidRPr="008A69F7">
        <w:rPr>
          <w:rFonts w:ascii="Angsana New" w:hAnsi="Angsana New"/>
          <w:sz w:val="30"/>
          <w:szCs w:val="30"/>
          <w:cs/>
        </w:rPr>
        <w:t xml:space="preserve"> </w:t>
      </w:r>
      <w:r w:rsidR="00FF2F15" w:rsidRPr="008A69F7">
        <w:rPr>
          <w:rFonts w:ascii="Angsana New" w:hAnsi="Angsana New"/>
          <w:sz w:val="30"/>
          <w:szCs w:val="30"/>
        </w:rPr>
        <w:t>256</w:t>
      </w:r>
      <w:r w:rsidR="00FF2F15" w:rsidRPr="008A69F7">
        <w:rPr>
          <w:rFonts w:ascii="Angsana New" w:hAnsi="Angsana New" w:hint="cs"/>
          <w:sz w:val="30"/>
          <w:szCs w:val="30"/>
        </w:rPr>
        <w:t>7</w:t>
      </w:r>
      <w:r w:rsidRPr="008A69F7">
        <w:rPr>
          <w:rFonts w:ascii="Angsana New" w:hAnsi="Angsana New"/>
          <w:sz w:val="30"/>
          <w:szCs w:val="30"/>
        </w:rPr>
        <w:t xml:space="preserve"> </w:t>
      </w:r>
      <w:r w:rsidRPr="008A69F7">
        <w:rPr>
          <w:rFonts w:ascii="Angsana New" w:hAnsi="Angsana New"/>
          <w:sz w:val="30"/>
          <w:szCs w:val="30"/>
          <w:cs/>
        </w:rPr>
        <w:t>งบการเงิน</w:t>
      </w:r>
      <w:r w:rsidR="00A339D5" w:rsidRPr="008A69F7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8A69F7">
        <w:rPr>
          <w:rFonts w:ascii="Angsana New" w:hAnsi="Angsana New"/>
          <w:sz w:val="30"/>
          <w:szCs w:val="30"/>
          <w:cs/>
        </w:rPr>
        <w:t xml:space="preserve">แสดงอัตราส่วนหนี้สินต่อทุน เท่ากับ </w:t>
      </w:r>
      <w:r w:rsidR="000A050E" w:rsidRPr="008A69F7">
        <w:rPr>
          <w:rFonts w:ascii="Angsana New" w:hAnsi="Angsana New"/>
          <w:sz w:val="30"/>
          <w:szCs w:val="30"/>
          <w:lang w:val="en-US"/>
        </w:rPr>
        <w:t>0.36</w:t>
      </w:r>
      <w:r w:rsidRPr="008A69F7">
        <w:rPr>
          <w:rFonts w:ascii="Angsana New" w:hAnsi="Angsana New"/>
          <w:sz w:val="30"/>
          <w:szCs w:val="30"/>
          <w:cs/>
        </w:rPr>
        <w:t xml:space="preserve"> : </w:t>
      </w:r>
      <w:r w:rsidRPr="008A69F7">
        <w:rPr>
          <w:rFonts w:ascii="Angsana New" w:hAnsi="Angsana New"/>
          <w:sz w:val="30"/>
          <w:szCs w:val="30"/>
        </w:rPr>
        <w:t xml:space="preserve">1 (31 </w:t>
      </w:r>
      <w:r w:rsidRPr="008A69F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A69F7">
        <w:rPr>
          <w:rFonts w:ascii="Angsana New" w:hAnsi="Angsana New"/>
          <w:sz w:val="30"/>
          <w:szCs w:val="30"/>
        </w:rPr>
        <w:t>256</w:t>
      </w:r>
      <w:r w:rsidR="00BC373D" w:rsidRPr="008A69F7">
        <w:rPr>
          <w:rFonts w:ascii="Angsana New" w:hAnsi="Angsana New" w:hint="cs"/>
          <w:sz w:val="30"/>
          <w:szCs w:val="30"/>
        </w:rPr>
        <w:t>6</w:t>
      </w:r>
      <w:r w:rsidRPr="008A69F7">
        <w:rPr>
          <w:rFonts w:ascii="Angsana New" w:hAnsi="Angsana New"/>
          <w:sz w:val="30"/>
          <w:szCs w:val="30"/>
        </w:rPr>
        <w:t xml:space="preserve"> </w:t>
      </w:r>
      <w:r w:rsidRPr="008A69F7">
        <w:rPr>
          <w:rFonts w:ascii="Angsana New" w:hAnsi="Angsana New"/>
          <w:sz w:val="30"/>
          <w:szCs w:val="30"/>
          <w:cs/>
        </w:rPr>
        <w:t>เท่ากับ</w:t>
      </w:r>
      <w:r w:rsidRPr="008A69F7">
        <w:rPr>
          <w:rFonts w:ascii="Angsana New" w:hAnsi="Angsana New"/>
          <w:sz w:val="30"/>
          <w:szCs w:val="30"/>
        </w:rPr>
        <w:t xml:space="preserve"> 0.</w:t>
      </w:r>
      <w:r w:rsidR="00BC373D" w:rsidRPr="008A69F7">
        <w:rPr>
          <w:rFonts w:ascii="Angsana New" w:hAnsi="Angsana New" w:hint="cs"/>
          <w:sz w:val="30"/>
          <w:szCs w:val="30"/>
        </w:rPr>
        <w:t>48</w:t>
      </w:r>
      <w:r w:rsidRPr="008A69F7">
        <w:rPr>
          <w:rFonts w:ascii="Angsana New" w:hAnsi="Angsana New"/>
          <w:sz w:val="30"/>
          <w:szCs w:val="30"/>
        </w:rPr>
        <w:t xml:space="preserve"> : 1)</w:t>
      </w:r>
    </w:p>
    <w:p w14:paraId="7D27F18D" w14:textId="6ADFF0C6" w:rsidR="001C0FC5" w:rsidRPr="00C46F38" w:rsidRDefault="001C0FC5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12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C46F38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ภาระผูกพันและหนี้สินที่อาจเกิดขึ้นในภายหน้า</w:t>
      </w:r>
    </w:p>
    <w:p w14:paraId="2C24C3DB" w14:textId="0DF3FE0D" w:rsidR="001C0FC5" w:rsidRPr="00880AD3" w:rsidRDefault="00495880" w:rsidP="000A54D7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62AF" w:rsidRPr="000662AF">
        <w:rPr>
          <w:rFonts w:ascii="Angsana New" w:hAnsi="Angsana New"/>
          <w:sz w:val="30"/>
          <w:szCs w:val="30"/>
        </w:rPr>
        <w:t>3</w:t>
      </w:r>
      <w:r w:rsidR="008513BC">
        <w:rPr>
          <w:rFonts w:ascii="Angsana New" w:hAnsi="Angsana New"/>
          <w:sz w:val="30"/>
          <w:szCs w:val="30"/>
        </w:rPr>
        <w:t>1</w:t>
      </w:r>
      <w:r w:rsidR="000662AF" w:rsidRPr="000662AF">
        <w:rPr>
          <w:rFonts w:ascii="Angsana New" w:hAnsi="Angsana New"/>
          <w:sz w:val="30"/>
          <w:szCs w:val="30"/>
        </w:rPr>
        <w:t xml:space="preserve"> </w:t>
      </w:r>
      <w:r w:rsidR="008513BC">
        <w:rPr>
          <w:rFonts w:ascii="Angsana New" w:hAnsi="Angsana New" w:hint="cs"/>
          <w:sz w:val="30"/>
          <w:szCs w:val="30"/>
          <w:cs/>
        </w:rPr>
        <w:t>ธันวาคม</w:t>
      </w:r>
      <w:r w:rsidR="008A4F2A">
        <w:rPr>
          <w:rFonts w:ascii="Angsana New" w:hAnsi="Angsana New" w:hint="cs"/>
          <w:sz w:val="30"/>
          <w:szCs w:val="30"/>
          <w:cs/>
        </w:rPr>
        <w:t xml:space="preserve"> </w:t>
      </w:r>
      <w:r w:rsidR="00B0638B">
        <w:rPr>
          <w:rFonts w:ascii="Angsana New" w:hAnsi="Angsana New"/>
          <w:sz w:val="30"/>
          <w:szCs w:val="30"/>
        </w:rPr>
        <w:t xml:space="preserve">2567 </w:t>
      </w:r>
      <w:r w:rsidR="00B0638B">
        <w:rPr>
          <w:rFonts w:ascii="Angsana New" w:hAnsi="Angsana New" w:hint="cs"/>
          <w:sz w:val="30"/>
          <w:szCs w:val="30"/>
          <w:cs/>
        </w:rPr>
        <w:t>และ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256</w:t>
      </w:r>
      <w:r w:rsidR="00BC373D" w:rsidRPr="00BC373D">
        <w:rPr>
          <w:rFonts w:ascii="Angsana New" w:hAnsi="Angsana New" w:hint="cs"/>
          <w:sz w:val="30"/>
          <w:szCs w:val="30"/>
          <w:lang w:val="en-GB"/>
        </w:rPr>
        <w:t>6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>บริษัทฯ มีหนี้สินที่อาจเกิดขึ้นจากการให้ธนาคาร</w:t>
      </w:r>
      <w:r w:rsidR="00020636">
        <w:rPr>
          <w:rFonts w:ascii="Angsana New" w:hAnsi="Angsana New" w:hint="cs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>ออกหนังสือค้ำปร</w:t>
      </w:r>
      <w:r w:rsidRPr="00566C0C">
        <w:rPr>
          <w:rFonts w:ascii="Angsana New" w:hAnsi="Angsana New"/>
          <w:sz w:val="30"/>
          <w:szCs w:val="30"/>
          <w:cs/>
        </w:rPr>
        <w:t>ะกันการใช้ไฟฟ้ากับการไฟฟ้านคร</w:t>
      </w:r>
      <w:r w:rsidRPr="00880AD3">
        <w:rPr>
          <w:rFonts w:ascii="Angsana New" w:hAnsi="Angsana New"/>
          <w:sz w:val="30"/>
          <w:szCs w:val="30"/>
          <w:cs/>
        </w:rPr>
        <w:t xml:space="preserve">หลวง จำนวน </w:t>
      </w:r>
      <w:r w:rsidR="00155665" w:rsidRPr="00880AD3">
        <w:rPr>
          <w:rFonts w:ascii="Angsana New" w:hAnsi="Angsana New"/>
          <w:sz w:val="30"/>
          <w:szCs w:val="30"/>
        </w:rPr>
        <w:t>460,000</w:t>
      </w:r>
      <w:r w:rsidR="00087F03" w:rsidRPr="00880AD3">
        <w:rPr>
          <w:rFonts w:ascii="Angsana New" w:hAnsi="Angsana New"/>
          <w:sz w:val="30"/>
          <w:szCs w:val="30"/>
        </w:rPr>
        <w:t>.00</w:t>
      </w:r>
      <w:r w:rsidRPr="00880AD3">
        <w:rPr>
          <w:rFonts w:ascii="Angsana New" w:hAnsi="Angsana New"/>
          <w:sz w:val="30"/>
          <w:szCs w:val="30"/>
          <w:cs/>
        </w:rPr>
        <w:t xml:space="preserve"> บาท</w:t>
      </w:r>
    </w:p>
    <w:p w14:paraId="70DA3D5A" w14:textId="1A0B8988" w:rsidR="00AF6219" w:rsidRPr="00880AD3" w:rsidRDefault="00AF6219" w:rsidP="000A54D7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bookmarkStart w:id="32" w:name="_Hlk158899480"/>
      <w:r w:rsidRPr="00880AD3">
        <w:rPr>
          <w:rFonts w:ascii="Angsana New" w:hAnsi="Angsana New" w:hint="cs"/>
          <w:sz w:val="30"/>
          <w:szCs w:val="30"/>
          <w:cs/>
        </w:rPr>
        <w:t xml:space="preserve">ณ </w:t>
      </w:r>
      <w:r w:rsidRPr="00880AD3">
        <w:rPr>
          <w:rFonts w:ascii="Angsana New" w:hAnsi="Angsana New"/>
          <w:sz w:val="30"/>
          <w:szCs w:val="30"/>
          <w:cs/>
        </w:rPr>
        <w:t>วันที่</w:t>
      </w:r>
      <w:r w:rsidR="00A61F51" w:rsidRPr="00880AD3">
        <w:rPr>
          <w:rFonts w:ascii="Angsana New" w:hAnsi="Angsana New" w:hint="cs"/>
          <w:sz w:val="30"/>
          <w:szCs w:val="30"/>
          <w:cs/>
        </w:rPr>
        <w:t xml:space="preserve"> </w:t>
      </w:r>
      <w:r w:rsidR="008513BC" w:rsidRPr="00880AD3">
        <w:rPr>
          <w:rFonts w:ascii="Angsana New" w:hAnsi="Angsana New"/>
          <w:sz w:val="30"/>
          <w:szCs w:val="30"/>
        </w:rPr>
        <w:t xml:space="preserve">31 </w:t>
      </w:r>
      <w:r w:rsidR="008513BC" w:rsidRPr="00880AD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513BC" w:rsidRPr="00880AD3">
        <w:rPr>
          <w:rFonts w:ascii="Angsana New" w:hAnsi="Angsana New"/>
          <w:sz w:val="30"/>
          <w:szCs w:val="30"/>
        </w:rPr>
        <w:t xml:space="preserve">2567 </w:t>
      </w:r>
      <w:r w:rsidR="008513BC" w:rsidRPr="00880AD3">
        <w:rPr>
          <w:rFonts w:ascii="Angsana New" w:hAnsi="Angsana New" w:hint="cs"/>
          <w:sz w:val="30"/>
          <w:szCs w:val="30"/>
          <w:cs/>
        </w:rPr>
        <w:t>และ</w:t>
      </w:r>
      <w:r w:rsidR="008513BC" w:rsidRPr="00880AD3">
        <w:rPr>
          <w:rFonts w:ascii="Angsana New" w:hAnsi="Angsana New"/>
          <w:sz w:val="30"/>
          <w:szCs w:val="30"/>
          <w:cs/>
        </w:rPr>
        <w:t xml:space="preserve"> </w:t>
      </w:r>
      <w:r w:rsidR="008513BC" w:rsidRPr="00880AD3">
        <w:rPr>
          <w:rFonts w:ascii="Angsana New" w:hAnsi="Angsana New"/>
          <w:sz w:val="30"/>
          <w:szCs w:val="30"/>
        </w:rPr>
        <w:t>256</w:t>
      </w:r>
      <w:r w:rsidR="008513BC" w:rsidRPr="00880AD3">
        <w:rPr>
          <w:rFonts w:ascii="Angsana New" w:hAnsi="Angsana New" w:hint="cs"/>
          <w:sz w:val="30"/>
          <w:szCs w:val="30"/>
          <w:lang w:val="en-GB"/>
        </w:rPr>
        <w:t>6</w:t>
      </w:r>
      <w:r w:rsidRPr="00880AD3">
        <w:rPr>
          <w:rFonts w:ascii="Angsana New" w:hAnsi="Angsana New"/>
          <w:sz w:val="30"/>
          <w:szCs w:val="30"/>
        </w:rPr>
        <w:t xml:space="preserve"> </w:t>
      </w:r>
      <w:r w:rsidRPr="00880AD3">
        <w:rPr>
          <w:rFonts w:ascii="Angsana New" w:hAnsi="Angsana New" w:hint="cs"/>
          <w:sz w:val="30"/>
          <w:szCs w:val="30"/>
          <w:cs/>
        </w:rPr>
        <w:t xml:space="preserve">กลุ่มบริษัทฯ </w:t>
      </w:r>
      <w:r w:rsidRPr="00880AD3">
        <w:rPr>
          <w:rFonts w:ascii="Angsana New" w:hAnsi="Angsana New"/>
          <w:sz w:val="30"/>
          <w:szCs w:val="30"/>
          <w:cs/>
        </w:rPr>
        <w:t xml:space="preserve">มีภาระผูกพันจากการเปิด </w:t>
      </w:r>
      <w:r w:rsidRPr="00880AD3">
        <w:rPr>
          <w:rFonts w:ascii="Angsana New" w:hAnsi="Angsana New"/>
          <w:sz w:val="30"/>
          <w:szCs w:val="30"/>
        </w:rPr>
        <w:t>Forward</w:t>
      </w:r>
      <w:r w:rsidR="00142C78" w:rsidRPr="00880AD3">
        <w:rPr>
          <w:rFonts w:ascii="Angsana New" w:hAnsi="Angsana New" w:hint="cs"/>
          <w:sz w:val="30"/>
          <w:szCs w:val="30"/>
          <w:cs/>
        </w:rPr>
        <w:t xml:space="preserve"> </w:t>
      </w:r>
      <w:r w:rsidRPr="00880AD3">
        <w:rPr>
          <w:rFonts w:ascii="Angsana New" w:hAnsi="Angsana New" w:hint="cs"/>
          <w:sz w:val="30"/>
          <w:szCs w:val="30"/>
          <w:cs/>
        </w:rPr>
        <w:t>ค้ำ</w:t>
      </w:r>
      <w:r w:rsidRPr="00880AD3">
        <w:rPr>
          <w:rFonts w:ascii="Angsana New" w:hAnsi="Angsana New"/>
          <w:sz w:val="30"/>
          <w:szCs w:val="30"/>
          <w:cs/>
        </w:rPr>
        <w:t>ประกันโดยการจดจำนองที่ดิน อาคารและสิ่งปลูกสร้างบางส่วน</w:t>
      </w:r>
      <w:r w:rsidR="00197927" w:rsidRPr="00880AD3">
        <w:rPr>
          <w:rFonts w:ascii="Angsana New" w:hAnsi="Angsana New"/>
          <w:sz w:val="30"/>
          <w:szCs w:val="30"/>
        </w:rPr>
        <w:t xml:space="preserve"> </w:t>
      </w:r>
      <w:r w:rsidR="0022553C" w:rsidRPr="00880AD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880AD3">
        <w:rPr>
          <w:rFonts w:ascii="Angsana New" w:hAnsi="Angsana New" w:hint="cs"/>
          <w:sz w:val="30"/>
          <w:szCs w:val="30"/>
          <w:cs/>
        </w:rPr>
        <w:t>เงินฝากธนาคาร</w:t>
      </w:r>
      <w:bookmarkEnd w:id="32"/>
    </w:p>
    <w:p w14:paraId="1EAB8319" w14:textId="63D95705" w:rsidR="00495880" w:rsidRDefault="00495880" w:rsidP="000A54D7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880AD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513BC" w:rsidRPr="00880AD3">
        <w:rPr>
          <w:rFonts w:ascii="Angsana New" w:hAnsi="Angsana New"/>
          <w:sz w:val="30"/>
          <w:szCs w:val="30"/>
        </w:rPr>
        <w:t xml:space="preserve">31 </w:t>
      </w:r>
      <w:r w:rsidR="008513BC" w:rsidRPr="00880AD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513BC" w:rsidRPr="00880AD3">
        <w:rPr>
          <w:rFonts w:ascii="Angsana New" w:hAnsi="Angsana New"/>
          <w:sz w:val="30"/>
          <w:szCs w:val="30"/>
        </w:rPr>
        <w:t xml:space="preserve">2567 </w:t>
      </w:r>
      <w:r w:rsidR="008513BC" w:rsidRPr="00880AD3">
        <w:rPr>
          <w:rFonts w:ascii="Angsana New" w:hAnsi="Angsana New" w:hint="cs"/>
          <w:sz w:val="30"/>
          <w:szCs w:val="30"/>
          <w:cs/>
        </w:rPr>
        <w:t>และ</w:t>
      </w:r>
      <w:r w:rsidR="008513BC" w:rsidRPr="00880AD3">
        <w:rPr>
          <w:rFonts w:ascii="Angsana New" w:hAnsi="Angsana New"/>
          <w:sz w:val="30"/>
          <w:szCs w:val="30"/>
          <w:cs/>
        </w:rPr>
        <w:t xml:space="preserve"> </w:t>
      </w:r>
      <w:r w:rsidR="008513BC" w:rsidRPr="00880AD3">
        <w:rPr>
          <w:rFonts w:ascii="Angsana New" w:hAnsi="Angsana New"/>
          <w:sz w:val="30"/>
          <w:szCs w:val="30"/>
        </w:rPr>
        <w:t>256</w:t>
      </w:r>
      <w:r w:rsidR="008513BC" w:rsidRPr="00880AD3">
        <w:rPr>
          <w:rFonts w:ascii="Angsana New" w:hAnsi="Angsana New" w:hint="cs"/>
          <w:sz w:val="30"/>
          <w:szCs w:val="30"/>
          <w:lang w:val="en-GB"/>
        </w:rPr>
        <w:t>6</w:t>
      </w:r>
      <w:r w:rsidR="009E6C32" w:rsidRPr="00880AD3">
        <w:rPr>
          <w:rFonts w:ascii="Angsana New" w:hAnsi="Angsana New" w:hint="cs"/>
          <w:sz w:val="30"/>
          <w:szCs w:val="30"/>
          <w:cs/>
        </w:rPr>
        <w:t xml:space="preserve"> </w:t>
      </w:r>
      <w:r w:rsidRPr="00880AD3">
        <w:rPr>
          <w:rFonts w:ascii="Angsana New" w:hAnsi="Angsana New"/>
          <w:sz w:val="30"/>
          <w:szCs w:val="30"/>
          <w:cs/>
        </w:rPr>
        <w:t>บริษัทฯ มีภาระผูกพันจากการเปิดเลตเตอร์ออฟเครดิต</w:t>
      </w:r>
      <w:r w:rsidRPr="00880AD3">
        <w:rPr>
          <w:rFonts w:ascii="Angsana New" w:hAnsi="Angsana New"/>
          <w:sz w:val="30"/>
          <w:szCs w:val="30"/>
        </w:rPr>
        <w:t xml:space="preserve"> </w:t>
      </w:r>
      <w:r w:rsidRPr="00880AD3">
        <w:rPr>
          <w:rFonts w:ascii="Angsana New" w:hAnsi="Angsana New"/>
          <w:sz w:val="30"/>
          <w:szCs w:val="30"/>
          <w:cs/>
        </w:rPr>
        <w:t>จำนวน</w:t>
      </w:r>
      <w:r w:rsidR="004D521C" w:rsidRPr="00880AD3">
        <w:rPr>
          <w:rFonts w:ascii="Angsana New" w:hAnsi="Angsana New" w:hint="cs"/>
          <w:sz w:val="30"/>
          <w:szCs w:val="30"/>
          <w:cs/>
        </w:rPr>
        <w:t xml:space="preserve"> </w:t>
      </w:r>
      <w:r w:rsidR="00C3501D" w:rsidRPr="00880AD3">
        <w:rPr>
          <w:rFonts w:ascii="Angsana New" w:hAnsi="Angsana New"/>
          <w:sz w:val="30"/>
          <w:szCs w:val="30"/>
        </w:rPr>
        <w:t xml:space="preserve"> 46,884.45</w:t>
      </w:r>
      <w:r w:rsidR="00F12D9F" w:rsidRPr="00880AD3">
        <w:rPr>
          <w:rFonts w:ascii="Angsana New" w:hAnsi="Angsana New"/>
          <w:sz w:val="30"/>
          <w:szCs w:val="30"/>
        </w:rPr>
        <w:t xml:space="preserve"> </w:t>
      </w:r>
      <w:r w:rsidRPr="00880AD3">
        <w:rPr>
          <w:rFonts w:ascii="Angsana New" w:hAnsi="Angsana New"/>
          <w:sz w:val="30"/>
          <w:szCs w:val="30"/>
          <w:cs/>
        </w:rPr>
        <w:t>เหรียญดอลลาร์สหรัฐฯ แปลงค่าเป็นเงินบาท</w:t>
      </w:r>
      <w:r w:rsidR="00F12D9F" w:rsidRPr="00880AD3">
        <w:rPr>
          <w:rFonts w:ascii="Angsana New" w:hAnsi="Angsana New" w:hint="cs"/>
          <w:sz w:val="30"/>
          <w:szCs w:val="30"/>
          <w:cs/>
        </w:rPr>
        <w:t xml:space="preserve"> </w:t>
      </w:r>
      <w:r w:rsidRPr="00880AD3">
        <w:rPr>
          <w:rFonts w:ascii="Angsana New" w:hAnsi="Angsana New"/>
          <w:sz w:val="30"/>
          <w:szCs w:val="30"/>
          <w:cs/>
        </w:rPr>
        <w:t>จำนวน</w:t>
      </w:r>
      <w:r w:rsidR="00F950B5" w:rsidRPr="00880AD3">
        <w:rPr>
          <w:rFonts w:ascii="Angsana New" w:hAnsi="Angsana New"/>
          <w:sz w:val="30"/>
          <w:szCs w:val="30"/>
        </w:rPr>
        <w:t xml:space="preserve"> 1,593,504.00 </w:t>
      </w:r>
      <w:r w:rsidRPr="00880AD3">
        <w:rPr>
          <w:rFonts w:ascii="Angsana New" w:hAnsi="Angsana New"/>
          <w:sz w:val="30"/>
          <w:szCs w:val="30"/>
          <w:cs/>
        </w:rPr>
        <w:t>บาท</w:t>
      </w:r>
      <w:r w:rsidR="00254B8A" w:rsidRPr="00880AD3">
        <w:rPr>
          <w:rFonts w:ascii="Angsana New" w:hAnsi="Angsana New" w:hint="cs"/>
          <w:sz w:val="30"/>
          <w:szCs w:val="30"/>
          <w:cs/>
        </w:rPr>
        <w:t xml:space="preserve"> และ </w:t>
      </w:r>
      <w:bookmarkStart w:id="33" w:name="_Hlk158899424"/>
      <w:r w:rsidR="004D521C" w:rsidRPr="00880AD3">
        <w:rPr>
          <w:rFonts w:ascii="Angsana New" w:hAnsi="Angsana New"/>
          <w:sz w:val="30"/>
          <w:szCs w:val="30"/>
        </w:rPr>
        <w:t>12,528.00</w:t>
      </w:r>
      <w:r w:rsidR="009D7DF9" w:rsidRPr="00880AD3">
        <w:rPr>
          <w:rFonts w:ascii="Angsana New" w:hAnsi="Angsana New" w:hint="cs"/>
          <w:sz w:val="30"/>
          <w:szCs w:val="30"/>
          <w:cs/>
        </w:rPr>
        <w:t xml:space="preserve"> </w:t>
      </w:r>
      <w:r w:rsidR="009D7DF9" w:rsidRPr="00880AD3">
        <w:rPr>
          <w:rFonts w:ascii="Angsana New" w:hAnsi="Angsana New"/>
          <w:sz w:val="30"/>
          <w:szCs w:val="30"/>
          <w:cs/>
        </w:rPr>
        <w:t>เหรียญดอลลาร์สหรัฐฯ แปลงค่าเป็นเงินบาท</w:t>
      </w:r>
      <w:r w:rsidR="009D7DF9" w:rsidRPr="00880AD3">
        <w:rPr>
          <w:rFonts w:ascii="Angsana New" w:hAnsi="Angsana New" w:hint="cs"/>
          <w:sz w:val="30"/>
          <w:szCs w:val="30"/>
          <w:cs/>
        </w:rPr>
        <w:t xml:space="preserve"> </w:t>
      </w:r>
      <w:r w:rsidR="009D7DF9" w:rsidRPr="00880AD3">
        <w:rPr>
          <w:rFonts w:ascii="Angsana New" w:hAnsi="Angsana New"/>
          <w:sz w:val="30"/>
          <w:szCs w:val="30"/>
          <w:cs/>
        </w:rPr>
        <w:t xml:space="preserve">จำนวน </w:t>
      </w:r>
      <w:r w:rsidR="004D521C" w:rsidRPr="00880AD3">
        <w:rPr>
          <w:rFonts w:ascii="Angsana New" w:hAnsi="Angsana New"/>
          <w:sz w:val="30"/>
          <w:szCs w:val="30"/>
        </w:rPr>
        <w:t>428,756.35</w:t>
      </w:r>
      <w:r w:rsidR="009D7DF9" w:rsidRPr="00880AD3">
        <w:rPr>
          <w:rFonts w:ascii="Angsana New" w:hAnsi="Angsana New"/>
          <w:sz w:val="30"/>
          <w:szCs w:val="30"/>
        </w:rPr>
        <w:t xml:space="preserve"> </w:t>
      </w:r>
      <w:r w:rsidR="009D7DF9" w:rsidRPr="00880AD3">
        <w:rPr>
          <w:rFonts w:ascii="Angsana New" w:hAnsi="Angsana New"/>
          <w:sz w:val="30"/>
          <w:szCs w:val="30"/>
          <w:cs/>
        </w:rPr>
        <w:t>บาท</w:t>
      </w:r>
      <w:r w:rsidR="009D7DF9" w:rsidRPr="00880AD3">
        <w:rPr>
          <w:rFonts w:ascii="Angsana New" w:hAnsi="Angsana New"/>
          <w:sz w:val="30"/>
          <w:szCs w:val="30"/>
        </w:rPr>
        <w:t xml:space="preserve"> </w:t>
      </w:r>
      <w:r w:rsidR="009D7DF9" w:rsidRPr="00880AD3">
        <w:rPr>
          <w:rFonts w:ascii="Angsana New" w:hAnsi="Angsana New" w:hint="cs"/>
          <w:sz w:val="30"/>
          <w:szCs w:val="30"/>
          <w:cs/>
        </w:rPr>
        <w:t>ตามลำดับ</w:t>
      </w:r>
      <w:bookmarkEnd w:id="33"/>
    </w:p>
    <w:p w14:paraId="5DAA00B5" w14:textId="064E2EA1" w:rsidR="00DD55BF" w:rsidRPr="00880AD3" w:rsidRDefault="00DD55BF" w:rsidP="000A54D7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880AD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513BC" w:rsidRPr="00880AD3">
        <w:rPr>
          <w:rFonts w:ascii="Angsana New" w:hAnsi="Angsana New"/>
          <w:sz w:val="30"/>
          <w:szCs w:val="30"/>
        </w:rPr>
        <w:t xml:space="preserve">31 </w:t>
      </w:r>
      <w:r w:rsidR="008513BC" w:rsidRPr="00880AD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513BC" w:rsidRPr="00880AD3">
        <w:rPr>
          <w:rFonts w:ascii="Angsana New" w:hAnsi="Angsana New"/>
          <w:sz w:val="30"/>
          <w:szCs w:val="30"/>
        </w:rPr>
        <w:t xml:space="preserve">2567 </w:t>
      </w:r>
      <w:r w:rsidR="008513BC" w:rsidRPr="00880AD3">
        <w:rPr>
          <w:rFonts w:ascii="Angsana New" w:hAnsi="Angsana New" w:hint="cs"/>
          <w:sz w:val="30"/>
          <w:szCs w:val="30"/>
          <w:cs/>
        </w:rPr>
        <w:t>และ</w:t>
      </w:r>
      <w:r w:rsidR="008513BC" w:rsidRPr="00880AD3">
        <w:rPr>
          <w:rFonts w:ascii="Angsana New" w:hAnsi="Angsana New"/>
          <w:sz w:val="30"/>
          <w:szCs w:val="30"/>
          <w:cs/>
        </w:rPr>
        <w:t xml:space="preserve"> </w:t>
      </w:r>
      <w:r w:rsidR="008513BC" w:rsidRPr="00880AD3">
        <w:rPr>
          <w:rFonts w:ascii="Angsana New" w:hAnsi="Angsana New"/>
          <w:sz w:val="30"/>
          <w:szCs w:val="30"/>
        </w:rPr>
        <w:t>256</w:t>
      </w:r>
      <w:r w:rsidR="008513BC" w:rsidRPr="00880AD3">
        <w:rPr>
          <w:rFonts w:ascii="Angsana New" w:hAnsi="Angsana New" w:hint="cs"/>
          <w:sz w:val="30"/>
          <w:szCs w:val="30"/>
          <w:lang w:val="en-GB"/>
        </w:rPr>
        <w:t>6</w:t>
      </w:r>
      <w:r w:rsidR="0076462A" w:rsidRPr="00880AD3">
        <w:rPr>
          <w:rFonts w:ascii="Angsana New" w:hAnsi="Angsana New"/>
          <w:sz w:val="30"/>
          <w:szCs w:val="30"/>
          <w:cs/>
        </w:rPr>
        <w:t xml:space="preserve"> </w:t>
      </w:r>
      <w:r w:rsidRPr="00880AD3">
        <w:rPr>
          <w:rFonts w:ascii="Angsana New" w:hAnsi="Angsana New"/>
          <w:sz w:val="30"/>
          <w:szCs w:val="30"/>
          <w:cs/>
        </w:rPr>
        <w:t>บริษัทฯ มีภาระผูกพันที่ต้องจัดส่งสินค้า ตามใบสั่งซื้อ</w:t>
      </w:r>
      <w:r w:rsidR="00142C78" w:rsidRPr="00880AD3">
        <w:rPr>
          <w:rFonts w:ascii="Angsana New" w:hAnsi="Angsana New" w:hint="cs"/>
          <w:sz w:val="30"/>
          <w:szCs w:val="30"/>
          <w:cs/>
        </w:rPr>
        <w:t xml:space="preserve"> </w:t>
      </w:r>
      <w:r w:rsidRPr="00880AD3">
        <w:rPr>
          <w:rFonts w:ascii="Angsana New" w:hAnsi="Angsana New"/>
          <w:sz w:val="30"/>
          <w:szCs w:val="30"/>
          <w:cs/>
        </w:rPr>
        <w:t xml:space="preserve">ที่ได้รับเงินมัดจำแล้ว จำนวน </w:t>
      </w:r>
      <w:r w:rsidR="00844D29" w:rsidRPr="00880AD3">
        <w:rPr>
          <w:rFonts w:ascii="Angsana New" w:hAnsi="Angsana New"/>
          <w:sz w:val="30"/>
          <w:szCs w:val="30"/>
        </w:rPr>
        <w:t xml:space="preserve"> 1,914,197.87</w:t>
      </w:r>
      <w:r w:rsidR="00E23753" w:rsidRPr="00880AD3">
        <w:rPr>
          <w:rFonts w:ascii="Angsana New" w:hAnsi="Angsana New"/>
          <w:sz w:val="30"/>
          <w:szCs w:val="30"/>
        </w:rPr>
        <w:t xml:space="preserve"> </w:t>
      </w:r>
      <w:r w:rsidRPr="00880AD3">
        <w:rPr>
          <w:rFonts w:ascii="Angsana New" w:hAnsi="Angsana New"/>
          <w:sz w:val="30"/>
          <w:szCs w:val="30"/>
          <w:cs/>
        </w:rPr>
        <w:t xml:space="preserve">บาท และ </w:t>
      </w:r>
      <w:r w:rsidR="004324DC" w:rsidRPr="00880AD3">
        <w:rPr>
          <w:rFonts w:ascii="Angsana New" w:hAnsi="Angsana New"/>
          <w:sz w:val="30"/>
          <w:szCs w:val="30"/>
        </w:rPr>
        <w:t>2,028,607.27</w:t>
      </w:r>
      <w:r w:rsidRPr="00880AD3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21AE9DD3" w14:textId="2F705E09" w:rsidR="00A209A7" w:rsidRDefault="003A34A7" w:rsidP="00244A7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66C0C">
        <w:rPr>
          <w:rFonts w:ascii="Angsana New" w:hAnsi="Angsana New"/>
          <w:sz w:val="30"/>
          <w:szCs w:val="30"/>
          <w:cs/>
        </w:rPr>
        <w:lastRenderedPageBreak/>
        <w:t>ณ วันที่</w:t>
      </w:r>
      <w:r w:rsidR="008E0362" w:rsidRPr="00566C0C">
        <w:rPr>
          <w:rFonts w:ascii="Angsana New" w:hAnsi="Angsana New" w:hint="cs"/>
          <w:sz w:val="30"/>
          <w:szCs w:val="30"/>
          <w:cs/>
        </w:rPr>
        <w:t xml:space="preserve"> </w:t>
      </w:r>
      <w:r w:rsidR="008513BC" w:rsidRPr="00566C0C">
        <w:rPr>
          <w:rFonts w:ascii="Angsana New" w:hAnsi="Angsana New"/>
          <w:sz w:val="30"/>
          <w:szCs w:val="30"/>
        </w:rPr>
        <w:t xml:space="preserve">31 </w:t>
      </w:r>
      <w:r w:rsidR="008513BC" w:rsidRPr="00566C0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513BC" w:rsidRPr="00566C0C">
        <w:rPr>
          <w:rFonts w:ascii="Angsana New" w:hAnsi="Angsana New"/>
          <w:sz w:val="30"/>
          <w:szCs w:val="30"/>
        </w:rPr>
        <w:t xml:space="preserve">2567 </w:t>
      </w:r>
      <w:r w:rsidR="008513BC" w:rsidRPr="00566C0C">
        <w:rPr>
          <w:rFonts w:ascii="Angsana New" w:hAnsi="Angsana New" w:hint="cs"/>
          <w:sz w:val="30"/>
          <w:szCs w:val="30"/>
          <w:cs/>
        </w:rPr>
        <w:t>และ</w:t>
      </w:r>
      <w:r w:rsidR="008513BC" w:rsidRPr="00566C0C">
        <w:rPr>
          <w:rFonts w:ascii="Angsana New" w:hAnsi="Angsana New"/>
          <w:sz w:val="30"/>
          <w:szCs w:val="30"/>
          <w:cs/>
        </w:rPr>
        <w:t xml:space="preserve"> </w:t>
      </w:r>
      <w:r w:rsidR="008513BC" w:rsidRPr="00566C0C">
        <w:rPr>
          <w:rFonts w:ascii="Angsana New" w:hAnsi="Angsana New"/>
          <w:sz w:val="30"/>
          <w:szCs w:val="30"/>
        </w:rPr>
        <w:t>256</w:t>
      </w:r>
      <w:r w:rsidR="008513BC" w:rsidRPr="00566C0C">
        <w:rPr>
          <w:rFonts w:ascii="Angsana New" w:hAnsi="Angsana New" w:hint="cs"/>
          <w:sz w:val="30"/>
          <w:szCs w:val="30"/>
          <w:lang w:val="en-GB"/>
        </w:rPr>
        <w:t>6</w:t>
      </w:r>
      <w:r w:rsidRPr="00566C0C">
        <w:rPr>
          <w:rFonts w:ascii="Angsana New" w:hAnsi="Angsana New"/>
          <w:sz w:val="30"/>
          <w:szCs w:val="30"/>
        </w:rPr>
        <w:t xml:space="preserve"> </w:t>
      </w:r>
      <w:r w:rsidR="008A20BE" w:rsidRPr="00566C0C">
        <w:rPr>
          <w:rFonts w:ascii="Angsana New" w:hAnsi="Angsana New"/>
          <w:sz w:val="30"/>
          <w:szCs w:val="30"/>
          <w:cs/>
        </w:rPr>
        <w:t>กลุ่มบริษัท</w:t>
      </w:r>
      <w:r w:rsidR="00F02D62" w:rsidRPr="00566C0C">
        <w:rPr>
          <w:rFonts w:ascii="Angsana New" w:hAnsi="Angsana New"/>
          <w:sz w:val="30"/>
          <w:szCs w:val="30"/>
          <w:cs/>
        </w:rPr>
        <w:t xml:space="preserve"> มีภาระผูกพันที่จะต้องจ่าย</w:t>
      </w:r>
      <w:r w:rsidR="00F02D62" w:rsidRPr="00F02D62">
        <w:rPr>
          <w:rFonts w:ascii="Angsana New" w:hAnsi="Angsana New"/>
          <w:sz w:val="30"/>
          <w:szCs w:val="30"/>
          <w:cs/>
        </w:rPr>
        <w:t>ตามสัญญาเช่าระยะยาว รายละเอียด ดังต่อไปนี้</w:t>
      </w: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E423BA" w:rsidRPr="00574462" w14:paraId="007B6B40" w14:textId="77777777" w:rsidTr="000A6DB1">
        <w:tc>
          <w:tcPr>
            <w:tcW w:w="4950" w:type="dxa"/>
          </w:tcPr>
          <w:p w14:paraId="71301B1B" w14:textId="77777777" w:rsidR="00E423BA" w:rsidRPr="00574462" w:rsidRDefault="00E423BA" w:rsidP="00244A75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D8CE008" w14:textId="77777777" w:rsidR="00E423BA" w:rsidRPr="00574462" w:rsidRDefault="00E423BA" w:rsidP="00244A75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A6DB1" w:rsidRPr="00574462" w14:paraId="1A4EC07B" w14:textId="77777777" w:rsidTr="000A6DB1">
        <w:tc>
          <w:tcPr>
            <w:tcW w:w="4950" w:type="dxa"/>
          </w:tcPr>
          <w:p w14:paraId="026F0A02" w14:textId="77777777" w:rsidR="000A6DB1" w:rsidRPr="00574462" w:rsidRDefault="000A6DB1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3BFAA9BE" w14:textId="641D669A" w:rsidR="000A6DB1" w:rsidRDefault="000A6DB1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</w:t>
            </w:r>
            <w:r w:rsidR="00B67846">
              <w:rPr>
                <w:rFonts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B67846" w:rsidRPr="00574462" w14:paraId="538929EA" w14:textId="77777777">
        <w:tc>
          <w:tcPr>
            <w:tcW w:w="4950" w:type="dxa"/>
          </w:tcPr>
          <w:p w14:paraId="19CE2FA6" w14:textId="77777777" w:rsidR="00B67846" w:rsidRPr="00574462" w:rsidRDefault="00B67846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606AC08" w14:textId="51B7AD62" w:rsidR="00B67846" w:rsidRPr="00574462" w:rsidRDefault="006464E4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  <w:lang w:val="en-GB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9025AC8" w14:textId="77777777" w:rsidR="00B67846" w:rsidRPr="00574462" w:rsidRDefault="00B67846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A615867" w14:textId="09905876" w:rsidR="00B67846" w:rsidRPr="00574462" w:rsidRDefault="00B67846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218C1">
              <w:rPr>
                <w:sz w:val="30"/>
                <w:szCs w:val="30"/>
              </w:rPr>
              <w:t xml:space="preserve">31 </w:t>
            </w:r>
            <w:r w:rsidRPr="002218C1">
              <w:rPr>
                <w:sz w:val="30"/>
                <w:szCs w:val="30"/>
                <w:cs/>
              </w:rPr>
              <w:t xml:space="preserve">ธันวาคม </w:t>
            </w:r>
            <w:r w:rsidRPr="002218C1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B67846" w:rsidRPr="00574462" w14:paraId="456D95DA" w14:textId="77777777" w:rsidTr="00880AD3">
        <w:trPr>
          <w:trHeight w:val="203"/>
        </w:trPr>
        <w:tc>
          <w:tcPr>
            <w:tcW w:w="4950" w:type="dxa"/>
          </w:tcPr>
          <w:p w14:paraId="5019EAEF" w14:textId="77777777" w:rsidR="00B67846" w:rsidRPr="005B4595" w:rsidRDefault="00B67846" w:rsidP="000A54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6AACB" w14:textId="5F458D99" w:rsidR="00B67846" w:rsidRPr="00566C0C" w:rsidRDefault="00EE624A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624A">
              <w:rPr>
                <w:rFonts w:ascii="Angsana New" w:hAnsi="Angsana New"/>
                <w:sz w:val="30"/>
                <w:szCs w:val="30"/>
                <w:lang w:val="en-US"/>
              </w:rPr>
              <w:t>965,782.00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E2EAA9" w14:textId="77777777" w:rsidR="00B67846" w:rsidRPr="00574462" w:rsidRDefault="00B67846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C514916" w14:textId="7F4B2E24" w:rsidR="00B67846" w:rsidRPr="00880AD3" w:rsidRDefault="00D534F6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0AD3">
              <w:rPr>
                <w:rFonts w:ascii="Angsana New" w:hAnsi="Angsana New"/>
                <w:sz w:val="30"/>
                <w:szCs w:val="30"/>
              </w:rPr>
              <w:t>1,242,912.00</w:t>
            </w:r>
          </w:p>
        </w:tc>
      </w:tr>
      <w:tr w:rsidR="00B67846" w:rsidRPr="00574462" w14:paraId="2F445A65" w14:textId="77777777" w:rsidTr="00880AD3">
        <w:trPr>
          <w:trHeight w:val="203"/>
        </w:trPr>
        <w:tc>
          <w:tcPr>
            <w:tcW w:w="4950" w:type="dxa"/>
          </w:tcPr>
          <w:p w14:paraId="181AA344" w14:textId="77777777" w:rsidR="00B67846" w:rsidRPr="00047BB0" w:rsidRDefault="00B67846" w:rsidP="000A54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แต่ไม่เกิน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61DBA" w14:textId="7767759B" w:rsidR="00B67846" w:rsidRPr="00566C0C" w:rsidRDefault="00AB540E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6C0C">
              <w:rPr>
                <w:rFonts w:ascii="Angsana New" w:hAnsi="Angsana New"/>
                <w:sz w:val="30"/>
                <w:szCs w:val="30"/>
              </w:rPr>
              <w:t>14,712.50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DF40FD" w14:textId="77777777" w:rsidR="00B67846" w:rsidRPr="00574462" w:rsidRDefault="00B67846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CEA45" w14:textId="6ADBA002" w:rsidR="00B67846" w:rsidRPr="00880AD3" w:rsidRDefault="00BC373D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0AD3">
              <w:rPr>
                <w:rFonts w:ascii="Angsana New" w:hAnsi="Angsana New"/>
                <w:sz w:val="30"/>
                <w:szCs w:val="30"/>
              </w:rPr>
              <w:t>200</w:t>
            </w:r>
            <w:r w:rsidR="00B67846" w:rsidRPr="00880AD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80AD3">
              <w:rPr>
                <w:rFonts w:ascii="Angsana New" w:hAnsi="Angsana New"/>
                <w:sz w:val="30"/>
                <w:szCs w:val="30"/>
              </w:rPr>
              <w:t>892</w:t>
            </w:r>
            <w:r w:rsidR="00B67846" w:rsidRPr="00880AD3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880AD3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B67846" w:rsidRPr="00811F4F" w14:paraId="2AE3B400" w14:textId="77777777" w:rsidTr="00880AD3">
        <w:trPr>
          <w:trHeight w:val="149"/>
        </w:trPr>
        <w:tc>
          <w:tcPr>
            <w:tcW w:w="4950" w:type="dxa"/>
            <w:shd w:val="clear" w:color="auto" w:fill="auto"/>
          </w:tcPr>
          <w:p w14:paraId="6C4C9BF2" w14:textId="77777777" w:rsidR="00B67846" w:rsidRPr="005B4595" w:rsidRDefault="00B67846" w:rsidP="000A54D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78926" w14:textId="27945CA6" w:rsidR="00B67846" w:rsidRPr="00566C0C" w:rsidRDefault="00E33F73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3F73">
              <w:rPr>
                <w:rFonts w:ascii="Angsana New" w:hAnsi="Angsana New"/>
                <w:sz w:val="30"/>
                <w:szCs w:val="30"/>
              </w:rPr>
              <w:t>980,494.50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2568ED" w14:textId="77777777" w:rsidR="00B67846" w:rsidRPr="00574462" w:rsidRDefault="00B67846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6F1B6" w14:textId="0C6AE8B7" w:rsidR="00B67846" w:rsidRPr="00880AD3" w:rsidRDefault="00B61011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0AD3">
              <w:rPr>
                <w:rFonts w:ascii="Angsana New" w:hAnsi="Angsana New"/>
                <w:sz w:val="30"/>
                <w:szCs w:val="30"/>
              </w:rPr>
              <w:t>1,443,804.50</w:t>
            </w:r>
          </w:p>
        </w:tc>
      </w:tr>
    </w:tbl>
    <w:p w14:paraId="17730297" w14:textId="77777777" w:rsidR="006006E2" w:rsidRDefault="006006E2" w:rsidP="001469BE">
      <w:pPr>
        <w:pStyle w:val="ListParagraph"/>
        <w:spacing w:before="240" w:line="240" w:lineRule="exact"/>
        <w:ind w:left="1354"/>
        <w:jc w:val="thaiDistribute"/>
        <w:rPr>
          <w:rFonts w:ascii="Angsana New" w:hAnsi="Angsana New"/>
          <w:sz w:val="30"/>
          <w:szCs w:val="30"/>
        </w:rPr>
      </w:pPr>
    </w:p>
    <w:p w14:paraId="0B0B7595" w14:textId="6B11E415" w:rsidR="00DD55BF" w:rsidRDefault="00244A75" w:rsidP="000A54D7">
      <w:pPr>
        <w:pStyle w:val="ListParagraph"/>
        <w:numPr>
          <w:ilvl w:val="0"/>
          <w:numId w:val="18"/>
        </w:numPr>
        <w:spacing w:before="240"/>
        <w:ind w:left="1350" w:hanging="4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513BC" w:rsidRPr="000662AF">
        <w:rPr>
          <w:rFonts w:ascii="Angsana New" w:hAnsi="Angsana New"/>
          <w:sz w:val="30"/>
          <w:szCs w:val="30"/>
        </w:rPr>
        <w:t>3</w:t>
      </w:r>
      <w:r w:rsidR="008513BC">
        <w:rPr>
          <w:rFonts w:ascii="Angsana New" w:hAnsi="Angsana New"/>
          <w:sz w:val="30"/>
          <w:szCs w:val="30"/>
        </w:rPr>
        <w:t>1</w:t>
      </w:r>
      <w:r w:rsidR="008513BC" w:rsidRPr="000662AF">
        <w:rPr>
          <w:rFonts w:ascii="Angsana New" w:hAnsi="Angsana New"/>
          <w:sz w:val="30"/>
          <w:szCs w:val="30"/>
        </w:rPr>
        <w:t xml:space="preserve"> </w:t>
      </w:r>
      <w:r w:rsidR="008513B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513BC">
        <w:rPr>
          <w:rFonts w:ascii="Angsana New" w:hAnsi="Angsana New"/>
          <w:sz w:val="30"/>
          <w:szCs w:val="30"/>
        </w:rPr>
        <w:t xml:space="preserve">2567 </w:t>
      </w:r>
      <w:r w:rsidR="008513BC">
        <w:rPr>
          <w:rFonts w:ascii="Angsana New" w:hAnsi="Angsana New" w:hint="cs"/>
          <w:sz w:val="30"/>
          <w:szCs w:val="30"/>
          <w:cs/>
        </w:rPr>
        <w:t>และ</w:t>
      </w:r>
      <w:r w:rsidR="008513BC" w:rsidRPr="00C46F38">
        <w:rPr>
          <w:rFonts w:ascii="Angsana New" w:hAnsi="Angsana New"/>
          <w:sz w:val="30"/>
          <w:szCs w:val="30"/>
          <w:cs/>
        </w:rPr>
        <w:t xml:space="preserve"> </w:t>
      </w:r>
      <w:r w:rsidR="008513BC" w:rsidRPr="00C46F38">
        <w:rPr>
          <w:rFonts w:ascii="Angsana New" w:hAnsi="Angsana New"/>
          <w:sz w:val="30"/>
          <w:szCs w:val="30"/>
        </w:rPr>
        <w:t>256</w:t>
      </w:r>
      <w:r w:rsidR="008513BC" w:rsidRPr="00BC373D">
        <w:rPr>
          <w:rFonts w:ascii="Angsana New" w:hAnsi="Angsana New" w:hint="cs"/>
          <w:sz w:val="30"/>
          <w:szCs w:val="30"/>
          <w:lang w:val="en-GB"/>
        </w:rPr>
        <w:t>6</w:t>
      </w:r>
      <w:r w:rsidR="002218C1">
        <w:rPr>
          <w:rFonts w:ascii="Angsana New" w:hAnsi="Angsana New"/>
          <w:sz w:val="30"/>
          <w:szCs w:val="30"/>
        </w:rPr>
        <w:t xml:space="preserve"> </w:t>
      </w:r>
      <w:r w:rsidR="008A20BE" w:rsidRPr="008A20BE">
        <w:rPr>
          <w:rFonts w:ascii="Angsana New" w:hAnsi="Angsana New"/>
          <w:sz w:val="30"/>
          <w:szCs w:val="30"/>
          <w:cs/>
        </w:rPr>
        <w:t>กลุ่มบริษัท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มีภาระผูกพันตามสัญญาการให้บริการเช่าพื้นที่กับบริษัทที่เกี่ยวข้องกัน </w:t>
      </w:r>
      <w:r w:rsidR="0030227E">
        <w:rPr>
          <w:rFonts w:ascii="Angsana New" w:hAnsi="Angsana New"/>
          <w:sz w:val="30"/>
          <w:szCs w:val="30"/>
        </w:rPr>
        <w:t>5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แห่ง</w:t>
      </w:r>
      <w:r w:rsidR="005C069A" w:rsidRPr="00C46F38">
        <w:rPr>
          <w:rFonts w:ascii="Angsana New" w:hAnsi="Angsana New"/>
          <w:sz w:val="30"/>
          <w:szCs w:val="30"/>
        </w:rPr>
        <w:t xml:space="preserve"> 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อายุสัญญาการให้เช่า </w:t>
      </w:r>
      <w:r w:rsidR="005C069A" w:rsidRPr="00C46F38">
        <w:rPr>
          <w:rFonts w:ascii="Angsana New" w:hAnsi="Angsana New"/>
          <w:sz w:val="30"/>
          <w:szCs w:val="30"/>
        </w:rPr>
        <w:t>1</w:t>
      </w:r>
      <w:r w:rsidR="00DD55BF" w:rsidRPr="00C46F38">
        <w:rPr>
          <w:rFonts w:ascii="Angsana New" w:hAnsi="Angsana New"/>
          <w:sz w:val="30"/>
          <w:szCs w:val="30"/>
          <w:cs/>
        </w:rPr>
        <w:t>-</w:t>
      </w:r>
      <w:r w:rsidR="005C069A" w:rsidRPr="00C46F38">
        <w:rPr>
          <w:rFonts w:ascii="Angsana New" w:hAnsi="Angsana New"/>
          <w:sz w:val="30"/>
          <w:szCs w:val="30"/>
        </w:rPr>
        <w:t>3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ปี สิ้นสุ</w:t>
      </w:r>
      <w:r w:rsidR="00DD55BF" w:rsidRPr="001C2F1F">
        <w:rPr>
          <w:rFonts w:ascii="Angsana New" w:hAnsi="Angsana New"/>
          <w:sz w:val="30"/>
          <w:szCs w:val="30"/>
          <w:cs/>
        </w:rPr>
        <w:t>ดเดือนกุมภาพันธ์</w:t>
      </w:r>
      <w:r w:rsidR="001C2F1F" w:rsidRPr="001C2F1F">
        <w:rPr>
          <w:rFonts w:ascii="Angsana New" w:hAnsi="Angsana New" w:hint="cs"/>
          <w:sz w:val="30"/>
          <w:szCs w:val="30"/>
          <w:cs/>
        </w:rPr>
        <w:t xml:space="preserve"> และตุลาคม</w:t>
      </w:r>
      <w:r w:rsidR="00DD55BF" w:rsidRPr="001C2F1F">
        <w:rPr>
          <w:rFonts w:ascii="Angsana New" w:hAnsi="Angsana New"/>
          <w:sz w:val="30"/>
          <w:szCs w:val="30"/>
          <w:cs/>
        </w:rPr>
        <w:t xml:space="preserve"> </w:t>
      </w:r>
      <w:r w:rsidR="005C069A" w:rsidRPr="001C2F1F">
        <w:rPr>
          <w:rFonts w:ascii="Angsana New" w:hAnsi="Angsana New"/>
          <w:sz w:val="30"/>
          <w:szCs w:val="30"/>
        </w:rPr>
        <w:t>256</w:t>
      </w:r>
      <w:r w:rsidR="00ED1A84">
        <w:rPr>
          <w:rFonts w:ascii="Angsana New" w:hAnsi="Angsana New"/>
          <w:sz w:val="30"/>
          <w:szCs w:val="30"/>
        </w:rPr>
        <w:t>8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รายละเอียดดังนี้</w:t>
      </w:r>
    </w:p>
    <w:tbl>
      <w:tblPr>
        <w:tblW w:w="8558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4"/>
        <w:gridCol w:w="1714"/>
        <w:gridCol w:w="236"/>
        <w:gridCol w:w="1654"/>
      </w:tblGrid>
      <w:tr w:rsidR="00FC2579" w:rsidRPr="00574462" w14:paraId="52D46D48" w14:textId="77777777" w:rsidTr="009B7B83">
        <w:tc>
          <w:tcPr>
            <w:tcW w:w="4954" w:type="dxa"/>
          </w:tcPr>
          <w:p w14:paraId="632DE6D9" w14:textId="77777777" w:rsidR="00FC2579" w:rsidRPr="00574462" w:rsidRDefault="00FC2579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4" w:type="dxa"/>
          </w:tcPr>
          <w:p w14:paraId="72FE0B17" w14:textId="77777777" w:rsidR="00FC2579" w:rsidRPr="00574462" w:rsidRDefault="00FC2579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6FC5FA7" w14:textId="77777777" w:rsidR="00FC2579" w:rsidRPr="00574462" w:rsidRDefault="00FC2579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6AEE4B87" w14:textId="77777777" w:rsidR="00FC2579" w:rsidRDefault="00FC2579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574462">
              <w:rPr>
                <w:color w:val="000000"/>
                <w:sz w:val="30"/>
                <w:szCs w:val="30"/>
              </w:rPr>
              <w:t>(</w:t>
            </w:r>
            <w:r w:rsidRPr="00574462">
              <w:rPr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color w:val="000000"/>
                <w:sz w:val="30"/>
                <w:szCs w:val="30"/>
              </w:rPr>
              <w:t>)</w:t>
            </w:r>
          </w:p>
        </w:tc>
      </w:tr>
      <w:tr w:rsidR="0000600D" w:rsidRPr="00574462" w14:paraId="4BCFDD41" w14:textId="77777777" w:rsidTr="007246C0">
        <w:tc>
          <w:tcPr>
            <w:tcW w:w="4954" w:type="dxa"/>
          </w:tcPr>
          <w:p w14:paraId="3A714B15" w14:textId="77777777" w:rsidR="0000600D" w:rsidRPr="00574462" w:rsidRDefault="0000600D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4" w:type="dxa"/>
            <w:gridSpan w:val="3"/>
            <w:tcBorders>
              <w:bottom w:val="single" w:sz="4" w:space="0" w:color="auto"/>
            </w:tcBorders>
          </w:tcPr>
          <w:p w14:paraId="18428AB4" w14:textId="77777777" w:rsidR="0000600D" w:rsidRDefault="0000600D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6464E4" w:rsidRPr="00574462" w14:paraId="706795BB" w14:textId="77777777" w:rsidTr="0000600D">
        <w:tc>
          <w:tcPr>
            <w:tcW w:w="4954" w:type="dxa"/>
          </w:tcPr>
          <w:p w14:paraId="0067D37E" w14:textId="77777777" w:rsidR="006464E4" w:rsidRPr="00574462" w:rsidRDefault="006464E4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2A294A30" w14:textId="4328B422" w:rsidR="006464E4" w:rsidRPr="00E423BA" w:rsidRDefault="006464E4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  <w:lang w:val="en-GB"/>
              </w:rPr>
              <w:t>7</w:t>
            </w:r>
          </w:p>
        </w:tc>
        <w:tc>
          <w:tcPr>
            <w:tcW w:w="236" w:type="dxa"/>
          </w:tcPr>
          <w:p w14:paraId="0D0FDCDF" w14:textId="77777777" w:rsidR="006464E4" w:rsidRPr="00574462" w:rsidRDefault="006464E4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3499192D" w14:textId="6769A124" w:rsidR="006464E4" w:rsidRPr="00E423BA" w:rsidRDefault="006464E4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Pr="00BC373D">
              <w:rPr>
                <w:rFonts w:hint="cs"/>
                <w:sz w:val="30"/>
                <w:szCs w:val="30"/>
                <w:lang w:val="en-GB"/>
              </w:rPr>
              <w:t>6</w:t>
            </w:r>
          </w:p>
        </w:tc>
      </w:tr>
      <w:tr w:rsidR="00FC2579" w:rsidRPr="00574462" w14:paraId="756B0D00" w14:textId="77777777" w:rsidTr="00E12AB8">
        <w:trPr>
          <w:trHeight w:val="203"/>
        </w:trPr>
        <w:tc>
          <w:tcPr>
            <w:tcW w:w="4954" w:type="dxa"/>
          </w:tcPr>
          <w:p w14:paraId="50E82496" w14:textId="4DD3CBB9" w:rsidR="00FC2579" w:rsidRPr="005B4595" w:rsidRDefault="00FC2579" w:rsidP="000A54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การให้บริการเช่าพื้นที่ที่จะถึงกำหนดรับชำระภายใน 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1</w:t>
            </w: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07FDB" w14:textId="1320E4F9" w:rsidR="00FC2579" w:rsidRPr="00566C0C" w:rsidRDefault="00875063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6C0C">
              <w:rPr>
                <w:rFonts w:ascii="Angsana New" w:hAnsi="Angsana New"/>
                <w:sz w:val="30"/>
                <w:szCs w:val="30"/>
                <w:lang w:val="en-US"/>
              </w:rPr>
              <w:t>1,376,512.12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C5EDF0" w14:textId="77777777" w:rsidR="00FC2579" w:rsidRPr="00574462" w:rsidRDefault="00FC2579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D461A48" w14:textId="4AF70B7E" w:rsidR="00FC2579" w:rsidRPr="006D55A1" w:rsidRDefault="0030227E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227E">
              <w:rPr>
                <w:rFonts w:ascii="Angsana New" w:hAnsi="Angsana New"/>
                <w:sz w:val="30"/>
                <w:szCs w:val="30"/>
              </w:rPr>
              <w:t>220,194.12</w:t>
            </w:r>
          </w:p>
        </w:tc>
      </w:tr>
      <w:tr w:rsidR="00FC2579" w:rsidRPr="00574462" w14:paraId="7EA1D9B5" w14:textId="77777777" w:rsidTr="00E12AB8">
        <w:trPr>
          <w:trHeight w:val="203"/>
        </w:trPr>
        <w:tc>
          <w:tcPr>
            <w:tcW w:w="4954" w:type="dxa"/>
          </w:tcPr>
          <w:p w14:paraId="26DEB8D4" w14:textId="006DF058" w:rsidR="00FC2579" w:rsidRPr="00047BB0" w:rsidRDefault="00FC2579" w:rsidP="006869A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การให้บริการเช่าพื้นที่ที่จะถึงกำหนดรับชำระส่วนที่เกิน 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1</w:t>
            </w: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 ปีแต่ไม่เกิน 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5</w:t>
            </w: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5725C" w14:textId="1AF1E382" w:rsidR="00FC2579" w:rsidRPr="00566C0C" w:rsidRDefault="00CE31EA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6C0C">
              <w:rPr>
                <w:rFonts w:ascii="Angsana New" w:hAnsi="Angsana New"/>
                <w:sz w:val="30"/>
                <w:szCs w:val="30"/>
              </w:rPr>
              <w:t>227,098.00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E108FD" w14:textId="77777777" w:rsidR="00FC2579" w:rsidRPr="00574462" w:rsidRDefault="00FC2579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2BC61" w14:textId="740C6806" w:rsidR="00FC2579" w:rsidRPr="006D55A1" w:rsidRDefault="00FC2579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2579" w:rsidRPr="00811F4F" w14:paraId="57CCC07D" w14:textId="77777777" w:rsidTr="00E12AB8">
        <w:trPr>
          <w:trHeight w:val="149"/>
        </w:trPr>
        <w:tc>
          <w:tcPr>
            <w:tcW w:w="4954" w:type="dxa"/>
            <w:shd w:val="clear" w:color="auto" w:fill="auto"/>
          </w:tcPr>
          <w:p w14:paraId="2229FA5A" w14:textId="26C22971" w:rsidR="00FC2579" w:rsidRPr="005B4595" w:rsidRDefault="00FC2579" w:rsidP="000A54D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762371" w14:textId="21C5D1C8" w:rsidR="00FC2579" w:rsidRPr="00566C0C" w:rsidRDefault="00875063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6C0C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C01AD3" w:rsidRPr="00566C0C">
              <w:rPr>
                <w:rFonts w:ascii="Angsana New" w:hAnsi="Angsana New"/>
                <w:sz w:val="30"/>
                <w:szCs w:val="30"/>
                <w:lang w:val="en-US"/>
              </w:rPr>
              <w:t>603,610</w:t>
            </w:r>
            <w:r w:rsidRPr="00566C0C">
              <w:rPr>
                <w:rFonts w:ascii="Angsana New" w:hAnsi="Angsana New"/>
                <w:sz w:val="30"/>
                <w:szCs w:val="30"/>
                <w:lang w:val="en-US"/>
              </w:rPr>
              <w:t>.12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3A6A3D" w14:textId="77777777" w:rsidR="00FC2579" w:rsidRPr="00574462" w:rsidRDefault="00FC2579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A64E1" w14:textId="4F877AD5" w:rsidR="00FC2579" w:rsidRPr="006D55A1" w:rsidRDefault="0030227E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227E">
              <w:rPr>
                <w:rFonts w:ascii="Angsana New" w:hAnsi="Angsana New"/>
                <w:sz w:val="30"/>
                <w:szCs w:val="30"/>
              </w:rPr>
              <w:t>220,194.12</w:t>
            </w:r>
          </w:p>
        </w:tc>
      </w:tr>
    </w:tbl>
    <w:p w14:paraId="61FDDDAB" w14:textId="77777777" w:rsidR="00FC2579" w:rsidRPr="00602272" w:rsidRDefault="00FC2579" w:rsidP="000A54D7">
      <w:pPr>
        <w:pStyle w:val="ListParagraph"/>
        <w:spacing w:before="240"/>
        <w:ind w:left="1350"/>
        <w:jc w:val="thaiDistribute"/>
        <w:rPr>
          <w:rFonts w:ascii="Angsana New" w:hAnsi="Angsana New"/>
          <w:sz w:val="6"/>
          <w:szCs w:val="6"/>
        </w:rPr>
      </w:pP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B03D12" w:rsidRPr="00574462" w14:paraId="0E62C7F4" w14:textId="77777777" w:rsidTr="007C5A52">
        <w:tc>
          <w:tcPr>
            <w:tcW w:w="4950" w:type="dxa"/>
          </w:tcPr>
          <w:p w14:paraId="567267CA" w14:textId="77777777" w:rsidR="00B03D12" w:rsidRPr="00574462" w:rsidRDefault="00B03D12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7E0484AC" w14:textId="77777777" w:rsidR="00B03D12" w:rsidRPr="00574462" w:rsidRDefault="00B03D12" w:rsidP="000A54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C5A52" w:rsidRPr="00574462" w14:paraId="0E1E8994" w14:textId="77777777" w:rsidTr="007C5A52">
        <w:tc>
          <w:tcPr>
            <w:tcW w:w="4950" w:type="dxa"/>
          </w:tcPr>
          <w:p w14:paraId="3953A7C2" w14:textId="77777777" w:rsidR="007C5A52" w:rsidRPr="00574462" w:rsidRDefault="007C5A52" w:rsidP="000A54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5957888E" w14:textId="65C265B1" w:rsidR="007C5A52" w:rsidRPr="00574462" w:rsidRDefault="000B4B70" w:rsidP="000A54D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D12" w:rsidRPr="00574462" w14:paraId="2EC00009" w14:textId="77777777" w:rsidTr="00347B9A">
        <w:tc>
          <w:tcPr>
            <w:tcW w:w="4950" w:type="dxa"/>
          </w:tcPr>
          <w:p w14:paraId="7E9D8CB7" w14:textId="77777777" w:rsidR="00B03D12" w:rsidRPr="00574462" w:rsidRDefault="00B03D12" w:rsidP="000A54D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D2C47B5" w14:textId="3773578F" w:rsidR="00B03D12" w:rsidRPr="00574462" w:rsidRDefault="006464E4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  <w:lang w:val="en-GB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C7D514" w14:textId="77777777" w:rsidR="00B03D12" w:rsidRPr="00574462" w:rsidRDefault="00B03D12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B463083" w14:textId="7315F4F0" w:rsidR="00B03D12" w:rsidRPr="00574462" w:rsidRDefault="005C069A" w:rsidP="000A54D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B03D12"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="00BC373D" w:rsidRPr="00BC373D">
              <w:rPr>
                <w:rFonts w:hint="cs"/>
                <w:sz w:val="30"/>
                <w:szCs w:val="30"/>
                <w:lang w:val="en-GB"/>
              </w:rPr>
              <w:t>6</w:t>
            </w:r>
          </w:p>
        </w:tc>
      </w:tr>
      <w:tr w:rsidR="0000600D" w:rsidRPr="00574462" w14:paraId="4E8E710F" w14:textId="77777777" w:rsidTr="00E12AB8">
        <w:trPr>
          <w:trHeight w:val="203"/>
        </w:trPr>
        <w:tc>
          <w:tcPr>
            <w:tcW w:w="4950" w:type="dxa"/>
          </w:tcPr>
          <w:p w14:paraId="16CE2912" w14:textId="1136972B" w:rsidR="0000600D" w:rsidRPr="005B4595" w:rsidRDefault="0000600D" w:rsidP="000A54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การให้บริการเช่าพื้นที่ที่จะถึงกำหนดรับชำระภายใน 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1</w:t>
            </w: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A5C2B" w14:textId="462D5A0C" w:rsidR="0000600D" w:rsidRPr="00566C0C" w:rsidRDefault="002258DC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6C0C">
              <w:rPr>
                <w:rFonts w:ascii="Angsana New" w:hAnsi="Angsana New"/>
                <w:sz w:val="30"/>
                <w:szCs w:val="30"/>
              </w:rPr>
              <w:t>2,117,422.12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7EEC82" w14:textId="77777777" w:rsidR="0000600D" w:rsidRPr="00574462" w:rsidRDefault="0000600D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1644200E" w14:textId="5B9F3029" w:rsidR="0000600D" w:rsidRPr="00574462" w:rsidRDefault="0000600D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7B">
              <w:rPr>
                <w:rFonts w:ascii="Angsana New" w:hAnsi="Angsana New"/>
                <w:sz w:val="30"/>
                <w:szCs w:val="30"/>
              </w:rPr>
              <w:t>1,249,194.12</w:t>
            </w:r>
          </w:p>
        </w:tc>
      </w:tr>
      <w:tr w:rsidR="0000600D" w:rsidRPr="00574462" w14:paraId="081D8B30" w14:textId="77777777" w:rsidTr="00E12AB8">
        <w:trPr>
          <w:trHeight w:val="203"/>
        </w:trPr>
        <w:tc>
          <w:tcPr>
            <w:tcW w:w="4950" w:type="dxa"/>
          </w:tcPr>
          <w:p w14:paraId="0F9DABBB" w14:textId="5BFAEB1C" w:rsidR="0000600D" w:rsidRPr="00047BB0" w:rsidRDefault="0000600D" w:rsidP="006869A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การให้บริการเช่าพื้นที่ที่จะถึงกำหนดรับชำระส่วนที่เกิน 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1</w:t>
            </w: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 ปีแต่ไม่เกิน </w:t>
            </w:r>
            <w:r w:rsidR="00BC373D" w:rsidRPr="00BC373D">
              <w:rPr>
                <w:rFonts w:ascii="Angsana New" w:hAnsi="Angsana New"/>
                <w:sz w:val="30"/>
                <w:szCs w:val="30"/>
              </w:rPr>
              <w:t>5</w:t>
            </w:r>
            <w:r w:rsidRPr="00B03D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1CC59" w14:textId="4754695D" w:rsidR="0000600D" w:rsidRPr="00566C0C" w:rsidRDefault="00FC037E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6C0C">
              <w:rPr>
                <w:rFonts w:ascii="Angsana New" w:hAnsi="Angsana New"/>
                <w:sz w:val="30"/>
                <w:szCs w:val="30"/>
              </w:rPr>
              <w:t>227,098.00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994624" w14:textId="77777777" w:rsidR="0000600D" w:rsidRPr="00574462" w:rsidRDefault="0000600D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4A011" w14:textId="0C57AFA2" w:rsidR="0000600D" w:rsidRPr="00574462" w:rsidRDefault="0000600D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0600D" w:rsidRPr="008026C3" w14:paraId="09F0D30A" w14:textId="77777777" w:rsidTr="00E12AB8">
        <w:trPr>
          <w:trHeight w:val="149"/>
        </w:trPr>
        <w:tc>
          <w:tcPr>
            <w:tcW w:w="4950" w:type="dxa"/>
            <w:shd w:val="clear" w:color="auto" w:fill="auto"/>
          </w:tcPr>
          <w:p w14:paraId="70717033" w14:textId="2EEFCE86" w:rsidR="0000600D" w:rsidRPr="005B4595" w:rsidRDefault="0000600D" w:rsidP="000A54D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A4478" w14:textId="4BB6C916" w:rsidR="0000600D" w:rsidRPr="00566C0C" w:rsidRDefault="007B754D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6C0C">
              <w:rPr>
                <w:rFonts w:ascii="Angsana New" w:hAnsi="Angsana New"/>
                <w:sz w:val="30"/>
                <w:szCs w:val="30"/>
              </w:rPr>
              <w:t>2,344,520.12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5197D2" w14:textId="77777777" w:rsidR="0000600D" w:rsidRPr="00574462" w:rsidRDefault="0000600D" w:rsidP="000A54D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A202B" w14:textId="718D4E3F" w:rsidR="0000600D" w:rsidRPr="00811F4F" w:rsidRDefault="0000600D" w:rsidP="000A54D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7B">
              <w:rPr>
                <w:rFonts w:ascii="Angsana New" w:hAnsi="Angsana New"/>
                <w:sz w:val="30"/>
                <w:szCs w:val="30"/>
              </w:rPr>
              <w:t>1,249,194.12</w:t>
            </w:r>
          </w:p>
        </w:tc>
      </w:tr>
    </w:tbl>
    <w:p w14:paraId="7DA0E166" w14:textId="7748945C" w:rsidR="00420DA7" w:rsidRPr="006869AB" w:rsidRDefault="00960185" w:rsidP="006869AB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869AB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800F494" w14:textId="1734F428" w:rsidR="00960185" w:rsidRDefault="00025AEA" w:rsidP="006869AB">
      <w:pPr>
        <w:spacing w:after="240" w:line="240" w:lineRule="atLeast"/>
        <w:ind w:left="518"/>
        <w:jc w:val="thaiDistribute"/>
        <w:rPr>
          <w:rFonts w:ascii="Angsana New" w:hAnsi="Angsana New"/>
          <w:b/>
          <w:bCs/>
          <w:sz w:val="30"/>
          <w:szCs w:val="30"/>
        </w:rPr>
      </w:pPr>
      <w:r w:rsidRPr="006869AB">
        <w:rPr>
          <w:rFonts w:ascii="Angsana New" w:eastAsia="Arial Unicode MS" w:hAnsi="Angsana New"/>
          <w:sz w:val="30"/>
          <w:szCs w:val="30"/>
          <w:cs/>
        </w:rPr>
        <w:t xml:space="preserve">เมื่อวันที่ </w:t>
      </w:r>
      <w:r w:rsidR="00D84F56" w:rsidRPr="006869AB">
        <w:rPr>
          <w:rFonts w:ascii="Angsana New" w:eastAsia="Arial Unicode MS" w:hAnsi="Angsana New"/>
          <w:sz w:val="30"/>
          <w:szCs w:val="30"/>
        </w:rPr>
        <w:t>2</w:t>
      </w:r>
      <w:r w:rsidR="008011B2" w:rsidRPr="006869AB">
        <w:rPr>
          <w:rFonts w:ascii="Angsana New" w:eastAsia="Arial Unicode MS" w:hAnsi="Angsana New"/>
          <w:sz w:val="30"/>
          <w:szCs w:val="30"/>
          <w:lang w:val="en-US"/>
        </w:rPr>
        <w:t>8</w:t>
      </w:r>
      <w:r w:rsidRPr="006869AB">
        <w:rPr>
          <w:rFonts w:ascii="Angsana New" w:eastAsia="Arial Unicode MS" w:hAnsi="Angsana New"/>
          <w:sz w:val="30"/>
          <w:szCs w:val="30"/>
          <w:cs/>
        </w:rPr>
        <w:t xml:space="preserve"> </w:t>
      </w:r>
      <w:r w:rsidR="00D84F56" w:rsidRPr="006869AB">
        <w:rPr>
          <w:rFonts w:ascii="Angsana New" w:eastAsia="Arial Unicode MS" w:hAnsi="Angsana New" w:hint="cs"/>
          <w:sz w:val="30"/>
          <w:szCs w:val="30"/>
          <w:cs/>
        </w:rPr>
        <w:t>กุมภาพันธ์</w:t>
      </w:r>
      <w:r w:rsidRPr="006869AB">
        <w:rPr>
          <w:rFonts w:ascii="Angsana New" w:eastAsia="Arial Unicode MS" w:hAnsi="Angsana New"/>
          <w:sz w:val="30"/>
          <w:szCs w:val="30"/>
          <w:cs/>
        </w:rPr>
        <w:t xml:space="preserve"> </w:t>
      </w:r>
      <w:r w:rsidR="00BC373D" w:rsidRPr="006869AB">
        <w:rPr>
          <w:rFonts w:ascii="Angsana New" w:eastAsia="Arial Unicode MS" w:hAnsi="Angsana New" w:hint="cs"/>
          <w:sz w:val="30"/>
          <w:szCs w:val="30"/>
        </w:rPr>
        <w:t>256</w:t>
      </w:r>
      <w:r w:rsidR="00D84F56" w:rsidRPr="006869AB">
        <w:rPr>
          <w:rFonts w:ascii="Angsana New" w:eastAsia="Arial Unicode MS" w:hAnsi="Angsana New"/>
          <w:sz w:val="30"/>
          <w:szCs w:val="30"/>
          <w:lang w:val="en-US"/>
        </w:rPr>
        <w:t>8</w:t>
      </w:r>
      <w:r w:rsidRPr="006869AB">
        <w:rPr>
          <w:rFonts w:ascii="Angsana New" w:eastAsia="Arial Unicode MS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D84F56" w:rsidRPr="006869AB">
        <w:rPr>
          <w:rFonts w:ascii="Angsana New" w:hAnsi="Angsana New"/>
          <w:sz w:val="30"/>
          <w:szCs w:val="30"/>
        </w:rPr>
        <w:t>1</w:t>
      </w:r>
      <w:r w:rsidR="008C388C" w:rsidRPr="006869AB">
        <w:rPr>
          <w:rFonts w:ascii="Angsana New" w:hAnsi="Angsana New"/>
          <w:sz w:val="30"/>
          <w:szCs w:val="30"/>
        </w:rPr>
        <w:t>/</w:t>
      </w:r>
      <w:r w:rsidR="00BC373D" w:rsidRPr="006869AB">
        <w:rPr>
          <w:rFonts w:ascii="Angsana New" w:eastAsia="Arial Unicode MS" w:hAnsi="Angsana New"/>
          <w:sz w:val="30"/>
          <w:szCs w:val="30"/>
        </w:rPr>
        <w:t>256</w:t>
      </w:r>
      <w:r w:rsidR="00D84F56" w:rsidRPr="006869AB">
        <w:rPr>
          <w:rFonts w:ascii="Angsana New" w:eastAsia="Arial Unicode MS" w:hAnsi="Angsana New"/>
          <w:sz w:val="30"/>
          <w:szCs w:val="30"/>
        </w:rPr>
        <w:t>8</w:t>
      </w:r>
      <w:r w:rsidRPr="006869AB">
        <w:rPr>
          <w:rFonts w:ascii="Angsana New" w:eastAsia="Arial Unicode MS" w:hAnsi="Angsana New"/>
          <w:sz w:val="30"/>
          <w:szCs w:val="30"/>
          <w:cs/>
        </w:rPr>
        <w:t xml:space="preserve"> </w:t>
      </w:r>
      <w:r w:rsidR="002045F3" w:rsidRPr="006869AB">
        <w:rPr>
          <w:rFonts w:ascii="Angsana New" w:hAnsi="Angsana New"/>
          <w:sz w:val="30"/>
          <w:szCs w:val="30"/>
          <w:cs/>
        </w:rPr>
        <w:t>ได้</w:t>
      </w:r>
      <w:r w:rsidRPr="006869AB">
        <w:rPr>
          <w:rFonts w:ascii="Angsana New" w:eastAsia="Arial Unicode MS" w:hAnsi="Angsana New"/>
          <w:sz w:val="30"/>
          <w:szCs w:val="30"/>
          <w:cs/>
        </w:rPr>
        <w:t>มีมติอนุมัติให้</w:t>
      </w:r>
      <w:r w:rsidR="002045F3" w:rsidRPr="006869AB">
        <w:rPr>
          <w:rFonts w:ascii="Angsana New" w:hAnsi="Angsana New"/>
          <w:sz w:val="30"/>
          <w:szCs w:val="30"/>
          <w:cs/>
        </w:rPr>
        <w:t>จ่ายเงินปันผล</w:t>
      </w:r>
      <w:r w:rsidR="004D7DBD" w:rsidRPr="006869AB">
        <w:rPr>
          <w:rFonts w:ascii="Angsana New" w:hAnsi="Angsana New" w:hint="cs"/>
          <w:sz w:val="30"/>
          <w:szCs w:val="30"/>
          <w:cs/>
        </w:rPr>
        <w:t>ใ</w:t>
      </w:r>
      <w:r w:rsidR="002045F3" w:rsidRPr="006869AB">
        <w:rPr>
          <w:rFonts w:ascii="Angsana New" w:hAnsi="Angsana New"/>
          <w:sz w:val="30"/>
          <w:szCs w:val="30"/>
          <w:cs/>
        </w:rPr>
        <w:t>ห้แก่ผู้ถือหุ้นจากผลการดำเนินงาน</w:t>
      </w:r>
      <w:r w:rsidR="002045F3" w:rsidRPr="006869AB">
        <w:rPr>
          <w:rFonts w:ascii="Angsana New" w:hAnsi="Angsana New" w:hint="cs"/>
          <w:sz w:val="30"/>
          <w:szCs w:val="30"/>
          <w:cs/>
        </w:rPr>
        <w:t xml:space="preserve"> สิ้นสุด</w:t>
      </w:r>
      <w:r w:rsidRPr="006869AB">
        <w:rPr>
          <w:rFonts w:ascii="Angsana New" w:eastAsia="Arial Unicode MS" w:hAnsi="Angsana New"/>
          <w:sz w:val="30"/>
          <w:szCs w:val="30"/>
          <w:cs/>
        </w:rPr>
        <w:t xml:space="preserve">วันที่ </w:t>
      </w:r>
      <w:r w:rsidR="00BC373D" w:rsidRPr="006869AB">
        <w:rPr>
          <w:rFonts w:ascii="Angsana New" w:eastAsia="Arial Unicode MS" w:hAnsi="Angsana New"/>
          <w:sz w:val="30"/>
          <w:szCs w:val="30"/>
        </w:rPr>
        <w:t>3</w:t>
      </w:r>
      <w:r w:rsidR="006F6A0C" w:rsidRPr="006869AB">
        <w:rPr>
          <w:rFonts w:ascii="Angsana New" w:eastAsia="Arial Unicode MS" w:hAnsi="Angsana New"/>
          <w:sz w:val="30"/>
          <w:szCs w:val="30"/>
        </w:rPr>
        <w:t>1</w:t>
      </w:r>
      <w:r w:rsidRPr="006869AB">
        <w:rPr>
          <w:rFonts w:ascii="Angsana New" w:eastAsia="Arial Unicode MS" w:hAnsi="Angsana New"/>
          <w:sz w:val="30"/>
          <w:szCs w:val="30"/>
          <w:cs/>
        </w:rPr>
        <w:t xml:space="preserve"> </w:t>
      </w:r>
      <w:r w:rsidR="006F6A0C" w:rsidRPr="006869AB">
        <w:rPr>
          <w:rFonts w:ascii="Angsana New" w:hAnsi="Angsana New" w:hint="cs"/>
          <w:sz w:val="30"/>
          <w:szCs w:val="30"/>
          <w:cs/>
        </w:rPr>
        <w:t>ธันวาคม</w:t>
      </w:r>
      <w:r w:rsidR="002045F3" w:rsidRPr="006869AB">
        <w:rPr>
          <w:rFonts w:ascii="Angsana New" w:hAnsi="Angsana New" w:hint="cs"/>
          <w:sz w:val="30"/>
          <w:szCs w:val="30"/>
          <w:cs/>
        </w:rPr>
        <w:t xml:space="preserve"> </w:t>
      </w:r>
      <w:r w:rsidR="002045F3" w:rsidRPr="006869AB">
        <w:rPr>
          <w:rFonts w:ascii="Angsana New" w:hAnsi="Angsana New"/>
          <w:sz w:val="30"/>
          <w:szCs w:val="30"/>
        </w:rPr>
        <w:t>2567</w:t>
      </w:r>
      <w:r w:rsidR="002045F3" w:rsidRPr="006869AB">
        <w:rPr>
          <w:rFonts w:ascii="Angsana New" w:hAnsi="Angsana New"/>
          <w:sz w:val="30"/>
          <w:szCs w:val="30"/>
          <w:cs/>
        </w:rPr>
        <w:t xml:space="preserve"> ในอัตราหุ้น</w:t>
      </w:r>
      <w:r w:rsidRPr="006869AB">
        <w:rPr>
          <w:rFonts w:ascii="Angsana New" w:eastAsia="Arial Unicode MS" w:hAnsi="Angsana New"/>
          <w:sz w:val="30"/>
          <w:szCs w:val="30"/>
          <w:cs/>
        </w:rPr>
        <w:t xml:space="preserve">ละ </w:t>
      </w:r>
      <w:r w:rsidR="00154CE6" w:rsidRPr="006869AB">
        <w:rPr>
          <w:rFonts w:ascii="Angsana New" w:hAnsi="Angsana New"/>
          <w:sz w:val="30"/>
          <w:szCs w:val="30"/>
          <w:lang w:val="en-US"/>
        </w:rPr>
        <w:t>0.04</w:t>
      </w:r>
      <w:r w:rsidR="002045F3" w:rsidRPr="006869AB">
        <w:rPr>
          <w:rFonts w:ascii="Angsana New" w:hAnsi="Angsana New"/>
          <w:sz w:val="30"/>
          <w:szCs w:val="30"/>
          <w:cs/>
        </w:rPr>
        <w:t xml:space="preserve"> บาท</w:t>
      </w:r>
      <w:r w:rsidR="001469BE">
        <w:rPr>
          <w:rFonts w:ascii="Angsana New" w:hAnsi="Angsana New" w:hint="cs"/>
          <w:sz w:val="30"/>
          <w:szCs w:val="30"/>
          <w:cs/>
        </w:rPr>
        <w:t xml:space="preserve"> </w:t>
      </w:r>
      <w:r w:rsidR="002045F3" w:rsidRPr="006869AB">
        <w:rPr>
          <w:rFonts w:ascii="Angsana New" w:hAnsi="Angsana New"/>
          <w:sz w:val="30"/>
          <w:szCs w:val="30"/>
          <w:cs/>
        </w:rPr>
        <w:t xml:space="preserve">จำนวน </w:t>
      </w:r>
      <w:r w:rsidR="002045F3" w:rsidRPr="006869AB">
        <w:rPr>
          <w:rFonts w:ascii="Angsana New" w:hAnsi="Angsana New"/>
          <w:sz w:val="30"/>
          <w:szCs w:val="30"/>
        </w:rPr>
        <w:t>450</w:t>
      </w:r>
      <w:r w:rsidR="002045F3" w:rsidRPr="006869AB">
        <w:rPr>
          <w:rFonts w:ascii="Angsana New" w:hAnsi="Angsana New"/>
          <w:sz w:val="30"/>
          <w:szCs w:val="30"/>
          <w:cs/>
        </w:rPr>
        <w:t xml:space="preserve"> ล้านหุ้น รวม</w:t>
      </w:r>
      <w:r w:rsidRPr="006869AB">
        <w:rPr>
          <w:rFonts w:ascii="Angsana New" w:eastAsia="Arial Unicode MS" w:hAnsi="Angsana New"/>
          <w:sz w:val="30"/>
          <w:szCs w:val="30"/>
          <w:cs/>
        </w:rPr>
        <w:t xml:space="preserve">เป็นเงิน </w:t>
      </w:r>
      <w:r w:rsidR="00055568" w:rsidRPr="006869AB">
        <w:rPr>
          <w:rFonts w:ascii="Angsana New" w:hAnsi="Angsana New"/>
          <w:sz w:val="30"/>
          <w:szCs w:val="30"/>
        </w:rPr>
        <w:t>18.00</w:t>
      </w:r>
      <w:r w:rsidRPr="006869AB">
        <w:rPr>
          <w:rFonts w:ascii="Angsana New" w:eastAsia="Arial Unicode MS" w:hAnsi="Angsana New"/>
          <w:sz w:val="30"/>
          <w:szCs w:val="30"/>
          <w:cs/>
        </w:rPr>
        <w:t xml:space="preserve"> ล้านบาท </w:t>
      </w:r>
      <w:r w:rsidR="00514E5C" w:rsidRPr="006869AB">
        <w:rPr>
          <w:rFonts w:ascii="Angsana New" w:hAnsi="Angsana New"/>
          <w:sz w:val="30"/>
          <w:szCs w:val="30"/>
          <w:cs/>
        </w:rPr>
        <w:t>ทั้งนี้ การเสนอจ่ายเงินปันผลดังกล่าวจะต้องได้รับการอนุมัติจากที่ประชุมสามัญผู้ถือหุ้นของบริษัท</w:t>
      </w:r>
    </w:p>
    <w:p w14:paraId="229D5485" w14:textId="685DBB6D" w:rsidR="006E1FE8" w:rsidRPr="00F25A47" w:rsidRDefault="00D84F56" w:rsidP="000A54D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84F56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28496D7E" w14:textId="50F1DC5E" w:rsidR="00296204" w:rsidRPr="005F3791" w:rsidRDefault="00F038BB" w:rsidP="000A54D7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F6EEA">
        <w:rPr>
          <w:rFonts w:ascii="Angsana New" w:hAnsi="Angsana New"/>
          <w:sz w:val="30"/>
          <w:szCs w:val="30"/>
          <w:cs/>
        </w:rPr>
        <w:t>งบการเงินนี้ได้รับการอนุมัติให้ออกงบการเงินโดยกรรมการผู้มีอำนาจของ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F6EEA">
        <w:rPr>
          <w:rFonts w:ascii="Angsana New" w:hAnsi="Angsana New"/>
          <w:sz w:val="30"/>
          <w:szCs w:val="30"/>
          <w:cs/>
        </w:rPr>
        <w:t>บริษัท เมื่อวัน</w:t>
      </w:r>
      <w:r w:rsidRPr="00D84F56">
        <w:rPr>
          <w:rFonts w:ascii="Angsana New" w:hAnsi="Angsana New"/>
          <w:sz w:val="30"/>
          <w:szCs w:val="30"/>
          <w:cs/>
        </w:rPr>
        <w:t xml:space="preserve">ที่ </w:t>
      </w:r>
      <w:r w:rsidR="00D84F56" w:rsidRPr="00811A1F">
        <w:rPr>
          <w:rFonts w:ascii="Angsana New" w:hAnsi="Angsana New"/>
          <w:sz w:val="30"/>
          <w:szCs w:val="30"/>
        </w:rPr>
        <w:t>2</w:t>
      </w:r>
      <w:r w:rsidR="00055568" w:rsidRPr="00811A1F">
        <w:rPr>
          <w:rFonts w:ascii="Angsana New" w:hAnsi="Angsana New"/>
          <w:sz w:val="30"/>
          <w:szCs w:val="30"/>
        </w:rPr>
        <w:t>8</w:t>
      </w:r>
      <w:r w:rsidRPr="00CF6EEA">
        <w:rPr>
          <w:rFonts w:ascii="Angsana New" w:hAnsi="Angsana New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6E4C5F">
        <w:rPr>
          <w:rFonts w:ascii="Angsana New" w:hAnsi="Angsana New"/>
          <w:sz w:val="30"/>
          <w:szCs w:val="30"/>
          <w:lang w:val="en-US"/>
        </w:rPr>
        <w:t>8</w:t>
      </w:r>
    </w:p>
    <w:sectPr w:rsidR="00296204" w:rsidRPr="005F3791" w:rsidSect="00C5357E">
      <w:headerReference w:type="default" r:id="rId28"/>
      <w:footerReference w:type="default" r:id="rId29"/>
      <w:pgSz w:w="11907" w:h="16840" w:code="9"/>
      <w:pgMar w:top="692" w:right="1151" w:bottom="578" w:left="1151" w:header="720" w:footer="720" w:gutter="0"/>
      <w:paperSrc w:first="15" w:other="15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CEE93" w14:textId="77777777" w:rsidR="00F76F60" w:rsidRDefault="00F76F60">
      <w:r>
        <w:separator/>
      </w:r>
    </w:p>
  </w:endnote>
  <w:endnote w:type="continuationSeparator" w:id="0">
    <w:p w14:paraId="13421364" w14:textId="77777777" w:rsidR="00F76F60" w:rsidRDefault="00F76F60">
      <w:r>
        <w:continuationSeparator/>
      </w:r>
    </w:p>
  </w:endnote>
  <w:endnote w:type="continuationNotice" w:id="1">
    <w:p w14:paraId="26721F1D" w14:textId="77777777" w:rsidR="00F76F60" w:rsidRDefault="00F76F6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96D87" w14:textId="77777777" w:rsidR="00841D6A" w:rsidRPr="008C31D3" w:rsidRDefault="00841D6A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B02D9E0" w14:textId="0438AABF" w:rsidR="004A0E45" w:rsidRDefault="00841D6A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</w:t>
    </w:r>
    <w:r w:rsidR="00CF7EF2">
      <w:rPr>
        <w:rFonts w:ascii="Angsana New" w:hAnsi="Angsana New" w:cs="Angsana New"/>
        <w:sz w:val="30"/>
        <w:szCs w:val="30"/>
        <w:lang w:val="en-US"/>
      </w:rPr>
      <w:t xml:space="preserve">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C77BD" w14:textId="77777777" w:rsidR="00445793" w:rsidRPr="008C31D3" w:rsidRDefault="00445793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2FA4B66" w14:textId="77777777" w:rsidR="00445793" w:rsidRDefault="00445793" w:rsidP="00445793">
    <w:pPr>
      <w:pStyle w:val="Footer"/>
      <w:ind w:right="360" w:firstLine="297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</w:t>
    </w:r>
    <w:r>
      <w:rPr>
        <w:rFonts w:ascii="Angsana New" w:hAnsi="Angsana New" w:cs="Angsana New"/>
        <w:sz w:val="30"/>
        <w:szCs w:val="30"/>
        <w:lang w:val="en-US"/>
      </w:rPr>
      <w:t xml:space="preserve">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96D8D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488D1E4" w14:textId="61A045B4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82E8" w14:textId="77777777" w:rsidR="006B18C6" w:rsidRDefault="006B18C6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A35CB4E" w14:textId="5BEBC83A" w:rsidR="006B18C6" w:rsidRPr="008C31D3" w:rsidRDefault="006B18C6" w:rsidP="006B18C6">
    <w:pPr>
      <w:pStyle w:val="Footer"/>
      <w:ind w:left="3119"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</w:t>
    </w:r>
    <w:r>
      <w:rPr>
        <w:rFonts w:ascii="Angsana New" w:hAnsi="Angsana New" w:cs="Angsana New"/>
        <w:sz w:val="30"/>
        <w:szCs w:val="30"/>
        <w:lang w:val="en-US"/>
      </w:rPr>
      <w:tab/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3A7F4" w14:textId="77777777" w:rsidR="006B18C6" w:rsidRDefault="006B18C6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47BF00B9" w14:textId="77777777" w:rsidR="006B18C6" w:rsidRPr="008C31D3" w:rsidRDefault="006B18C6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96D8F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90" w14:textId="78FCFF8A" w:rsidR="00841D6A" w:rsidRPr="008C31D3" w:rsidRDefault="00841D6A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43282" w14:textId="77777777" w:rsidR="009E7513" w:rsidRDefault="009E7513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3028510" w14:textId="167EF5F0" w:rsidR="009E7513" w:rsidRPr="008C31D3" w:rsidRDefault="009E7513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858C0" w14:textId="77777777" w:rsidR="00295918" w:rsidRDefault="00295918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862FAD0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96D91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40593015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F68BF" w14:textId="77777777" w:rsidR="00F76F60" w:rsidRDefault="00F76F60">
      <w:r>
        <w:separator/>
      </w:r>
    </w:p>
  </w:footnote>
  <w:footnote w:type="continuationSeparator" w:id="0">
    <w:p w14:paraId="29CF7495" w14:textId="77777777" w:rsidR="00F76F60" w:rsidRDefault="00F76F60">
      <w:r>
        <w:continuationSeparator/>
      </w:r>
    </w:p>
  </w:footnote>
  <w:footnote w:type="continuationNotice" w:id="1">
    <w:p w14:paraId="3880690B" w14:textId="77777777" w:rsidR="00F76F60" w:rsidRDefault="00F76F6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DA82B" w14:textId="38DED5F2" w:rsidR="00505590" w:rsidRDefault="00505590" w:rsidP="00505590">
    <w:pPr>
      <w:spacing w:line="240" w:lineRule="atLeast"/>
      <w:ind w:right="387"/>
      <w:jc w:val="center"/>
      <w:rPr>
        <w:rFonts w:ascii="Angsana New" w:hAnsi="Angsana New"/>
        <w:b/>
        <w:bCs/>
        <w:sz w:val="32"/>
        <w:szCs w:val="32"/>
        <w:cs/>
      </w:rPr>
    </w:pPr>
    <w:r w:rsidRPr="009C6C61">
      <w:rPr>
        <w:rFonts w:ascii="Angsana New" w:hAnsi="Angsana New"/>
        <w:b/>
        <w:bCs/>
        <w:sz w:val="32"/>
        <w:szCs w:val="32"/>
        <w:cs/>
      </w:rPr>
      <w:t>บริษัท ฟังก์ชั่น อินเตอร์เนชั่นแนล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7D95375" w14:textId="0C5913FF" w:rsidR="00505590" w:rsidRPr="00533250" w:rsidRDefault="00D32D77" w:rsidP="00505590">
    <w:pPr>
      <w:spacing w:line="240" w:lineRule="atLeast"/>
      <w:ind w:right="387"/>
      <w:jc w:val="center"/>
      <w:rPr>
        <w:rFonts w:ascii="Angsana New" w:hAnsi="Angsana New"/>
        <w:b/>
        <w:bCs/>
        <w:sz w:val="32"/>
        <w:szCs w:val="32"/>
      </w:rPr>
    </w:pPr>
    <w:r w:rsidRPr="009C6C6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1F32AB" w14:textId="0BB244D8" w:rsidR="00505590" w:rsidRDefault="009E789A" w:rsidP="00505590">
    <w:pPr>
      <w:pBdr>
        <w:bottom w:val="single" w:sz="4" w:space="1" w:color="auto"/>
      </w:pBdr>
      <w:spacing w:line="240" w:lineRule="atLeast"/>
      <w:ind w:right="387"/>
      <w:jc w:val="center"/>
      <w:rPr>
        <w:rFonts w:ascii="Angsana New" w:hAnsi="Angsana New"/>
        <w:b/>
        <w:bCs/>
        <w:sz w:val="32"/>
        <w:szCs w:val="32"/>
        <w:cs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ปี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1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2567</w:t>
    </w:r>
  </w:p>
  <w:p w14:paraId="28496D86" w14:textId="77777777" w:rsidR="00841D6A" w:rsidRDefault="00841D6A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F37FE" w14:textId="4D644548" w:rsidR="000364AD" w:rsidRDefault="000364AD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8246" behindDoc="0" locked="0" layoutInCell="1" allowOverlap="1" wp14:anchorId="5A1CE2F7" wp14:editId="1AC2CB07">
          <wp:simplePos x="0" y="0"/>
          <wp:positionH relativeFrom="column">
            <wp:posOffset>7890510</wp:posOffset>
          </wp:positionH>
          <wp:positionV relativeFrom="paragraph">
            <wp:posOffset>-371475</wp:posOffset>
          </wp:positionV>
          <wp:extent cx="1674658" cy="735330"/>
          <wp:effectExtent l="0" t="0" r="0" b="0"/>
          <wp:wrapNone/>
          <wp:docPr id="1888447965" name="Picture 1">
            <a:extLst xmlns:a="http://schemas.openxmlformats.org/drawingml/2006/main">
              <a:ext uri="{FF2B5EF4-FFF2-40B4-BE49-F238E27FC236}">
                <a16:creationId xmlns:a16="http://schemas.microsoft.com/office/drawing/2014/main" id="{D23EB0A3-A4E1-8126-C465-AD04575E873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D23EB0A3-A4E1-8126-C465-AD04575E873A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4658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0E93E09F" w14:textId="77777777" w:rsidR="000364AD" w:rsidRDefault="000364AD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1F927" w14:textId="57C27024" w:rsidR="00920AD2" w:rsidRDefault="00920AD2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4CD04D98" w14:textId="77777777" w:rsidR="00920AD2" w:rsidRDefault="00920AD2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1098F" w14:textId="5954FD01" w:rsidR="000364AD" w:rsidRDefault="000364AD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12788992" w14:textId="77777777" w:rsidR="000364AD" w:rsidRDefault="000364AD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4C643" w14:textId="2C7AE6BB" w:rsidR="000364AD" w:rsidRDefault="000364AD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1206BC9A" w14:textId="77777777" w:rsidR="000364AD" w:rsidRDefault="000364AD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DB702" w14:textId="01F265D6" w:rsidR="00675611" w:rsidRDefault="00675611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59628B63" w14:textId="77777777" w:rsidR="00675611" w:rsidRDefault="00675611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6E62F" w14:textId="4B39644F" w:rsidR="00675611" w:rsidRDefault="00675611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8251" behindDoc="0" locked="0" layoutInCell="1" allowOverlap="1" wp14:anchorId="74CEA7D6" wp14:editId="73CA12ED">
          <wp:simplePos x="0" y="0"/>
          <wp:positionH relativeFrom="column">
            <wp:posOffset>8442325</wp:posOffset>
          </wp:positionH>
          <wp:positionV relativeFrom="paragraph">
            <wp:posOffset>-391723</wp:posOffset>
          </wp:positionV>
          <wp:extent cx="1674658" cy="735330"/>
          <wp:effectExtent l="0" t="0" r="0" b="0"/>
          <wp:wrapNone/>
          <wp:docPr id="2031372720" name="Picture 1">
            <a:extLst xmlns:a="http://schemas.openxmlformats.org/drawingml/2006/main">
              <a:ext uri="{FF2B5EF4-FFF2-40B4-BE49-F238E27FC236}">
                <a16:creationId xmlns:a16="http://schemas.microsoft.com/office/drawing/2014/main" id="{D23EB0A3-A4E1-8126-C465-AD04575E873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D23EB0A3-A4E1-8126-C465-AD04575E873A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4658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5E29632D" w14:textId="77777777" w:rsidR="00675611" w:rsidRDefault="00675611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080EA" w14:textId="2A44F1FB" w:rsidR="000364AD" w:rsidRDefault="000364AD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29DE5352" w14:textId="77777777" w:rsidR="000364AD" w:rsidRDefault="000364AD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074D" w14:textId="3203E29B" w:rsidR="000364AD" w:rsidRDefault="000364AD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8248" behindDoc="0" locked="0" layoutInCell="1" allowOverlap="1" wp14:anchorId="38B1CD4E" wp14:editId="5A192588">
          <wp:simplePos x="0" y="0"/>
          <wp:positionH relativeFrom="column">
            <wp:posOffset>7890510</wp:posOffset>
          </wp:positionH>
          <wp:positionV relativeFrom="paragraph">
            <wp:posOffset>-371475</wp:posOffset>
          </wp:positionV>
          <wp:extent cx="1674658" cy="735330"/>
          <wp:effectExtent l="0" t="0" r="0" b="0"/>
          <wp:wrapNone/>
          <wp:docPr id="334540896" name="Picture 1">
            <a:extLst xmlns:a="http://schemas.openxmlformats.org/drawingml/2006/main">
              <a:ext uri="{FF2B5EF4-FFF2-40B4-BE49-F238E27FC236}">
                <a16:creationId xmlns:a16="http://schemas.microsoft.com/office/drawing/2014/main" id="{D23EB0A3-A4E1-8126-C465-AD04575E873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D23EB0A3-A4E1-8126-C465-AD04575E873A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4658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001ECD2C" w14:textId="77777777" w:rsidR="000364AD" w:rsidRDefault="000364AD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A7716" w14:textId="11C1A85A" w:rsidR="000364AD" w:rsidRDefault="000364AD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2837590A" w14:textId="77777777" w:rsidR="000364AD" w:rsidRDefault="000364AD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16529"/>
    <w:multiLevelType w:val="hybridMultilevel"/>
    <w:tmpl w:val="6910F47A"/>
    <w:lvl w:ilvl="0" w:tplc="08C49A24">
      <w:start w:val="1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52884"/>
    <w:multiLevelType w:val="hybridMultilevel"/>
    <w:tmpl w:val="DD4AEB5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7572E5"/>
    <w:multiLevelType w:val="hybridMultilevel"/>
    <w:tmpl w:val="AD96C85A"/>
    <w:lvl w:ilvl="0" w:tplc="060656EE">
      <w:start w:val="1"/>
      <w:numFmt w:val="decimal"/>
      <w:lvlText w:val="15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C17045E"/>
    <w:multiLevelType w:val="multilevel"/>
    <w:tmpl w:val="52308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F16FB3"/>
    <w:multiLevelType w:val="multilevel"/>
    <w:tmpl w:val="F4586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A027C6"/>
    <w:multiLevelType w:val="multilevel"/>
    <w:tmpl w:val="91A61D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CF22982"/>
    <w:multiLevelType w:val="hybridMultilevel"/>
    <w:tmpl w:val="6F9E91DC"/>
    <w:lvl w:ilvl="0" w:tplc="19BE13BC">
      <w:start w:val="1"/>
      <w:numFmt w:val="decimal"/>
      <w:lvlText w:val="2.%1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537B0"/>
    <w:multiLevelType w:val="hybridMultilevel"/>
    <w:tmpl w:val="269EDB84"/>
    <w:lvl w:ilvl="0" w:tplc="FDF4430E">
      <w:start w:val="1"/>
      <w:numFmt w:val="decimal"/>
      <w:lvlText w:val="%1."/>
      <w:lvlJc w:val="left"/>
      <w:pPr>
        <w:ind w:left="1020" w:hanging="360"/>
      </w:pPr>
    </w:lvl>
    <w:lvl w:ilvl="1" w:tplc="E4C05CDA">
      <w:start w:val="1"/>
      <w:numFmt w:val="decimal"/>
      <w:lvlText w:val="%2."/>
      <w:lvlJc w:val="left"/>
      <w:pPr>
        <w:ind w:left="1020" w:hanging="360"/>
      </w:pPr>
    </w:lvl>
    <w:lvl w:ilvl="2" w:tplc="A716765C">
      <w:start w:val="1"/>
      <w:numFmt w:val="decimal"/>
      <w:lvlText w:val="%3."/>
      <w:lvlJc w:val="left"/>
      <w:pPr>
        <w:ind w:left="1020" w:hanging="360"/>
      </w:pPr>
    </w:lvl>
    <w:lvl w:ilvl="3" w:tplc="31F29040">
      <w:start w:val="1"/>
      <w:numFmt w:val="decimal"/>
      <w:lvlText w:val="%4."/>
      <w:lvlJc w:val="left"/>
      <w:pPr>
        <w:ind w:left="1020" w:hanging="360"/>
      </w:pPr>
    </w:lvl>
    <w:lvl w:ilvl="4" w:tplc="4C26A6CE">
      <w:start w:val="1"/>
      <w:numFmt w:val="decimal"/>
      <w:lvlText w:val="%5."/>
      <w:lvlJc w:val="left"/>
      <w:pPr>
        <w:ind w:left="1020" w:hanging="360"/>
      </w:pPr>
    </w:lvl>
    <w:lvl w:ilvl="5" w:tplc="DEE44E26">
      <w:start w:val="1"/>
      <w:numFmt w:val="decimal"/>
      <w:lvlText w:val="%6."/>
      <w:lvlJc w:val="left"/>
      <w:pPr>
        <w:ind w:left="1020" w:hanging="360"/>
      </w:pPr>
    </w:lvl>
    <w:lvl w:ilvl="6" w:tplc="6D642B0A">
      <w:start w:val="1"/>
      <w:numFmt w:val="decimal"/>
      <w:lvlText w:val="%7."/>
      <w:lvlJc w:val="left"/>
      <w:pPr>
        <w:ind w:left="1020" w:hanging="360"/>
      </w:pPr>
    </w:lvl>
    <w:lvl w:ilvl="7" w:tplc="96E679CE">
      <w:start w:val="1"/>
      <w:numFmt w:val="decimal"/>
      <w:lvlText w:val="%8."/>
      <w:lvlJc w:val="left"/>
      <w:pPr>
        <w:ind w:left="1020" w:hanging="360"/>
      </w:pPr>
    </w:lvl>
    <w:lvl w:ilvl="8" w:tplc="6232911A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1F291CCF"/>
    <w:multiLevelType w:val="hybridMultilevel"/>
    <w:tmpl w:val="D73A7FBC"/>
    <w:lvl w:ilvl="0" w:tplc="BE262A62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56BDC"/>
    <w:multiLevelType w:val="hybridMultilevel"/>
    <w:tmpl w:val="13248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7674A"/>
    <w:multiLevelType w:val="hybridMultilevel"/>
    <w:tmpl w:val="907674CA"/>
    <w:lvl w:ilvl="0" w:tplc="F39C6B22">
      <w:start w:val="1"/>
      <w:numFmt w:val="decimal"/>
      <w:lvlText w:val="3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0C45BD"/>
    <w:multiLevelType w:val="hybridMultilevel"/>
    <w:tmpl w:val="65085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583D2C"/>
    <w:multiLevelType w:val="hybridMultilevel"/>
    <w:tmpl w:val="B9684B0C"/>
    <w:lvl w:ilvl="0" w:tplc="31C0F578">
      <w:start w:val="1"/>
      <w:numFmt w:val="decimal"/>
      <w:lvlText w:val="31.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4" w15:restartNumberingAfterBreak="0">
    <w:nsid w:val="2E581CB7"/>
    <w:multiLevelType w:val="multilevel"/>
    <w:tmpl w:val="A35EC972"/>
    <w:lvl w:ilvl="0">
      <w:start w:val="1"/>
      <w:numFmt w:val="decimal"/>
      <w:lvlText w:val="28.%1"/>
      <w:lvlJc w:val="left"/>
      <w:pPr>
        <w:ind w:left="12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none"/>
      <w:lvlText w:val="28.3.2"/>
      <w:lvlJc w:val="right"/>
      <w:pPr>
        <w:ind w:left="2678" w:hanging="180"/>
      </w:pPr>
      <w:rPr>
        <w:rFonts w:hint="default"/>
        <w:lang w:bidi="th-TH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15" w15:restartNumberingAfterBreak="0">
    <w:nsid w:val="3581498B"/>
    <w:multiLevelType w:val="hybridMultilevel"/>
    <w:tmpl w:val="C9F206BC"/>
    <w:lvl w:ilvl="0" w:tplc="3696AB0E">
      <w:start w:val="31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6" w15:restartNumberingAfterBreak="0">
    <w:nsid w:val="3E1A345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E515B45"/>
    <w:multiLevelType w:val="hybridMultilevel"/>
    <w:tmpl w:val="635E850E"/>
    <w:lvl w:ilvl="0" w:tplc="32FA0312">
      <w:start w:val="1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8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9" w15:restartNumberingAfterBreak="0">
    <w:nsid w:val="454766EA"/>
    <w:multiLevelType w:val="multilevel"/>
    <w:tmpl w:val="2BC6C8EA"/>
    <w:lvl w:ilvl="0">
      <w:start w:val="1"/>
      <w:numFmt w:val="decimal"/>
      <w:lvlText w:val="28.%1"/>
      <w:lvlJc w:val="left"/>
      <w:pPr>
        <w:ind w:left="12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none"/>
      <w:lvlText w:val="28.3.1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20" w15:restartNumberingAfterBreak="0">
    <w:nsid w:val="45591C32"/>
    <w:multiLevelType w:val="hybridMultilevel"/>
    <w:tmpl w:val="AF1A2F8A"/>
    <w:lvl w:ilvl="0" w:tplc="6F2432AC">
      <w:start w:val="1"/>
      <w:numFmt w:val="decimal"/>
      <w:lvlText w:val="29.3.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2" w15:restartNumberingAfterBreak="0">
    <w:nsid w:val="4FB92334"/>
    <w:multiLevelType w:val="multilevel"/>
    <w:tmpl w:val="0054E8F6"/>
    <w:lvl w:ilvl="0">
      <w:start w:val="1"/>
      <w:numFmt w:val="decimal"/>
      <w:lvlText w:val="31.%1"/>
      <w:lvlJc w:val="left"/>
      <w:pPr>
        <w:ind w:left="1238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23" w15:restartNumberingAfterBreak="0">
    <w:nsid w:val="522D618C"/>
    <w:multiLevelType w:val="multilevel"/>
    <w:tmpl w:val="26841388"/>
    <w:lvl w:ilvl="0">
      <w:start w:val="1"/>
      <w:numFmt w:val="decimal"/>
      <w:lvlText w:val="21.%1"/>
      <w:lvlJc w:val="left"/>
      <w:pPr>
        <w:ind w:left="12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24" w15:restartNumberingAfterBreak="0">
    <w:nsid w:val="5475479A"/>
    <w:multiLevelType w:val="hybridMultilevel"/>
    <w:tmpl w:val="4866EF66"/>
    <w:lvl w:ilvl="0" w:tplc="C610E6E0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240B66"/>
    <w:multiLevelType w:val="multilevel"/>
    <w:tmpl w:val="415CD3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5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C4F7B5C"/>
    <w:multiLevelType w:val="hybridMultilevel"/>
    <w:tmpl w:val="8DBA7F18"/>
    <w:lvl w:ilvl="0" w:tplc="50C628A0">
      <w:start w:val="1"/>
      <w:numFmt w:val="decimal"/>
      <w:lvlText w:val="3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6761A2A"/>
    <w:multiLevelType w:val="multilevel"/>
    <w:tmpl w:val="4A16AF64"/>
    <w:lvl w:ilvl="0">
      <w:start w:val="1"/>
      <w:numFmt w:val="decimal"/>
      <w:lvlText w:val="29.%1"/>
      <w:lvlJc w:val="left"/>
      <w:pPr>
        <w:ind w:left="1238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29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8A79CE"/>
    <w:multiLevelType w:val="multilevel"/>
    <w:tmpl w:val="8AEC2B22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31" w15:restartNumberingAfterBreak="0">
    <w:nsid w:val="66D42B4C"/>
    <w:multiLevelType w:val="hybridMultilevel"/>
    <w:tmpl w:val="F57051DA"/>
    <w:lvl w:ilvl="0" w:tplc="6436D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393BBD"/>
    <w:multiLevelType w:val="hybridMultilevel"/>
    <w:tmpl w:val="CEB6B298"/>
    <w:lvl w:ilvl="0" w:tplc="7C487CD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87D4C"/>
    <w:multiLevelType w:val="hybridMultilevel"/>
    <w:tmpl w:val="B3123B0E"/>
    <w:lvl w:ilvl="0" w:tplc="C36ECA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507543">
    <w:abstractNumId w:val="6"/>
  </w:num>
  <w:num w:numId="2" w16cid:durableId="231357234">
    <w:abstractNumId w:val="21"/>
  </w:num>
  <w:num w:numId="3" w16cid:durableId="1106659503">
    <w:abstractNumId w:val="10"/>
  </w:num>
  <w:num w:numId="4" w16cid:durableId="587930218">
    <w:abstractNumId w:val="25"/>
  </w:num>
  <w:num w:numId="5" w16cid:durableId="664632303">
    <w:abstractNumId w:val="33"/>
  </w:num>
  <w:num w:numId="6" w16cid:durableId="58865261">
    <w:abstractNumId w:val="0"/>
  </w:num>
  <w:num w:numId="7" w16cid:durableId="1894922607">
    <w:abstractNumId w:val="24"/>
  </w:num>
  <w:num w:numId="8" w16cid:durableId="1139611900">
    <w:abstractNumId w:val="29"/>
  </w:num>
  <w:num w:numId="9" w16cid:durableId="1324160768">
    <w:abstractNumId w:val="9"/>
  </w:num>
  <w:num w:numId="10" w16cid:durableId="721909573">
    <w:abstractNumId w:val="31"/>
  </w:num>
  <w:num w:numId="11" w16cid:durableId="1137378326">
    <w:abstractNumId w:val="5"/>
  </w:num>
  <w:num w:numId="12" w16cid:durableId="2090272868">
    <w:abstractNumId w:val="7"/>
  </w:num>
  <w:num w:numId="13" w16cid:durableId="889800523">
    <w:abstractNumId w:val="2"/>
  </w:num>
  <w:num w:numId="14" w16cid:durableId="1410269581">
    <w:abstractNumId w:val="30"/>
  </w:num>
  <w:num w:numId="15" w16cid:durableId="2122071031">
    <w:abstractNumId w:val="28"/>
  </w:num>
  <w:num w:numId="16" w16cid:durableId="2071227488">
    <w:abstractNumId w:val="18"/>
  </w:num>
  <w:num w:numId="17" w16cid:durableId="1718309054">
    <w:abstractNumId w:val="14"/>
  </w:num>
  <w:num w:numId="18" w16cid:durableId="459495074">
    <w:abstractNumId w:val="22"/>
  </w:num>
  <w:num w:numId="19" w16cid:durableId="1198858740">
    <w:abstractNumId w:val="23"/>
  </w:num>
  <w:num w:numId="20" w16cid:durableId="1203057320">
    <w:abstractNumId w:val="1"/>
  </w:num>
  <w:num w:numId="21" w16cid:durableId="1466191586">
    <w:abstractNumId w:val="4"/>
  </w:num>
  <w:num w:numId="22" w16cid:durableId="79522079">
    <w:abstractNumId w:val="17"/>
  </w:num>
  <w:num w:numId="23" w16cid:durableId="1326739747">
    <w:abstractNumId w:val="12"/>
  </w:num>
  <w:num w:numId="24" w16cid:durableId="2065063766">
    <w:abstractNumId w:val="13"/>
  </w:num>
  <w:num w:numId="25" w16cid:durableId="1266811797">
    <w:abstractNumId w:val="11"/>
  </w:num>
  <w:num w:numId="26" w16cid:durableId="530344568">
    <w:abstractNumId w:val="27"/>
  </w:num>
  <w:num w:numId="27" w16cid:durableId="723914641">
    <w:abstractNumId w:val="26"/>
  </w:num>
  <w:num w:numId="28" w16cid:durableId="1629163303">
    <w:abstractNumId w:val="3"/>
  </w:num>
  <w:num w:numId="29" w16cid:durableId="77025283">
    <w:abstractNumId w:val="32"/>
  </w:num>
  <w:num w:numId="30" w16cid:durableId="458843505">
    <w:abstractNumId w:val="34"/>
  </w:num>
  <w:num w:numId="31" w16cid:durableId="570896314">
    <w:abstractNumId w:val="16"/>
  </w:num>
  <w:num w:numId="32" w16cid:durableId="910384295">
    <w:abstractNumId w:val="19"/>
  </w:num>
  <w:num w:numId="33" w16cid:durableId="810176074">
    <w:abstractNumId w:val="20"/>
  </w:num>
  <w:num w:numId="34" w16cid:durableId="567689163">
    <w:abstractNumId w:val="15"/>
  </w:num>
  <w:num w:numId="35" w16cid:durableId="204224363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02F9"/>
    <w:rsid w:val="000004BE"/>
    <w:rsid w:val="000006FD"/>
    <w:rsid w:val="0000076D"/>
    <w:rsid w:val="000009F6"/>
    <w:rsid w:val="000009FB"/>
    <w:rsid w:val="00000ADF"/>
    <w:rsid w:val="00000D9B"/>
    <w:rsid w:val="00001059"/>
    <w:rsid w:val="0000175F"/>
    <w:rsid w:val="00001866"/>
    <w:rsid w:val="00001887"/>
    <w:rsid w:val="000018C0"/>
    <w:rsid w:val="00001A9F"/>
    <w:rsid w:val="00001B91"/>
    <w:rsid w:val="00001DCA"/>
    <w:rsid w:val="00001E2B"/>
    <w:rsid w:val="000027B7"/>
    <w:rsid w:val="0000280D"/>
    <w:rsid w:val="00002A09"/>
    <w:rsid w:val="00002A98"/>
    <w:rsid w:val="00002AF5"/>
    <w:rsid w:val="00002BEF"/>
    <w:rsid w:val="00002EB1"/>
    <w:rsid w:val="00003177"/>
    <w:rsid w:val="000035EE"/>
    <w:rsid w:val="000038FC"/>
    <w:rsid w:val="0000395F"/>
    <w:rsid w:val="00003B9C"/>
    <w:rsid w:val="00003BA3"/>
    <w:rsid w:val="00003DED"/>
    <w:rsid w:val="0000435E"/>
    <w:rsid w:val="000044D6"/>
    <w:rsid w:val="00004527"/>
    <w:rsid w:val="0000476E"/>
    <w:rsid w:val="000047CE"/>
    <w:rsid w:val="00004A1C"/>
    <w:rsid w:val="00004B5D"/>
    <w:rsid w:val="00004C5A"/>
    <w:rsid w:val="00004C8C"/>
    <w:rsid w:val="00004D06"/>
    <w:rsid w:val="00004EBE"/>
    <w:rsid w:val="00005035"/>
    <w:rsid w:val="0000515B"/>
    <w:rsid w:val="000055D8"/>
    <w:rsid w:val="00005930"/>
    <w:rsid w:val="00005BA4"/>
    <w:rsid w:val="00005C75"/>
    <w:rsid w:val="0000600D"/>
    <w:rsid w:val="0000627A"/>
    <w:rsid w:val="00006366"/>
    <w:rsid w:val="00006399"/>
    <w:rsid w:val="00006754"/>
    <w:rsid w:val="00006893"/>
    <w:rsid w:val="00006AE6"/>
    <w:rsid w:val="00006B6D"/>
    <w:rsid w:val="00006BA1"/>
    <w:rsid w:val="00006D44"/>
    <w:rsid w:val="00006DB8"/>
    <w:rsid w:val="000070CB"/>
    <w:rsid w:val="00007202"/>
    <w:rsid w:val="000076FB"/>
    <w:rsid w:val="00007B3D"/>
    <w:rsid w:val="00007BA0"/>
    <w:rsid w:val="00007DE8"/>
    <w:rsid w:val="00010209"/>
    <w:rsid w:val="0001023E"/>
    <w:rsid w:val="000102F7"/>
    <w:rsid w:val="000106F7"/>
    <w:rsid w:val="0001079E"/>
    <w:rsid w:val="000107B8"/>
    <w:rsid w:val="00010853"/>
    <w:rsid w:val="0001092D"/>
    <w:rsid w:val="00010B54"/>
    <w:rsid w:val="00010B5F"/>
    <w:rsid w:val="00010E97"/>
    <w:rsid w:val="00010EC0"/>
    <w:rsid w:val="00011402"/>
    <w:rsid w:val="000116E0"/>
    <w:rsid w:val="00011AA6"/>
    <w:rsid w:val="000121F0"/>
    <w:rsid w:val="000123D0"/>
    <w:rsid w:val="00012647"/>
    <w:rsid w:val="00012AF5"/>
    <w:rsid w:val="00012CC3"/>
    <w:rsid w:val="00013450"/>
    <w:rsid w:val="0001389E"/>
    <w:rsid w:val="000138D1"/>
    <w:rsid w:val="00013C3C"/>
    <w:rsid w:val="00013C60"/>
    <w:rsid w:val="000142CA"/>
    <w:rsid w:val="000146DA"/>
    <w:rsid w:val="0001477B"/>
    <w:rsid w:val="000147BD"/>
    <w:rsid w:val="000147ED"/>
    <w:rsid w:val="00014963"/>
    <w:rsid w:val="00014966"/>
    <w:rsid w:val="00014A48"/>
    <w:rsid w:val="00014C1A"/>
    <w:rsid w:val="00014E24"/>
    <w:rsid w:val="00014E45"/>
    <w:rsid w:val="00014EAB"/>
    <w:rsid w:val="00014FBE"/>
    <w:rsid w:val="00015841"/>
    <w:rsid w:val="00015E3B"/>
    <w:rsid w:val="00015FDF"/>
    <w:rsid w:val="000160E4"/>
    <w:rsid w:val="00016248"/>
    <w:rsid w:val="00016250"/>
    <w:rsid w:val="00016765"/>
    <w:rsid w:val="00016D9A"/>
    <w:rsid w:val="00016F20"/>
    <w:rsid w:val="00017419"/>
    <w:rsid w:val="00017688"/>
    <w:rsid w:val="00017C73"/>
    <w:rsid w:val="00020175"/>
    <w:rsid w:val="00020316"/>
    <w:rsid w:val="00020364"/>
    <w:rsid w:val="00020368"/>
    <w:rsid w:val="00020636"/>
    <w:rsid w:val="00020864"/>
    <w:rsid w:val="0002094F"/>
    <w:rsid w:val="00020BDD"/>
    <w:rsid w:val="00020CEC"/>
    <w:rsid w:val="00020D9A"/>
    <w:rsid w:val="00020EB8"/>
    <w:rsid w:val="00020FCA"/>
    <w:rsid w:val="0002103C"/>
    <w:rsid w:val="000211F5"/>
    <w:rsid w:val="00021239"/>
    <w:rsid w:val="00021617"/>
    <w:rsid w:val="000218A2"/>
    <w:rsid w:val="00021956"/>
    <w:rsid w:val="000219C9"/>
    <w:rsid w:val="00021B5C"/>
    <w:rsid w:val="00021E10"/>
    <w:rsid w:val="000220ED"/>
    <w:rsid w:val="000222E7"/>
    <w:rsid w:val="00022D11"/>
    <w:rsid w:val="00022E54"/>
    <w:rsid w:val="0002314E"/>
    <w:rsid w:val="000235F0"/>
    <w:rsid w:val="000239CE"/>
    <w:rsid w:val="00023A5E"/>
    <w:rsid w:val="00023B68"/>
    <w:rsid w:val="00023CBB"/>
    <w:rsid w:val="00023D7D"/>
    <w:rsid w:val="00024109"/>
    <w:rsid w:val="00024677"/>
    <w:rsid w:val="000246D4"/>
    <w:rsid w:val="00024796"/>
    <w:rsid w:val="000249D0"/>
    <w:rsid w:val="00024A70"/>
    <w:rsid w:val="00024E25"/>
    <w:rsid w:val="00025025"/>
    <w:rsid w:val="00025529"/>
    <w:rsid w:val="000255C3"/>
    <w:rsid w:val="000256AD"/>
    <w:rsid w:val="000258D5"/>
    <w:rsid w:val="000258DC"/>
    <w:rsid w:val="00025AEA"/>
    <w:rsid w:val="0002642D"/>
    <w:rsid w:val="000266F8"/>
    <w:rsid w:val="00026828"/>
    <w:rsid w:val="00026B9B"/>
    <w:rsid w:val="00026F5D"/>
    <w:rsid w:val="000270EC"/>
    <w:rsid w:val="0002729C"/>
    <w:rsid w:val="000272BF"/>
    <w:rsid w:val="00027590"/>
    <w:rsid w:val="000275E9"/>
    <w:rsid w:val="0002769D"/>
    <w:rsid w:val="00027827"/>
    <w:rsid w:val="000279EC"/>
    <w:rsid w:val="00030030"/>
    <w:rsid w:val="0003056C"/>
    <w:rsid w:val="000307C9"/>
    <w:rsid w:val="00030CDA"/>
    <w:rsid w:val="00030F23"/>
    <w:rsid w:val="0003106B"/>
    <w:rsid w:val="00031297"/>
    <w:rsid w:val="00031307"/>
    <w:rsid w:val="0003146F"/>
    <w:rsid w:val="00031DB8"/>
    <w:rsid w:val="00031EA7"/>
    <w:rsid w:val="0003239C"/>
    <w:rsid w:val="000324F5"/>
    <w:rsid w:val="0003286A"/>
    <w:rsid w:val="000328AB"/>
    <w:rsid w:val="000328FD"/>
    <w:rsid w:val="00032BF5"/>
    <w:rsid w:val="00032C18"/>
    <w:rsid w:val="00032CE4"/>
    <w:rsid w:val="000332FC"/>
    <w:rsid w:val="00033432"/>
    <w:rsid w:val="000336C5"/>
    <w:rsid w:val="000337F7"/>
    <w:rsid w:val="0003386E"/>
    <w:rsid w:val="00033AFC"/>
    <w:rsid w:val="00033B34"/>
    <w:rsid w:val="00033DFE"/>
    <w:rsid w:val="00034128"/>
    <w:rsid w:val="000344AD"/>
    <w:rsid w:val="0003453B"/>
    <w:rsid w:val="000345C1"/>
    <w:rsid w:val="000346CB"/>
    <w:rsid w:val="00034998"/>
    <w:rsid w:val="000349C4"/>
    <w:rsid w:val="00034AAF"/>
    <w:rsid w:val="00034C78"/>
    <w:rsid w:val="00035092"/>
    <w:rsid w:val="0003545E"/>
    <w:rsid w:val="000355B3"/>
    <w:rsid w:val="000357E3"/>
    <w:rsid w:val="000359D6"/>
    <w:rsid w:val="0003637C"/>
    <w:rsid w:val="000364AD"/>
    <w:rsid w:val="000365C9"/>
    <w:rsid w:val="0003698F"/>
    <w:rsid w:val="0003710E"/>
    <w:rsid w:val="00037446"/>
    <w:rsid w:val="000377EA"/>
    <w:rsid w:val="00037859"/>
    <w:rsid w:val="00037BD3"/>
    <w:rsid w:val="00040056"/>
    <w:rsid w:val="00040664"/>
    <w:rsid w:val="00040BA9"/>
    <w:rsid w:val="00040CAD"/>
    <w:rsid w:val="00040E3F"/>
    <w:rsid w:val="00040EA4"/>
    <w:rsid w:val="00041027"/>
    <w:rsid w:val="00041060"/>
    <w:rsid w:val="00041254"/>
    <w:rsid w:val="000414D8"/>
    <w:rsid w:val="000415B3"/>
    <w:rsid w:val="00041655"/>
    <w:rsid w:val="00041A52"/>
    <w:rsid w:val="00041BB4"/>
    <w:rsid w:val="00041CF9"/>
    <w:rsid w:val="00042093"/>
    <w:rsid w:val="000428D3"/>
    <w:rsid w:val="000428D8"/>
    <w:rsid w:val="00042FF1"/>
    <w:rsid w:val="000431BD"/>
    <w:rsid w:val="000437F5"/>
    <w:rsid w:val="0004380B"/>
    <w:rsid w:val="00043817"/>
    <w:rsid w:val="000439D3"/>
    <w:rsid w:val="00043C14"/>
    <w:rsid w:val="000440C5"/>
    <w:rsid w:val="0004438B"/>
    <w:rsid w:val="000445D1"/>
    <w:rsid w:val="00044CA5"/>
    <w:rsid w:val="00044EEB"/>
    <w:rsid w:val="0004515A"/>
    <w:rsid w:val="000453B7"/>
    <w:rsid w:val="000453F4"/>
    <w:rsid w:val="00045512"/>
    <w:rsid w:val="00045B39"/>
    <w:rsid w:val="00045D3A"/>
    <w:rsid w:val="00045F90"/>
    <w:rsid w:val="000462F1"/>
    <w:rsid w:val="000464A7"/>
    <w:rsid w:val="00046708"/>
    <w:rsid w:val="00046C7F"/>
    <w:rsid w:val="00046D3A"/>
    <w:rsid w:val="000471F7"/>
    <w:rsid w:val="0004747D"/>
    <w:rsid w:val="000475D6"/>
    <w:rsid w:val="000478AD"/>
    <w:rsid w:val="00047BB0"/>
    <w:rsid w:val="000500AD"/>
    <w:rsid w:val="000507E1"/>
    <w:rsid w:val="000507E9"/>
    <w:rsid w:val="00050B11"/>
    <w:rsid w:val="00050CC6"/>
    <w:rsid w:val="00050DB3"/>
    <w:rsid w:val="00050DBA"/>
    <w:rsid w:val="00051254"/>
    <w:rsid w:val="0005143D"/>
    <w:rsid w:val="000514DF"/>
    <w:rsid w:val="0005158B"/>
    <w:rsid w:val="0005159F"/>
    <w:rsid w:val="000517B1"/>
    <w:rsid w:val="00051B0C"/>
    <w:rsid w:val="00051D81"/>
    <w:rsid w:val="00051EDC"/>
    <w:rsid w:val="00051EEE"/>
    <w:rsid w:val="000525C9"/>
    <w:rsid w:val="00052603"/>
    <w:rsid w:val="0005276E"/>
    <w:rsid w:val="000528A5"/>
    <w:rsid w:val="000529EF"/>
    <w:rsid w:val="00052AD0"/>
    <w:rsid w:val="00052C2A"/>
    <w:rsid w:val="00052D9E"/>
    <w:rsid w:val="00052EFA"/>
    <w:rsid w:val="00052F97"/>
    <w:rsid w:val="0005323B"/>
    <w:rsid w:val="000532A5"/>
    <w:rsid w:val="000534FB"/>
    <w:rsid w:val="00053812"/>
    <w:rsid w:val="00053A10"/>
    <w:rsid w:val="00053E42"/>
    <w:rsid w:val="00054327"/>
    <w:rsid w:val="000544ED"/>
    <w:rsid w:val="00054528"/>
    <w:rsid w:val="00054716"/>
    <w:rsid w:val="00054743"/>
    <w:rsid w:val="00054A11"/>
    <w:rsid w:val="00054A14"/>
    <w:rsid w:val="00054AD9"/>
    <w:rsid w:val="00054DE6"/>
    <w:rsid w:val="00054E93"/>
    <w:rsid w:val="000552DE"/>
    <w:rsid w:val="00055568"/>
    <w:rsid w:val="000556E0"/>
    <w:rsid w:val="00055C93"/>
    <w:rsid w:val="00055ED7"/>
    <w:rsid w:val="00055F30"/>
    <w:rsid w:val="000561BD"/>
    <w:rsid w:val="00056CE1"/>
    <w:rsid w:val="00056DFF"/>
    <w:rsid w:val="00056E08"/>
    <w:rsid w:val="000571FD"/>
    <w:rsid w:val="0005726C"/>
    <w:rsid w:val="000572D0"/>
    <w:rsid w:val="00057348"/>
    <w:rsid w:val="00057447"/>
    <w:rsid w:val="000577AE"/>
    <w:rsid w:val="00057AC9"/>
    <w:rsid w:val="00057B3F"/>
    <w:rsid w:val="00057D2E"/>
    <w:rsid w:val="00057E3F"/>
    <w:rsid w:val="000601C2"/>
    <w:rsid w:val="00060C27"/>
    <w:rsid w:val="00061191"/>
    <w:rsid w:val="000612A8"/>
    <w:rsid w:val="000612EC"/>
    <w:rsid w:val="00061323"/>
    <w:rsid w:val="00061404"/>
    <w:rsid w:val="000615A3"/>
    <w:rsid w:val="000616CB"/>
    <w:rsid w:val="00061BB8"/>
    <w:rsid w:val="0006292E"/>
    <w:rsid w:val="00062CAE"/>
    <w:rsid w:val="000630CD"/>
    <w:rsid w:val="0006324C"/>
    <w:rsid w:val="000634EF"/>
    <w:rsid w:val="000635AD"/>
    <w:rsid w:val="0006394B"/>
    <w:rsid w:val="00063BAB"/>
    <w:rsid w:val="00063D41"/>
    <w:rsid w:val="00063D98"/>
    <w:rsid w:val="000647A2"/>
    <w:rsid w:val="00064B2D"/>
    <w:rsid w:val="000650D9"/>
    <w:rsid w:val="00065346"/>
    <w:rsid w:val="00065412"/>
    <w:rsid w:val="000659EC"/>
    <w:rsid w:val="00065BE6"/>
    <w:rsid w:val="00065EE6"/>
    <w:rsid w:val="000662AF"/>
    <w:rsid w:val="00066321"/>
    <w:rsid w:val="000663FF"/>
    <w:rsid w:val="0006653A"/>
    <w:rsid w:val="0006698D"/>
    <w:rsid w:val="000669EB"/>
    <w:rsid w:val="00066B80"/>
    <w:rsid w:val="000672D8"/>
    <w:rsid w:val="0006742C"/>
    <w:rsid w:val="00067551"/>
    <w:rsid w:val="00067807"/>
    <w:rsid w:val="00067C0C"/>
    <w:rsid w:val="00070C9F"/>
    <w:rsid w:val="00071189"/>
    <w:rsid w:val="000712C0"/>
    <w:rsid w:val="00071355"/>
    <w:rsid w:val="000714E9"/>
    <w:rsid w:val="000715D6"/>
    <w:rsid w:val="000716DD"/>
    <w:rsid w:val="00071A4E"/>
    <w:rsid w:val="00071C01"/>
    <w:rsid w:val="000720E5"/>
    <w:rsid w:val="00072324"/>
    <w:rsid w:val="0007242D"/>
    <w:rsid w:val="000726CD"/>
    <w:rsid w:val="000726F3"/>
    <w:rsid w:val="00072814"/>
    <w:rsid w:val="00072948"/>
    <w:rsid w:val="000729A4"/>
    <w:rsid w:val="00072D65"/>
    <w:rsid w:val="00072F22"/>
    <w:rsid w:val="00072FD7"/>
    <w:rsid w:val="00073409"/>
    <w:rsid w:val="00073489"/>
    <w:rsid w:val="000739FF"/>
    <w:rsid w:val="00073E89"/>
    <w:rsid w:val="0007450B"/>
    <w:rsid w:val="00074B7D"/>
    <w:rsid w:val="00074EBC"/>
    <w:rsid w:val="00075282"/>
    <w:rsid w:val="00075A8E"/>
    <w:rsid w:val="00075AE9"/>
    <w:rsid w:val="00075BA0"/>
    <w:rsid w:val="00075BAC"/>
    <w:rsid w:val="000761A4"/>
    <w:rsid w:val="000761BE"/>
    <w:rsid w:val="0007647B"/>
    <w:rsid w:val="00076F7D"/>
    <w:rsid w:val="0007728E"/>
    <w:rsid w:val="000773A4"/>
    <w:rsid w:val="000775EC"/>
    <w:rsid w:val="00077BB2"/>
    <w:rsid w:val="00077F1C"/>
    <w:rsid w:val="0008026E"/>
    <w:rsid w:val="000802CF"/>
    <w:rsid w:val="00080481"/>
    <w:rsid w:val="000806D1"/>
    <w:rsid w:val="000809A3"/>
    <w:rsid w:val="00080AD7"/>
    <w:rsid w:val="00080C3A"/>
    <w:rsid w:val="00080CEB"/>
    <w:rsid w:val="00080F3B"/>
    <w:rsid w:val="00081126"/>
    <w:rsid w:val="00081153"/>
    <w:rsid w:val="00081446"/>
    <w:rsid w:val="00081695"/>
    <w:rsid w:val="000819F6"/>
    <w:rsid w:val="00081B3B"/>
    <w:rsid w:val="00081C1F"/>
    <w:rsid w:val="00081D40"/>
    <w:rsid w:val="000820DD"/>
    <w:rsid w:val="000822D0"/>
    <w:rsid w:val="000823D5"/>
    <w:rsid w:val="00082528"/>
    <w:rsid w:val="000825D4"/>
    <w:rsid w:val="00082C3E"/>
    <w:rsid w:val="000831AE"/>
    <w:rsid w:val="00083395"/>
    <w:rsid w:val="00083397"/>
    <w:rsid w:val="0008379F"/>
    <w:rsid w:val="000837E5"/>
    <w:rsid w:val="00083A06"/>
    <w:rsid w:val="00083F73"/>
    <w:rsid w:val="00084458"/>
    <w:rsid w:val="000848E1"/>
    <w:rsid w:val="000850DE"/>
    <w:rsid w:val="0008512B"/>
    <w:rsid w:val="00085244"/>
    <w:rsid w:val="0008533F"/>
    <w:rsid w:val="000856F6"/>
    <w:rsid w:val="00085750"/>
    <w:rsid w:val="000859BC"/>
    <w:rsid w:val="00085CFB"/>
    <w:rsid w:val="00085DC8"/>
    <w:rsid w:val="00085DEC"/>
    <w:rsid w:val="00085E61"/>
    <w:rsid w:val="00085E71"/>
    <w:rsid w:val="000862AA"/>
    <w:rsid w:val="00086383"/>
    <w:rsid w:val="00086660"/>
    <w:rsid w:val="0008668F"/>
    <w:rsid w:val="000867E6"/>
    <w:rsid w:val="00086CB1"/>
    <w:rsid w:val="00086F75"/>
    <w:rsid w:val="000870B4"/>
    <w:rsid w:val="000876A9"/>
    <w:rsid w:val="00087D19"/>
    <w:rsid w:val="00087DA5"/>
    <w:rsid w:val="00087E62"/>
    <w:rsid w:val="00087E73"/>
    <w:rsid w:val="00087F03"/>
    <w:rsid w:val="00087F61"/>
    <w:rsid w:val="000900B5"/>
    <w:rsid w:val="000901E5"/>
    <w:rsid w:val="000902C2"/>
    <w:rsid w:val="00090443"/>
    <w:rsid w:val="000904AF"/>
    <w:rsid w:val="00090518"/>
    <w:rsid w:val="00090568"/>
    <w:rsid w:val="00090920"/>
    <w:rsid w:val="00090AED"/>
    <w:rsid w:val="00090E45"/>
    <w:rsid w:val="0009101C"/>
    <w:rsid w:val="00091199"/>
    <w:rsid w:val="00091361"/>
    <w:rsid w:val="000913CC"/>
    <w:rsid w:val="00091BD5"/>
    <w:rsid w:val="00091CD2"/>
    <w:rsid w:val="00091F28"/>
    <w:rsid w:val="000924F5"/>
    <w:rsid w:val="000925A4"/>
    <w:rsid w:val="000928AE"/>
    <w:rsid w:val="0009290F"/>
    <w:rsid w:val="00092C88"/>
    <w:rsid w:val="00092D10"/>
    <w:rsid w:val="00092EA9"/>
    <w:rsid w:val="000930C6"/>
    <w:rsid w:val="000936BB"/>
    <w:rsid w:val="000937D2"/>
    <w:rsid w:val="00094077"/>
    <w:rsid w:val="00094152"/>
    <w:rsid w:val="000941A2"/>
    <w:rsid w:val="00094443"/>
    <w:rsid w:val="0009448E"/>
    <w:rsid w:val="00094516"/>
    <w:rsid w:val="00094542"/>
    <w:rsid w:val="000946B5"/>
    <w:rsid w:val="000947A4"/>
    <w:rsid w:val="000949DB"/>
    <w:rsid w:val="00094A7D"/>
    <w:rsid w:val="00094BC2"/>
    <w:rsid w:val="00094C2B"/>
    <w:rsid w:val="00094CBE"/>
    <w:rsid w:val="00094E64"/>
    <w:rsid w:val="000950F2"/>
    <w:rsid w:val="000952F6"/>
    <w:rsid w:val="000952FC"/>
    <w:rsid w:val="00095564"/>
    <w:rsid w:val="00095BDA"/>
    <w:rsid w:val="00095C08"/>
    <w:rsid w:val="00095F40"/>
    <w:rsid w:val="000960A8"/>
    <w:rsid w:val="0009636A"/>
    <w:rsid w:val="00096468"/>
    <w:rsid w:val="00096544"/>
    <w:rsid w:val="00096A16"/>
    <w:rsid w:val="00096AE7"/>
    <w:rsid w:val="00096B60"/>
    <w:rsid w:val="00096C0B"/>
    <w:rsid w:val="00096E21"/>
    <w:rsid w:val="0009754B"/>
    <w:rsid w:val="00097A60"/>
    <w:rsid w:val="00097A64"/>
    <w:rsid w:val="00097B7C"/>
    <w:rsid w:val="00097BCC"/>
    <w:rsid w:val="00097BD9"/>
    <w:rsid w:val="00097FD6"/>
    <w:rsid w:val="000A0147"/>
    <w:rsid w:val="000A0409"/>
    <w:rsid w:val="000A050E"/>
    <w:rsid w:val="000A079C"/>
    <w:rsid w:val="000A0BBD"/>
    <w:rsid w:val="000A0C53"/>
    <w:rsid w:val="000A0C9F"/>
    <w:rsid w:val="000A0CD7"/>
    <w:rsid w:val="000A12DD"/>
    <w:rsid w:val="000A1AB7"/>
    <w:rsid w:val="000A1C68"/>
    <w:rsid w:val="000A1C7D"/>
    <w:rsid w:val="000A1CE4"/>
    <w:rsid w:val="000A1E0A"/>
    <w:rsid w:val="000A2459"/>
    <w:rsid w:val="000A260C"/>
    <w:rsid w:val="000A2628"/>
    <w:rsid w:val="000A26A2"/>
    <w:rsid w:val="000A29A1"/>
    <w:rsid w:val="000A2AAF"/>
    <w:rsid w:val="000A2DCE"/>
    <w:rsid w:val="000A2EF8"/>
    <w:rsid w:val="000A3111"/>
    <w:rsid w:val="000A3213"/>
    <w:rsid w:val="000A341C"/>
    <w:rsid w:val="000A347C"/>
    <w:rsid w:val="000A399E"/>
    <w:rsid w:val="000A39F8"/>
    <w:rsid w:val="000A3A18"/>
    <w:rsid w:val="000A3A39"/>
    <w:rsid w:val="000A3AD8"/>
    <w:rsid w:val="000A3C80"/>
    <w:rsid w:val="000A411A"/>
    <w:rsid w:val="000A418B"/>
    <w:rsid w:val="000A43D7"/>
    <w:rsid w:val="000A44E0"/>
    <w:rsid w:val="000A487A"/>
    <w:rsid w:val="000A497C"/>
    <w:rsid w:val="000A49FE"/>
    <w:rsid w:val="000A4C38"/>
    <w:rsid w:val="000A4D4F"/>
    <w:rsid w:val="000A4DEB"/>
    <w:rsid w:val="000A4F5C"/>
    <w:rsid w:val="000A50A7"/>
    <w:rsid w:val="000A5222"/>
    <w:rsid w:val="000A53A0"/>
    <w:rsid w:val="000A53A6"/>
    <w:rsid w:val="000A546E"/>
    <w:rsid w:val="000A54D7"/>
    <w:rsid w:val="000A5560"/>
    <w:rsid w:val="000A5B4F"/>
    <w:rsid w:val="000A5BC0"/>
    <w:rsid w:val="000A62A4"/>
    <w:rsid w:val="000A62FA"/>
    <w:rsid w:val="000A636E"/>
    <w:rsid w:val="000A63CB"/>
    <w:rsid w:val="000A63D5"/>
    <w:rsid w:val="000A64E5"/>
    <w:rsid w:val="000A6566"/>
    <w:rsid w:val="000A65A7"/>
    <w:rsid w:val="000A6DB1"/>
    <w:rsid w:val="000A7459"/>
    <w:rsid w:val="000A7A9C"/>
    <w:rsid w:val="000A7B99"/>
    <w:rsid w:val="000A7DB8"/>
    <w:rsid w:val="000A7EC9"/>
    <w:rsid w:val="000A7ECD"/>
    <w:rsid w:val="000A7F83"/>
    <w:rsid w:val="000B0179"/>
    <w:rsid w:val="000B02AE"/>
    <w:rsid w:val="000B0550"/>
    <w:rsid w:val="000B07E5"/>
    <w:rsid w:val="000B09CD"/>
    <w:rsid w:val="000B0A34"/>
    <w:rsid w:val="000B0B1C"/>
    <w:rsid w:val="000B1196"/>
    <w:rsid w:val="000B1775"/>
    <w:rsid w:val="000B1B1C"/>
    <w:rsid w:val="000B21A7"/>
    <w:rsid w:val="000B21E8"/>
    <w:rsid w:val="000B22EE"/>
    <w:rsid w:val="000B25A7"/>
    <w:rsid w:val="000B281D"/>
    <w:rsid w:val="000B2872"/>
    <w:rsid w:val="000B28A5"/>
    <w:rsid w:val="000B2DC2"/>
    <w:rsid w:val="000B31FF"/>
    <w:rsid w:val="000B32A8"/>
    <w:rsid w:val="000B362C"/>
    <w:rsid w:val="000B369D"/>
    <w:rsid w:val="000B3811"/>
    <w:rsid w:val="000B389B"/>
    <w:rsid w:val="000B38A8"/>
    <w:rsid w:val="000B3B58"/>
    <w:rsid w:val="000B3D66"/>
    <w:rsid w:val="000B3D68"/>
    <w:rsid w:val="000B3E65"/>
    <w:rsid w:val="000B4048"/>
    <w:rsid w:val="000B43D7"/>
    <w:rsid w:val="000B45A8"/>
    <w:rsid w:val="000B498D"/>
    <w:rsid w:val="000B4B70"/>
    <w:rsid w:val="000B4C65"/>
    <w:rsid w:val="000B50C5"/>
    <w:rsid w:val="000B50EC"/>
    <w:rsid w:val="000B541E"/>
    <w:rsid w:val="000B5827"/>
    <w:rsid w:val="000B5A53"/>
    <w:rsid w:val="000B5AFA"/>
    <w:rsid w:val="000B5B67"/>
    <w:rsid w:val="000B5ECF"/>
    <w:rsid w:val="000B5EE9"/>
    <w:rsid w:val="000B6082"/>
    <w:rsid w:val="000B61E0"/>
    <w:rsid w:val="000B67C5"/>
    <w:rsid w:val="000B6C75"/>
    <w:rsid w:val="000B6CFB"/>
    <w:rsid w:val="000B707C"/>
    <w:rsid w:val="000B7112"/>
    <w:rsid w:val="000B72DA"/>
    <w:rsid w:val="000B7585"/>
    <w:rsid w:val="000B7C5A"/>
    <w:rsid w:val="000C014B"/>
    <w:rsid w:val="000C038E"/>
    <w:rsid w:val="000C03E1"/>
    <w:rsid w:val="000C0415"/>
    <w:rsid w:val="000C05D4"/>
    <w:rsid w:val="000C0F0F"/>
    <w:rsid w:val="000C13EB"/>
    <w:rsid w:val="000C1737"/>
    <w:rsid w:val="000C189F"/>
    <w:rsid w:val="000C1C57"/>
    <w:rsid w:val="000C23CD"/>
    <w:rsid w:val="000C27B4"/>
    <w:rsid w:val="000C2BD4"/>
    <w:rsid w:val="000C2D3E"/>
    <w:rsid w:val="000C2F77"/>
    <w:rsid w:val="000C30D0"/>
    <w:rsid w:val="000C3966"/>
    <w:rsid w:val="000C39E2"/>
    <w:rsid w:val="000C3A1A"/>
    <w:rsid w:val="000C4478"/>
    <w:rsid w:val="000C45AB"/>
    <w:rsid w:val="000C45DE"/>
    <w:rsid w:val="000C4711"/>
    <w:rsid w:val="000C4C10"/>
    <w:rsid w:val="000C50D0"/>
    <w:rsid w:val="000C529A"/>
    <w:rsid w:val="000C55B4"/>
    <w:rsid w:val="000C59A7"/>
    <w:rsid w:val="000C5AE5"/>
    <w:rsid w:val="000C5B1B"/>
    <w:rsid w:val="000C5BF3"/>
    <w:rsid w:val="000C5C6A"/>
    <w:rsid w:val="000C5CC9"/>
    <w:rsid w:val="000C5D55"/>
    <w:rsid w:val="000C5D5A"/>
    <w:rsid w:val="000C5E1E"/>
    <w:rsid w:val="000C6190"/>
    <w:rsid w:val="000C6696"/>
    <w:rsid w:val="000C69DD"/>
    <w:rsid w:val="000C6DA9"/>
    <w:rsid w:val="000C7256"/>
    <w:rsid w:val="000C72A6"/>
    <w:rsid w:val="000C74A1"/>
    <w:rsid w:val="000C7A6C"/>
    <w:rsid w:val="000C7FEF"/>
    <w:rsid w:val="000C7FF1"/>
    <w:rsid w:val="000D0A58"/>
    <w:rsid w:val="000D0E73"/>
    <w:rsid w:val="000D0FD6"/>
    <w:rsid w:val="000D105D"/>
    <w:rsid w:val="000D1081"/>
    <w:rsid w:val="000D135E"/>
    <w:rsid w:val="000D1383"/>
    <w:rsid w:val="000D13CC"/>
    <w:rsid w:val="000D146D"/>
    <w:rsid w:val="000D15C6"/>
    <w:rsid w:val="000D16EE"/>
    <w:rsid w:val="000D1AF3"/>
    <w:rsid w:val="000D1B26"/>
    <w:rsid w:val="000D1E5C"/>
    <w:rsid w:val="000D1E6C"/>
    <w:rsid w:val="000D2641"/>
    <w:rsid w:val="000D2B5A"/>
    <w:rsid w:val="000D31DE"/>
    <w:rsid w:val="000D329B"/>
    <w:rsid w:val="000D36B3"/>
    <w:rsid w:val="000D37B9"/>
    <w:rsid w:val="000D39A7"/>
    <w:rsid w:val="000D3A27"/>
    <w:rsid w:val="000D3C8D"/>
    <w:rsid w:val="000D402B"/>
    <w:rsid w:val="000D40E5"/>
    <w:rsid w:val="000D42E7"/>
    <w:rsid w:val="000D4D11"/>
    <w:rsid w:val="000D4EE0"/>
    <w:rsid w:val="000D53B1"/>
    <w:rsid w:val="000D59D3"/>
    <w:rsid w:val="000D6098"/>
    <w:rsid w:val="000D64D0"/>
    <w:rsid w:val="000D64E2"/>
    <w:rsid w:val="000D6583"/>
    <w:rsid w:val="000D6775"/>
    <w:rsid w:val="000D6961"/>
    <w:rsid w:val="000D6C61"/>
    <w:rsid w:val="000D6E69"/>
    <w:rsid w:val="000D71C6"/>
    <w:rsid w:val="000D71C9"/>
    <w:rsid w:val="000D73A1"/>
    <w:rsid w:val="000D7431"/>
    <w:rsid w:val="000D77E3"/>
    <w:rsid w:val="000D7A45"/>
    <w:rsid w:val="000D7BDC"/>
    <w:rsid w:val="000D7CC1"/>
    <w:rsid w:val="000D7DDE"/>
    <w:rsid w:val="000D7E16"/>
    <w:rsid w:val="000D7EEF"/>
    <w:rsid w:val="000E0B7E"/>
    <w:rsid w:val="000E0CDE"/>
    <w:rsid w:val="000E0E7F"/>
    <w:rsid w:val="000E11BE"/>
    <w:rsid w:val="000E11EA"/>
    <w:rsid w:val="000E1223"/>
    <w:rsid w:val="000E1464"/>
    <w:rsid w:val="000E14BF"/>
    <w:rsid w:val="000E1546"/>
    <w:rsid w:val="000E1929"/>
    <w:rsid w:val="000E1CB4"/>
    <w:rsid w:val="000E1DF0"/>
    <w:rsid w:val="000E1EA5"/>
    <w:rsid w:val="000E1F62"/>
    <w:rsid w:val="000E2172"/>
    <w:rsid w:val="000E26C5"/>
    <w:rsid w:val="000E276E"/>
    <w:rsid w:val="000E28EE"/>
    <w:rsid w:val="000E28F8"/>
    <w:rsid w:val="000E298F"/>
    <w:rsid w:val="000E2AD1"/>
    <w:rsid w:val="000E2C79"/>
    <w:rsid w:val="000E2CCB"/>
    <w:rsid w:val="000E2E38"/>
    <w:rsid w:val="000E2FA5"/>
    <w:rsid w:val="000E34FE"/>
    <w:rsid w:val="000E3594"/>
    <w:rsid w:val="000E35A0"/>
    <w:rsid w:val="000E3DE3"/>
    <w:rsid w:val="000E41EC"/>
    <w:rsid w:val="000E420B"/>
    <w:rsid w:val="000E42BC"/>
    <w:rsid w:val="000E42E1"/>
    <w:rsid w:val="000E454B"/>
    <w:rsid w:val="000E49F1"/>
    <w:rsid w:val="000E4A04"/>
    <w:rsid w:val="000E4A78"/>
    <w:rsid w:val="000E4E0B"/>
    <w:rsid w:val="000E5320"/>
    <w:rsid w:val="000E5878"/>
    <w:rsid w:val="000E5A54"/>
    <w:rsid w:val="000E5B33"/>
    <w:rsid w:val="000E5CDC"/>
    <w:rsid w:val="000E6068"/>
    <w:rsid w:val="000E6294"/>
    <w:rsid w:val="000E64C8"/>
    <w:rsid w:val="000E6951"/>
    <w:rsid w:val="000E6A00"/>
    <w:rsid w:val="000E6C20"/>
    <w:rsid w:val="000E6E68"/>
    <w:rsid w:val="000E6E70"/>
    <w:rsid w:val="000E6F6C"/>
    <w:rsid w:val="000E748A"/>
    <w:rsid w:val="000E761C"/>
    <w:rsid w:val="000E7C43"/>
    <w:rsid w:val="000F02DE"/>
    <w:rsid w:val="000F02E2"/>
    <w:rsid w:val="000F0451"/>
    <w:rsid w:val="000F047C"/>
    <w:rsid w:val="000F0537"/>
    <w:rsid w:val="000F05CA"/>
    <w:rsid w:val="000F05E9"/>
    <w:rsid w:val="000F0A3D"/>
    <w:rsid w:val="000F0B3E"/>
    <w:rsid w:val="000F110C"/>
    <w:rsid w:val="000F12FD"/>
    <w:rsid w:val="000F14F6"/>
    <w:rsid w:val="000F15EA"/>
    <w:rsid w:val="000F1642"/>
    <w:rsid w:val="000F1767"/>
    <w:rsid w:val="000F1E74"/>
    <w:rsid w:val="000F20C6"/>
    <w:rsid w:val="000F22E7"/>
    <w:rsid w:val="000F2AE1"/>
    <w:rsid w:val="000F2D09"/>
    <w:rsid w:val="000F2D3A"/>
    <w:rsid w:val="000F300F"/>
    <w:rsid w:val="000F3075"/>
    <w:rsid w:val="000F30A1"/>
    <w:rsid w:val="000F3433"/>
    <w:rsid w:val="000F3BE8"/>
    <w:rsid w:val="000F3D0A"/>
    <w:rsid w:val="000F4175"/>
    <w:rsid w:val="000F4407"/>
    <w:rsid w:val="000F445E"/>
    <w:rsid w:val="000F44C9"/>
    <w:rsid w:val="000F4929"/>
    <w:rsid w:val="000F4B59"/>
    <w:rsid w:val="000F4C6B"/>
    <w:rsid w:val="000F4DF6"/>
    <w:rsid w:val="000F4EF4"/>
    <w:rsid w:val="000F50E2"/>
    <w:rsid w:val="000F551E"/>
    <w:rsid w:val="000F5794"/>
    <w:rsid w:val="000F5990"/>
    <w:rsid w:val="000F59BA"/>
    <w:rsid w:val="000F5AF7"/>
    <w:rsid w:val="000F5BE4"/>
    <w:rsid w:val="000F5DB6"/>
    <w:rsid w:val="000F5F5C"/>
    <w:rsid w:val="000F6452"/>
    <w:rsid w:val="000F650E"/>
    <w:rsid w:val="000F6568"/>
    <w:rsid w:val="000F65DF"/>
    <w:rsid w:val="000F65E7"/>
    <w:rsid w:val="000F6826"/>
    <w:rsid w:val="000F6A21"/>
    <w:rsid w:val="000F6C0C"/>
    <w:rsid w:val="000F6C5B"/>
    <w:rsid w:val="000F6C86"/>
    <w:rsid w:val="000F6DE1"/>
    <w:rsid w:val="000F6EAD"/>
    <w:rsid w:val="000F6EC3"/>
    <w:rsid w:val="000F6F61"/>
    <w:rsid w:val="000F6F64"/>
    <w:rsid w:val="000F714A"/>
    <w:rsid w:val="000F737E"/>
    <w:rsid w:val="000F796E"/>
    <w:rsid w:val="000F7A4C"/>
    <w:rsid w:val="000F7B51"/>
    <w:rsid w:val="000F7BB5"/>
    <w:rsid w:val="000F7BD8"/>
    <w:rsid w:val="000F7E01"/>
    <w:rsid w:val="000F7EC0"/>
    <w:rsid w:val="001009F9"/>
    <w:rsid w:val="00100AE9"/>
    <w:rsid w:val="00100BDE"/>
    <w:rsid w:val="00100EAF"/>
    <w:rsid w:val="00100EC3"/>
    <w:rsid w:val="00101183"/>
    <w:rsid w:val="001012CE"/>
    <w:rsid w:val="001013B1"/>
    <w:rsid w:val="001013C5"/>
    <w:rsid w:val="00101A50"/>
    <w:rsid w:val="00101AAE"/>
    <w:rsid w:val="00101C21"/>
    <w:rsid w:val="001021C1"/>
    <w:rsid w:val="0010246E"/>
    <w:rsid w:val="00102890"/>
    <w:rsid w:val="00102ED1"/>
    <w:rsid w:val="0010339A"/>
    <w:rsid w:val="00103A03"/>
    <w:rsid w:val="00103A92"/>
    <w:rsid w:val="00103ED3"/>
    <w:rsid w:val="00103F54"/>
    <w:rsid w:val="00104699"/>
    <w:rsid w:val="0010478A"/>
    <w:rsid w:val="00104AC9"/>
    <w:rsid w:val="00105B00"/>
    <w:rsid w:val="00105EC1"/>
    <w:rsid w:val="001064A7"/>
    <w:rsid w:val="0010660B"/>
    <w:rsid w:val="0010660F"/>
    <w:rsid w:val="00107249"/>
    <w:rsid w:val="001072A9"/>
    <w:rsid w:val="00107622"/>
    <w:rsid w:val="0010764B"/>
    <w:rsid w:val="00107682"/>
    <w:rsid w:val="00107902"/>
    <w:rsid w:val="001079F3"/>
    <w:rsid w:val="00110629"/>
    <w:rsid w:val="00111504"/>
    <w:rsid w:val="001117D4"/>
    <w:rsid w:val="00111896"/>
    <w:rsid w:val="001119E2"/>
    <w:rsid w:val="00111BB6"/>
    <w:rsid w:val="00111CA0"/>
    <w:rsid w:val="0011227F"/>
    <w:rsid w:val="001122DE"/>
    <w:rsid w:val="00112539"/>
    <w:rsid w:val="0011255A"/>
    <w:rsid w:val="00112AC9"/>
    <w:rsid w:val="00112DB4"/>
    <w:rsid w:val="00112EA4"/>
    <w:rsid w:val="001134A6"/>
    <w:rsid w:val="00113634"/>
    <w:rsid w:val="0011371C"/>
    <w:rsid w:val="00113AE9"/>
    <w:rsid w:val="00113BE7"/>
    <w:rsid w:val="00113D5D"/>
    <w:rsid w:val="00114213"/>
    <w:rsid w:val="0011447E"/>
    <w:rsid w:val="0011493A"/>
    <w:rsid w:val="00114ADB"/>
    <w:rsid w:val="00114BAC"/>
    <w:rsid w:val="00115949"/>
    <w:rsid w:val="00115AE1"/>
    <w:rsid w:val="00115CC4"/>
    <w:rsid w:val="00115CE5"/>
    <w:rsid w:val="0011631D"/>
    <w:rsid w:val="0011647A"/>
    <w:rsid w:val="001167D0"/>
    <w:rsid w:val="001168BA"/>
    <w:rsid w:val="0011690B"/>
    <w:rsid w:val="00116BE3"/>
    <w:rsid w:val="00117051"/>
    <w:rsid w:val="00117260"/>
    <w:rsid w:val="001175AC"/>
    <w:rsid w:val="001176D6"/>
    <w:rsid w:val="00117777"/>
    <w:rsid w:val="00117785"/>
    <w:rsid w:val="00117AA0"/>
    <w:rsid w:val="00117B0D"/>
    <w:rsid w:val="00117B13"/>
    <w:rsid w:val="00117C71"/>
    <w:rsid w:val="00117CA3"/>
    <w:rsid w:val="00117E38"/>
    <w:rsid w:val="00117F1F"/>
    <w:rsid w:val="00120267"/>
    <w:rsid w:val="001203DB"/>
    <w:rsid w:val="001204AD"/>
    <w:rsid w:val="0012070F"/>
    <w:rsid w:val="00120A92"/>
    <w:rsid w:val="00120CA7"/>
    <w:rsid w:val="00121157"/>
    <w:rsid w:val="001216E8"/>
    <w:rsid w:val="001218B3"/>
    <w:rsid w:val="00121CEC"/>
    <w:rsid w:val="00121DD0"/>
    <w:rsid w:val="001220AA"/>
    <w:rsid w:val="00122571"/>
    <w:rsid w:val="0012261C"/>
    <w:rsid w:val="00122A2B"/>
    <w:rsid w:val="001230D8"/>
    <w:rsid w:val="001232EF"/>
    <w:rsid w:val="00123572"/>
    <w:rsid w:val="0012358E"/>
    <w:rsid w:val="001237B0"/>
    <w:rsid w:val="00123902"/>
    <w:rsid w:val="00123BE0"/>
    <w:rsid w:val="00123CD0"/>
    <w:rsid w:val="00123F36"/>
    <w:rsid w:val="00123F61"/>
    <w:rsid w:val="00124283"/>
    <w:rsid w:val="00124312"/>
    <w:rsid w:val="00124526"/>
    <w:rsid w:val="00124739"/>
    <w:rsid w:val="001247C1"/>
    <w:rsid w:val="0012486C"/>
    <w:rsid w:val="00124B76"/>
    <w:rsid w:val="00124C3C"/>
    <w:rsid w:val="00124E05"/>
    <w:rsid w:val="0012506A"/>
    <w:rsid w:val="001250F6"/>
    <w:rsid w:val="0012514E"/>
    <w:rsid w:val="001251AC"/>
    <w:rsid w:val="001258AF"/>
    <w:rsid w:val="001258D0"/>
    <w:rsid w:val="001258F8"/>
    <w:rsid w:val="00125A2D"/>
    <w:rsid w:val="00125A89"/>
    <w:rsid w:val="00125B22"/>
    <w:rsid w:val="00125D14"/>
    <w:rsid w:val="0012602F"/>
    <w:rsid w:val="001260A6"/>
    <w:rsid w:val="0012646A"/>
    <w:rsid w:val="0012672F"/>
    <w:rsid w:val="001267F4"/>
    <w:rsid w:val="00126874"/>
    <w:rsid w:val="00126ACF"/>
    <w:rsid w:val="00126B37"/>
    <w:rsid w:val="00126ED1"/>
    <w:rsid w:val="00126FAD"/>
    <w:rsid w:val="00127784"/>
    <w:rsid w:val="00127981"/>
    <w:rsid w:val="0013013E"/>
    <w:rsid w:val="0013022E"/>
    <w:rsid w:val="00130497"/>
    <w:rsid w:val="00130500"/>
    <w:rsid w:val="00130A0B"/>
    <w:rsid w:val="00130F4A"/>
    <w:rsid w:val="00131132"/>
    <w:rsid w:val="001311F5"/>
    <w:rsid w:val="001315E5"/>
    <w:rsid w:val="00131725"/>
    <w:rsid w:val="001318D4"/>
    <w:rsid w:val="00131AFD"/>
    <w:rsid w:val="00132154"/>
    <w:rsid w:val="00132593"/>
    <w:rsid w:val="001325D2"/>
    <w:rsid w:val="001329B0"/>
    <w:rsid w:val="00132A6C"/>
    <w:rsid w:val="00132ECD"/>
    <w:rsid w:val="0013307F"/>
    <w:rsid w:val="001331E2"/>
    <w:rsid w:val="001332A5"/>
    <w:rsid w:val="00133709"/>
    <w:rsid w:val="001338EF"/>
    <w:rsid w:val="00133A28"/>
    <w:rsid w:val="00133C16"/>
    <w:rsid w:val="00133D4D"/>
    <w:rsid w:val="00134279"/>
    <w:rsid w:val="001342D4"/>
    <w:rsid w:val="0013462D"/>
    <w:rsid w:val="00134A7F"/>
    <w:rsid w:val="00134A8C"/>
    <w:rsid w:val="00134FC0"/>
    <w:rsid w:val="00135652"/>
    <w:rsid w:val="00135712"/>
    <w:rsid w:val="0013578A"/>
    <w:rsid w:val="00135AE9"/>
    <w:rsid w:val="00135EE8"/>
    <w:rsid w:val="0013632B"/>
    <w:rsid w:val="00136474"/>
    <w:rsid w:val="001364B0"/>
    <w:rsid w:val="00136C08"/>
    <w:rsid w:val="00137891"/>
    <w:rsid w:val="001379EF"/>
    <w:rsid w:val="00137A25"/>
    <w:rsid w:val="00137BF5"/>
    <w:rsid w:val="00137C92"/>
    <w:rsid w:val="00137E1A"/>
    <w:rsid w:val="00137EA6"/>
    <w:rsid w:val="00137F97"/>
    <w:rsid w:val="00140265"/>
    <w:rsid w:val="001403B0"/>
    <w:rsid w:val="001406A1"/>
    <w:rsid w:val="00140A68"/>
    <w:rsid w:val="00140DD9"/>
    <w:rsid w:val="0014197B"/>
    <w:rsid w:val="00141BF4"/>
    <w:rsid w:val="00142225"/>
    <w:rsid w:val="001429BF"/>
    <w:rsid w:val="001429E9"/>
    <w:rsid w:val="00142C78"/>
    <w:rsid w:val="00142D58"/>
    <w:rsid w:val="00143064"/>
    <w:rsid w:val="00143171"/>
    <w:rsid w:val="00143295"/>
    <w:rsid w:val="001434F9"/>
    <w:rsid w:val="00143B5D"/>
    <w:rsid w:val="00143C29"/>
    <w:rsid w:val="00143F3A"/>
    <w:rsid w:val="0014409A"/>
    <w:rsid w:val="001445FE"/>
    <w:rsid w:val="00144605"/>
    <w:rsid w:val="00144908"/>
    <w:rsid w:val="00144AF3"/>
    <w:rsid w:val="00144BBE"/>
    <w:rsid w:val="00144C97"/>
    <w:rsid w:val="00144D5D"/>
    <w:rsid w:val="00144DAC"/>
    <w:rsid w:val="00144EAD"/>
    <w:rsid w:val="00145147"/>
    <w:rsid w:val="00145302"/>
    <w:rsid w:val="0014574D"/>
    <w:rsid w:val="00145761"/>
    <w:rsid w:val="00145816"/>
    <w:rsid w:val="0014595E"/>
    <w:rsid w:val="00145FE8"/>
    <w:rsid w:val="001463FB"/>
    <w:rsid w:val="001466BC"/>
    <w:rsid w:val="00146776"/>
    <w:rsid w:val="001469BE"/>
    <w:rsid w:val="00146DB1"/>
    <w:rsid w:val="00146E82"/>
    <w:rsid w:val="00147003"/>
    <w:rsid w:val="001470BB"/>
    <w:rsid w:val="00147250"/>
    <w:rsid w:val="001474C3"/>
    <w:rsid w:val="001477E7"/>
    <w:rsid w:val="0014783A"/>
    <w:rsid w:val="001478DC"/>
    <w:rsid w:val="00147929"/>
    <w:rsid w:val="00147CFD"/>
    <w:rsid w:val="00147FE8"/>
    <w:rsid w:val="00147FF1"/>
    <w:rsid w:val="0015025B"/>
    <w:rsid w:val="0015030C"/>
    <w:rsid w:val="0015077F"/>
    <w:rsid w:val="001507EF"/>
    <w:rsid w:val="00150882"/>
    <w:rsid w:val="0015098F"/>
    <w:rsid w:val="001510E0"/>
    <w:rsid w:val="0015119C"/>
    <w:rsid w:val="00151864"/>
    <w:rsid w:val="00151B48"/>
    <w:rsid w:val="00151D0B"/>
    <w:rsid w:val="00151E6A"/>
    <w:rsid w:val="0015207A"/>
    <w:rsid w:val="00152443"/>
    <w:rsid w:val="001528DB"/>
    <w:rsid w:val="00152B10"/>
    <w:rsid w:val="00152B1B"/>
    <w:rsid w:val="00152DCD"/>
    <w:rsid w:val="0015325C"/>
    <w:rsid w:val="0015335D"/>
    <w:rsid w:val="0015339D"/>
    <w:rsid w:val="00153424"/>
    <w:rsid w:val="001535C0"/>
    <w:rsid w:val="00153957"/>
    <w:rsid w:val="001539B8"/>
    <w:rsid w:val="00153A1C"/>
    <w:rsid w:val="00153D04"/>
    <w:rsid w:val="00153DB4"/>
    <w:rsid w:val="00153F30"/>
    <w:rsid w:val="001540DC"/>
    <w:rsid w:val="001543E5"/>
    <w:rsid w:val="00154558"/>
    <w:rsid w:val="0015462E"/>
    <w:rsid w:val="001548CE"/>
    <w:rsid w:val="00154CE6"/>
    <w:rsid w:val="00155031"/>
    <w:rsid w:val="00155665"/>
    <w:rsid w:val="00155775"/>
    <w:rsid w:val="00155837"/>
    <w:rsid w:val="00155C6B"/>
    <w:rsid w:val="00155D31"/>
    <w:rsid w:val="001560BC"/>
    <w:rsid w:val="001562AD"/>
    <w:rsid w:val="00156AF2"/>
    <w:rsid w:val="00156E8F"/>
    <w:rsid w:val="0015778C"/>
    <w:rsid w:val="0016005C"/>
    <w:rsid w:val="00160465"/>
    <w:rsid w:val="001604C8"/>
    <w:rsid w:val="001604CB"/>
    <w:rsid w:val="0016084F"/>
    <w:rsid w:val="00160872"/>
    <w:rsid w:val="00160874"/>
    <w:rsid w:val="001609B8"/>
    <w:rsid w:val="00160E8A"/>
    <w:rsid w:val="001610D9"/>
    <w:rsid w:val="0016146F"/>
    <w:rsid w:val="0016164E"/>
    <w:rsid w:val="001616C1"/>
    <w:rsid w:val="00161A7F"/>
    <w:rsid w:val="00161AE0"/>
    <w:rsid w:val="00161B64"/>
    <w:rsid w:val="00161FBA"/>
    <w:rsid w:val="00162315"/>
    <w:rsid w:val="00162512"/>
    <w:rsid w:val="00162635"/>
    <w:rsid w:val="001626DB"/>
    <w:rsid w:val="00162BE3"/>
    <w:rsid w:val="00162C5F"/>
    <w:rsid w:val="0016303D"/>
    <w:rsid w:val="001631F0"/>
    <w:rsid w:val="001632C5"/>
    <w:rsid w:val="00163657"/>
    <w:rsid w:val="001637FF"/>
    <w:rsid w:val="00163D04"/>
    <w:rsid w:val="00163DF7"/>
    <w:rsid w:val="00164187"/>
    <w:rsid w:val="001647B1"/>
    <w:rsid w:val="00164A19"/>
    <w:rsid w:val="00164A63"/>
    <w:rsid w:val="00164B93"/>
    <w:rsid w:val="00164F61"/>
    <w:rsid w:val="00165123"/>
    <w:rsid w:val="001653C7"/>
    <w:rsid w:val="001657B5"/>
    <w:rsid w:val="00165CD4"/>
    <w:rsid w:val="001663AC"/>
    <w:rsid w:val="00166808"/>
    <w:rsid w:val="00166810"/>
    <w:rsid w:val="00166B7A"/>
    <w:rsid w:val="00166E7E"/>
    <w:rsid w:val="00167443"/>
    <w:rsid w:val="00167467"/>
    <w:rsid w:val="0016794D"/>
    <w:rsid w:val="00167960"/>
    <w:rsid w:val="00167BF6"/>
    <w:rsid w:val="00167C97"/>
    <w:rsid w:val="0017001E"/>
    <w:rsid w:val="0017015C"/>
    <w:rsid w:val="001702F5"/>
    <w:rsid w:val="00170398"/>
    <w:rsid w:val="00170D33"/>
    <w:rsid w:val="00170D97"/>
    <w:rsid w:val="00170E74"/>
    <w:rsid w:val="00170F11"/>
    <w:rsid w:val="001711C5"/>
    <w:rsid w:val="001713BD"/>
    <w:rsid w:val="0017145B"/>
    <w:rsid w:val="0017146D"/>
    <w:rsid w:val="001716E3"/>
    <w:rsid w:val="001716EF"/>
    <w:rsid w:val="0017172E"/>
    <w:rsid w:val="00171991"/>
    <w:rsid w:val="001719BF"/>
    <w:rsid w:val="00171A5F"/>
    <w:rsid w:val="00171C77"/>
    <w:rsid w:val="00171F6E"/>
    <w:rsid w:val="00171FD9"/>
    <w:rsid w:val="001720B6"/>
    <w:rsid w:val="00172570"/>
    <w:rsid w:val="00172B2A"/>
    <w:rsid w:val="00172C8B"/>
    <w:rsid w:val="001735AC"/>
    <w:rsid w:val="001736E0"/>
    <w:rsid w:val="0017381A"/>
    <w:rsid w:val="00173AA1"/>
    <w:rsid w:val="00173D38"/>
    <w:rsid w:val="0017451F"/>
    <w:rsid w:val="0017453D"/>
    <w:rsid w:val="001747B9"/>
    <w:rsid w:val="001747EE"/>
    <w:rsid w:val="00174E44"/>
    <w:rsid w:val="00174EB6"/>
    <w:rsid w:val="0017568F"/>
    <w:rsid w:val="00175C24"/>
    <w:rsid w:val="0017618C"/>
    <w:rsid w:val="0017624B"/>
    <w:rsid w:val="0017654A"/>
    <w:rsid w:val="001765BA"/>
    <w:rsid w:val="001765E2"/>
    <w:rsid w:val="0017667F"/>
    <w:rsid w:val="001766EB"/>
    <w:rsid w:val="0017734A"/>
    <w:rsid w:val="001776EE"/>
    <w:rsid w:val="00177848"/>
    <w:rsid w:val="001778BE"/>
    <w:rsid w:val="00177A32"/>
    <w:rsid w:val="00177C0F"/>
    <w:rsid w:val="00177DDB"/>
    <w:rsid w:val="00180373"/>
    <w:rsid w:val="001807D5"/>
    <w:rsid w:val="0018097E"/>
    <w:rsid w:val="00180A3A"/>
    <w:rsid w:val="00180A90"/>
    <w:rsid w:val="00180D5E"/>
    <w:rsid w:val="00180F8D"/>
    <w:rsid w:val="001810A1"/>
    <w:rsid w:val="001810D7"/>
    <w:rsid w:val="00181515"/>
    <w:rsid w:val="00181552"/>
    <w:rsid w:val="001815D5"/>
    <w:rsid w:val="001815F3"/>
    <w:rsid w:val="00181973"/>
    <w:rsid w:val="00182237"/>
    <w:rsid w:val="00182743"/>
    <w:rsid w:val="00182A7E"/>
    <w:rsid w:val="00182B16"/>
    <w:rsid w:val="00182C29"/>
    <w:rsid w:val="00182E51"/>
    <w:rsid w:val="00182F0A"/>
    <w:rsid w:val="00183246"/>
    <w:rsid w:val="00183323"/>
    <w:rsid w:val="00183455"/>
    <w:rsid w:val="00183490"/>
    <w:rsid w:val="0018358F"/>
    <w:rsid w:val="00183671"/>
    <w:rsid w:val="001838D5"/>
    <w:rsid w:val="00183D77"/>
    <w:rsid w:val="001840A9"/>
    <w:rsid w:val="001840B3"/>
    <w:rsid w:val="001842BA"/>
    <w:rsid w:val="00184A79"/>
    <w:rsid w:val="00184E49"/>
    <w:rsid w:val="0018588D"/>
    <w:rsid w:val="00185954"/>
    <w:rsid w:val="00185B02"/>
    <w:rsid w:val="00185C61"/>
    <w:rsid w:val="00185C6D"/>
    <w:rsid w:val="00185EBD"/>
    <w:rsid w:val="0018601C"/>
    <w:rsid w:val="0018613D"/>
    <w:rsid w:val="001861F6"/>
    <w:rsid w:val="001865FB"/>
    <w:rsid w:val="00186B3F"/>
    <w:rsid w:val="00187054"/>
    <w:rsid w:val="0018732C"/>
    <w:rsid w:val="0018735D"/>
    <w:rsid w:val="00187570"/>
    <w:rsid w:val="00187A87"/>
    <w:rsid w:val="00187CDF"/>
    <w:rsid w:val="0019034B"/>
    <w:rsid w:val="001904F4"/>
    <w:rsid w:val="0019090D"/>
    <w:rsid w:val="00190B1D"/>
    <w:rsid w:val="00190BA7"/>
    <w:rsid w:val="00191010"/>
    <w:rsid w:val="0019102D"/>
    <w:rsid w:val="00191089"/>
    <w:rsid w:val="00191488"/>
    <w:rsid w:val="00191539"/>
    <w:rsid w:val="00191CFD"/>
    <w:rsid w:val="00191DF0"/>
    <w:rsid w:val="00192126"/>
    <w:rsid w:val="00192357"/>
    <w:rsid w:val="00192457"/>
    <w:rsid w:val="001924A0"/>
    <w:rsid w:val="001927B9"/>
    <w:rsid w:val="001929C9"/>
    <w:rsid w:val="00192BB0"/>
    <w:rsid w:val="00192C55"/>
    <w:rsid w:val="00192EE6"/>
    <w:rsid w:val="00192EE8"/>
    <w:rsid w:val="00192EFF"/>
    <w:rsid w:val="001936B0"/>
    <w:rsid w:val="00193B2F"/>
    <w:rsid w:val="00193BD9"/>
    <w:rsid w:val="00193DC6"/>
    <w:rsid w:val="00193FDB"/>
    <w:rsid w:val="0019435A"/>
    <w:rsid w:val="001943C2"/>
    <w:rsid w:val="00194545"/>
    <w:rsid w:val="0019458A"/>
    <w:rsid w:val="0019464A"/>
    <w:rsid w:val="001946E6"/>
    <w:rsid w:val="00194E26"/>
    <w:rsid w:val="00194F1E"/>
    <w:rsid w:val="001952C9"/>
    <w:rsid w:val="00195361"/>
    <w:rsid w:val="00195403"/>
    <w:rsid w:val="001955F3"/>
    <w:rsid w:val="00195940"/>
    <w:rsid w:val="00195A69"/>
    <w:rsid w:val="00195B74"/>
    <w:rsid w:val="00195CDC"/>
    <w:rsid w:val="001963CE"/>
    <w:rsid w:val="001966DB"/>
    <w:rsid w:val="00196794"/>
    <w:rsid w:val="00196795"/>
    <w:rsid w:val="00196806"/>
    <w:rsid w:val="001969E0"/>
    <w:rsid w:val="00196ABA"/>
    <w:rsid w:val="001973CC"/>
    <w:rsid w:val="001974A9"/>
    <w:rsid w:val="001974D0"/>
    <w:rsid w:val="001975E7"/>
    <w:rsid w:val="00197927"/>
    <w:rsid w:val="00197960"/>
    <w:rsid w:val="00197DF2"/>
    <w:rsid w:val="001A0117"/>
    <w:rsid w:val="001A0355"/>
    <w:rsid w:val="001A0434"/>
    <w:rsid w:val="001A0561"/>
    <w:rsid w:val="001A0BC4"/>
    <w:rsid w:val="001A0D59"/>
    <w:rsid w:val="001A0E74"/>
    <w:rsid w:val="001A0FFF"/>
    <w:rsid w:val="001A12AF"/>
    <w:rsid w:val="001A1494"/>
    <w:rsid w:val="001A15DB"/>
    <w:rsid w:val="001A1994"/>
    <w:rsid w:val="001A1CEB"/>
    <w:rsid w:val="001A2317"/>
    <w:rsid w:val="001A252A"/>
    <w:rsid w:val="001A2B16"/>
    <w:rsid w:val="001A33B6"/>
    <w:rsid w:val="001A3689"/>
    <w:rsid w:val="001A3C7A"/>
    <w:rsid w:val="001A3D47"/>
    <w:rsid w:val="001A3ED3"/>
    <w:rsid w:val="001A4557"/>
    <w:rsid w:val="001A4741"/>
    <w:rsid w:val="001A4742"/>
    <w:rsid w:val="001A4E1E"/>
    <w:rsid w:val="001A5006"/>
    <w:rsid w:val="001A505B"/>
    <w:rsid w:val="001A521A"/>
    <w:rsid w:val="001A529B"/>
    <w:rsid w:val="001A5356"/>
    <w:rsid w:val="001A54F5"/>
    <w:rsid w:val="001A5AAB"/>
    <w:rsid w:val="001A5B43"/>
    <w:rsid w:val="001A5DC6"/>
    <w:rsid w:val="001A6314"/>
    <w:rsid w:val="001A6330"/>
    <w:rsid w:val="001A6841"/>
    <w:rsid w:val="001A6CBA"/>
    <w:rsid w:val="001A6DA6"/>
    <w:rsid w:val="001A6DFA"/>
    <w:rsid w:val="001A73FD"/>
    <w:rsid w:val="001A74CF"/>
    <w:rsid w:val="001A765C"/>
    <w:rsid w:val="001A7C69"/>
    <w:rsid w:val="001A7D39"/>
    <w:rsid w:val="001A7F94"/>
    <w:rsid w:val="001B01C0"/>
    <w:rsid w:val="001B0412"/>
    <w:rsid w:val="001B0631"/>
    <w:rsid w:val="001B0E26"/>
    <w:rsid w:val="001B0EFE"/>
    <w:rsid w:val="001B11D4"/>
    <w:rsid w:val="001B148F"/>
    <w:rsid w:val="001B1560"/>
    <w:rsid w:val="001B15D6"/>
    <w:rsid w:val="001B1758"/>
    <w:rsid w:val="001B1841"/>
    <w:rsid w:val="001B19C3"/>
    <w:rsid w:val="001B1B1A"/>
    <w:rsid w:val="001B1B9C"/>
    <w:rsid w:val="001B225A"/>
    <w:rsid w:val="001B2401"/>
    <w:rsid w:val="001B2559"/>
    <w:rsid w:val="001B2691"/>
    <w:rsid w:val="001B28E3"/>
    <w:rsid w:val="001B2A41"/>
    <w:rsid w:val="001B2AA1"/>
    <w:rsid w:val="001B2D62"/>
    <w:rsid w:val="001B2DC2"/>
    <w:rsid w:val="001B2DF4"/>
    <w:rsid w:val="001B2E78"/>
    <w:rsid w:val="001B2EE8"/>
    <w:rsid w:val="001B2F18"/>
    <w:rsid w:val="001B33EB"/>
    <w:rsid w:val="001B3439"/>
    <w:rsid w:val="001B389A"/>
    <w:rsid w:val="001B3964"/>
    <w:rsid w:val="001B3996"/>
    <w:rsid w:val="001B3A2C"/>
    <w:rsid w:val="001B3C31"/>
    <w:rsid w:val="001B415B"/>
    <w:rsid w:val="001B41BD"/>
    <w:rsid w:val="001B45A2"/>
    <w:rsid w:val="001B4C01"/>
    <w:rsid w:val="001B4FDE"/>
    <w:rsid w:val="001B5843"/>
    <w:rsid w:val="001B5992"/>
    <w:rsid w:val="001B59EB"/>
    <w:rsid w:val="001B5B3A"/>
    <w:rsid w:val="001B5B70"/>
    <w:rsid w:val="001B5E90"/>
    <w:rsid w:val="001B614F"/>
    <w:rsid w:val="001B65CC"/>
    <w:rsid w:val="001B67FE"/>
    <w:rsid w:val="001B6838"/>
    <w:rsid w:val="001B6D4D"/>
    <w:rsid w:val="001B6E32"/>
    <w:rsid w:val="001B6EA1"/>
    <w:rsid w:val="001B74A3"/>
    <w:rsid w:val="001B77A8"/>
    <w:rsid w:val="001B7829"/>
    <w:rsid w:val="001B7CF3"/>
    <w:rsid w:val="001B7DF5"/>
    <w:rsid w:val="001B7F6D"/>
    <w:rsid w:val="001C0079"/>
    <w:rsid w:val="001C016E"/>
    <w:rsid w:val="001C0395"/>
    <w:rsid w:val="001C0FC5"/>
    <w:rsid w:val="001C1047"/>
    <w:rsid w:val="001C10F3"/>
    <w:rsid w:val="001C1115"/>
    <w:rsid w:val="001C11EF"/>
    <w:rsid w:val="001C1923"/>
    <w:rsid w:val="001C1938"/>
    <w:rsid w:val="001C19AF"/>
    <w:rsid w:val="001C20DC"/>
    <w:rsid w:val="001C2650"/>
    <w:rsid w:val="001C288C"/>
    <w:rsid w:val="001C2892"/>
    <w:rsid w:val="001C2D85"/>
    <w:rsid w:val="001C2E30"/>
    <w:rsid w:val="001C2F1F"/>
    <w:rsid w:val="001C3091"/>
    <w:rsid w:val="001C3216"/>
    <w:rsid w:val="001C35E2"/>
    <w:rsid w:val="001C4039"/>
    <w:rsid w:val="001C40DE"/>
    <w:rsid w:val="001C4265"/>
    <w:rsid w:val="001C4267"/>
    <w:rsid w:val="001C436E"/>
    <w:rsid w:val="001C4624"/>
    <w:rsid w:val="001C4670"/>
    <w:rsid w:val="001C4A22"/>
    <w:rsid w:val="001C509D"/>
    <w:rsid w:val="001C511C"/>
    <w:rsid w:val="001C551B"/>
    <w:rsid w:val="001C56CC"/>
    <w:rsid w:val="001C57B5"/>
    <w:rsid w:val="001C5A2F"/>
    <w:rsid w:val="001C5A44"/>
    <w:rsid w:val="001C5A94"/>
    <w:rsid w:val="001C6346"/>
    <w:rsid w:val="001C6452"/>
    <w:rsid w:val="001C669B"/>
    <w:rsid w:val="001C6A46"/>
    <w:rsid w:val="001C6ADA"/>
    <w:rsid w:val="001C6D54"/>
    <w:rsid w:val="001C7172"/>
    <w:rsid w:val="001C7227"/>
    <w:rsid w:val="001C784E"/>
    <w:rsid w:val="001C79AA"/>
    <w:rsid w:val="001D007A"/>
    <w:rsid w:val="001D011F"/>
    <w:rsid w:val="001D01E8"/>
    <w:rsid w:val="001D03BE"/>
    <w:rsid w:val="001D093F"/>
    <w:rsid w:val="001D0C3B"/>
    <w:rsid w:val="001D0F6B"/>
    <w:rsid w:val="001D11F8"/>
    <w:rsid w:val="001D1229"/>
    <w:rsid w:val="001D180B"/>
    <w:rsid w:val="001D1B49"/>
    <w:rsid w:val="001D1B59"/>
    <w:rsid w:val="001D1B79"/>
    <w:rsid w:val="001D1BB8"/>
    <w:rsid w:val="001D1D1F"/>
    <w:rsid w:val="001D2008"/>
    <w:rsid w:val="001D2108"/>
    <w:rsid w:val="001D21B3"/>
    <w:rsid w:val="001D2583"/>
    <w:rsid w:val="001D2B2C"/>
    <w:rsid w:val="001D2CAA"/>
    <w:rsid w:val="001D3036"/>
    <w:rsid w:val="001D31B6"/>
    <w:rsid w:val="001D33BF"/>
    <w:rsid w:val="001D3470"/>
    <w:rsid w:val="001D35B7"/>
    <w:rsid w:val="001D3762"/>
    <w:rsid w:val="001D3857"/>
    <w:rsid w:val="001D3C67"/>
    <w:rsid w:val="001D3D77"/>
    <w:rsid w:val="001D41E9"/>
    <w:rsid w:val="001D4558"/>
    <w:rsid w:val="001D45CC"/>
    <w:rsid w:val="001D4B12"/>
    <w:rsid w:val="001D4E46"/>
    <w:rsid w:val="001D5223"/>
    <w:rsid w:val="001D541C"/>
    <w:rsid w:val="001D547F"/>
    <w:rsid w:val="001D60A1"/>
    <w:rsid w:val="001D6329"/>
    <w:rsid w:val="001D632F"/>
    <w:rsid w:val="001D65E2"/>
    <w:rsid w:val="001D6885"/>
    <w:rsid w:val="001D68E0"/>
    <w:rsid w:val="001D6A41"/>
    <w:rsid w:val="001D6AC3"/>
    <w:rsid w:val="001D6BD4"/>
    <w:rsid w:val="001D6D8A"/>
    <w:rsid w:val="001D6E58"/>
    <w:rsid w:val="001D7431"/>
    <w:rsid w:val="001D77E3"/>
    <w:rsid w:val="001D7AC6"/>
    <w:rsid w:val="001D7CE1"/>
    <w:rsid w:val="001D7E8E"/>
    <w:rsid w:val="001E08BB"/>
    <w:rsid w:val="001E0C4D"/>
    <w:rsid w:val="001E0CBC"/>
    <w:rsid w:val="001E0DC1"/>
    <w:rsid w:val="001E1060"/>
    <w:rsid w:val="001E109E"/>
    <w:rsid w:val="001E11E6"/>
    <w:rsid w:val="001E125D"/>
    <w:rsid w:val="001E15F8"/>
    <w:rsid w:val="001E190D"/>
    <w:rsid w:val="001E1CD6"/>
    <w:rsid w:val="001E21AF"/>
    <w:rsid w:val="001E25BE"/>
    <w:rsid w:val="001E25DC"/>
    <w:rsid w:val="001E297D"/>
    <w:rsid w:val="001E31BB"/>
    <w:rsid w:val="001E32C2"/>
    <w:rsid w:val="001E337E"/>
    <w:rsid w:val="001E3753"/>
    <w:rsid w:val="001E3F16"/>
    <w:rsid w:val="001E4133"/>
    <w:rsid w:val="001E431C"/>
    <w:rsid w:val="001E4461"/>
    <w:rsid w:val="001E48BA"/>
    <w:rsid w:val="001E4DC8"/>
    <w:rsid w:val="001E4F34"/>
    <w:rsid w:val="001E50C5"/>
    <w:rsid w:val="001E5227"/>
    <w:rsid w:val="001E5489"/>
    <w:rsid w:val="001E59B0"/>
    <w:rsid w:val="001E5A89"/>
    <w:rsid w:val="001E5F41"/>
    <w:rsid w:val="001E64A7"/>
    <w:rsid w:val="001E6654"/>
    <w:rsid w:val="001E6987"/>
    <w:rsid w:val="001E6AD2"/>
    <w:rsid w:val="001E6CE6"/>
    <w:rsid w:val="001E6E2A"/>
    <w:rsid w:val="001E7013"/>
    <w:rsid w:val="001E7027"/>
    <w:rsid w:val="001E7162"/>
    <w:rsid w:val="001E722B"/>
    <w:rsid w:val="001E7665"/>
    <w:rsid w:val="001E76FE"/>
    <w:rsid w:val="001E7737"/>
    <w:rsid w:val="001E773C"/>
    <w:rsid w:val="001E7A88"/>
    <w:rsid w:val="001E7AB4"/>
    <w:rsid w:val="001F017F"/>
    <w:rsid w:val="001F0351"/>
    <w:rsid w:val="001F0383"/>
    <w:rsid w:val="001F09CC"/>
    <w:rsid w:val="001F0D35"/>
    <w:rsid w:val="001F0D42"/>
    <w:rsid w:val="001F0F4B"/>
    <w:rsid w:val="001F106C"/>
    <w:rsid w:val="001F153E"/>
    <w:rsid w:val="001F1682"/>
    <w:rsid w:val="001F16D3"/>
    <w:rsid w:val="001F1907"/>
    <w:rsid w:val="001F19AE"/>
    <w:rsid w:val="001F1D4C"/>
    <w:rsid w:val="001F22F1"/>
    <w:rsid w:val="001F282A"/>
    <w:rsid w:val="001F2B03"/>
    <w:rsid w:val="001F2E48"/>
    <w:rsid w:val="001F38E8"/>
    <w:rsid w:val="001F3A2F"/>
    <w:rsid w:val="001F3FE8"/>
    <w:rsid w:val="001F4036"/>
    <w:rsid w:val="001F4149"/>
    <w:rsid w:val="001F42AC"/>
    <w:rsid w:val="001F438F"/>
    <w:rsid w:val="001F457A"/>
    <w:rsid w:val="001F4A4A"/>
    <w:rsid w:val="001F4BCF"/>
    <w:rsid w:val="001F55F8"/>
    <w:rsid w:val="001F5946"/>
    <w:rsid w:val="001F599A"/>
    <w:rsid w:val="001F5AA8"/>
    <w:rsid w:val="001F5B9A"/>
    <w:rsid w:val="001F5C32"/>
    <w:rsid w:val="001F5ECA"/>
    <w:rsid w:val="001F625F"/>
    <w:rsid w:val="001F67DE"/>
    <w:rsid w:val="001F68EB"/>
    <w:rsid w:val="001F6B7F"/>
    <w:rsid w:val="001F6C7D"/>
    <w:rsid w:val="001F6CF3"/>
    <w:rsid w:val="001F6FB6"/>
    <w:rsid w:val="001F707B"/>
    <w:rsid w:val="001F7409"/>
    <w:rsid w:val="001F748F"/>
    <w:rsid w:val="001F7604"/>
    <w:rsid w:val="001F76F7"/>
    <w:rsid w:val="001F77FF"/>
    <w:rsid w:val="001F7A45"/>
    <w:rsid w:val="001F7AA2"/>
    <w:rsid w:val="001F7BF9"/>
    <w:rsid w:val="001F7CF5"/>
    <w:rsid w:val="002000E5"/>
    <w:rsid w:val="00200249"/>
    <w:rsid w:val="00200A13"/>
    <w:rsid w:val="00200B43"/>
    <w:rsid w:val="00200DD5"/>
    <w:rsid w:val="00200FB7"/>
    <w:rsid w:val="0020111B"/>
    <w:rsid w:val="00201347"/>
    <w:rsid w:val="00201758"/>
    <w:rsid w:val="00201832"/>
    <w:rsid w:val="00201ABB"/>
    <w:rsid w:val="00201B0E"/>
    <w:rsid w:val="002020AA"/>
    <w:rsid w:val="0020287A"/>
    <w:rsid w:val="0020288E"/>
    <w:rsid w:val="00202912"/>
    <w:rsid w:val="00202A7A"/>
    <w:rsid w:val="00202B72"/>
    <w:rsid w:val="00202C22"/>
    <w:rsid w:val="00202C39"/>
    <w:rsid w:val="00202FBB"/>
    <w:rsid w:val="00203784"/>
    <w:rsid w:val="002037E0"/>
    <w:rsid w:val="00203DC7"/>
    <w:rsid w:val="00203F7F"/>
    <w:rsid w:val="00203FB7"/>
    <w:rsid w:val="00204342"/>
    <w:rsid w:val="002045F3"/>
    <w:rsid w:val="00204BCC"/>
    <w:rsid w:val="0020505A"/>
    <w:rsid w:val="002051C4"/>
    <w:rsid w:val="002056EB"/>
    <w:rsid w:val="0020586A"/>
    <w:rsid w:val="00206019"/>
    <w:rsid w:val="00206E71"/>
    <w:rsid w:val="00206EB5"/>
    <w:rsid w:val="002072C8"/>
    <w:rsid w:val="0020730B"/>
    <w:rsid w:val="002073DA"/>
    <w:rsid w:val="002076EE"/>
    <w:rsid w:val="00207F84"/>
    <w:rsid w:val="00207FC3"/>
    <w:rsid w:val="00210284"/>
    <w:rsid w:val="002102FD"/>
    <w:rsid w:val="00210359"/>
    <w:rsid w:val="002103AE"/>
    <w:rsid w:val="0021051B"/>
    <w:rsid w:val="00210B3B"/>
    <w:rsid w:val="00210D2C"/>
    <w:rsid w:val="00210F69"/>
    <w:rsid w:val="00211053"/>
    <w:rsid w:val="0021106F"/>
    <w:rsid w:val="002110B1"/>
    <w:rsid w:val="00211253"/>
    <w:rsid w:val="002115F7"/>
    <w:rsid w:val="00211892"/>
    <w:rsid w:val="00211949"/>
    <w:rsid w:val="0021198F"/>
    <w:rsid w:val="00211BA6"/>
    <w:rsid w:val="0021285E"/>
    <w:rsid w:val="00212864"/>
    <w:rsid w:val="00212A9A"/>
    <w:rsid w:val="00212B93"/>
    <w:rsid w:val="00212F2F"/>
    <w:rsid w:val="00212F67"/>
    <w:rsid w:val="00213169"/>
    <w:rsid w:val="002137C8"/>
    <w:rsid w:val="002137C9"/>
    <w:rsid w:val="002138D2"/>
    <w:rsid w:val="00213C50"/>
    <w:rsid w:val="00213CA4"/>
    <w:rsid w:val="00213CAE"/>
    <w:rsid w:val="00214377"/>
    <w:rsid w:val="002144E4"/>
    <w:rsid w:val="002145EE"/>
    <w:rsid w:val="00214C8A"/>
    <w:rsid w:val="002151A2"/>
    <w:rsid w:val="002155C7"/>
    <w:rsid w:val="00215612"/>
    <w:rsid w:val="00215A60"/>
    <w:rsid w:val="00215EE7"/>
    <w:rsid w:val="00216204"/>
    <w:rsid w:val="002162E7"/>
    <w:rsid w:val="00216514"/>
    <w:rsid w:val="00216682"/>
    <w:rsid w:val="00216722"/>
    <w:rsid w:val="00216870"/>
    <w:rsid w:val="00216B15"/>
    <w:rsid w:val="00216BA5"/>
    <w:rsid w:val="00216C58"/>
    <w:rsid w:val="00216C5F"/>
    <w:rsid w:val="002171CC"/>
    <w:rsid w:val="0021734A"/>
    <w:rsid w:val="0021772A"/>
    <w:rsid w:val="00217867"/>
    <w:rsid w:val="00217A0C"/>
    <w:rsid w:val="00217ADF"/>
    <w:rsid w:val="00217CF1"/>
    <w:rsid w:val="00217DA9"/>
    <w:rsid w:val="00220169"/>
    <w:rsid w:val="00220256"/>
    <w:rsid w:val="00220260"/>
    <w:rsid w:val="002203A5"/>
    <w:rsid w:val="0022077F"/>
    <w:rsid w:val="00220E48"/>
    <w:rsid w:val="00221412"/>
    <w:rsid w:val="00221560"/>
    <w:rsid w:val="002218C1"/>
    <w:rsid w:val="00221BB3"/>
    <w:rsid w:val="00221F83"/>
    <w:rsid w:val="0022209B"/>
    <w:rsid w:val="00222207"/>
    <w:rsid w:val="0022294B"/>
    <w:rsid w:val="00223097"/>
    <w:rsid w:val="002231F3"/>
    <w:rsid w:val="0022348E"/>
    <w:rsid w:val="0022369D"/>
    <w:rsid w:val="0022378C"/>
    <w:rsid w:val="002238A2"/>
    <w:rsid w:val="00223938"/>
    <w:rsid w:val="00223B8E"/>
    <w:rsid w:val="00223D90"/>
    <w:rsid w:val="0022425F"/>
    <w:rsid w:val="002247AA"/>
    <w:rsid w:val="00225104"/>
    <w:rsid w:val="00225338"/>
    <w:rsid w:val="0022553C"/>
    <w:rsid w:val="00225581"/>
    <w:rsid w:val="00225681"/>
    <w:rsid w:val="002256C9"/>
    <w:rsid w:val="00225779"/>
    <w:rsid w:val="0022580A"/>
    <w:rsid w:val="002258DC"/>
    <w:rsid w:val="00225C97"/>
    <w:rsid w:val="00225CCD"/>
    <w:rsid w:val="00225DC8"/>
    <w:rsid w:val="002265AF"/>
    <w:rsid w:val="00226D26"/>
    <w:rsid w:val="00226DAF"/>
    <w:rsid w:val="00226F7A"/>
    <w:rsid w:val="00226FF8"/>
    <w:rsid w:val="00227044"/>
    <w:rsid w:val="002270E1"/>
    <w:rsid w:val="00227372"/>
    <w:rsid w:val="0022753F"/>
    <w:rsid w:val="00227554"/>
    <w:rsid w:val="00227945"/>
    <w:rsid w:val="00227ABD"/>
    <w:rsid w:val="00227CC9"/>
    <w:rsid w:val="0023013F"/>
    <w:rsid w:val="002304D4"/>
    <w:rsid w:val="00230DB1"/>
    <w:rsid w:val="00230DDF"/>
    <w:rsid w:val="00231112"/>
    <w:rsid w:val="00231267"/>
    <w:rsid w:val="00231459"/>
    <w:rsid w:val="002316CD"/>
    <w:rsid w:val="00231D59"/>
    <w:rsid w:val="00231D9D"/>
    <w:rsid w:val="00231E5C"/>
    <w:rsid w:val="00231EE4"/>
    <w:rsid w:val="00231FD8"/>
    <w:rsid w:val="002327A9"/>
    <w:rsid w:val="00232854"/>
    <w:rsid w:val="00232DE1"/>
    <w:rsid w:val="00232FB3"/>
    <w:rsid w:val="0023357F"/>
    <w:rsid w:val="002337C7"/>
    <w:rsid w:val="0023386C"/>
    <w:rsid w:val="00233CD2"/>
    <w:rsid w:val="0023463C"/>
    <w:rsid w:val="0023467E"/>
    <w:rsid w:val="002348F1"/>
    <w:rsid w:val="00234F27"/>
    <w:rsid w:val="002354AF"/>
    <w:rsid w:val="002355A7"/>
    <w:rsid w:val="002359B1"/>
    <w:rsid w:val="00235F7D"/>
    <w:rsid w:val="00236070"/>
    <w:rsid w:val="002360E5"/>
    <w:rsid w:val="00236105"/>
    <w:rsid w:val="00236253"/>
    <w:rsid w:val="002363DA"/>
    <w:rsid w:val="002364B5"/>
    <w:rsid w:val="002368C3"/>
    <w:rsid w:val="00236F11"/>
    <w:rsid w:val="002375BA"/>
    <w:rsid w:val="00237728"/>
    <w:rsid w:val="002379B4"/>
    <w:rsid w:val="00237B82"/>
    <w:rsid w:val="00237CA4"/>
    <w:rsid w:val="00240025"/>
    <w:rsid w:val="0024026D"/>
    <w:rsid w:val="0024054D"/>
    <w:rsid w:val="00240882"/>
    <w:rsid w:val="00240A6E"/>
    <w:rsid w:val="00240BF4"/>
    <w:rsid w:val="00240CFA"/>
    <w:rsid w:val="00240D10"/>
    <w:rsid w:val="00240F87"/>
    <w:rsid w:val="0024127F"/>
    <w:rsid w:val="002412F9"/>
    <w:rsid w:val="00241322"/>
    <w:rsid w:val="00241553"/>
    <w:rsid w:val="002417BD"/>
    <w:rsid w:val="00241908"/>
    <w:rsid w:val="00241CAB"/>
    <w:rsid w:val="0024228C"/>
    <w:rsid w:val="002426B5"/>
    <w:rsid w:val="002428BB"/>
    <w:rsid w:val="00242B1F"/>
    <w:rsid w:val="00242E66"/>
    <w:rsid w:val="00242EB3"/>
    <w:rsid w:val="00243241"/>
    <w:rsid w:val="0024362F"/>
    <w:rsid w:val="002438B3"/>
    <w:rsid w:val="002438ED"/>
    <w:rsid w:val="00243E81"/>
    <w:rsid w:val="0024410A"/>
    <w:rsid w:val="002441B0"/>
    <w:rsid w:val="002442CB"/>
    <w:rsid w:val="0024433B"/>
    <w:rsid w:val="002443A2"/>
    <w:rsid w:val="00244498"/>
    <w:rsid w:val="002444FB"/>
    <w:rsid w:val="0024463D"/>
    <w:rsid w:val="002449E0"/>
    <w:rsid w:val="00244A75"/>
    <w:rsid w:val="00244C74"/>
    <w:rsid w:val="00244D63"/>
    <w:rsid w:val="00245156"/>
    <w:rsid w:val="00245341"/>
    <w:rsid w:val="002453A2"/>
    <w:rsid w:val="00245696"/>
    <w:rsid w:val="002456A2"/>
    <w:rsid w:val="00245E46"/>
    <w:rsid w:val="00245ED5"/>
    <w:rsid w:val="00245FCF"/>
    <w:rsid w:val="002460D0"/>
    <w:rsid w:val="00246197"/>
    <w:rsid w:val="0024657E"/>
    <w:rsid w:val="002465C6"/>
    <w:rsid w:val="00246A35"/>
    <w:rsid w:val="00246A6A"/>
    <w:rsid w:val="00246AAE"/>
    <w:rsid w:val="0024770B"/>
    <w:rsid w:val="00247C69"/>
    <w:rsid w:val="00247D85"/>
    <w:rsid w:val="00250054"/>
    <w:rsid w:val="00250174"/>
    <w:rsid w:val="0025029A"/>
    <w:rsid w:val="00250319"/>
    <w:rsid w:val="00250417"/>
    <w:rsid w:val="0025044B"/>
    <w:rsid w:val="002504D5"/>
    <w:rsid w:val="00250624"/>
    <w:rsid w:val="0025097C"/>
    <w:rsid w:val="00250D35"/>
    <w:rsid w:val="00250DB0"/>
    <w:rsid w:val="00250FDF"/>
    <w:rsid w:val="00251182"/>
    <w:rsid w:val="0025138A"/>
    <w:rsid w:val="0025146A"/>
    <w:rsid w:val="002518F0"/>
    <w:rsid w:val="00251F09"/>
    <w:rsid w:val="00252704"/>
    <w:rsid w:val="002527E4"/>
    <w:rsid w:val="00252856"/>
    <w:rsid w:val="00252ADB"/>
    <w:rsid w:val="00252B31"/>
    <w:rsid w:val="00252D44"/>
    <w:rsid w:val="002530B8"/>
    <w:rsid w:val="002532EF"/>
    <w:rsid w:val="00253739"/>
    <w:rsid w:val="00253859"/>
    <w:rsid w:val="00253E18"/>
    <w:rsid w:val="00253F2E"/>
    <w:rsid w:val="002542F0"/>
    <w:rsid w:val="00254716"/>
    <w:rsid w:val="00254905"/>
    <w:rsid w:val="00254B8A"/>
    <w:rsid w:val="002553F7"/>
    <w:rsid w:val="002557CB"/>
    <w:rsid w:val="0025590F"/>
    <w:rsid w:val="00255BCF"/>
    <w:rsid w:val="00255CE7"/>
    <w:rsid w:val="00255EA7"/>
    <w:rsid w:val="00255F4A"/>
    <w:rsid w:val="0025602D"/>
    <w:rsid w:val="00256204"/>
    <w:rsid w:val="002562BC"/>
    <w:rsid w:val="002562E6"/>
    <w:rsid w:val="002566EE"/>
    <w:rsid w:val="002566F7"/>
    <w:rsid w:val="0025720E"/>
    <w:rsid w:val="0025723D"/>
    <w:rsid w:val="00257337"/>
    <w:rsid w:val="002579F2"/>
    <w:rsid w:val="00257A8D"/>
    <w:rsid w:val="002600BD"/>
    <w:rsid w:val="002603A0"/>
    <w:rsid w:val="00260556"/>
    <w:rsid w:val="00260CC8"/>
    <w:rsid w:val="00260FD7"/>
    <w:rsid w:val="002610BB"/>
    <w:rsid w:val="0026164E"/>
    <w:rsid w:val="00261653"/>
    <w:rsid w:val="002619E4"/>
    <w:rsid w:val="00261BA6"/>
    <w:rsid w:val="00261BC5"/>
    <w:rsid w:val="00261FC1"/>
    <w:rsid w:val="002620DF"/>
    <w:rsid w:val="0026224A"/>
    <w:rsid w:val="002623D2"/>
    <w:rsid w:val="0026241E"/>
    <w:rsid w:val="002624EF"/>
    <w:rsid w:val="0026271C"/>
    <w:rsid w:val="002628A1"/>
    <w:rsid w:val="00262B5A"/>
    <w:rsid w:val="00262F63"/>
    <w:rsid w:val="00263403"/>
    <w:rsid w:val="00263527"/>
    <w:rsid w:val="002635FC"/>
    <w:rsid w:val="002636A3"/>
    <w:rsid w:val="00263709"/>
    <w:rsid w:val="0026386F"/>
    <w:rsid w:val="00263A2F"/>
    <w:rsid w:val="00263C1B"/>
    <w:rsid w:val="00264180"/>
    <w:rsid w:val="00264423"/>
    <w:rsid w:val="002646AD"/>
    <w:rsid w:val="00265006"/>
    <w:rsid w:val="00265CF9"/>
    <w:rsid w:val="00265D41"/>
    <w:rsid w:val="00265FFF"/>
    <w:rsid w:val="0026669C"/>
    <w:rsid w:val="002669B7"/>
    <w:rsid w:val="00266A26"/>
    <w:rsid w:val="00266E14"/>
    <w:rsid w:val="00266E85"/>
    <w:rsid w:val="0026744F"/>
    <w:rsid w:val="00267834"/>
    <w:rsid w:val="00267BB6"/>
    <w:rsid w:val="002701C7"/>
    <w:rsid w:val="00270447"/>
    <w:rsid w:val="002705C7"/>
    <w:rsid w:val="002705DA"/>
    <w:rsid w:val="0027064F"/>
    <w:rsid w:val="00270C74"/>
    <w:rsid w:val="00271172"/>
    <w:rsid w:val="0027129B"/>
    <w:rsid w:val="00271304"/>
    <w:rsid w:val="0027160A"/>
    <w:rsid w:val="00271635"/>
    <w:rsid w:val="0027180D"/>
    <w:rsid w:val="00271B83"/>
    <w:rsid w:val="00271DCE"/>
    <w:rsid w:val="00272343"/>
    <w:rsid w:val="00272358"/>
    <w:rsid w:val="002725F6"/>
    <w:rsid w:val="00272741"/>
    <w:rsid w:val="00272779"/>
    <w:rsid w:val="00272C11"/>
    <w:rsid w:val="002730A5"/>
    <w:rsid w:val="002736EE"/>
    <w:rsid w:val="002737A3"/>
    <w:rsid w:val="002738D9"/>
    <w:rsid w:val="00273969"/>
    <w:rsid w:val="00273A33"/>
    <w:rsid w:val="00274008"/>
    <w:rsid w:val="0027416C"/>
    <w:rsid w:val="002748D5"/>
    <w:rsid w:val="00274912"/>
    <w:rsid w:val="00274BDF"/>
    <w:rsid w:val="00274D87"/>
    <w:rsid w:val="00275217"/>
    <w:rsid w:val="00275674"/>
    <w:rsid w:val="00275C42"/>
    <w:rsid w:val="00275E51"/>
    <w:rsid w:val="00275F18"/>
    <w:rsid w:val="0027654F"/>
    <w:rsid w:val="00276775"/>
    <w:rsid w:val="002768E7"/>
    <w:rsid w:val="00276B1C"/>
    <w:rsid w:val="00276D39"/>
    <w:rsid w:val="00276DC4"/>
    <w:rsid w:val="00277294"/>
    <w:rsid w:val="002772E0"/>
    <w:rsid w:val="0027759A"/>
    <w:rsid w:val="002778D7"/>
    <w:rsid w:val="00277EF7"/>
    <w:rsid w:val="00277F46"/>
    <w:rsid w:val="002805B3"/>
    <w:rsid w:val="00280621"/>
    <w:rsid w:val="00280A39"/>
    <w:rsid w:val="00280C17"/>
    <w:rsid w:val="00280EC0"/>
    <w:rsid w:val="00280FCC"/>
    <w:rsid w:val="0028102A"/>
    <w:rsid w:val="00281107"/>
    <w:rsid w:val="0028134E"/>
    <w:rsid w:val="0028136D"/>
    <w:rsid w:val="00281427"/>
    <w:rsid w:val="00281516"/>
    <w:rsid w:val="0028152D"/>
    <w:rsid w:val="00281FCC"/>
    <w:rsid w:val="00282299"/>
    <w:rsid w:val="002823B7"/>
    <w:rsid w:val="00282ABE"/>
    <w:rsid w:val="00282AED"/>
    <w:rsid w:val="00282D11"/>
    <w:rsid w:val="00282D7A"/>
    <w:rsid w:val="00282D88"/>
    <w:rsid w:val="00282EB1"/>
    <w:rsid w:val="0028302E"/>
    <w:rsid w:val="00283056"/>
    <w:rsid w:val="00283356"/>
    <w:rsid w:val="00283497"/>
    <w:rsid w:val="00283651"/>
    <w:rsid w:val="002838D9"/>
    <w:rsid w:val="00283EDF"/>
    <w:rsid w:val="002840B2"/>
    <w:rsid w:val="002844A7"/>
    <w:rsid w:val="002844FD"/>
    <w:rsid w:val="00285340"/>
    <w:rsid w:val="002853BF"/>
    <w:rsid w:val="002853E3"/>
    <w:rsid w:val="00285420"/>
    <w:rsid w:val="0028561A"/>
    <w:rsid w:val="0028568E"/>
    <w:rsid w:val="00285927"/>
    <w:rsid w:val="0028592D"/>
    <w:rsid w:val="00285A6C"/>
    <w:rsid w:val="00285C86"/>
    <w:rsid w:val="00285EB6"/>
    <w:rsid w:val="00286043"/>
    <w:rsid w:val="002860C8"/>
    <w:rsid w:val="0028655E"/>
    <w:rsid w:val="00286AE6"/>
    <w:rsid w:val="00286C3D"/>
    <w:rsid w:val="00286F80"/>
    <w:rsid w:val="00287149"/>
    <w:rsid w:val="00287346"/>
    <w:rsid w:val="00287350"/>
    <w:rsid w:val="00287372"/>
    <w:rsid w:val="002873FD"/>
    <w:rsid w:val="00287645"/>
    <w:rsid w:val="002878AF"/>
    <w:rsid w:val="00287FA7"/>
    <w:rsid w:val="002906A5"/>
    <w:rsid w:val="00291295"/>
    <w:rsid w:val="0029147F"/>
    <w:rsid w:val="00291E42"/>
    <w:rsid w:val="002922F0"/>
    <w:rsid w:val="002922F6"/>
    <w:rsid w:val="002924CC"/>
    <w:rsid w:val="0029250E"/>
    <w:rsid w:val="002928D8"/>
    <w:rsid w:val="002929A9"/>
    <w:rsid w:val="00292F81"/>
    <w:rsid w:val="00292FD3"/>
    <w:rsid w:val="00293135"/>
    <w:rsid w:val="0029316D"/>
    <w:rsid w:val="0029383A"/>
    <w:rsid w:val="00293881"/>
    <w:rsid w:val="00293893"/>
    <w:rsid w:val="00293895"/>
    <w:rsid w:val="00293B08"/>
    <w:rsid w:val="00293C44"/>
    <w:rsid w:val="00293FAB"/>
    <w:rsid w:val="0029439D"/>
    <w:rsid w:val="00294590"/>
    <w:rsid w:val="00294824"/>
    <w:rsid w:val="0029485D"/>
    <w:rsid w:val="00294A39"/>
    <w:rsid w:val="0029528E"/>
    <w:rsid w:val="002952AB"/>
    <w:rsid w:val="002952C4"/>
    <w:rsid w:val="002952F4"/>
    <w:rsid w:val="0029555F"/>
    <w:rsid w:val="0029575B"/>
    <w:rsid w:val="00295773"/>
    <w:rsid w:val="00295918"/>
    <w:rsid w:val="00295A99"/>
    <w:rsid w:val="00295E05"/>
    <w:rsid w:val="00296204"/>
    <w:rsid w:val="002962BD"/>
    <w:rsid w:val="00296312"/>
    <w:rsid w:val="00296323"/>
    <w:rsid w:val="0029632F"/>
    <w:rsid w:val="00296801"/>
    <w:rsid w:val="00296CD8"/>
    <w:rsid w:val="00296E04"/>
    <w:rsid w:val="0029703A"/>
    <w:rsid w:val="00297093"/>
    <w:rsid w:val="0029736F"/>
    <w:rsid w:val="00297662"/>
    <w:rsid w:val="002976DC"/>
    <w:rsid w:val="002979D6"/>
    <w:rsid w:val="002979D9"/>
    <w:rsid w:val="002979E7"/>
    <w:rsid w:val="00297B32"/>
    <w:rsid w:val="00297CD8"/>
    <w:rsid w:val="00297D04"/>
    <w:rsid w:val="00297D87"/>
    <w:rsid w:val="00297F06"/>
    <w:rsid w:val="002A014E"/>
    <w:rsid w:val="002A04B4"/>
    <w:rsid w:val="002A04DB"/>
    <w:rsid w:val="002A0534"/>
    <w:rsid w:val="002A05F9"/>
    <w:rsid w:val="002A064E"/>
    <w:rsid w:val="002A0779"/>
    <w:rsid w:val="002A0883"/>
    <w:rsid w:val="002A0AD1"/>
    <w:rsid w:val="002A0BFB"/>
    <w:rsid w:val="002A0E63"/>
    <w:rsid w:val="002A0F15"/>
    <w:rsid w:val="002A1936"/>
    <w:rsid w:val="002A1E41"/>
    <w:rsid w:val="002A2115"/>
    <w:rsid w:val="002A2155"/>
    <w:rsid w:val="002A224B"/>
    <w:rsid w:val="002A236A"/>
    <w:rsid w:val="002A2492"/>
    <w:rsid w:val="002A256C"/>
    <w:rsid w:val="002A2943"/>
    <w:rsid w:val="002A295F"/>
    <w:rsid w:val="002A2A6C"/>
    <w:rsid w:val="002A2BE2"/>
    <w:rsid w:val="002A2F6A"/>
    <w:rsid w:val="002A3274"/>
    <w:rsid w:val="002A329B"/>
    <w:rsid w:val="002A32D9"/>
    <w:rsid w:val="002A32EB"/>
    <w:rsid w:val="002A3356"/>
    <w:rsid w:val="002A37B2"/>
    <w:rsid w:val="002A397F"/>
    <w:rsid w:val="002A3B71"/>
    <w:rsid w:val="002A3D30"/>
    <w:rsid w:val="002A3E3E"/>
    <w:rsid w:val="002A43F7"/>
    <w:rsid w:val="002A44F3"/>
    <w:rsid w:val="002A489E"/>
    <w:rsid w:val="002A4A29"/>
    <w:rsid w:val="002A4E29"/>
    <w:rsid w:val="002A5498"/>
    <w:rsid w:val="002A56F6"/>
    <w:rsid w:val="002A5EEC"/>
    <w:rsid w:val="002A6135"/>
    <w:rsid w:val="002A62B8"/>
    <w:rsid w:val="002A644A"/>
    <w:rsid w:val="002A655D"/>
    <w:rsid w:val="002A6673"/>
    <w:rsid w:val="002A6A2F"/>
    <w:rsid w:val="002A749A"/>
    <w:rsid w:val="002A77C0"/>
    <w:rsid w:val="002A7808"/>
    <w:rsid w:val="002A7929"/>
    <w:rsid w:val="002A7AA8"/>
    <w:rsid w:val="002B00F5"/>
    <w:rsid w:val="002B0287"/>
    <w:rsid w:val="002B0B55"/>
    <w:rsid w:val="002B0C5C"/>
    <w:rsid w:val="002B0FEA"/>
    <w:rsid w:val="002B11B2"/>
    <w:rsid w:val="002B12DD"/>
    <w:rsid w:val="002B1C95"/>
    <w:rsid w:val="002B241F"/>
    <w:rsid w:val="002B2586"/>
    <w:rsid w:val="002B27B8"/>
    <w:rsid w:val="002B2B3C"/>
    <w:rsid w:val="002B2BB1"/>
    <w:rsid w:val="002B3038"/>
    <w:rsid w:val="002B32E7"/>
    <w:rsid w:val="002B35A7"/>
    <w:rsid w:val="002B36E1"/>
    <w:rsid w:val="002B3774"/>
    <w:rsid w:val="002B38F6"/>
    <w:rsid w:val="002B39B8"/>
    <w:rsid w:val="002B3AA3"/>
    <w:rsid w:val="002B4962"/>
    <w:rsid w:val="002B4A94"/>
    <w:rsid w:val="002B4BBC"/>
    <w:rsid w:val="002B4BF1"/>
    <w:rsid w:val="002B4C2A"/>
    <w:rsid w:val="002B4CDB"/>
    <w:rsid w:val="002B5508"/>
    <w:rsid w:val="002B58A8"/>
    <w:rsid w:val="002B59D0"/>
    <w:rsid w:val="002B5B03"/>
    <w:rsid w:val="002B5C95"/>
    <w:rsid w:val="002B5DB9"/>
    <w:rsid w:val="002B682C"/>
    <w:rsid w:val="002B6B97"/>
    <w:rsid w:val="002B6C37"/>
    <w:rsid w:val="002B71BB"/>
    <w:rsid w:val="002B73B1"/>
    <w:rsid w:val="002B78C2"/>
    <w:rsid w:val="002B7C5C"/>
    <w:rsid w:val="002C0042"/>
    <w:rsid w:val="002C0337"/>
    <w:rsid w:val="002C0386"/>
    <w:rsid w:val="002C0AA4"/>
    <w:rsid w:val="002C0B5A"/>
    <w:rsid w:val="002C0C25"/>
    <w:rsid w:val="002C0D56"/>
    <w:rsid w:val="002C0E67"/>
    <w:rsid w:val="002C12A0"/>
    <w:rsid w:val="002C13BD"/>
    <w:rsid w:val="002C167A"/>
    <w:rsid w:val="002C17AC"/>
    <w:rsid w:val="002C1844"/>
    <w:rsid w:val="002C1CC0"/>
    <w:rsid w:val="002C1DB5"/>
    <w:rsid w:val="002C1E67"/>
    <w:rsid w:val="002C2D1F"/>
    <w:rsid w:val="002C2D4E"/>
    <w:rsid w:val="002C315A"/>
    <w:rsid w:val="002C3328"/>
    <w:rsid w:val="002C334D"/>
    <w:rsid w:val="002C357F"/>
    <w:rsid w:val="002C3699"/>
    <w:rsid w:val="002C3709"/>
    <w:rsid w:val="002C4317"/>
    <w:rsid w:val="002C48CA"/>
    <w:rsid w:val="002C4928"/>
    <w:rsid w:val="002C49BF"/>
    <w:rsid w:val="002C4AD3"/>
    <w:rsid w:val="002C4C31"/>
    <w:rsid w:val="002C4D96"/>
    <w:rsid w:val="002C4DE3"/>
    <w:rsid w:val="002C4E93"/>
    <w:rsid w:val="002C4EAD"/>
    <w:rsid w:val="002C4F38"/>
    <w:rsid w:val="002C5756"/>
    <w:rsid w:val="002C6053"/>
    <w:rsid w:val="002C6254"/>
    <w:rsid w:val="002C64CB"/>
    <w:rsid w:val="002C6585"/>
    <w:rsid w:val="002C67AC"/>
    <w:rsid w:val="002C743C"/>
    <w:rsid w:val="002C765F"/>
    <w:rsid w:val="002C76C4"/>
    <w:rsid w:val="002C7BB4"/>
    <w:rsid w:val="002D00AA"/>
    <w:rsid w:val="002D0364"/>
    <w:rsid w:val="002D078B"/>
    <w:rsid w:val="002D07CD"/>
    <w:rsid w:val="002D0BB0"/>
    <w:rsid w:val="002D0C7A"/>
    <w:rsid w:val="002D0D73"/>
    <w:rsid w:val="002D0E99"/>
    <w:rsid w:val="002D0E9C"/>
    <w:rsid w:val="002D175B"/>
    <w:rsid w:val="002D1955"/>
    <w:rsid w:val="002D2252"/>
    <w:rsid w:val="002D2433"/>
    <w:rsid w:val="002D252E"/>
    <w:rsid w:val="002D2532"/>
    <w:rsid w:val="002D26E4"/>
    <w:rsid w:val="002D2D3C"/>
    <w:rsid w:val="002D2E24"/>
    <w:rsid w:val="002D2E65"/>
    <w:rsid w:val="002D2F74"/>
    <w:rsid w:val="002D2FBD"/>
    <w:rsid w:val="002D30D6"/>
    <w:rsid w:val="002D3451"/>
    <w:rsid w:val="002D3863"/>
    <w:rsid w:val="002D4155"/>
    <w:rsid w:val="002D4416"/>
    <w:rsid w:val="002D442B"/>
    <w:rsid w:val="002D45BF"/>
    <w:rsid w:val="002D4772"/>
    <w:rsid w:val="002D49AD"/>
    <w:rsid w:val="002D4F30"/>
    <w:rsid w:val="002D5E1E"/>
    <w:rsid w:val="002D5F10"/>
    <w:rsid w:val="002D6008"/>
    <w:rsid w:val="002D63D5"/>
    <w:rsid w:val="002D6540"/>
    <w:rsid w:val="002D654D"/>
    <w:rsid w:val="002D6555"/>
    <w:rsid w:val="002D6863"/>
    <w:rsid w:val="002D69AB"/>
    <w:rsid w:val="002D6AB0"/>
    <w:rsid w:val="002D7273"/>
    <w:rsid w:val="002D730E"/>
    <w:rsid w:val="002D7316"/>
    <w:rsid w:val="002D745C"/>
    <w:rsid w:val="002D74D6"/>
    <w:rsid w:val="002D7505"/>
    <w:rsid w:val="002D7AD0"/>
    <w:rsid w:val="002D7B70"/>
    <w:rsid w:val="002D7C75"/>
    <w:rsid w:val="002D7E04"/>
    <w:rsid w:val="002D7FAD"/>
    <w:rsid w:val="002E0080"/>
    <w:rsid w:val="002E0141"/>
    <w:rsid w:val="002E0251"/>
    <w:rsid w:val="002E05C3"/>
    <w:rsid w:val="002E0848"/>
    <w:rsid w:val="002E0904"/>
    <w:rsid w:val="002E0AA5"/>
    <w:rsid w:val="002E0AEF"/>
    <w:rsid w:val="002E0C94"/>
    <w:rsid w:val="002E0DA9"/>
    <w:rsid w:val="002E12CB"/>
    <w:rsid w:val="002E1657"/>
    <w:rsid w:val="002E18A5"/>
    <w:rsid w:val="002E1AA5"/>
    <w:rsid w:val="002E1B3C"/>
    <w:rsid w:val="002E1C04"/>
    <w:rsid w:val="002E1D62"/>
    <w:rsid w:val="002E1D6B"/>
    <w:rsid w:val="002E1DC4"/>
    <w:rsid w:val="002E2099"/>
    <w:rsid w:val="002E2CE8"/>
    <w:rsid w:val="002E2E10"/>
    <w:rsid w:val="002E2F4A"/>
    <w:rsid w:val="002E340D"/>
    <w:rsid w:val="002E3CED"/>
    <w:rsid w:val="002E3CF6"/>
    <w:rsid w:val="002E3F0B"/>
    <w:rsid w:val="002E471B"/>
    <w:rsid w:val="002E47AB"/>
    <w:rsid w:val="002E494F"/>
    <w:rsid w:val="002E4972"/>
    <w:rsid w:val="002E4CC7"/>
    <w:rsid w:val="002E4DFB"/>
    <w:rsid w:val="002E4EC5"/>
    <w:rsid w:val="002E4FBC"/>
    <w:rsid w:val="002E50A2"/>
    <w:rsid w:val="002E50E5"/>
    <w:rsid w:val="002E549C"/>
    <w:rsid w:val="002E54A7"/>
    <w:rsid w:val="002E564F"/>
    <w:rsid w:val="002E5681"/>
    <w:rsid w:val="002E5803"/>
    <w:rsid w:val="002E58BA"/>
    <w:rsid w:val="002E5FCB"/>
    <w:rsid w:val="002E6127"/>
    <w:rsid w:val="002E650B"/>
    <w:rsid w:val="002E67C3"/>
    <w:rsid w:val="002E67CA"/>
    <w:rsid w:val="002E67CF"/>
    <w:rsid w:val="002E6999"/>
    <w:rsid w:val="002E6AA2"/>
    <w:rsid w:val="002E6AD4"/>
    <w:rsid w:val="002E6F8B"/>
    <w:rsid w:val="002E70EB"/>
    <w:rsid w:val="002E7799"/>
    <w:rsid w:val="002E7B79"/>
    <w:rsid w:val="002E7C4F"/>
    <w:rsid w:val="002E7DCA"/>
    <w:rsid w:val="002E7E80"/>
    <w:rsid w:val="002E7EB0"/>
    <w:rsid w:val="002E7FD8"/>
    <w:rsid w:val="002F0114"/>
    <w:rsid w:val="002F051D"/>
    <w:rsid w:val="002F0635"/>
    <w:rsid w:val="002F067B"/>
    <w:rsid w:val="002F10C9"/>
    <w:rsid w:val="002F1453"/>
    <w:rsid w:val="002F14C4"/>
    <w:rsid w:val="002F1C04"/>
    <w:rsid w:val="002F1D58"/>
    <w:rsid w:val="002F2262"/>
    <w:rsid w:val="002F266E"/>
    <w:rsid w:val="002F26DB"/>
    <w:rsid w:val="002F277E"/>
    <w:rsid w:val="002F27FC"/>
    <w:rsid w:val="002F2973"/>
    <w:rsid w:val="002F2B55"/>
    <w:rsid w:val="002F2BF8"/>
    <w:rsid w:val="002F2DB1"/>
    <w:rsid w:val="002F31B3"/>
    <w:rsid w:val="002F33E0"/>
    <w:rsid w:val="002F34BE"/>
    <w:rsid w:val="002F3642"/>
    <w:rsid w:val="002F39AB"/>
    <w:rsid w:val="002F3A99"/>
    <w:rsid w:val="002F3C47"/>
    <w:rsid w:val="002F3D01"/>
    <w:rsid w:val="002F410E"/>
    <w:rsid w:val="002F4438"/>
    <w:rsid w:val="002F46CE"/>
    <w:rsid w:val="002F4B37"/>
    <w:rsid w:val="002F5220"/>
    <w:rsid w:val="002F541B"/>
    <w:rsid w:val="002F57AB"/>
    <w:rsid w:val="002F5B7F"/>
    <w:rsid w:val="002F5C7C"/>
    <w:rsid w:val="002F6130"/>
    <w:rsid w:val="002F61E2"/>
    <w:rsid w:val="002F6329"/>
    <w:rsid w:val="002F662B"/>
    <w:rsid w:val="002F66DA"/>
    <w:rsid w:val="002F6816"/>
    <w:rsid w:val="002F6FEA"/>
    <w:rsid w:val="002F71AD"/>
    <w:rsid w:val="002F7A3D"/>
    <w:rsid w:val="002F7C90"/>
    <w:rsid w:val="002F7E2B"/>
    <w:rsid w:val="0030000A"/>
    <w:rsid w:val="003001DF"/>
    <w:rsid w:val="0030031E"/>
    <w:rsid w:val="00300443"/>
    <w:rsid w:val="0030065A"/>
    <w:rsid w:val="003008AC"/>
    <w:rsid w:val="00300FE7"/>
    <w:rsid w:val="003010CA"/>
    <w:rsid w:val="00301396"/>
    <w:rsid w:val="0030167A"/>
    <w:rsid w:val="003016BD"/>
    <w:rsid w:val="00301CFA"/>
    <w:rsid w:val="00301F62"/>
    <w:rsid w:val="00301F78"/>
    <w:rsid w:val="00302084"/>
    <w:rsid w:val="00302149"/>
    <w:rsid w:val="0030227E"/>
    <w:rsid w:val="00302665"/>
    <w:rsid w:val="003026F0"/>
    <w:rsid w:val="00302721"/>
    <w:rsid w:val="00302790"/>
    <w:rsid w:val="003027C4"/>
    <w:rsid w:val="00302EA0"/>
    <w:rsid w:val="00302FA8"/>
    <w:rsid w:val="0030310A"/>
    <w:rsid w:val="0030330F"/>
    <w:rsid w:val="0030396E"/>
    <w:rsid w:val="0030397A"/>
    <w:rsid w:val="00303B37"/>
    <w:rsid w:val="00303D58"/>
    <w:rsid w:val="00303FF1"/>
    <w:rsid w:val="00304585"/>
    <w:rsid w:val="00304625"/>
    <w:rsid w:val="0030463F"/>
    <w:rsid w:val="00304EA5"/>
    <w:rsid w:val="00305218"/>
    <w:rsid w:val="00305260"/>
    <w:rsid w:val="00305460"/>
    <w:rsid w:val="00305551"/>
    <w:rsid w:val="00305A47"/>
    <w:rsid w:val="00305EF7"/>
    <w:rsid w:val="00306002"/>
    <w:rsid w:val="003060EF"/>
    <w:rsid w:val="003062F3"/>
    <w:rsid w:val="00306399"/>
    <w:rsid w:val="00306BD2"/>
    <w:rsid w:val="00306CC6"/>
    <w:rsid w:val="0030713A"/>
    <w:rsid w:val="003078ED"/>
    <w:rsid w:val="00307B91"/>
    <w:rsid w:val="00307C52"/>
    <w:rsid w:val="00307F21"/>
    <w:rsid w:val="003108AA"/>
    <w:rsid w:val="0031104C"/>
    <w:rsid w:val="00311116"/>
    <w:rsid w:val="00311240"/>
    <w:rsid w:val="00311644"/>
    <w:rsid w:val="00311A04"/>
    <w:rsid w:val="00311C17"/>
    <w:rsid w:val="00311ECB"/>
    <w:rsid w:val="0031213D"/>
    <w:rsid w:val="0031215B"/>
    <w:rsid w:val="00312455"/>
    <w:rsid w:val="00312614"/>
    <w:rsid w:val="003127D1"/>
    <w:rsid w:val="00312927"/>
    <w:rsid w:val="00312A2E"/>
    <w:rsid w:val="00312C08"/>
    <w:rsid w:val="00312C64"/>
    <w:rsid w:val="00312D1C"/>
    <w:rsid w:val="00312D94"/>
    <w:rsid w:val="00312DA4"/>
    <w:rsid w:val="00313011"/>
    <w:rsid w:val="003130A6"/>
    <w:rsid w:val="003132B9"/>
    <w:rsid w:val="00313346"/>
    <w:rsid w:val="00313561"/>
    <w:rsid w:val="0031392F"/>
    <w:rsid w:val="00313934"/>
    <w:rsid w:val="00313999"/>
    <w:rsid w:val="00313AB2"/>
    <w:rsid w:val="00313CAF"/>
    <w:rsid w:val="00313CC8"/>
    <w:rsid w:val="00313CCF"/>
    <w:rsid w:val="00313E3B"/>
    <w:rsid w:val="00313FCE"/>
    <w:rsid w:val="00314038"/>
    <w:rsid w:val="0031411A"/>
    <w:rsid w:val="00314483"/>
    <w:rsid w:val="00314715"/>
    <w:rsid w:val="00314724"/>
    <w:rsid w:val="00314ADE"/>
    <w:rsid w:val="00314BE9"/>
    <w:rsid w:val="00314CE3"/>
    <w:rsid w:val="00314E8E"/>
    <w:rsid w:val="003152EC"/>
    <w:rsid w:val="003154E3"/>
    <w:rsid w:val="00315705"/>
    <w:rsid w:val="00315878"/>
    <w:rsid w:val="00315D22"/>
    <w:rsid w:val="00315D3E"/>
    <w:rsid w:val="00315E3D"/>
    <w:rsid w:val="00315E8A"/>
    <w:rsid w:val="003160E0"/>
    <w:rsid w:val="003161DD"/>
    <w:rsid w:val="00316205"/>
    <w:rsid w:val="00316331"/>
    <w:rsid w:val="0031682F"/>
    <w:rsid w:val="00316A66"/>
    <w:rsid w:val="00316EF8"/>
    <w:rsid w:val="00317188"/>
    <w:rsid w:val="00317197"/>
    <w:rsid w:val="003172ED"/>
    <w:rsid w:val="00317361"/>
    <w:rsid w:val="0031756F"/>
    <w:rsid w:val="0031760A"/>
    <w:rsid w:val="00317838"/>
    <w:rsid w:val="00317DAC"/>
    <w:rsid w:val="00317E00"/>
    <w:rsid w:val="00320121"/>
    <w:rsid w:val="003202AE"/>
    <w:rsid w:val="003202CA"/>
    <w:rsid w:val="003207B4"/>
    <w:rsid w:val="003207D3"/>
    <w:rsid w:val="0032084E"/>
    <w:rsid w:val="003209EB"/>
    <w:rsid w:val="00320AF5"/>
    <w:rsid w:val="00320E5C"/>
    <w:rsid w:val="00320FE3"/>
    <w:rsid w:val="0032115D"/>
    <w:rsid w:val="00321848"/>
    <w:rsid w:val="00321AB0"/>
    <w:rsid w:val="00321D9C"/>
    <w:rsid w:val="0032208E"/>
    <w:rsid w:val="003220C1"/>
    <w:rsid w:val="00322639"/>
    <w:rsid w:val="00322B87"/>
    <w:rsid w:val="00322EB3"/>
    <w:rsid w:val="00323037"/>
    <w:rsid w:val="003230E2"/>
    <w:rsid w:val="003232C7"/>
    <w:rsid w:val="0032347E"/>
    <w:rsid w:val="003235F0"/>
    <w:rsid w:val="00323A51"/>
    <w:rsid w:val="00323AD5"/>
    <w:rsid w:val="00323B72"/>
    <w:rsid w:val="00324043"/>
    <w:rsid w:val="0032423D"/>
    <w:rsid w:val="00324368"/>
    <w:rsid w:val="00324373"/>
    <w:rsid w:val="003245EB"/>
    <w:rsid w:val="003246AE"/>
    <w:rsid w:val="0032481A"/>
    <w:rsid w:val="00324B76"/>
    <w:rsid w:val="00324CCB"/>
    <w:rsid w:val="00324CF4"/>
    <w:rsid w:val="00324D79"/>
    <w:rsid w:val="00324ED4"/>
    <w:rsid w:val="003250B4"/>
    <w:rsid w:val="00325316"/>
    <w:rsid w:val="003253FF"/>
    <w:rsid w:val="00325438"/>
    <w:rsid w:val="003254AF"/>
    <w:rsid w:val="003255C9"/>
    <w:rsid w:val="0032566E"/>
    <w:rsid w:val="00325B20"/>
    <w:rsid w:val="00325BFF"/>
    <w:rsid w:val="0032618B"/>
    <w:rsid w:val="00326415"/>
    <w:rsid w:val="0032659A"/>
    <w:rsid w:val="0032689D"/>
    <w:rsid w:val="00326BB9"/>
    <w:rsid w:val="00326C50"/>
    <w:rsid w:val="00326D29"/>
    <w:rsid w:val="00326E86"/>
    <w:rsid w:val="00327174"/>
    <w:rsid w:val="0032760C"/>
    <w:rsid w:val="003277CE"/>
    <w:rsid w:val="0032788E"/>
    <w:rsid w:val="00327975"/>
    <w:rsid w:val="00330202"/>
    <w:rsid w:val="003302D4"/>
    <w:rsid w:val="00330544"/>
    <w:rsid w:val="003309C3"/>
    <w:rsid w:val="003309C8"/>
    <w:rsid w:val="00330AB3"/>
    <w:rsid w:val="0033109D"/>
    <w:rsid w:val="003311DD"/>
    <w:rsid w:val="00331306"/>
    <w:rsid w:val="003316A3"/>
    <w:rsid w:val="00331AD1"/>
    <w:rsid w:val="00331AD4"/>
    <w:rsid w:val="00331B33"/>
    <w:rsid w:val="00331C69"/>
    <w:rsid w:val="0033202F"/>
    <w:rsid w:val="0033221D"/>
    <w:rsid w:val="00332572"/>
    <w:rsid w:val="00332B35"/>
    <w:rsid w:val="00332B88"/>
    <w:rsid w:val="00332DF6"/>
    <w:rsid w:val="00332EE6"/>
    <w:rsid w:val="00333045"/>
    <w:rsid w:val="00333441"/>
    <w:rsid w:val="00333453"/>
    <w:rsid w:val="0033352F"/>
    <w:rsid w:val="00333676"/>
    <w:rsid w:val="00333741"/>
    <w:rsid w:val="003339FD"/>
    <w:rsid w:val="00333A3B"/>
    <w:rsid w:val="00333B56"/>
    <w:rsid w:val="00333C76"/>
    <w:rsid w:val="00333E30"/>
    <w:rsid w:val="00333F15"/>
    <w:rsid w:val="00333FA8"/>
    <w:rsid w:val="0033409A"/>
    <w:rsid w:val="00334207"/>
    <w:rsid w:val="003343F5"/>
    <w:rsid w:val="003344D3"/>
    <w:rsid w:val="00334AFB"/>
    <w:rsid w:val="00334C3A"/>
    <w:rsid w:val="00335617"/>
    <w:rsid w:val="0033564E"/>
    <w:rsid w:val="003359A0"/>
    <w:rsid w:val="00335B49"/>
    <w:rsid w:val="00335FC9"/>
    <w:rsid w:val="003364AD"/>
    <w:rsid w:val="003364F1"/>
    <w:rsid w:val="00336697"/>
    <w:rsid w:val="00336747"/>
    <w:rsid w:val="00336B2A"/>
    <w:rsid w:val="00336B6C"/>
    <w:rsid w:val="00336EF0"/>
    <w:rsid w:val="00337362"/>
    <w:rsid w:val="003374EC"/>
    <w:rsid w:val="0033796B"/>
    <w:rsid w:val="003379AB"/>
    <w:rsid w:val="00337D15"/>
    <w:rsid w:val="0034014E"/>
    <w:rsid w:val="00340206"/>
    <w:rsid w:val="00340331"/>
    <w:rsid w:val="0034040C"/>
    <w:rsid w:val="003406B2"/>
    <w:rsid w:val="00340706"/>
    <w:rsid w:val="00340734"/>
    <w:rsid w:val="00340869"/>
    <w:rsid w:val="00340EAD"/>
    <w:rsid w:val="00340F86"/>
    <w:rsid w:val="00340FAB"/>
    <w:rsid w:val="0034100A"/>
    <w:rsid w:val="0034161A"/>
    <w:rsid w:val="003417C2"/>
    <w:rsid w:val="00341923"/>
    <w:rsid w:val="003419DA"/>
    <w:rsid w:val="00341A45"/>
    <w:rsid w:val="0034202E"/>
    <w:rsid w:val="0034204B"/>
    <w:rsid w:val="00342262"/>
    <w:rsid w:val="003424E0"/>
    <w:rsid w:val="003425C9"/>
    <w:rsid w:val="003425CC"/>
    <w:rsid w:val="00342920"/>
    <w:rsid w:val="00342BCA"/>
    <w:rsid w:val="00342D6D"/>
    <w:rsid w:val="0034306F"/>
    <w:rsid w:val="003430BE"/>
    <w:rsid w:val="00343170"/>
    <w:rsid w:val="0034323A"/>
    <w:rsid w:val="00343448"/>
    <w:rsid w:val="0034385C"/>
    <w:rsid w:val="00343E01"/>
    <w:rsid w:val="00344104"/>
    <w:rsid w:val="0034450A"/>
    <w:rsid w:val="00344A20"/>
    <w:rsid w:val="00344AEE"/>
    <w:rsid w:val="00344B00"/>
    <w:rsid w:val="00344B8C"/>
    <w:rsid w:val="00344DB4"/>
    <w:rsid w:val="00344FB1"/>
    <w:rsid w:val="0034502D"/>
    <w:rsid w:val="00345300"/>
    <w:rsid w:val="00345374"/>
    <w:rsid w:val="003453AE"/>
    <w:rsid w:val="00345627"/>
    <w:rsid w:val="00345897"/>
    <w:rsid w:val="003458A2"/>
    <w:rsid w:val="003458C2"/>
    <w:rsid w:val="00345A73"/>
    <w:rsid w:val="00345B9B"/>
    <w:rsid w:val="00345E4B"/>
    <w:rsid w:val="0034615B"/>
    <w:rsid w:val="003462C9"/>
    <w:rsid w:val="003466BB"/>
    <w:rsid w:val="00346B59"/>
    <w:rsid w:val="00346BDF"/>
    <w:rsid w:val="00346BFE"/>
    <w:rsid w:val="00346C85"/>
    <w:rsid w:val="00346CF9"/>
    <w:rsid w:val="00346D6F"/>
    <w:rsid w:val="00346EBF"/>
    <w:rsid w:val="00346ED6"/>
    <w:rsid w:val="003471AF"/>
    <w:rsid w:val="003477C6"/>
    <w:rsid w:val="00347B9A"/>
    <w:rsid w:val="00347CD3"/>
    <w:rsid w:val="00347FB4"/>
    <w:rsid w:val="00347FEE"/>
    <w:rsid w:val="003502E7"/>
    <w:rsid w:val="0035046E"/>
    <w:rsid w:val="00350778"/>
    <w:rsid w:val="00350AD7"/>
    <w:rsid w:val="00350CD3"/>
    <w:rsid w:val="00350E4C"/>
    <w:rsid w:val="00350F99"/>
    <w:rsid w:val="00350FC1"/>
    <w:rsid w:val="0035111B"/>
    <w:rsid w:val="0035114F"/>
    <w:rsid w:val="00351190"/>
    <w:rsid w:val="00351198"/>
    <w:rsid w:val="0035133E"/>
    <w:rsid w:val="00351580"/>
    <w:rsid w:val="00351843"/>
    <w:rsid w:val="00351963"/>
    <w:rsid w:val="00351A2F"/>
    <w:rsid w:val="00351FD6"/>
    <w:rsid w:val="003520B0"/>
    <w:rsid w:val="00353683"/>
    <w:rsid w:val="00353B4F"/>
    <w:rsid w:val="00353C96"/>
    <w:rsid w:val="00353DF6"/>
    <w:rsid w:val="00353E3D"/>
    <w:rsid w:val="003543CE"/>
    <w:rsid w:val="00354875"/>
    <w:rsid w:val="00354A71"/>
    <w:rsid w:val="00354CCF"/>
    <w:rsid w:val="00354D17"/>
    <w:rsid w:val="00354F60"/>
    <w:rsid w:val="003552D4"/>
    <w:rsid w:val="003554DE"/>
    <w:rsid w:val="00355A36"/>
    <w:rsid w:val="00355BC7"/>
    <w:rsid w:val="00355C5B"/>
    <w:rsid w:val="00355CBB"/>
    <w:rsid w:val="00355E16"/>
    <w:rsid w:val="00356101"/>
    <w:rsid w:val="00356106"/>
    <w:rsid w:val="00356225"/>
    <w:rsid w:val="003562A3"/>
    <w:rsid w:val="00356338"/>
    <w:rsid w:val="00356468"/>
    <w:rsid w:val="003564C3"/>
    <w:rsid w:val="00356586"/>
    <w:rsid w:val="00356CAC"/>
    <w:rsid w:val="00356EFD"/>
    <w:rsid w:val="00357058"/>
    <w:rsid w:val="00357394"/>
    <w:rsid w:val="003574D4"/>
    <w:rsid w:val="00357649"/>
    <w:rsid w:val="00357B34"/>
    <w:rsid w:val="00357CA2"/>
    <w:rsid w:val="00360127"/>
    <w:rsid w:val="00360557"/>
    <w:rsid w:val="00360D77"/>
    <w:rsid w:val="00360E19"/>
    <w:rsid w:val="00361128"/>
    <w:rsid w:val="00361210"/>
    <w:rsid w:val="00361390"/>
    <w:rsid w:val="003613FF"/>
    <w:rsid w:val="00361A4C"/>
    <w:rsid w:val="00361E8E"/>
    <w:rsid w:val="00361F7C"/>
    <w:rsid w:val="00362037"/>
    <w:rsid w:val="00362159"/>
    <w:rsid w:val="003622A5"/>
    <w:rsid w:val="003623D1"/>
    <w:rsid w:val="00362598"/>
    <w:rsid w:val="0036293C"/>
    <w:rsid w:val="00362ABA"/>
    <w:rsid w:val="00362B7A"/>
    <w:rsid w:val="00362B87"/>
    <w:rsid w:val="00362BB7"/>
    <w:rsid w:val="00362C12"/>
    <w:rsid w:val="00363138"/>
    <w:rsid w:val="0036324A"/>
    <w:rsid w:val="003639C4"/>
    <w:rsid w:val="00363A69"/>
    <w:rsid w:val="00363B87"/>
    <w:rsid w:val="00363BA8"/>
    <w:rsid w:val="00363D02"/>
    <w:rsid w:val="00363F8C"/>
    <w:rsid w:val="003640EF"/>
    <w:rsid w:val="00364B43"/>
    <w:rsid w:val="00364BC0"/>
    <w:rsid w:val="00364E28"/>
    <w:rsid w:val="00364E79"/>
    <w:rsid w:val="003650FB"/>
    <w:rsid w:val="003651F4"/>
    <w:rsid w:val="00365422"/>
    <w:rsid w:val="003654B6"/>
    <w:rsid w:val="00365560"/>
    <w:rsid w:val="00365655"/>
    <w:rsid w:val="0036574C"/>
    <w:rsid w:val="00365A61"/>
    <w:rsid w:val="00365AA6"/>
    <w:rsid w:val="00365AE1"/>
    <w:rsid w:val="003660E9"/>
    <w:rsid w:val="00366232"/>
    <w:rsid w:val="00366652"/>
    <w:rsid w:val="00366C99"/>
    <w:rsid w:val="00366D60"/>
    <w:rsid w:val="0036746A"/>
    <w:rsid w:val="00367549"/>
    <w:rsid w:val="00367A9A"/>
    <w:rsid w:val="00367B96"/>
    <w:rsid w:val="00367BE6"/>
    <w:rsid w:val="00367C08"/>
    <w:rsid w:val="00367C68"/>
    <w:rsid w:val="0037002D"/>
    <w:rsid w:val="003700D1"/>
    <w:rsid w:val="003703A9"/>
    <w:rsid w:val="00370615"/>
    <w:rsid w:val="00370E68"/>
    <w:rsid w:val="00370EBA"/>
    <w:rsid w:val="00370F30"/>
    <w:rsid w:val="00371400"/>
    <w:rsid w:val="003714B9"/>
    <w:rsid w:val="0037150B"/>
    <w:rsid w:val="00371746"/>
    <w:rsid w:val="00371BBF"/>
    <w:rsid w:val="00371F70"/>
    <w:rsid w:val="00372177"/>
    <w:rsid w:val="003724DA"/>
    <w:rsid w:val="00372699"/>
    <w:rsid w:val="00372772"/>
    <w:rsid w:val="00372989"/>
    <w:rsid w:val="00373160"/>
    <w:rsid w:val="003731C1"/>
    <w:rsid w:val="00373286"/>
    <w:rsid w:val="00373547"/>
    <w:rsid w:val="00373B2E"/>
    <w:rsid w:val="00373B69"/>
    <w:rsid w:val="00373C3A"/>
    <w:rsid w:val="003742A4"/>
    <w:rsid w:val="0037447B"/>
    <w:rsid w:val="00374576"/>
    <w:rsid w:val="00374657"/>
    <w:rsid w:val="0037465F"/>
    <w:rsid w:val="0037493C"/>
    <w:rsid w:val="00374946"/>
    <w:rsid w:val="00374BC5"/>
    <w:rsid w:val="00375769"/>
    <w:rsid w:val="00375D1F"/>
    <w:rsid w:val="00375E8B"/>
    <w:rsid w:val="00376019"/>
    <w:rsid w:val="00376056"/>
    <w:rsid w:val="003761E1"/>
    <w:rsid w:val="00376835"/>
    <w:rsid w:val="003769C5"/>
    <w:rsid w:val="00376A96"/>
    <w:rsid w:val="00376EE6"/>
    <w:rsid w:val="00376F49"/>
    <w:rsid w:val="003770D7"/>
    <w:rsid w:val="00377127"/>
    <w:rsid w:val="003774ED"/>
    <w:rsid w:val="0037758D"/>
    <w:rsid w:val="00377703"/>
    <w:rsid w:val="00377A9A"/>
    <w:rsid w:val="00377BD6"/>
    <w:rsid w:val="00380813"/>
    <w:rsid w:val="00380BFB"/>
    <w:rsid w:val="00380CD6"/>
    <w:rsid w:val="00380E0D"/>
    <w:rsid w:val="00380E26"/>
    <w:rsid w:val="00380E9C"/>
    <w:rsid w:val="003812F8"/>
    <w:rsid w:val="00381642"/>
    <w:rsid w:val="00381687"/>
    <w:rsid w:val="00381BCC"/>
    <w:rsid w:val="00381C40"/>
    <w:rsid w:val="00381D3A"/>
    <w:rsid w:val="003820F7"/>
    <w:rsid w:val="00382167"/>
    <w:rsid w:val="00382571"/>
    <w:rsid w:val="00382729"/>
    <w:rsid w:val="00382784"/>
    <w:rsid w:val="00382CA4"/>
    <w:rsid w:val="00382D53"/>
    <w:rsid w:val="00382EAA"/>
    <w:rsid w:val="00383123"/>
    <w:rsid w:val="003832D0"/>
    <w:rsid w:val="003834A1"/>
    <w:rsid w:val="00383D70"/>
    <w:rsid w:val="00383E13"/>
    <w:rsid w:val="00383F1A"/>
    <w:rsid w:val="00384B62"/>
    <w:rsid w:val="00384EAA"/>
    <w:rsid w:val="0038504F"/>
    <w:rsid w:val="003853DF"/>
    <w:rsid w:val="003854F9"/>
    <w:rsid w:val="00385868"/>
    <w:rsid w:val="00385C69"/>
    <w:rsid w:val="003860D0"/>
    <w:rsid w:val="0038610A"/>
    <w:rsid w:val="00386477"/>
    <w:rsid w:val="00386593"/>
    <w:rsid w:val="003865B5"/>
    <w:rsid w:val="003869F1"/>
    <w:rsid w:val="00386B43"/>
    <w:rsid w:val="00386B84"/>
    <w:rsid w:val="00386DC8"/>
    <w:rsid w:val="00386DD7"/>
    <w:rsid w:val="00386ECD"/>
    <w:rsid w:val="00387553"/>
    <w:rsid w:val="0038774E"/>
    <w:rsid w:val="00387989"/>
    <w:rsid w:val="00387D3D"/>
    <w:rsid w:val="00390130"/>
    <w:rsid w:val="00390319"/>
    <w:rsid w:val="00390455"/>
    <w:rsid w:val="003905ED"/>
    <w:rsid w:val="003909DE"/>
    <w:rsid w:val="003909FC"/>
    <w:rsid w:val="00390C7A"/>
    <w:rsid w:val="00390D80"/>
    <w:rsid w:val="00391359"/>
    <w:rsid w:val="00391490"/>
    <w:rsid w:val="00391503"/>
    <w:rsid w:val="003920B8"/>
    <w:rsid w:val="0039217C"/>
    <w:rsid w:val="00392187"/>
    <w:rsid w:val="00392286"/>
    <w:rsid w:val="00392414"/>
    <w:rsid w:val="003928C9"/>
    <w:rsid w:val="00392BD9"/>
    <w:rsid w:val="00392D4E"/>
    <w:rsid w:val="003935F8"/>
    <w:rsid w:val="0039389D"/>
    <w:rsid w:val="00393B3B"/>
    <w:rsid w:val="00393CB4"/>
    <w:rsid w:val="00393D6A"/>
    <w:rsid w:val="00393FB8"/>
    <w:rsid w:val="003942A8"/>
    <w:rsid w:val="003943D2"/>
    <w:rsid w:val="003944E7"/>
    <w:rsid w:val="00394545"/>
    <w:rsid w:val="003945D3"/>
    <w:rsid w:val="003948A1"/>
    <w:rsid w:val="00394930"/>
    <w:rsid w:val="00394FCE"/>
    <w:rsid w:val="003959DD"/>
    <w:rsid w:val="00396401"/>
    <w:rsid w:val="003969DF"/>
    <w:rsid w:val="00396DEF"/>
    <w:rsid w:val="003971F7"/>
    <w:rsid w:val="00397263"/>
    <w:rsid w:val="00397536"/>
    <w:rsid w:val="003977D9"/>
    <w:rsid w:val="00397999"/>
    <w:rsid w:val="00397AD8"/>
    <w:rsid w:val="003A0203"/>
    <w:rsid w:val="003A0233"/>
    <w:rsid w:val="003A0515"/>
    <w:rsid w:val="003A064A"/>
    <w:rsid w:val="003A0A62"/>
    <w:rsid w:val="003A0CBB"/>
    <w:rsid w:val="003A0CCB"/>
    <w:rsid w:val="003A0D6A"/>
    <w:rsid w:val="003A0E53"/>
    <w:rsid w:val="003A0F51"/>
    <w:rsid w:val="003A1C5C"/>
    <w:rsid w:val="003A1C71"/>
    <w:rsid w:val="003A1CB9"/>
    <w:rsid w:val="003A1D72"/>
    <w:rsid w:val="003A1E94"/>
    <w:rsid w:val="003A2147"/>
    <w:rsid w:val="003A23F0"/>
    <w:rsid w:val="003A243C"/>
    <w:rsid w:val="003A245A"/>
    <w:rsid w:val="003A2485"/>
    <w:rsid w:val="003A26F5"/>
    <w:rsid w:val="003A274F"/>
    <w:rsid w:val="003A2DEE"/>
    <w:rsid w:val="003A304C"/>
    <w:rsid w:val="003A3172"/>
    <w:rsid w:val="003A31D9"/>
    <w:rsid w:val="003A34A7"/>
    <w:rsid w:val="003A3515"/>
    <w:rsid w:val="003A36E6"/>
    <w:rsid w:val="003A3778"/>
    <w:rsid w:val="003A394B"/>
    <w:rsid w:val="003A3AF7"/>
    <w:rsid w:val="003A3E80"/>
    <w:rsid w:val="003A40ED"/>
    <w:rsid w:val="003A4343"/>
    <w:rsid w:val="003A43BD"/>
    <w:rsid w:val="003A440D"/>
    <w:rsid w:val="003A4411"/>
    <w:rsid w:val="003A46A2"/>
    <w:rsid w:val="003A47D0"/>
    <w:rsid w:val="003A4AC8"/>
    <w:rsid w:val="003A4FF9"/>
    <w:rsid w:val="003A5015"/>
    <w:rsid w:val="003A55F0"/>
    <w:rsid w:val="003A5652"/>
    <w:rsid w:val="003A565F"/>
    <w:rsid w:val="003A5955"/>
    <w:rsid w:val="003A5E97"/>
    <w:rsid w:val="003A64B7"/>
    <w:rsid w:val="003A66D8"/>
    <w:rsid w:val="003A6BDF"/>
    <w:rsid w:val="003A6BF2"/>
    <w:rsid w:val="003A6CCB"/>
    <w:rsid w:val="003A731F"/>
    <w:rsid w:val="003A7373"/>
    <w:rsid w:val="003A7488"/>
    <w:rsid w:val="003A753E"/>
    <w:rsid w:val="003A78E9"/>
    <w:rsid w:val="003A795C"/>
    <w:rsid w:val="003A7E93"/>
    <w:rsid w:val="003B00EC"/>
    <w:rsid w:val="003B0965"/>
    <w:rsid w:val="003B09A5"/>
    <w:rsid w:val="003B0A34"/>
    <w:rsid w:val="003B0BDA"/>
    <w:rsid w:val="003B0E28"/>
    <w:rsid w:val="003B0FAB"/>
    <w:rsid w:val="003B0FC9"/>
    <w:rsid w:val="003B175E"/>
    <w:rsid w:val="003B1A45"/>
    <w:rsid w:val="003B1C4B"/>
    <w:rsid w:val="003B1E35"/>
    <w:rsid w:val="003B1EE8"/>
    <w:rsid w:val="003B1F18"/>
    <w:rsid w:val="003B1F8C"/>
    <w:rsid w:val="003B25AE"/>
    <w:rsid w:val="003B345F"/>
    <w:rsid w:val="003B35A6"/>
    <w:rsid w:val="003B3C4F"/>
    <w:rsid w:val="003B3ED9"/>
    <w:rsid w:val="003B49E1"/>
    <w:rsid w:val="003B4CB2"/>
    <w:rsid w:val="003B4F76"/>
    <w:rsid w:val="003B4F7A"/>
    <w:rsid w:val="003B5038"/>
    <w:rsid w:val="003B50E6"/>
    <w:rsid w:val="003B5155"/>
    <w:rsid w:val="003B534F"/>
    <w:rsid w:val="003B535D"/>
    <w:rsid w:val="003B53C3"/>
    <w:rsid w:val="003B5989"/>
    <w:rsid w:val="003B5BCA"/>
    <w:rsid w:val="003B5BE8"/>
    <w:rsid w:val="003B5E5F"/>
    <w:rsid w:val="003B5EDE"/>
    <w:rsid w:val="003B63AD"/>
    <w:rsid w:val="003B6753"/>
    <w:rsid w:val="003B6E3E"/>
    <w:rsid w:val="003B70E9"/>
    <w:rsid w:val="003B7150"/>
    <w:rsid w:val="003B71B9"/>
    <w:rsid w:val="003B75EE"/>
    <w:rsid w:val="003B778E"/>
    <w:rsid w:val="003B7AE3"/>
    <w:rsid w:val="003B7B78"/>
    <w:rsid w:val="003B7E8A"/>
    <w:rsid w:val="003C01EC"/>
    <w:rsid w:val="003C022A"/>
    <w:rsid w:val="003C0534"/>
    <w:rsid w:val="003C0992"/>
    <w:rsid w:val="003C0A61"/>
    <w:rsid w:val="003C0B2F"/>
    <w:rsid w:val="003C0D46"/>
    <w:rsid w:val="003C0F27"/>
    <w:rsid w:val="003C120A"/>
    <w:rsid w:val="003C13C3"/>
    <w:rsid w:val="003C15BC"/>
    <w:rsid w:val="003C1870"/>
    <w:rsid w:val="003C25C4"/>
    <w:rsid w:val="003C284F"/>
    <w:rsid w:val="003C2A0A"/>
    <w:rsid w:val="003C2AAF"/>
    <w:rsid w:val="003C2EFC"/>
    <w:rsid w:val="003C2FE6"/>
    <w:rsid w:val="003C325E"/>
    <w:rsid w:val="003C32B5"/>
    <w:rsid w:val="003C333B"/>
    <w:rsid w:val="003C3962"/>
    <w:rsid w:val="003C3D26"/>
    <w:rsid w:val="003C3FE3"/>
    <w:rsid w:val="003C4151"/>
    <w:rsid w:val="003C4346"/>
    <w:rsid w:val="003C4751"/>
    <w:rsid w:val="003C482C"/>
    <w:rsid w:val="003C4DA3"/>
    <w:rsid w:val="003C4EE8"/>
    <w:rsid w:val="003C4FC4"/>
    <w:rsid w:val="003C503D"/>
    <w:rsid w:val="003C54A8"/>
    <w:rsid w:val="003C5906"/>
    <w:rsid w:val="003C5947"/>
    <w:rsid w:val="003C59BA"/>
    <w:rsid w:val="003C5CC6"/>
    <w:rsid w:val="003C65C7"/>
    <w:rsid w:val="003C6FB9"/>
    <w:rsid w:val="003C6FE6"/>
    <w:rsid w:val="003C6FF6"/>
    <w:rsid w:val="003C71B5"/>
    <w:rsid w:val="003C7364"/>
    <w:rsid w:val="003C74D5"/>
    <w:rsid w:val="003C7967"/>
    <w:rsid w:val="003C7B6E"/>
    <w:rsid w:val="003C7C07"/>
    <w:rsid w:val="003C7C0F"/>
    <w:rsid w:val="003C7E23"/>
    <w:rsid w:val="003D007C"/>
    <w:rsid w:val="003D03DB"/>
    <w:rsid w:val="003D04F6"/>
    <w:rsid w:val="003D0640"/>
    <w:rsid w:val="003D08FD"/>
    <w:rsid w:val="003D0FA8"/>
    <w:rsid w:val="003D111A"/>
    <w:rsid w:val="003D1295"/>
    <w:rsid w:val="003D12FC"/>
    <w:rsid w:val="003D14BF"/>
    <w:rsid w:val="003D16C2"/>
    <w:rsid w:val="003D17B3"/>
    <w:rsid w:val="003D1846"/>
    <w:rsid w:val="003D1895"/>
    <w:rsid w:val="003D1A4B"/>
    <w:rsid w:val="003D1B76"/>
    <w:rsid w:val="003D1C3E"/>
    <w:rsid w:val="003D1EDC"/>
    <w:rsid w:val="003D20B6"/>
    <w:rsid w:val="003D24E3"/>
    <w:rsid w:val="003D2C59"/>
    <w:rsid w:val="003D2F48"/>
    <w:rsid w:val="003D3190"/>
    <w:rsid w:val="003D3C50"/>
    <w:rsid w:val="003D3DDA"/>
    <w:rsid w:val="003D43AD"/>
    <w:rsid w:val="003D4437"/>
    <w:rsid w:val="003D4879"/>
    <w:rsid w:val="003D4ADE"/>
    <w:rsid w:val="003D4FB5"/>
    <w:rsid w:val="003D506A"/>
    <w:rsid w:val="003D58AD"/>
    <w:rsid w:val="003D59A3"/>
    <w:rsid w:val="003D5A10"/>
    <w:rsid w:val="003D5D6F"/>
    <w:rsid w:val="003D5E5D"/>
    <w:rsid w:val="003D60C6"/>
    <w:rsid w:val="003D61A5"/>
    <w:rsid w:val="003D62B9"/>
    <w:rsid w:val="003D6640"/>
    <w:rsid w:val="003D67A0"/>
    <w:rsid w:val="003D6D6A"/>
    <w:rsid w:val="003D70A9"/>
    <w:rsid w:val="003D715A"/>
    <w:rsid w:val="003D74C0"/>
    <w:rsid w:val="003D78BF"/>
    <w:rsid w:val="003D7A89"/>
    <w:rsid w:val="003D7CE4"/>
    <w:rsid w:val="003E0258"/>
    <w:rsid w:val="003E0340"/>
    <w:rsid w:val="003E06E4"/>
    <w:rsid w:val="003E075F"/>
    <w:rsid w:val="003E0A52"/>
    <w:rsid w:val="003E0C6E"/>
    <w:rsid w:val="003E0F2F"/>
    <w:rsid w:val="003E1025"/>
    <w:rsid w:val="003E104B"/>
    <w:rsid w:val="003E106F"/>
    <w:rsid w:val="003E1124"/>
    <w:rsid w:val="003E14DA"/>
    <w:rsid w:val="003E159B"/>
    <w:rsid w:val="003E15EE"/>
    <w:rsid w:val="003E1BCC"/>
    <w:rsid w:val="003E1CC5"/>
    <w:rsid w:val="003E2322"/>
    <w:rsid w:val="003E2522"/>
    <w:rsid w:val="003E25F8"/>
    <w:rsid w:val="003E2789"/>
    <w:rsid w:val="003E2949"/>
    <w:rsid w:val="003E2A20"/>
    <w:rsid w:val="003E2A24"/>
    <w:rsid w:val="003E2A53"/>
    <w:rsid w:val="003E2D4E"/>
    <w:rsid w:val="003E300F"/>
    <w:rsid w:val="003E36AE"/>
    <w:rsid w:val="003E397B"/>
    <w:rsid w:val="003E3C18"/>
    <w:rsid w:val="003E3C57"/>
    <w:rsid w:val="003E3D98"/>
    <w:rsid w:val="003E3E42"/>
    <w:rsid w:val="003E4586"/>
    <w:rsid w:val="003E4790"/>
    <w:rsid w:val="003E47B5"/>
    <w:rsid w:val="003E47E1"/>
    <w:rsid w:val="003E48D5"/>
    <w:rsid w:val="003E4B43"/>
    <w:rsid w:val="003E4C17"/>
    <w:rsid w:val="003E5033"/>
    <w:rsid w:val="003E53D9"/>
    <w:rsid w:val="003E573A"/>
    <w:rsid w:val="003E579F"/>
    <w:rsid w:val="003E5A9F"/>
    <w:rsid w:val="003E65E7"/>
    <w:rsid w:val="003E690C"/>
    <w:rsid w:val="003E6BB8"/>
    <w:rsid w:val="003E6EE7"/>
    <w:rsid w:val="003E7045"/>
    <w:rsid w:val="003E7339"/>
    <w:rsid w:val="003E78CE"/>
    <w:rsid w:val="003E7A12"/>
    <w:rsid w:val="003E7BF2"/>
    <w:rsid w:val="003E7DDF"/>
    <w:rsid w:val="003E7F69"/>
    <w:rsid w:val="003F0256"/>
    <w:rsid w:val="003F0264"/>
    <w:rsid w:val="003F046E"/>
    <w:rsid w:val="003F0C14"/>
    <w:rsid w:val="003F0D88"/>
    <w:rsid w:val="003F101E"/>
    <w:rsid w:val="003F1200"/>
    <w:rsid w:val="003F13D0"/>
    <w:rsid w:val="003F14D9"/>
    <w:rsid w:val="003F1DBC"/>
    <w:rsid w:val="003F1EFF"/>
    <w:rsid w:val="003F2284"/>
    <w:rsid w:val="003F2581"/>
    <w:rsid w:val="003F25DA"/>
    <w:rsid w:val="003F25E0"/>
    <w:rsid w:val="003F26A5"/>
    <w:rsid w:val="003F27AA"/>
    <w:rsid w:val="003F298C"/>
    <w:rsid w:val="003F2A42"/>
    <w:rsid w:val="003F32A4"/>
    <w:rsid w:val="003F3394"/>
    <w:rsid w:val="003F346C"/>
    <w:rsid w:val="003F37DA"/>
    <w:rsid w:val="003F3980"/>
    <w:rsid w:val="003F3CE9"/>
    <w:rsid w:val="003F4048"/>
    <w:rsid w:val="003F4331"/>
    <w:rsid w:val="003F4386"/>
    <w:rsid w:val="003F447D"/>
    <w:rsid w:val="003F464E"/>
    <w:rsid w:val="003F47E4"/>
    <w:rsid w:val="003F4A83"/>
    <w:rsid w:val="003F4AF5"/>
    <w:rsid w:val="003F4B6E"/>
    <w:rsid w:val="003F4B81"/>
    <w:rsid w:val="003F4CAB"/>
    <w:rsid w:val="003F4F24"/>
    <w:rsid w:val="003F5318"/>
    <w:rsid w:val="003F544B"/>
    <w:rsid w:val="003F5988"/>
    <w:rsid w:val="003F5C85"/>
    <w:rsid w:val="003F5C87"/>
    <w:rsid w:val="003F6550"/>
    <w:rsid w:val="003F6B4A"/>
    <w:rsid w:val="003F6DE7"/>
    <w:rsid w:val="003F6F40"/>
    <w:rsid w:val="003F7097"/>
    <w:rsid w:val="003F713E"/>
    <w:rsid w:val="003F76BC"/>
    <w:rsid w:val="003F7A8A"/>
    <w:rsid w:val="003F7F32"/>
    <w:rsid w:val="00400013"/>
    <w:rsid w:val="00400339"/>
    <w:rsid w:val="00400ABC"/>
    <w:rsid w:val="004011C9"/>
    <w:rsid w:val="0040132E"/>
    <w:rsid w:val="00401B7D"/>
    <w:rsid w:val="00401DD0"/>
    <w:rsid w:val="00401F7D"/>
    <w:rsid w:val="00402105"/>
    <w:rsid w:val="00402644"/>
    <w:rsid w:val="00402824"/>
    <w:rsid w:val="00402F5A"/>
    <w:rsid w:val="00403215"/>
    <w:rsid w:val="004034D2"/>
    <w:rsid w:val="00403641"/>
    <w:rsid w:val="004039C1"/>
    <w:rsid w:val="00403A26"/>
    <w:rsid w:val="00403C34"/>
    <w:rsid w:val="00404225"/>
    <w:rsid w:val="00404297"/>
    <w:rsid w:val="00404440"/>
    <w:rsid w:val="00404857"/>
    <w:rsid w:val="00404B6D"/>
    <w:rsid w:val="00404BD9"/>
    <w:rsid w:val="00404C12"/>
    <w:rsid w:val="00405000"/>
    <w:rsid w:val="004056B0"/>
    <w:rsid w:val="00405823"/>
    <w:rsid w:val="00405AF6"/>
    <w:rsid w:val="00405BF4"/>
    <w:rsid w:val="00405FB1"/>
    <w:rsid w:val="0040610B"/>
    <w:rsid w:val="004065EE"/>
    <w:rsid w:val="00406B68"/>
    <w:rsid w:val="00407319"/>
    <w:rsid w:val="00407D0E"/>
    <w:rsid w:val="00407D1F"/>
    <w:rsid w:val="00407EA1"/>
    <w:rsid w:val="004106D5"/>
    <w:rsid w:val="0041093C"/>
    <w:rsid w:val="00410A04"/>
    <w:rsid w:val="00410A0A"/>
    <w:rsid w:val="00410D10"/>
    <w:rsid w:val="00410D61"/>
    <w:rsid w:val="00410D96"/>
    <w:rsid w:val="004112CA"/>
    <w:rsid w:val="004120E5"/>
    <w:rsid w:val="0041226B"/>
    <w:rsid w:val="004122F9"/>
    <w:rsid w:val="00412AC6"/>
    <w:rsid w:val="00412D96"/>
    <w:rsid w:val="00412E97"/>
    <w:rsid w:val="0041305B"/>
    <w:rsid w:val="00413669"/>
    <w:rsid w:val="00413D99"/>
    <w:rsid w:val="00414342"/>
    <w:rsid w:val="004144CD"/>
    <w:rsid w:val="004146C8"/>
    <w:rsid w:val="00414D1E"/>
    <w:rsid w:val="004151A1"/>
    <w:rsid w:val="0041521B"/>
    <w:rsid w:val="00415586"/>
    <w:rsid w:val="0041611A"/>
    <w:rsid w:val="00416151"/>
    <w:rsid w:val="00416213"/>
    <w:rsid w:val="0041628A"/>
    <w:rsid w:val="004165AE"/>
    <w:rsid w:val="00416CB6"/>
    <w:rsid w:val="00416FAF"/>
    <w:rsid w:val="004173F9"/>
    <w:rsid w:val="0042053F"/>
    <w:rsid w:val="0042077E"/>
    <w:rsid w:val="004208DC"/>
    <w:rsid w:val="00420DA7"/>
    <w:rsid w:val="00421163"/>
    <w:rsid w:val="0042123C"/>
    <w:rsid w:val="0042163B"/>
    <w:rsid w:val="004224BD"/>
    <w:rsid w:val="0042291C"/>
    <w:rsid w:val="00422A23"/>
    <w:rsid w:val="00422B2F"/>
    <w:rsid w:val="00422D04"/>
    <w:rsid w:val="00422EC5"/>
    <w:rsid w:val="00423421"/>
    <w:rsid w:val="00423626"/>
    <w:rsid w:val="00423961"/>
    <w:rsid w:val="00423CCF"/>
    <w:rsid w:val="00424539"/>
    <w:rsid w:val="0042474A"/>
    <w:rsid w:val="00424806"/>
    <w:rsid w:val="00424CCC"/>
    <w:rsid w:val="00424E80"/>
    <w:rsid w:val="004252B7"/>
    <w:rsid w:val="00425709"/>
    <w:rsid w:val="004259D3"/>
    <w:rsid w:val="00425CB5"/>
    <w:rsid w:val="00426104"/>
    <w:rsid w:val="004262A7"/>
    <w:rsid w:val="004262C8"/>
    <w:rsid w:val="0042651D"/>
    <w:rsid w:val="00426E04"/>
    <w:rsid w:val="00426FDA"/>
    <w:rsid w:val="00426FEE"/>
    <w:rsid w:val="00427358"/>
    <w:rsid w:val="0042763A"/>
    <w:rsid w:val="0042788C"/>
    <w:rsid w:val="00427BBA"/>
    <w:rsid w:val="00427D4C"/>
    <w:rsid w:val="00427E58"/>
    <w:rsid w:val="00427E6B"/>
    <w:rsid w:val="00427F5F"/>
    <w:rsid w:val="00430357"/>
    <w:rsid w:val="0043037D"/>
    <w:rsid w:val="004304EF"/>
    <w:rsid w:val="004307AB"/>
    <w:rsid w:val="004307F5"/>
    <w:rsid w:val="004308F1"/>
    <w:rsid w:val="004309B2"/>
    <w:rsid w:val="00430AF5"/>
    <w:rsid w:val="00430CB3"/>
    <w:rsid w:val="00430F73"/>
    <w:rsid w:val="00431B1B"/>
    <w:rsid w:val="00431C4D"/>
    <w:rsid w:val="00431FAB"/>
    <w:rsid w:val="004323D6"/>
    <w:rsid w:val="004324DC"/>
    <w:rsid w:val="0043261E"/>
    <w:rsid w:val="004326D3"/>
    <w:rsid w:val="0043280A"/>
    <w:rsid w:val="00432D96"/>
    <w:rsid w:val="00432FC1"/>
    <w:rsid w:val="00432FC7"/>
    <w:rsid w:val="00433090"/>
    <w:rsid w:val="004333BD"/>
    <w:rsid w:val="004333C6"/>
    <w:rsid w:val="0043364A"/>
    <w:rsid w:val="00433B5C"/>
    <w:rsid w:val="00433DC6"/>
    <w:rsid w:val="004346F9"/>
    <w:rsid w:val="00434939"/>
    <w:rsid w:val="00434999"/>
    <w:rsid w:val="0043507B"/>
    <w:rsid w:val="0043526A"/>
    <w:rsid w:val="00435271"/>
    <w:rsid w:val="00435677"/>
    <w:rsid w:val="004358F8"/>
    <w:rsid w:val="00435A6C"/>
    <w:rsid w:val="00435D74"/>
    <w:rsid w:val="00435DBE"/>
    <w:rsid w:val="00435E6A"/>
    <w:rsid w:val="00435EF7"/>
    <w:rsid w:val="00435F47"/>
    <w:rsid w:val="00436117"/>
    <w:rsid w:val="00436124"/>
    <w:rsid w:val="00436136"/>
    <w:rsid w:val="0043667A"/>
    <w:rsid w:val="00436A31"/>
    <w:rsid w:val="00436BB5"/>
    <w:rsid w:val="004372AE"/>
    <w:rsid w:val="0043734E"/>
    <w:rsid w:val="004373A0"/>
    <w:rsid w:val="00437A39"/>
    <w:rsid w:val="00437AEF"/>
    <w:rsid w:val="00437B32"/>
    <w:rsid w:val="00437C1C"/>
    <w:rsid w:val="00437D94"/>
    <w:rsid w:val="00437F6E"/>
    <w:rsid w:val="00437F7B"/>
    <w:rsid w:val="00437FD1"/>
    <w:rsid w:val="00440096"/>
    <w:rsid w:val="00440590"/>
    <w:rsid w:val="00440619"/>
    <w:rsid w:val="0044067A"/>
    <w:rsid w:val="00440D2D"/>
    <w:rsid w:val="00440D66"/>
    <w:rsid w:val="00441163"/>
    <w:rsid w:val="004413C2"/>
    <w:rsid w:val="00441462"/>
    <w:rsid w:val="004415D9"/>
    <w:rsid w:val="004416AF"/>
    <w:rsid w:val="0044177A"/>
    <w:rsid w:val="00441868"/>
    <w:rsid w:val="00441907"/>
    <w:rsid w:val="0044191C"/>
    <w:rsid w:val="00441D56"/>
    <w:rsid w:val="00441FD4"/>
    <w:rsid w:val="004420CC"/>
    <w:rsid w:val="0044216A"/>
    <w:rsid w:val="0044281F"/>
    <w:rsid w:val="00442AE2"/>
    <w:rsid w:val="00442BC2"/>
    <w:rsid w:val="00442F8D"/>
    <w:rsid w:val="0044337F"/>
    <w:rsid w:val="004437B7"/>
    <w:rsid w:val="00443993"/>
    <w:rsid w:val="00443A21"/>
    <w:rsid w:val="00443B72"/>
    <w:rsid w:val="00443B86"/>
    <w:rsid w:val="00443C81"/>
    <w:rsid w:val="00443DF2"/>
    <w:rsid w:val="00443F0C"/>
    <w:rsid w:val="00443FE1"/>
    <w:rsid w:val="00444313"/>
    <w:rsid w:val="004444AE"/>
    <w:rsid w:val="004448E8"/>
    <w:rsid w:val="004449B6"/>
    <w:rsid w:val="00445121"/>
    <w:rsid w:val="00445793"/>
    <w:rsid w:val="00445B6F"/>
    <w:rsid w:val="00445B9E"/>
    <w:rsid w:val="00445C78"/>
    <w:rsid w:val="00446094"/>
    <w:rsid w:val="004467CD"/>
    <w:rsid w:val="00446814"/>
    <w:rsid w:val="00446A2E"/>
    <w:rsid w:val="00446C7F"/>
    <w:rsid w:val="00446CF1"/>
    <w:rsid w:val="00446F96"/>
    <w:rsid w:val="00446FCB"/>
    <w:rsid w:val="00447088"/>
    <w:rsid w:val="00447373"/>
    <w:rsid w:val="00447522"/>
    <w:rsid w:val="00447857"/>
    <w:rsid w:val="004479B2"/>
    <w:rsid w:val="00447B46"/>
    <w:rsid w:val="00450234"/>
    <w:rsid w:val="0045058D"/>
    <w:rsid w:val="004505B3"/>
    <w:rsid w:val="00450697"/>
    <w:rsid w:val="00450743"/>
    <w:rsid w:val="00450782"/>
    <w:rsid w:val="00450832"/>
    <w:rsid w:val="00450835"/>
    <w:rsid w:val="00450A02"/>
    <w:rsid w:val="00450CD6"/>
    <w:rsid w:val="004514DB"/>
    <w:rsid w:val="00451849"/>
    <w:rsid w:val="00451A56"/>
    <w:rsid w:val="00451C3F"/>
    <w:rsid w:val="00451D62"/>
    <w:rsid w:val="0045276C"/>
    <w:rsid w:val="00452B7A"/>
    <w:rsid w:val="00452BD1"/>
    <w:rsid w:val="00453169"/>
    <w:rsid w:val="0045340B"/>
    <w:rsid w:val="004535DC"/>
    <w:rsid w:val="00453605"/>
    <w:rsid w:val="00453634"/>
    <w:rsid w:val="00453782"/>
    <w:rsid w:val="004539EF"/>
    <w:rsid w:val="00453B46"/>
    <w:rsid w:val="00453CD0"/>
    <w:rsid w:val="00453F3E"/>
    <w:rsid w:val="00454120"/>
    <w:rsid w:val="004541A4"/>
    <w:rsid w:val="00454200"/>
    <w:rsid w:val="004546D1"/>
    <w:rsid w:val="00454A41"/>
    <w:rsid w:val="00454B7C"/>
    <w:rsid w:val="00454BAE"/>
    <w:rsid w:val="00454C1A"/>
    <w:rsid w:val="00454C64"/>
    <w:rsid w:val="00454D11"/>
    <w:rsid w:val="0045537E"/>
    <w:rsid w:val="0045549C"/>
    <w:rsid w:val="0045572A"/>
    <w:rsid w:val="00455831"/>
    <w:rsid w:val="00455AF3"/>
    <w:rsid w:val="00455B03"/>
    <w:rsid w:val="00455D83"/>
    <w:rsid w:val="00455EEB"/>
    <w:rsid w:val="004560E4"/>
    <w:rsid w:val="004562DB"/>
    <w:rsid w:val="00456604"/>
    <w:rsid w:val="0045675A"/>
    <w:rsid w:val="00456946"/>
    <w:rsid w:val="004569A3"/>
    <w:rsid w:val="00456B62"/>
    <w:rsid w:val="00456BB5"/>
    <w:rsid w:val="0045736F"/>
    <w:rsid w:val="00457982"/>
    <w:rsid w:val="00457A2F"/>
    <w:rsid w:val="00457DE9"/>
    <w:rsid w:val="00460023"/>
    <w:rsid w:val="00460120"/>
    <w:rsid w:val="00460346"/>
    <w:rsid w:val="00460463"/>
    <w:rsid w:val="00460681"/>
    <w:rsid w:val="004608A3"/>
    <w:rsid w:val="004609FB"/>
    <w:rsid w:val="00460D8B"/>
    <w:rsid w:val="00460E98"/>
    <w:rsid w:val="00461488"/>
    <w:rsid w:val="00461566"/>
    <w:rsid w:val="00461669"/>
    <w:rsid w:val="0046177E"/>
    <w:rsid w:val="00461A5A"/>
    <w:rsid w:val="00461C3B"/>
    <w:rsid w:val="00461ED1"/>
    <w:rsid w:val="00461FE1"/>
    <w:rsid w:val="00462000"/>
    <w:rsid w:val="004621D3"/>
    <w:rsid w:val="00462516"/>
    <w:rsid w:val="0046271F"/>
    <w:rsid w:val="00462A29"/>
    <w:rsid w:val="004637C4"/>
    <w:rsid w:val="00463A86"/>
    <w:rsid w:val="00463ADD"/>
    <w:rsid w:val="00463E04"/>
    <w:rsid w:val="0046414F"/>
    <w:rsid w:val="00464358"/>
    <w:rsid w:val="0046467B"/>
    <w:rsid w:val="004646AC"/>
    <w:rsid w:val="00464BDC"/>
    <w:rsid w:val="00464F93"/>
    <w:rsid w:val="00465149"/>
    <w:rsid w:val="004652FC"/>
    <w:rsid w:val="0046537C"/>
    <w:rsid w:val="00465D8D"/>
    <w:rsid w:val="00465EDE"/>
    <w:rsid w:val="00465F82"/>
    <w:rsid w:val="004661A7"/>
    <w:rsid w:val="00466536"/>
    <w:rsid w:val="004666BD"/>
    <w:rsid w:val="004666DB"/>
    <w:rsid w:val="004666E8"/>
    <w:rsid w:val="004667E5"/>
    <w:rsid w:val="00466A1C"/>
    <w:rsid w:val="00466AAB"/>
    <w:rsid w:val="00466CCC"/>
    <w:rsid w:val="00466E81"/>
    <w:rsid w:val="00467155"/>
    <w:rsid w:val="00467C61"/>
    <w:rsid w:val="00467D22"/>
    <w:rsid w:val="00467DA1"/>
    <w:rsid w:val="00467FBA"/>
    <w:rsid w:val="00470232"/>
    <w:rsid w:val="0047131F"/>
    <w:rsid w:val="004714C1"/>
    <w:rsid w:val="00471572"/>
    <w:rsid w:val="00471655"/>
    <w:rsid w:val="00471712"/>
    <w:rsid w:val="00471CDB"/>
    <w:rsid w:val="00471E3C"/>
    <w:rsid w:val="0047209B"/>
    <w:rsid w:val="004720F8"/>
    <w:rsid w:val="0047222C"/>
    <w:rsid w:val="00472D80"/>
    <w:rsid w:val="00472DCC"/>
    <w:rsid w:val="00472F5C"/>
    <w:rsid w:val="004737E0"/>
    <w:rsid w:val="0047398A"/>
    <w:rsid w:val="00473A2D"/>
    <w:rsid w:val="00473AE6"/>
    <w:rsid w:val="00473C9D"/>
    <w:rsid w:val="00473D10"/>
    <w:rsid w:val="00473D78"/>
    <w:rsid w:val="00473F28"/>
    <w:rsid w:val="004744B4"/>
    <w:rsid w:val="0047466F"/>
    <w:rsid w:val="00474987"/>
    <w:rsid w:val="00474E9B"/>
    <w:rsid w:val="00474EB2"/>
    <w:rsid w:val="00474EC3"/>
    <w:rsid w:val="00475263"/>
    <w:rsid w:val="004752A5"/>
    <w:rsid w:val="00475655"/>
    <w:rsid w:val="00475B20"/>
    <w:rsid w:val="00475B5F"/>
    <w:rsid w:val="00476231"/>
    <w:rsid w:val="004762D4"/>
    <w:rsid w:val="00476423"/>
    <w:rsid w:val="00476506"/>
    <w:rsid w:val="004768D4"/>
    <w:rsid w:val="0047691E"/>
    <w:rsid w:val="00477159"/>
    <w:rsid w:val="004772ED"/>
    <w:rsid w:val="004777D7"/>
    <w:rsid w:val="0047786F"/>
    <w:rsid w:val="0047796E"/>
    <w:rsid w:val="00477ABF"/>
    <w:rsid w:val="004806A4"/>
    <w:rsid w:val="0048080B"/>
    <w:rsid w:val="004808A3"/>
    <w:rsid w:val="00480A85"/>
    <w:rsid w:val="00480C76"/>
    <w:rsid w:val="00480DAB"/>
    <w:rsid w:val="00480EF1"/>
    <w:rsid w:val="0048102A"/>
    <w:rsid w:val="004813C3"/>
    <w:rsid w:val="0048151A"/>
    <w:rsid w:val="0048152F"/>
    <w:rsid w:val="004818C5"/>
    <w:rsid w:val="00481B16"/>
    <w:rsid w:val="00481D87"/>
    <w:rsid w:val="00482134"/>
    <w:rsid w:val="0048234D"/>
    <w:rsid w:val="00482437"/>
    <w:rsid w:val="004825F6"/>
    <w:rsid w:val="00482700"/>
    <w:rsid w:val="004827E5"/>
    <w:rsid w:val="00482995"/>
    <w:rsid w:val="0048299D"/>
    <w:rsid w:val="00482C85"/>
    <w:rsid w:val="00482EB6"/>
    <w:rsid w:val="00483056"/>
    <w:rsid w:val="0048336F"/>
    <w:rsid w:val="00483B31"/>
    <w:rsid w:val="00483C4C"/>
    <w:rsid w:val="00483D2B"/>
    <w:rsid w:val="0048448B"/>
    <w:rsid w:val="00484502"/>
    <w:rsid w:val="00484934"/>
    <w:rsid w:val="00484A2D"/>
    <w:rsid w:val="0048527A"/>
    <w:rsid w:val="00485286"/>
    <w:rsid w:val="00485455"/>
    <w:rsid w:val="00485636"/>
    <w:rsid w:val="0048609E"/>
    <w:rsid w:val="004860E2"/>
    <w:rsid w:val="004861C4"/>
    <w:rsid w:val="004863B7"/>
    <w:rsid w:val="00486C15"/>
    <w:rsid w:val="0048708C"/>
    <w:rsid w:val="004877BD"/>
    <w:rsid w:val="004877F3"/>
    <w:rsid w:val="00487DC2"/>
    <w:rsid w:val="00487E42"/>
    <w:rsid w:val="00487F2F"/>
    <w:rsid w:val="00487FBB"/>
    <w:rsid w:val="004900B0"/>
    <w:rsid w:val="0049064E"/>
    <w:rsid w:val="004907F1"/>
    <w:rsid w:val="0049088C"/>
    <w:rsid w:val="00491108"/>
    <w:rsid w:val="00491565"/>
    <w:rsid w:val="0049182C"/>
    <w:rsid w:val="00491ACC"/>
    <w:rsid w:val="00491ADA"/>
    <w:rsid w:val="00491B0C"/>
    <w:rsid w:val="00491F61"/>
    <w:rsid w:val="00491F8C"/>
    <w:rsid w:val="00492162"/>
    <w:rsid w:val="004925E3"/>
    <w:rsid w:val="004928E0"/>
    <w:rsid w:val="004928F7"/>
    <w:rsid w:val="00492989"/>
    <w:rsid w:val="00492A96"/>
    <w:rsid w:val="00492D85"/>
    <w:rsid w:val="00493207"/>
    <w:rsid w:val="00493237"/>
    <w:rsid w:val="0049335C"/>
    <w:rsid w:val="00493491"/>
    <w:rsid w:val="00493944"/>
    <w:rsid w:val="00493ACC"/>
    <w:rsid w:val="00493DEB"/>
    <w:rsid w:val="00493E37"/>
    <w:rsid w:val="00493E8F"/>
    <w:rsid w:val="00493EBA"/>
    <w:rsid w:val="00493EE3"/>
    <w:rsid w:val="00493FB4"/>
    <w:rsid w:val="004940A2"/>
    <w:rsid w:val="0049417C"/>
    <w:rsid w:val="00494308"/>
    <w:rsid w:val="00494376"/>
    <w:rsid w:val="004944E2"/>
    <w:rsid w:val="00494507"/>
    <w:rsid w:val="00494851"/>
    <w:rsid w:val="00494973"/>
    <w:rsid w:val="00494BCA"/>
    <w:rsid w:val="00494E29"/>
    <w:rsid w:val="00494F47"/>
    <w:rsid w:val="00494F8F"/>
    <w:rsid w:val="00494FE4"/>
    <w:rsid w:val="00495007"/>
    <w:rsid w:val="00495122"/>
    <w:rsid w:val="0049552F"/>
    <w:rsid w:val="00495837"/>
    <w:rsid w:val="00495880"/>
    <w:rsid w:val="0049598F"/>
    <w:rsid w:val="00495A9F"/>
    <w:rsid w:val="00495DA6"/>
    <w:rsid w:val="004960BF"/>
    <w:rsid w:val="00496242"/>
    <w:rsid w:val="004965AE"/>
    <w:rsid w:val="0049661E"/>
    <w:rsid w:val="00496764"/>
    <w:rsid w:val="0049676E"/>
    <w:rsid w:val="00496978"/>
    <w:rsid w:val="004971B0"/>
    <w:rsid w:val="00497ABE"/>
    <w:rsid w:val="004A0055"/>
    <w:rsid w:val="004A00BD"/>
    <w:rsid w:val="004A027F"/>
    <w:rsid w:val="004A0401"/>
    <w:rsid w:val="004A0402"/>
    <w:rsid w:val="004A052D"/>
    <w:rsid w:val="004A0747"/>
    <w:rsid w:val="004A0955"/>
    <w:rsid w:val="004A0AE5"/>
    <w:rsid w:val="004A0BB5"/>
    <w:rsid w:val="004A0CB1"/>
    <w:rsid w:val="004A0E45"/>
    <w:rsid w:val="004A0E9E"/>
    <w:rsid w:val="004A1DFE"/>
    <w:rsid w:val="004A26E6"/>
    <w:rsid w:val="004A29D9"/>
    <w:rsid w:val="004A2E31"/>
    <w:rsid w:val="004A32AA"/>
    <w:rsid w:val="004A335F"/>
    <w:rsid w:val="004A3A60"/>
    <w:rsid w:val="004A3FCF"/>
    <w:rsid w:val="004A40F8"/>
    <w:rsid w:val="004A413C"/>
    <w:rsid w:val="004A4A89"/>
    <w:rsid w:val="004A4B11"/>
    <w:rsid w:val="004A4B3F"/>
    <w:rsid w:val="004A4E48"/>
    <w:rsid w:val="004A5132"/>
    <w:rsid w:val="004A54FC"/>
    <w:rsid w:val="004A59CA"/>
    <w:rsid w:val="004A5B90"/>
    <w:rsid w:val="004A5DB0"/>
    <w:rsid w:val="004A60C1"/>
    <w:rsid w:val="004A6254"/>
    <w:rsid w:val="004A6315"/>
    <w:rsid w:val="004A63A0"/>
    <w:rsid w:val="004A650A"/>
    <w:rsid w:val="004A65C5"/>
    <w:rsid w:val="004A67F7"/>
    <w:rsid w:val="004A6D9B"/>
    <w:rsid w:val="004A6E4E"/>
    <w:rsid w:val="004A72BE"/>
    <w:rsid w:val="004A742D"/>
    <w:rsid w:val="004A75AE"/>
    <w:rsid w:val="004A766B"/>
    <w:rsid w:val="004A7BD6"/>
    <w:rsid w:val="004B0372"/>
    <w:rsid w:val="004B0433"/>
    <w:rsid w:val="004B050B"/>
    <w:rsid w:val="004B0857"/>
    <w:rsid w:val="004B08A5"/>
    <w:rsid w:val="004B0A7A"/>
    <w:rsid w:val="004B0EA1"/>
    <w:rsid w:val="004B0EE3"/>
    <w:rsid w:val="004B1068"/>
    <w:rsid w:val="004B11D2"/>
    <w:rsid w:val="004B14D3"/>
    <w:rsid w:val="004B18F9"/>
    <w:rsid w:val="004B1924"/>
    <w:rsid w:val="004B1B99"/>
    <w:rsid w:val="004B23B8"/>
    <w:rsid w:val="004B25F7"/>
    <w:rsid w:val="004B2CC5"/>
    <w:rsid w:val="004B2DA9"/>
    <w:rsid w:val="004B2E4D"/>
    <w:rsid w:val="004B3237"/>
    <w:rsid w:val="004B36DE"/>
    <w:rsid w:val="004B3781"/>
    <w:rsid w:val="004B3F4B"/>
    <w:rsid w:val="004B4387"/>
    <w:rsid w:val="004B4453"/>
    <w:rsid w:val="004B4890"/>
    <w:rsid w:val="004B493F"/>
    <w:rsid w:val="004B4B94"/>
    <w:rsid w:val="004B4C9D"/>
    <w:rsid w:val="004B5396"/>
    <w:rsid w:val="004B61B2"/>
    <w:rsid w:val="004B61FC"/>
    <w:rsid w:val="004B647B"/>
    <w:rsid w:val="004B64E7"/>
    <w:rsid w:val="004B6C8B"/>
    <w:rsid w:val="004B6CBA"/>
    <w:rsid w:val="004B725A"/>
    <w:rsid w:val="004B72B3"/>
    <w:rsid w:val="004B7365"/>
    <w:rsid w:val="004B739C"/>
    <w:rsid w:val="004B73EE"/>
    <w:rsid w:val="004B778E"/>
    <w:rsid w:val="004B78AD"/>
    <w:rsid w:val="004B790C"/>
    <w:rsid w:val="004B7D8E"/>
    <w:rsid w:val="004B7DF5"/>
    <w:rsid w:val="004C0688"/>
    <w:rsid w:val="004C0B4A"/>
    <w:rsid w:val="004C0E0B"/>
    <w:rsid w:val="004C105D"/>
    <w:rsid w:val="004C147E"/>
    <w:rsid w:val="004C1C25"/>
    <w:rsid w:val="004C1CAE"/>
    <w:rsid w:val="004C1E58"/>
    <w:rsid w:val="004C1EA6"/>
    <w:rsid w:val="004C1F0D"/>
    <w:rsid w:val="004C1FDB"/>
    <w:rsid w:val="004C2179"/>
    <w:rsid w:val="004C239C"/>
    <w:rsid w:val="004C25A9"/>
    <w:rsid w:val="004C29FC"/>
    <w:rsid w:val="004C2A86"/>
    <w:rsid w:val="004C2EAF"/>
    <w:rsid w:val="004C300C"/>
    <w:rsid w:val="004C30EC"/>
    <w:rsid w:val="004C31EA"/>
    <w:rsid w:val="004C340D"/>
    <w:rsid w:val="004C35DE"/>
    <w:rsid w:val="004C383E"/>
    <w:rsid w:val="004C3869"/>
    <w:rsid w:val="004C3F32"/>
    <w:rsid w:val="004C41D0"/>
    <w:rsid w:val="004C42A7"/>
    <w:rsid w:val="004C4477"/>
    <w:rsid w:val="004C4639"/>
    <w:rsid w:val="004C4D58"/>
    <w:rsid w:val="004C4D7B"/>
    <w:rsid w:val="004C51A8"/>
    <w:rsid w:val="004C5222"/>
    <w:rsid w:val="004C5284"/>
    <w:rsid w:val="004C5344"/>
    <w:rsid w:val="004C537E"/>
    <w:rsid w:val="004C53CB"/>
    <w:rsid w:val="004C54BF"/>
    <w:rsid w:val="004C5559"/>
    <w:rsid w:val="004C587D"/>
    <w:rsid w:val="004C5DC3"/>
    <w:rsid w:val="004C5E27"/>
    <w:rsid w:val="004C5E99"/>
    <w:rsid w:val="004C5FC5"/>
    <w:rsid w:val="004C6238"/>
    <w:rsid w:val="004C6415"/>
    <w:rsid w:val="004C6DB9"/>
    <w:rsid w:val="004C7047"/>
    <w:rsid w:val="004C72AB"/>
    <w:rsid w:val="004C73C1"/>
    <w:rsid w:val="004C772B"/>
    <w:rsid w:val="004C79C4"/>
    <w:rsid w:val="004C7B97"/>
    <w:rsid w:val="004C7D5A"/>
    <w:rsid w:val="004D054A"/>
    <w:rsid w:val="004D07E1"/>
    <w:rsid w:val="004D0B53"/>
    <w:rsid w:val="004D0C24"/>
    <w:rsid w:val="004D0EC3"/>
    <w:rsid w:val="004D1175"/>
    <w:rsid w:val="004D13D9"/>
    <w:rsid w:val="004D152A"/>
    <w:rsid w:val="004D18BD"/>
    <w:rsid w:val="004D196E"/>
    <w:rsid w:val="004D1AB5"/>
    <w:rsid w:val="004D1F2B"/>
    <w:rsid w:val="004D205C"/>
    <w:rsid w:val="004D21FF"/>
    <w:rsid w:val="004D25BA"/>
    <w:rsid w:val="004D2A69"/>
    <w:rsid w:val="004D2B98"/>
    <w:rsid w:val="004D2D50"/>
    <w:rsid w:val="004D2E6B"/>
    <w:rsid w:val="004D2EB8"/>
    <w:rsid w:val="004D2F6B"/>
    <w:rsid w:val="004D3027"/>
    <w:rsid w:val="004D3047"/>
    <w:rsid w:val="004D3118"/>
    <w:rsid w:val="004D31BD"/>
    <w:rsid w:val="004D320F"/>
    <w:rsid w:val="004D3B8F"/>
    <w:rsid w:val="004D3BFB"/>
    <w:rsid w:val="004D3C6B"/>
    <w:rsid w:val="004D3E7B"/>
    <w:rsid w:val="004D427B"/>
    <w:rsid w:val="004D4630"/>
    <w:rsid w:val="004D480D"/>
    <w:rsid w:val="004D482E"/>
    <w:rsid w:val="004D4C10"/>
    <w:rsid w:val="004D4C1A"/>
    <w:rsid w:val="004D4E63"/>
    <w:rsid w:val="004D521C"/>
    <w:rsid w:val="004D52FE"/>
    <w:rsid w:val="004D5C67"/>
    <w:rsid w:val="004D5E36"/>
    <w:rsid w:val="004D5FF5"/>
    <w:rsid w:val="004D6086"/>
    <w:rsid w:val="004D62B7"/>
    <w:rsid w:val="004D62CC"/>
    <w:rsid w:val="004D6504"/>
    <w:rsid w:val="004D673F"/>
    <w:rsid w:val="004D6E4C"/>
    <w:rsid w:val="004D6E7F"/>
    <w:rsid w:val="004D725B"/>
    <w:rsid w:val="004D72E0"/>
    <w:rsid w:val="004D73DF"/>
    <w:rsid w:val="004D766C"/>
    <w:rsid w:val="004D7BCA"/>
    <w:rsid w:val="004D7C2A"/>
    <w:rsid w:val="004D7D5E"/>
    <w:rsid w:val="004D7D86"/>
    <w:rsid w:val="004D7DBD"/>
    <w:rsid w:val="004D7E22"/>
    <w:rsid w:val="004D7FB9"/>
    <w:rsid w:val="004E04DA"/>
    <w:rsid w:val="004E04F6"/>
    <w:rsid w:val="004E05B3"/>
    <w:rsid w:val="004E07C6"/>
    <w:rsid w:val="004E0969"/>
    <w:rsid w:val="004E0A25"/>
    <w:rsid w:val="004E0B90"/>
    <w:rsid w:val="004E0DC0"/>
    <w:rsid w:val="004E1144"/>
    <w:rsid w:val="004E1297"/>
    <w:rsid w:val="004E12A6"/>
    <w:rsid w:val="004E17A2"/>
    <w:rsid w:val="004E1996"/>
    <w:rsid w:val="004E1B8D"/>
    <w:rsid w:val="004E1D39"/>
    <w:rsid w:val="004E22DC"/>
    <w:rsid w:val="004E241E"/>
    <w:rsid w:val="004E2611"/>
    <w:rsid w:val="004E262E"/>
    <w:rsid w:val="004E2687"/>
    <w:rsid w:val="004E276B"/>
    <w:rsid w:val="004E27C9"/>
    <w:rsid w:val="004E2BE0"/>
    <w:rsid w:val="004E2C04"/>
    <w:rsid w:val="004E2D9D"/>
    <w:rsid w:val="004E2E44"/>
    <w:rsid w:val="004E2FD5"/>
    <w:rsid w:val="004E334E"/>
    <w:rsid w:val="004E347C"/>
    <w:rsid w:val="004E35A3"/>
    <w:rsid w:val="004E36E2"/>
    <w:rsid w:val="004E3A8B"/>
    <w:rsid w:val="004E3C40"/>
    <w:rsid w:val="004E3C61"/>
    <w:rsid w:val="004E3DA9"/>
    <w:rsid w:val="004E4118"/>
    <w:rsid w:val="004E435A"/>
    <w:rsid w:val="004E4FA3"/>
    <w:rsid w:val="004E4FDC"/>
    <w:rsid w:val="004E50F5"/>
    <w:rsid w:val="004E5239"/>
    <w:rsid w:val="004E52D7"/>
    <w:rsid w:val="004E5525"/>
    <w:rsid w:val="004E5610"/>
    <w:rsid w:val="004E5886"/>
    <w:rsid w:val="004E5973"/>
    <w:rsid w:val="004E5A45"/>
    <w:rsid w:val="004E5ACE"/>
    <w:rsid w:val="004E5DFF"/>
    <w:rsid w:val="004E5FF7"/>
    <w:rsid w:val="004E5FFC"/>
    <w:rsid w:val="004E61A4"/>
    <w:rsid w:val="004E61DA"/>
    <w:rsid w:val="004E6248"/>
    <w:rsid w:val="004E6483"/>
    <w:rsid w:val="004E6A85"/>
    <w:rsid w:val="004E6BE5"/>
    <w:rsid w:val="004E6EEF"/>
    <w:rsid w:val="004E6FE8"/>
    <w:rsid w:val="004E732B"/>
    <w:rsid w:val="004E7377"/>
    <w:rsid w:val="004E769B"/>
    <w:rsid w:val="004E7910"/>
    <w:rsid w:val="004E7917"/>
    <w:rsid w:val="004E7941"/>
    <w:rsid w:val="004E7A35"/>
    <w:rsid w:val="004E7A52"/>
    <w:rsid w:val="004E7DA9"/>
    <w:rsid w:val="004F0352"/>
    <w:rsid w:val="004F0435"/>
    <w:rsid w:val="004F0442"/>
    <w:rsid w:val="004F051F"/>
    <w:rsid w:val="004F0553"/>
    <w:rsid w:val="004F0829"/>
    <w:rsid w:val="004F0B86"/>
    <w:rsid w:val="004F1086"/>
    <w:rsid w:val="004F1284"/>
    <w:rsid w:val="004F1443"/>
    <w:rsid w:val="004F18B4"/>
    <w:rsid w:val="004F1CB3"/>
    <w:rsid w:val="004F207D"/>
    <w:rsid w:val="004F22D7"/>
    <w:rsid w:val="004F2308"/>
    <w:rsid w:val="004F27D2"/>
    <w:rsid w:val="004F2820"/>
    <w:rsid w:val="004F2860"/>
    <w:rsid w:val="004F2ABA"/>
    <w:rsid w:val="004F2D9E"/>
    <w:rsid w:val="004F2DF8"/>
    <w:rsid w:val="004F3102"/>
    <w:rsid w:val="004F3275"/>
    <w:rsid w:val="004F36F0"/>
    <w:rsid w:val="004F3D0C"/>
    <w:rsid w:val="004F3E43"/>
    <w:rsid w:val="004F3F63"/>
    <w:rsid w:val="004F40BD"/>
    <w:rsid w:val="004F40E3"/>
    <w:rsid w:val="004F4290"/>
    <w:rsid w:val="004F472A"/>
    <w:rsid w:val="004F483E"/>
    <w:rsid w:val="004F4A92"/>
    <w:rsid w:val="004F4B94"/>
    <w:rsid w:val="004F4E00"/>
    <w:rsid w:val="004F53D8"/>
    <w:rsid w:val="004F5489"/>
    <w:rsid w:val="004F54F3"/>
    <w:rsid w:val="004F5C5C"/>
    <w:rsid w:val="004F5D14"/>
    <w:rsid w:val="004F5FA8"/>
    <w:rsid w:val="004F604D"/>
    <w:rsid w:val="004F61A7"/>
    <w:rsid w:val="004F62B8"/>
    <w:rsid w:val="004F6385"/>
    <w:rsid w:val="004F6657"/>
    <w:rsid w:val="004F6802"/>
    <w:rsid w:val="004F6809"/>
    <w:rsid w:val="004F681F"/>
    <w:rsid w:val="004F695C"/>
    <w:rsid w:val="004F69AD"/>
    <w:rsid w:val="004F6ABC"/>
    <w:rsid w:val="004F6B73"/>
    <w:rsid w:val="004F6C8A"/>
    <w:rsid w:val="004F6F97"/>
    <w:rsid w:val="004F7003"/>
    <w:rsid w:val="004F737D"/>
    <w:rsid w:val="004F7431"/>
    <w:rsid w:val="004F754C"/>
    <w:rsid w:val="004F78AB"/>
    <w:rsid w:val="004F798E"/>
    <w:rsid w:val="004F7A7F"/>
    <w:rsid w:val="004F7DF3"/>
    <w:rsid w:val="004F7E05"/>
    <w:rsid w:val="004F7F49"/>
    <w:rsid w:val="005003B7"/>
    <w:rsid w:val="00500405"/>
    <w:rsid w:val="00500415"/>
    <w:rsid w:val="00500AAD"/>
    <w:rsid w:val="00500BCA"/>
    <w:rsid w:val="00500D92"/>
    <w:rsid w:val="00500EFF"/>
    <w:rsid w:val="00501021"/>
    <w:rsid w:val="00501272"/>
    <w:rsid w:val="00501557"/>
    <w:rsid w:val="00501720"/>
    <w:rsid w:val="005017FD"/>
    <w:rsid w:val="00501F8A"/>
    <w:rsid w:val="00502320"/>
    <w:rsid w:val="0050232E"/>
    <w:rsid w:val="00502385"/>
    <w:rsid w:val="00502525"/>
    <w:rsid w:val="00502D28"/>
    <w:rsid w:val="00502D89"/>
    <w:rsid w:val="00502EB2"/>
    <w:rsid w:val="0050323C"/>
    <w:rsid w:val="00503258"/>
    <w:rsid w:val="00503664"/>
    <w:rsid w:val="005037B8"/>
    <w:rsid w:val="005037F5"/>
    <w:rsid w:val="00503D25"/>
    <w:rsid w:val="00503E33"/>
    <w:rsid w:val="00503F8A"/>
    <w:rsid w:val="00504292"/>
    <w:rsid w:val="005046EA"/>
    <w:rsid w:val="005046F0"/>
    <w:rsid w:val="00504900"/>
    <w:rsid w:val="00504AC6"/>
    <w:rsid w:val="00504F3E"/>
    <w:rsid w:val="0050500B"/>
    <w:rsid w:val="00505036"/>
    <w:rsid w:val="005051DE"/>
    <w:rsid w:val="0050535F"/>
    <w:rsid w:val="0050537E"/>
    <w:rsid w:val="00505590"/>
    <w:rsid w:val="005055A4"/>
    <w:rsid w:val="00505830"/>
    <w:rsid w:val="00505987"/>
    <w:rsid w:val="005059F5"/>
    <w:rsid w:val="00505B1D"/>
    <w:rsid w:val="00505BF5"/>
    <w:rsid w:val="00505C00"/>
    <w:rsid w:val="00506168"/>
    <w:rsid w:val="0050625D"/>
    <w:rsid w:val="005064F3"/>
    <w:rsid w:val="0050650D"/>
    <w:rsid w:val="00506C1C"/>
    <w:rsid w:val="00506E54"/>
    <w:rsid w:val="00507217"/>
    <w:rsid w:val="00507456"/>
    <w:rsid w:val="00507579"/>
    <w:rsid w:val="00507B10"/>
    <w:rsid w:val="00507DBF"/>
    <w:rsid w:val="00507E3D"/>
    <w:rsid w:val="00507FDC"/>
    <w:rsid w:val="0051066A"/>
    <w:rsid w:val="00510707"/>
    <w:rsid w:val="00510832"/>
    <w:rsid w:val="00510D75"/>
    <w:rsid w:val="00510FC8"/>
    <w:rsid w:val="0051126E"/>
    <w:rsid w:val="005112E2"/>
    <w:rsid w:val="005116E8"/>
    <w:rsid w:val="00511B98"/>
    <w:rsid w:val="00511F26"/>
    <w:rsid w:val="00511F44"/>
    <w:rsid w:val="00512058"/>
    <w:rsid w:val="00512082"/>
    <w:rsid w:val="0051264D"/>
    <w:rsid w:val="0051276C"/>
    <w:rsid w:val="005127C3"/>
    <w:rsid w:val="00512859"/>
    <w:rsid w:val="005129DB"/>
    <w:rsid w:val="00512A09"/>
    <w:rsid w:val="00512B21"/>
    <w:rsid w:val="00512CF5"/>
    <w:rsid w:val="00512D6E"/>
    <w:rsid w:val="00512EF6"/>
    <w:rsid w:val="005139F5"/>
    <w:rsid w:val="00513A27"/>
    <w:rsid w:val="00513B27"/>
    <w:rsid w:val="00513E87"/>
    <w:rsid w:val="00513FEA"/>
    <w:rsid w:val="005141EE"/>
    <w:rsid w:val="0051426D"/>
    <w:rsid w:val="00514491"/>
    <w:rsid w:val="005146CA"/>
    <w:rsid w:val="005148B8"/>
    <w:rsid w:val="005148C3"/>
    <w:rsid w:val="00514E5C"/>
    <w:rsid w:val="005150A2"/>
    <w:rsid w:val="005150E0"/>
    <w:rsid w:val="00515400"/>
    <w:rsid w:val="005154EA"/>
    <w:rsid w:val="00515758"/>
    <w:rsid w:val="005157A1"/>
    <w:rsid w:val="0051592F"/>
    <w:rsid w:val="00515B07"/>
    <w:rsid w:val="00515D62"/>
    <w:rsid w:val="00515FC9"/>
    <w:rsid w:val="005165B8"/>
    <w:rsid w:val="00516CA7"/>
    <w:rsid w:val="00516D0B"/>
    <w:rsid w:val="0051716B"/>
    <w:rsid w:val="005172BD"/>
    <w:rsid w:val="00517476"/>
    <w:rsid w:val="00517507"/>
    <w:rsid w:val="00517574"/>
    <w:rsid w:val="005177EF"/>
    <w:rsid w:val="005179A7"/>
    <w:rsid w:val="00517AA0"/>
    <w:rsid w:val="00517BF4"/>
    <w:rsid w:val="00517C90"/>
    <w:rsid w:val="00517CF3"/>
    <w:rsid w:val="00520024"/>
    <w:rsid w:val="00520297"/>
    <w:rsid w:val="00520314"/>
    <w:rsid w:val="00520582"/>
    <w:rsid w:val="0052058A"/>
    <w:rsid w:val="005205BC"/>
    <w:rsid w:val="0052078E"/>
    <w:rsid w:val="00520A2B"/>
    <w:rsid w:val="00520B85"/>
    <w:rsid w:val="00520F45"/>
    <w:rsid w:val="005211D0"/>
    <w:rsid w:val="005214AA"/>
    <w:rsid w:val="005215C0"/>
    <w:rsid w:val="0052179F"/>
    <w:rsid w:val="0052180B"/>
    <w:rsid w:val="0052256E"/>
    <w:rsid w:val="00522B1F"/>
    <w:rsid w:val="00522B20"/>
    <w:rsid w:val="00522B90"/>
    <w:rsid w:val="005230B2"/>
    <w:rsid w:val="005230DA"/>
    <w:rsid w:val="00523120"/>
    <w:rsid w:val="005231C1"/>
    <w:rsid w:val="005231CA"/>
    <w:rsid w:val="0052354F"/>
    <w:rsid w:val="00523594"/>
    <w:rsid w:val="00523917"/>
    <w:rsid w:val="0052395C"/>
    <w:rsid w:val="00523E1E"/>
    <w:rsid w:val="00523EEE"/>
    <w:rsid w:val="00524132"/>
    <w:rsid w:val="00524284"/>
    <w:rsid w:val="00524325"/>
    <w:rsid w:val="005243AE"/>
    <w:rsid w:val="005244B1"/>
    <w:rsid w:val="0052454D"/>
    <w:rsid w:val="00524621"/>
    <w:rsid w:val="00524BD4"/>
    <w:rsid w:val="00524E00"/>
    <w:rsid w:val="00524F03"/>
    <w:rsid w:val="0052511E"/>
    <w:rsid w:val="00525252"/>
    <w:rsid w:val="0052564A"/>
    <w:rsid w:val="00525690"/>
    <w:rsid w:val="005258CC"/>
    <w:rsid w:val="00525BEA"/>
    <w:rsid w:val="00525C35"/>
    <w:rsid w:val="00525E4F"/>
    <w:rsid w:val="005260C1"/>
    <w:rsid w:val="005261FD"/>
    <w:rsid w:val="00526A5E"/>
    <w:rsid w:val="00526C22"/>
    <w:rsid w:val="00526D12"/>
    <w:rsid w:val="00526E90"/>
    <w:rsid w:val="00526F8E"/>
    <w:rsid w:val="005271B1"/>
    <w:rsid w:val="0052736D"/>
    <w:rsid w:val="005274DC"/>
    <w:rsid w:val="005276B7"/>
    <w:rsid w:val="00527745"/>
    <w:rsid w:val="005277F2"/>
    <w:rsid w:val="00527D26"/>
    <w:rsid w:val="00527D98"/>
    <w:rsid w:val="00527EEC"/>
    <w:rsid w:val="0053016D"/>
    <w:rsid w:val="005302C4"/>
    <w:rsid w:val="005308F5"/>
    <w:rsid w:val="0053151E"/>
    <w:rsid w:val="00531905"/>
    <w:rsid w:val="005319FC"/>
    <w:rsid w:val="00531A07"/>
    <w:rsid w:val="00531C29"/>
    <w:rsid w:val="00531E8C"/>
    <w:rsid w:val="00531F36"/>
    <w:rsid w:val="005327AA"/>
    <w:rsid w:val="00532D98"/>
    <w:rsid w:val="00532DFE"/>
    <w:rsid w:val="00532F02"/>
    <w:rsid w:val="00532F9E"/>
    <w:rsid w:val="00532FBA"/>
    <w:rsid w:val="005331A4"/>
    <w:rsid w:val="005331E2"/>
    <w:rsid w:val="00533250"/>
    <w:rsid w:val="0053365A"/>
    <w:rsid w:val="0053368B"/>
    <w:rsid w:val="00533795"/>
    <w:rsid w:val="00533BFC"/>
    <w:rsid w:val="00533CBF"/>
    <w:rsid w:val="00534121"/>
    <w:rsid w:val="00534209"/>
    <w:rsid w:val="00534794"/>
    <w:rsid w:val="00534884"/>
    <w:rsid w:val="005352F0"/>
    <w:rsid w:val="00535331"/>
    <w:rsid w:val="0053574A"/>
    <w:rsid w:val="00535BD1"/>
    <w:rsid w:val="00535CFC"/>
    <w:rsid w:val="00535D05"/>
    <w:rsid w:val="00535E11"/>
    <w:rsid w:val="00535F30"/>
    <w:rsid w:val="00536188"/>
    <w:rsid w:val="005362E7"/>
    <w:rsid w:val="005363A9"/>
    <w:rsid w:val="0053668C"/>
    <w:rsid w:val="00536791"/>
    <w:rsid w:val="00536845"/>
    <w:rsid w:val="00536978"/>
    <w:rsid w:val="00536C98"/>
    <w:rsid w:val="00536CD7"/>
    <w:rsid w:val="00536FD2"/>
    <w:rsid w:val="0053715A"/>
    <w:rsid w:val="005372E6"/>
    <w:rsid w:val="005374D6"/>
    <w:rsid w:val="00537638"/>
    <w:rsid w:val="005376A2"/>
    <w:rsid w:val="005377B8"/>
    <w:rsid w:val="005378D3"/>
    <w:rsid w:val="005378DA"/>
    <w:rsid w:val="00537933"/>
    <w:rsid w:val="0053794D"/>
    <w:rsid w:val="005379BF"/>
    <w:rsid w:val="005379DC"/>
    <w:rsid w:val="00537EBD"/>
    <w:rsid w:val="00537FC9"/>
    <w:rsid w:val="0054000E"/>
    <w:rsid w:val="0054001C"/>
    <w:rsid w:val="005402FD"/>
    <w:rsid w:val="005404A1"/>
    <w:rsid w:val="00540538"/>
    <w:rsid w:val="005406D5"/>
    <w:rsid w:val="005409BA"/>
    <w:rsid w:val="005409D6"/>
    <w:rsid w:val="00540BFA"/>
    <w:rsid w:val="00540C6E"/>
    <w:rsid w:val="005412EB"/>
    <w:rsid w:val="0054152A"/>
    <w:rsid w:val="00541EAC"/>
    <w:rsid w:val="0054227D"/>
    <w:rsid w:val="0054242A"/>
    <w:rsid w:val="00542830"/>
    <w:rsid w:val="00542927"/>
    <w:rsid w:val="00542C30"/>
    <w:rsid w:val="00542E96"/>
    <w:rsid w:val="00542EC5"/>
    <w:rsid w:val="00542F93"/>
    <w:rsid w:val="00543082"/>
    <w:rsid w:val="005430E5"/>
    <w:rsid w:val="00543159"/>
    <w:rsid w:val="0054336C"/>
    <w:rsid w:val="0054343B"/>
    <w:rsid w:val="005436B0"/>
    <w:rsid w:val="00543762"/>
    <w:rsid w:val="005438A8"/>
    <w:rsid w:val="00543CE9"/>
    <w:rsid w:val="00543DB1"/>
    <w:rsid w:val="00543EE0"/>
    <w:rsid w:val="005440B9"/>
    <w:rsid w:val="005441E3"/>
    <w:rsid w:val="005443A8"/>
    <w:rsid w:val="0054497B"/>
    <w:rsid w:val="00544B62"/>
    <w:rsid w:val="00544EF1"/>
    <w:rsid w:val="005450F3"/>
    <w:rsid w:val="005451F7"/>
    <w:rsid w:val="005451FE"/>
    <w:rsid w:val="005455E8"/>
    <w:rsid w:val="00545710"/>
    <w:rsid w:val="00545CDE"/>
    <w:rsid w:val="00545D9B"/>
    <w:rsid w:val="00546016"/>
    <w:rsid w:val="0054636C"/>
    <w:rsid w:val="005466D7"/>
    <w:rsid w:val="00546840"/>
    <w:rsid w:val="00546B45"/>
    <w:rsid w:val="00546E61"/>
    <w:rsid w:val="00546F45"/>
    <w:rsid w:val="00546FC9"/>
    <w:rsid w:val="00546FD5"/>
    <w:rsid w:val="00546FDB"/>
    <w:rsid w:val="0054711E"/>
    <w:rsid w:val="005473ED"/>
    <w:rsid w:val="00547719"/>
    <w:rsid w:val="00547BBC"/>
    <w:rsid w:val="00547BE9"/>
    <w:rsid w:val="00547C1E"/>
    <w:rsid w:val="00547CE2"/>
    <w:rsid w:val="00547DCD"/>
    <w:rsid w:val="005500F6"/>
    <w:rsid w:val="0055022A"/>
    <w:rsid w:val="00550529"/>
    <w:rsid w:val="00550886"/>
    <w:rsid w:val="00550A72"/>
    <w:rsid w:val="00550AC7"/>
    <w:rsid w:val="00550B24"/>
    <w:rsid w:val="005517E8"/>
    <w:rsid w:val="00551893"/>
    <w:rsid w:val="00551954"/>
    <w:rsid w:val="00551DC9"/>
    <w:rsid w:val="00552338"/>
    <w:rsid w:val="0055252E"/>
    <w:rsid w:val="005525E3"/>
    <w:rsid w:val="00552A4F"/>
    <w:rsid w:val="00552C97"/>
    <w:rsid w:val="00552F74"/>
    <w:rsid w:val="0055304B"/>
    <w:rsid w:val="00553223"/>
    <w:rsid w:val="005532F4"/>
    <w:rsid w:val="005535B7"/>
    <w:rsid w:val="00553726"/>
    <w:rsid w:val="00553989"/>
    <w:rsid w:val="00553BBB"/>
    <w:rsid w:val="00553ED9"/>
    <w:rsid w:val="00553F7A"/>
    <w:rsid w:val="00554208"/>
    <w:rsid w:val="005542C9"/>
    <w:rsid w:val="00554452"/>
    <w:rsid w:val="00554A17"/>
    <w:rsid w:val="00554FD1"/>
    <w:rsid w:val="005550F3"/>
    <w:rsid w:val="0055547B"/>
    <w:rsid w:val="0055549F"/>
    <w:rsid w:val="005556F3"/>
    <w:rsid w:val="00555A8D"/>
    <w:rsid w:val="00555E4A"/>
    <w:rsid w:val="00555EF4"/>
    <w:rsid w:val="00556341"/>
    <w:rsid w:val="00556790"/>
    <w:rsid w:val="00556CB1"/>
    <w:rsid w:val="00556F4A"/>
    <w:rsid w:val="0055707D"/>
    <w:rsid w:val="00557352"/>
    <w:rsid w:val="005573B2"/>
    <w:rsid w:val="0055750B"/>
    <w:rsid w:val="005575C7"/>
    <w:rsid w:val="0055794C"/>
    <w:rsid w:val="00557A1C"/>
    <w:rsid w:val="00557BD1"/>
    <w:rsid w:val="00557D43"/>
    <w:rsid w:val="00557EE2"/>
    <w:rsid w:val="00557F46"/>
    <w:rsid w:val="00560242"/>
    <w:rsid w:val="005604FA"/>
    <w:rsid w:val="005605D6"/>
    <w:rsid w:val="00560DB3"/>
    <w:rsid w:val="00561544"/>
    <w:rsid w:val="005615E3"/>
    <w:rsid w:val="005616CF"/>
    <w:rsid w:val="00561983"/>
    <w:rsid w:val="0056198F"/>
    <w:rsid w:val="00561D3C"/>
    <w:rsid w:val="00562261"/>
    <w:rsid w:val="0056243F"/>
    <w:rsid w:val="00562BD0"/>
    <w:rsid w:val="00562DA3"/>
    <w:rsid w:val="005632A7"/>
    <w:rsid w:val="00563402"/>
    <w:rsid w:val="005636C2"/>
    <w:rsid w:val="0056376D"/>
    <w:rsid w:val="005638B7"/>
    <w:rsid w:val="00563BE3"/>
    <w:rsid w:val="0056417D"/>
    <w:rsid w:val="0056418A"/>
    <w:rsid w:val="00564199"/>
    <w:rsid w:val="0056466A"/>
    <w:rsid w:val="0056485A"/>
    <w:rsid w:val="00564C8B"/>
    <w:rsid w:val="00564E60"/>
    <w:rsid w:val="0056513D"/>
    <w:rsid w:val="0056554B"/>
    <w:rsid w:val="005656B7"/>
    <w:rsid w:val="0056576E"/>
    <w:rsid w:val="005658EC"/>
    <w:rsid w:val="005659DA"/>
    <w:rsid w:val="00565B41"/>
    <w:rsid w:val="00565C20"/>
    <w:rsid w:val="00565CCB"/>
    <w:rsid w:val="00565E9C"/>
    <w:rsid w:val="00565F64"/>
    <w:rsid w:val="005661CE"/>
    <w:rsid w:val="0056629E"/>
    <w:rsid w:val="0056631A"/>
    <w:rsid w:val="0056664F"/>
    <w:rsid w:val="00566A8C"/>
    <w:rsid w:val="00566C08"/>
    <w:rsid w:val="00566C0C"/>
    <w:rsid w:val="005670A9"/>
    <w:rsid w:val="00567325"/>
    <w:rsid w:val="00567A27"/>
    <w:rsid w:val="00567CBC"/>
    <w:rsid w:val="005700FA"/>
    <w:rsid w:val="00570219"/>
    <w:rsid w:val="005703E2"/>
    <w:rsid w:val="00570431"/>
    <w:rsid w:val="0057043B"/>
    <w:rsid w:val="00570528"/>
    <w:rsid w:val="00570585"/>
    <w:rsid w:val="005705AA"/>
    <w:rsid w:val="00570E29"/>
    <w:rsid w:val="00570F40"/>
    <w:rsid w:val="0057115A"/>
    <w:rsid w:val="0057161C"/>
    <w:rsid w:val="005716EA"/>
    <w:rsid w:val="00571ACF"/>
    <w:rsid w:val="00571D06"/>
    <w:rsid w:val="00572087"/>
    <w:rsid w:val="005721DF"/>
    <w:rsid w:val="00572647"/>
    <w:rsid w:val="0057305A"/>
    <w:rsid w:val="005733DD"/>
    <w:rsid w:val="005736A5"/>
    <w:rsid w:val="0057373D"/>
    <w:rsid w:val="00573AC9"/>
    <w:rsid w:val="00573CCE"/>
    <w:rsid w:val="00573EAC"/>
    <w:rsid w:val="00573F70"/>
    <w:rsid w:val="005740A5"/>
    <w:rsid w:val="0057416E"/>
    <w:rsid w:val="00574462"/>
    <w:rsid w:val="00574703"/>
    <w:rsid w:val="0057476D"/>
    <w:rsid w:val="00574C09"/>
    <w:rsid w:val="00574C4A"/>
    <w:rsid w:val="00574C58"/>
    <w:rsid w:val="00574C9A"/>
    <w:rsid w:val="00574C9D"/>
    <w:rsid w:val="00574DF0"/>
    <w:rsid w:val="00574E9C"/>
    <w:rsid w:val="00574EA0"/>
    <w:rsid w:val="00574F69"/>
    <w:rsid w:val="005755A0"/>
    <w:rsid w:val="0057592F"/>
    <w:rsid w:val="00575A06"/>
    <w:rsid w:val="00575C18"/>
    <w:rsid w:val="00576070"/>
    <w:rsid w:val="005760DC"/>
    <w:rsid w:val="00576251"/>
    <w:rsid w:val="005765F7"/>
    <w:rsid w:val="00576B65"/>
    <w:rsid w:val="00576B83"/>
    <w:rsid w:val="00576C16"/>
    <w:rsid w:val="00576C3D"/>
    <w:rsid w:val="00576FAF"/>
    <w:rsid w:val="0057717F"/>
    <w:rsid w:val="0057737D"/>
    <w:rsid w:val="0057777A"/>
    <w:rsid w:val="00577C3D"/>
    <w:rsid w:val="00577CEE"/>
    <w:rsid w:val="00577E92"/>
    <w:rsid w:val="005801C2"/>
    <w:rsid w:val="005804C9"/>
    <w:rsid w:val="00580702"/>
    <w:rsid w:val="005809EC"/>
    <w:rsid w:val="00580A35"/>
    <w:rsid w:val="00580B0D"/>
    <w:rsid w:val="00580C04"/>
    <w:rsid w:val="00580CD1"/>
    <w:rsid w:val="00580DD7"/>
    <w:rsid w:val="00580FBC"/>
    <w:rsid w:val="005811CC"/>
    <w:rsid w:val="005812A4"/>
    <w:rsid w:val="00581598"/>
    <w:rsid w:val="005815CB"/>
    <w:rsid w:val="00581CDC"/>
    <w:rsid w:val="00581ECF"/>
    <w:rsid w:val="0058203A"/>
    <w:rsid w:val="005820CA"/>
    <w:rsid w:val="005821D0"/>
    <w:rsid w:val="00582324"/>
    <w:rsid w:val="00582378"/>
    <w:rsid w:val="00582898"/>
    <w:rsid w:val="00582978"/>
    <w:rsid w:val="00582999"/>
    <w:rsid w:val="00582A08"/>
    <w:rsid w:val="00582A1F"/>
    <w:rsid w:val="00582A74"/>
    <w:rsid w:val="00582AF9"/>
    <w:rsid w:val="00582E8D"/>
    <w:rsid w:val="00582EFD"/>
    <w:rsid w:val="00582FFD"/>
    <w:rsid w:val="005830DB"/>
    <w:rsid w:val="005832C4"/>
    <w:rsid w:val="00583301"/>
    <w:rsid w:val="0058336B"/>
    <w:rsid w:val="00583475"/>
    <w:rsid w:val="005838DE"/>
    <w:rsid w:val="00584080"/>
    <w:rsid w:val="00584738"/>
    <w:rsid w:val="005847DB"/>
    <w:rsid w:val="00584976"/>
    <w:rsid w:val="00584AE0"/>
    <w:rsid w:val="00585596"/>
    <w:rsid w:val="005855A5"/>
    <w:rsid w:val="005858A6"/>
    <w:rsid w:val="00585BD1"/>
    <w:rsid w:val="00585CA9"/>
    <w:rsid w:val="00585E84"/>
    <w:rsid w:val="00585EF8"/>
    <w:rsid w:val="005860A9"/>
    <w:rsid w:val="005864AE"/>
    <w:rsid w:val="005864BE"/>
    <w:rsid w:val="00586549"/>
    <w:rsid w:val="00586B27"/>
    <w:rsid w:val="00586F64"/>
    <w:rsid w:val="00586FBF"/>
    <w:rsid w:val="005872C1"/>
    <w:rsid w:val="00587407"/>
    <w:rsid w:val="0058768B"/>
    <w:rsid w:val="005877AD"/>
    <w:rsid w:val="00587851"/>
    <w:rsid w:val="00587864"/>
    <w:rsid w:val="00587AB4"/>
    <w:rsid w:val="00587C74"/>
    <w:rsid w:val="00587FAC"/>
    <w:rsid w:val="005901A8"/>
    <w:rsid w:val="005901C7"/>
    <w:rsid w:val="005905F9"/>
    <w:rsid w:val="005907B5"/>
    <w:rsid w:val="0059088F"/>
    <w:rsid w:val="005908AE"/>
    <w:rsid w:val="00590D03"/>
    <w:rsid w:val="00590D4B"/>
    <w:rsid w:val="00590FA8"/>
    <w:rsid w:val="00591196"/>
    <w:rsid w:val="005911A7"/>
    <w:rsid w:val="00591275"/>
    <w:rsid w:val="005919FE"/>
    <w:rsid w:val="00591ECF"/>
    <w:rsid w:val="00592134"/>
    <w:rsid w:val="00592143"/>
    <w:rsid w:val="00592162"/>
    <w:rsid w:val="005923A0"/>
    <w:rsid w:val="00592A2D"/>
    <w:rsid w:val="00592EBD"/>
    <w:rsid w:val="0059313C"/>
    <w:rsid w:val="00593457"/>
    <w:rsid w:val="005934B2"/>
    <w:rsid w:val="00593C87"/>
    <w:rsid w:val="00593DB5"/>
    <w:rsid w:val="00594262"/>
    <w:rsid w:val="005945E1"/>
    <w:rsid w:val="00594BD0"/>
    <w:rsid w:val="0059518B"/>
    <w:rsid w:val="0059533B"/>
    <w:rsid w:val="00595411"/>
    <w:rsid w:val="00595625"/>
    <w:rsid w:val="00595628"/>
    <w:rsid w:val="00595761"/>
    <w:rsid w:val="00595914"/>
    <w:rsid w:val="00595932"/>
    <w:rsid w:val="00595BA6"/>
    <w:rsid w:val="00595BC2"/>
    <w:rsid w:val="00595EFA"/>
    <w:rsid w:val="00595FDB"/>
    <w:rsid w:val="005962C9"/>
    <w:rsid w:val="005962E7"/>
    <w:rsid w:val="0059632F"/>
    <w:rsid w:val="0059663C"/>
    <w:rsid w:val="00596E12"/>
    <w:rsid w:val="00596EAA"/>
    <w:rsid w:val="00596F2E"/>
    <w:rsid w:val="00597076"/>
    <w:rsid w:val="005972B5"/>
    <w:rsid w:val="00597629"/>
    <w:rsid w:val="005976CC"/>
    <w:rsid w:val="005978A5"/>
    <w:rsid w:val="00597925"/>
    <w:rsid w:val="005A009F"/>
    <w:rsid w:val="005A02A8"/>
    <w:rsid w:val="005A082C"/>
    <w:rsid w:val="005A099B"/>
    <w:rsid w:val="005A0A22"/>
    <w:rsid w:val="005A0A72"/>
    <w:rsid w:val="005A0E7A"/>
    <w:rsid w:val="005A114B"/>
    <w:rsid w:val="005A1516"/>
    <w:rsid w:val="005A16C9"/>
    <w:rsid w:val="005A1A3E"/>
    <w:rsid w:val="005A24D3"/>
    <w:rsid w:val="005A25EF"/>
    <w:rsid w:val="005A2794"/>
    <w:rsid w:val="005A2A54"/>
    <w:rsid w:val="005A2C8B"/>
    <w:rsid w:val="005A2E31"/>
    <w:rsid w:val="005A30D1"/>
    <w:rsid w:val="005A3266"/>
    <w:rsid w:val="005A33D0"/>
    <w:rsid w:val="005A33D1"/>
    <w:rsid w:val="005A33D5"/>
    <w:rsid w:val="005A3A77"/>
    <w:rsid w:val="005A3F80"/>
    <w:rsid w:val="005A423E"/>
    <w:rsid w:val="005A45A1"/>
    <w:rsid w:val="005A4857"/>
    <w:rsid w:val="005A4B05"/>
    <w:rsid w:val="005A4EDC"/>
    <w:rsid w:val="005A4FB2"/>
    <w:rsid w:val="005A4FE0"/>
    <w:rsid w:val="005A509F"/>
    <w:rsid w:val="005A50DA"/>
    <w:rsid w:val="005A556C"/>
    <w:rsid w:val="005A5F99"/>
    <w:rsid w:val="005A6110"/>
    <w:rsid w:val="005A636F"/>
    <w:rsid w:val="005A6456"/>
    <w:rsid w:val="005A6685"/>
    <w:rsid w:val="005A68E3"/>
    <w:rsid w:val="005A6A9E"/>
    <w:rsid w:val="005A6C10"/>
    <w:rsid w:val="005A6EDA"/>
    <w:rsid w:val="005A7813"/>
    <w:rsid w:val="005A798C"/>
    <w:rsid w:val="005A7C13"/>
    <w:rsid w:val="005A7D21"/>
    <w:rsid w:val="005B02E3"/>
    <w:rsid w:val="005B04DF"/>
    <w:rsid w:val="005B05B7"/>
    <w:rsid w:val="005B0B35"/>
    <w:rsid w:val="005B0C47"/>
    <w:rsid w:val="005B12E9"/>
    <w:rsid w:val="005B14EC"/>
    <w:rsid w:val="005B151C"/>
    <w:rsid w:val="005B1B81"/>
    <w:rsid w:val="005B1EAD"/>
    <w:rsid w:val="005B207A"/>
    <w:rsid w:val="005B2097"/>
    <w:rsid w:val="005B21AE"/>
    <w:rsid w:val="005B2396"/>
    <w:rsid w:val="005B23BF"/>
    <w:rsid w:val="005B24B6"/>
    <w:rsid w:val="005B2521"/>
    <w:rsid w:val="005B2550"/>
    <w:rsid w:val="005B256B"/>
    <w:rsid w:val="005B265A"/>
    <w:rsid w:val="005B26F6"/>
    <w:rsid w:val="005B2C35"/>
    <w:rsid w:val="005B2CA1"/>
    <w:rsid w:val="005B2E3C"/>
    <w:rsid w:val="005B3369"/>
    <w:rsid w:val="005B341D"/>
    <w:rsid w:val="005B3A03"/>
    <w:rsid w:val="005B4004"/>
    <w:rsid w:val="005B4174"/>
    <w:rsid w:val="005B4220"/>
    <w:rsid w:val="005B43AE"/>
    <w:rsid w:val="005B4595"/>
    <w:rsid w:val="005B469A"/>
    <w:rsid w:val="005B4AFD"/>
    <w:rsid w:val="005B5564"/>
    <w:rsid w:val="005B55B6"/>
    <w:rsid w:val="005B5A9F"/>
    <w:rsid w:val="005B5F0B"/>
    <w:rsid w:val="005B5F1C"/>
    <w:rsid w:val="005B601D"/>
    <w:rsid w:val="005B6249"/>
    <w:rsid w:val="005B6277"/>
    <w:rsid w:val="005B64B7"/>
    <w:rsid w:val="005B652F"/>
    <w:rsid w:val="005B6887"/>
    <w:rsid w:val="005B6AFE"/>
    <w:rsid w:val="005B6DBC"/>
    <w:rsid w:val="005B71B4"/>
    <w:rsid w:val="005B7319"/>
    <w:rsid w:val="005B7544"/>
    <w:rsid w:val="005B7582"/>
    <w:rsid w:val="005B75B1"/>
    <w:rsid w:val="005B75B2"/>
    <w:rsid w:val="005B7AB1"/>
    <w:rsid w:val="005B7B2D"/>
    <w:rsid w:val="005B7BD7"/>
    <w:rsid w:val="005B7C81"/>
    <w:rsid w:val="005B7E9E"/>
    <w:rsid w:val="005B7F55"/>
    <w:rsid w:val="005C0050"/>
    <w:rsid w:val="005C0592"/>
    <w:rsid w:val="005C069A"/>
    <w:rsid w:val="005C088B"/>
    <w:rsid w:val="005C0A25"/>
    <w:rsid w:val="005C0E7E"/>
    <w:rsid w:val="005C1682"/>
    <w:rsid w:val="005C2319"/>
    <w:rsid w:val="005C25B0"/>
    <w:rsid w:val="005C290D"/>
    <w:rsid w:val="005C2A93"/>
    <w:rsid w:val="005C2B69"/>
    <w:rsid w:val="005C2E9B"/>
    <w:rsid w:val="005C30F0"/>
    <w:rsid w:val="005C3647"/>
    <w:rsid w:val="005C37D0"/>
    <w:rsid w:val="005C3EDA"/>
    <w:rsid w:val="005C408E"/>
    <w:rsid w:val="005C40A7"/>
    <w:rsid w:val="005C438A"/>
    <w:rsid w:val="005C43F8"/>
    <w:rsid w:val="005C44F6"/>
    <w:rsid w:val="005C454A"/>
    <w:rsid w:val="005C47FA"/>
    <w:rsid w:val="005C48CC"/>
    <w:rsid w:val="005C4911"/>
    <w:rsid w:val="005C4B18"/>
    <w:rsid w:val="005C4CFB"/>
    <w:rsid w:val="005C4EAD"/>
    <w:rsid w:val="005C520C"/>
    <w:rsid w:val="005C5BC6"/>
    <w:rsid w:val="005C6376"/>
    <w:rsid w:val="005C63BF"/>
    <w:rsid w:val="005C677A"/>
    <w:rsid w:val="005C67EA"/>
    <w:rsid w:val="005C69DC"/>
    <w:rsid w:val="005C6A5B"/>
    <w:rsid w:val="005C6A5E"/>
    <w:rsid w:val="005C6CF7"/>
    <w:rsid w:val="005C6F5E"/>
    <w:rsid w:val="005C7350"/>
    <w:rsid w:val="005C75FE"/>
    <w:rsid w:val="005C76E6"/>
    <w:rsid w:val="005C76F3"/>
    <w:rsid w:val="005C7BA7"/>
    <w:rsid w:val="005D0452"/>
    <w:rsid w:val="005D0483"/>
    <w:rsid w:val="005D0741"/>
    <w:rsid w:val="005D074F"/>
    <w:rsid w:val="005D0788"/>
    <w:rsid w:val="005D08BF"/>
    <w:rsid w:val="005D0994"/>
    <w:rsid w:val="005D0AD9"/>
    <w:rsid w:val="005D0B27"/>
    <w:rsid w:val="005D0C19"/>
    <w:rsid w:val="005D0E00"/>
    <w:rsid w:val="005D0E36"/>
    <w:rsid w:val="005D0EB6"/>
    <w:rsid w:val="005D0F29"/>
    <w:rsid w:val="005D0F7F"/>
    <w:rsid w:val="005D1027"/>
    <w:rsid w:val="005D1067"/>
    <w:rsid w:val="005D1210"/>
    <w:rsid w:val="005D14EB"/>
    <w:rsid w:val="005D15A0"/>
    <w:rsid w:val="005D16A8"/>
    <w:rsid w:val="005D19E8"/>
    <w:rsid w:val="005D1B3F"/>
    <w:rsid w:val="005D1BBB"/>
    <w:rsid w:val="005D1D68"/>
    <w:rsid w:val="005D215F"/>
    <w:rsid w:val="005D22D1"/>
    <w:rsid w:val="005D231B"/>
    <w:rsid w:val="005D2455"/>
    <w:rsid w:val="005D25F8"/>
    <w:rsid w:val="005D269C"/>
    <w:rsid w:val="005D26DC"/>
    <w:rsid w:val="005D27E3"/>
    <w:rsid w:val="005D2C06"/>
    <w:rsid w:val="005D3102"/>
    <w:rsid w:val="005D3330"/>
    <w:rsid w:val="005D333F"/>
    <w:rsid w:val="005D388D"/>
    <w:rsid w:val="005D38CF"/>
    <w:rsid w:val="005D3BF1"/>
    <w:rsid w:val="005D3DBB"/>
    <w:rsid w:val="005D409A"/>
    <w:rsid w:val="005D41D9"/>
    <w:rsid w:val="005D4395"/>
    <w:rsid w:val="005D45FA"/>
    <w:rsid w:val="005D46DF"/>
    <w:rsid w:val="005D4A89"/>
    <w:rsid w:val="005D4B07"/>
    <w:rsid w:val="005D4D31"/>
    <w:rsid w:val="005D5146"/>
    <w:rsid w:val="005D58D0"/>
    <w:rsid w:val="005D599D"/>
    <w:rsid w:val="005D5A46"/>
    <w:rsid w:val="005D5E28"/>
    <w:rsid w:val="005D6050"/>
    <w:rsid w:val="005D6107"/>
    <w:rsid w:val="005D611E"/>
    <w:rsid w:val="005D6394"/>
    <w:rsid w:val="005D643D"/>
    <w:rsid w:val="005D6477"/>
    <w:rsid w:val="005D691C"/>
    <w:rsid w:val="005D6B03"/>
    <w:rsid w:val="005D6B68"/>
    <w:rsid w:val="005D6DB6"/>
    <w:rsid w:val="005D7249"/>
    <w:rsid w:val="005D7445"/>
    <w:rsid w:val="005D7559"/>
    <w:rsid w:val="005D77A1"/>
    <w:rsid w:val="005D7A92"/>
    <w:rsid w:val="005D7B6D"/>
    <w:rsid w:val="005E036C"/>
    <w:rsid w:val="005E040C"/>
    <w:rsid w:val="005E0641"/>
    <w:rsid w:val="005E06D7"/>
    <w:rsid w:val="005E0886"/>
    <w:rsid w:val="005E0BA5"/>
    <w:rsid w:val="005E0D94"/>
    <w:rsid w:val="005E17BB"/>
    <w:rsid w:val="005E1AB2"/>
    <w:rsid w:val="005E2553"/>
    <w:rsid w:val="005E29ED"/>
    <w:rsid w:val="005E2B63"/>
    <w:rsid w:val="005E2B84"/>
    <w:rsid w:val="005E2CAF"/>
    <w:rsid w:val="005E2E83"/>
    <w:rsid w:val="005E3201"/>
    <w:rsid w:val="005E324A"/>
    <w:rsid w:val="005E32B8"/>
    <w:rsid w:val="005E337C"/>
    <w:rsid w:val="005E3391"/>
    <w:rsid w:val="005E34A0"/>
    <w:rsid w:val="005E36DC"/>
    <w:rsid w:val="005E3A57"/>
    <w:rsid w:val="005E3CCA"/>
    <w:rsid w:val="005E4077"/>
    <w:rsid w:val="005E4736"/>
    <w:rsid w:val="005E4827"/>
    <w:rsid w:val="005E48B7"/>
    <w:rsid w:val="005E4A32"/>
    <w:rsid w:val="005E4C1B"/>
    <w:rsid w:val="005E4C23"/>
    <w:rsid w:val="005E4D42"/>
    <w:rsid w:val="005E4E86"/>
    <w:rsid w:val="005E5169"/>
    <w:rsid w:val="005E5270"/>
    <w:rsid w:val="005E5405"/>
    <w:rsid w:val="005E5456"/>
    <w:rsid w:val="005E5719"/>
    <w:rsid w:val="005E5804"/>
    <w:rsid w:val="005E5B70"/>
    <w:rsid w:val="005E604B"/>
    <w:rsid w:val="005E60CF"/>
    <w:rsid w:val="005E60F2"/>
    <w:rsid w:val="005E616B"/>
    <w:rsid w:val="005E628F"/>
    <w:rsid w:val="005E632C"/>
    <w:rsid w:val="005E634A"/>
    <w:rsid w:val="005E6676"/>
    <w:rsid w:val="005E678F"/>
    <w:rsid w:val="005E6876"/>
    <w:rsid w:val="005E6BAD"/>
    <w:rsid w:val="005E6C2C"/>
    <w:rsid w:val="005E71F6"/>
    <w:rsid w:val="005E72C6"/>
    <w:rsid w:val="005E7F92"/>
    <w:rsid w:val="005F0309"/>
    <w:rsid w:val="005F03A8"/>
    <w:rsid w:val="005F073A"/>
    <w:rsid w:val="005F0CCA"/>
    <w:rsid w:val="005F0DB0"/>
    <w:rsid w:val="005F0F2D"/>
    <w:rsid w:val="005F1013"/>
    <w:rsid w:val="005F1103"/>
    <w:rsid w:val="005F1176"/>
    <w:rsid w:val="005F11DC"/>
    <w:rsid w:val="005F16BF"/>
    <w:rsid w:val="005F1845"/>
    <w:rsid w:val="005F226E"/>
    <w:rsid w:val="005F23C6"/>
    <w:rsid w:val="005F2512"/>
    <w:rsid w:val="005F260F"/>
    <w:rsid w:val="005F2696"/>
    <w:rsid w:val="005F2795"/>
    <w:rsid w:val="005F27E7"/>
    <w:rsid w:val="005F2833"/>
    <w:rsid w:val="005F288F"/>
    <w:rsid w:val="005F2B33"/>
    <w:rsid w:val="005F2F45"/>
    <w:rsid w:val="005F3170"/>
    <w:rsid w:val="005F3791"/>
    <w:rsid w:val="005F37B8"/>
    <w:rsid w:val="005F3819"/>
    <w:rsid w:val="005F39D2"/>
    <w:rsid w:val="005F3AFA"/>
    <w:rsid w:val="005F3BD1"/>
    <w:rsid w:val="005F3EBF"/>
    <w:rsid w:val="005F3F18"/>
    <w:rsid w:val="005F4492"/>
    <w:rsid w:val="005F4652"/>
    <w:rsid w:val="005F4771"/>
    <w:rsid w:val="005F47DF"/>
    <w:rsid w:val="005F4B06"/>
    <w:rsid w:val="005F4BBE"/>
    <w:rsid w:val="005F51B9"/>
    <w:rsid w:val="005F52B8"/>
    <w:rsid w:val="005F53AA"/>
    <w:rsid w:val="005F53D5"/>
    <w:rsid w:val="005F543A"/>
    <w:rsid w:val="005F54E7"/>
    <w:rsid w:val="005F5723"/>
    <w:rsid w:val="005F5B36"/>
    <w:rsid w:val="005F5F57"/>
    <w:rsid w:val="005F636F"/>
    <w:rsid w:val="005F6529"/>
    <w:rsid w:val="005F666A"/>
    <w:rsid w:val="005F67C2"/>
    <w:rsid w:val="005F6CA7"/>
    <w:rsid w:val="005F713C"/>
    <w:rsid w:val="005F7177"/>
    <w:rsid w:val="005F7340"/>
    <w:rsid w:val="005F743D"/>
    <w:rsid w:val="005F7500"/>
    <w:rsid w:val="005F7610"/>
    <w:rsid w:val="005F7658"/>
    <w:rsid w:val="005F7AC6"/>
    <w:rsid w:val="005F7FF0"/>
    <w:rsid w:val="006002BC"/>
    <w:rsid w:val="00600603"/>
    <w:rsid w:val="006006E2"/>
    <w:rsid w:val="00600892"/>
    <w:rsid w:val="006008F4"/>
    <w:rsid w:val="0060096B"/>
    <w:rsid w:val="00600C77"/>
    <w:rsid w:val="00600CC4"/>
    <w:rsid w:val="00600E89"/>
    <w:rsid w:val="00601228"/>
    <w:rsid w:val="00601231"/>
    <w:rsid w:val="0060133C"/>
    <w:rsid w:val="00601346"/>
    <w:rsid w:val="00601519"/>
    <w:rsid w:val="006018EC"/>
    <w:rsid w:val="00601C1D"/>
    <w:rsid w:val="00601F4E"/>
    <w:rsid w:val="00602031"/>
    <w:rsid w:val="00602221"/>
    <w:rsid w:val="00602272"/>
    <w:rsid w:val="006023D2"/>
    <w:rsid w:val="006025A6"/>
    <w:rsid w:val="006027C3"/>
    <w:rsid w:val="00602835"/>
    <w:rsid w:val="006029F0"/>
    <w:rsid w:val="00602C67"/>
    <w:rsid w:val="00602F8F"/>
    <w:rsid w:val="00603217"/>
    <w:rsid w:val="00603304"/>
    <w:rsid w:val="006033B5"/>
    <w:rsid w:val="006038AD"/>
    <w:rsid w:val="00603989"/>
    <w:rsid w:val="00603AD6"/>
    <w:rsid w:val="00604083"/>
    <w:rsid w:val="006044C3"/>
    <w:rsid w:val="006047B7"/>
    <w:rsid w:val="0060480D"/>
    <w:rsid w:val="006048EC"/>
    <w:rsid w:val="00604C61"/>
    <w:rsid w:val="00604D4B"/>
    <w:rsid w:val="0060514F"/>
    <w:rsid w:val="0060561E"/>
    <w:rsid w:val="00605A46"/>
    <w:rsid w:val="006064D9"/>
    <w:rsid w:val="0060663A"/>
    <w:rsid w:val="00606AD4"/>
    <w:rsid w:val="00607203"/>
    <w:rsid w:val="00607717"/>
    <w:rsid w:val="00607C07"/>
    <w:rsid w:val="00607D22"/>
    <w:rsid w:val="0061034C"/>
    <w:rsid w:val="006104C0"/>
    <w:rsid w:val="00610753"/>
    <w:rsid w:val="006107EA"/>
    <w:rsid w:val="00610827"/>
    <w:rsid w:val="00610C60"/>
    <w:rsid w:val="00610C9A"/>
    <w:rsid w:val="00610D1B"/>
    <w:rsid w:val="00610D4C"/>
    <w:rsid w:val="00610E66"/>
    <w:rsid w:val="0061112B"/>
    <w:rsid w:val="0061122A"/>
    <w:rsid w:val="00611822"/>
    <w:rsid w:val="006120A9"/>
    <w:rsid w:val="00612240"/>
    <w:rsid w:val="006123DC"/>
    <w:rsid w:val="0061299C"/>
    <w:rsid w:val="006129D5"/>
    <w:rsid w:val="00612A63"/>
    <w:rsid w:val="00612C4F"/>
    <w:rsid w:val="00612C7A"/>
    <w:rsid w:val="00612CC4"/>
    <w:rsid w:val="00612CF8"/>
    <w:rsid w:val="00612E74"/>
    <w:rsid w:val="00612EB2"/>
    <w:rsid w:val="006134B6"/>
    <w:rsid w:val="00613804"/>
    <w:rsid w:val="00613CA0"/>
    <w:rsid w:val="00613E54"/>
    <w:rsid w:val="00614553"/>
    <w:rsid w:val="0061455D"/>
    <w:rsid w:val="00614745"/>
    <w:rsid w:val="0061485F"/>
    <w:rsid w:val="00614A7C"/>
    <w:rsid w:val="00614B1B"/>
    <w:rsid w:val="00614BF1"/>
    <w:rsid w:val="00614C3D"/>
    <w:rsid w:val="0061512D"/>
    <w:rsid w:val="00615662"/>
    <w:rsid w:val="00615919"/>
    <w:rsid w:val="006159AE"/>
    <w:rsid w:val="00615A16"/>
    <w:rsid w:val="00615A2F"/>
    <w:rsid w:val="00615A80"/>
    <w:rsid w:val="00615CA3"/>
    <w:rsid w:val="0061614F"/>
    <w:rsid w:val="006162D4"/>
    <w:rsid w:val="006163D8"/>
    <w:rsid w:val="0061674E"/>
    <w:rsid w:val="00616766"/>
    <w:rsid w:val="00616854"/>
    <w:rsid w:val="00616AE0"/>
    <w:rsid w:val="00616B47"/>
    <w:rsid w:val="00616BAD"/>
    <w:rsid w:val="00616FB6"/>
    <w:rsid w:val="00616FF5"/>
    <w:rsid w:val="00617243"/>
    <w:rsid w:val="0061732E"/>
    <w:rsid w:val="0061797B"/>
    <w:rsid w:val="00617B87"/>
    <w:rsid w:val="006201AF"/>
    <w:rsid w:val="00620308"/>
    <w:rsid w:val="0062068F"/>
    <w:rsid w:val="00620A28"/>
    <w:rsid w:val="00620D65"/>
    <w:rsid w:val="006213BD"/>
    <w:rsid w:val="006213DC"/>
    <w:rsid w:val="006217AD"/>
    <w:rsid w:val="006217C0"/>
    <w:rsid w:val="00621C20"/>
    <w:rsid w:val="00621C7E"/>
    <w:rsid w:val="00621CF2"/>
    <w:rsid w:val="0062232C"/>
    <w:rsid w:val="0062251A"/>
    <w:rsid w:val="00622862"/>
    <w:rsid w:val="006229EF"/>
    <w:rsid w:val="00622D0A"/>
    <w:rsid w:val="00622DDC"/>
    <w:rsid w:val="00622E25"/>
    <w:rsid w:val="00622F5A"/>
    <w:rsid w:val="00622F94"/>
    <w:rsid w:val="0062375B"/>
    <w:rsid w:val="00623BD3"/>
    <w:rsid w:val="00623DE3"/>
    <w:rsid w:val="0062408D"/>
    <w:rsid w:val="0062429B"/>
    <w:rsid w:val="006244E0"/>
    <w:rsid w:val="006244FB"/>
    <w:rsid w:val="006246B0"/>
    <w:rsid w:val="006247BD"/>
    <w:rsid w:val="00624B0A"/>
    <w:rsid w:val="00624FC5"/>
    <w:rsid w:val="0062511E"/>
    <w:rsid w:val="00625127"/>
    <w:rsid w:val="00625184"/>
    <w:rsid w:val="00625AA2"/>
    <w:rsid w:val="00625E9E"/>
    <w:rsid w:val="0062608A"/>
    <w:rsid w:val="00626108"/>
    <w:rsid w:val="0062645E"/>
    <w:rsid w:val="00626758"/>
    <w:rsid w:val="00626837"/>
    <w:rsid w:val="00626CD9"/>
    <w:rsid w:val="00626D6C"/>
    <w:rsid w:val="00626D7F"/>
    <w:rsid w:val="00626EEE"/>
    <w:rsid w:val="006270D9"/>
    <w:rsid w:val="0062725C"/>
    <w:rsid w:val="006272EC"/>
    <w:rsid w:val="00627455"/>
    <w:rsid w:val="00627A35"/>
    <w:rsid w:val="00627DAB"/>
    <w:rsid w:val="00630437"/>
    <w:rsid w:val="00630573"/>
    <w:rsid w:val="00630608"/>
    <w:rsid w:val="00630AB4"/>
    <w:rsid w:val="0063114C"/>
    <w:rsid w:val="00631285"/>
    <w:rsid w:val="00631339"/>
    <w:rsid w:val="0063141E"/>
    <w:rsid w:val="0063155D"/>
    <w:rsid w:val="00631569"/>
    <w:rsid w:val="00631BC9"/>
    <w:rsid w:val="00631C8B"/>
    <w:rsid w:val="006322E2"/>
    <w:rsid w:val="0063252A"/>
    <w:rsid w:val="006329C0"/>
    <w:rsid w:val="00632ACE"/>
    <w:rsid w:val="00632CDE"/>
    <w:rsid w:val="00632D79"/>
    <w:rsid w:val="00633928"/>
    <w:rsid w:val="0063455E"/>
    <w:rsid w:val="00634644"/>
    <w:rsid w:val="00634744"/>
    <w:rsid w:val="00634892"/>
    <w:rsid w:val="006349AC"/>
    <w:rsid w:val="00634CA1"/>
    <w:rsid w:val="00634D08"/>
    <w:rsid w:val="0063527E"/>
    <w:rsid w:val="0063553E"/>
    <w:rsid w:val="00635998"/>
    <w:rsid w:val="006359B9"/>
    <w:rsid w:val="00635E58"/>
    <w:rsid w:val="00635F1D"/>
    <w:rsid w:val="00636092"/>
    <w:rsid w:val="00636281"/>
    <w:rsid w:val="00636534"/>
    <w:rsid w:val="00636807"/>
    <w:rsid w:val="00636A22"/>
    <w:rsid w:val="00636A40"/>
    <w:rsid w:val="00636C2B"/>
    <w:rsid w:val="00637369"/>
    <w:rsid w:val="00637493"/>
    <w:rsid w:val="006375B6"/>
    <w:rsid w:val="006377E7"/>
    <w:rsid w:val="00637E8A"/>
    <w:rsid w:val="00637F55"/>
    <w:rsid w:val="006400A0"/>
    <w:rsid w:val="00640114"/>
    <w:rsid w:val="00640214"/>
    <w:rsid w:val="00640C65"/>
    <w:rsid w:val="006413A4"/>
    <w:rsid w:val="00641CB2"/>
    <w:rsid w:val="00641FDE"/>
    <w:rsid w:val="00642258"/>
    <w:rsid w:val="0064237E"/>
    <w:rsid w:val="00642475"/>
    <w:rsid w:val="006424B9"/>
    <w:rsid w:val="0064299F"/>
    <w:rsid w:val="00642E74"/>
    <w:rsid w:val="00643918"/>
    <w:rsid w:val="0064392F"/>
    <w:rsid w:val="0064394A"/>
    <w:rsid w:val="006439A1"/>
    <w:rsid w:val="00643A00"/>
    <w:rsid w:val="00643C82"/>
    <w:rsid w:val="00643C98"/>
    <w:rsid w:val="00643CE7"/>
    <w:rsid w:val="00644556"/>
    <w:rsid w:val="00644A77"/>
    <w:rsid w:val="00644E33"/>
    <w:rsid w:val="00645373"/>
    <w:rsid w:val="006454D1"/>
    <w:rsid w:val="006456BD"/>
    <w:rsid w:val="00645885"/>
    <w:rsid w:val="006459D0"/>
    <w:rsid w:val="00645B43"/>
    <w:rsid w:val="00645BB3"/>
    <w:rsid w:val="00645CAF"/>
    <w:rsid w:val="00645F50"/>
    <w:rsid w:val="00645F8E"/>
    <w:rsid w:val="00645FA4"/>
    <w:rsid w:val="006461A0"/>
    <w:rsid w:val="006464DD"/>
    <w:rsid w:val="006464E4"/>
    <w:rsid w:val="00646740"/>
    <w:rsid w:val="00646917"/>
    <w:rsid w:val="00646B84"/>
    <w:rsid w:val="00646B8A"/>
    <w:rsid w:val="00646EF0"/>
    <w:rsid w:val="00646FE0"/>
    <w:rsid w:val="006470C0"/>
    <w:rsid w:val="00647265"/>
    <w:rsid w:val="0064767D"/>
    <w:rsid w:val="0064793E"/>
    <w:rsid w:val="00650431"/>
    <w:rsid w:val="0065079A"/>
    <w:rsid w:val="0065080D"/>
    <w:rsid w:val="006508C9"/>
    <w:rsid w:val="00650963"/>
    <w:rsid w:val="00650A11"/>
    <w:rsid w:val="00650CEF"/>
    <w:rsid w:val="00650E0E"/>
    <w:rsid w:val="00650FB2"/>
    <w:rsid w:val="0065122C"/>
    <w:rsid w:val="0065139C"/>
    <w:rsid w:val="00651455"/>
    <w:rsid w:val="0065183E"/>
    <w:rsid w:val="006518BB"/>
    <w:rsid w:val="006518D2"/>
    <w:rsid w:val="006519A3"/>
    <w:rsid w:val="00651B5C"/>
    <w:rsid w:val="0065222F"/>
    <w:rsid w:val="00652280"/>
    <w:rsid w:val="006525A0"/>
    <w:rsid w:val="00652866"/>
    <w:rsid w:val="00652F33"/>
    <w:rsid w:val="00652FE3"/>
    <w:rsid w:val="00653269"/>
    <w:rsid w:val="00653335"/>
    <w:rsid w:val="0065340E"/>
    <w:rsid w:val="00653ADD"/>
    <w:rsid w:val="00653D24"/>
    <w:rsid w:val="00653EC2"/>
    <w:rsid w:val="0065447E"/>
    <w:rsid w:val="006546DA"/>
    <w:rsid w:val="0065474F"/>
    <w:rsid w:val="00654C10"/>
    <w:rsid w:val="00654FD6"/>
    <w:rsid w:val="00655004"/>
    <w:rsid w:val="006550E0"/>
    <w:rsid w:val="00655796"/>
    <w:rsid w:val="00655927"/>
    <w:rsid w:val="00655A36"/>
    <w:rsid w:val="00655F37"/>
    <w:rsid w:val="00655F7D"/>
    <w:rsid w:val="006564D6"/>
    <w:rsid w:val="00656721"/>
    <w:rsid w:val="00656D41"/>
    <w:rsid w:val="00657180"/>
    <w:rsid w:val="006575AD"/>
    <w:rsid w:val="006578F7"/>
    <w:rsid w:val="00657C51"/>
    <w:rsid w:val="00657DBB"/>
    <w:rsid w:val="00657F75"/>
    <w:rsid w:val="00660064"/>
    <w:rsid w:val="006601AD"/>
    <w:rsid w:val="00660283"/>
    <w:rsid w:val="006602A7"/>
    <w:rsid w:val="00660731"/>
    <w:rsid w:val="00660806"/>
    <w:rsid w:val="006609CF"/>
    <w:rsid w:val="00660A80"/>
    <w:rsid w:val="00660B58"/>
    <w:rsid w:val="006612AB"/>
    <w:rsid w:val="0066151C"/>
    <w:rsid w:val="0066153D"/>
    <w:rsid w:val="006618EA"/>
    <w:rsid w:val="00661948"/>
    <w:rsid w:val="0066199A"/>
    <w:rsid w:val="00661B67"/>
    <w:rsid w:val="00661C9F"/>
    <w:rsid w:val="00661DC4"/>
    <w:rsid w:val="006621C9"/>
    <w:rsid w:val="00662454"/>
    <w:rsid w:val="00662A3E"/>
    <w:rsid w:val="00662D3B"/>
    <w:rsid w:val="00662D65"/>
    <w:rsid w:val="00662E98"/>
    <w:rsid w:val="00663033"/>
    <w:rsid w:val="006632F8"/>
    <w:rsid w:val="00663556"/>
    <w:rsid w:val="0066367B"/>
    <w:rsid w:val="00663968"/>
    <w:rsid w:val="006639A9"/>
    <w:rsid w:val="00663DDA"/>
    <w:rsid w:val="00663EA7"/>
    <w:rsid w:val="00664048"/>
    <w:rsid w:val="00664619"/>
    <w:rsid w:val="0066467C"/>
    <w:rsid w:val="0066467E"/>
    <w:rsid w:val="00664F3A"/>
    <w:rsid w:val="00664F91"/>
    <w:rsid w:val="006650B8"/>
    <w:rsid w:val="00665174"/>
    <w:rsid w:val="0066588D"/>
    <w:rsid w:val="00665D9D"/>
    <w:rsid w:val="00665E88"/>
    <w:rsid w:val="00666036"/>
    <w:rsid w:val="0066628B"/>
    <w:rsid w:val="00666A67"/>
    <w:rsid w:val="00666DC5"/>
    <w:rsid w:val="0066702A"/>
    <w:rsid w:val="00667199"/>
    <w:rsid w:val="006673C6"/>
    <w:rsid w:val="0066758E"/>
    <w:rsid w:val="006676BA"/>
    <w:rsid w:val="006676F7"/>
    <w:rsid w:val="0066777A"/>
    <w:rsid w:val="0067031B"/>
    <w:rsid w:val="006704EF"/>
    <w:rsid w:val="006706A0"/>
    <w:rsid w:val="00670863"/>
    <w:rsid w:val="006709A3"/>
    <w:rsid w:val="006709DA"/>
    <w:rsid w:val="006709E6"/>
    <w:rsid w:val="00670BC4"/>
    <w:rsid w:val="00670C34"/>
    <w:rsid w:val="00670C6F"/>
    <w:rsid w:val="00670C93"/>
    <w:rsid w:val="00670CED"/>
    <w:rsid w:val="0067118C"/>
    <w:rsid w:val="006713BC"/>
    <w:rsid w:val="00671D4D"/>
    <w:rsid w:val="00672137"/>
    <w:rsid w:val="0067225E"/>
    <w:rsid w:val="00672307"/>
    <w:rsid w:val="006723FB"/>
    <w:rsid w:val="0067240F"/>
    <w:rsid w:val="00672542"/>
    <w:rsid w:val="006727BC"/>
    <w:rsid w:val="00672831"/>
    <w:rsid w:val="00672AB3"/>
    <w:rsid w:val="0067301D"/>
    <w:rsid w:val="0067307C"/>
    <w:rsid w:val="006730AA"/>
    <w:rsid w:val="0067337B"/>
    <w:rsid w:val="0067362C"/>
    <w:rsid w:val="0067377C"/>
    <w:rsid w:val="0067397A"/>
    <w:rsid w:val="00673BD8"/>
    <w:rsid w:val="00673D54"/>
    <w:rsid w:val="0067416E"/>
    <w:rsid w:val="00674A8C"/>
    <w:rsid w:val="00674BC5"/>
    <w:rsid w:val="00675360"/>
    <w:rsid w:val="0067549E"/>
    <w:rsid w:val="00675611"/>
    <w:rsid w:val="0067588A"/>
    <w:rsid w:val="00675A9E"/>
    <w:rsid w:val="00675B3F"/>
    <w:rsid w:val="00675C5A"/>
    <w:rsid w:val="00675CA4"/>
    <w:rsid w:val="00675DD4"/>
    <w:rsid w:val="00675E47"/>
    <w:rsid w:val="00675EC2"/>
    <w:rsid w:val="0067606A"/>
    <w:rsid w:val="0067633A"/>
    <w:rsid w:val="006763DD"/>
    <w:rsid w:val="006763F2"/>
    <w:rsid w:val="006764D4"/>
    <w:rsid w:val="00676842"/>
    <w:rsid w:val="0067686D"/>
    <w:rsid w:val="00676893"/>
    <w:rsid w:val="00676898"/>
    <w:rsid w:val="00676912"/>
    <w:rsid w:val="00676C4E"/>
    <w:rsid w:val="00676CED"/>
    <w:rsid w:val="00676D4E"/>
    <w:rsid w:val="00676DBE"/>
    <w:rsid w:val="00676F0B"/>
    <w:rsid w:val="006770BA"/>
    <w:rsid w:val="0067729C"/>
    <w:rsid w:val="006772CD"/>
    <w:rsid w:val="006774D4"/>
    <w:rsid w:val="006776A0"/>
    <w:rsid w:val="00677707"/>
    <w:rsid w:val="006777C0"/>
    <w:rsid w:val="00677C7D"/>
    <w:rsid w:val="00677CC9"/>
    <w:rsid w:val="00677E86"/>
    <w:rsid w:val="00677EB3"/>
    <w:rsid w:val="00677F82"/>
    <w:rsid w:val="00677FA7"/>
    <w:rsid w:val="0068011B"/>
    <w:rsid w:val="00680243"/>
    <w:rsid w:val="00680293"/>
    <w:rsid w:val="00680655"/>
    <w:rsid w:val="00680705"/>
    <w:rsid w:val="0068082E"/>
    <w:rsid w:val="0068086E"/>
    <w:rsid w:val="00680917"/>
    <w:rsid w:val="006809E7"/>
    <w:rsid w:val="0068118D"/>
    <w:rsid w:val="00681414"/>
    <w:rsid w:val="006814AA"/>
    <w:rsid w:val="00681D0C"/>
    <w:rsid w:val="00681D99"/>
    <w:rsid w:val="00681F4D"/>
    <w:rsid w:val="006822AE"/>
    <w:rsid w:val="006825F4"/>
    <w:rsid w:val="00682B95"/>
    <w:rsid w:val="00682C67"/>
    <w:rsid w:val="00682DC6"/>
    <w:rsid w:val="00682F05"/>
    <w:rsid w:val="006835AB"/>
    <w:rsid w:val="00683689"/>
    <w:rsid w:val="00683B2A"/>
    <w:rsid w:val="00683FEF"/>
    <w:rsid w:val="006846AA"/>
    <w:rsid w:val="00684B3D"/>
    <w:rsid w:val="00684B42"/>
    <w:rsid w:val="00684BFE"/>
    <w:rsid w:val="00684D55"/>
    <w:rsid w:val="006857BB"/>
    <w:rsid w:val="00685C43"/>
    <w:rsid w:val="00685CAC"/>
    <w:rsid w:val="006860BA"/>
    <w:rsid w:val="006860F5"/>
    <w:rsid w:val="00686229"/>
    <w:rsid w:val="006862FC"/>
    <w:rsid w:val="006864EA"/>
    <w:rsid w:val="00686504"/>
    <w:rsid w:val="00686936"/>
    <w:rsid w:val="006869AB"/>
    <w:rsid w:val="00686C65"/>
    <w:rsid w:val="00686C6A"/>
    <w:rsid w:val="00686F15"/>
    <w:rsid w:val="00687051"/>
    <w:rsid w:val="006875F4"/>
    <w:rsid w:val="00687762"/>
    <w:rsid w:val="0068776A"/>
    <w:rsid w:val="00687787"/>
    <w:rsid w:val="00687BCF"/>
    <w:rsid w:val="00687FB3"/>
    <w:rsid w:val="006901B9"/>
    <w:rsid w:val="00690592"/>
    <w:rsid w:val="0069067C"/>
    <w:rsid w:val="006909D3"/>
    <w:rsid w:val="00690F23"/>
    <w:rsid w:val="0069118E"/>
    <w:rsid w:val="00691383"/>
    <w:rsid w:val="006915FB"/>
    <w:rsid w:val="006916A8"/>
    <w:rsid w:val="0069188C"/>
    <w:rsid w:val="0069213E"/>
    <w:rsid w:val="006926B3"/>
    <w:rsid w:val="00692E83"/>
    <w:rsid w:val="0069323A"/>
    <w:rsid w:val="0069375E"/>
    <w:rsid w:val="00693AA1"/>
    <w:rsid w:val="00693B09"/>
    <w:rsid w:val="00693B4E"/>
    <w:rsid w:val="00693D1C"/>
    <w:rsid w:val="00693F53"/>
    <w:rsid w:val="00693F5B"/>
    <w:rsid w:val="006940DD"/>
    <w:rsid w:val="00694795"/>
    <w:rsid w:val="0069568E"/>
    <w:rsid w:val="00695721"/>
    <w:rsid w:val="00695887"/>
    <w:rsid w:val="00695FF7"/>
    <w:rsid w:val="006960AD"/>
    <w:rsid w:val="00696465"/>
    <w:rsid w:val="00696499"/>
    <w:rsid w:val="00696BA1"/>
    <w:rsid w:val="00696D2C"/>
    <w:rsid w:val="00696EE7"/>
    <w:rsid w:val="00697051"/>
    <w:rsid w:val="006970CC"/>
    <w:rsid w:val="006972EC"/>
    <w:rsid w:val="00697577"/>
    <w:rsid w:val="006975F7"/>
    <w:rsid w:val="00697DCB"/>
    <w:rsid w:val="00697DD6"/>
    <w:rsid w:val="00697F4C"/>
    <w:rsid w:val="006A0295"/>
    <w:rsid w:val="006A03FC"/>
    <w:rsid w:val="006A052F"/>
    <w:rsid w:val="006A06B5"/>
    <w:rsid w:val="006A09F6"/>
    <w:rsid w:val="006A09FA"/>
    <w:rsid w:val="006A0B62"/>
    <w:rsid w:val="006A0C3B"/>
    <w:rsid w:val="006A0F53"/>
    <w:rsid w:val="006A1416"/>
    <w:rsid w:val="006A187B"/>
    <w:rsid w:val="006A1931"/>
    <w:rsid w:val="006A2610"/>
    <w:rsid w:val="006A2877"/>
    <w:rsid w:val="006A28DC"/>
    <w:rsid w:val="006A2A55"/>
    <w:rsid w:val="006A2CD0"/>
    <w:rsid w:val="006A31C8"/>
    <w:rsid w:val="006A3368"/>
    <w:rsid w:val="006A3473"/>
    <w:rsid w:val="006A364D"/>
    <w:rsid w:val="006A3667"/>
    <w:rsid w:val="006A370F"/>
    <w:rsid w:val="006A3C57"/>
    <w:rsid w:val="006A3CFE"/>
    <w:rsid w:val="006A3DEE"/>
    <w:rsid w:val="006A43E1"/>
    <w:rsid w:val="006A4744"/>
    <w:rsid w:val="006A4C40"/>
    <w:rsid w:val="006A4D71"/>
    <w:rsid w:val="006A4DE1"/>
    <w:rsid w:val="006A4DED"/>
    <w:rsid w:val="006A4F7B"/>
    <w:rsid w:val="006A535C"/>
    <w:rsid w:val="006A53E4"/>
    <w:rsid w:val="006A544E"/>
    <w:rsid w:val="006A5F6A"/>
    <w:rsid w:val="006A60CC"/>
    <w:rsid w:val="006A6242"/>
    <w:rsid w:val="006A6BE2"/>
    <w:rsid w:val="006A6DBA"/>
    <w:rsid w:val="006A6F58"/>
    <w:rsid w:val="006A6FD4"/>
    <w:rsid w:val="006A70B2"/>
    <w:rsid w:val="006A74F4"/>
    <w:rsid w:val="006A74F8"/>
    <w:rsid w:val="006A75FE"/>
    <w:rsid w:val="006A7937"/>
    <w:rsid w:val="006A79F4"/>
    <w:rsid w:val="006A7A8C"/>
    <w:rsid w:val="006B008C"/>
    <w:rsid w:val="006B0E50"/>
    <w:rsid w:val="006B102B"/>
    <w:rsid w:val="006B1090"/>
    <w:rsid w:val="006B1798"/>
    <w:rsid w:val="006B18C6"/>
    <w:rsid w:val="006B1B3F"/>
    <w:rsid w:val="006B1B6A"/>
    <w:rsid w:val="006B1DF5"/>
    <w:rsid w:val="006B1F53"/>
    <w:rsid w:val="006B225C"/>
    <w:rsid w:val="006B23E5"/>
    <w:rsid w:val="006B2477"/>
    <w:rsid w:val="006B25DB"/>
    <w:rsid w:val="006B2A19"/>
    <w:rsid w:val="006B2A3C"/>
    <w:rsid w:val="006B2A96"/>
    <w:rsid w:val="006B2D05"/>
    <w:rsid w:val="006B2FC3"/>
    <w:rsid w:val="006B31F0"/>
    <w:rsid w:val="006B3B96"/>
    <w:rsid w:val="006B4231"/>
    <w:rsid w:val="006B439A"/>
    <w:rsid w:val="006B4409"/>
    <w:rsid w:val="006B48D1"/>
    <w:rsid w:val="006B4B6F"/>
    <w:rsid w:val="006B4BAB"/>
    <w:rsid w:val="006B5217"/>
    <w:rsid w:val="006B52AD"/>
    <w:rsid w:val="006B52C4"/>
    <w:rsid w:val="006B5472"/>
    <w:rsid w:val="006B5796"/>
    <w:rsid w:val="006B5BA2"/>
    <w:rsid w:val="006B5DCD"/>
    <w:rsid w:val="006B5EAE"/>
    <w:rsid w:val="006B5F92"/>
    <w:rsid w:val="006B6054"/>
    <w:rsid w:val="006B61C2"/>
    <w:rsid w:val="006B6420"/>
    <w:rsid w:val="006B68D0"/>
    <w:rsid w:val="006B69D0"/>
    <w:rsid w:val="006B6EE1"/>
    <w:rsid w:val="006B76C8"/>
    <w:rsid w:val="006B7DC0"/>
    <w:rsid w:val="006C07E7"/>
    <w:rsid w:val="006C0B20"/>
    <w:rsid w:val="006C0B23"/>
    <w:rsid w:val="006C0BCB"/>
    <w:rsid w:val="006C0EF1"/>
    <w:rsid w:val="006C0F2A"/>
    <w:rsid w:val="006C1503"/>
    <w:rsid w:val="006C1B41"/>
    <w:rsid w:val="006C1CE9"/>
    <w:rsid w:val="006C1DC7"/>
    <w:rsid w:val="006C21F2"/>
    <w:rsid w:val="006C2489"/>
    <w:rsid w:val="006C2770"/>
    <w:rsid w:val="006C27D1"/>
    <w:rsid w:val="006C2BF4"/>
    <w:rsid w:val="006C301E"/>
    <w:rsid w:val="006C302E"/>
    <w:rsid w:val="006C3090"/>
    <w:rsid w:val="006C313B"/>
    <w:rsid w:val="006C33A8"/>
    <w:rsid w:val="006C36F3"/>
    <w:rsid w:val="006C38A0"/>
    <w:rsid w:val="006C39A1"/>
    <w:rsid w:val="006C3BD1"/>
    <w:rsid w:val="006C3C86"/>
    <w:rsid w:val="006C3DCA"/>
    <w:rsid w:val="006C3EF4"/>
    <w:rsid w:val="006C41F2"/>
    <w:rsid w:val="006C429D"/>
    <w:rsid w:val="006C4726"/>
    <w:rsid w:val="006C4875"/>
    <w:rsid w:val="006C487A"/>
    <w:rsid w:val="006C48EE"/>
    <w:rsid w:val="006C51E0"/>
    <w:rsid w:val="006C52A7"/>
    <w:rsid w:val="006C5323"/>
    <w:rsid w:val="006C59CD"/>
    <w:rsid w:val="006C5BF3"/>
    <w:rsid w:val="006C5C4A"/>
    <w:rsid w:val="006C5DEF"/>
    <w:rsid w:val="006C5F77"/>
    <w:rsid w:val="006C5FC3"/>
    <w:rsid w:val="006C63CA"/>
    <w:rsid w:val="006C6681"/>
    <w:rsid w:val="006C6D28"/>
    <w:rsid w:val="006C7137"/>
    <w:rsid w:val="006C72CA"/>
    <w:rsid w:val="006C72D8"/>
    <w:rsid w:val="006C7BC9"/>
    <w:rsid w:val="006C7E71"/>
    <w:rsid w:val="006C7E7F"/>
    <w:rsid w:val="006D0098"/>
    <w:rsid w:val="006D0272"/>
    <w:rsid w:val="006D0C3B"/>
    <w:rsid w:val="006D0C65"/>
    <w:rsid w:val="006D0D5B"/>
    <w:rsid w:val="006D0E98"/>
    <w:rsid w:val="006D15DD"/>
    <w:rsid w:val="006D170F"/>
    <w:rsid w:val="006D1F4B"/>
    <w:rsid w:val="006D2083"/>
    <w:rsid w:val="006D23B1"/>
    <w:rsid w:val="006D242C"/>
    <w:rsid w:val="006D2547"/>
    <w:rsid w:val="006D2A15"/>
    <w:rsid w:val="006D2B77"/>
    <w:rsid w:val="006D2C0C"/>
    <w:rsid w:val="006D2C11"/>
    <w:rsid w:val="006D2D5F"/>
    <w:rsid w:val="006D301B"/>
    <w:rsid w:val="006D301C"/>
    <w:rsid w:val="006D3617"/>
    <w:rsid w:val="006D415B"/>
    <w:rsid w:val="006D41AB"/>
    <w:rsid w:val="006D43D6"/>
    <w:rsid w:val="006D44B0"/>
    <w:rsid w:val="006D4A13"/>
    <w:rsid w:val="006D4C85"/>
    <w:rsid w:val="006D4D51"/>
    <w:rsid w:val="006D4D5B"/>
    <w:rsid w:val="006D4D71"/>
    <w:rsid w:val="006D4E18"/>
    <w:rsid w:val="006D4F21"/>
    <w:rsid w:val="006D5272"/>
    <w:rsid w:val="006D53B4"/>
    <w:rsid w:val="006D55A1"/>
    <w:rsid w:val="006D5671"/>
    <w:rsid w:val="006D5859"/>
    <w:rsid w:val="006D59C7"/>
    <w:rsid w:val="006D5B36"/>
    <w:rsid w:val="006D5B4B"/>
    <w:rsid w:val="006D5C04"/>
    <w:rsid w:val="006D6034"/>
    <w:rsid w:val="006D6379"/>
    <w:rsid w:val="006D6681"/>
    <w:rsid w:val="006D6FB8"/>
    <w:rsid w:val="006D6FC5"/>
    <w:rsid w:val="006D70C9"/>
    <w:rsid w:val="006D7A11"/>
    <w:rsid w:val="006D7BA4"/>
    <w:rsid w:val="006D7BDF"/>
    <w:rsid w:val="006D7D74"/>
    <w:rsid w:val="006D7F93"/>
    <w:rsid w:val="006E001B"/>
    <w:rsid w:val="006E011D"/>
    <w:rsid w:val="006E023C"/>
    <w:rsid w:val="006E0806"/>
    <w:rsid w:val="006E08B7"/>
    <w:rsid w:val="006E0AD1"/>
    <w:rsid w:val="006E0DD6"/>
    <w:rsid w:val="006E0F16"/>
    <w:rsid w:val="006E0FB4"/>
    <w:rsid w:val="006E109D"/>
    <w:rsid w:val="006E1204"/>
    <w:rsid w:val="006E1505"/>
    <w:rsid w:val="006E1578"/>
    <w:rsid w:val="006E15A4"/>
    <w:rsid w:val="006E17AF"/>
    <w:rsid w:val="006E1A7E"/>
    <w:rsid w:val="006E1AA2"/>
    <w:rsid w:val="006E1B06"/>
    <w:rsid w:val="006E1D4A"/>
    <w:rsid w:val="006E1F58"/>
    <w:rsid w:val="006E1FCD"/>
    <w:rsid w:val="006E1FE8"/>
    <w:rsid w:val="006E1FEF"/>
    <w:rsid w:val="006E2022"/>
    <w:rsid w:val="006E2091"/>
    <w:rsid w:val="006E20AC"/>
    <w:rsid w:val="006E2288"/>
    <w:rsid w:val="006E2432"/>
    <w:rsid w:val="006E2A40"/>
    <w:rsid w:val="006E2C14"/>
    <w:rsid w:val="006E2C78"/>
    <w:rsid w:val="006E2DFC"/>
    <w:rsid w:val="006E2F24"/>
    <w:rsid w:val="006E2F98"/>
    <w:rsid w:val="006E33A5"/>
    <w:rsid w:val="006E35B8"/>
    <w:rsid w:val="006E3761"/>
    <w:rsid w:val="006E4C5F"/>
    <w:rsid w:val="006E4CC0"/>
    <w:rsid w:val="006E4D71"/>
    <w:rsid w:val="006E4EE9"/>
    <w:rsid w:val="006E54FD"/>
    <w:rsid w:val="006E588C"/>
    <w:rsid w:val="006E5929"/>
    <w:rsid w:val="006E59D1"/>
    <w:rsid w:val="006E6249"/>
    <w:rsid w:val="006E63F0"/>
    <w:rsid w:val="006E678D"/>
    <w:rsid w:val="006E69B0"/>
    <w:rsid w:val="006E69FC"/>
    <w:rsid w:val="006E6BDA"/>
    <w:rsid w:val="006E6D3E"/>
    <w:rsid w:val="006E6DA8"/>
    <w:rsid w:val="006E730A"/>
    <w:rsid w:val="006E7321"/>
    <w:rsid w:val="006E75D9"/>
    <w:rsid w:val="006E7644"/>
    <w:rsid w:val="006E7E66"/>
    <w:rsid w:val="006E7EF1"/>
    <w:rsid w:val="006E7F62"/>
    <w:rsid w:val="006F033B"/>
    <w:rsid w:val="006F0481"/>
    <w:rsid w:val="006F0665"/>
    <w:rsid w:val="006F072D"/>
    <w:rsid w:val="006F0936"/>
    <w:rsid w:val="006F09D2"/>
    <w:rsid w:val="006F0CB7"/>
    <w:rsid w:val="006F0FAF"/>
    <w:rsid w:val="006F1310"/>
    <w:rsid w:val="006F142E"/>
    <w:rsid w:val="006F1691"/>
    <w:rsid w:val="006F2959"/>
    <w:rsid w:val="006F2E58"/>
    <w:rsid w:val="006F2EA2"/>
    <w:rsid w:val="006F2EEC"/>
    <w:rsid w:val="006F2FBE"/>
    <w:rsid w:val="006F30AD"/>
    <w:rsid w:val="006F332D"/>
    <w:rsid w:val="006F33B4"/>
    <w:rsid w:val="006F37E0"/>
    <w:rsid w:val="006F38C1"/>
    <w:rsid w:val="006F3DC7"/>
    <w:rsid w:val="006F40A1"/>
    <w:rsid w:val="006F4264"/>
    <w:rsid w:val="006F47B5"/>
    <w:rsid w:val="006F4900"/>
    <w:rsid w:val="006F4A60"/>
    <w:rsid w:val="006F4DB5"/>
    <w:rsid w:val="006F501E"/>
    <w:rsid w:val="006F504E"/>
    <w:rsid w:val="006F52A6"/>
    <w:rsid w:val="006F55CD"/>
    <w:rsid w:val="006F57A8"/>
    <w:rsid w:val="006F5D9E"/>
    <w:rsid w:val="006F5EA8"/>
    <w:rsid w:val="006F60D0"/>
    <w:rsid w:val="006F6328"/>
    <w:rsid w:val="006F680D"/>
    <w:rsid w:val="006F6A0C"/>
    <w:rsid w:val="006F6A3A"/>
    <w:rsid w:val="006F6DC3"/>
    <w:rsid w:val="006F6EBD"/>
    <w:rsid w:val="006F6F06"/>
    <w:rsid w:val="006F6F61"/>
    <w:rsid w:val="006F6F8E"/>
    <w:rsid w:val="006F706C"/>
    <w:rsid w:val="006F7476"/>
    <w:rsid w:val="006F758E"/>
    <w:rsid w:val="006F76BD"/>
    <w:rsid w:val="006F78B9"/>
    <w:rsid w:val="006F79F7"/>
    <w:rsid w:val="006F7AE5"/>
    <w:rsid w:val="007000A3"/>
    <w:rsid w:val="00700320"/>
    <w:rsid w:val="007008D4"/>
    <w:rsid w:val="007009E7"/>
    <w:rsid w:val="00700B09"/>
    <w:rsid w:val="00701387"/>
    <w:rsid w:val="00701437"/>
    <w:rsid w:val="0070147C"/>
    <w:rsid w:val="007017D3"/>
    <w:rsid w:val="00701828"/>
    <w:rsid w:val="007019CD"/>
    <w:rsid w:val="00702663"/>
    <w:rsid w:val="0070267B"/>
    <w:rsid w:val="00702837"/>
    <w:rsid w:val="00702A04"/>
    <w:rsid w:val="00702A1D"/>
    <w:rsid w:val="00702CCC"/>
    <w:rsid w:val="00702DEF"/>
    <w:rsid w:val="007031C0"/>
    <w:rsid w:val="007034A3"/>
    <w:rsid w:val="00703727"/>
    <w:rsid w:val="00703923"/>
    <w:rsid w:val="00703C7C"/>
    <w:rsid w:val="00703CCD"/>
    <w:rsid w:val="00704682"/>
    <w:rsid w:val="007048F3"/>
    <w:rsid w:val="007048FC"/>
    <w:rsid w:val="00704A77"/>
    <w:rsid w:val="00705105"/>
    <w:rsid w:val="00705283"/>
    <w:rsid w:val="007053DD"/>
    <w:rsid w:val="00705676"/>
    <w:rsid w:val="0070572C"/>
    <w:rsid w:val="00705A69"/>
    <w:rsid w:val="00705D9E"/>
    <w:rsid w:val="00706515"/>
    <w:rsid w:val="00706762"/>
    <w:rsid w:val="0070688F"/>
    <w:rsid w:val="00706A8E"/>
    <w:rsid w:val="00706BBE"/>
    <w:rsid w:val="00706DC5"/>
    <w:rsid w:val="00706E2A"/>
    <w:rsid w:val="00707186"/>
    <w:rsid w:val="0070719E"/>
    <w:rsid w:val="00707435"/>
    <w:rsid w:val="007078D5"/>
    <w:rsid w:val="007079F6"/>
    <w:rsid w:val="00707BDB"/>
    <w:rsid w:val="00707C7D"/>
    <w:rsid w:val="00707D65"/>
    <w:rsid w:val="00707E36"/>
    <w:rsid w:val="007100E2"/>
    <w:rsid w:val="007101E2"/>
    <w:rsid w:val="00710289"/>
    <w:rsid w:val="007106EA"/>
    <w:rsid w:val="00710B23"/>
    <w:rsid w:val="00710EE8"/>
    <w:rsid w:val="00710F6D"/>
    <w:rsid w:val="007116A3"/>
    <w:rsid w:val="00711CBC"/>
    <w:rsid w:val="00711D9E"/>
    <w:rsid w:val="00712530"/>
    <w:rsid w:val="00712AE0"/>
    <w:rsid w:val="00712D8D"/>
    <w:rsid w:val="00712EA1"/>
    <w:rsid w:val="00712FE3"/>
    <w:rsid w:val="00712FF8"/>
    <w:rsid w:val="007131C7"/>
    <w:rsid w:val="0071329F"/>
    <w:rsid w:val="0071332B"/>
    <w:rsid w:val="007133B6"/>
    <w:rsid w:val="007133C1"/>
    <w:rsid w:val="007135C9"/>
    <w:rsid w:val="0071400F"/>
    <w:rsid w:val="007140C0"/>
    <w:rsid w:val="0071482F"/>
    <w:rsid w:val="00714AF1"/>
    <w:rsid w:val="00714D0A"/>
    <w:rsid w:val="00714D9F"/>
    <w:rsid w:val="00714E9C"/>
    <w:rsid w:val="00715240"/>
    <w:rsid w:val="007155AE"/>
    <w:rsid w:val="0071589E"/>
    <w:rsid w:val="00715906"/>
    <w:rsid w:val="00715A06"/>
    <w:rsid w:val="00715A45"/>
    <w:rsid w:val="00715B81"/>
    <w:rsid w:val="00715ED6"/>
    <w:rsid w:val="007160DD"/>
    <w:rsid w:val="00716165"/>
    <w:rsid w:val="0071663C"/>
    <w:rsid w:val="007168FE"/>
    <w:rsid w:val="007169FD"/>
    <w:rsid w:val="00716D34"/>
    <w:rsid w:val="00717088"/>
    <w:rsid w:val="007170D0"/>
    <w:rsid w:val="007172E2"/>
    <w:rsid w:val="0071730B"/>
    <w:rsid w:val="00717606"/>
    <w:rsid w:val="00717769"/>
    <w:rsid w:val="00717B73"/>
    <w:rsid w:val="00717DB3"/>
    <w:rsid w:val="00720033"/>
    <w:rsid w:val="0072008B"/>
    <w:rsid w:val="007201B4"/>
    <w:rsid w:val="007203EB"/>
    <w:rsid w:val="007204B7"/>
    <w:rsid w:val="00720552"/>
    <w:rsid w:val="007206E7"/>
    <w:rsid w:val="00720702"/>
    <w:rsid w:val="0072080D"/>
    <w:rsid w:val="007208C5"/>
    <w:rsid w:val="00720A59"/>
    <w:rsid w:val="00720B8B"/>
    <w:rsid w:val="00720DDB"/>
    <w:rsid w:val="00720DF9"/>
    <w:rsid w:val="0072124E"/>
    <w:rsid w:val="007212A5"/>
    <w:rsid w:val="007212C6"/>
    <w:rsid w:val="007219EC"/>
    <w:rsid w:val="00721D6E"/>
    <w:rsid w:val="00721E3C"/>
    <w:rsid w:val="00721F75"/>
    <w:rsid w:val="00721F89"/>
    <w:rsid w:val="007221D7"/>
    <w:rsid w:val="007221F7"/>
    <w:rsid w:val="007223E6"/>
    <w:rsid w:val="007223F4"/>
    <w:rsid w:val="0072253D"/>
    <w:rsid w:val="0072277C"/>
    <w:rsid w:val="00722A92"/>
    <w:rsid w:val="0072314B"/>
    <w:rsid w:val="00723397"/>
    <w:rsid w:val="00723737"/>
    <w:rsid w:val="007238BC"/>
    <w:rsid w:val="00723A55"/>
    <w:rsid w:val="00723AF9"/>
    <w:rsid w:val="00723B68"/>
    <w:rsid w:val="00723E41"/>
    <w:rsid w:val="00724101"/>
    <w:rsid w:val="007244DB"/>
    <w:rsid w:val="00724554"/>
    <w:rsid w:val="00724569"/>
    <w:rsid w:val="00724600"/>
    <w:rsid w:val="007246C0"/>
    <w:rsid w:val="007248E2"/>
    <w:rsid w:val="00724AE7"/>
    <w:rsid w:val="00724EF9"/>
    <w:rsid w:val="00724F1E"/>
    <w:rsid w:val="00724F28"/>
    <w:rsid w:val="007251B0"/>
    <w:rsid w:val="00725219"/>
    <w:rsid w:val="00725288"/>
    <w:rsid w:val="0072547A"/>
    <w:rsid w:val="007254A6"/>
    <w:rsid w:val="007255E4"/>
    <w:rsid w:val="007259D3"/>
    <w:rsid w:val="00725A8B"/>
    <w:rsid w:val="00725B10"/>
    <w:rsid w:val="00725CF9"/>
    <w:rsid w:val="00725DDD"/>
    <w:rsid w:val="0072612D"/>
    <w:rsid w:val="00726312"/>
    <w:rsid w:val="00726486"/>
    <w:rsid w:val="0072682A"/>
    <w:rsid w:val="007274B8"/>
    <w:rsid w:val="0072754B"/>
    <w:rsid w:val="00727766"/>
    <w:rsid w:val="007277A9"/>
    <w:rsid w:val="00727CF3"/>
    <w:rsid w:val="00727D3B"/>
    <w:rsid w:val="00727D8B"/>
    <w:rsid w:val="007302C5"/>
    <w:rsid w:val="007304C7"/>
    <w:rsid w:val="00730747"/>
    <w:rsid w:val="0073096F"/>
    <w:rsid w:val="00730A81"/>
    <w:rsid w:val="00730BC5"/>
    <w:rsid w:val="00730D0B"/>
    <w:rsid w:val="00730E97"/>
    <w:rsid w:val="00730ECF"/>
    <w:rsid w:val="00730FE7"/>
    <w:rsid w:val="00731189"/>
    <w:rsid w:val="007311D4"/>
    <w:rsid w:val="00731261"/>
    <w:rsid w:val="0073175C"/>
    <w:rsid w:val="007317FB"/>
    <w:rsid w:val="007318C1"/>
    <w:rsid w:val="00731B06"/>
    <w:rsid w:val="00731B21"/>
    <w:rsid w:val="00731E07"/>
    <w:rsid w:val="00732118"/>
    <w:rsid w:val="007325D9"/>
    <w:rsid w:val="00732BD9"/>
    <w:rsid w:val="00733355"/>
    <w:rsid w:val="007333DB"/>
    <w:rsid w:val="00733C49"/>
    <w:rsid w:val="00733D77"/>
    <w:rsid w:val="0073400F"/>
    <w:rsid w:val="007340A6"/>
    <w:rsid w:val="007344A1"/>
    <w:rsid w:val="00734582"/>
    <w:rsid w:val="00734861"/>
    <w:rsid w:val="00734916"/>
    <w:rsid w:val="00734E90"/>
    <w:rsid w:val="0073522E"/>
    <w:rsid w:val="007354EF"/>
    <w:rsid w:val="00735849"/>
    <w:rsid w:val="0073598B"/>
    <w:rsid w:val="007362DD"/>
    <w:rsid w:val="00736809"/>
    <w:rsid w:val="007368AA"/>
    <w:rsid w:val="00736A1B"/>
    <w:rsid w:val="00736A38"/>
    <w:rsid w:val="00736F86"/>
    <w:rsid w:val="0073719F"/>
    <w:rsid w:val="00737B17"/>
    <w:rsid w:val="00737B7F"/>
    <w:rsid w:val="00737EAF"/>
    <w:rsid w:val="00737F2E"/>
    <w:rsid w:val="0074005C"/>
    <w:rsid w:val="00740168"/>
    <w:rsid w:val="00740186"/>
    <w:rsid w:val="00740195"/>
    <w:rsid w:val="0074053E"/>
    <w:rsid w:val="007407D1"/>
    <w:rsid w:val="00740918"/>
    <w:rsid w:val="00740A86"/>
    <w:rsid w:val="00740D36"/>
    <w:rsid w:val="00741083"/>
    <w:rsid w:val="007416E9"/>
    <w:rsid w:val="007417D6"/>
    <w:rsid w:val="00741962"/>
    <w:rsid w:val="007419A8"/>
    <w:rsid w:val="00741AC4"/>
    <w:rsid w:val="007422C5"/>
    <w:rsid w:val="007423DE"/>
    <w:rsid w:val="007423E7"/>
    <w:rsid w:val="00742773"/>
    <w:rsid w:val="0074289E"/>
    <w:rsid w:val="00742B0F"/>
    <w:rsid w:val="00742B8B"/>
    <w:rsid w:val="0074312A"/>
    <w:rsid w:val="0074325C"/>
    <w:rsid w:val="0074344A"/>
    <w:rsid w:val="00743DBE"/>
    <w:rsid w:val="00744302"/>
    <w:rsid w:val="007443A0"/>
    <w:rsid w:val="00744DDF"/>
    <w:rsid w:val="00744DEC"/>
    <w:rsid w:val="00744E8C"/>
    <w:rsid w:val="00744EC1"/>
    <w:rsid w:val="00744FED"/>
    <w:rsid w:val="0074510F"/>
    <w:rsid w:val="00745313"/>
    <w:rsid w:val="007453A1"/>
    <w:rsid w:val="0074554E"/>
    <w:rsid w:val="0074567A"/>
    <w:rsid w:val="007457A5"/>
    <w:rsid w:val="007459AE"/>
    <w:rsid w:val="00745F6F"/>
    <w:rsid w:val="007460C0"/>
    <w:rsid w:val="007469BE"/>
    <w:rsid w:val="00746AF3"/>
    <w:rsid w:val="00746B65"/>
    <w:rsid w:val="00746DB9"/>
    <w:rsid w:val="00746DF1"/>
    <w:rsid w:val="00746F89"/>
    <w:rsid w:val="0074742A"/>
    <w:rsid w:val="007474D3"/>
    <w:rsid w:val="007476B1"/>
    <w:rsid w:val="00747780"/>
    <w:rsid w:val="00747E6D"/>
    <w:rsid w:val="00747ED2"/>
    <w:rsid w:val="00747EDB"/>
    <w:rsid w:val="00747F06"/>
    <w:rsid w:val="0075044B"/>
    <w:rsid w:val="00750B00"/>
    <w:rsid w:val="00750E19"/>
    <w:rsid w:val="00750FB5"/>
    <w:rsid w:val="00751530"/>
    <w:rsid w:val="007515A9"/>
    <w:rsid w:val="007516C7"/>
    <w:rsid w:val="007517DA"/>
    <w:rsid w:val="00751879"/>
    <w:rsid w:val="007518FF"/>
    <w:rsid w:val="00751E8E"/>
    <w:rsid w:val="0075202B"/>
    <w:rsid w:val="00752354"/>
    <w:rsid w:val="0075243B"/>
    <w:rsid w:val="00752444"/>
    <w:rsid w:val="007524BE"/>
    <w:rsid w:val="007524D5"/>
    <w:rsid w:val="00752D42"/>
    <w:rsid w:val="00752FD3"/>
    <w:rsid w:val="00753199"/>
    <w:rsid w:val="007533D5"/>
    <w:rsid w:val="00753692"/>
    <w:rsid w:val="00753899"/>
    <w:rsid w:val="00753A4F"/>
    <w:rsid w:val="00753FA1"/>
    <w:rsid w:val="00754239"/>
    <w:rsid w:val="00754398"/>
    <w:rsid w:val="007546CE"/>
    <w:rsid w:val="00754A4C"/>
    <w:rsid w:val="00754D43"/>
    <w:rsid w:val="00754DBB"/>
    <w:rsid w:val="00754E4B"/>
    <w:rsid w:val="00754EA1"/>
    <w:rsid w:val="00754ED1"/>
    <w:rsid w:val="00754FC3"/>
    <w:rsid w:val="007555DB"/>
    <w:rsid w:val="0075564C"/>
    <w:rsid w:val="00755774"/>
    <w:rsid w:val="00755853"/>
    <w:rsid w:val="00755C23"/>
    <w:rsid w:val="00756289"/>
    <w:rsid w:val="0075639B"/>
    <w:rsid w:val="00756BFE"/>
    <w:rsid w:val="007570D0"/>
    <w:rsid w:val="00757215"/>
    <w:rsid w:val="007573CC"/>
    <w:rsid w:val="007578DB"/>
    <w:rsid w:val="00757DF3"/>
    <w:rsid w:val="00760107"/>
    <w:rsid w:val="0076023E"/>
    <w:rsid w:val="00760407"/>
    <w:rsid w:val="0076045D"/>
    <w:rsid w:val="00760555"/>
    <w:rsid w:val="007607F3"/>
    <w:rsid w:val="007607FB"/>
    <w:rsid w:val="00760C16"/>
    <w:rsid w:val="00761196"/>
    <w:rsid w:val="0076119C"/>
    <w:rsid w:val="007612C1"/>
    <w:rsid w:val="00761572"/>
    <w:rsid w:val="007615C9"/>
    <w:rsid w:val="00761D2D"/>
    <w:rsid w:val="0076248D"/>
    <w:rsid w:val="007624A1"/>
    <w:rsid w:val="007624BB"/>
    <w:rsid w:val="00762827"/>
    <w:rsid w:val="00762C33"/>
    <w:rsid w:val="00762E8F"/>
    <w:rsid w:val="00763229"/>
    <w:rsid w:val="007632C5"/>
    <w:rsid w:val="007636E0"/>
    <w:rsid w:val="007639E4"/>
    <w:rsid w:val="00763C5B"/>
    <w:rsid w:val="00763F1F"/>
    <w:rsid w:val="00764166"/>
    <w:rsid w:val="00764210"/>
    <w:rsid w:val="00764509"/>
    <w:rsid w:val="007645D1"/>
    <w:rsid w:val="0076462A"/>
    <w:rsid w:val="0076478A"/>
    <w:rsid w:val="0076482E"/>
    <w:rsid w:val="00765219"/>
    <w:rsid w:val="00765697"/>
    <w:rsid w:val="007657E1"/>
    <w:rsid w:val="007657EB"/>
    <w:rsid w:val="007658E3"/>
    <w:rsid w:val="007659D0"/>
    <w:rsid w:val="00765A20"/>
    <w:rsid w:val="00765F17"/>
    <w:rsid w:val="007661E9"/>
    <w:rsid w:val="0076632D"/>
    <w:rsid w:val="007665AD"/>
    <w:rsid w:val="007668EA"/>
    <w:rsid w:val="00767349"/>
    <w:rsid w:val="00767854"/>
    <w:rsid w:val="00767A09"/>
    <w:rsid w:val="00767B0C"/>
    <w:rsid w:val="00767DD2"/>
    <w:rsid w:val="00767DE4"/>
    <w:rsid w:val="0077005D"/>
    <w:rsid w:val="007701CB"/>
    <w:rsid w:val="00770575"/>
    <w:rsid w:val="007705A3"/>
    <w:rsid w:val="00770AAD"/>
    <w:rsid w:val="00770E05"/>
    <w:rsid w:val="0077109C"/>
    <w:rsid w:val="00771189"/>
    <w:rsid w:val="00771477"/>
    <w:rsid w:val="007714B9"/>
    <w:rsid w:val="00771791"/>
    <w:rsid w:val="00771812"/>
    <w:rsid w:val="00771867"/>
    <w:rsid w:val="00771A51"/>
    <w:rsid w:val="00771B99"/>
    <w:rsid w:val="007720C9"/>
    <w:rsid w:val="007731BE"/>
    <w:rsid w:val="007734AB"/>
    <w:rsid w:val="007735C8"/>
    <w:rsid w:val="00773A9D"/>
    <w:rsid w:val="00773F89"/>
    <w:rsid w:val="00774108"/>
    <w:rsid w:val="00774364"/>
    <w:rsid w:val="00774581"/>
    <w:rsid w:val="0077460C"/>
    <w:rsid w:val="00774893"/>
    <w:rsid w:val="00774CD8"/>
    <w:rsid w:val="0077505D"/>
    <w:rsid w:val="0077513F"/>
    <w:rsid w:val="007751CE"/>
    <w:rsid w:val="0077548C"/>
    <w:rsid w:val="007758DF"/>
    <w:rsid w:val="0077598C"/>
    <w:rsid w:val="00775A9B"/>
    <w:rsid w:val="00775AF6"/>
    <w:rsid w:val="00775AFF"/>
    <w:rsid w:val="00775D86"/>
    <w:rsid w:val="007762C8"/>
    <w:rsid w:val="007766D3"/>
    <w:rsid w:val="007767AD"/>
    <w:rsid w:val="00776AB9"/>
    <w:rsid w:val="00776D12"/>
    <w:rsid w:val="00776D69"/>
    <w:rsid w:val="00776DCF"/>
    <w:rsid w:val="0077708B"/>
    <w:rsid w:val="00777191"/>
    <w:rsid w:val="00777301"/>
    <w:rsid w:val="00777428"/>
    <w:rsid w:val="00777749"/>
    <w:rsid w:val="00777914"/>
    <w:rsid w:val="00777978"/>
    <w:rsid w:val="007801E7"/>
    <w:rsid w:val="007802FB"/>
    <w:rsid w:val="00780670"/>
    <w:rsid w:val="00780693"/>
    <w:rsid w:val="00780834"/>
    <w:rsid w:val="0078088D"/>
    <w:rsid w:val="007809A5"/>
    <w:rsid w:val="007809D9"/>
    <w:rsid w:val="00781346"/>
    <w:rsid w:val="007814B4"/>
    <w:rsid w:val="007815AC"/>
    <w:rsid w:val="007817E9"/>
    <w:rsid w:val="00781A61"/>
    <w:rsid w:val="00781B31"/>
    <w:rsid w:val="00781CA8"/>
    <w:rsid w:val="00782307"/>
    <w:rsid w:val="00782763"/>
    <w:rsid w:val="00782860"/>
    <w:rsid w:val="007829E5"/>
    <w:rsid w:val="00782C05"/>
    <w:rsid w:val="00782D09"/>
    <w:rsid w:val="00782F11"/>
    <w:rsid w:val="007831C3"/>
    <w:rsid w:val="00783250"/>
    <w:rsid w:val="007833D8"/>
    <w:rsid w:val="00783568"/>
    <w:rsid w:val="0078362C"/>
    <w:rsid w:val="00783A26"/>
    <w:rsid w:val="00783A46"/>
    <w:rsid w:val="00783AD8"/>
    <w:rsid w:val="00783B02"/>
    <w:rsid w:val="00783C0D"/>
    <w:rsid w:val="00783E5D"/>
    <w:rsid w:val="00783F6C"/>
    <w:rsid w:val="00784489"/>
    <w:rsid w:val="00784B53"/>
    <w:rsid w:val="00784CB2"/>
    <w:rsid w:val="00784DCC"/>
    <w:rsid w:val="00784F0F"/>
    <w:rsid w:val="007850C2"/>
    <w:rsid w:val="007853A8"/>
    <w:rsid w:val="007855FD"/>
    <w:rsid w:val="0078563D"/>
    <w:rsid w:val="00785670"/>
    <w:rsid w:val="007858F7"/>
    <w:rsid w:val="00785CFB"/>
    <w:rsid w:val="00785D89"/>
    <w:rsid w:val="00785E88"/>
    <w:rsid w:val="00786487"/>
    <w:rsid w:val="00786927"/>
    <w:rsid w:val="00786A5D"/>
    <w:rsid w:val="00786EAF"/>
    <w:rsid w:val="007871A1"/>
    <w:rsid w:val="007875A2"/>
    <w:rsid w:val="0078767D"/>
    <w:rsid w:val="007878C9"/>
    <w:rsid w:val="00787E26"/>
    <w:rsid w:val="007900E6"/>
    <w:rsid w:val="00790233"/>
    <w:rsid w:val="007903AA"/>
    <w:rsid w:val="00790449"/>
    <w:rsid w:val="0079061E"/>
    <w:rsid w:val="007909E0"/>
    <w:rsid w:val="00790B5E"/>
    <w:rsid w:val="00790BAA"/>
    <w:rsid w:val="00790CB7"/>
    <w:rsid w:val="00790D1D"/>
    <w:rsid w:val="00790DD8"/>
    <w:rsid w:val="00790E92"/>
    <w:rsid w:val="00790F97"/>
    <w:rsid w:val="00790FFF"/>
    <w:rsid w:val="0079107D"/>
    <w:rsid w:val="007912A0"/>
    <w:rsid w:val="0079160D"/>
    <w:rsid w:val="007916C1"/>
    <w:rsid w:val="007919D3"/>
    <w:rsid w:val="00791BF3"/>
    <w:rsid w:val="00791DEA"/>
    <w:rsid w:val="00791E99"/>
    <w:rsid w:val="0079256A"/>
    <w:rsid w:val="007925AB"/>
    <w:rsid w:val="0079271F"/>
    <w:rsid w:val="00792937"/>
    <w:rsid w:val="00792B99"/>
    <w:rsid w:val="007933A6"/>
    <w:rsid w:val="00793411"/>
    <w:rsid w:val="0079369D"/>
    <w:rsid w:val="007936C7"/>
    <w:rsid w:val="0079386A"/>
    <w:rsid w:val="00793BC0"/>
    <w:rsid w:val="00793FBA"/>
    <w:rsid w:val="00794004"/>
    <w:rsid w:val="00794276"/>
    <w:rsid w:val="00794578"/>
    <w:rsid w:val="00794682"/>
    <w:rsid w:val="007948AB"/>
    <w:rsid w:val="0079492D"/>
    <w:rsid w:val="0079493F"/>
    <w:rsid w:val="00794B25"/>
    <w:rsid w:val="007953AA"/>
    <w:rsid w:val="00795579"/>
    <w:rsid w:val="00795891"/>
    <w:rsid w:val="00795B36"/>
    <w:rsid w:val="00795E48"/>
    <w:rsid w:val="00795F26"/>
    <w:rsid w:val="007960C6"/>
    <w:rsid w:val="0079632D"/>
    <w:rsid w:val="00796425"/>
    <w:rsid w:val="00796462"/>
    <w:rsid w:val="00796858"/>
    <w:rsid w:val="00796DD3"/>
    <w:rsid w:val="0079707F"/>
    <w:rsid w:val="00797189"/>
    <w:rsid w:val="00797227"/>
    <w:rsid w:val="0079729F"/>
    <w:rsid w:val="00797714"/>
    <w:rsid w:val="00797B78"/>
    <w:rsid w:val="00797B8F"/>
    <w:rsid w:val="007A0208"/>
    <w:rsid w:val="007A0479"/>
    <w:rsid w:val="007A0820"/>
    <w:rsid w:val="007A0B9D"/>
    <w:rsid w:val="007A0C4D"/>
    <w:rsid w:val="007A10D7"/>
    <w:rsid w:val="007A1124"/>
    <w:rsid w:val="007A11FE"/>
    <w:rsid w:val="007A1BE4"/>
    <w:rsid w:val="007A1E49"/>
    <w:rsid w:val="007A1E56"/>
    <w:rsid w:val="007A2048"/>
    <w:rsid w:val="007A2516"/>
    <w:rsid w:val="007A2571"/>
    <w:rsid w:val="007A26C3"/>
    <w:rsid w:val="007A27BC"/>
    <w:rsid w:val="007A28DA"/>
    <w:rsid w:val="007A2BA7"/>
    <w:rsid w:val="007A2D7F"/>
    <w:rsid w:val="007A2E2B"/>
    <w:rsid w:val="007A303C"/>
    <w:rsid w:val="007A3507"/>
    <w:rsid w:val="007A364E"/>
    <w:rsid w:val="007A37ED"/>
    <w:rsid w:val="007A38EB"/>
    <w:rsid w:val="007A4094"/>
    <w:rsid w:val="007A41F9"/>
    <w:rsid w:val="007A427C"/>
    <w:rsid w:val="007A42DD"/>
    <w:rsid w:val="007A4345"/>
    <w:rsid w:val="007A44B1"/>
    <w:rsid w:val="007A46C0"/>
    <w:rsid w:val="007A4702"/>
    <w:rsid w:val="007A4861"/>
    <w:rsid w:val="007A4A35"/>
    <w:rsid w:val="007A4D0E"/>
    <w:rsid w:val="007A4FED"/>
    <w:rsid w:val="007A53B5"/>
    <w:rsid w:val="007A5401"/>
    <w:rsid w:val="007A54B5"/>
    <w:rsid w:val="007A574D"/>
    <w:rsid w:val="007A57C0"/>
    <w:rsid w:val="007A612D"/>
    <w:rsid w:val="007A6364"/>
    <w:rsid w:val="007A659E"/>
    <w:rsid w:val="007A686D"/>
    <w:rsid w:val="007A6917"/>
    <w:rsid w:val="007A6E60"/>
    <w:rsid w:val="007A719C"/>
    <w:rsid w:val="007A7229"/>
    <w:rsid w:val="007A7A92"/>
    <w:rsid w:val="007B0225"/>
    <w:rsid w:val="007B042E"/>
    <w:rsid w:val="007B0858"/>
    <w:rsid w:val="007B08B9"/>
    <w:rsid w:val="007B09B1"/>
    <w:rsid w:val="007B0A60"/>
    <w:rsid w:val="007B0B42"/>
    <w:rsid w:val="007B0BB9"/>
    <w:rsid w:val="007B0E3F"/>
    <w:rsid w:val="007B109C"/>
    <w:rsid w:val="007B14AF"/>
    <w:rsid w:val="007B1646"/>
    <w:rsid w:val="007B18B0"/>
    <w:rsid w:val="007B1AC8"/>
    <w:rsid w:val="007B1C05"/>
    <w:rsid w:val="007B1CF1"/>
    <w:rsid w:val="007B1FBD"/>
    <w:rsid w:val="007B2686"/>
    <w:rsid w:val="007B2E54"/>
    <w:rsid w:val="007B3024"/>
    <w:rsid w:val="007B355A"/>
    <w:rsid w:val="007B3ABA"/>
    <w:rsid w:val="007B3B64"/>
    <w:rsid w:val="007B3C9A"/>
    <w:rsid w:val="007B3F82"/>
    <w:rsid w:val="007B48C9"/>
    <w:rsid w:val="007B4A3A"/>
    <w:rsid w:val="007B4E82"/>
    <w:rsid w:val="007B5154"/>
    <w:rsid w:val="007B515F"/>
    <w:rsid w:val="007B533F"/>
    <w:rsid w:val="007B55AE"/>
    <w:rsid w:val="007B5691"/>
    <w:rsid w:val="007B576D"/>
    <w:rsid w:val="007B58C8"/>
    <w:rsid w:val="007B5AC1"/>
    <w:rsid w:val="007B5CE9"/>
    <w:rsid w:val="007B5D23"/>
    <w:rsid w:val="007B5E40"/>
    <w:rsid w:val="007B60C7"/>
    <w:rsid w:val="007B63C7"/>
    <w:rsid w:val="007B64D8"/>
    <w:rsid w:val="007B6831"/>
    <w:rsid w:val="007B6A5D"/>
    <w:rsid w:val="007B6EF5"/>
    <w:rsid w:val="007B6F82"/>
    <w:rsid w:val="007B725D"/>
    <w:rsid w:val="007B754D"/>
    <w:rsid w:val="007B7BC9"/>
    <w:rsid w:val="007B7C9C"/>
    <w:rsid w:val="007B7F61"/>
    <w:rsid w:val="007C035B"/>
    <w:rsid w:val="007C06B8"/>
    <w:rsid w:val="007C0787"/>
    <w:rsid w:val="007C085F"/>
    <w:rsid w:val="007C0945"/>
    <w:rsid w:val="007C0DA9"/>
    <w:rsid w:val="007C0FC6"/>
    <w:rsid w:val="007C1183"/>
    <w:rsid w:val="007C141B"/>
    <w:rsid w:val="007C1988"/>
    <w:rsid w:val="007C1DDA"/>
    <w:rsid w:val="007C1E67"/>
    <w:rsid w:val="007C1EB8"/>
    <w:rsid w:val="007C20EB"/>
    <w:rsid w:val="007C24A2"/>
    <w:rsid w:val="007C2507"/>
    <w:rsid w:val="007C2A00"/>
    <w:rsid w:val="007C2BC2"/>
    <w:rsid w:val="007C2D2C"/>
    <w:rsid w:val="007C2EA2"/>
    <w:rsid w:val="007C2EFC"/>
    <w:rsid w:val="007C314D"/>
    <w:rsid w:val="007C32C7"/>
    <w:rsid w:val="007C341A"/>
    <w:rsid w:val="007C342C"/>
    <w:rsid w:val="007C3976"/>
    <w:rsid w:val="007C3D3D"/>
    <w:rsid w:val="007C3FDC"/>
    <w:rsid w:val="007C3FF9"/>
    <w:rsid w:val="007C4138"/>
    <w:rsid w:val="007C42DE"/>
    <w:rsid w:val="007C46E6"/>
    <w:rsid w:val="007C46ED"/>
    <w:rsid w:val="007C49E4"/>
    <w:rsid w:val="007C4A05"/>
    <w:rsid w:val="007C4E27"/>
    <w:rsid w:val="007C53E0"/>
    <w:rsid w:val="007C5466"/>
    <w:rsid w:val="007C557A"/>
    <w:rsid w:val="007C5694"/>
    <w:rsid w:val="007C5A52"/>
    <w:rsid w:val="007C5B39"/>
    <w:rsid w:val="007C614F"/>
    <w:rsid w:val="007C63E1"/>
    <w:rsid w:val="007C64B1"/>
    <w:rsid w:val="007C6841"/>
    <w:rsid w:val="007C6B4C"/>
    <w:rsid w:val="007C6C1F"/>
    <w:rsid w:val="007C6D30"/>
    <w:rsid w:val="007C6FE5"/>
    <w:rsid w:val="007C79CA"/>
    <w:rsid w:val="007C7A45"/>
    <w:rsid w:val="007C7D23"/>
    <w:rsid w:val="007D0297"/>
    <w:rsid w:val="007D062F"/>
    <w:rsid w:val="007D092F"/>
    <w:rsid w:val="007D0B4E"/>
    <w:rsid w:val="007D0C77"/>
    <w:rsid w:val="007D0CD3"/>
    <w:rsid w:val="007D10D0"/>
    <w:rsid w:val="007D11F9"/>
    <w:rsid w:val="007D14A9"/>
    <w:rsid w:val="007D1607"/>
    <w:rsid w:val="007D1726"/>
    <w:rsid w:val="007D173F"/>
    <w:rsid w:val="007D1757"/>
    <w:rsid w:val="007D1795"/>
    <w:rsid w:val="007D1973"/>
    <w:rsid w:val="007D1A42"/>
    <w:rsid w:val="007D1CD7"/>
    <w:rsid w:val="007D1FCB"/>
    <w:rsid w:val="007D222B"/>
    <w:rsid w:val="007D28AD"/>
    <w:rsid w:val="007D2CC1"/>
    <w:rsid w:val="007D2D2F"/>
    <w:rsid w:val="007D2D80"/>
    <w:rsid w:val="007D2F5D"/>
    <w:rsid w:val="007D3295"/>
    <w:rsid w:val="007D3693"/>
    <w:rsid w:val="007D36C0"/>
    <w:rsid w:val="007D39DC"/>
    <w:rsid w:val="007D3A41"/>
    <w:rsid w:val="007D3D64"/>
    <w:rsid w:val="007D3F98"/>
    <w:rsid w:val="007D427C"/>
    <w:rsid w:val="007D4419"/>
    <w:rsid w:val="007D46F1"/>
    <w:rsid w:val="007D48C6"/>
    <w:rsid w:val="007D4DDE"/>
    <w:rsid w:val="007D4E04"/>
    <w:rsid w:val="007D4F04"/>
    <w:rsid w:val="007D4F5C"/>
    <w:rsid w:val="007D4F76"/>
    <w:rsid w:val="007D4FF7"/>
    <w:rsid w:val="007D5030"/>
    <w:rsid w:val="007D50DA"/>
    <w:rsid w:val="007D5132"/>
    <w:rsid w:val="007D51E5"/>
    <w:rsid w:val="007D520A"/>
    <w:rsid w:val="007D54C4"/>
    <w:rsid w:val="007D54CA"/>
    <w:rsid w:val="007D5520"/>
    <w:rsid w:val="007D554C"/>
    <w:rsid w:val="007D55B9"/>
    <w:rsid w:val="007D57FF"/>
    <w:rsid w:val="007D596B"/>
    <w:rsid w:val="007D5AE8"/>
    <w:rsid w:val="007D5BFF"/>
    <w:rsid w:val="007D5CF1"/>
    <w:rsid w:val="007D5D31"/>
    <w:rsid w:val="007D5DAC"/>
    <w:rsid w:val="007D65FC"/>
    <w:rsid w:val="007D6862"/>
    <w:rsid w:val="007D6EC1"/>
    <w:rsid w:val="007D7211"/>
    <w:rsid w:val="007D72BD"/>
    <w:rsid w:val="007D730E"/>
    <w:rsid w:val="007D7635"/>
    <w:rsid w:val="007D7845"/>
    <w:rsid w:val="007D7C39"/>
    <w:rsid w:val="007D7EEA"/>
    <w:rsid w:val="007E022A"/>
    <w:rsid w:val="007E03AF"/>
    <w:rsid w:val="007E0598"/>
    <w:rsid w:val="007E0648"/>
    <w:rsid w:val="007E09BE"/>
    <w:rsid w:val="007E0A88"/>
    <w:rsid w:val="007E0B68"/>
    <w:rsid w:val="007E0EB5"/>
    <w:rsid w:val="007E0F8E"/>
    <w:rsid w:val="007E11AE"/>
    <w:rsid w:val="007E11FB"/>
    <w:rsid w:val="007E1387"/>
    <w:rsid w:val="007E1464"/>
    <w:rsid w:val="007E179A"/>
    <w:rsid w:val="007E1AAA"/>
    <w:rsid w:val="007E1AE3"/>
    <w:rsid w:val="007E1BA4"/>
    <w:rsid w:val="007E1DBA"/>
    <w:rsid w:val="007E1DBF"/>
    <w:rsid w:val="007E1F63"/>
    <w:rsid w:val="007E228F"/>
    <w:rsid w:val="007E22DF"/>
    <w:rsid w:val="007E24B5"/>
    <w:rsid w:val="007E3022"/>
    <w:rsid w:val="007E31A1"/>
    <w:rsid w:val="007E3647"/>
    <w:rsid w:val="007E3661"/>
    <w:rsid w:val="007E394C"/>
    <w:rsid w:val="007E4002"/>
    <w:rsid w:val="007E4074"/>
    <w:rsid w:val="007E409A"/>
    <w:rsid w:val="007E41BC"/>
    <w:rsid w:val="007E41BE"/>
    <w:rsid w:val="007E4312"/>
    <w:rsid w:val="007E442C"/>
    <w:rsid w:val="007E4653"/>
    <w:rsid w:val="007E4660"/>
    <w:rsid w:val="007E48ED"/>
    <w:rsid w:val="007E494B"/>
    <w:rsid w:val="007E4C70"/>
    <w:rsid w:val="007E4FCB"/>
    <w:rsid w:val="007E521B"/>
    <w:rsid w:val="007E524B"/>
    <w:rsid w:val="007E533D"/>
    <w:rsid w:val="007E5399"/>
    <w:rsid w:val="007E57C8"/>
    <w:rsid w:val="007E583A"/>
    <w:rsid w:val="007E5887"/>
    <w:rsid w:val="007E58A8"/>
    <w:rsid w:val="007E5E55"/>
    <w:rsid w:val="007E5F9E"/>
    <w:rsid w:val="007E616C"/>
    <w:rsid w:val="007E66F9"/>
    <w:rsid w:val="007E6DB3"/>
    <w:rsid w:val="007E6E57"/>
    <w:rsid w:val="007E7687"/>
    <w:rsid w:val="007E7996"/>
    <w:rsid w:val="007E7E33"/>
    <w:rsid w:val="007E7FB5"/>
    <w:rsid w:val="007F0268"/>
    <w:rsid w:val="007F02F8"/>
    <w:rsid w:val="007F035B"/>
    <w:rsid w:val="007F03AE"/>
    <w:rsid w:val="007F055D"/>
    <w:rsid w:val="007F064B"/>
    <w:rsid w:val="007F0909"/>
    <w:rsid w:val="007F0C99"/>
    <w:rsid w:val="007F18CE"/>
    <w:rsid w:val="007F1BF1"/>
    <w:rsid w:val="007F1DC3"/>
    <w:rsid w:val="007F23EF"/>
    <w:rsid w:val="007F252D"/>
    <w:rsid w:val="007F256A"/>
    <w:rsid w:val="007F261E"/>
    <w:rsid w:val="007F2868"/>
    <w:rsid w:val="007F289D"/>
    <w:rsid w:val="007F2937"/>
    <w:rsid w:val="007F32E7"/>
    <w:rsid w:val="007F343B"/>
    <w:rsid w:val="007F36D4"/>
    <w:rsid w:val="007F3B4B"/>
    <w:rsid w:val="007F3B71"/>
    <w:rsid w:val="007F3C23"/>
    <w:rsid w:val="007F40FB"/>
    <w:rsid w:val="007F43E0"/>
    <w:rsid w:val="007F4E98"/>
    <w:rsid w:val="007F4EA6"/>
    <w:rsid w:val="007F5799"/>
    <w:rsid w:val="007F5B3D"/>
    <w:rsid w:val="007F6348"/>
    <w:rsid w:val="007F6404"/>
    <w:rsid w:val="007F644B"/>
    <w:rsid w:val="007F6A17"/>
    <w:rsid w:val="007F721E"/>
    <w:rsid w:val="007F73C6"/>
    <w:rsid w:val="007F744D"/>
    <w:rsid w:val="007F7ED7"/>
    <w:rsid w:val="007F7F18"/>
    <w:rsid w:val="0080021E"/>
    <w:rsid w:val="00800F73"/>
    <w:rsid w:val="00801141"/>
    <w:rsid w:val="008011B2"/>
    <w:rsid w:val="00801338"/>
    <w:rsid w:val="008013A8"/>
    <w:rsid w:val="008013FE"/>
    <w:rsid w:val="00801AC8"/>
    <w:rsid w:val="00801B72"/>
    <w:rsid w:val="00801B8D"/>
    <w:rsid w:val="00801E41"/>
    <w:rsid w:val="00802262"/>
    <w:rsid w:val="008023EC"/>
    <w:rsid w:val="008026C3"/>
    <w:rsid w:val="00802749"/>
    <w:rsid w:val="00802AE6"/>
    <w:rsid w:val="00802EA9"/>
    <w:rsid w:val="00802F10"/>
    <w:rsid w:val="0080327A"/>
    <w:rsid w:val="0080336B"/>
    <w:rsid w:val="008035F8"/>
    <w:rsid w:val="00803835"/>
    <w:rsid w:val="00803AE6"/>
    <w:rsid w:val="0080413A"/>
    <w:rsid w:val="0080469D"/>
    <w:rsid w:val="008046BF"/>
    <w:rsid w:val="0080489C"/>
    <w:rsid w:val="00804A39"/>
    <w:rsid w:val="00804AC7"/>
    <w:rsid w:val="00804F47"/>
    <w:rsid w:val="00805033"/>
    <w:rsid w:val="008051F0"/>
    <w:rsid w:val="0080542F"/>
    <w:rsid w:val="0080594F"/>
    <w:rsid w:val="008059AE"/>
    <w:rsid w:val="00805A7E"/>
    <w:rsid w:val="00805A8D"/>
    <w:rsid w:val="00805E27"/>
    <w:rsid w:val="0080653F"/>
    <w:rsid w:val="00806699"/>
    <w:rsid w:val="00806C28"/>
    <w:rsid w:val="00806CF3"/>
    <w:rsid w:val="00806D0B"/>
    <w:rsid w:val="00806F41"/>
    <w:rsid w:val="00806FD5"/>
    <w:rsid w:val="00806FD6"/>
    <w:rsid w:val="008071B7"/>
    <w:rsid w:val="008072AC"/>
    <w:rsid w:val="00807461"/>
    <w:rsid w:val="0080753E"/>
    <w:rsid w:val="008075C7"/>
    <w:rsid w:val="0080787F"/>
    <w:rsid w:val="00807918"/>
    <w:rsid w:val="00807D42"/>
    <w:rsid w:val="00807FE4"/>
    <w:rsid w:val="00810073"/>
    <w:rsid w:val="00810674"/>
    <w:rsid w:val="008106FC"/>
    <w:rsid w:val="00810760"/>
    <w:rsid w:val="0081091C"/>
    <w:rsid w:val="00810B0D"/>
    <w:rsid w:val="00810C9B"/>
    <w:rsid w:val="00810D25"/>
    <w:rsid w:val="00810D78"/>
    <w:rsid w:val="0081110F"/>
    <w:rsid w:val="00811178"/>
    <w:rsid w:val="008112B0"/>
    <w:rsid w:val="008116C4"/>
    <w:rsid w:val="00811843"/>
    <w:rsid w:val="008119A9"/>
    <w:rsid w:val="00811A1F"/>
    <w:rsid w:val="00811F4F"/>
    <w:rsid w:val="00811FAD"/>
    <w:rsid w:val="00812036"/>
    <w:rsid w:val="00812131"/>
    <w:rsid w:val="0081239F"/>
    <w:rsid w:val="008123C0"/>
    <w:rsid w:val="0081242A"/>
    <w:rsid w:val="00812544"/>
    <w:rsid w:val="008125FF"/>
    <w:rsid w:val="00812627"/>
    <w:rsid w:val="00812905"/>
    <w:rsid w:val="00812A10"/>
    <w:rsid w:val="00812ADD"/>
    <w:rsid w:val="00812C95"/>
    <w:rsid w:val="00812CC0"/>
    <w:rsid w:val="00813014"/>
    <w:rsid w:val="0081359A"/>
    <w:rsid w:val="00813655"/>
    <w:rsid w:val="0081371A"/>
    <w:rsid w:val="0081392D"/>
    <w:rsid w:val="008140C7"/>
    <w:rsid w:val="0081411A"/>
    <w:rsid w:val="00814369"/>
    <w:rsid w:val="00814383"/>
    <w:rsid w:val="00814788"/>
    <w:rsid w:val="00814A82"/>
    <w:rsid w:val="00814CC8"/>
    <w:rsid w:val="00814E79"/>
    <w:rsid w:val="00814F13"/>
    <w:rsid w:val="00815070"/>
    <w:rsid w:val="00815105"/>
    <w:rsid w:val="0081517A"/>
    <w:rsid w:val="008151BD"/>
    <w:rsid w:val="008156AF"/>
    <w:rsid w:val="00815E28"/>
    <w:rsid w:val="00815FD5"/>
    <w:rsid w:val="0081609C"/>
    <w:rsid w:val="00816665"/>
    <w:rsid w:val="00816AAD"/>
    <w:rsid w:val="00816EE9"/>
    <w:rsid w:val="008170D1"/>
    <w:rsid w:val="00817420"/>
    <w:rsid w:val="008175E5"/>
    <w:rsid w:val="00817679"/>
    <w:rsid w:val="0081779F"/>
    <w:rsid w:val="00817810"/>
    <w:rsid w:val="00817E54"/>
    <w:rsid w:val="00817F98"/>
    <w:rsid w:val="008200D3"/>
    <w:rsid w:val="008200D6"/>
    <w:rsid w:val="008202BA"/>
    <w:rsid w:val="008204BD"/>
    <w:rsid w:val="008206BC"/>
    <w:rsid w:val="00821015"/>
    <w:rsid w:val="00821066"/>
    <w:rsid w:val="008211ED"/>
    <w:rsid w:val="00821505"/>
    <w:rsid w:val="0082160E"/>
    <w:rsid w:val="0082183E"/>
    <w:rsid w:val="008218C3"/>
    <w:rsid w:val="008223B7"/>
    <w:rsid w:val="00822541"/>
    <w:rsid w:val="00822A5E"/>
    <w:rsid w:val="00822A8C"/>
    <w:rsid w:val="00822AE0"/>
    <w:rsid w:val="00822C5F"/>
    <w:rsid w:val="00823010"/>
    <w:rsid w:val="008232F0"/>
    <w:rsid w:val="0082334A"/>
    <w:rsid w:val="00823716"/>
    <w:rsid w:val="00823A46"/>
    <w:rsid w:val="00823B4D"/>
    <w:rsid w:val="00823C69"/>
    <w:rsid w:val="00823D07"/>
    <w:rsid w:val="00823F67"/>
    <w:rsid w:val="00823FA3"/>
    <w:rsid w:val="0082402C"/>
    <w:rsid w:val="00824199"/>
    <w:rsid w:val="0082435B"/>
    <w:rsid w:val="008243AF"/>
    <w:rsid w:val="00824A4D"/>
    <w:rsid w:val="00824C30"/>
    <w:rsid w:val="00825045"/>
    <w:rsid w:val="008251DB"/>
    <w:rsid w:val="008253FF"/>
    <w:rsid w:val="008256FE"/>
    <w:rsid w:val="00825BAC"/>
    <w:rsid w:val="00825E5C"/>
    <w:rsid w:val="0082626B"/>
    <w:rsid w:val="00826A5C"/>
    <w:rsid w:val="00826FC7"/>
    <w:rsid w:val="00826FFE"/>
    <w:rsid w:val="0082740C"/>
    <w:rsid w:val="008278DA"/>
    <w:rsid w:val="00827913"/>
    <w:rsid w:val="00827D30"/>
    <w:rsid w:val="00827E69"/>
    <w:rsid w:val="008300B4"/>
    <w:rsid w:val="008301E3"/>
    <w:rsid w:val="008306ED"/>
    <w:rsid w:val="0083091F"/>
    <w:rsid w:val="00830930"/>
    <w:rsid w:val="00830A5F"/>
    <w:rsid w:val="00830C49"/>
    <w:rsid w:val="00830C5F"/>
    <w:rsid w:val="00830CB9"/>
    <w:rsid w:val="00830CC5"/>
    <w:rsid w:val="00830DCC"/>
    <w:rsid w:val="00830EAB"/>
    <w:rsid w:val="0083121F"/>
    <w:rsid w:val="008315DC"/>
    <w:rsid w:val="0083190B"/>
    <w:rsid w:val="00831C23"/>
    <w:rsid w:val="00831FDF"/>
    <w:rsid w:val="0083251E"/>
    <w:rsid w:val="008325C6"/>
    <w:rsid w:val="008325F8"/>
    <w:rsid w:val="0083329C"/>
    <w:rsid w:val="00833B35"/>
    <w:rsid w:val="00833CBE"/>
    <w:rsid w:val="00833E0D"/>
    <w:rsid w:val="008341C0"/>
    <w:rsid w:val="008341E4"/>
    <w:rsid w:val="00834212"/>
    <w:rsid w:val="0083468A"/>
    <w:rsid w:val="008349F2"/>
    <w:rsid w:val="00834FEC"/>
    <w:rsid w:val="008356FA"/>
    <w:rsid w:val="00835A20"/>
    <w:rsid w:val="00835C40"/>
    <w:rsid w:val="00835F67"/>
    <w:rsid w:val="00836374"/>
    <w:rsid w:val="008364D8"/>
    <w:rsid w:val="00836569"/>
    <w:rsid w:val="00836743"/>
    <w:rsid w:val="008367C1"/>
    <w:rsid w:val="0083689E"/>
    <w:rsid w:val="00836B2A"/>
    <w:rsid w:val="00836E92"/>
    <w:rsid w:val="00836F06"/>
    <w:rsid w:val="008371FE"/>
    <w:rsid w:val="0083754F"/>
    <w:rsid w:val="0083774E"/>
    <w:rsid w:val="00840481"/>
    <w:rsid w:val="008405CD"/>
    <w:rsid w:val="00840621"/>
    <w:rsid w:val="00840740"/>
    <w:rsid w:val="00840815"/>
    <w:rsid w:val="00840A3C"/>
    <w:rsid w:val="00840A59"/>
    <w:rsid w:val="008410DA"/>
    <w:rsid w:val="00841360"/>
    <w:rsid w:val="008416A8"/>
    <w:rsid w:val="008417AC"/>
    <w:rsid w:val="00841889"/>
    <w:rsid w:val="00841B63"/>
    <w:rsid w:val="00841B7F"/>
    <w:rsid w:val="00841D4E"/>
    <w:rsid w:val="00841D6A"/>
    <w:rsid w:val="0084212D"/>
    <w:rsid w:val="008424AF"/>
    <w:rsid w:val="0084282E"/>
    <w:rsid w:val="00842990"/>
    <w:rsid w:val="00842BCD"/>
    <w:rsid w:val="00842DBD"/>
    <w:rsid w:val="00842EA0"/>
    <w:rsid w:val="00842EBE"/>
    <w:rsid w:val="00842FCB"/>
    <w:rsid w:val="00843124"/>
    <w:rsid w:val="00843303"/>
    <w:rsid w:val="00843329"/>
    <w:rsid w:val="00843509"/>
    <w:rsid w:val="0084353E"/>
    <w:rsid w:val="008435AB"/>
    <w:rsid w:val="0084372A"/>
    <w:rsid w:val="00843924"/>
    <w:rsid w:val="00843C87"/>
    <w:rsid w:val="00843CBF"/>
    <w:rsid w:val="00843D91"/>
    <w:rsid w:val="00843EF9"/>
    <w:rsid w:val="00844211"/>
    <w:rsid w:val="008442C5"/>
    <w:rsid w:val="00844336"/>
    <w:rsid w:val="008448BD"/>
    <w:rsid w:val="008448CE"/>
    <w:rsid w:val="00844D29"/>
    <w:rsid w:val="00845022"/>
    <w:rsid w:val="00845268"/>
    <w:rsid w:val="008453E9"/>
    <w:rsid w:val="00845914"/>
    <w:rsid w:val="00845A97"/>
    <w:rsid w:val="00845F2A"/>
    <w:rsid w:val="0084625C"/>
    <w:rsid w:val="00846303"/>
    <w:rsid w:val="008465F2"/>
    <w:rsid w:val="00846635"/>
    <w:rsid w:val="00846B5B"/>
    <w:rsid w:val="00846CCA"/>
    <w:rsid w:val="00846E14"/>
    <w:rsid w:val="00846ED8"/>
    <w:rsid w:val="00846FE3"/>
    <w:rsid w:val="00847319"/>
    <w:rsid w:val="00847690"/>
    <w:rsid w:val="008477C6"/>
    <w:rsid w:val="008477FA"/>
    <w:rsid w:val="0084781D"/>
    <w:rsid w:val="008478DB"/>
    <w:rsid w:val="008478E6"/>
    <w:rsid w:val="008478E9"/>
    <w:rsid w:val="008478FE"/>
    <w:rsid w:val="00847976"/>
    <w:rsid w:val="00847C10"/>
    <w:rsid w:val="00847D73"/>
    <w:rsid w:val="00847DB8"/>
    <w:rsid w:val="00847DD1"/>
    <w:rsid w:val="00847FD2"/>
    <w:rsid w:val="008504D1"/>
    <w:rsid w:val="008504D2"/>
    <w:rsid w:val="00850744"/>
    <w:rsid w:val="00850900"/>
    <w:rsid w:val="00850AFA"/>
    <w:rsid w:val="00850C4A"/>
    <w:rsid w:val="008511D7"/>
    <w:rsid w:val="00851326"/>
    <w:rsid w:val="008513BC"/>
    <w:rsid w:val="00851603"/>
    <w:rsid w:val="008517F5"/>
    <w:rsid w:val="00851863"/>
    <w:rsid w:val="00851969"/>
    <w:rsid w:val="00851C98"/>
    <w:rsid w:val="00851CD0"/>
    <w:rsid w:val="00851E05"/>
    <w:rsid w:val="00851E52"/>
    <w:rsid w:val="00851F28"/>
    <w:rsid w:val="00851FDF"/>
    <w:rsid w:val="00852816"/>
    <w:rsid w:val="00852999"/>
    <w:rsid w:val="00852E2D"/>
    <w:rsid w:val="008530D8"/>
    <w:rsid w:val="00853235"/>
    <w:rsid w:val="0085323C"/>
    <w:rsid w:val="008533EF"/>
    <w:rsid w:val="00853428"/>
    <w:rsid w:val="00853463"/>
    <w:rsid w:val="00853D0C"/>
    <w:rsid w:val="00853EF1"/>
    <w:rsid w:val="008543D0"/>
    <w:rsid w:val="0085477F"/>
    <w:rsid w:val="0085496B"/>
    <w:rsid w:val="00854EF0"/>
    <w:rsid w:val="008552E9"/>
    <w:rsid w:val="0085543F"/>
    <w:rsid w:val="008558EB"/>
    <w:rsid w:val="00855900"/>
    <w:rsid w:val="0085595B"/>
    <w:rsid w:val="00855B53"/>
    <w:rsid w:val="00855B6F"/>
    <w:rsid w:val="00855C87"/>
    <w:rsid w:val="00855EA0"/>
    <w:rsid w:val="0085619C"/>
    <w:rsid w:val="008561B1"/>
    <w:rsid w:val="0085678F"/>
    <w:rsid w:val="008567B8"/>
    <w:rsid w:val="0085688A"/>
    <w:rsid w:val="00856B99"/>
    <w:rsid w:val="00856BCB"/>
    <w:rsid w:val="00856C0B"/>
    <w:rsid w:val="00856E03"/>
    <w:rsid w:val="00856E99"/>
    <w:rsid w:val="00856EC5"/>
    <w:rsid w:val="00857036"/>
    <w:rsid w:val="0085731E"/>
    <w:rsid w:val="008576DF"/>
    <w:rsid w:val="008576FD"/>
    <w:rsid w:val="008578BC"/>
    <w:rsid w:val="00857B81"/>
    <w:rsid w:val="00857C4F"/>
    <w:rsid w:val="008600F6"/>
    <w:rsid w:val="00860317"/>
    <w:rsid w:val="00860751"/>
    <w:rsid w:val="00860755"/>
    <w:rsid w:val="008610FF"/>
    <w:rsid w:val="00861201"/>
    <w:rsid w:val="008613E7"/>
    <w:rsid w:val="00861CA8"/>
    <w:rsid w:val="00862640"/>
    <w:rsid w:val="00862654"/>
    <w:rsid w:val="00862B64"/>
    <w:rsid w:val="008632EA"/>
    <w:rsid w:val="00863850"/>
    <w:rsid w:val="00863C2F"/>
    <w:rsid w:val="008640B4"/>
    <w:rsid w:val="00864579"/>
    <w:rsid w:val="0086486E"/>
    <w:rsid w:val="00864DC8"/>
    <w:rsid w:val="00864F00"/>
    <w:rsid w:val="008650CA"/>
    <w:rsid w:val="00865112"/>
    <w:rsid w:val="00865152"/>
    <w:rsid w:val="0086517C"/>
    <w:rsid w:val="00865658"/>
    <w:rsid w:val="00865902"/>
    <w:rsid w:val="008659EB"/>
    <w:rsid w:val="00865A31"/>
    <w:rsid w:val="00865DA9"/>
    <w:rsid w:val="0086622A"/>
    <w:rsid w:val="00866360"/>
    <w:rsid w:val="0086643D"/>
    <w:rsid w:val="00866772"/>
    <w:rsid w:val="0086752D"/>
    <w:rsid w:val="0086754D"/>
    <w:rsid w:val="008679FB"/>
    <w:rsid w:val="00870188"/>
    <w:rsid w:val="0087085E"/>
    <w:rsid w:val="00870ED1"/>
    <w:rsid w:val="00870FAD"/>
    <w:rsid w:val="00871208"/>
    <w:rsid w:val="00871946"/>
    <w:rsid w:val="00871B45"/>
    <w:rsid w:val="00871B9A"/>
    <w:rsid w:val="00871BA4"/>
    <w:rsid w:val="0087213B"/>
    <w:rsid w:val="00872185"/>
    <w:rsid w:val="0087229A"/>
    <w:rsid w:val="0087238F"/>
    <w:rsid w:val="0087257E"/>
    <w:rsid w:val="008727FB"/>
    <w:rsid w:val="00872895"/>
    <w:rsid w:val="00872944"/>
    <w:rsid w:val="00872DC2"/>
    <w:rsid w:val="00873080"/>
    <w:rsid w:val="00873319"/>
    <w:rsid w:val="0087365C"/>
    <w:rsid w:val="00873A13"/>
    <w:rsid w:val="00873A84"/>
    <w:rsid w:val="00873B5F"/>
    <w:rsid w:val="00873BF6"/>
    <w:rsid w:val="00873CB0"/>
    <w:rsid w:val="00873FFF"/>
    <w:rsid w:val="008742C1"/>
    <w:rsid w:val="00874355"/>
    <w:rsid w:val="00874A11"/>
    <w:rsid w:val="00874A6D"/>
    <w:rsid w:val="00874B09"/>
    <w:rsid w:val="00874D12"/>
    <w:rsid w:val="00874EBD"/>
    <w:rsid w:val="00874F71"/>
    <w:rsid w:val="00875063"/>
    <w:rsid w:val="00875148"/>
    <w:rsid w:val="00875388"/>
    <w:rsid w:val="008754C7"/>
    <w:rsid w:val="00875649"/>
    <w:rsid w:val="00875D8E"/>
    <w:rsid w:val="00875DFC"/>
    <w:rsid w:val="00875E0B"/>
    <w:rsid w:val="00876252"/>
    <w:rsid w:val="0087650C"/>
    <w:rsid w:val="00876858"/>
    <w:rsid w:val="00876A1E"/>
    <w:rsid w:val="00876A71"/>
    <w:rsid w:val="00876AAE"/>
    <w:rsid w:val="00876BEF"/>
    <w:rsid w:val="00877068"/>
    <w:rsid w:val="00877256"/>
    <w:rsid w:val="00877310"/>
    <w:rsid w:val="008773B8"/>
    <w:rsid w:val="00877C73"/>
    <w:rsid w:val="00877E39"/>
    <w:rsid w:val="00877E93"/>
    <w:rsid w:val="00877FE1"/>
    <w:rsid w:val="00880224"/>
    <w:rsid w:val="008803A6"/>
    <w:rsid w:val="00880680"/>
    <w:rsid w:val="00880A19"/>
    <w:rsid w:val="00880A7D"/>
    <w:rsid w:val="00880AD3"/>
    <w:rsid w:val="00881ED7"/>
    <w:rsid w:val="0088216A"/>
    <w:rsid w:val="008822DA"/>
    <w:rsid w:val="0088231C"/>
    <w:rsid w:val="008827C5"/>
    <w:rsid w:val="008829F8"/>
    <w:rsid w:val="00882BEC"/>
    <w:rsid w:val="008830B0"/>
    <w:rsid w:val="008834D1"/>
    <w:rsid w:val="00883553"/>
    <w:rsid w:val="00883C05"/>
    <w:rsid w:val="00883F40"/>
    <w:rsid w:val="008840CD"/>
    <w:rsid w:val="008841B8"/>
    <w:rsid w:val="008845E2"/>
    <w:rsid w:val="008849C6"/>
    <w:rsid w:val="00884A85"/>
    <w:rsid w:val="00884C26"/>
    <w:rsid w:val="00884EAD"/>
    <w:rsid w:val="00884FB1"/>
    <w:rsid w:val="00885100"/>
    <w:rsid w:val="00885487"/>
    <w:rsid w:val="00885711"/>
    <w:rsid w:val="00885B55"/>
    <w:rsid w:val="00885FB9"/>
    <w:rsid w:val="0088610C"/>
    <w:rsid w:val="00886149"/>
    <w:rsid w:val="008864DA"/>
    <w:rsid w:val="0088661A"/>
    <w:rsid w:val="00886C27"/>
    <w:rsid w:val="0088704B"/>
    <w:rsid w:val="0088745F"/>
    <w:rsid w:val="00887850"/>
    <w:rsid w:val="00887897"/>
    <w:rsid w:val="00887E54"/>
    <w:rsid w:val="00887E72"/>
    <w:rsid w:val="00887FB7"/>
    <w:rsid w:val="00887FBD"/>
    <w:rsid w:val="008901D0"/>
    <w:rsid w:val="00890205"/>
    <w:rsid w:val="008905B4"/>
    <w:rsid w:val="008907DE"/>
    <w:rsid w:val="00890877"/>
    <w:rsid w:val="0089089E"/>
    <w:rsid w:val="00890FB5"/>
    <w:rsid w:val="00891218"/>
    <w:rsid w:val="00891239"/>
    <w:rsid w:val="00891479"/>
    <w:rsid w:val="008914C5"/>
    <w:rsid w:val="008914C6"/>
    <w:rsid w:val="008919D8"/>
    <w:rsid w:val="00891AE0"/>
    <w:rsid w:val="00892062"/>
    <w:rsid w:val="008921A7"/>
    <w:rsid w:val="0089235A"/>
    <w:rsid w:val="0089235D"/>
    <w:rsid w:val="0089266D"/>
    <w:rsid w:val="008928A2"/>
    <w:rsid w:val="00892A89"/>
    <w:rsid w:val="00892E51"/>
    <w:rsid w:val="008930BF"/>
    <w:rsid w:val="00893122"/>
    <w:rsid w:val="008932FE"/>
    <w:rsid w:val="00893358"/>
    <w:rsid w:val="0089348E"/>
    <w:rsid w:val="00893632"/>
    <w:rsid w:val="00893921"/>
    <w:rsid w:val="0089393F"/>
    <w:rsid w:val="00893E85"/>
    <w:rsid w:val="00893F8A"/>
    <w:rsid w:val="0089407E"/>
    <w:rsid w:val="008940B0"/>
    <w:rsid w:val="008942FA"/>
    <w:rsid w:val="0089433D"/>
    <w:rsid w:val="00894491"/>
    <w:rsid w:val="0089455A"/>
    <w:rsid w:val="0089488F"/>
    <w:rsid w:val="00894C27"/>
    <w:rsid w:val="00894C95"/>
    <w:rsid w:val="00894CD8"/>
    <w:rsid w:val="0089515B"/>
    <w:rsid w:val="008958D1"/>
    <w:rsid w:val="008958F1"/>
    <w:rsid w:val="0089594F"/>
    <w:rsid w:val="00895CB7"/>
    <w:rsid w:val="00895E7E"/>
    <w:rsid w:val="00895F53"/>
    <w:rsid w:val="0089638B"/>
    <w:rsid w:val="008963C5"/>
    <w:rsid w:val="00896687"/>
    <w:rsid w:val="0089683C"/>
    <w:rsid w:val="00896A87"/>
    <w:rsid w:val="00896D48"/>
    <w:rsid w:val="00896DF2"/>
    <w:rsid w:val="008971DE"/>
    <w:rsid w:val="0089724B"/>
    <w:rsid w:val="00897327"/>
    <w:rsid w:val="00897355"/>
    <w:rsid w:val="008977FB"/>
    <w:rsid w:val="00897898"/>
    <w:rsid w:val="00897AC1"/>
    <w:rsid w:val="00897B96"/>
    <w:rsid w:val="008A003A"/>
    <w:rsid w:val="008A02A4"/>
    <w:rsid w:val="008A0601"/>
    <w:rsid w:val="008A0688"/>
    <w:rsid w:val="008A09BD"/>
    <w:rsid w:val="008A0A26"/>
    <w:rsid w:val="008A1034"/>
    <w:rsid w:val="008A12B5"/>
    <w:rsid w:val="008A1A1B"/>
    <w:rsid w:val="008A1A24"/>
    <w:rsid w:val="008A1A41"/>
    <w:rsid w:val="008A20BE"/>
    <w:rsid w:val="008A22B2"/>
    <w:rsid w:val="008A2417"/>
    <w:rsid w:val="008A2423"/>
    <w:rsid w:val="008A2425"/>
    <w:rsid w:val="008A256D"/>
    <w:rsid w:val="008A2A0C"/>
    <w:rsid w:val="008A2B5B"/>
    <w:rsid w:val="008A2D8F"/>
    <w:rsid w:val="008A3174"/>
    <w:rsid w:val="008A324B"/>
    <w:rsid w:val="008A337F"/>
    <w:rsid w:val="008A35D3"/>
    <w:rsid w:val="008A35E8"/>
    <w:rsid w:val="008A3A29"/>
    <w:rsid w:val="008A3DC8"/>
    <w:rsid w:val="008A3F40"/>
    <w:rsid w:val="008A3FA5"/>
    <w:rsid w:val="008A40E8"/>
    <w:rsid w:val="008A4428"/>
    <w:rsid w:val="008A4507"/>
    <w:rsid w:val="008A4679"/>
    <w:rsid w:val="008A46E8"/>
    <w:rsid w:val="008A4AE8"/>
    <w:rsid w:val="008A4B21"/>
    <w:rsid w:val="008A4C94"/>
    <w:rsid w:val="008A4CA1"/>
    <w:rsid w:val="008A4F2A"/>
    <w:rsid w:val="008A5023"/>
    <w:rsid w:val="008A5058"/>
    <w:rsid w:val="008A52E9"/>
    <w:rsid w:val="008A533C"/>
    <w:rsid w:val="008A5382"/>
    <w:rsid w:val="008A557D"/>
    <w:rsid w:val="008A57F8"/>
    <w:rsid w:val="008A58F6"/>
    <w:rsid w:val="008A594E"/>
    <w:rsid w:val="008A5BBA"/>
    <w:rsid w:val="008A5C12"/>
    <w:rsid w:val="008A5F0B"/>
    <w:rsid w:val="008A6325"/>
    <w:rsid w:val="008A6876"/>
    <w:rsid w:val="008A69F7"/>
    <w:rsid w:val="008A6B2D"/>
    <w:rsid w:val="008A6E34"/>
    <w:rsid w:val="008A731D"/>
    <w:rsid w:val="008A750A"/>
    <w:rsid w:val="008A7BF5"/>
    <w:rsid w:val="008A7D74"/>
    <w:rsid w:val="008B0155"/>
    <w:rsid w:val="008B027F"/>
    <w:rsid w:val="008B0753"/>
    <w:rsid w:val="008B0928"/>
    <w:rsid w:val="008B0FA7"/>
    <w:rsid w:val="008B12E8"/>
    <w:rsid w:val="008B139F"/>
    <w:rsid w:val="008B13CC"/>
    <w:rsid w:val="008B15E0"/>
    <w:rsid w:val="008B189D"/>
    <w:rsid w:val="008B18A0"/>
    <w:rsid w:val="008B1A49"/>
    <w:rsid w:val="008B1C9B"/>
    <w:rsid w:val="008B1D0F"/>
    <w:rsid w:val="008B1D1B"/>
    <w:rsid w:val="008B2019"/>
    <w:rsid w:val="008B21FE"/>
    <w:rsid w:val="008B2900"/>
    <w:rsid w:val="008B3128"/>
    <w:rsid w:val="008B31E8"/>
    <w:rsid w:val="008B31FF"/>
    <w:rsid w:val="008B35F3"/>
    <w:rsid w:val="008B36A5"/>
    <w:rsid w:val="008B3977"/>
    <w:rsid w:val="008B3E48"/>
    <w:rsid w:val="008B410A"/>
    <w:rsid w:val="008B4B7F"/>
    <w:rsid w:val="008B4D92"/>
    <w:rsid w:val="008B4E79"/>
    <w:rsid w:val="008B5543"/>
    <w:rsid w:val="008B5583"/>
    <w:rsid w:val="008B57B0"/>
    <w:rsid w:val="008B59F3"/>
    <w:rsid w:val="008B5A73"/>
    <w:rsid w:val="008B5AD5"/>
    <w:rsid w:val="008B5FFD"/>
    <w:rsid w:val="008B6082"/>
    <w:rsid w:val="008B60F0"/>
    <w:rsid w:val="008B660E"/>
    <w:rsid w:val="008B6A20"/>
    <w:rsid w:val="008B7104"/>
    <w:rsid w:val="008B717A"/>
    <w:rsid w:val="008B719D"/>
    <w:rsid w:val="008B71BB"/>
    <w:rsid w:val="008B724C"/>
    <w:rsid w:val="008B74B3"/>
    <w:rsid w:val="008B74CB"/>
    <w:rsid w:val="008B765C"/>
    <w:rsid w:val="008B766B"/>
    <w:rsid w:val="008B772B"/>
    <w:rsid w:val="008B787F"/>
    <w:rsid w:val="008B7CA4"/>
    <w:rsid w:val="008B7CF3"/>
    <w:rsid w:val="008B7D04"/>
    <w:rsid w:val="008B7D44"/>
    <w:rsid w:val="008B7E6E"/>
    <w:rsid w:val="008B7FF7"/>
    <w:rsid w:val="008C000E"/>
    <w:rsid w:val="008C023D"/>
    <w:rsid w:val="008C0251"/>
    <w:rsid w:val="008C03A8"/>
    <w:rsid w:val="008C08E2"/>
    <w:rsid w:val="008C0A7D"/>
    <w:rsid w:val="008C0C12"/>
    <w:rsid w:val="008C0CAB"/>
    <w:rsid w:val="008C0F4C"/>
    <w:rsid w:val="008C127F"/>
    <w:rsid w:val="008C147B"/>
    <w:rsid w:val="008C14D2"/>
    <w:rsid w:val="008C1AE5"/>
    <w:rsid w:val="008C1C80"/>
    <w:rsid w:val="008C1CF1"/>
    <w:rsid w:val="008C2056"/>
    <w:rsid w:val="008C2846"/>
    <w:rsid w:val="008C28F3"/>
    <w:rsid w:val="008C2C7C"/>
    <w:rsid w:val="008C3189"/>
    <w:rsid w:val="008C31BE"/>
    <w:rsid w:val="008C31D3"/>
    <w:rsid w:val="008C3275"/>
    <w:rsid w:val="008C3375"/>
    <w:rsid w:val="008C388C"/>
    <w:rsid w:val="008C3FCF"/>
    <w:rsid w:val="008C3FD9"/>
    <w:rsid w:val="008C47C2"/>
    <w:rsid w:val="008C488B"/>
    <w:rsid w:val="008C498C"/>
    <w:rsid w:val="008C50AB"/>
    <w:rsid w:val="008C5103"/>
    <w:rsid w:val="008C5892"/>
    <w:rsid w:val="008C5992"/>
    <w:rsid w:val="008C5C4D"/>
    <w:rsid w:val="008C5E8C"/>
    <w:rsid w:val="008C5EA1"/>
    <w:rsid w:val="008C5FAD"/>
    <w:rsid w:val="008C5FF0"/>
    <w:rsid w:val="008C63D6"/>
    <w:rsid w:val="008C651D"/>
    <w:rsid w:val="008C65BF"/>
    <w:rsid w:val="008C66F3"/>
    <w:rsid w:val="008C670F"/>
    <w:rsid w:val="008C68C6"/>
    <w:rsid w:val="008C6A35"/>
    <w:rsid w:val="008C6C3B"/>
    <w:rsid w:val="008C6FA0"/>
    <w:rsid w:val="008C7000"/>
    <w:rsid w:val="008C7056"/>
    <w:rsid w:val="008C705C"/>
    <w:rsid w:val="008C71BA"/>
    <w:rsid w:val="008C71F0"/>
    <w:rsid w:val="008C73FD"/>
    <w:rsid w:val="008C75FB"/>
    <w:rsid w:val="008C76C8"/>
    <w:rsid w:val="008C76CC"/>
    <w:rsid w:val="008C7E47"/>
    <w:rsid w:val="008C7F6C"/>
    <w:rsid w:val="008C7F7F"/>
    <w:rsid w:val="008D000F"/>
    <w:rsid w:val="008D070B"/>
    <w:rsid w:val="008D07B0"/>
    <w:rsid w:val="008D09AE"/>
    <w:rsid w:val="008D0DA7"/>
    <w:rsid w:val="008D0E49"/>
    <w:rsid w:val="008D0EDD"/>
    <w:rsid w:val="008D0F8A"/>
    <w:rsid w:val="008D1150"/>
    <w:rsid w:val="008D11D8"/>
    <w:rsid w:val="008D11E5"/>
    <w:rsid w:val="008D1605"/>
    <w:rsid w:val="008D17C2"/>
    <w:rsid w:val="008D1B3F"/>
    <w:rsid w:val="008D1C27"/>
    <w:rsid w:val="008D1D6A"/>
    <w:rsid w:val="008D2168"/>
    <w:rsid w:val="008D21E4"/>
    <w:rsid w:val="008D22B9"/>
    <w:rsid w:val="008D236B"/>
    <w:rsid w:val="008D2386"/>
    <w:rsid w:val="008D2936"/>
    <w:rsid w:val="008D33C6"/>
    <w:rsid w:val="008D3A7D"/>
    <w:rsid w:val="008D3BBA"/>
    <w:rsid w:val="008D3E81"/>
    <w:rsid w:val="008D405E"/>
    <w:rsid w:val="008D411A"/>
    <w:rsid w:val="008D41F0"/>
    <w:rsid w:val="008D434A"/>
    <w:rsid w:val="008D4631"/>
    <w:rsid w:val="008D4B6E"/>
    <w:rsid w:val="008D4FFB"/>
    <w:rsid w:val="008D5082"/>
    <w:rsid w:val="008D529A"/>
    <w:rsid w:val="008D5377"/>
    <w:rsid w:val="008D557C"/>
    <w:rsid w:val="008D56F3"/>
    <w:rsid w:val="008D5D69"/>
    <w:rsid w:val="008D5DB7"/>
    <w:rsid w:val="008D65BA"/>
    <w:rsid w:val="008D6E96"/>
    <w:rsid w:val="008D6F55"/>
    <w:rsid w:val="008D7125"/>
    <w:rsid w:val="008D7307"/>
    <w:rsid w:val="008D786D"/>
    <w:rsid w:val="008D7BCE"/>
    <w:rsid w:val="008E00D7"/>
    <w:rsid w:val="008E01B6"/>
    <w:rsid w:val="008E029D"/>
    <w:rsid w:val="008E0362"/>
    <w:rsid w:val="008E0409"/>
    <w:rsid w:val="008E04DF"/>
    <w:rsid w:val="008E05CC"/>
    <w:rsid w:val="008E076F"/>
    <w:rsid w:val="008E09D1"/>
    <w:rsid w:val="008E0B3E"/>
    <w:rsid w:val="008E0BAD"/>
    <w:rsid w:val="008E0D7C"/>
    <w:rsid w:val="008E0EA1"/>
    <w:rsid w:val="008E1073"/>
    <w:rsid w:val="008E11AF"/>
    <w:rsid w:val="008E1372"/>
    <w:rsid w:val="008E14E1"/>
    <w:rsid w:val="008E157D"/>
    <w:rsid w:val="008E1624"/>
    <w:rsid w:val="008E1758"/>
    <w:rsid w:val="008E175D"/>
    <w:rsid w:val="008E1819"/>
    <w:rsid w:val="008E1911"/>
    <w:rsid w:val="008E1B26"/>
    <w:rsid w:val="008E1E90"/>
    <w:rsid w:val="008E1FB7"/>
    <w:rsid w:val="008E20A5"/>
    <w:rsid w:val="008E2277"/>
    <w:rsid w:val="008E2845"/>
    <w:rsid w:val="008E29EB"/>
    <w:rsid w:val="008E2B14"/>
    <w:rsid w:val="008E2CD2"/>
    <w:rsid w:val="008E2E3C"/>
    <w:rsid w:val="008E30A1"/>
    <w:rsid w:val="008E3179"/>
    <w:rsid w:val="008E3292"/>
    <w:rsid w:val="008E3322"/>
    <w:rsid w:val="008E3326"/>
    <w:rsid w:val="008E3530"/>
    <w:rsid w:val="008E368E"/>
    <w:rsid w:val="008E3790"/>
    <w:rsid w:val="008E3857"/>
    <w:rsid w:val="008E3F28"/>
    <w:rsid w:val="008E3F73"/>
    <w:rsid w:val="008E40FC"/>
    <w:rsid w:val="008E4279"/>
    <w:rsid w:val="008E42A2"/>
    <w:rsid w:val="008E4421"/>
    <w:rsid w:val="008E4C16"/>
    <w:rsid w:val="008E4C85"/>
    <w:rsid w:val="008E4DB1"/>
    <w:rsid w:val="008E4E02"/>
    <w:rsid w:val="008E514F"/>
    <w:rsid w:val="008E5378"/>
    <w:rsid w:val="008E54C7"/>
    <w:rsid w:val="008E59AA"/>
    <w:rsid w:val="008E5B05"/>
    <w:rsid w:val="008E5FD7"/>
    <w:rsid w:val="008E639E"/>
    <w:rsid w:val="008E64E2"/>
    <w:rsid w:val="008E6BA8"/>
    <w:rsid w:val="008E6F13"/>
    <w:rsid w:val="008E6FCC"/>
    <w:rsid w:val="008E71F8"/>
    <w:rsid w:val="008E74AB"/>
    <w:rsid w:val="008E7796"/>
    <w:rsid w:val="008E78D8"/>
    <w:rsid w:val="008E7936"/>
    <w:rsid w:val="008E7C79"/>
    <w:rsid w:val="008E7D1F"/>
    <w:rsid w:val="008E7D28"/>
    <w:rsid w:val="008F01C7"/>
    <w:rsid w:val="008F0271"/>
    <w:rsid w:val="008F0464"/>
    <w:rsid w:val="008F06B4"/>
    <w:rsid w:val="008F06F2"/>
    <w:rsid w:val="008F0718"/>
    <w:rsid w:val="008F0A9A"/>
    <w:rsid w:val="008F0D41"/>
    <w:rsid w:val="008F0F6E"/>
    <w:rsid w:val="008F126F"/>
    <w:rsid w:val="008F14C4"/>
    <w:rsid w:val="008F1633"/>
    <w:rsid w:val="008F16F3"/>
    <w:rsid w:val="008F16F6"/>
    <w:rsid w:val="008F17C4"/>
    <w:rsid w:val="008F1817"/>
    <w:rsid w:val="008F1DCF"/>
    <w:rsid w:val="008F20E6"/>
    <w:rsid w:val="008F2559"/>
    <w:rsid w:val="008F2831"/>
    <w:rsid w:val="008F28BF"/>
    <w:rsid w:val="008F2B7E"/>
    <w:rsid w:val="008F2E0B"/>
    <w:rsid w:val="008F2EFD"/>
    <w:rsid w:val="008F2F84"/>
    <w:rsid w:val="008F309F"/>
    <w:rsid w:val="008F3631"/>
    <w:rsid w:val="008F3AFC"/>
    <w:rsid w:val="008F3C17"/>
    <w:rsid w:val="008F3F4A"/>
    <w:rsid w:val="008F43EE"/>
    <w:rsid w:val="008F468A"/>
    <w:rsid w:val="008F4AFF"/>
    <w:rsid w:val="008F4F07"/>
    <w:rsid w:val="008F5AEA"/>
    <w:rsid w:val="008F5D95"/>
    <w:rsid w:val="008F5F69"/>
    <w:rsid w:val="008F6170"/>
    <w:rsid w:val="008F61A2"/>
    <w:rsid w:val="008F6283"/>
    <w:rsid w:val="008F62B8"/>
    <w:rsid w:val="008F66B9"/>
    <w:rsid w:val="008F69D0"/>
    <w:rsid w:val="008F6D6F"/>
    <w:rsid w:val="008F70B9"/>
    <w:rsid w:val="008F7104"/>
    <w:rsid w:val="008F71E6"/>
    <w:rsid w:val="008F7458"/>
    <w:rsid w:val="008F74BC"/>
    <w:rsid w:val="008F790E"/>
    <w:rsid w:val="008F79F2"/>
    <w:rsid w:val="008F7A4B"/>
    <w:rsid w:val="008F7AC4"/>
    <w:rsid w:val="008F7E81"/>
    <w:rsid w:val="009000AF"/>
    <w:rsid w:val="0090020D"/>
    <w:rsid w:val="00900406"/>
    <w:rsid w:val="009004A8"/>
    <w:rsid w:val="0090064F"/>
    <w:rsid w:val="00900968"/>
    <w:rsid w:val="00900E35"/>
    <w:rsid w:val="00900EAD"/>
    <w:rsid w:val="00901465"/>
    <w:rsid w:val="00901BD9"/>
    <w:rsid w:val="00902151"/>
    <w:rsid w:val="0090219A"/>
    <w:rsid w:val="009028C5"/>
    <w:rsid w:val="00902BF2"/>
    <w:rsid w:val="00903572"/>
    <w:rsid w:val="009035D1"/>
    <w:rsid w:val="0090366F"/>
    <w:rsid w:val="0090380A"/>
    <w:rsid w:val="0090397B"/>
    <w:rsid w:val="00903D65"/>
    <w:rsid w:val="00903D78"/>
    <w:rsid w:val="009040E2"/>
    <w:rsid w:val="00904480"/>
    <w:rsid w:val="009044AB"/>
    <w:rsid w:val="009044E7"/>
    <w:rsid w:val="009047D5"/>
    <w:rsid w:val="00904C70"/>
    <w:rsid w:val="00904C94"/>
    <w:rsid w:val="009055AF"/>
    <w:rsid w:val="0090563A"/>
    <w:rsid w:val="009056DF"/>
    <w:rsid w:val="0090571C"/>
    <w:rsid w:val="009057C5"/>
    <w:rsid w:val="00905939"/>
    <w:rsid w:val="00905C33"/>
    <w:rsid w:val="00905E6C"/>
    <w:rsid w:val="00905F75"/>
    <w:rsid w:val="00905FAC"/>
    <w:rsid w:val="0090601C"/>
    <w:rsid w:val="00906137"/>
    <w:rsid w:val="00906434"/>
    <w:rsid w:val="009069CF"/>
    <w:rsid w:val="00906D48"/>
    <w:rsid w:val="009074E2"/>
    <w:rsid w:val="00907915"/>
    <w:rsid w:val="00907A20"/>
    <w:rsid w:val="00907E20"/>
    <w:rsid w:val="00910356"/>
    <w:rsid w:val="009103EF"/>
    <w:rsid w:val="00910403"/>
    <w:rsid w:val="009105E6"/>
    <w:rsid w:val="00910A12"/>
    <w:rsid w:val="00910E1E"/>
    <w:rsid w:val="00910E71"/>
    <w:rsid w:val="00910FE4"/>
    <w:rsid w:val="00911071"/>
    <w:rsid w:val="009111AA"/>
    <w:rsid w:val="009115A3"/>
    <w:rsid w:val="0091164B"/>
    <w:rsid w:val="00911796"/>
    <w:rsid w:val="00911A34"/>
    <w:rsid w:val="00912228"/>
    <w:rsid w:val="0091223C"/>
    <w:rsid w:val="0091226F"/>
    <w:rsid w:val="00912575"/>
    <w:rsid w:val="009127B5"/>
    <w:rsid w:val="00912841"/>
    <w:rsid w:val="009128E1"/>
    <w:rsid w:val="00912A88"/>
    <w:rsid w:val="00912BC5"/>
    <w:rsid w:val="00912E05"/>
    <w:rsid w:val="009132B0"/>
    <w:rsid w:val="009134B1"/>
    <w:rsid w:val="00913A0B"/>
    <w:rsid w:val="00913B22"/>
    <w:rsid w:val="009146CB"/>
    <w:rsid w:val="00914B8E"/>
    <w:rsid w:val="00914BB2"/>
    <w:rsid w:val="009152B1"/>
    <w:rsid w:val="0091567B"/>
    <w:rsid w:val="009157DC"/>
    <w:rsid w:val="009159DF"/>
    <w:rsid w:val="00915CF5"/>
    <w:rsid w:val="00915D73"/>
    <w:rsid w:val="00916181"/>
    <w:rsid w:val="00916276"/>
    <w:rsid w:val="0091673E"/>
    <w:rsid w:val="00916A98"/>
    <w:rsid w:val="00916F31"/>
    <w:rsid w:val="00916F37"/>
    <w:rsid w:val="00917061"/>
    <w:rsid w:val="0091715F"/>
    <w:rsid w:val="009172BE"/>
    <w:rsid w:val="009176FB"/>
    <w:rsid w:val="00917A50"/>
    <w:rsid w:val="00917FB8"/>
    <w:rsid w:val="00920391"/>
    <w:rsid w:val="009204F2"/>
    <w:rsid w:val="00920877"/>
    <w:rsid w:val="009209FA"/>
    <w:rsid w:val="00920AD2"/>
    <w:rsid w:val="00920B74"/>
    <w:rsid w:val="00920FCD"/>
    <w:rsid w:val="00921018"/>
    <w:rsid w:val="00921068"/>
    <w:rsid w:val="00921133"/>
    <w:rsid w:val="00921293"/>
    <w:rsid w:val="009217A4"/>
    <w:rsid w:val="00921A4E"/>
    <w:rsid w:val="00921CB0"/>
    <w:rsid w:val="00921CD1"/>
    <w:rsid w:val="00921D17"/>
    <w:rsid w:val="00921D3B"/>
    <w:rsid w:val="00921D98"/>
    <w:rsid w:val="00922208"/>
    <w:rsid w:val="00922500"/>
    <w:rsid w:val="0092270F"/>
    <w:rsid w:val="00922D62"/>
    <w:rsid w:val="00923010"/>
    <w:rsid w:val="0092330E"/>
    <w:rsid w:val="00923D73"/>
    <w:rsid w:val="00923F2F"/>
    <w:rsid w:val="00923F39"/>
    <w:rsid w:val="00923F78"/>
    <w:rsid w:val="009240B3"/>
    <w:rsid w:val="00924247"/>
    <w:rsid w:val="00924347"/>
    <w:rsid w:val="0092455E"/>
    <w:rsid w:val="0092459A"/>
    <w:rsid w:val="0092467B"/>
    <w:rsid w:val="00924E10"/>
    <w:rsid w:val="009255CB"/>
    <w:rsid w:val="00925612"/>
    <w:rsid w:val="00925795"/>
    <w:rsid w:val="009257C8"/>
    <w:rsid w:val="009258CC"/>
    <w:rsid w:val="00925AE1"/>
    <w:rsid w:val="00925C48"/>
    <w:rsid w:val="00926431"/>
    <w:rsid w:val="0092643E"/>
    <w:rsid w:val="00926455"/>
    <w:rsid w:val="009266EC"/>
    <w:rsid w:val="00926A2B"/>
    <w:rsid w:val="00926E8E"/>
    <w:rsid w:val="009272DE"/>
    <w:rsid w:val="0092740D"/>
    <w:rsid w:val="00927977"/>
    <w:rsid w:val="00927A5C"/>
    <w:rsid w:val="00927B5B"/>
    <w:rsid w:val="00927BAA"/>
    <w:rsid w:val="00927CF7"/>
    <w:rsid w:val="00927F9C"/>
    <w:rsid w:val="0093048D"/>
    <w:rsid w:val="009305D7"/>
    <w:rsid w:val="0093119D"/>
    <w:rsid w:val="0093128B"/>
    <w:rsid w:val="009313FA"/>
    <w:rsid w:val="009318B1"/>
    <w:rsid w:val="00931F25"/>
    <w:rsid w:val="0093204A"/>
    <w:rsid w:val="009323DB"/>
    <w:rsid w:val="009324B1"/>
    <w:rsid w:val="00932ACB"/>
    <w:rsid w:val="00932D0E"/>
    <w:rsid w:val="0093355E"/>
    <w:rsid w:val="00933C24"/>
    <w:rsid w:val="00933C81"/>
    <w:rsid w:val="00933E90"/>
    <w:rsid w:val="00933FEE"/>
    <w:rsid w:val="009343AF"/>
    <w:rsid w:val="009343C3"/>
    <w:rsid w:val="00934951"/>
    <w:rsid w:val="009355B6"/>
    <w:rsid w:val="009356B2"/>
    <w:rsid w:val="009356DB"/>
    <w:rsid w:val="009362EB"/>
    <w:rsid w:val="00936365"/>
    <w:rsid w:val="009363ED"/>
    <w:rsid w:val="00936A63"/>
    <w:rsid w:val="00936BA5"/>
    <w:rsid w:val="00936F36"/>
    <w:rsid w:val="009370E6"/>
    <w:rsid w:val="0093719F"/>
    <w:rsid w:val="009374BF"/>
    <w:rsid w:val="009379BE"/>
    <w:rsid w:val="00940160"/>
    <w:rsid w:val="009402C2"/>
    <w:rsid w:val="00940338"/>
    <w:rsid w:val="00940339"/>
    <w:rsid w:val="00940637"/>
    <w:rsid w:val="00940990"/>
    <w:rsid w:val="00940998"/>
    <w:rsid w:val="00940C9D"/>
    <w:rsid w:val="00940D4F"/>
    <w:rsid w:val="00940EA5"/>
    <w:rsid w:val="00941042"/>
    <w:rsid w:val="00941BF8"/>
    <w:rsid w:val="00941E99"/>
    <w:rsid w:val="00941EB6"/>
    <w:rsid w:val="009422F4"/>
    <w:rsid w:val="00942435"/>
    <w:rsid w:val="0094265E"/>
    <w:rsid w:val="00942AA0"/>
    <w:rsid w:val="00942C6F"/>
    <w:rsid w:val="009431C2"/>
    <w:rsid w:val="009434D6"/>
    <w:rsid w:val="00943500"/>
    <w:rsid w:val="00943561"/>
    <w:rsid w:val="0094358A"/>
    <w:rsid w:val="009437E8"/>
    <w:rsid w:val="00943A68"/>
    <w:rsid w:val="00943E60"/>
    <w:rsid w:val="00943EB7"/>
    <w:rsid w:val="00943F20"/>
    <w:rsid w:val="00943F5F"/>
    <w:rsid w:val="00944345"/>
    <w:rsid w:val="0094491D"/>
    <w:rsid w:val="00944B92"/>
    <w:rsid w:val="00944BA2"/>
    <w:rsid w:val="00944DE4"/>
    <w:rsid w:val="00944DEB"/>
    <w:rsid w:val="009450DF"/>
    <w:rsid w:val="00945202"/>
    <w:rsid w:val="009453F2"/>
    <w:rsid w:val="00945440"/>
    <w:rsid w:val="009454C1"/>
    <w:rsid w:val="009454CB"/>
    <w:rsid w:val="0094558B"/>
    <w:rsid w:val="009455DD"/>
    <w:rsid w:val="00945974"/>
    <w:rsid w:val="00945B33"/>
    <w:rsid w:val="00945B93"/>
    <w:rsid w:val="00945B9A"/>
    <w:rsid w:val="00945F71"/>
    <w:rsid w:val="00945F73"/>
    <w:rsid w:val="00946418"/>
    <w:rsid w:val="00946524"/>
    <w:rsid w:val="009465ED"/>
    <w:rsid w:val="0094690D"/>
    <w:rsid w:val="00946BDE"/>
    <w:rsid w:val="00946D16"/>
    <w:rsid w:val="0094739B"/>
    <w:rsid w:val="009473BF"/>
    <w:rsid w:val="00947AD9"/>
    <w:rsid w:val="00947BFF"/>
    <w:rsid w:val="0095021A"/>
    <w:rsid w:val="00950469"/>
    <w:rsid w:val="00950517"/>
    <w:rsid w:val="00950AFF"/>
    <w:rsid w:val="00950C42"/>
    <w:rsid w:val="00950E02"/>
    <w:rsid w:val="00950F00"/>
    <w:rsid w:val="00951492"/>
    <w:rsid w:val="00951894"/>
    <w:rsid w:val="00952007"/>
    <w:rsid w:val="00952110"/>
    <w:rsid w:val="009522C8"/>
    <w:rsid w:val="0095239F"/>
    <w:rsid w:val="009523D0"/>
    <w:rsid w:val="00952436"/>
    <w:rsid w:val="00952627"/>
    <w:rsid w:val="009528E6"/>
    <w:rsid w:val="00952A68"/>
    <w:rsid w:val="00952A8A"/>
    <w:rsid w:val="00952B50"/>
    <w:rsid w:val="00952ECD"/>
    <w:rsid w:val="00952FA1"/>
    <w:rsid w:val="00952FC2"/>
    <w:rsid w:val="0095333F"/>
    <w:rsid w:val="009533CF"/>
    <w:rsid w:val="00953681"/>
    <w:rsid w:val="009537AC"/>
    <w:rsid w:val="00953A2C"/>
    <w:rsid w:val="00953C70"/>
    <w:rsid w:val="00953D35"/>
    <w:rsid w:val="00953EF1"/>
    <w:rsid w:val="00953F1F"/>
    <w:rsid w:val="00953FA2"/>
    <w:rsid w:val="00954096"/>
    <w:rsid w:val="009540C2"/>
    <w:rsid w:val="009541BD"/>
    <w:rsid w:val="00954366"/>
    <w:rsid w:val="009543A7"/>
    <w:rsid w:val="009543C2"/>
    <w:rsid w:val="009545A3"/>
    <w:rsid w:val="00954BB0"/>
    <w:rsid w:val="00954C4E"/>
    <w:rsid w:val="00954C7E"/>
    <w:rsid w:val="00954E56"/>
    <w:rsid w:val="00954F7E"/>
    <w:rsid w:val="00954FAC"/>
    <w:rsid w:val="009556C2"/>
    <w:rsid w:val="00955794"/>
    <w:rsid w:val="00955B32"/>
    <w:rsid w:val="00955D13"/>
    <w:rsid w:val="00955DF5"/>
    <w:rsid w:val="00956033"/>
    <w:rsid w:val="0095607B"/>
    <w:rsid w:val="0095741C"/>
    <w:rsid w:val="00957722"/>
    <w:rsid w:val="00957821"/>
    <w:rsid w:val="00957DC1"/>
    <w:rsid w:val="00957EC9"/>
    <w:rsid w:val="00957F13"/>
    <w:rsid w:val="00957F5B"/>
    <w:rsid w:val="00960185"/>
    <w:rsid w:val="009601F2"/>
    <w:rsid w:val="00960790"/>
    <w:rsid w:val="009608AB"/>
    <w:rsid w:val="00961346"/>
    <w:rsid w:val="00961A33"/>
    <w:rsid w:val="00961B0D"/>
    <w:rsid w:val="00961D79"/>
    <w:rsid w:val="00961EEE"/>
    <w:rsid w:val="00961F81"/>
    <w:rsid w:val="009620B8"/>
    <w:rsid w:val="0096243E"/>
    <w:rsid w:val="00962737"/>
    <w:rsid w:val="00962990"/>
    <w:rsid w:val="00962DB8"/>
    <w:rsid w:val="00963158"/>
    <w:rsid w:val="00963527"/>
    <w:rsid w:val="00963592"/>
    <w:rsid w:val="009637B9"/>
    <w:rsid w:val="009637C1"/>
    <w:rsid w:val="00963A71"/>
    <w:rsid w:val="00963C7B"/>
    <w:rsid w:val="00963F5A"/>
    <w:rsid w:val="00964304"/>
    <w:rsid w:val="0096455F"/>
    <w:rsid w:val="00964620"/>
    <w:rsid w:val="009649BC"/>
    <w:rsid w:val="00964DD6"/>
    <w:rsid w:val="00964F06"/>
    <w:rsid w:val="00965264"/>
    <w:rsid w:val="00965382"/>
    <w:rsid w:val="00965404"/>
    <w:rsid w:val="00965967"/>
    <w:rsid w:val="009659EF"/>
    <w:rsid w:val="00965D64"/>
    <w:rsid w:val="00965F4C"/>
    <w:rsid w:val="00966302"/>
    <w:rsid w:val="00966659"/>
    <w:rsid w:val="009667B6"/>
    <w:rsid w:val="00966C64"/>
    <w:rsid w:val="00966E4D"/>
    <w:rsid w:val="00966E93"/>
    <w:rsid w:val="00966FD1"/>
    <w:rsid w:val="009670E2"/>
    <w:rsid w:val="009671FD"/>
    <w:rsid w:val="00967204"/>
    <w:rsid w:val="0096723C"/>
    <w:rsid w:val="00967634"/>
    <w:rsid w:val="009676AA"/>
    <w:rsid w:val="00967741"/>
    <w:rsid w:val="00967F45"/>
    <w:rsid w:val="00970076"/>
    <w:rsid w:val="00970202"/>
    <w:rsid w:val="009706D1"/>
    <w:rsid w:val="00970A5A"/>
    <w:rsid w:val="00970ACA"/>
    <w:rsid w:val="0097180A"/>
    <w:rsid w:val="00971D7D"/>
    <w:rsid w:val="00971DCF"/>
    <w:rsid w:val="00972063"/>
    <w:rsid w:val="00972077"/>
    <w:rsid w:val="009720DE"/>
    <w:rsid w:val="00972219"/>
    <w:rsid w:val="00972AD0"/>
    <w:rsid w:val="00972FD9"/>
    <w:rsid w:val="0097304B"/>
    <w:rsid w:val="00973093"/>
    <w:rsid w:val="009732D1"/>
    <w:rsid w:val="00973328"/>
    <w:rsid w:val="009735CF"/>
    <w:rsid w:val="00973ADE"/>
    <w:rsid w:val="00973D2F"/>
    <w:rsid w:val="009741C0"/>
    <w:rsid w:val="0097466B"/>
    <w:rsid w:val="009748EC"/>
    <w:rsid w:val="0097497B"/>
    <w:rsid w:val="009758BD"/>
    <w:rsid w:val="00975BEB"/>
    <w:rsid w:val="00975F9A"/>
    <w:rsid w:val="00976057"/>
    <w:rsid w:val="009760F0"/>
    <w:rsid w:val="00976626"/>
    <w:rsid w:val="009768B9"/>
    <w:rsid w:val="009768FA"/>
    <w:rsid w:val="00977414"/>
    <w:rsid w:val="00977802"/>
    <w:rsid w:val="00977953"/>
    <w:rsid w:val="00977A3B"/>
    <w:rsid w:val="00977AC7"/>
    <w:rsid w:val="00977D85"/>
    <w:rsid w:val="00977E22"/>
    <w:rsid w:val="00977EB6"/>
    <w:rsid w:val="00977F54"/>
    <w:rsid w:val="0098011A"/>
    <w:rsid w:val="00980168"/>
    <w:rsid w:val="00980281"/>
    <w:rsid w:val="0098033D"/>
    <w:rsid w:val="009803CA"/>
    <w:rsid w:val="009803D5"/>
    <w:rsid w:val="00980469"/>
    <w:rsid w:val="00980AA6"/>
    <w:rsid w:val="00980E46"/>
    <w:rsid w:val="00980F6D"/>
    <w:rsid w:val="00981105"/>
    <w:rsid w:val="009812CD"/>
    <w:rsid w:val="009813BA"/>
    <w:rsid w:val="009814E4"/>
    <w:rsid w:val="00981A19"/>
    <w:rsid w:val="00981AD7"/>
    <w:rsid w:val="00981DFF"/>
    <w:rsid w:val="0098209D"/>
    <w:rsid w:val="009820F6"/>
    <w:rsid w:val="009820FB"/>
    <w:rsid w:val="00982144"/>
    <w:rsid w:val="0098271A"/>
    <w:rsid w:val="009829A6"/>
    <w:rsid w:val="009832B8"/>
    <w:rsid w:val="00983472"/>
    <w:rsid w:val="009834C5"/>
    <w:rsid w:val="00983508"/>
    <w:rsid w:val="00983551"/>
    <w:rsid w:val="00983972"/>
    <w:rsid w:val="009839E0"/>
    <w:rsid w:val="00983CA1"/>
    <w:rsid w:val="0098432D"/>
    <w:rsid w:val="00984602"/>
    <w:rsid w:val="0098472E"/>
    <w:rsid w:val="00984898"/>
    <w:rsid w:val="009849B4"/>
    <w:rsid w:val="009849BE"/>
    <w:rsid w:val="00984A5C"/>
    <w:rsid w:val="009850C6"/>
    <w:rsid w:val="009852DF"/>
    <w:rsid w:val="009854B3"/>
    <w:rsid w:val="00985825"/>
    <w:rsid w:val="00985B91"/>
    <w:rsid w:val="00985E6C"/>
    <w:rsid w:val="00985FF9"/>
    <w:rsid w:val="009860B7"/>
    <w:rsid w:val="0098674E"/>
    <w:rsid w:val="0098681C"/>
    <w:rsid w:val="00986EAD"/>
    <w:rsid w:val="00987244"/>
    <w:rsid w:val="009874BF"/>
    <w:rsid w:val="00987537"/>
    <w:rsid w:val="0098756C"/>
    <w:rsid w:val="0098764D"/>
    <w:rsid w:val="00987884"/>
    <w:rsid w:val="00987941"/>
    <w:rsid w:val="009879EA"/>
    <w:rsid w:val="00987DF1"/>
    <w:rsid w:val="00987F8C"/>
    <w:rsid w:val="009900B9"/>
    <w:rsid w:val="009900E8"/>
    <w:rsid w:val="0099014B"/>
    <w:rsid w:val="009902E7"/>
    <w:rsid w:val="00990552"/>
    <w:rsid w:val="00990749"/>
    <w:rsid w:val="00990AB5"/>
    <w:rsid w:val="00990AEC"/>
    <w:rsid w:val="009910FB"/>
    <w:rsid w:val="009914C0"/>
    <w:rsid w:val="009918B0"/>
    <w:rsid w:val="00991CFA"/>
    <w:rsid w:val="00991EBD"/>
    <w:rsid w:val="00992249"/>
    <w:rsid w:val="00992893"/>
    <w:rsid w:val="00992D07"/>
    <w:rsid w:val="00992DA6"/>
    <w:rsid w:val="009930A5"/>
    <w:rsid w:val="00993470"/>
    <w:rsid w:val="00993631"/>
    <w:rsid w:val="00993658"/>
    <w:rsid w:val="00993763"/>
    <w:rsid w:val="00993A2D"/>
    <w:rsid w:val="00993A4C"/>
    <w:rsid w:val="00993DCD"/>
    <w:rsid w:val="009941C1"/>
    <w:rsid w:val="009942FE"/>
    <w:rsid w:val="00994DAB"/>
    <w:rsid w:val="0099520D"/>
    <w:rsid w:val="0099535D"/>
    <w:rsid w:val="0099563A"/>
    <w:rsid w:val="009956E8"/>
    <w:rsid w:val="009958A2"/>
    <w:rsid w:val="009958B4"/>
    <w:rsid w:val="00995A8B"/>
    <w:rsid w:val="00995AAB"/>
    <w:rsid w:val="00995B13"/>
    <w:rsid w:val="00996194"/>
    <w:rsid w:val="009968C1"/>
    <w:rsid w:val="0099692A"/>
    <w:rsid w:val="0099750D"/>
    <w:rsid w:val="00997960"/>
    <w:rsid w:val="00997BDA"/>
    <w:rsid w:val="00997C77"/>
    <w:rsid w:val="00997C86"/>
    <w:rsid w:val="00997ED3"/>
    <w:rsid w:val="009A0032"/>
    <w:rsid w:val="009A009A"/>
    <w:rsid w:val="009A01CB"/>
    <w:rsid w:val="009A04AB"/>
    <w:rsid w:val="009A067E"/>
    <w:rsid w:val="009A06CF"/>
    <w:rsid w:val="009A06EE"/>
    <w:rsid w:val="009A0E2C"/>
    <w:rsid w:val="009A11DE"/>
    <w:rsid w:val="009A1441"/>
    <w:rsid w:val="009A14A9"/>
    <w:rsid w:val="009A14C9"/>
    <w:rsid w:val="009A1636"/>
    <w:rsid w:val="009A16B0"/>
    <w:rsid w:val="009A178A"/>
    <w:rsid w:val="009A1969"/>
    <w:rsid w:val="009A1D83"/>
    <w:rsid w:val="009A264A"/>
    <w:rsid w:val="009A27EF"/>
    <w:rsid w:val="009A2F27"/>
    <w:rsid w:val="009A3024"/>
    <w:rsid w:val="009A329F"/>
    <w:rsid w:val="009A3397"/>
    <w:rsid w:val="009A34D6"/>
    <w:rsid w:val="009A35D2"/>
    <w:rsid w:val="009A3C62"/>
    <w:rsid w:val="009A40DD"/>
    <w:rsid w:val="009A4199"/>
    <w:rsid w:val="009A4549"/>
    <w:rsid w:val="009A482B"/>
    <w:rsid w:val="009A4B09"/>
    <w:rsid w:val="009A4B4F"/>
    <w:rsid w:val="009A4CA4"/>
    <w:rsid w:val="009A4F7B"/>
    <w:rsid w:val="009A4F9D"/>
    <w:rsid w:val="009A5020"/>
    <w:rsid w:val="009A5029"/>
    <w:rsid w:val="009A51B2"/>
    <w:rsid w:val="009A5439"/>
    <w:rsid w:val="009A54BC"/>
    <w:rsid w:val="009A5605"/>
    <w:rsid w:val="009A563C"/>
    <w:rsid w:val="009A588F"/>
    <w:rsid w:val="009A5C4E"/>
    <w:rsid w:val="009A5DE3"/>
    <w:rsid w:val="009A6072"/>
    <w:rsid w:val="009A65D9"/>
    <w:rsid w:val="009A69C4"/>
    <w:rsid w:val="009A6CA5"/>
    <w:rsid w:val="009A70A6"/>
    <w:rsid w:val="009A72AB"/>
    <w:rsid w:val="009A7E51"/>
    <w:rsid w:val="009B01F6"/>
    <w:rsid w:val="009B0262"/>
    <w:rsid w:val="009B02A7"/>
    <w:rsid w:val="009B06B2"/>
    <w:rsid w:val="009B0984"/>
    <w:rsid w:val="009B0FA1"/>
    <w:rsid w:val="009B143C"/>
    <w:rsid w:val="009B14D4"/>
    <w:rsid w:val="009B16F7"/>
    <w:rsid w:val="009B19DC"/>
    <w:rsid w:val="009B1AAF"/>
    <w:rsid w:val="009B1ABA"/>
    <w:rsid w:val="009B1AE3"/>
    <w:rsid w:val="009B1FBB"/>
    <w:rsid w:val="009B2014"/>
    <w:rsid w:val="009B22F7"/>
    <w:rsid w:val="009B2344"/>
    <w:rsid w:val="009B24D9"/>
    <w:rsid w:val="009B27E4"/>
    <w:rsid w:val="009B2A51"/>
    <w:rsid w:val="009B2BC4"/>
    <w:rsid w:val="009B2C6D"/>
    <w:rsid w:val="009B3390"/>
    <w:rsid w:val="009B33A5"/>
    <w:rsid w:val="009B3487"/>
    <w:rsid w:val="009B3B71"/>
    <w:rsid w:val="009B3C25"/>
    <w:rsid w:val="009B3FC1"/>
    <w:rsid w:val="009B4003"/>
    <w:rsid w:val="009B4192"/>
    <w:rsid w:val="009B4258"/>
    <w:rsid w:val="009B43F3"/>
    <w:rsid w:val="009B44ED"/>
    <w:rsid w:val="009B451B"/>
    <w:rsid w:val="009B4869"/>
    <w:rsid w:val="009B4ABD"/>
    <w:rsid w:val="009B4AD6"/>
    <w:rsid w:val="009B4C41"/>
    <w:rsid w:val="009B529A"/>
    <w:rsid w:val="009B5310"/>
    <w:rsid w:val="009B5742"/>
    <w:rsid w:val="009B5984"/>
    <w:rsid w:val="009B5A2A"/>
    <w:rsid w:val="009B5D1C"/>
    <w:rsid w:val="009B5D5C"/>
    <w:rsid w:val="009B6631"/>
    <w:rsid w:val="009B6766"/>
    <w:rsid w:val="009B6CBE"/>
    <w:rsid w:val="009B741B"/>
    <w:rsid w:val="009B799D"/>
    <w:rsid w:val="009B7B83"/>
    <w:rsid w:val="009B7DCA"/>
    <w:rsid w:val="009C0085"/>
    <w:rsid w:val="009C00D3"/>
    <w:rsid w:val="009C039A"/>
    <w:rsid w:val="009C040F"/>
    <w:rsid w:val="009C043E"/>
    <w:rsid w:val="009C0982"/>
    <w:rsid w:val="009C0CF1"/>
    <w:rsid w:val="009C0D89"/>
    <w:rsid w:val="009C0FFB"/>
    <w:rsid w:val="009C12BE"/>
    <w:rsid w:val="009C15D7"/>
    <w:rsid w:val="009C16E0"/>
    <w:rsid w:val="009C1748"/>
    <w:rsid w:val="009C1CD0"/>
    <w:rsid w:val="009C203F"/>
    <w:rsid w:val="009C214E"/>
    <w:rsid w:val="009C230F"/>
    <w:rsid w:val="009C23EA"/>
    <w:rsid w:val="009C2436"/>
    <w:rsid w:val="009C25D2"/>
    <w:rsid w:val="009C2C98"/>
    <w:rsid w:val="009C2D8A"/>
    <w:rsid w:val="009C31A8"/>
    <w:rsid w:val="009C3327"/>
    <w:rsid w:val="009C3357"/>
    <w:rsid w:val="009C34B3"/>
    <w:rsid w:val="009C35A1"/>
    <w:rsid w:val="009C3C01"/>
    <w:rsid w:val="009C3C50"/>
    <w:rsid w:val="009C42BA"/>
    <w:rsid w:val="009C4344"/>
    <w:rsid w:val="009C49C4"/>
    <w:rsid w:val="009C4E21"/>
    <w:rsid w:val="009C5D1B"/>
    <w:rsid w:val="009C5F6A"/>
    <w:rsid w:val="009C6029"/>
    <w:rsid w:val="009C6589"/>
    <w:rsid w:val="009C69E0"/>
    <w:rsid w:val="009C6C61"/>
    <w:rsid w:val="009C6C8B"/>
    <w:rsid w:val="009C73C7"/>
    <w:rsid w:val="009C7502"/>
    <w:rsid w:val="009C7E52"/>
    <w:rsid w:val="009D00D6"/>
    <w:rsid w:val="009D021D"/>
    <w:rsid w:val="009D0264"/>
    <w:rsid w:val="009D0525"/>
    <w:rsid w:val="009D056A"/>
    <w:rsid w:val="009D0693"/>
    <w:rsid w:val="009D06A3"/>
    <w:rsid w:val="009D11B6"/>
    <w:rsid w:val="009D1243"/>
    <w:rsid w:val="009D15C4"/>
    <w:rsid w:val="009D1607"/>
    <w:rsid w:val="009D1665"/>
    <w:rsid w:val="009D1743"/>
    <w:rsid w:val="009D17F9"/>
    <w:rsid w:val="009D18DF"/>
    <w:rsid w:val="009D19A4"/>
    <w:rsid w:val="009D1B93"/>
    <w:rsid w:val="009D1C7B"/>
    <w:rsid w:val="009D1F7C"/>
    <w:rsid w:val="009D299A"/>
    <w:rsid w:val="009D2AC1"/>
    <w:rsid w:val="009D2DD7"/>
    <w:rsid w:val="009D38DE"/>
    <w:rsid w:val="009D395D"/>
    <w:rsid w:val="009D3970"/>
    <w:rsid w:val="009D3A59"/>
    <w:rsid w:val="009D40C7"/>
    <w:rsid w:val="009D41FE"/>
    <w:rsid w:val="009D4312"/>
    <w:rsid w:val="009D48B8"/>
    <w:rsid w:val="009D49E8"/>
    <w:rsid w:val="009D4A95"/>
    <w:rsid w:val="009D4B8C"/>
    <w:rsid w:val="009D52A3"/>
    <w:rsid w:val="009D5749"/>
    <w:rsid w:val="009D5758"/>
    <w:rsid w:val="009D5AFB"/>
    <w:rsid w:val="009D5BF3"/>
    <w:rsid w:val="009D5D80"/>
    <w:rsid w:val="009D6232"/>
    <w:rsid w:val="009D64F7"/>
    <w:rsid w:val="009D658A"/>
    <w:rsid w:val="009D6B4E"/>
    <w:rsid w:val="009D6CF1"/>
    <w:rsid w:val="009D70BA"/>
    <w:rsid w:val="009D716F"/>
    <w:rsid w:val="009D727C"/>
    <w:rsid w:val="009D7464"/>
    <w:rsid w:val="009D75C8"/>
    <w:rsid w:val="009D75D3"/>
    <w:rsid w:val="009D774E"/>
    <w:rsid w:val="009D7A2F"/>
    <w:rsid w:val="009D7C87"/>
    <w:rsid w:val="009D7DF9"/>
    <w:rsid w:val="009D7EF4"/>
    <w:rsid w:val="009D7FE4"/>
    <w:rsid w:val="009E0118"/>
    <w:rsid w:val="009E0232"/>
    <w:rsid w:val="009E06C7"/>
    <w:rsid w:val="009E0713"/>
    <w:rsid w:val="009E0AED"/>
    <w:rsid w:val="009E0BD2"/>
    <w:rsid w:val="009E0CFA"/>
    <w:rsid w:val="009E138C"/>
    <w:rsid w:val="009E13DB"/>
    <w:rsid w:val="009E19C4"/>
    <w:rsid w:val="009E1A0E"/>
    <w:rsid w:val="009E1AB8"/>
    <w:rsid w:val="009E1ABE"/>
    <w:rsid w:val="009E1BE9"/>
    <w:rsid w:val="009E1C5A"/>
    <w:rsid w:val="009E1D1E"/>
    <w:rsid w:val="009E284F"/>
    <w:rsid w:val="009E2A08"/>
    <w:rsid w:val="009E2A90"/>
    <w:rsid w:val="009E2D8D"/>
    <w:rsid w:val="009E31A9"/>
    <w:rsid w:val="009E3352"/>
    <w:rsid w:val="009E36D1"/>
    <w:rsid w:val="009E3839"/>
    <w:rsid w:val="009E3BA6"/>
    <w:rsid w:val="009E3FBD"/>
    <w:rsid w:val="009E41BD"/>
    <w:rsid w:val="009E41DC"/>
    <w:rsid w:val="009E463B"/>
    <w:rsid w:val="009E465E"/>
    <w:rsid w:val="009E4803"/>
    <w:rsid w:val="009E4807"/>
    <w:rsid w:val="009E4AD6"/>
    <w:rsid w:val="009E4B3C"/>
    <w:rsid w:val="009E4D40"/>
    <w:rsid w:val="009E5073"/>
    <w:rsid w:val="009E54B2"/>
    <w:rsid w:val="009E5AB6"/>
    <w:rsid w:val="009E5AF1"/>
    <w:rsid w:val="009E5C75"/>
    <w:rsid w:val="009E5E9F"/>
    <w:rsid w:val="009E5FFC"/>
    <w:rsid w:val="009E6084"/>
    <w:rsid w:val="009E664E"/>
    <w:rsid w:val="009E6817"/>
    <w:rsid w:val="009E6921"/>
    <w:rsid w:val="009E6AEE"/>
    <w:rsid w:val="009E6B7E"/>
    <w:rsid w:val="009E6C32"/>
    <w:rsid w:val="009E6C3E"/>
    <w:rsid w:val="009E6D54"/>
    <w:rsid w:val="009E6D8F"/>
    <w:rsid w:val="009E6DBF"/>
    <w:rsid w:val="009E707A"/>
    <w:rsid w:val="009E71E8"/>
    <w:rsid w:val="009E7513"/>
    <w:rsid w:val="009E789A"/>
    <w:rsid w:val="009E7FE7"/>
    <w:rsid w:val="009F0309"/>
    <w:rsid w:val="009F03AB"/>
    <w:rsid w:val="009F03DE"/>
    <w:rsid w:val="009F0472"/>
    <w:rsid w:val="009F0483"/>
    <w:rsid w:val="009F0785"/>
    <w:rsid w:val="009F07FF"/>
    <w:rsid w:val="009F089D"/>
    <w:rsid w:val="009F0A9F"/>
    <w:rsid w:val="009F0B66"/>
    <w:rsid w:val="009F0CF2"/>
    <w:rsid w:val="009F1092"/>
    <w:rsid w:val="009F1240"/>
    <w:rsid w:val="009F15BF"/>
    <w:rsid w:val="009F1809"/>
    <w:rsid w:val="009F1955"/>
    <w:rsid w:val="009F19EA"/>
    <w:rsid w:val="009F1B85"/>
    <w:rsid w:val="009F1CA0"/>
    <w:rsid w:val="009F1EB1"/>
    <w:rsid w:val="009F1FAF"/>
    <w:rsid w:val="009F262E"/>
    <w:rsid w:val="009F275B"/>
    <w:rsid w:val="009F2A03"/>
    <w:rsid w:val="009F2D7F"/>
    <w:rsid w:val="009F2DE7"/>
    <w:rsid w:val="009F2E9A"/>
    <w:rsid w:val="009F30B1"/>
    <w:rsid w:val="009F36AD"/>
    <w:rsid w:val="009F3731"/>
    <w:rsid w:val="009F3764"/>
    <w:rsid w:val="009F3866"/>
    <w:rsid w:val="009F3BFB"/>
    <w:rsid w:val="009F40BB"/>
    <w:rsid w:val="009F4132"/>
    <w:rsid w:val="009F4142"/>
    <w:rsid w:val="009F431E"/>
    <w:rsid w:val="009F4469"/>
    <w:rsid w:val="009F4481"/>
    <w:rsid w:val="009F45E4"/>
    <w:rsid w:val="009F4A75"/>
    <w:rsid w:val="009F4AE5"/>
    <w:rsid w:val="009F4B51"/>
    <w:rsid w:val="009F50BB"/>
    <w:rsid w:val="009F5632"/>
    <w:rsid w:val="009F598D"/>
    <w:rsid w:val="009F5B73"/>
    <w:rsid w:val="009F5FC5"/>
    <w:rsid w:val="009F6003"/>
    <w:rsid w:val="009F61C9"/>
    <w:rsid w:val="009F62AB"/>
    <w:rsid w:val="009F653D"/>
    <w:rsid w:val="009F65A3"/>
    <w:rsid w:val="009F691B"/>
    <w:rsid w:val="009F691C"/>
    <w:rsid w:val="009F697D"/>
    <w:rsid w:val="009F6D94"/>
    <w:rsid w:val="009F7035"/>
    <w:rsid w:val="009F709A"/>
    <w:rsid w:val="009F7C49"/>
    <w:rsid w:val="009F7EC0"/>
    <w:rsid w:val="009F7F57"/>
    <w:rsid w:val="00A000A3"/>
    <w:rsid w:val="00A00509"/>
    <w:rsid w:val="00A00547"/>
    <w:rsid w:val="00A0063A"/>
    <w:rsid w:val="00A0095A"/>
    <w:rsid w:val="00A00F7C"/>
    <w:rsid w:val="00A00F9E"/>
    <w:rsid w:val="00A01115"/>
    <w:rsid w:val="00A0119C"/>
    <w:rsid w:val="00A0121C"/>
    <w:rsid w:val="00A01321"/>
    <w:rsid w:val="00A013DB"/>
    <w:rsid w:val="00A01566"/>
    <w:rsid w:val="00A0174F"/>
    <w:rsid w:val="00A019F1"/>
    <w:rsid w:val="00A01A8E"/>
    <w:rsid w:val="00A01D86"/>
    <w:rsid w:val="00A021F1"/>
    <w:rsid w:val="00A021F8"/>
    <w:rsid w:val="00A02359"/>
    <w:rsid w:val="00A02410"/>
    <w:rsid w:val="00A02477"/>
    <w:rsid w:val="00A024AB"/>
    <w:rsid w:val="00A028EA"/>
    <w:rsid w:val="00A02A2E"/>
    <w:rsid w:val="00A02E57"/>
    <w:rsid w:val="00A02E58"/>
    <w:rsid w:val="00A02F24"/>
    <w:rsid w:val="00A031DB"/>
    <w:rsid w:val="00A03585"/>
    <w:rsid w:val="00A03B54"/>
    <w:rsid w:val="00A03D23"/>
    <w:rsid w:val="00A03F57"/>
    <w:rsid w:val="00A04444"/>
    <w:rsid w:val="00A04AE0"/>
    <w:rsid w:val="00A0503B"/>
    <w:rsid w:val="00A052E3"/>
    <w:rsid w:val="00A052F0"/>
    <w:rsid w:val="00A055A9"/>
    <w:rsid w:val="00A05620"/>
    <w:rsid w:val="00A05CA6"/>
    <w:rsid w:val="00A05D30"/>
    <w:rsid w:val="00A05EB6"/>
    <w:rsid w:val="00A06193"/>
    <w:rsid w:val="00A0631C"/>
    <w:rsid w:val="00A0632F"/>
    <w:rsid w:val="00A063D3"/>
    <w:rsid w:val="00A06782"/>
    <w:rsid w:val="00A0678E"/>
    <w:rsid w:val="00A06D52"/>
    <w:rsid w:val="00A06E0B"/>
    <w:rsid w:val="00A06E3E"/>
    <w:rsid w:val="00A07230"/>
    <w:rsid w:val="00A0723F"/>
    <w:rsid w:val="00A077A1"/>
    <w:rsid w:val="00A07C5E"/>
    <w:rsid w:val="00A07EDD"/>
    <w:rsid w:val="00A10161"/>
    <w:rsid w:val="00A10273"/>
    <w:rsid w:val="00A103ED"/>
    <w:rsid w:val="00A106A2"/>
    <w:rsid w:val="00A10836"/>
    <w:rsid w:val="00A10B1D"/>
    <w:rsid w:val="00A10B5E"/>
    <w:rsid w:val="00A10E4E"/>
    <w:rsid w:val="00A10EB6"/>
    <w:rsid w:val="00A11A37"/>
    <w:rsid w:val="00A11D1E"/>
    <w:rsid w:val="00A11E3A"/>
    <w:rsid w:val="00A12215"/>
    <w:rsid w:val="00A12231"/>
    <w:rsid w:val="00A1257E"/>
    <w:rsid w:val="00A12666"/>
    <w:rsid w:val="00A128FA"/>
    <w:rsid w:val="00A13138"/>
    <w:rsid w:val="00A131EB"/>
    <w:rsid w:val="00A134A2"/>
    <w:rsid w:val="00A135D9"/>
    <w:rsid w:val="00A13854"/>
    <w:rsid w:val="00A1391F"/>
    <w:rsid w:val="00A13A25"/>
    <w:rsid w:val="00A13B10"/>
    <w:rsid w:val="00A13CE7"/>
    <w:rsid w:val="00A14294"/>
    <w:rsid w:val="00A14454"/>
    <w:rsid w:val="00A14AA5"/>
    <w:rsid w:val="00A14ABE"/>
    <w:rsid w:val="00A14E15"/>
    <w:rsid w:val="00A1530F"/>
    <w:rsid w:val="00A15331"/>
    <w:rsid w:val="00A1535F"/>
    <w:rsid w:val="00A157F3"/>
    <w:rsid w:val="00A15829"/>
    <w:rsid w:val="00A158AA"/>
    <w:rsid w:val="00A15935"/>
    <w:rsid w:val="00A15A12"/>
    <w:rsid w:val="00A15EE6"/>
    <w:rsid w:val="00A1638A"/>
    <w:rsid w:val="00A168B4"/>
    <w:rsid w:val="00A16BDF"/>
    <w:rsid w:val="00A16D03"/>
    <w:rsid w:val="00A16EF1"/>
    <w:rsid w:val="00A17319"/>
    <w:rsid w:val="00A1762E"/>
    <w:rsid w:val="00A17793"/>
    <w:rsid w:val="00A17925"/>
    <w:rsid w:val="00A17B89"/>
    <w:rsid w:val="00A17DEE"/>
    <w:rsid w:val="00A20042"/>
    <w:rsid w:val="00A2034F"/>
    <w:rsid w:val="00A203CC"/>
    <w:rsid w:val="00A2055A"/>
    <w:rsid w:val="00A2068D"/>
    <w:rsid w:val="00A2073C"/>
    <w:rsid w:val="00A20743"/>
    <w:rsid w:val="00A209A7"/>
    <w:rsid w:val="00A20CDC"/>
    <w:rsid w:val="00A21070"/>
    <w:rsid w:val="00A210B2"/>
    <w:rsid w:val="00A211FF"/>
    <w:rsid w:val="00A214C4"/>
    <w:rsid w:val="00A216BD"/>
    <w:rsid w:val="00A21709"/>
    <w:rsid w:val="00A21924"/>
    <w:rsid w:val="00A2195E"/>
    <w:rsid w:val="00A21978"/>
    <w:rsid w:val="00A219A6"/>
    <w:rsid w:val="00A21B48"/>
    <w:rsid w:val="00A21C8C"/>
    <w:rsid w:val="00A21E2C"/>
    <w:rsid w:val="00A21EF0"/>
    <w:rsid w:val="00A21FC2"/>
    <w:rsid w:val="00A21FC9"/>
    <w:rsid w:val="00A223E2"/>
    <w:rsid w:val="00A22999"/>
    <w:rsid w:val="00A22D22"/>
    <w:rsid w:val="00A22EEC"/>
    <w:rsid w:val="00A22FAF"/>
    <w:rsid w:val="00A2316F"/>
    <w:rsid w:val="00A23177"/>
    <w:rsid w:val="00A232F3"/>
    <w:rsid w:val="00A233F1"/>
    <w:rsid w:val="00A23415"/>
    <w:rsid w:val="00A23606"/>
    <w:rsid w:val="00A236E7"/>
    <w:rsid w:val="00A237A6"/>
    <w:rsid w:val="00A23836"/>
    <w:rsid w:val="00A23A65"/>
    <w:rsid w:val="00A242B8"/>
    <w:rsid w:val="00A24666"/>
    <w:rsid w:val="00A24A41"/>
    <w:rsid w:val="00A24AC1"/>
    <w:rsid w:val="00A24E5B"/>
    <w:rsid w:val="00A255F7"/>
    <w:rsid w:val="00A257E5"/>
    <w:rsid w:val="00A25BBE"/>
    <w:rsid w:val="00A2621B"/>
    <w:rsid w:val="00A263B5"/>
    <w:rsid w:val="00A263D5"/>
    <w:rsid w:val="00A2642F"/>
    <w:rsid w:val="00A269C7"/>
    <w:rsid w:val="00A26B95"/>
    <w:rsid w:val="00A26C63"/>
    <w:rsid w:val="00A26DF0"/>
    <w:rsid w:val="00A26ECD"/>
    <w:rsid w:val="00A274D8"/>
    <w:rsid w:val="00A304A8"/>
    <w:rsid w:val="00A3062D"/>
    <w:rsid w:val="00A30908"/>
    <w:rsid w:val="00A30B38"/>
    <w:rsid w:val="00A30C8A"/>
    <w:rsid w:val="00A30E32"/>
    <w:rsid w:val="00A30E7F"/>
    <w:rsid w:val="00A31012"/>
    <w:rsid w:val="00A310A2"/>
    <w:rsid w:val="00A310A4"/>
    <w:rsid w:val="00A31438"/>
    <w:rsid w:val="00A31854"/>
    <w:rsid w:val="00A318FF"/>
    <w:rsid w:val="00A31BED"/>
    <w:rsid w:val="00A31C2D"/>
    <w:rsid w:val="00A31F91"/>
    <w:rsid w:val="00A31FFF"/>
    <w:rsid w:val="00A32218"/>
    <w:rsid w:val="00A322B9"/>
    <w:rsid w:val="00A322DD"/>
    <w:rsid w:val="00A3268D"/>
    <w:rsid w:val="00A32B20"/>
    <w:rsid w:val="00A32B56"/>
    <w:rsid w:val="00A32F85"/>
    <w:rsid w:val="00A332ED"/>
    <w:rsid w:val="00A33359"/>
    <w:rsid w:val="00A33503"/>
    <w:rsid w:val="00A339D5"/>
    <w:rsid w:val="00A33AD3"/>
    <w:rsid w:val="00A33B01"/>
    <w:rsid w:val="00A33CED"/>
    <w:rsid w:val="00A33EED"/>
    <w:rsid w:val="00A33FC3"/>
    <w:rsid w:val="00A34192"/>
    <w:rsid w:val="00A3437A"/>
    <w:rsid w:val="00A34580"/>
    <w:rsid w:val="00A345E0"/>
    <w:rsid w:val="00A34690"/>
    <w:rsid w:val="00A347C0"/>
    <w:rsid w:val="00A34A6C"/>
    <w:rsid w:val="00A34A97"/>
    <w:rsid w:val="00A34F47"/>
    <w:rsid w:val="00A351D0"/>
    <w:rsid w:val="00A358FB"/>
    <w:rsid w:val="00A3592D"/>
    <w:rsid w:val="00A35CD4"/>
    <w:rsid w:val="00A35D08"/>
    <w:rsid w:val="00A35DCE"/>
    <w:rsid w:val="00A36702"/>
    <w:rsid w:val="00A3672F"/>
    <w:rsid w:val="00A36CE3"/>
    <w:rsid w:val="00A36E54"/>
    <w:rsid w:val="00A36FBD"/>
    <w:rsid w:val="00A37065"/>
    <w:rsid w:val="00A3707E"/>
    <w:rsid w:val="00A371C8"/>
    <w:rsid w:val="00A37345"/>
    <w:rsid w:val="00A3758F"/>
    <w:rsid w:val="00A37D6C"/>
    <w:rsid w:val="00A4017B"/>
    <w:rsid w:val="00A40350"/>
    <w:rsid w:val="00A4047A"/>
    <w:rsid w:val="00A40680"/>
    <w:rsid w:val="00A4083B"/>
    <w:rsid w:val="00A40B1E"/>
    <w:rsid w:val="00A40B51"/>
    <w:rsid w:val="00A40B98"/>
    <w:rsid w:val="00A40BC5"/>
    <w:rsid w:val="00A40FAB"/>
    <w:rsid w:val="00A40FF0"/>
    <w:rsid w:val="00A41164"/>
    <w:rsid w:val="00A41669"/>
    <w:rsid w:val="00A41C70"/>
    <w:rsid w:val="00A41CBB"/>
    <w:rsid w:val="00A41D99"/>
    <w:rsid w:val="00A41E51"/>
    <w:rsid w:val="00A4224C"/>
    <w:rsid w:val="00A422EB"/>
    <w:rsid w:val="00A424DE"/>
    <w:rsid w:val="00A426ED"/>
    <w:rsid w:val="00A42882"/>
    <w:rsid w:val="00A42B32"/>
    <w:rsid w:val="00A42E2C"/>
    <w:rsid w:val="00A42F02"/>
    <w:rsid w:val="00A42FE3"/>
    <w:rsid w:val="00A431B8"/>
    <w:rsid w:val="00A43278"/>
    <w:rsid w:val="00A43456"/>
    <w:rsid w:val="00A43663"/>
    <w:rsid w:val="00A4366A"/>
    <w:rsid w:val="00A4373D"/>
    <w:rsid w:val="00A43987"/>
    <w:rsid w:val="00A43ADA"/>
    <w:rsid w:val="00A43BFA"/>
    <w:rsid w:val="00A43C5F"/>
    <w:rsid w:val="00A43FBD"/>
    <w:rsid w:val="00A4413B"/>
    <w:rsid w:val="00A44817"/>
    <w:rsid w:val="00A448BD"/>
    <w:rsid w:val="00A44933"/>
    <w:rsid w:val="00A44C02"/>
    <w:rsid w:val="00A44CC0"/>
    <w:rsid w:val="00A44CE9"/>
    <w:rsid w:val="00A44E5F"/>
    <w:rsid w:val="00A45193"/>
    <w:rsid w:val="00A45210"/>
    <w:rsid w:val="00A45B02"/>
    <w:rsid w:val="00A45E42"/>
    <w:rsid w:val="00A460D0"/>
    <w:rsid w:val="00A460D7"/>
    <w:rsid w:val="00A461A3"/>
    <w:rsid w:val="00A4711E"/>
    <w:rsid w:val="00A474D6"/>
    <w:rsid w:val="00A476A3"/>
    <w:rsid w:val="00A47E22"/>
    <w:rsid w:val="00A47E41"/>
    <w:rsid w:val="00A500B6"/>
    <w:rsid w:val="00A500E5"/>
    <w:rsid w:val="00A50498"/>
    <w:rsid w:val="00A50839"/>
    <w:rsid w:val="00A50A1A"/>
    <w:rsid w:val="00A50B82"/>
    <w:rsid w:val="00A50D3E"/>
    <w:rsid w:val="00A5105F"/>
    <w:rsid w:val="00A51503"/>
    <w:rsid w:val="00A5179E"/>
    <w:rsid w:val="00A51A55"/>
    <w:rsid w:val="00A51FBB"/>
    <w:rsid w:val="00A51FF2"/>
    <w:rsid w:val="00A52102"/>
    <w:rsid w:val="00A522D4"/>
    <w:rsid w:val="00A525D2"/>
    <w:rsid w:val="00A525F9"/>
    <w:rsid w:val="00A52C66"/>
    <w:rsid w:val="00A52D3F"/>
    <w:rsid w:val="00A5319E"/>
    <w:rsid w:val="00A531B6"/>
    <w:rsid w:val="00A534BC"/>
    <w:rsid w:val="00A535E8"/>
    <w:rsid w:val="00A53C41"/>
    <w:rsid w:val="00A53CD7"/>
    <w:rsid w:val="00A541E1"/>
    <w:rsid w:val="00A54410"/>
    <w:rsid w:val="00A54790"/>
    <w:rsid w:val="00A5479D"/>
    <w:rsid w:val="00A548D7"/>
    <w:rsid w:val="00A54A91"/>
    <w:rsid w:val="00A54D47"/>
    <w:rsid w:val="00A55048"/>
    <w:rsid w:val="00A55726"/>
    <w:rsid w:val="00A55A28"/>
    <w:rsid w:val="00A55A52"/>
    <w:rsid w:val="00A55C65"/>
    <w:rsid w:val="00A563BB"/>
    <w:rsid w:val="00A563C5"/>
    <w:rsid w:val="00A56658"/>
    <w:rsid w:val="00A566C5"/>
    <w:rsid w:val="00A56868"/>
    <w:rsid w:val="00A568AE"/>
    <w:rsid w:val="00A568DB"/>
    <w:rsid w:val="00A56948"/>
    <w:rsid w:val="00A57183"/>
    <w:rsid w:val="00A571B4"/>
    <w:rsid w:val="00A57375"/>
    <w:rsid w:val="00A5743B"/>
    <w:rsid w:val="00A5746F"/>
    <w:rsid w:val="00A57AB1"/>
    <w:rsid w:val="00A57AF6"/>
    <w:rsid w:val="00A57D56"/>
    <w:rsid w:val="00A57DFD"/>
    <w:rsid w:val="00A57EE4"/>
    <w:rsid w:val="00A60177"/>
    <w:rsid w:val="00A6042B"/>
    <w:rsid w:val="00A608D3"/>
    <w:rsid w:val="00A60BDA"/>
    <w:rsid w:val="00A60C98"/>
    <w:rsid w:val="00A60CB6"/>
    <w:rsid w:val="00A6109F"/>
    <w:rsid w:val="00A61128"/>
    <w:rsid w:val="00A611C0"/>
    <w:rsid w:val="00A61247"/>
    <w:rsid w:val="00A61289"/>
    <w:rsid w:val="00A61770"/>
    <w:rsid w:val="00A61878"/>
    <w:rsid w:val="00A61960"/>
    <w:rsid w:val="00A61C52"/>
    <w:rsid w:val="00A61EE5"/>
    <w:rsid w:val="00A61F3C"/>
    <w:rsid w:val="00A61F51"/>
    <w:rsid w:val="00A6204F"/>
    <w:rsid w:val="00A624AF"/>
    <w:rsid w:val="00A624E5"/>
    <w:rsid w:val="00A626E3"/>
    <w:rsid w:val="00A62725"/>
    <w:rsid w:val="00A627B9"/>
    <w:rsid w:val="00A62823"/>
    <w:rsid w:val="00A632B6"/>
    <w:rsid w:val="00A639F7"/>
    <w:rsid w:val="00A63D2F"/>
    <w:rsid w:val="00A63FD4"/>
    <w:rsid w:val="00A641DF"/>
    <w:rsid w:val="00A6445E"/>
    <w:rsid w:val="00A6459E"/>
    <w:rsid w:val="00A6466F"/>
    <w:rsid w:val="00A647A2"/>
    <w:rsid w:val="00A64828"/>
    <w:rsid w:val="00A64893"/>
    <w:rsid w:val="00A6509A"/>
    <w:rsid w:val="00A655F3"/>
    <w:rsid w:val="00A65624"/>
    <w:rsid w:val="00A65845"/>
    <w:rsid w:val="00A65A04"/>
    <w:rsid w:val="00A6604D"/>
    <w:rsid w:val="00A66060"/>
    <w:rsid w:val="00A662D6"/>
    <w:rsid w:val="00A6675A"/>
    <w:rsid w:val="00A6676A"/>
    <w:rsid w:val="00A667E5"/>
    <w:rsid w:val="00A669E7"/>
    <w:rsid w:val="00A66DF6"/>
    <w:rsid w:val="00A67004"/>
    <w:rsid w:val="00A670EF"/>
    <w:rsid w:val="00A674A5"/>
    <w:rsid w:val="00A674F6"/>
    <w:rsid w:val="00A67612"/>
    <w:rsid w:val="00A67673"/>
    <w:rsid w:val="00A677B6"/>
    <w:rsid w:val="00A678B7"/>
    <w:rsid w:val="00A679C8"/>
    <w:rsid w:val="00A679E2"/>
    <w:rsid w:val="00A67A1B"/>
    <w:rsid w:val="00A7033F"/>
    <w:rsid w:val="00A70988"/>
    <w:rsid w:val="00A70E93"/>
    <w:rsid w:val="00A7106E"/>
    <w:rsid w:val="00A7116D"/>
    <w:rsid w:val="00A711CF"/>
    <w:rsid w:val="00A71478"/>
    <w:rsid w:val="00A718A7"/>
    <w:rsid w:val="00A718B8"/>
    <w:rsid w:val="00A718DE"/>
    <w:rsid w:val="00A71C87"/>
    <w:rsid w:val="00A71D53"/>
    <w:rsid w:val="00A71E3E"/>
    <w:rsid w:val="00A725CF"/>
    <w:rsid w:val="00A72BF1"/>
    <w:rsid w:val="00A72FCE"/>
    <w:rsid w:val="00A73259"/>
    <w:rsid w:val="00A732A5"/>
    <w:rsid w:val="00A7332A"/>
    <w:rsid w:val="00A73706"/>
    <w:rsid w:val="00A73B77"/>
    <w:rsid w:val="00A73BDC"/>
    <w:rsid w:val="00A740DC"/>
    <w:rsid w:val="00A741AE"/>
    <w:rsid w:val="00A74293"/>
    <w:rsid w:val="00A744E6"/>
    <w:rsid w:val="00A746C4"/>
    <w:rsid w:val="00A746F1"/>
    <w:rsid w:val="00A74759"/>
    <w:rsid w:val="00A747F6"/>
    <w:rsid w:val="00A74841"/>
    <w:rsid w:val="00A748E9"/>
    <w:rsid w:val="00A748FF"/>
    <w:rsid w:val="00A74BBB"/>
    <w:rsid w:val="00A7551A"/>
    <w:rsid w:val="00A7566E"/>
    <w:rsid w:val="00A7589B"/>
    <w:rsid w:val="00A75AA0"/>
    <w:rsid w:val="00A75ECA"/>
    <w:rsid w:val="00A76036"/>
    <w:rsid w:val="00A76226"/>
    <w:rsid w:val="00A7668F"/>
    <w:rsid w:val="00A766A1"/>
    <w:rsid w:val="00A76767"/>
    <w:rsid w:val="00A768BB"/>
    <w:rsid w:val="00A76A31"/>
    <w:rsid w:val="00A7726D"/>
    <w:rsid w:val="00A77349"/>
    <w:rsid w:val="00A774E8"/>
    <w:rsid w:val="00A77729"/>
    <w:rsid w:val="00A7774C"/>
    <w:rsid w:val="00A77878"/>
    <w:rsid w:val="00A77A43"/>
    <w:rsid w:val="00A77B2A"/>
    <w:rsid w:val="00A77BCA"/>
    <w:rsid w:val="00A77C96"/>
    <w:rsid w:val="00A77DF4"/>
    <w:rsid w:val="00A77E7F"/>
    <w:rsid w:val="00A77F87"/>
    <w:rsid w:val="00A80093"/>
    <w:rsid w:val="00A803C3"/>
    <w:rsid w:val="00A80488"/>
    <w:rsid w:val="00A80A38"/>
    <w:rsid w:val="00A80AA3"/>
    <w:rsid w:val="00A80BFA"/>
    <w:rsid w:val="00A80D36"/>
    <w:rsid w:val="00A81373"/>
    <w:rsid w:val="00A81550"/>
    <w:rsid w:val="00A815DB"/>
    <w:rsid w:val="00A815EE"/>
    <w:rsid w:val="00A81778"/>
    <w:rsid w:val="00A81A9D"/>
    <w:rsid w:val="00A8213E"/>
    <w:rsid w:val="00A82750"/>
    <w:rsid w:val="00A82751"/>
    <w:rsid w:val="00A829C2"/>
    <w:rsid w:val="00A82A7A"/>
    <w:rsid w:val="00A82D59"/>
    <w:rsid w:val="00A82FE6"/>
    <w:rsid w:val="00A8300D"/>
    <w:rsid w:val="00A83013"/>
    <w:rsid w:val="00A8313F"/>
    <w:rsid w:val="00A8324A"/>
    <w:rsid w:val="00A835D9"/>
    <w:rsid w:val="00A836CA"/>
    <w:rsid w:val="00A83CD0"/>
    <w:rsid w:val="00A83EAB"/>
    <w:rsid w:val="00A84353"/>
    <w:rsid w:val="00A843D7"/>
    <w:rsid w:val="00A8454F"/>
    <w:rsid w:val="00A845B9"/>
    <w:rsid w:val="00A84837"/>
    <w:rsid w:val="00A84962"/>
    <w:rsid w:val="00A84D19"/>
    <w:rsid w:val="00A84FA6"/>
    <w:rsid w:val="00A85250"/>
    <w:rsid w:val="00A85260"/>
    <w:rsid w:val="00A858D2"/>
    <w:rsid w:val="00A85B31"/>
    <w:rsid w:val="00A85DDE"/>
    <w:rsid w:val="00A85E1D"/>
    <w:rsid w:val="00A86168"/>
    <w:rsid w:val="00A86506"/>
    <w:rsid w:val="00A867B4"/>
    <w:rsid w:val="00A86AA5"/>
    <w:rsid w:val="00A86C34"/>
    <w:rsid w:val="00A87097"/>
    <w:rsid w:val="00A87199"/>
    <w:rsid w:val="00A87340"/>
    <w:rsid w:val="00A87685"/>
    <w:rsid w:val="00A87852"/>
    <w:rsid w:val="00A878AF"/>
    <w:rsid w:val="00A879BC"/>
    <w:rsid w:val="00A87B68"/>
    <w:rsid w:val="00A90139"/>
    <w:rsid w:val="00A90521"/>
    <w:rsid w:val="00A908CF"/>
    <w:rsid w:val="00A90C13"/>
    <w:rsid w:val="00A90DA3"/>
    <w:rsid w:val="00A913B6"/>
    <w:rsid w:val="00A91462"/>
    <w:rsid w:val="00A916AB"/>
    <w:rsid w:val="00A91803"/>
    <w:rsid w:val="00A91805"/>
    <w:rsid w:val="00A91901"/>
    <w:rsid w:val="00A919AE"/>
    <w:rsid w:val="00A91AF8"/>
    <w:rsid w:val="00A91C93"/>
    <w:rsid w:val="00A91CDF"/>
    <w:rsid w:val="00A91EB1"/>
    <w:rsid w:val="00A91F98"/>
    <w:rsid w:val="00A91FCB"/>
    <w:rsid w:val="00A921CE"/>
    <w:rsid w:val="00A929A4"/>
    <w:rsid w:val="00A92EF6"/>
    <w:rsid w:val="00A9301E"/>
    <w:rsid w:val="00A93067"/>
    <w:rsid w:val="00A936BF"/>
    <w:rsid w:val="00A93702"/>
    <w:rsid w:val="00A93881"/>
    <w:rsid w:val="00A93CD6"/>
    <w:rsid w:val="00A93D66"/>
    <w:rsid w:val="00A9475C"/>
    <w:rsid w:val="00A94B9C"/>
    <w:rsid w:val="00A94F71"/>
    <w:rsid w:val="00A94F91"/>
    <w:rsid w:val="00A95338"/>
    <w:rsid w:val="00A956E1"/>
    <w:rsid w:val="00A959F1"/>
    <w:rsid w:val="00A95F98"/>
    <w:rsid w:val="00A96515"/>
    <w:rsid w:val="00A97461"/>
    <w:rsid w:val="00A97686"/>
    <w:rsid w:val="00A97865"/>
    <w:rsid w:val="00A97CC3"/>
    <w:rsid w:val="00AA0101"/>
    <w:rsid w:val="00AA0483"/>
    <w:rsid w:val="00AA0575"/>
    <w:rsid w:val="00AA05DE"/>
    <w:rsid w:val="00AA0C5C"/>
    <w:rsid w:val="00AA0CBC"/>
    <w:rsid w:val="00AA0EBF"/>
    <w:rsid w:val="00AA10EE"/>
    <w:rsid w:val="00AA1432"/>
    <w:rsid w:val="00AA16C3"/>
    <w:rsid w:val="00AA1786"/>
    <w:rsid w:val="00AA19E0"/>
    <w:rsid w:val="00AA19FC"/>
    <w:rsid w:val="00AA1A22"/>
    <w:rsid w:val="00AA1B52"/>
    <w:rsid w:val="00AA1CB6"/>
    <w:rsid w:val="00AA21D8"/>
    <w:rsid w:val="00AA21EE"/>
    <w:rsid w:val="00AA24C6"/>
    <w:rsid w:val="00AA2631"/>
    <w:rsid w:val="00AA2679"/>
    <w:rsid w:val="00AA273D"/>
    <w:rsid w:val="00AA2776"/>
    <w:rsid w:val="00AA2B8D"/>
    <w:rsid w:val="00AA2C51"/>
    <w:rsid w:val="00AA2C6B"/>
    <w:rsid w:val="00AA2D99"/>
    <w:rsid w:val="00AA2FE0"/>
    <w:rsid w:val="00AA32CD"/>
    <w:rsid w:val="00AA356D"/>
    <w:rsid w:val="00AA36C9"/>
    <w:rsid w:val="00AA3AF2"/>
    <w:rsid w:val="00AA4139"/>
    <w:rsid w:val="00AA4311"/>
    <w:rsid w:val="00AA4351"/>
    <w:rsid w:val="00AA4598"/>
    <w:rsid w:val="00AA459B"/>
    <w:rsid w:val="00AA47D5"/>
    <w:rsid w:val="00AA48C1"/>
    <w:rsid w:val="00AA4FD6"/>
    <w:rsid w:val="00AA50EE"/>
    <w:rsid w:val="00AA51D2"/>
    <w:rsid w:val="00AA54F6"/>
    <w:rsid w:val="00AA572C"/>
    <w:rsid w:val="00AA5A9A"/>
    <w:rsid w:val="00AA5B76"/>
    <w:rsid w:val="00AA5C85"/>
    <w:rsid w:val="00AA5CE2"/>
    <w:rsid w:val="00AA612E"/>
    <w:rsid w:val="00AA61D5"/>
    <w:rsid w:val="00AA63D7"/>
    <w:rsid w:val="00AA6721"/>
    <w:rsid w:val="00AA69FA"/>
    <w:rsid w:val="00AA6A28"/>
    <w:rsid w:val="00AA6A47"/>
    <w:rsid w:val="00AA6C13"/>
    <w:rsid w:val="00AA6CD8"/>
    <w:rsid w:val="00AA6D81"/>
    <w:rsid w:val="00AA7010"/>
    <w:rsid w:val="00AA7449"/>
    <w:rsid w:val="00AA78D8"/>
    <w:rsid w:val="00AA7A34"/>
    <w:rsid w:val="00AA7AD9"/>
    <w:rsid w:val="00AA7DAA"/>
    <w:rsid w:val="00AA7F03"/>
    <w:rsid w:val="00AA7FBF"/>
    <w:rsid w:val="00AB00F8"/>
    <w:rsid w:val="00AB019E"/>
    <w:rsid w:val="00AB03BC"/>
    <w:rsid w:val="00AB0846"/>
    <w:rsid w:val="00AB09BD"/>
    <w:rsid w:val="00AB0B75"/>
    <w:rsid w:val="00AB1071"/>
    <w:rsid w:val="00AB10B7"/>
    <w:rsid w:val="00AB10D0"/>
    <w:rsid w:val="00AB1BE6"/>
    <w:rsid w:val="00AB1E7F"/>
    <w:rsid w:val="00AB21E9"/>
    <w:rsid w:val="00AB2394"/>
    <w:rsid w:val="00AB244B"/>
    <w:rsid w:val="00AB27BA"/>
    <w:rsid w:val="00AB2C3E"/>
    <w:rsid w:val="00AB30A1"/>
    <w:rsid w:val="00AB35EA"/>
    <w:rsid w:val="00AB3703"/>
    <w:rsid w:val="00AB3BC4"/>
    <w:rsid w:val="00AB3F27"/>
    <w:rsid w:val="00AB4184"/>
    <w:rsid w:val="00AB41B0"/>
    <w:rsid w:val="00AB448A"/>
    <w:rsid w:val="00AB44C0"/>
    <w:rsid w:val="00AB476F"/>
    <w:rsid w:val="00AB48F2"/>
    <w:rsid w:val="00AB4961"/>
    <w:rsid w:val="00AB4B90"/>
    <w:rsid w:val="00AB4C9B"/>
    <w:rsid w:val="00AB4E88"/>
    <w:rsid w:val="00AB4EE0"/>
    <w:rsid w:val="00AB4F2E"/>
    <w:rsid w:val="00AB4F79"/>
    <w:rsid w:val="00AB50C1"/>
    <w:rsid w:val="00AB529A"/>
    <w:rsid w:val="00AB52C7"/>
    <w:rsid w:val="00AB540E"/>
    <w:rsid w:val="00AB5579"/>
    <w:rsid w:val="00AB56D1"/>
    <w:rsid w:val="00AB5C4D"/>
    <w:rsid w:val="00AB5D0D"/>
    <w:rsid w:val="00AB63E2"/>
    <w:rsid w:val="00AB6A28"/>
    <w:rsid w:val="00AB6A97"/>
    <w:rsid w:val="00AB6C01"/>
    <w:rsid w:val="00AB6DA1"/>
    <w:rsid w:val="00AB6FBE"/>
    <w:rsid w:val="00AB7045"/>
    <w:rsid w:val="00AB70D8"/>
    <w:rsid w:val="00AB71FE"/>
    <w:rsid w:val="00AB720C"/>
    <w:rsid w:val="00AB721C"/>
    <w:rsid w:val="00AB7464"/>
    <w:rsid w:val="00AB76CE"/>
    <w:rsid w:val="00AB7732"/>
    <w:rsid w:val="00AC0701"/>
    <w:rsid w:val="00AC0AA2"/>
    <w:rsid w:val="00AC0C92"/>
    <w:rsid w:val="00AC1364"/>
    <w:rsid w:val="00AC13B9"/>
    <w:rsid w:val="00AC1C94"/>
    <w:rsid w:val="00AC1E2A"/>
    <w:rsid w:val="00AC1E88"/>
    <w:rsid w:val="00AC1EC4"/>
    <w:rsid w:val="00AC208A"/>
    <w:rsid w:val="00AC20A5"/>
    <w:rsid w:val="00AC21EA"/>
    <w:rsid w:val="00AC2245"/>
    <w:rsid w:val="00AC28BA"/>
    <w:rsid w:val="00AC2BED"/>
    <w:rsid w:val="00AC2C27"/>
    <w:rsid w:val="00AC316F"/>
    <w:rsid w:val="00AC36A9"/>
    <w:rsid w:val="00AC3A8B"/>
    <w:rsid w:val="00AC3B39"/>
    <w:rsid w:val="00AC3C30"/>
    <w:rsid w:val="00AC3CCF"/>
    <w:rsid w:val="00AC3E77"/>
    <w:rsid w:val="00AC3F11"/>
    <w:rsid w:val="00AC418C"/>
    <w:rsid w:val="00AC4585"/>
    <w:rsid w:val="00AC4796"/>
    <w:rsid w:val="00AC492F"/>
    <w:rsid w:val="00AC4D8A"/>
    <w:rsid w:val="00AC4F78"/>
    <w:rsid w:val="00AC5034"/>
    <w:rsid w:val="00AC507E"/>
    <w:rsid w:val="00AC566F"/>
    <w:rsid w:val="00AC56EA"/>
    <w:rsid w:val="00AC5826"/>
    <w:rsid w:val="00AC5FA6"/>
    <w:rsid w:val="00AC6083"/>
    <w:rsid w:val="00AC60EB"/>
    <w:rsid w:val="00AC6289"/>
    <w:rsid w:val="00AC62B7"/>
    <w:rsid w:val="00AC64ED"/>
    <w:rsid w:val="00AC65F7"/>
    <w:rsid w:val="00AC6638"/>
    <w:rsid w:val="00AC6900"/>
    <w:rsid w:val="00AC69F6"/>
    <w:rsid w:val="00AC6A39"/>
    <w:rsid w:val="00AC6E88"/>
    <w:rsid w:val="00AC6EC5"/>
    <w:rsid w:val="00AC703A"/>
    <w:rsid w:val="00AC7261"/>
    <w:rsid w:val="00AC76FD"/>
    <w:rsid w:val="00AC7758"/>
    <w:rsid w:val="00AC7856"/>
    <w:rsid w:val="00AC7A84"/>
    <w:rsid w:val="00AC7D21"/>
    <w:rsid w:val="00AC7D27"/>
    <w:rsid w:val="00AC7D34"/>
    <w:rsid w:val="00AC7D63"/>
    <w:rsid w:val="00AC7D6A"/>
    <w:rsid w:val="00AC7E4E"/>
    <w:rsid w:val="00AC7EC9"/>
    <w:rsid w:val="00AD00F0"/>
    <w:rsid w:val="00AD02E5"/>
    <w:rsid w:val="00AD0486"/>
    <w:rsid w:val="00AD049A"/>
    <w:rsid w:val="00AD0891"/>
    <w:rsid w:val="00AD0B05"/>
    <w:rsid w:val="00AD0C2B"/>
    <w:rsid w:val="00AD0F4A"/>
    <w:rsid w:val="00AD0FBC"/>
    <w:rsid w:val="00AD13D1"/>
    <w:rsid w:val="00AD141D"/>
    <w:rsid w:val="00AD141F"/>
    <w:rsid w:val="00AD1572"/>
    <w:rsid w:val="00AD1849"/>
    <w:rsid w:val="00AD1B97"/>
    <w:rsid w:val="00AD1CCF"/>
    <w:rsid w:val="00AD1DBB"/>
    <w:rsid w:val="00AD229B"/>
    <w:rsid w:val="00AD235A"/>
    <w:rsid w:val="00AD24C5"/>
    <w:rsid w:val="00AD24E4"/>
    <w:rsid w:val="00AD2B56"/>
    <w:rsid w:val="00AD321E"/>
    <w:rsid w:val="00AD3391"/>
    <w:rsid w:val="00AD34AF"/>
    <w:rsid w:val="00AD3871"/>
    <w:rsid w:val="00AD38D8"/>
    <w:rsid w:val="00AD3D9B"/>
    <w:rsid w:val="00AD3EFC"/>
    <w:rsid w:val="00AD3F94"/>
    <w:rsid w:val="00AD4057"/>
    <w:rsid w:val="00AD4292"/>
    <w:rsid w:val="00AD452D"/>
    <w:rsid w:val="00AD462B"/>
    <w:rsid w:val="00AD4966"/>
    <w:rsid w:val="00AD4BEF"/>
    <w:rsid w:val="00AD5033"/>
    <w:rsid w:val="00AD512F"/>
    <w:rsid w:val="00AD5610"/>
    <w:rsid w:val="00AD59A6"/>
    <w:rsid w:val="00AD5A7F"/>
    <w:rsid w:val="00AD5C17"/>
    <w:rsid w:val="00AD5DEA"/>
    <w:rsid w:val="00AD61DD"/>
    <w:rsid w:val="00AD6360"/>
    <w:rsid w:val="00AD63B6"/>
    <w:rsid w:val="00AD6440"/>
    <w:rsid w:val="00AD6855"/>
    <w:rsid w:val="00AD694A"/>
    <w:rsid w:val="00AD6997"/>
    <w:rsid w:val="00AD6A01"/>
    <w:rsid w:val="00AD6BC6"/>
    <w:rsid w:val="00AD6D73"/>
    <w:rsid w:val="00AD6DE7"/>
    <w:rsid w:val="00AD7247"/>
    <w:rsid w:val="00AD73E1"/>
    <w:rsid w:val="00AD762D"/>
    <w:rsid w:val="00AD77F8"/>
    <w:rsid w:val="00AD786F"/>
    <w:rsid w:val="00AD7910"/>
    <w:rsid w:val="00AD7952"/>
    <w:rsid w:val="00AD79F2"/>
    <w:rsid w:val="00AD7C04"/>
    <w:rsid w:val="00AD7D39"/>
    <w:rsid w:val="00AD7E77"/>
    <w:rsid w:val="00AD7F06"/>
    <w:rsid w:val="00AE0433"/>
    <w:rsid w:val="00AE04E7"/>
    <w:rsid w:val="00AE07BD"/>
    <w:rsid w:val="00AE0868"/>
    <w:rsid w:val="00AE0942"/>
    <w:rsid w:val="00AE0BAA"/>
    <w:rsid w:val="00AE0C49"/>
    <w:rsid w:val="00AE0CDD"/>
    <w:rsid w:val="00AE0D18"/>
    <w:rsid w:val="00AE0E60"/>
    <w:rsid w:val="00AE0F8E"/>
    <w:rsid w:val="00AE118C"/>
    <w:rsid w:val="00AE124D"/>
    <w:rsid w:val="00AE1548"/>
    <w:rsid w:val="00AE1844"/>
    <w:rsid w:val="00AE1895"/>
    <w:rsid w:val="00AE1A30"/>
    <w:rsid w:val="00AE1A8C"/>
    <w:rsid w:val="00AE1DA5"/>
    <w:rsid w:val="00AE1FBD"/>
    <w:rsid w:val="00AE2369"/>
    <w:rsid w:val="00AE2417"/>
    <w:rsid w:val="00AE2446"/>
    <w:rsid w:val="00AE2643"/>
    <w:rsid w:val="00AE2919"/>
    <w:rsid w:val="00AE2F94"/>
    <w:rsid w:val="00AE3182"/>
    <w:rsid w:val="00AE325C"/>
    <w:rsid w:val="00AE3294"/>
    <w:rsid w:val="00AE3630"/>
    <w:rsid w:val="00AE3755"/>
    <w:rsid w:val="00AE37F1"/>
    <w:rsid w:val="00AE3B6A"/>
    <w:rsid w:val="00AE3C37"/>
    <w:rsid w:val="00AE3D71"/>
    <w:rsid w:val="00AE3E3A"/>
    <w:rsid w:val="00AE3E49"/>
    <w:rsid w:val="00AE40CC"/>
    <w:rsid w:val="00AE40FD"/>
    <w:rsid w:val="00AE44E1"/>
    <w:rsid w:val="00AE463B"/>
    <w:rsid w:val="00AE4642"/>
    <w:rsid w:val="00AE4A41"/>
    <w:rsid w:val="00AE4D92"/>
    <w:rsid w:val="00AE4E49"/>
    <w:rsid w:val="00AE50AD"/>
    <w:rsid w:val="00AE5143"/>
    <w:rsid w:val="00AE5449"/>
    <w:rsid w:val="00AE5F89"/>
    <w:rsid w:val="00AE6112"/>
    <w:rsid w:val="00AE62C9"/>
    <w:rsid w:val="00AE646F"/>
    <w:rsid w:val="00AE64B7"/>
    <w:rsid w:val="00AE6628"/>
    <w:rsid w:val="00AE66E1"/>
    <w:rsid w:val="00AE6899"/>
    <w:rsid w:val="00AE68D2"/>
    <w:rsid w:val="00AE69DB"/>
    <w:rsid w:val="00AE69F0"/>
    <w:rsid w:val="00AE6A34"/>
    <w:rsid w:val="00AE6DDF"/>
    <w:rsid w:val="00AE6F7B"/>
    <w:rsid w:val="00AE70C2"/>
    <w:rsid w:val="00AE7719"/>
    <w:rsid w:val="00AE77FC"/>
    <w:rsid w:val="00AE7927"/>
    <w:rsid w:val="00AE7A75"/>
    <w:rsid w:val="00AE7E8B"/>
    <w:rsid w:val="00AF006A"/>
    <w:rsid w:val="00AF0198"/>
    <w:rsid w:val="00AF0221"/>
    <w:rsid w:val="00AF034B"/>
    <w:rsid w:val="00AF05A5"/>
    <w:rsid w:val="00AF08CD"/>
    <w:rsid w:val="00AF0939"/>
    <w:rsid w:val="00AF09C6"/>
    <w:rsid w:val="00AF0BC5"/>
    <w:rsid w:val="00AF0CB7"/>
    <w:rsid w:val="00AF0D42"/>
    <w:rsid w:val="00AF0FB6"/>
    <w:rsid w:val="00AF0FC5"/>
    <w:rsid w:val="00AF1274"/>
    <w:rsid w:val="00AF132D"/>
    <w:rsid w:val="00AF1523"/>
    <w:rsid w:val="00AF1769"/>
    <w:rsid w:val="00AF1A45"/>
    <w:rsid w:val="00AF1B53"/>
    <w:rsid w:val="00AF1B54"/>
    <w:rsid w:val="00AF1BD1"/>
    <w:rsid w:val="00AF1CDC"/>
    <w:rsid w:val="00AF1D91"/>
    <w:rsid w:val="00AF1E14"/>
    <w:rsid w:val="00AF219D"/>
    <w:rsid w:val="00AF230D"/>
    <w:rsid w:val="00AF24BB"/>
    <w:rsid w:val="00AF2532"/>
    <w:rsid w:val="00AF26B9"/>
    <w:rsid w:val="00AF2712"/>
    <w:rsid w:val="00AF28DB"/>
    <w:rsid w:val="00AF331C"/>
    <w:rsid w:val="00AF35E1"/>
    <w:rsid w:val="00AF38BF"/>
    <w:rsid w:val="00AF38F3"/>
    <w:rsid w:val="00AF396C"/>
    <w:rsid w:val="00AF3D04"/>
    <w:rsid w:val="00AF3EE0"/>
    <w:rsid w:val="00AF3FE3"/>
    <w:rsid w:val="00AF43B3"/>
    <w:rsid w:val="00AF4573"/>
    <w:rsid w:val="00AF45BE"/>
    <w:rsid w:val="00AF46AB"/>
    <w:rsid w:val="00AF4754"/>
    <w:rsid w:val="00AF47C8"/>
    <w:rsid w:val="00AF47EA"/>
    <w:rsid w:val="00AF493A"/>
    <w:rsid w:val="00AF4A0A"/>
    <w:rsid w:val="00AF4B32"/>
    <w:rsid w:val="00AF4B6F"/>
    <w:rsid w:val="00AF4E2C"/>
    <w:rsid w:val="00AF52FD"/>
    <w:rsid w:val="00AF531C"/>
    <w:rsid w:val="00AF5511"/>
    <w:rsid w:val="00AF5624"/>
    <w:rsid w:val="00AF58F1"/>
    <w:rsid w:val="00AF5AA3"/>
    <w:rsid w:val="00AF5AFE"/>
    <w:rsid w:val="00AF5BBE"/>
    <w:rsid w:val="00AF6219"/>
    <w:rsid w:val="00AF628B"/>
    <w:rsid w:val="00AF6468"/>
    <w:rsid w:val="00AF6706"/>
    <w:rsid w:val="00AF6B32"/>
    <w:rsid w:val="00AF6E24"/>
    <w:rsid w:val="00AF72D2"/>
    <w:rsid w:val="00AF7552"/>
    <w:rsid w:val="00AF7685"/>
    <w:rsid w:val="00AF7931"/>
    <w:rsid w:val="00AF7A96"/>
    <w:rsid w:val="00B002D7"/>
    <w:rsid w:val="00B00452"/>
    <w:rsid w:val="00B00653"/>
    <w:rsid w:val="00B006D0"/>
    <w:rsid w:val="00B007F3"/>
    <w:rsid w:val="00B00D92"/>
    <w:rsid w:val="00B01081"/>
    <w:rsid w:val="00B01269"/>
    <w:rsid w:val="00B01653"/>
    <w:rsid w:val="00B017F5"/>
    <w:rsid w:val="00B01D12"/>
    <w:rsid w:val="00B01E9A"/>
    <w:rsid w:val="00B01FD2"/>
    <w:rsid w:val="00B0205E"/>
    <w:rsid w:val="00B02199"/>
    <w:rsid w:val="00B026A1"/>
    <w:rsid w:val="00B02E1B"/>
    <w:rsid w:val="00B02E1C"/>
    <w:rsid w:val="00B02F88"/>
    <w:rsid w:val="00B032CE"/>
    <w:rsid w:val="00B0358A"/>
    <w:rsid w:val="00B0369D"/>
    <w:rsid w:val="00B03B3F"/>
    <w:rsid w:val="00B03C09"/>
    <w:rsid w:val="00B03D12"/>
    <w:rsid w:val="00B03DBA"/>
    <w:rsid w:val="00B03EE7"/>
    <w:rsid w:val="00B03FF0"/>
    <w:rsid w:val="00B0421A"/>
    <w:rsid w:val="00B04247"/>
    <w:rsid w:val="00B043A6"/>
    <w:rsid w:val="00B04501"/>
    <w:rsid w:val="00B04912"/>
    <w:rsid w:val="00B04D32"/>
    <w:rsid w:val="00B04DB1"/>
    <w:rsid w:val="00B04F81"/>
    <w:rsid w:val="00B050DD"/>
    <w:rsid w:val="00B05115"/>
    <w:rsid w:val="00B0521B"/>
    <w:rsid w:val="00B0568B"/>
    <w:rsid w:val="00B05776"/>
    <w:rsid w:val="00B057F7"/>
    <w:rsid w:val="00B05B06"/>
    <w:rsid w:val="00B05CB0"/>
    <w:rsid w:val="00B0618D"/>
    <w:rsid w:val="00B062A8"/>
    <w:rsid w:val="00B0638B"/>
    <w:rsid w:val="00B070D9"/>
    <w:rsid w:val="00B07100"/>
    <w:rsid w:val="00B07383"/>
    <w:rsid w:val="00B073DE"/>
    <w:rsid w:val="00B07729"/>
    <w:rsid w:val="00B07ABE"/>
    <w:rsid w:val="00B07CB5"/>
    <w:rsid w:val="00B07CB8"/>
    <w:rsid w:val="00B07E7C"/>
    <w:rsid w:val="00B1022D"/>
    <w:rsid w:val="00B102B7"/>
    <w:rsid w:val="00B1039C"/>
    <w:rsid w:val="00B10585"/>
    <w:rsid w:val="00B1095F"/>
    <w:rsid w:val="00B10968"/>
    <w:rsid w:val="00B10AAC"/>
    <w:rsid w:val="00B10E18"/>
    <w:rsid w:val="00B111B0"/>
    <w:rsid w:val="00B1157D"/>
    <w:rsid w:val="00B11B8B"/>
    <w:rsid w:val="00B120AA"/>
    <w:rsid w:val="00B121CF"/>
    <w:rsid w:val="00B127FC"/>
    <w:rsid w:val="00B12B67"/>
    <w:rsid w:val="00B12C49"/>
    <w:rsid w:val="00B12CB6"/>
    <w:rsid w:val="00B13202"/>
    <w:rsid w:val="00B1354F"/>
    <w:rsid w:val="00B136F1"/>
    <w:rsid w:val="00B13D20"/>
    <w:rsid w:val="00B14069"/>
    <w:rsid w:val="00B14133"/>
    <w:rsid w:val="00B143C6"/>
    <w:rsid w:val="00B147E7"/>
    <w:rsid w:val="00B14C54"/>
    <w:rsid w:val="00B15342"/>
    <w:rsid w:val="00B156AE"/>
    <w:rsid w:val="00B156C1"/>
    <w:rsid w:val="00B15783"/>
    <w:rsid w:val="00B15B9D"/>
    <w:rsid w:val="00B15BD8"/>
    <w:rsid w:val="00B15CCF"/>
    <w:rsid w:val="00B15FCB"/>
    <w:rsid w:val="00B16618"/>
    <w:rsid w:val="00B16BE8"/>
    <w:rsid w:val="00B16E2C"/>
    <w:rsid w:val="00B16F7B"/>
    <w:rsid w:val="00B16FDC"/>
    <w:rsid w:val="00B17072"/>
    <w:rsid w:val="00B170CD"/>
    <w:rsid w:val="00B17285"/>
    <w:rsid w:val="00B17E35"/>
    <w:rsid w:val="00B17E40"/>
    <w:rsid w:val="00B20169"/>
    <w:rsid w:val="00B20184"/>
    <w:rsid w:val="00B2025A"/>
    <w:rsid w:val="00B203A5"/>
    <w:rsid w:val="00B2061B"/>
    <w:rsid w:val="00B2085E"/>
    <w:rsid w:val="00B20880"/>
    <w:rsid w:val="00B20C87"/>
    <w:rsid w:val="00B212A9"/>
    <w:rsid w:val="00B21487"/>
    <w:rsid w:val="00B2151D"/>
    <w:rsid w:val="00B21711"/>
    <w:rsid w:val="00B2176F"/>
    <w:rsid w:val="00B217C9"/>
    <w:rsid w:val="00B21C5E"/>
    <w:rsid w:val="00B220E8"/>
    <w:rsid w:val="00B22256"/>
    <w:rsid w:val="00B222D1"/>
    <w:rsid w:val="00B22304"/>
    <w:rsid w:val="00B225FB"/>
    <w:rsid w:val="00B22732"/>
    <w:rsid w:val="00B227D8"/>
    <w:rsid w:val="00B22A3E"/>
    <w:rsid w:val="00B22C7A"/>
    <w:rsid w:val="00B22D96"/>
    <w:rsid w:val="00B22EDC"/>
    <w:rsid w:val="00B22EF1"/>
    <w:rsid w:val="00B22FE8"/>
    <w:rsid w:val="00B2330B"/>
    <w:rsid w:val="00B23323"/>
    <w:rsid w:val="00B23603"/>
    <w:rsid w:val="00B23724"/>
    <w:rsid w:val="00B2381D"/>
    <w:rsid w:val="00B23C1C"/>
    <w:rsid w:val="00B23D4F"/>
    <w:rsid w:val="00B240C5"/>
    <w:rsid w:val="00B240F4"/>
    <w:rsid w:val="00B24316"/>
    <w:rsid w:val="00B2448B"/>
    <w:rsid w:val="00B24614"/>
    <w:rsid w:val="00B24B6C"/>
    <w:rsid w:val="00B24BBE"/>
    <w:rsid w:val="00B24DE8"/>
    <w:rsid w:val="00B24E90"/>
    <w:rsid w:val="00B24FA5"/>
    <w:rsid w:val="00B25A90"/>
    <w:rsid w:val="00B25BD0"/>
    <w:rsid w:val="00B2602F"/>
    <w:rsid w:val="00B2662D"/>
    <w:rsid w:val="00B26A7D"/>
    <w:rsid w:val="00B26EBA"/>
    <w:rsid w:val="00B26F30"/>
    <w:rsid w:val="00B26FE0"/>
    <w:rsid w:val="00B27281"/>
    <w:rsid w:val="00B272F5"/>
    <w:rsid w:val="00B274DF"/>
    <w:rsid w:val="00B27DB3"/>
    <w:rsid w:val="00B30107"/>
    <w:rsid w:val="00B3015A"/>
    <w:rsid w:val="00B30497"/>
    <w:rsid w:val="00B3067E"/>
    <w:rsid w:val="00B30932"/>
    <w:rsid w:val="00B30B12"/>
    <w:rsid w:val="00B30B88"/>
    <w:rsid w:val="00B31F06"/>
    <w:rsid w:val="00B31F0C"/>
    <w:rsid w:val="00B3204A"/>
    <w:rsid w:val="00B32F6A"/>
    <w:rsid w:val="00B32FFF"/>
    <w:rsid w:val="00B332B7"/>
    <w:rsid w:val="00B33341"/>
    <w:rsid w:val="00B3360D"/>
    <w:rsid w:val="00B33649"/>
    <w:rsid w:val="00B33D08"/>
    <w:rsid w:val="00B34163"/>
    <w:rsid w:val="00B3467D"/>
    <w:rsid w:val="00B34781"/>
    <w:rsid w:val="00B3478F"/>
    <w:rsid w:val="00B34970"/>
    <w:rsid w:val="00B34B10"/>
    <w:rsid w:val="00B34D74"/>
    <w:rsid w:val="00B34DE1"/>
    <w:rsid w:val="00B34F18"/>
    <w:rsid w:val="00B34FB9"/>
    <w:rsid w:val="00B356D7"/>
    <w:rsid w:val="00B3580C"/>
    <w:rsid w:val="00B3585A"/>
    <w:rsid w:val="00B35A75"/>
    <w:rsid w:val="00B36098"/>
    <w:rsid w:val="00B36151"/>
    <w:rsid w:val="00B36316"/>
    <w:rsid w:val="00B3652A"/>
    <w:rsid w:val="00B3669F"/>
    <w:rsid w:val="00B367AF"/>
    <w:rsid w:val="00B36928"/>
    <w:rsid w:val="00B36AC4"/>
    <w:rsid w:val="00B372CD"/>
    <w:rsid w:val="00B37338"/>
    <w:rsid w:val="00B374FD"/>
    <w:rsid w:val="00B3759B"/>
    <w:rsid w:val="00B37689"/>
    <w:rsid w:val="00B37A4D"/>
    <w:rsid w:val="00B40096"/>
    <w:rsid w:val="00B401CE"/>
    <w:rsid w:val="00B402FA"/>
    <w:rsid w:val="00B405D8"/>
    <w:rsid w:val="00B4068C"/>
    <w:rsid w:val="00B406F7"/>
    <w:rsid w:val="00B4070D"/>
    <w:rsid w:val="00B40970"/>
    <w:rsid w:val="00B40AC2"/>
    <w:rsid w:val="00B40C73"/>
    <w:rsid w:val="00B411F5"/>
    <w:rsid w:val="00B4134E"/>
    <w:rsid w:val="00B41AC7"/>
    <w:rsid w:val="00B41B1A"/>
    <w:rsid w:val="00B41BD2"/>
    <w:rsid w:val="00B41C82"/>
    <w:rsid w:val="00B41D64"/>
    <w:rsid w:val="00B41E0E"/>
    <w:rsid w:val="00B41E99"/>
    <w:rsid w:val="00B41EAF"/>
    <w:rsid w:val="00B41F4A"/>
    <w:rsid w:val="00B420E7"/>
    <w:rsid w:val="00B421AC"/>
    <w:rsid w:val="00B42919"/>
    <w:rsid w:val="00B42AE9"/>
    <w:rsid w:val="00B42B12"/>
    <w:rsid w:val="00B42DB2"/>
    <w:rsid w:val="00B43138"/>
    <w:rsid w:val="00B43BE6"/>
    <w:rsid w:val="00B43BF6"/>
    <w:rsid w:val="00B43C41"/>
    <w:rsid w:val="00B4410A"/>
    <w:rsid w:val="00B44BA9"/>
    <w:rsid w:val="00B44EDD"/>
    <w:rsid w:val="00B44F76"/>
    <w:rsid w:val="00B45240"/>
    <w:rsid w:val="00B4530E"/>
    <w:rsid w:val="00B4539F"/>
    <w:rsid w:val="00B45AF4"/>
    <w:rsid w:val="00B45C6D"/>
    <w:rsid w:val="00B45D33"/>
    <w:rsid w:val="00B45E75"/>
    <w:rsid w:val="00B46094"/>
    <w:rsid w:val="00B463A3"/>
    <w:rsid w:val="00B4675A"/>
    <w:rsid w:val="00B467CA"/>
    <w:rsid w:val="00B46944"/>
    <w:rsid w:val="00B46F0D"/>
    <w:rsid w:val="00B47007"/>
    <w:rsid w:val="00B470CB"/>
    <w:rsid w:val="00B474B1"/>
    <w:rsid w:val="00B47894"/>
    <w:rsid w:val="00B478AC"/>
    <w:rsid w:val="00B4791F"/>
    <w:rsid w:val="00B479EB"/>
    <w:rsid w:val="00B479F9"/>
    <w:rsid w:val="00B47E3C"/>
    <w:rsid w:val="00B506F6"/>
    <w:rsid w:val="00B5079D"/>
    <w:rsid w:val="00B507C2"/>
    <w:rsid w:val="00B50858"/>
    <w:rsid w:val="00B50931"/>
    <w:rsid w:val="00B50B96"/>
    <w:rsid w:val="00B50CE2"/>
    <w:rsid w:val="00B50F81"/>
    <w:rsid w:val="00B51147"/>
    <w:rsid w:val="00B5123F"/>
    <w:rsid w:val="00B51266"/>
    <w:rsid w:val="00B512E5"/>
    <w:rsid w:val="00B51307"/>
    <w:rsid w:val="00B513B9"/>
    <w:rsid w:val="00B51400"/>
    <w:rsid w:val="00B514FE"/>
    <w:rsid w:val="00B5182F"/>
    <w:rsid w:val="00B51941"/>
    <w:rsid w:val="00B51986"/>
    <w:rsid w:val="00B51F19"/>
    <w:rsid w:val="00B51F53"/>
    <w:rsid w:val="00B521FD"/>
    <w:rsid w:val="00B5241A"/>
    <w:rsid w:val="00B525F6"/>
    <w:rsid w:val="00B52961"/>
    <w:rsid w:val="00B52E1E"/>
    <w:rsid w:val="00B52FC8"/>
    <w:rsid w:val="00B53747"/>
    <w:rsid w:val="00B53B69"/>
    <w:rsid w:val="00B53E35"/>
    <w:rsid w:val="00B54361"/>
    <w:rsid w:val="00B543C7"/>
    <w:rsid w:val="00B54445"/>
    <w:rsid w:val="00B54548"/>
    <w:rsid w:val="00B548AC"/>
    <w:rsid w:val="00B54AC1"/>
    <w:rsid w:val="00B54AE1"/>
    <w:rsid w:val="00B54B4B"/>
    <w:rsid w:val="00B54CDB"/>
    <w:rsid w:val="00B54EBC"/>
    <w:rsid w:val="00B55771"/>
    <w:rsid w:val="00B55844"/>
    <w:rsid w:val="00B558D7"/>
    <w:rsid w:val="00B55906"/>
    <w:rsid w:val="00B55D53"/>
    <w:rsid w:val="00B564C4"/>
    <w:rsid w:val="00B56B1F"/>
    <w:rsid w:val="00B56BD5"/>
    <w:rsid w:val="00B57405"/>
    <w:rsid w:val="00B57443"/>
    <w:rsid w:val="00B57573"/>
    <w:rsid w:val="00B60270"/>
    <w:rsid w:val="00B60970"/>
    <w:rsid w:val="00B60CBD"/>
    <w:rsid w:val="00B60D2F"/>
    <w:rsid w:val="00B60D39"/>
    <w:rsid w:val="00B60F14"/>
    <w:rsid w:val="00B60FD8"/>
    <w:rsid w:val="00B61011"/>
    <w:rsid w:val="00B611B8"/>
    <w:rsid w:val="00B61320"/>
    <w:rsid w:val="00B613F3"/>
    <w:rsid w:val="00B61611"/>
    <w:rsid w:val="00B61957"/>
    <w:rsid w:val="00B61B43"/>
    <w:rsid w:val="00B620C1"/>
    <w:rsid w:val="00B62875"/>
    <w:rsid w:val="00B62B07"/>
    <w:rsid w:val="00B62CC0"/>
    <w:rsid w:val="00B62F12"/>
    <w:rsid w:val="00B62F97"/>
    <w:rsid w:val="00B630C2"/>
    <w:rsid w:val="00B6347E"/>
    <w:rsid w:val="00B63570"/>
    <w:rsid w:val="00B63B46"/>
    <w:rsid w:val="00B64174"/>
    <w:rsid w:val="00B643BA"/>
    <w:rsid w:val="00B644E9"/>
    <w:rsid w:val="00B64520"/>
    <w:rsid w:val="00B64601"/>
    <w:rsid w:val="00B64639"/>
    <w:rsid w:val="00B647C1"/>
    <w:rsid w:val="00B649C7"/>
    <w:rsid w:val="00B64C14"/>
    <w:rsid w:val="00B65031"/>
    <w:rsid w:val="00B6519C"/>
    <w:rsid w:val="00B65222"/>
    <w:rsid w:val="00B65224"/>
    <w:rsid w:val="00B655C4"/>
    <w:rsid w:val="00B65863"/>
    <w:rsid w:val="00B65905"/>
    <w:rsid w:val="00B65F16"/>
    <w:rsid w:val="00B66434"/>
    <w:rsid w:val="00B66843"/>
    <w:rsid w:val="00B669AB"/>
    <w:rsid w:val="00B66ACC"/>
    <w:rsid w:val="00B66D0D"/>
    <w:rsid w:val="00B67257"/>
    <w:rsid w:val="00B675E6"/>
    <w:rsid w:val="00B67846"/>
    <w:rsid w:val="00B679BC"/>
    <w:rsid w:val="00B67A28"/>
    <w:rsid w:val="00B67C2E"/>
    <w:rsid w:val="00B70099"/>
    <w:rsid w:val="00B707C1"/>
    <w:rsid w:val="00B7099C"/>
    <w:rsid w:val="00B70DFE"/>
    <w:rsid w:val="00B710CA"/>
    <w:rsid w:val="00B711AD"/>
    <w:rsid w:val="00B712B1"/>
    <w:rsid w:val="00B7186E"/>
    <w:rsid w:val="00B718D2"/>
    <w:rsid w:val="00B71BF0"/>
    <w:rsid w:val="00B71F4D"/>
    <w:rsid w:val="00B72126"/>
    <w:rsid w:val="00B72478"/>
    <w:rsid w:val="00B725A3"/>
    <w:rsid w:val="00B72644"/>
    <w:rsid w:val="00B726ED"/>
    <w:rsid w:val="00B72FDD"/>
    <w:rsid w:val="00B7304E"/>
    <w:rsid w:val="00B73094"/>
    <w:rsid w:val="00B73557"/>
    <w:rsid w:val="00B735B0"/>
    <w:rsid w:val="00B73B30"/>
    <w:rsid w:val="00B73BFF"/>
    <w:rsid w:val="00B73F3A"/>
    <w:rsid w:val="00B7421B"/>
    <w:rsid w:val="00B744A6"/>
    <w:rsid w:val="00B74B24"/>
    <w:rsid w:val="00B74BB3"/>
    <w:rsid w:val="00B754D9"/>
    <w:rsid w:val="00B755AA"/>
    <w:rsid w:val="00B756AA"/>
    <w:rsid w:val="00B756BB"/>
    <w:rsid w:val="00B75B0B"/>
    <w:rsid w:val="00B75B48"/>
    <w:rsid w:val="00B75E56"/>
    <w:rsid w:val="00B76017"/>
    <w:rsid w:val="00B76352"/>
    <w:rsid w:val="00B767C9"/>
    <w:rsid w:val="00B76FF3"/>
    <w:rsid w:val="00B77519"/>
    <w:rsid w:val="00B775BE"/>
    <w:rsid w:val="00B77717"/>
    <w:rsid w:val="00B77727"/>
    <w:rsid w:val="00B77809"/>
    <w:rsid w:val="00B77A0E"/>
    <w:rsid w:val="00B77D2F"/>
    <w:rsid w:val="00B77E0B"/>
    <w:rsid w:val="00B80542"/>
    <w:rsid w:val="00B80691"/>
    <w:rsid w:val="00B808FE"/>
    <w:rsid w:val="00B80DF3"/>
    <w:rsid w:val="00B80FDD"/>
    <w:rsid w:val="00B80FFF"/>
    <w:rsid w:val="00B8102A"/>
    <w:rsid w:val="00B81126"/>
    <w:rsid w:val="00B81404"/>
    <w:rsid w:val="00B81ACE"/>
    <w:rsid w:val="00B81BEA"/>
    <w:rsid w:val="00B81E56"/>
    <w:rsid w:val="00B824A8"/>
    <w:rsid w:val="00B825EA"/>
    <w:rsid w:val="00B82721"/>
    <w:rsid w:val="00B82B48"/>
    <w:rsid w:val="00B82BCC"/>
    <w:rsid w:val="00B82CA6"/>
    <w:rsid w:val="00B82CAE"/>
    <w:rsid w:val="00B82E22"/>
    <w:rsid w:val="00B82E61"/>
    <w:rsid w:val="00B82E63"/>
    <w:rsid w:val="00B8307B"/>
    <w:rsid w:val="00B830A1"/>
    <w:rsid w:val="00B831EA"/>
    <w:rsid w:val="00B83333"/>
    <w:rsid w:val="00B83446"/>
    <w:rsid w:val="00B83657"/>
    <w:rsid w:val="00B83A0B"/>
    <w:rsid w:val="00B83B2F"/>
    <w:rsid w:val="00B83B81"/>
    <w:rsid w:val="00B83CC5"/>
    <w:rsid w:val="00B84C9E"/>
    <w:rsid w:val="00B850BA"/>
    <w:rsid w:val="00B853DC"/>
    <w:rsid w:val="00B85534"/>
    <w:rsid w:val="00B85605"/>
    <w:rsid w:val="00B85866"/>
    <w:rsid w:val="00B85C7A"/>
    <w:rsid w:val="00B86001"/>
    <w:rsid w:val="00B86600"/>
    <w:rsid w:val="00B867E2"/>
    <w:rsid w:val="00B8699A"/>
    <w:rsid w:val="00B86DBC"/>
    <w:rsid w:val="00B86E6C"/>
    <w:rsid w:val="00B86E74"/>
    <w:rsid w:val="00B87164"/>
    <w:rsid w:val="00B874C8"/>
    <w:rsid w:val="00B8784D"/>
    <w:rsid w:val="00B879DA"/>
    <w:rsid w:val="00B87C48"/>
    <w:rsid w:val="00B901AB"/>
    <w:rsid w:val="00B90271"/>
    <w:rsid w:val="00B90433"/>
    <w:rsid w:val="00B907DA"/>
    <w:rsid w:val="00B9089D"/>
    <w:rsid w:val="00B90982"/>
    <w:rsid w:val="00B90A0B"/>
    <w:rsid w:val="00B9156C"/>
    <w:rsid w:val="00B91F56"/>
    <w:rsid w:val="00B92275"/>
    <w:rsid w:val="00B922AD"/>
    <w:rsid w:val="00B92472"/>
    <w:rsid w:val="00B92C5F"/>
    <w:rsid w:val="00B934E0"/>
    <w:rsid w:val="00B9367D"/>
    <w:rsid w:val="00B93993"/>
    <w:rsid w:val="00B93E47"/>
    <w:rsid w:val="00B940DC"/>
    <w:rsid w:val="00B944CE"/>
    <w:rsid w:val="00B945F5"/>
    <w:rsid w:val="00B94B1B"/>
    <w:rsid w:val="00B94E8A"/>
    <w:rsid w:val="00B9533D"/>
    <w:rsid w:val="00B956F4"/>
    <w:rsid w:val="00B957DE"/>
    <w:rsid w:val="00B95971"/>
    <w:rsid w:val="00B9662B"/>
    <w:rsid w:val="00B967ED"/>
    <w:rsid w:val="00B96998"/>
    <w:rsid w:val="00B96BEE"/>
    <w:rsid w:val="00B96E15"/>
    <w:rsid w:val="00B974C8"/>
    <w:rsid w:val="00B97BC0"/>
    <w:rsid w:val="00BA0133"/>
    <w:rsid w:val="00BA0149"/>
    <w:rsid w:val="00BA0718"/>
    <w:rsid w:val="00BA07F4"/>
    <w:rsid w:val="00BA08A1"/>
    <w:rsid w:val="00BA08CC"/>
    <w:rsid w:val="00BA0C5B"/>
    <w:rsid w:val="00BA0E17"/>
    <w:rsid w:val="00BA1041"/>
    <w:rsid w:val="00BA13DA"/>
    <w:rsid w:val="00BA1741"/>
    <w:rsid w:val="00BA17B4"/>
    <w:rsid w:val="00BA18A0"/>
    <w:rsid w:val="00BA1CBE"/>
    <w:rsid w:val="00BA1F22"/>
    <w:rsid w:val="00BA20B9"/>
    <w:rsid w:val="00BA24F7"/>
    <w:rsid w:val="00BA2540"/>
    <w:rsid w:val="00BA261F"/>
    <w:rsid w:val="00BA26E1"/>
    <w:rsid w:val="00BA3395"/>
    <w:rsid w:val="00BA3503"/>
    <w:rsid w:val="00BA366A"/>
    <w:rsid w:val="00BA3A3C"/>
    <w:rsid w:val="00BA3A8D"/>
    <w:rsid w:val="00BA3C41"/>
    <w:rsid w:val="00BA3D5E"/>
    <w:rsid w:val="00BA4462"/>
    <w:rsid w:val="00BA4782"/>
    <w:rsid w:val="00BA4891"/>
    <w:rsid w:val="00BA4D6F"/>
    <w:rsid w:val="00BA4F58"/>
    <w:rsid w:val="00BA5EF6"/>
    <w:rsid w:val="00BA604C"/>
    <w:rsid w:val="00BA61EB"/>
    <w:rsid w:val="00BA64CA"/>
    <w:rsid w:val="00BA6552"/>
    <w:rsid w:val="00BA68A3"/>
    <w:rsid w:val="00BA69D9"/>
    <w:rsid w:val="00BA6ABA"/>
    <w:rsid w:val="00BA6E3E"/>
    <w:rsid w:val="00BA7007"/>
    <w:rsid w:val="00BA71AC"/>
    <w:rsid w:val="00BA73A4"/>
    <w:rsid w:val="00BA74CA"/>
    <w:rsid w:val="00BA7825"/>
    <w:rsid w:val="00BA79B6"/>
    <w:rsid w:val="00BA79DA"/>
    <w:rsid w:val="00BA7AEA"/>
    <w:rsid w:val="00BB0126"/>
    <w:rsid w:val="00BB01DD"/>
    <w:rsid w:val="00BB0294"/>
    <w:rsid w:val="00BB0904"/>
    <w:rsid w:val="00BB0B7E"/>
    <w:rsid w:val="00BB0E64"/>
    <w:rsid w:val="00BB1041"/>
    <w:rsid w:val="00BB10CB"/>
    <w:rsid w:val="00BB128B"/>
    <w:rsid w:val="00BB12C3"/>
    <w:rsid w:val="00BB2322"/>
    <w:rsid w:val="00BB3114"/>
    <w:rsid w:val="00BB32A9"/>
    <w:rsid w:val="00BB343C"/>
    <w:rsid w:val="00BB3984"/>
    <w:rsid w:val="00BB3B94"/>
    <w:rsid w:val="00BB3C67"/>
    <w:rsid w:val="00BB3D4D"/>
    <w:rsid w:val="00BB3FC5"/>
    <w:rsid w:val="00BB41ED"/>
    <w:rsid w:val="00BB46EC"/>
    <w:rsid w:val="00BB4777"/>
    <w:rsid w:val="00BB50FE"/>
    <w:rsid w:val="00BB515C"/>
    <w:rsid w:val="00BB51C0"/>
    <w:rsid w:val="00BB51D1"/>
    <w:rsid w:val="00BB5344"/>
    <w:rsid w:val="00BB55FB"/>
    <w:rsid w:val="00BB5CB2"/>
    <w:rsid w:val="00BB5E19"/>
    <w:rsid w:val="00BB5E4C"/>
    <w:rsid w:val="00BB5ED7"/>
    <w:rsid w:val="00BB6666"/>
    <w:rsid w:val="00BB6C7D"/>
    <w:rsid w:val="00BB6D64"/>
    <w:rsid w:val="00BB6D72"/>
    <w:rsid w:val="00BB72A5"/>
    <w:rsid w:val="00BB73FC"/>
    <w:rsid w:val="00BB74CE"/>
    <w:rsid w:val="00BB74F8"/>
    <w:rsid w:val="00BB7CFA"/>
    <w:rsid w:val="00BB7E13"/>
    <w:rsid w:val="00BB7EF2"/>
    <w:rsid w:val="00BC0380"/>
    <w:rsid w:val="00BC0ADF"/>
    <w:rsid w:val="00BC0D28"/>
    <w:rsid w:val="00BC0D8B"/>
    <w:rsid w:val="00BC0E81"/>
    <w:rsid w:val="00BC1661"/>
    <w:rsid w:val="00BC18D0"/>
    <w:rsid w:val="00BC1C6E"/>
    <w:rsid w:val="00BC1D94"/>
    <w:rsid w:val="00BC20EB"/>
    <w:rsid w:val="00BC21E0"/>
    <w:rsid w:val="00BC23C3"/>
    <w:rsid w:val="00BC251F"/>
    <w:rsid w:val="00BC256E"/>
    <w:rsid w:val="00BC2BA6"/>
    <w:rsid w:val="00BC2ECB"/>
    <w:rsid w:val="00BC31B3"/>
    <w:rsid w:val="00BC320D"/>
    <w:rsid w:val="00BC359C"/>
    <w:rsid w:val="00BC35A9"/>
    <w:rsid w:val="00BC373D"/>
    <w:rsid w:val="00BC3AF1"/>
    <w:rsid w:val="00BC3E8D"/>
    <w:rsid w:val="00BC4267"/>
    <w:rsid w:val="00BC4452"/>
    <w:rsid w:val="00BC4606"/>
    <w:rsid w:val="00BC4C8B"/>
    <w:rsid w:val="00BC4E8C"/>
    <w:rsid w:val="00BC4FBB"/>
    <w:rsid w:val="00BC5297"/>
    <w:rsid w:val="00BC5492"/>
    <w:rsid w:val="00BC5E05"/>
    <w:rsid w:val="00BC6101"/>
    <w:rsid w:val="00BC6174"/>
    <w:rsid w:val="00BC61F7"/>
    <w:rsid w:val="00BC68DC"/>
    <w:rsid w:val="00BC6B0A"/>
    <w:rsid w:val="00BC734F"/>
    <w:rsid w:val="00BC75EC"/>
    <w:rsid w:val="00BC78E5"/>
    <w:rsid w:val="00BC7C53"/>
    <w:rsid w:val="00BC7D0E"/>
    <w:rsid w:val="00BD053D"/>
    <w:rsid w:val="00BD0628"/>
    <w:rsid w:val="00BD07B0"/>
    <w:rsid w:val="00BD0B36"/>
    <w:rsid w:val="00BD0D73"/>
    <w:rsid w:val="00BD13A8"/>
    <w:rsid w:val="00BD1B60"/>
    <w:rsid w:val="00BD1DA1"/>
    <w:rsid w:val="00BD1E80"/>
    <w:rsid w:val="00BD24A8"/>
    <w:rsid w:val="00BD280C"/>
    <w:rsid w:val="00BD28B4"/>
    <w:rsid w:val="00BD2908"/>
    <w:rsid w:val="00BD2950"/>
    <w:rsid w:val="00BD2980"/>
    <w:rsid w:val="00BD2B31"/>
    <w:rsid w:val="00BD2CA1"/>
    <w:rsid w:val="00BD31E6"/>
    <w:rsid w:val="00BD32FA"/>
    <w:rsid w:val="00BD37BC"/>
    <w:rsid w:val="00BD38E7"/>
    <w:rsid w:val="00BD3984"/>
    <w:rsid w:val="00BD3A52"/>
    <w:rsid w:val="00BD3B8F"/>
    <w:rsid w:val="00BD3D8D"/>
    <w:rsid w:val="00BD438B"/>
    <w:rsid w:val="00BD43B6"/>
    <w:rsid w:val="00BD4829"/>
    <w:rsid w:val="00BD505B"/>
    <w:rsid w:val="00BD505D"/>
    <w:rsid w:val="00BD5329"/>
    <w:rsid w:val="00BD53DB"/>
    <w:rsid w:val="00BD5934"/>
    <w:rsid w:val="00BD5DC8"/>
    <w:rsid w:val="00BD61DA"/>
    <w:rsid w:val="00BD6C68"/>
    <w:rsid w:val="00BD6ED1"/>
    <w:rsid w:val="00BD7016"/>
    <w:rsid w:val="00BD73A9"/>
    <w:rsid w:val="00BD73EB"/>
    <w:rsid w:val="00BD7465"/>
    <w:rsid w:val="00BD74B8"/>
    <w:rsid w:val="00BD755A"/>
    <w:rsid w:val="00BD7620"/>
    <w:rsid w:val="00BD7708"/>
    <w:rsid w:val="00BD7731"/>
    <w:rsid w:val="00BD78AD"/>
    <w:rsid w:val="00BD7A32"/>
    <w:rsid w:val="00BD7C73"/>
    <w:rsid w:val="00BD7D64"/>
    <w:rsid w:val="00BD7E00"/>
    <w:rsid w:val="00BE03AB"/>
    <w:rsid w:val="00BE03DA"/>
    <w:rsid w:val="00BE0B98"/>
    <w:rsid w:val="00BE0E9A"/>
    <w:rsid w:val="00BE0F29"/>
    <w:rsid w:val="00BE128D"/>
    <w:rsid w:val="00BE153B"/>
    <w:rsid w:val="00BE1622"/>
    <w:rsid w:val="00BE16D1"/>
    <w:rsid w:val="00BE1723"/>
    <w:rsid w:val="00BE17EA"/>
    <w:rsid w:val="00BE1A82"/>
    <w:rsid w:val="00BE1C28"/>
    <w:rsid w:val="00BE1EC6"/>
    <w:rsid w:val="00BE1F73"/>
    <w:rsid w:val="00BE2081"/>
    <w:rsid w:val="00BE2113"/>
    <w:rsid w:val="00BE21C9"/>
    <w:rsid w:val="00BE285C"/>
    <w:rsid w:val="00BE2A7C"/>
    <w:rsid w:val="00BE2EA1"/>
    <w:rsid w:val="00BE2F25"/>
    <w:rsid w:val="00BE307B"/>
    <w:rsid w:val="00BE3135"/>
    <w:rsid w:val="00BE3435"/>
    <w:rsid w:val="00BE348E"/>
    <w:rsid w:val="00BE349D"/>
    <w:rsid w:val="00BE3784"/>
    <w:rsid w:val="00BE390A"/>
    <w:rsid w:val="00BE3F20"/>
    <w:rsid w:val="00BE4068"/>
    <w:rsid w:val="00BE4217"/>
    <w:rsid w:val="00BE42EC"/>
    <w:rsid w:val="00BE4660"/>
    <w:rsid w:val="00BE473D"/>
    <w:rsid w:val="00BE498E"/>
    <w:rsid w:val="00BE5074"/>
    <w:rsid w:val="00BE50A2"/>
    <w:rsid w:val="00BE518A"/>
    <w:rsid w:val="00BE5382"/>
    <w:rsid w:val="00BE59E9"/>
    <w:rsid w:val="00BE5BC2"/>
    <w:rsid w:val="00BE5BC8"/>
    <w:rsid w:val="00BE5DE3"/>
    <w:rsid w:val="00BE6074"/>
    <w:rsid w:val="00BE6529"/>
    <w:rsid w:val="00BE67A8"/>
    <w:rsid w:val="00BE6838"/>
    <w:rsid w:val="00BE6934"/>
    <w:rsid w:val="00BE69E0"/>
    <w:rsid w:val="00BE6BEF"/>
    <w:rsid w:val="00BE6DB3"/>
    <w:rsid w:val="00BE6E87"/>
    <w:rsid w:val="00BE6F8C"/>
    <w:rsid w:val="00BE6FD6"/>
    <w:rsid w:val="00BE7220"/>
    <w:rsid w:val="00BE7429"/>
    <w:rsid w:val="00BE74F9"/>
    <w:rsid w:val="00BE782F"/>
    <w:rsid w:val="00BE786B"/>
    <w:rsid w:val="00BE7AD8"/>
    <w:rsid w:val="00BE7E4E"/>
    <w:rsid w:val="00BF0021"/>
    <w:rsid w:val="00BF00F5"/>
    <w:rsid w:val="00BF0182"/>
    <w:rsid w:val="00BF0345"/>
    <w:rsid w:val="00BF03B5"/>
    <w:rsid w:val="00BF0727"/>
    <w:rsid w:val="00BF072D"/>
    <w:rsid w:val="00BF09DA"/>
    <w:rsid w:val="00BF0ADE"/>
    <w:rsid w:val="00BF0AE6"/>
    <w:rsid w:val="00BF0C83"/>
    <w:rsid w:val="00BF116D"/>
    <w:rsid w:val="00BF133B"/>
    <w:rsid w:val="00BF140C"/>
    <w:rsid w:val="00BF1524"/>
    <w:rsid w:val="00BF1766"/>
    <w:rsid w:val="00BF192B"/>
    <w:rsid w:val="00BF20CF"/>
    <w:rsid w:val="00BF2495"/>
    <w:rsid w:val="00BF28E6"/>
    <w:rsid w:val="00BF2983"/>
    <w:rsid w:val="00BF2A87"/>
    <w:rsid w:val="00BF2E65"/>
    <w:rsid w:val="00BF305B"/>
    <w:rsid w:val="00BF35FF"/>
    <w:rsid w:val="00BF373B"/>
    <w:rsid w:val="00BF3761"/>
    <w:rsid w:val="00BF38AA"/>
    <w:rsid w:val="00BF39FC"/>
    <w:rsid w:val="00BF3B88"/>
    <w:rsid w:val="00BF3F0C"/>
    <w:rsid w:val="00BF436E"/>
    <w:rsid w:val="00BF4426"/>
    <w:rsid w:val="00BF45EA"/>
    <w:rsid w:val="00BF4757"/>
    <w:rsid w:val="00BF5254"/>
    <w:rsid w:val="00BF5353"/>
    <w:rsid w:val="00BF53E8"/>
    <w:rsid w:val="00BF59A9"/>
    <w:rsid w:val="00BF5BD0"/>
    <w:rsid w:val="00BF5CA4"/>
    <w:rsid w:val="00BF6069"/>
    <w:rsid w:val="00BF6342"/>
    <w:rsid w:val="00BF643D"/>
    <w:rsid w:val="00BF645F"/>
    <w:rsid w:val="00BF66D3"/>
    <w:rsid w:val="00BF6725"/>
    <w:rsid w:val="00BF68B5"/>
    <w:rsid w:val="00BF6C33"/>
    <w:rsid w:val="00BF732F"/>
    <w:rsid w:val="00BF74FE"/>
    <w:rsid w:val="00BF77E9"/>
    <w:rsid w:val="00BF7845"/>
    <w:rsid w:val="00BF7A09"/>
    <w:rsid w:val="00BF7A50"/>
    <w:rsid w:val="00BF7AE1"/>
    <w:rsid w:val="00BF7F24"/>
    <w:rsid w:val="00C00044"/>
    <w:rsid w:val="00C0068E"/>
    <w:rsid w:val="00C008B7"/>
    <w:rsid w:val="00C00921"/>
    <w:rsid w:val="00C00995"/>
    <w:rsid w:val="00C00AE5"/>
    <w:rsid w:val="00C00B26"/>
    <w:rsid w:val="00C00D2A"/>
    <w:rsid w:val="00C00DFA"/>
    <w:rsid w:val="00C015A5"/>
    <w:rsid w:val="00C01770"/>
    <w:rsid w:val="00C017FD"/>
    <w:rsid w:val="00C0191A"/>
    <w:rsid w:val="00C01932"/>
    <w:rsid w:val="00C01AD3"/>
    <w:rsid w:val="00C01ECA"/>
    <w:rsid w:val="00C0204D"/>
    <w:rsid w:val="00C0219C"/>
    <w:rsid w:val="00C0225E"/>
    <w:rsid w:val="00C0276C"/>
    <w:rsid w:val="00C029BE"/>
    <w:rsid w:val="00C02A46"/>
    <w:rsid w:val="00C02D10"/>
    <w:rsid w:val="00C02F69"/>
    <w:rsid w:val="00C034C6"/>
    <w:rsid w:val="00C03540"/>
    <w:rsid w:val="00C03586"/>
    <w:rsid w:val="00C0360C"/>
    <w:rsid w:val="00C03642"/>
    <w:rsid w:val="00C0367E"/>
    <w:rsid w:val="00C03712"/>
    <w:rsid w:val="00C03A98"/>
    <w:rsid w:val="00C03B6D"/>
    <w:rsid w:val="00C03E44"/>
    <w:rsid w:val="00C03ECE"/>
    <w:rsid w:val="00C03F8C"/>
    <w:rsid w:val="00C0418A"/>
    <w:rsid w:val="00C0419A"/>
    <w:rsid w:val="00C04513"/>
    <w:rsid w:val="00C04742"/>
    <w:rsid w:val="00C048BB"/>
    <w:rsid w:val="00C04B6A"/>
    <w:rsid w:val="00C04C7A"/>
    <w:rsid w:val="00C04E79"/>
    <w:rsid w:val="00C04E8E"/>
    <w:rsid w:val="00C05025"/>
    <w:rsid w:val="00C05272"/>
    <w:rsid w:val="00C0561E"/>
    <w:rsid w:val="00C0572A"/>
    <w:rsid w:val="00C058E2"/>
    <w:rsid w:val="00C05C62"/>
    <w:rsid w:val="00C05C65"/>
    <w:rsid w:val="00C05E57"/>
    <w:rsid w:val="00C0638C"/>
    <w:rsid w:val="00C063BD"/>
    <w:rsid w:val="00C0645C"/>
    <w:rsid w:val="00C07195"/>
    <w:rsid w:val="00C07216"/>
    <w:rsid w:val="00C072FB"/>
    <w:rsid w:val="00C075E6"/>
    <w:rsid w:val="00C07633"/>
    <w:rsid w:val="00C07726"/>
    <w:rsid w:val="00C07921"/>
    <w:rsid w:val="00C07B4D"/>
    <w:rsid w:val="00C07BC4"/>
    <w:rsid w:val="00C07DE5"/>
    <w:rsid w:val="00C104FB"/>
    <w:rsid w:val="00C10534"/>
    <w:rsid w:val="00C108D5"/>
    <w:rsid w:val="00C10C9C"/>
    <w:rsid w:val="00C10DED"/>
    <w:rsid w:val="00C114E5"/>
    <w:rsid w:val="00C1159F"/>
    <w:rsid w:val="00C11AEE"/>
    <w:rsid w:val="00C11B83"/>
    <w:rsid w:val="00C1221B"/>
    <w:rsid w:val="00C12606"/>
    <w:rsid w:val="00C12829"/>
    <w:rsid w:val="00C12870"/>
    <w:rsid w:val="00C13343"/>
    <w:rsid w:val="00C13425"/>
    <w:rsid w:val="00C136F8"/>
    <w:rsid w:val="00C136FE"/>
    <w:rsid w:val="00C13DA6"/>
    <w:rsid w:val="00C14209"/>
    <w:rsid w:val="00C148C5"/>
    <w:rsid w:val="00C14BB2"/>
    <w:rsid w:val="00C14D85"/>
    <w:rsid w:val="00C14F60"/>
    <w:rsid w:val="00C14FEE"/>
    <w:rsid w:val="00C15566"/>
    <w:rsid w:val="00C15729"/>
    <w:rsid w:val="00C1620F"/>
    <w:rsid w:val="00C16990"/>
    <w:rsid w:val="00C16C4E"/>
    <w:rsid w:val="00C16CCB"/>
    <w:rsid w:val="00C16D94"/>
    <w:rsid w:val="00C16EC0"/>
    <w:rsid w:val="00C1711F"/>
    <w:rsid w:val="00C17438"/>
    <w:rsid w:val="00C17722"/>
    <w:rsid w:val="00C17793"/>
    <w:rsid w:val="00C178B3"/>
    <w:rsid w:val="00C178F9"/>
    <w:rsid w:val="00C179BE"/>
    <w:rsid w:val="00C17D06"/>
    <w:rsid w:val="00C17F6C"/>
    <w:rsid w:val="00C20F32"/>
    <w:rsid w:val="00C20F59"/>
    <w:rsid w:val="00C2131E"/>
    <w:rsid w:val="00C214F1"/>
    <w:rsid w:val="00C219BD"/>
    <w:rsid w:val="00C21A06"/>
    <w:rsid w:val="00C21BF4"/>
    <w:rsid w:val="00C223DA"/>
    <w:rsid w:val="00C22428"/>
    <w:rsid w:val="00C224BD"/>
    <w:rsid w:val="00C22678"/>
    <w:rsid w:val="00C2296A"/>
    <w:rsid w:val="00C22A45"/>
    <w:rsid w:val="00C22F4E"/>
    <w:rsid w:val="00C22FB3"/>
    <w:rsid w:val="00C23126"/>
    <w:rsid w:val="00C232A1"/>
    <w:rsid w:val="00C232FE"/>
    <w:rsid w:val="00C23760"/>
    <w:rsid w:val="00C2380B"/>
    <w:rsid w:val="00C23C64"/>
    <w:rsid w:val="00C23E45"/>
    <w:rsid w:val="00C2406B"/>
    <w:rsid w:val="00C240EB"/>
    <w:rsid w:val="00C242ED"/>
    <w:rsid w:val="00C245A3"/>
    <w:rsid w:val="00C24852"/>
    <w:rsid w:val="00C249EB"/>
    <w:rsid w:val="00C24C25"/>
    <w:rsid w:val="00C24EE5"/>
    <w:rsid w:val="00C24FD2"/>
    <w:rsid w:val="00C25060"/>
    <w:rsid w:val="00C25135"/>
    <w:rsid w:val="00C2516A"/>
    <w:rsid w:val="00C25252"/>
    <w:rsid w:val="00C25708"/>
    <w:rsid w:val="00C25822"/>
    <w:rsid w:val="00C25EA2"/>
    <w:rsid w:val="00C266EB"/>
    <w:rsid w:val="00C269C2"/>
    <w:rsid w:val="00C26ABD"/>
    <w:rsid w:val="00C275D7"/>
    <w:rsid w:val="00C27649"/>
    <w:rsid w:val="00C277E2"/>
    <w:rsid w:val="00C279BC"/>
    <w:rsid w:val="00C27A2E"/>
    <w:rsid w:val="00C27B08"/>
    <w:rsid w:val="00C27B18"/>
    <w:rsid w:val="00C27D0E"/>
    <w:rsid w:val="00C27D73"/>
    <w:rsid w:val="00C27F3E"/>
    <w:rsid w:val="00C30693"/>
    <w:rsid w:val="00C30824"/>
    <w:rsid w:val="00C3094C"/>
    <w:rsid w:val="00C30D6B"/>
    <w:rsid w:val="00C30DCD"/>
    <w:rsid w:val="00C30EAC"/>
    <w:rsid w:val="00C30FD0"/>
    <w:rsid w:val="00C31419"/>
    <w:rsid w:val="00C31453"/>
    <w:rsid w:val="00C31807"/>
    <w:rsid w:val="00C31D7E"/>
    <w:rsid w:val="00C32026"/>
    <w:rsid w:val="00C320B2"/>
    <w:rsid w:val="00C32230"/>
    <w:rsid w:val="00C32267"/>
    <w:rsid w:val="00C32423"/>
    <w:rsid w:val="00C3261B"/>
    <w:rsid w:val="00C32B27"/>
    <w:rsid w:val="00C32F23"/>
    <w:rsid w:val="00C331AB"/>
    <w:rsid w:val="00C332EA"/>
    <w:rsid w:val="00C332F5"/>
    <w:rsid w:val="00C33619"/>
    <w:rsid w:val="00C33727"/>
    <w:rsid w:val="00C338D5"/>
    <w:rsid w:val="00C33A74"/>
    <w:rsid w:val="00C33AA7"/>
    <w:rsid w:val="00C34114"/>
    <w:rsid w:val="00C3417F"/>
    <w:rsid w:val="00C34734"/>
    <w:rsid w:val="00C34A38"/>
    <w:rsid w:val="00C34EA2"/>
    <w:rsid w:val="00C34EFD"/>
    <w:rsid w:val="00C3501D"/>
    <w:rsid w:val="00C35911"/>
    <w:rsid w:val="00C35F70"/>
    <w:rsid w:val="00C361DF"/>
    <w:rsid w:val="00C361FA"/>
    <w:rsid w:val="00C365CC"/>
    <w:rsid w:val="00C367DC"/>
    <w:rsid w:val="00C36B06"/>
    <w:rsid w:val="00C36E71"/>
    <w:rsid w:val="00C371B2"/>
    <w:rsid w:val="00C3735F"/>
    <w:rsid w:val="00C373A1"/>
    <w:rsid w:val="00C373DB"/>
    <w:rsid w:val="00C376DC"/>
    <w:rsid w:val="00C37904"/>
    <w:rsid w:val="00C37A5C"/>
    <w:rsid w:val="00C37FA1"/>
    <w:rsid w:val="00C4043C"/>
    <w:rsid w:val="00C406A7"/>
    <w:rsid w:val="00C41066"/>
    <w:rsid w:val="00C410C9"/>
    <w:rsid w:val="00C41132"/>
    <w:rsid w:val="00C4128B"/>
    <w:rsid w:val="00C41328"/>
    <w:rsid w:val="00C41379"/>
    <w:rsid w:val="00C41490"/>
    <w:rsid w:val="00C414F9"/>
    <w:rsid w:val="00C41526"/>
    <w:rsid w:val="00C419D0"/>
    <w:rsid w:val="00C41A19"/>
    <w:rsid w:val="00C41C33"/>
    <w:rsid w:val="00C41E89"/>
    <w:rsid w:val="00C41E8A"/>
    <w:rsid w:val="00C4200E"/>
    <w:rsid w:val="00C421B5"/>
    <w:rsid w:val="00C42A90"/>
    <w:rsid w:val="00C42A94"/>
    <w:rsid w:val="00C42CDC"/>
    <w:rsid w:val="00C42FAE"/>
    <w:rsid w:val="00C43059"/>
    <w:rsid w:val="00C43115"/>
    <w:rsid w:val="00C43334"/>
    <w:rsid w:val="00C433F9"/>
    <w:rsid w:val="00C435D8"/>
    <w:rsid w:val="00C44037"/>
    <w:rsid w:val="00C44858"/>
    <w:rsid w:val="00C44CE5"/>
    <w:rsid w:val="00C44F38"/>
    <w:rsid w:val="00C45111"/>
    <w:rsid w:val="00C4523B"/>
    <w:rsid w:val="00C45403"/>
    <w:rsid w:val="00C45476"/>
    <w:rsid w:val="00C455CF"/>
    <w:rsid w:val="00C457A7"/>
    <w:rsid w:val="00C45A76"/>
    <w:rsid w:val="00C45B2C"/>
    <w:rsid w:val="00C45C70"/>
    <w:rsid w:val="00C45D54"/>
    <w:rsid w:val="00C46368"/>
    <w:rsid w:val="00C464DB"/>
    <w:rsid w:val="00C4658C"/>
    <w:rsid w:val="00C466E6"/>
    <w:rsid w:val="00C467C3"/>
    <w:rsid w:val="00C4687D"/>
    <w:rsid w:val="00C46BD0"/>
    <w:rsid w:val="00C46D1D"/>
    <w:rsid w:val="00C46F38"/>
    <w:rsid w:val="00C474B8"/>
    <w:rsid w:val="00C47606"/>
    <w:rsid w:val="00C479C3"/>
    <w:rsid w:val="00C50367"/>
    <w:rsid w:val="00C503EE"/>
    <w:rsid w:val="00C50407"/>
    <w:rsid w:val="00C506BE"/>
    <w:rsid w:val="00C50921"/>
    <w:rsid w:val="00C50A99"/>
    <w:rsid w:val="00C50D90"/>
    <w:rsid w:val="00C50DBF"/>
    <w:rsid w:val="00C50F8F"/>
    <w:rsid w:val="00C51128"/>
    <w:rsid w:val="00C51377"/>
    <w:rsid w:val="00C5194B"/>
    <w:rsid w:val="00C51B58"/>
    <w:rsid w:val="00C51BED"/>
    <w:rsid w:val="00C51DD4"/>
    <w:rsid w:val="00C51FF9"/>
    <w:rsid w:val="00C5216C"/>
    <w:rsid w:val="00C522DC"/>
    <w:rsid w:val="00C52781"/>
    <w:rsid w:val="00C52C2C"/>
    <w:rsid w:val="00C52F4B"/>
    <w:rsid w:val="00C532F9"/>
    <w:rsid w:val="00C533DE"/>
    <w:rsid w:val="00C534CB"/>
    <w:rsid w:val="00C5356F"/>
    <w:rsid w:val="00C5357E"/>
    <w:rsid w:val="00C53617"/>
    <w:rsid w:val="00C53833"/>
    <w:rsid w:val="00C5388F"/>
    <w:rsid w:val="00C5395A"/>
    <w:rsid w:val="00C53BC3"/>
    <w:rsid w:val="00C54017"/>
    <w:rsid w:val="00C540CF"/>
    <w:rsid w:val="00C54672"/>
    <w:rsid w:val="00C5487D"/>
    <w:rsid w:val="00C54C95"/>
    <w:rsid w:val="00C54CD3"/>
    <w:rsid w:val="00C54D16"/>
    <w:rsid w:val="00C55064"/>
    <w:rsid w:val="00C55088"/>
    <w:rsid w:val="00C552B3"/>
    <w:rsid w:val="00C555B9"/>
    <w:rsid w:val="00C55A3F"/>
    <w:rsid w:val="00C55B34"/>
    <w:rsid w:val="00C55C0C"/>
    <w:rsid w:val="00C55E21"/>
    <w:rsid w:val="00C55EB5"/>
    <w:rsid w:val="00C5641F"/>
    <w:rsid w:val="00C5642E"/>
    <w:rsid w:val="00C56A04"/>
    <w:rsid w:val="00C56B83"/>
    <w:rsid w:val="00C57454"/>
    <w:rsid w:val="00C5746D"/>
    <w:rsid w:val="00C5752A"/>
    <w:rsid w:val="00C5756E"/>
    <w:rsid w:val="00C5757C"/>
    <w:rsid w:val="00C57AEB"/>
    <w:rsid w:val="00C57E6F"/>
    <w:rsid w:val="00C57ECA"/>
    <w:rsid w:val="00C604F4"/>
    <w:rsid w:val="00C606B9"/>
    <w:rsid w:val="00C6079D"/>
    <w:rsid w:val="00C60C77"/>
    <w:rsid w:val="00C60FC4"/>
    <w:rsid w:val="00C61078"/>
    <w:rsid w:val="00C612BE"/>
    <w:rsid w:val="00C61383"/>
    <w:rsid w:val="00C614A5"/>
    <w:rsid w:val="00C615A5"/>
    <w:rsid w:val="00C61A77"/>
    <w:rsid w:val="00C62447"/>
    <w:rsid w:val="00C62544"/>
    <w:rsid w:val="00C6255A"/>
    <w:rsid w:val="00C625D7"/>
    <w:rsid w:val="00C62833"/>
    <w:rsid w:val="00C62A7C"/>
    <w:rsid w:val="00C62ACF"/>
    <w:rsid w:val="00C62CA1"/>
    <w:rsid w:val="00C62CF4"/>
    <w:rsid w:val="00C631D5"/>
    <w:rsid w:val="00C63744"/>
    <w:rsid w:val="00C638FA"/>
    <w:rsid w:val="00C63CA7"/>
    <w:rsid w:val="00C64348"/>
    <w:rsid w:val="00C64389"/>
    <w:rsid w:val="00C645F4"/>
    <w:rsid w:val="00C6498C"/>
    <w:rsid w:val="00C64C34"/>
    <w:rsid w:val="00C64CF6"/>
    <w:rsid w:val="00C64E6F"/>
    <w:rsid w:val="00C64F09"/>
    <w:rsid w:val="00C653E8"/>
    <w:rsid w:val="00C6541F"/>
    <w:rsid w:val="00C65527"/>
    <w:rsid w:val="00C65589"/>
    <w:rsid w:val="00C65A40"/>
    <w:rsid w:val="00C65EDA"/>
    <w:rsid w:val="00C66440"/>
    <w:rsid w:val="00C665A0"/>
    <w:rsid w:val="00C66897"/>
    <w:rsid w:val="00C668BA"/>
    <w:rsid w:val="00C66C29"/>
    <w:rsid w:val="00C66C7A"/>
    <w:rsid w:val="00C67127"/>
    <w:rsid w:val="00C672DA"/>
    <w:rsid w:val="00C673F9"/>
    <w:rsid w:val="00C6740B"/>
    <w:rsid w:val="00C675F8"/>
    <w:rsid w:val="00C679C4"/>
    <w:rsid w:val="00C67B0C"/>
    <w:rsid w:val="00C67B24"/>
    <w:rsid w:val="00C67C1B"/>
    <w:rsid w:val="00C70241"/>
    <w:rsid w:val="00C70327"/>
    <w:rsid w:val="00C703A3"/>
    <w:rsid w:val="00C7075F"/>
    <w:rsid w:val="00C707CE"/>
    <w:rsid w:val="00C70981"/>
    <w:rsid w:val="00C711CB"/>
    <w:rsid w:val="00C71503"/>
    <w:rsid w:val="00C71774"/>
    <w:rsid w:val="00C71A9D"/>
    <w:rsid w:val="00C71EA2"/>
    <w:rsid w:val="00C72179"/>
    <w:rsid w:val="00C72284"/>
    <w:rsid w:val="00C722B5"/>
    <w:rsid w:val="00C726CC"/>
    <w:rsid w:val="00C730A4"/>
    <w:rsid w:val="00C7325C"/>
    <w:rsid w:val="00C732CC"/>
    <w:rsid w:val="00C7385F"/>
    <w:rsid w:val="00C73A71"/>
    <w:rsid w:val="00C73D0C"/>
    <w:rsid w:val="00C740FB"/>
    <w:rsid w:val="00C74159"/>
    <w:rsid w:val="00C74206"/>
    <w:rsid w:val="00C7428D"/>
    <w:rsid w:val="00C7442D"/>
    <w:rsid w:val="00C7453F"/>
    <w:rsid w:val="00C746D8"/>
    <w:rsid w:val="00C751A7"/>
    <w:rsid w:val="00C75391"/>
    <w:rsid w:val="00C7540A"/>
    <w:rsid w:val="00C756BD"/>
    <w:rsid w:val="00C756D9"/>
    <w:rsid w:val="00C7591E"/>
    <w:rsid w:val="00C759FA"/>
    <w:rsid w:val="00C759FD"/>
    <w:rsid w:val="00C7617A"/>
    <w:rsid w:val="00C761BC"/>
    <w:rsid w:val="00C76282"/>
    <w:rsid w:val="00C7642B"/>
    <w:rsid w:val="00C764C3"/>
    <w:rsid w:val="00C7692F"/>
    <w:rsid w:val="00C769C0"/>
    <w:rsid w:val="00C76F89"/>
    <w:rsid w:val="00C77803"/>
    <w:rsid w:val="00C77C10"/>
    <w:rsid w:val="00C77D08"/>
    <w:rsid w:val="00C77E9F"/>
    <w:rsid w:val="00C77F0C"/>
    <w:rsid w:val="00C8007D"/>
    <w:rsid w:val="00C80179"/>
    <w:rsid w:val="00C805A6"/>
    <w:rsid w:val="00C80A6C"/>
    <w:rsid w:val="00C80C44"/>
    <w:rsid w:val="00C80C9A"/>
    <w:rsid w:val="00C80E1C"/>
    <w:rsid w:val="00C811A1"/>
    <w:rsid w:val="00C812FD"/>
    <w:rsid w:val="00C81342"/>
    <w:rsid w:val="00C8164F"/>
    <w:rsid w:val="00C81695"/>
    <w:rsid w:val="00C81759"/>
    <w:rsid w:val="00C819C7"/>
    <w:rsid w:val="00C81BFD"/>
    <w:rsid w:val="00C820D0"/>
    <w:rsid w:val="00C82368"/>
    <w:rsid w:val="00C823E3"/>
    <w:rsid w:val="00C826BC"/>
    <w:rsid w:val="00C82776"/>
    <w:rsid w:val="00C829F7"/>
    <w:rsid w:val="00C82DB3"/>
    <w:rsid w:val="00C82DEA"/>
    <w:rsid w:val="00C832E5"/>
    <w:rsid w:val="00C83376"/>
    <w:rsid w:val="00C83497"/>
    <w:rsid w:val="00C836E0"/>
    <w:rsid w:val="00C83898"/>
    <w:rsid w:val="00C83A2E"/>
    <w:rsid w:val="00C84317"/>
    <w:rsid w:val="00C84370"/>
    <w:rsid w:val="00C844CD"/>
    <w:rsid w:val="00C844E2"/>
    <w:rsid w:val="00C84521"/>
    <w:rsid w:val="00C84D26"/>
    <w:rsid w:val="00C84DF2"/>
    <w:rsid w:val="00C850C0"/>
    <w:rsid w:val="00C850CF"/>
    <w:rsid w:val="00C85B27"/>
    <w:rsid w:val="00C85FB2"/>
    <w:rsid w:val="00C86212"/>
    <w:rsid w:val="00C86565"/>
    <w:rsid w:val="00C8678E"/>
    <w:rsid w:val="00C86935"/>
    <w:rsid w:val="00C86A41"/>
    <w:rsid w:val="00C86A68"/>
    <w:rsid w:val="00C86AAE"/>
    <w:rsid w:val="00C86C94"/>
    <w:rsid w:val="00C86E6A"/>
    <w:rsid w:val="00C86EE4"/>
    <w:rsid w:val="00C86FAE"/>
    <w:rsid w:val="00C87256"/>
    <w:rsid w:val="00C87419"/>
    <w:rsid w:val="00C87647"/>
    <w:rsid w:val="00C876DB"/>
    <w:rsid w:val="00C87713"/>
    <w:rsid w:val="00C877AA"/>
    <w:rsid w:val="00C87B59"/>
    <w:rsid w:val="00C87B9A"/>
    <w:rsid w:val="00C87DED"/>
    <w:rsid w:val="00C90157"/>
    <w:rsid w:val="00C902E7"/>
    <w:rsid w:val="00C904D1"/>
    <w:rsid w:val="00C90912"/>
    <w:rsid w:val="00C90E08"/>
    <w:rsid w:val="00C90E2C"/>
    <w:rsid w:val="00C9120D"/>
    <w:rsid w:val="00C91627"/>
    <w:rsid w:val="00C91746"/>
    <w:rsid w:val="00C91FCA"/>
    <w:rsid w:val="00C91FFE"/>
    <w:rsid w:val="00C92274"/>
    <w:rsid w:val="00C922DC"/>
    <w:rsid w:val="00C92BEB"/>
    <w:rsid w:val="00C92D1D"/>
    <w:rsid w:val="00C93294"/>
    <w:rsid w:val="00C93369"/>
    <w:rsid w:val="00C934FB"/>
    <w:rsid w:val="00C93731"/>
    <w:rsid w:val="00C937FD"/>
    <w:rsid w:val="00C9385C"/>
    <w:rsid w:val="00C93919"/>
    <w:rsid w:val="00C94172"/>
    <w:rsid w:val="00C942D5"/>
    <w:rsid w:val="00C943C8"/>
    <w:rsid w:val="00C94634"/>
    <w:rsid w:val="00C947D5"/>
    <w:rsid w:val="00C94A3B"/>
    <w:rsid w:val="00C94F15"/>
    <w:rsid w:val="00C951FC"/>
    <w:rsid w:val="00C95343"/>
    <w:rsid w:val="00C95663"/>
    <w:rsid w:val="00C95835"/>
    <w:rsid w:val="00C95B36"/>
    <w:rsid w:val="00C9638B"/>
    <w:rsid w:val="00C9645E"/>
    <w:rsid w:val="00C96514"/>
    <w:rsid w:val="00C969A0"/>
    <w:rsid w:val="00C969EC"/>
    <w:rsid w:val="00C9735D"/>
    <w:rsid w:val="00C974B6"/>
    <w:rsid w:val="00C977EE"/>
    <w:rsid w:val="00C978DE"/>
    <w:rsid w:val="00C97B97"/>
    <w:rsid w:val="00C97C04"/>
    <w:rsid w:val="00C97C4E"/>
    <w:rsid w:val="00C97E3F"/>
    <w:rsid w:val="00CA022C"/>
    <w:rsid w:val="00CA0394"/>
    <w:rsid w:val="00CA03B0"/>
    <w:rsid w:val="00CA03CF"/>
    <w:rsid w:val="00CA04E3"/>
    <w:rsid w:val="00CA091C"/>
    <w:rsid w:val="00CA0BE3"/>
    <w:rsid w:val="00CA0DFA"/>
    <w:rsid w:val="00CA0ED9"/>
    <w:rsid w:val="00CA1180"/>
    <w:rsid w:val="00CA145D"/>
    <w:rsid w:val="00CA14FA"/>
    <w:rsid w:val="00CA15BC"/>
    <w:rsid w:val="00CA15BE"/>
    <w:rsid w:val="00CA1C71"/>
    <w:rsid w:val="00CA1DE8"/>
    <w:rsid w:val="00CA20C2"/>
    <w:rsid w:val="00CA2223"/>
    <w:rsid w:val="00CA266C"/>
    <w:rsid w:val="00CA26B3"/>
    <w:rsid w:val="00CA2FCB"/>
    <w:rsid w:val="00CA3340"/>
    <w:rsid w:val="00CA33B5"/>
    <w:rsid w:val="00CA3449"/>
    <w:rsid w:val="00CA3941"/>
    <w:rsid w:val="00CA3A22"/>
    <w:rsid w:val="00CA3B65"/>
    <w:rsid w:val="00CA3E56"/>
    <w:rsid w:val="00CA491E"/>
    <w:rsid w:val="00CA4C97"/>
    <w:rsid w:val="00CA5140"/>
    <w:rsid w:val="00CA5153"/>
    <w:rsid w:val="00CA55F6"/>
    <w:rsid w:val="00CA5701"/>
    <w:rsid w:val="00CA5A5B"/>
    <w:rsid w:val="00CA5AC6"/>
    <w:rsid w:val="00CA5ADC"/>
    <w:rsid w:val="00CA5BF6"/>
    <w:rsid w:val="00CA5EDB"/>
    <w:rsid w:val="00CA60CC"/>
    <w:rsid w:val="00CA63F4"/>
    <w:rsid w:val="00CA6A64"/>
    <w:rsid w:val="00CA6D8B"/>
    <w:rsid w:val="00CA6DAD"/>
    <w:rsid w:val="00CA7644"/>
    <w:rsid w:val="00CA7BF1"/>
    <w:rsid w:val="00CB004E"/>
    <w:rsid w:val="00CB0486"/>
    <w:rsid w:val="00CB0527"/>
    <w:rsid w:val="00CB05A8"/>
    <w:rsid w:val="00CB05BB"/>
    <w:rsid w:val="00CB078F"/>
    <w:rsid w:val="00CB0AE0"/>
    <w:rsid w:val="00CB0E0A"/>
    <w:rsid w:val="00CB0E4F"/>
    <w:rsid w:val="00CB1086"/>
    <w:rsid w:val="00CB117E"/>
    <w:rsid w:val="00CB1294"/>
    <w:rsid w:val="00CB135C"/>
    <w:rsid w:val="00CB170C"/>
    <w:rsid w:val="00CB17BB"/>
    <w:rsid w:val="00CB1856"/>
    <w:rsid w:val="00CB1AC5"/>
    <w:rsid w:val="00CB1C70"/>
    <w:rsid w:val="00CB1CC8"/>
    <w:rsid w:val="00CB1F5F"/>
    <w:rsid w:val="00CB2001"/>
    <w:rsid w:val="00CB23D8"/>
    <w:rsid w:val="00CB24A3"/>
    <w:rsid w:val="00CB2832"/>
    <w:rsid w:val="00CB29F5"/>
    <w:rsid w:val="00CB2B23"/>
    <w:rsid w:val="00CB30AE"/>
    <w:rsid w:val="00CB3280"/>
    <w:rsid w:val="00CB3983"/>
    <w:rsid w:val="00CB3C4E"/>
    <w:rsid w:val="00CB3E2F"/>
    <w:rsid w:val="00CB3E77"/>
    <w:rsid w:val="00CB47EE"/>
    <w:rsid w:val="00CB4A2A"/>
    <w:rsid w:val="00CB4AED"/>
    <w:rsid w:val="00CB4C77"/>
    <w:rsid w:val="00CB5024"/>
    <w:rsid w:val="00CB5055"/>
    <w:rsid w:val="00CB52EA"/>
    <w:rsid w:val="00CB5454"/>
    <w:rsid w:val="00CB56ED"/>
    <w:rsid w:val="00CB58B6"/>
    <w:rsid w:val="00CB5AAD"/>
    <w:rsid w:val="00CB5B1B"/>
    <w:rsid w:val="00CB5B43"/>
    <w:rsid w:val="00CB5B4B"/>
    <w:rsid w:val="00CB5C32"/>
    <w:rsid w:val="00CB5E64"/>
    <w:rsid w:val="00CB6453"/>
    <w:rsid w:val="00CB6AAC"/>
    <w:rsid w:val="00CB6AE6"/>
    <w:rsid w:val="00CB6EC2"/>
    <w:rsid w:val="00CB70A5"/>
    <w:rsid w:val="00CB70AD"/>
    <w:rsid w:val="00CB72B4"/>
    <w:rsid w:val="00CB74CA"/>
    <w:rsid w:val="00CB74DE"/>
    <w:rsid w:val="00CB771B"/>
    <w:rsid w:val="00CB7840"/>
    <w:rsid w:val="00CB7BB4"/>
    <w:rsid w:val="00CB7ED3"/>
    <w:rsid w:val="00CB7ED4"/>
    <w:rsid w:val="00CB7FBC"/>
    <w:rsid w:val="00CC01A4"/>
    <w:rsid w:val="00CC0254"/>
    <w:rsid w:val="00CC02BA"/>
    <w:rsid w:val="00CC0342"/>
    <w:rsid w:val="00CC0357"/>
    <w:rsid w:val="00CC0509"/>
    <w:rsid w:val="00CC0693"/>
    <w:rsid w:val="00CC08D4"/>
    <w:rsid w:val="00CC0BF6"/>
    <w:rsid w:val="00CC0D74"/>
    <w:rsid w:val="00CC1233"/>
    <w:rsid w:val="00CC1276"/>
    <w:rsid w:val="00CC1353"/>
    <w:rsid w:val="00CC1432"/>
    <w:rsid w:val="00CC15AE"/>
    <w:rsid w:val="00CC183C"/>
    <w:rsid w:val="00CC1930"/>
    <w:rsid w:val="00CC1F2E"/>
    <w:rsid w:val="00CC1FF9"/>
    <w:rsid w:val="00CC25C5"/>
    <w:rsid w:val="00CC2609"/>
    <w:rsid w:val="00CC2814"/>
    <w:rsid w:val="00CC288A"/>
    <w:rsid w:val="00CC2AAD"/>
    <w:rsid w:val="00CC2B93"/>
    <w:rsid w:val="00CC2D8C"/>
    <w:rsid w:val="00CC3271"/>
    <w:rsid w:val="00CC360B"/>
    <w:rsid w:val="00CC3BAE"/>
    <w:rsid w:val="00CC3BFD"/>
    <w:rsid w:val="00CC3D42"/>
    <w:rsid w:val="00CC3DC1"/>
    <w:rsid w:val="00CC3FF3"/>
    <w:rsid w:val="00CC40A9"/>
    <w:rsid w:val="00CC4158"/>
    <w:rsid w:val="00CC42A8"/>
    <w:rsid w:val="00CC4644"/>
    <w:rsid w:val="00CC4EAC"/>
    <w:rsid w:val="00CC5112"/>
    <w:rsid w:val="00CC5491"/>
    <w:rsid w:val="00CC5792"/>
    <w:rsid w:val="00CC61B6"/>
    <w:rsid w:val="00CC648B"/>
    <w:rsid w:val="00CC65EA"/>
    <w:rsid w:val="00CC6B32"/>
    <w:rsid w:val="00CC6D64"/>
    <w:rsid w:val="00CC6DBF"/>
    <w:rsid w:val="00CC6FCD"/>
    <w:rsid w:val="00CC713B"/>
    <w:rsid w:val="00CC75AA"/>
    <w:rsid w:val="00CC7854"/>
    <w:rsid w:val="00CC7BC9"/>
    <w:rsid w:val="00CD0200"/>
    <w:rsid w:val="00CD0283"/>
    <w:rsid w:val="00CD0468"/>
    <w:rsid w:val="00CD048B"/>
    <w:rsid w:val="00CD0664"/>
    <w:rsid w:val="00CD06ED"/>
    <w:rsid w:val="00CD08D7"/>
    <w:rsid w:val="00CD0B4D"/>
    <w:rsid w:val="00CD1021"/>
    <w:rsid w:val="00CD1036"/>
    <w:rsid w:val="00CD122E"/>
    <w:rsid w:val="00CD1581"/>
    <w:rsid w:val="00CD1823"/>
    <w:rsid w:val="00CD1BB2"/>
    <w:rsid w:val="00CD1C91"/>
    <w:rsid w:val="00CD201D"/>
    <w:rsid w:val="00CD2190"/>
    <w:rsid w:val="00CD248B"/>
    <w:rsid w:val="00CD2762"/>
    <w:rsid w:val="00CD2815"/>
    <w:rsid w:val="00CD2E40"/>
    <w:rsid w:val="00CD30FD"/>
    <w:rsid w:val="00CD313C"/>
    <w:rsid w:val="00CD32B8"/>
    <w:rsid w:val="00CD338F"/>
    <w:rsid w:val="00CD3453"/>
    <w:rsid w:val="00CD34A3"/>
    <w:rsid w:val="00CD3B41"/>
    <w:rsid w:val="00CD3BA8"/>
    <w:rsid w:val="00CD3DA2"/>
    <w:rsid w:val="00CD3DBB"/>
    <w:rsid w:val="00CD40A2"/>
    <w:rsid w:val="00CD431F"/>
    <w:rsid w:val="00CD442C"/>
    <w:rsid w:val="00CD446A"/>
    <w:rsid w:val="00CD4BA4"/>
    <w:rsid w:val="00CD4C54"/>
    <w:rsid w:val="00CD4D33"/>
    <w:rsid w:val="00CD4E79"/>
    <w:rsid w:val="00CD50C9"/>
    <w:rsid w:val="00CD528A"/>
    <w:rsid w:val="00CD5513"/>
    <w:rsid w:val="00CD55F7"/>
    <w:rsid w:val="00CD56D2"/>
    <w:rsid w:val="00CD583A"/>
    <w:rsid w:val="00CD5B50"/>
    <w:rsid w:val="00CD5EC3"/>
    <w:rsid w:val="00CD5EE4"/>
    <w:rsid w:val="00CD60CA"/>
    <w:rsid w:val="00CD60FD"/>
    <w:rsid w:val="00CD6155"/>
    <w:rsid w:val="00CD61EF"/>
    <w:rsid w:val="00CD6563"/>
    <w:rsid w:val="00CD6ACB"/>
    <w:rsid w:val="00CD6C9B"/>
    <w:rsid w:val="00CD753C"/>
    <w:rsid w:val="00CD7D2E"/>
    <w:rsid w:val="00CD7EEC"/>
    <w:rsid w:val="00CE0421"/>
    <w:rsid w:val="00CE043F"/>
    <w:rsid w:val="00CE0505"/>
    <w:rsid w:val="00CE0528"/>
    <w:rsid w:val="00CE0569"/>
    <w:rsid w:val="00CE0599"/>
    <w:rsid w:val="00CE07B9"/>
    <w:rsid w:val="00CE0841"/>
    <w:rsid w:val="00CE0B68"/>
    <w:rsid w:val="00CE0C5B"/>
    <w:rsid w:val="00CE1051"/>
    <w:rsid w:val="00CE1757"/>
    <w:rsid w:val="00CE1BDF"/>
    <w:rsid w:val="00CE1BE4"/>
    <w:rsid w:val="00CE1FE9"/>
    <w:rsid w:val="00CE237B"/>
    <w:rsid w:val="00CE2552"/>
    <w:rsid w:val="00CE2A92"/>
    <w:rsid w:val="00CE2AFE"/>
    <w:rsid w:val="00CE2B30"/>
    <w:rsid w:val="00CE31EA"/>
    <w:rsid w:val="00CE339A"/>
    <w:rsid w:val="00CE33F6"/>
    <w:rsid w:val="00CE40B3"/>
    <w:rsid w:val="00CE4148"/>
    <w:rsid w:val="00CE41CC"/>
    <w:rsid w:val="00CE43B3"/>
    <w:rsid w:val="00CE4505"/>
    <w:rsid w:val="00CE457A"/>
    <w:rsid w:val="00CE4A33"/>
    <w:rsid w:val="00CE4BEA"/>
    <w:rsid w:val="00CE5610"/>
    <w:rsid w:val="00CE6620"/>
    <w:rsid w:val="00CE6861"/>
    <w:rsid w:val="00CE6947"/>
    <w:rsid w:val="00CE6BA3"/>
    <w:rsid w:val="00CE708C"/>
    <w:rsid w:val="00CE739E"/>
    <w:rsid w:val="00CE757E"/>
    <w:rsid w:val="00CE766D"/>
    <w:rsid w:val="00CE76E2"/>
    <w:rsid w:val="00CE7834"/>
    <w:rsid w:val="00CE7949"/>
    <w:rsid w:val="00CE7B05"/>
    <w:rsid w:val="00CE7BCB"/>
    <w:rsid w:val="00CE7E77"/>
    <w:rsid w:val="00CE7F6A"/>
    <w:rsid w:val="00CF002F"/>
    <w:rsid w:val="00CF07B2"/>
    <w:rsid w:val="00CF0958"/>
    <w:rsid w:val="00CF0959"/>
    <w:rsid w:val="00CF0BD6"/>
    <w:rsid w:val="00CF1425"/>
    <w:rsid w:val="00CF1453"/>
    <w:rsid w:val="00CF16D2"/>
    <w:rsid w:val="00CF18D2"/>
    <w:rsid w:val="00CF191F"/>
    <w:rsid w:val="00CF1B85"/>
    <w:rsid w:val="00CF1E4A"/>
    <w:rsid w:val="00CF20BD"/>
    <w:rsid w:val="00CF2A46"/>
    <w:rsid w:val="00CF302C"/>
    <w:rsid w:val="00CF30F0"/>
    <w:rsid w:val="00CF33CC"/>
    <w:rsid w:val="00CF3E03"/>
    <w:rsid w:val="00CF3EAD"/>
    <w:rsid w:val="00CF461E"/>
    <w:rsid w:val="00CF4E5D"/>
    <w:rsid w:val="00CF4FBE"/>
    <w:rsid w:val="00CF4FFF"/>
    <w:rsid w:val="00CF5311"/>
    <w:rsid w:val="00CF53AC"/>
    <w:rsid w:val="00CF5974"/>
    <w:rsid w:val="00CF5B33"/>
    <w:rsid w:val="00CF632C"/>
    <w:rsid w:val="00CF6A9A"/>
    <w:rsid w:val="00CF6EEA"/>
    <w:rsid w:val="00CF701B"/>
    <w:rsid w:val="00CF70C5"/>
    <w:rsid w:val="00CF70D8"/>
    <w:rsid w:val="00CF70DE"/>
    <w:rsid w:val="00CF7250"/>
    <w:rsid w:val="00CF738F"/>
    <w:rsid w:val="00CF7581"/>
    <w:rsid w:val="00CF7787"/>
    <w:rsid w:val="00CF79D9"/>
    <w:rsid w:val="00CF7EF2"/>
    <w:rsid w:val="00CF7FAB"/>
    <w:rsid w:val="00D0004B"/>
    <w:rsid w:val="00D0015C"/>
    <w:rsid w:val="00D004F5"/>
    <w:rsid w:val="00D00A16"/>
    <w:rsid w:val="00D00C02"/>
    <w:rsid w:val="00D00EDF"/>
    <w:rsid w:val="00D00F0F"/>
    <w:rsid w:val="00D00FE3"/>
    <w:rsid w:val="00D01039"/>
    <w:rsid w:val="00D0107A"/>
    <w:rsid w:val="00D010AA"/>
    <w:rsid w:val="00D0140A"/>
    <w:rsid w:val="00D01868"/>
    <w:rsid w:val="00D01BEC"/>
    <w:rsid w:val="00D01DC8"/>
    <w:rsid w:val="00D01DE3"/>
    <w:rsid w:val="00D01E0F"/>
    <w:rsid w:val="00D021EB"/>
    <w:rsid w:val="00D024D5"/>
    <w:rsid w:val="00D024DC"/>
    <w:rsid w:val="00D02A16"/>
    <w:rsid w:val="00D02F49"/>
    <w:rsid w:val="00D03266"/>
    <w:rsid w:val="00D03C21"/>
    <w:rsid w:val="00D03F79"/>
    <w:rsid w:val="00D04006"/>
    <w:rsid w:val="00D040EA"/>
    <w:rsid w:val="00D041D2"/>
    <w:rsid w:val="00D04249"/>
    <w:rsid w:val="00D044B5"/>
    <w:rsid w:val="00D04655"/>
    <w:rsid w:val="00D04CA4"/>
    <w:rsid w:val="00D04CAF"/>
    <w:rsid w:val="00D04FA9"/>
    <w:rsid w:val="00D05130"/>
    <w:rsid w:val="00D0516C"/>
    <w:rsid w:val="00D051E0"/>
    <w:rsid w:val="00D053A7"/>
    <w:rsid w:val="00D0557A"/>
    <w:rsid w:val="00D05730"/>
    <w:rsid w:val="00D05D21"/>
    <w:rsid w:val="00D05E51"/>
    <w:rsid w:val="00D0657F"/>
    <w:rsid w:val="00D06665"/>
    <w:rsid w:val="00D06963"/>
    <w:rsid w:val="00D06970"/>
    <w:rsid w:val="00D06B1A"/>
    <w:rsid w:val="00D06C0D"/>
    <w:rsid w:val="00D06CBF"/>
    <w:rsid w:val="00D06D3C"/>
    <w:rsid w:val="00D072DF"/>
    <w:rsid w:val="00D07BF3"/>
    <w:rsid w:val="00D07C15"/>
    <w:rsid w:val="00D07EF0"/>
    <w:rsid w:val="00D10425"/>
    <w:rsid w:val="00D1050B"/>
    <w:rsid w:val="00D105CF"/>
    <w:rsid w:val="00D10625"/>
    <w:rsid w:val="00D10656"/>
    <w:rsid w:val="00D1079C"/>
    <w:rsid w:val="00D1091D"/>
    <w:rsid w:val="00D10C57"/>
    <w:rsid w:val="00D10D7C"/>
    <w:rsid w:val="00D10DD9"/>
    <w:rsid w:val="00D110DB"/>
    <w:rsid w:val="00D11181"/>
    <w:rsid w:val="00D111C1"/>
    <w:rsid w:val="00D11432"/>
    <w:rsid w:val="00D115A9"/>
    <w:rsid w:val="00D11802"/>
    <w:rsid w:val="00D118A7"/>
    <w:rsid w:val="00D119D4"/>
    <w:rsid w:val="00D11AB6"/>
    <w:rsid w:val="00D11F61"/>
    <w:rsid w:val="00D12351"/>
    <w:rsid w:val="00D126E8"/>
    <w:rsid w:val="00D12F9E"/>
    <w:rsid w:val="00D130B7"/>
    <w:rsid w:val="00D1346B"/>
    <w:rsid w:val="00D13758"/>
    <w:rsid w:val="00D13794"/>
    <w:rsid w:val="00D1395C"/>
    <w:rsid w:val="00D13BD2"/>
    <w:rsid w:val="00D13BE4"/>
    <w:rsid w:val="00D140CA"/>
    <w:rsid w:val="00D14172"/>
    <w:rsid w:val="00D14250"/>
    <w:rsid w:val="00D1437A"/>
    <w:rsid w:val="00D145A3"/>
    <w:rsid w:val="00D147D7"/>
    <w:rsid w:val="00D149C3"/>
    <w:rsid w:val="00D14BCA"/>
    <w:rsid w:val="00D14C3B"/>
    <w:rsid w:val="00D14D2E"/>
    <w:rsid w:val="00D14E01"/>
    <w:rsid w:val="00D14E4E"/>
    <w:rsid w:val="00D1536B"/>
    <w:rsid w:val="00D1549B"/>
    <w:rsid w:val="00D160D2"/>
    <w:rsid w:val="00D160F4"/>
    <w:rsid w:val="00D16390"/>
    <w:rsid w:val="00D164D1"/>
    <w:rsid w:val="00D16C6E"/>
    <w:rsid w:val="00D16F35"/>
    <w:rsid w:val="00D170ED"/>
    <w:rsid w:val="00D17194"/>
    <w:rsid w:val="00D171E9"/>
    <w:rsid w:val="00D172B4"/>
    <w:rsid w:val="00D175AC"/>
    <w:rsid w:val="00D17832"/>
    <w:rsid w:val="00D17E5B"/>
    <w:rsid w:val="00D17EFD"/>
    <w:rsid w:val="00D17F3F"/>
    <w:rsid w:val="00D17F8D"/>
    <w:rsid w:val="00D204BB"/>
    <w:rsid w:val="00D205F1"/>
    <w:rsid w:val="00D20802"/>
    <w:rsid w:val="00D2080E"/>
    <w:rsid w:val="00D20C60"/>
    <w:rsid w:val="00D211D8"/>
    <w:rsid w:val="00D212C5"/>
    <w:rsid w:val="00D21433"/>
    <w:rsid w:val="00D21645"/>
    <w:rsid w:val="00D219A3"/>
    <w:rsid w:val="00D22099"/>
    <w:rsid w:val="00D220C3"/>
    <w:rsid w:val="00D2238F"/>
    <w:rsid w:val="00D22661"/>
    <w:rsid w:val="00D227CB"/>
    <w:rsid w:val="00D22B1F"/>
    <w:rsid w:val="00D22D3F"/>
    <w:rsid w:val="00D22E36"/>
    <w:rsid w:val="00D22FBC"/>
    <w:rsid w:val="00D230AB"/>
    <w:rsid w:val="00D230C3"/>
    <w:rsid w:val="00D233FC"/>
    <w:rsid w:val="00D23752"/>
    <w:rsid w:val="00D23B8A"/>
    <w:rsid w:val="00D23C02"/>
    <w:rsid w:val="00D23DBB"/>
    <w:rsid w:val="00D23EDF"/>
    <w:rsid w:val="00D24148"/>
    <w:rsid w:val="00D24673"/>
    <w:rsid w:val="00D2469E"/>
    <w:rsid w:val="00D24A62"/>
    <w:rsid w:val="00D24FFC"/>
    <w:rsid w:val="00D252A3"/>
    <w:rsid w:val="00D25821"/>
    <w:rsid w:val="00D25D6E"/>
    <w:rsid w:val="00D25F8D"/>
    <w:rsid w:val="00D26168"/>
    <w:rsid w:val="00D2617B"/>
    <w:rsid w:val="00D26247"/>
    <w:rsid w:val="00D2697B"/>
    <w:rsid w:val="00D26AB3"/>
    <w:rsid w:val="00D26B5E"/>
    <w:rsid w:val="00D26DA4"/>
    <w:rsid w:val="00D26E70"/>
    <w:rsid w:val="00D2710D"/>
    <w:rsid w:val="00D2715B"/>
    <w:rsid w:val="00D27260"/>
    <w:rsid w:val="00D27440"/>
    <w:rsid w:val="00D276B5"/>
    <w:rsid w:val="00D276D4"/>
    <w:rsid w:val="00D27704"/>
    <w:rsid w:val="00D27727"/>
    <w:rsid w:val="00D27BBF"/>
    <w:rsid w:val="00D27C51"/>
    <w:rsid w:val="00D27D47"/>
    <w:rsid w:val="00D27DC6"/>
    <w:rsid w:val="00D27F93"/>
    <w:rsid w:val="00D27FCD"/>
    <w:rsid w:val="00D303CB"/>
    <w:rsid w:val="00D30755"/>
    <w:rsid w:val="00D308A5"/>
    <w:rsid w:val="00D3090A"/>
    <w:rsid w:val="00D30FF9"/>
    <w:rsid w:val="00D310A0"/>
    <w:rsid w:val="00D313AF"/>
    <w:rsid w:val="00D3154B"/>
    <w:rsid w:val="00D315CE"/>
    <w:rsid w:val="00D31653"/>
    <w:rsid w:val="00D318F4"/>
    <w:rsid w:val="00D319C2"/>
    <w:rsid w:val="00D31EF5"/>
    <w:rsid w:val="00D31FF6"/>
    <w:rsid w:val="00D3205B"/>
    <w:rsid w:val="00D32171"/>
    <w:rsid w:val="00D3250E"/>
    <w:rsid w:val="00D3269C"/>
    <w:rsid w:val="00D32788"/>
    <w:rsid w:val="00D327BA"/>
    <w:rsid w:val="00D32990"/>
    <w:rsid w:val="00D32B6F"/>
    <w:rsid w:val="00D32D77"/>
    <w:rsid w:val="00D33228"/>
    <w:rsid w:val="00D3371B"/>
    <w:rsid w:val="00D337A1"/>
    <w:rsid w:val="00D33BD0"/>
    <w:rsid w:val="00D33BF1"/>
    <w:rsid w:val="00D33DBB"/>
    <w:rsid w:val="00D33DC8"/>
    <w:rsid w:val="00D33E95"/>
    <w:rsid w:val="00D340AE"/>
    <w:rsid w:val="00D3439A"/>
    <w:rsid w:val="00D34525"/>
    <w:rsid w:val="00D34B9D"/>
    <w:rsid w:val="00D34E32"/>
    <w:rsid w:val="00D34F3A"/>
    <w:rsid w:val="00D35373"/>
    <w:rsid w:val="00D359AD"/>
    <w:rsid w:val="00D35B1D"/>
    <w:rsid w:val="00D35B70"/>
    <w:rsid w:val="00D35F36"/>
    <w:rsid w:val="00D35F5B"/>
    <w:rsid w:val="00D36224"/>
    <w:rsid w:val="00D362A9"/>
    <w:rsid w:val="00D3657B"/>
    <w:rsid w:val="00D36667"/>
    <w:rsid w:val="00D36731"/>
    <w:rsid w:val="00D3681A"/>
    <w:rsid w:val="00D368F2"/>
    <w:rsid w:val="00D36A1F"/>
    <w:rsid w:val="00D36C79"/>
    <w:rsid w:val="00D36C81"/>
    <w:rsid w:val="00D36F64"/>
    <w:rsid w:val="00D3730B"/>
    <w:rsid w:val="00D3733C"/>
    <w:rsid w:val="00D37340"/>
    <w:rsid w:val="00D373FF"/>
    <w:rsid w:val="00D37486"/>
    <w:rsid w:val="00D375EC"/>
    <w:rsid w:val="00D37A14"/>
    <w:rsid w:val="00D37ACC"/>
    <w:rsid w:val="00D37C38"/>
    <w:rsid w:val="00D37C87"/>
    <w:rsid w:val="00D37E11"/>
    <w:rsid w:val="00D37EFB"/>
    <w:rsid w:val="00D37F73"/>
    <w:rsid w:val="00D37FF1"/>
    <w:rsid w:val="00D40428"/>
    <w:rsid w:val="00D406CD"/>
    <w:rsid w:val="00D406FE"/>
    <w:rsid w:val="00D409ED"/>
    <w:rsid w:val="00D40F01"/>
    <w:rsid w:val="00D410A9"/>
    <w:rsid w:val="00D4145A"/>
    <w:rsid w:val="00D41599"/>
    <w:rsid w:val="00D415E7"/>
    <w:rsid w:val="00D41B4C"/>
    <w:rsid w:val="00D41EED"/>
    <w:rsid w:val="00D421D6"/>
    <w:rsid w:val="00D4222D"/>
    <w:rsid w:val="00D425BB"/>
    <w:rsid w:val="00D428A0"/>
    <w:rsid w:val="00D42B90"/>
    <w:rsid w:val="00D42CBF"/>
    <w:rsid w:val="00D42DB4"/>
    <w:rsid w:val="00D42FCB"/>
    <w:rsid w:val="00D4305A"/>
    <w:rsid w:val="00D439A5"/>
    <w:rsid w:val="00D43AD5"/>
    <w:rsid w:val="00D43BBA"/>
    <w:rsid w:val="00D43BC6"/>
    <w:rsid w:val="00D43C8B"/>
    <w:rsid w:val="00D43E08"/>
    <w:rsid w:val="00D4401A"/>
    <w:rsid w:val="00D4404D"/>
    <w:rsid w:val="00D44203"/>
    <w:rsid w:val="00D44345"/>
    <w:rsid w:val="00D443D8"/>
    <w:rsid w:val="00D44496"/>
    <w:rsid w:val="00D44596"/>
    <w:rsid w:val="00D44A9F"/>
    <w:rsid w:val="00D44B62"/>
    <w:rsid w:val="00D44CEC"/>
    <w:rsid w:val="00D44D59"/>
    <w:rsid w:val="00D44FB5"/>
    <w:rsid w:val="00D45499"/>
    <w:rsid w:val="00D457F8"/>
    <w:rsid w:val="00D45ECA"/>
    <w:rsid w:val="00D46454"/>
    <w:rsid w:val="00D4653C"/>
    <w:rsid w:val="00D4668B"/>
    <w:rsid w:val="00D46910"/>
    <w:rsid w:val="00D46C7E"/>
    <w:rsid w:val="00D46E65"/>
    <w:rsid w:val="00D46E9A"/>
    <w:rsid w:val="00D46ED9"/>
    <w:rsid w:val="00D47565"/>
    <w:rsid w:val="00D47739"/>
    <w:rsid w:val="00D47C8E"/>
    <w:rsid w:val="00D47DF2"/>
    <w:rsid w:val="00D5023D"/>
    <w:rsid w:val="00D504C7"/>
    <w:rsid w:val="00D505F1"/>
    <w:rsid w:val="00D50796"/>
    <w:rsid w:val="00D508AF"/>
    <w:rsid w:val="00D50C22"/>
    <w:rsid w:val="00D50CCF"/>
    <w:rsid w:val="00D5133E"/>
    <w:rsid w:val="00D513EC"/>
    <w:rsid w:val="00D51555"/>
    <w:rsid w:val="00D51557"/>
    <w:rsid w:val="00D5168C"/>
    <w:rsid w:val="00D51711"/>
    <w:rsid w:val="00D517C7"/>
    <w:rsid w:val="00D51D35"/>
    <w:rsid w:val="00D520F5"/>
    <w:rsid w:val="00D52101"/>
    <w:rsid w:val="00D5211B"/>
    <w:rsid w:val="00D5227B"/>
    <w:rsid w:val="00D523B2"/>
    <w:rsid w:val="00D524CD"/>
    <w:rsid w:val="00D5274E"/>
    <w:rsid w:val="00D527CA"/>
    <w:rsid w:val="00D52A85"/>
    <w:rsid w:val="00D52BE0"/>
    <w:rsid w:val="00D52E36"/>
    <w:rsid w:val="00D5309D"/>
    <w:rsid w:val="00D534F6"/>
    <w:rsid w:val="00D53696"/>
    <w:rsid w:val="00D53C15"/>
    <w:rsid w:val="00D53D71"/>
    <w:rsid w:val="00D54056"/>
    <w:rsid w:val="00D54158"/>
    <w:rsid w:val="00D54265"/>
    <w:rsid w:val="00D54275"/>
    <w:rsid w:val="00D544F1"/>
    <w:rsid w:val="00D5465E"/>
    <w:rsid w:val="00D54A1C"/>
    <w:rsid w:val="00D551B1"/>
    <w:rsid w:val="00D5530B"/>
    <w:rsid w:val="00D553C0"/>
    <w:rsid w:val="00D55577"/>
    <w:rsid w:val="00D55828"/>
    <w:rsid w:val="00D55A2A"/>
    <w:rsid w:val="00D55C0B"/>
    <w:rsid w:val="00D55E94"/>
    <w:rsid w:val="00D55EA4"/>
    <w:rsid w:val="00D55F7E"/>
    <w:rsid w:val="00D5629C"/>
    <w:rsid w:val="00D5640A"/>
    <w:rsid w:val="00D564CD"/>
    <w:rsid w:val="00D56D07"/>
    <w:rsid w:val="00D56D7E"/>
    <w:rsid w:val="00D5721A"/>
    <w:rsid w:val="00D5741B"/>
    <w:rsid w:val="00D575DE"/>
    <w:rsid w:val="00D576FA"/>
    <w:rsid w:val="00D57B9F"/>
    <w:rsid w:val="00D60121"/>
    <w:rsid w:val="00D602B9"/>
    <w:rsid w:val="00D60510"/>
    <w:rsid w:val="00D60BFD"/>
    <w:rsid w:val="00D60F94"/>
    <w:rsid w:val="00D611CB"/>
    <w:rsid w:val="00D611DA"/>
    <w:rsid w:val="00D616C7"/>
    <w:rsid w:val="00D6199C"/>
    <w:rsid w:val="00D6243D"/>
    <w:rsid w:val="00D624DE"/>
    <w:rsid w:val="00D62527"/>
    <w:rsid w:val="00D62689"/>
    <w:rsid w:val="00D62873"/>
    <w:rsid w:val="00D628A0"/>
    <w:rsid w:val="00D62918"/>
    <w:rsid w:val="00D62AF6"/>
    <w:rsid w:val="00D632D7"/>
    <w:rsid w:val="00D633AC"/>
    <w:rsid w:val="00D63425"/>
    <w:rsid w:val="00D6352B"/>
    <w:rsid w:val="00D63563"/>
    <w:rsid w:val="00D63CD8"/>
    <w:rsid w:val="00D64060"/>
    <w:rsid w:val="00D64412"/>
    <w:rsid w:val="00D64493"/>
    <w:rsid w:val="00D644B0"/>
    <w:rsid w:val="00D64725"/>
    <w:rsid w:val="00D64A88"/>
    <w:rsid w:val="00D64B56"/>
    <w:rsid w:val="00D64CD4"/>
    <w:rsid w:val="00D653D1"/>
    <w:rsid w:val="00D6575E"/>
    <w:rsid w:val="00D65AAA"/>
    <w:rsid w:val="00D65ACA"/>
    <w:rsid w:val="00D66419"/>
    <w:rsid w:val="00D66913"/>
    <w:rsid w:val="00D66A4A"/>
    <w:rsid w:val="00D66AFD"/>
    <w:rsid w:val="00D66CF9"/>
    <w:rsid w:val="00D6711D"/>
    <w:rsid w:val="00D6747C"/>
    <w:rsid w:val="00D674C7"/>
    <w:rsid w:val="00D674E3"/>
    <w:rsid w:val="00D675E6"/>
    <w:rsid w:val="00D67B20"/>
    <w:rsid w:val="00D67D7F"/>
    <w:rsid w:val="00D70085"/>
    <w:rsid w:val="00D700F7"/>
    <w:rsid w:val="00D70123"/>
    <w:rsid w:val="00D707E5"/>
    <w:rsid w:val="00D708DA"/>
    <w:rsid w:val="00D70B37"/>
    <w:rsid w:val="00D70C55"/>
    <w:rsid w:val="00D70C73"/>
    <w:rsid w:val="00D70DCF"/>
    <w:rsid w:val="00D71008"/>
    <w:rsid w:val="00D71292"/>
    <w:rsid w:val="00D716E1"/>
    <w:rsid w:val="00D71920"/>
    <w:rsid w:val="00D71E5F"/>
    <w:rsid w:val="00D71FCE"/>
    <w:rsid w:val="00D72037"/>
    <w:rsid w:val="00D72354"/>
    <w:rsid w:val="00D72419"/>
    <w:rsid w:val="00D7285D"/>
    <w:rsid w:val="00D72AC1"/>
    <w:rsid w:val="00D72C41"/>
    <w:rsid w:val="00D72C4F"/>
    <w:rsid w:val="00D72F7B"/>
    <w:rsid w:val="00D7381A"/>
    <w:rsid w:val="00D7392E"/>
    <w:rsid w:val="00D73AA6"/>
    <w:rsid w:val="00D73BBF"/>
    <w:rsid w:val="00D73E71"/>
    <w:rsid w:val="00D73E93"/>
    <w:rsid w:val="00D7430F"/>
    <w:rsid w:val="00D747BF"/>
    <w:rsid w:val="00D749CD"/>
    <w:rsid w:val="00D74B48"/>
    <w:rsid w:val="00D74E27"/>
    <w:rsid w:val="00D74FB3"/>
    <w:rsid w:val="00D750B2"/>
    <w:rsid w:val="00D7517F"/>
    <w:rsid w:val="00D758ED"/>
    <w:rsid w:val="00D75A84"/>
    <w:rsid w:val="00D75BE3"/>
    <w:rsid w:val="00D75C16"/>
    <w:rsid w:val="00D75CA4"/>
    <w:rsid w:val="00D75ED1"/>
    <w:rsid w:val="00D75F96"/>
    <w:rsid w:val="00D764AD"/>
    <w:rsid w:val="00D76558"/>
    <w:rsid w:val="00D766D1"/>
    <w:rsid w:val="00D767AA"/>
    <w:rsid w:val="00D767F6"/>
    <w:rsid w:val="00D76AD9"/>
    <w:rsid w:val="00D77101"/>
    <w:rsid w:val="00D7711E"/>
    <w:rsid w:val="00D774A2"/>
    <w:rsid w:val="00D7752E"/>
    <w:rsid w:val="00D7754D"/>
    <w:rsid w:val="00D7759E"/>
    <w:rsid w:val="00D777B7"/>
    <w:rsid w:val="00D778EC"/>
    <w:rsid w:val="00D8002D"/>
    <w:rsid w:val="00D80555"/>
    <w:rsid w:val="00D8076E"/>
    <w:rsid w:val="00D80BFF"/>
    <w:rsid w:val="00D80E5B"/>
    <w:rsid w:val="00D80FB5"/>
    <w:rsid w:val="00D813F0"/>
    <w:rsid w:val="00D81AC3"/>
    <w:rsid w:val="00D81B33"/>
    <w:rsid w:val="00D823B3"/>
    <w:rsid w:val="00D82652"/>
    <w:rsid w:val="00D826B1"/>
    <w:rsid w:val="00D8283C"/>
    <w:rsid w:val="00D82DCB"/>
    <w:rsid w:val="00D833F3"/>
    <w:rsid w:val="00D8350B"/>
    <w:rsid w:val="00D835B1"/>
    <w:rsid w:val="00D838CB"/>
    <w:rsid w:val="00D838FD"/>
    <w:rsid w:val="00D83D0F"/>
    <w:rsid w:val="00D83D7B"/>
    <w:rsid w:val="00D83E7D"/>
    <w:rsid w:val="00D840AC"/>
    <w:rsid w:val="00D84138"/>
    <w:rsid w:val="00D84157"/>
    <w:rsid w:val="00D842EA"/>
    <w:rsid w:val="00D84307"/>
    <w:rsid w:val="00D84E7E"/>
    <w:rsid w:val="00D84F56"/>
    <w:rsid w:val="00D850F0"/>
    <w:rsid w:val="00D85107"/>
    <w:rsid w:val="00D85210"/>
    <w:rsid w:val="00D853B6"/>
    <w:rsid w:val="00D85446"/>
    <w:rsid w:val="00D85523"/>
    <w:rsid w:val="00D857BD"/>
    <w:rsid w:val="00D85835"/>
    <w:rsid w:val="00D85861"/>
    <w:rsid w:val="00D859FD"/>
    <w:rsid w:val="00D85ADE"/>
    <w:rsid w:val="00D85FE6"/>
    <w:rsid w:val="00D860C3"/>
    <w:rsid w:val="00D862C2"/>
    <w:rsid w:val="00D86F0A"/>
    <w:rsid w:val="00D87308"/>
    <w:rsid w:val="00D875D0"/>
    <w:rsid w:val="00D876DA"/>
    <w:rsid w:val="00D876E5"/>
    <w:rsid w:val="00D877B6"/>
    <w:rsid w:val="00D8785C"/>
    <w:rsid w:val="00D87875"/>
    <w:rsid w:val="00D879C5"/>
    <w:rsid w:val="00D87D5B"/>
    <w:rsid w:val="00D87E28"/>
    <w:rsid w:val="00D87FFC"/>
    <w:rsid w:val="00D900C9"/>
    <w:rsid w:val="00D900D5"/>
    <w:rsid w:val="00D901B0"/>
    <w:rsid w:val="00D90619"/>
    <w:rsid w:val="00D90AF5"/>
    <w:rsid w:val="00D90FCC"/>
    <w:rsid w:val="00D91105"/>
    <w:rsid w:val="00D911E8"/>
    <w:rsid w:val="00D9121D"/>
    <w:rsid w:val="00D916A6"/>
    <w:rsid w:val="00D919F8"/>
    <w:rsid w:val="00D91D74"/>
    <w:rsid w:val="00D91DDA"/>
    <w:rsid w:val="00D91FDE"/>
    <w:rsid w:val="00D92148"/>
    <w:rsid w:val="00D923BB"/>
    <w:rsid w:val="00D924C2"/>
    <w:rsid w:val="00D924C7"/>
    <w:rsid w:val="00D9252A"/>
    <w:rsid w:val="00D92971"/>
    <w:rsid w:val="00D92D04"/>
    <w:rsid w:val="00D92DC1"/>
    <w:rsid w:val="00D935C4"/>
    <w:rsid w:val="00D938D7"/>
    <w:rsid w:val="00D93CEB"/>
    <w:rsid w:val="00D93ED0"/>
    <w:rsid w:val="00D93F3F"/>
    <w:rsid w:val="00D942A7"/>
    <w:rsid w:val="00D944EC"/>
    <w:rsid w:val="00D946B9"/>
    <w:rsid w:val="00D94757"/>
    <w:rsid w:val="00D94D01"/>
    <w:rsid w:val="00D95022"/>
    <w:rsid w:val="00D953C2"/>
    <w:rsid w:val="00D95537"/>
    <w:rsid w:val="00D9575B"/>
    <w:rsid w:val="00D95A22"/>
    <w:rsid w:val="00D95BEF"/>
    <w:rsid w:val="00D95C60"/>
    <w:rsid w:val="00D96276"/>
    <w:rsid w:val="00D96349"/>
    <w:rsid w:val="00D965FB"/>
    <w:rsid w:val="00D96CA2"/>
    <w:rsid w:val="00D96DC8"/>
    <w:rsid w:val="00D97238"/>
    <w:rsid w:val="00D974F8"/>
    <w:rsid w:val="00D975BB"/>
    <w:rsid w:val="00D97761"/>
    <w:rsid w:val="00D97B3F"/>
    <w:rsid w:val="00D97EF3"/>
    <w:rsid w:val="00DA0294"/>
    <w:rsid w:val="00DA079F"/>
    <w:rsid w:val="00DA0938"/>
    <w:rsid w:val="00DA0BD1"/>
    <w:rsid w:val="00DA0CF8"/>
    <w:rsid w:val="00DA0D50"/>
    <w:rsid w:val="00DA0E8C"/>
    <w:rsid w:val="00DA0EAF"/>
    <w:rsid w:val="00DA13A7"/>
    <w:rsid w:val="00DA185C"/>
    <w:rsid w:val="00DA1A2D"/>
    <w:rsid w:val="00DA1AB7"/>
    <w:rsid w:val="00DA1B2C"/>
    <w:rsid w:val="00DA1F48"/>
    <w:rsid w:val="00DA210B"/>
    <w:rsid w:val="00DA21B6"/>
    <w:rsid w:val="00DA2215"/>
    <w:rsid w:val="00DA240C"/>
    <w:rsid w:val="00DA2439"/>
    <w:rsid w:val="00DA266E"/>
    <w:rsid w:val="00DA2680"/>
    <w:rsid w:val="00DA2747"/>
    <w:rsid w:val="00DA27B6"/>
    <w:rsid w:val="00DA29DF"/>
    <w:rsid w:val="00DA2A5A"/>
    <w:rsid w:val="00DA2BF5"/>
    <w:rsid w:val="00DA2C72"/>
    <w:rsid w:val="00DA2D53"/>
    <w:rsid w:val="00DA2EB7"/>
    <w:rsid w:val="00DA2F77"/>
    <w:rsid w:val="00DA30D5"/>
    <w:rsid w:val="00DA32D8"/>
    <w:rsid w:val="00DA34B7"/>
    <w:rsid w:val="00DA3513"/>
    <w:rsid w:val="00DA35A8"/>
    <w:rsid w:val="00DA3672"/>
    <w:rsid w:val="00DA369A"/>
    <w:rsid w:val="00DA3919"/>
    <w:rsid w:val="00DA3E7F"/>
    <w:rsid w:val="00DA3EF1"/>
    <w:rsid w:val="00DA40A6"/>
    <w:rsid w:val="00DA40AA"/>
    <w:rsid w:val="00DA410C"/>
    <w:rsid w:val="00DA48DF"/>
    <w:rsid w:val="00DA4E4B"/>
    <w:rsid w:val="00DA4E76"/>
    <w:rsid w:val="00DA4FF6"/>
    <w:rsid w:val="00DA5067"/>
    <w:rsid w:val="00DA50D1"/>
    <w:rsid w:val="00DA5948"/>
    <w:rsid w:val="00DA5A31"/>
    <w:rsid w:val="00DA5C38"/>
    <w:rsid w:val="00DA6407"/>
    <w:rsid w:val="00DA6472"/>
    <w:rsid w:val="00DA6498"/>
    <w:rsid w:val="00DA66A7"/>
    <w:rsid w:val="00DA6843"/>
    <w:rsid w:val="00DA6C3E"/>
    <w:rsid w:val="00DA7278"/>
    <w:rsid w:val="00DA736C"/>
    <w:rsid w:val="00DA7590"/>
    <w:rsid w:val="00DA76D7"/>
    <w:rsid w:val="00DA773C"/>
    <w:rsid w:val="00DB014E"/>
    <w:rsid w:val="00DB0B35"/>
    <w:rsid w:val="00DB0BE1"/>
    <w:rsid w:val="00DB0C57"/>
    <w:rsid w:val="00DB0CD9"/>
    <w:rsid w:val="00DB0CE8"/>
    <w:rsid w:val="00DB0EBB"/>
    <w:rsid w:val="00DB0F54"/>
    <w:rsid w:val="00DB12B8"/>
    <w:rsid w:val="00DB1573"/>
    <w:rsid w:val="00DB1881"/>
    <w:rsid w:val="00DB1D62"/>
    <w:rsid w:val="00DB1E09"/>
    <w:rsid w:val="00DB1E68"/>
    <w:rsid w:val="00DB226F"/>
    <w:rsid w:val="00DB273C"/>
    <w:rsid w:val="00DB28AE"/>
    <w:rsid w:val="00DB336D"/>
    <w:rsid w:val="00DB34E0"/>
    <w:rsid w:val="00DB359E"/>
    <w:rsid w:val="00DB35ED"/>
    <w:rsid w:val="00DB361D"/>
    <w:rsid w:val="00DB379A"/>
    <w:rsid w:val="00DB3AB8"/>
    <w:rsid w:val="00DB4289"/>
    <w:rsid w:val="00DB48BB"/>
    <w:rsid w:val="00DB4C72"/>
    <w:rsid w:val="00DB553F"/>
    <w:rsid w:val="00DB56EF"/>
    <w:rsid w:val="00DB57CC"/>
    <w:rsid w:val="00DB5969"/>
    <w:rsid w:val="00DB5B7B"/>
    <w:rsid w:val="00DB5F1E"/>
    <w:rsid w:val="00DB5FC1"/>
    <w:rsid w:val="00DB6268"/>
    <w:rsid w:val="00DB673B"/>
    <w:rsid w:val="00DB6914"/>
    <w:rsid w:val="00DB699A"/>
    <w:rsid w:val="00DB6A20"/>
    <w:rsid w:val="00DB6E4C"/>
    <w:rsid w:val="00DB75B9"/>
    <w:rsid w:val="00DB7935"/>
    <w:rsid w:val="00DB79AC"/>
    <w:rsid w:val="00DB7E14"/>
    <w:rsid w:val="00DB7E9D"/>
    <w:rsid w:val="00DC0546"/>
    <w:rsid w:val="00DC069B"/>
    <w:rsid w:val="00DC06A8"/>
    <w:rsid w:val="00DC06E5"/>
    <w:rsid w:val="00DC09A5"/>
    <w:rsid w:val="00DC0B67"/>
    <w:rsid w:val="00DC0FAB"/>
    <w:rsid w:val="00DC17DB"/>
    <w:rsid w:val="00DC1AFB"/>
    <w:rsid w:val="00DC1BFF"/>
    <w:rsid w:val="00DC1CCD"/>
    <w:rsid w:val="00DC21E1"/>
    <w:rsid w:val="00DC220B"/>
    <w:rsid w:val="00DC2431"/>
    <w:rsid w:val="00DC2623"/>
    <w:rsid w:val="00DC273D"/>
    <w:rsid w:val="00DC27B8"/>
    <w:rsid w:val="00DC33E8"/>
    <w:rsid w:val="00DC344F"/>
    <w:rsid w:val="00DC3694"/>
    <w:rsid w:val="00DC36D1"/>
    <w:rsid w:val="00DC3988"/>
    <w:rsid w:val="00DC3E8C"/>
    <w:rsid w:val="00DC3F57"/>
    <w:rsid w:val="00DC41E8"/>
    <w:rsid w:val="00DC45A6"/>
    <w:rsid w:val="00DC4724"/>
    <w:rsid w:val="00DC49B7"/>
    <w:rsid w:val="00DC49F5"/>
    <w:rsid w:val="00DC50D9"/>
    <w:rsid w:val="00DC542D"/>
    <w:rsid w:val="00DC5468"/>
    <w:rsid w:val="00DC59BF"/>
    <w:rsid w:val="00DC5E26"/>
    <w:rsid w:val="00DC610F"/>
    <w:rsid w:val="00DC6241"/>
    <w:rsid w:val="00DC64BC"/>
    <w:rsid w:val="00DC655C"/>
    <w:rsid w:val="00DC6A25"/>
    <w:rsid w:val="00DC6A92"/>
    <w:rsid w:val="00DC6AD2"/>
    <w:rsid w:val="00DC6B1F"/>
    <w:rsid w:val="00DC6EA1"/>
    <w:rsid w:val="00DC6FE2"/>
    <w:rsid w:val="00DC7017"/>
    <w:rsid w:val="00DC718C"/>
    <w:rsid w:val="00DC74E8"/>
    <w:rsid w:val="00DC750E"/>
    <w:rsid w:val="00DC779A"/>
    <w:rsid w:val="00DC78B7"/>
    <w:rsid w:val="00DC7B2C"/>
    <w:rsid w:val="00DD0158"/>
    <w:rsid w:val="00DD017F"/>
    <w:rsid w:val="00DD0335"/>
    <w:rsid w:val="00DD05FD"/>
    <w:rsid w:val="00DD0637"/>
    <w:rsid w:val="00DD099D"/>
    <w:rsid w:val="00DD0E81"/>
    <w:rsid w:val="00DD0F13"/>
    <w:rsid w:val="00DD10C5"/>
    <w:rsid w:val="00DD11A9"/>
    <w:rsid w:val="00DD14CA"/>
    <w:rsid w:val="00DD1504"/>
    <w:rsid w:val="00DD190A"/>
    <w:rsid w:val="00DD1959"/>
    <w:rsid w:val="00DD1A1B"/>
    <w:rsid w:val="00DD1AC6"/>
    <w:rsid w:val="00DD212B"/>
    <w:rsid w:val="00DD239C"/>
    <w:rsid w:val="00DD23D9"/>
    <w:rsid w:val="00DD263F"/>
    <w:rsid w:val="00DD2B17"/>
    <w:rsid w:val="00DD36DE"/>
    <w:rsid w:val="00DD3957"/>
    <w:rsid w:val="00DD3BAB"/>
    <w:rsid w:val="00DD4053"/>
    <w:rsid w:val="00DD49FA"/>
    <w:rsid w:val="00DD4A37"/>
    <w:rsid w:val="00DD5101"/>
    <w:rsid w:val="00DD54B4"/>
    <w:rsid w:val="00DD55BF"/>
    <w:rsid w:val="00DD56E9"/>
    <w:rsid w:val="00DD5AA6"/>
    <w:rsid w:val="00DD5DC5"/>
    <w:rsid w:val="00DD5F3F"/>
    <w:rsid w:val="00DD6040"/>
    <w:rsid w:val="00DD606B"/>
    <w:rsid w:val="00DD6391"/>
    <w:rsid w:val="00DD7135"/>
    <w:rsid w:val="00DD740A"/>
    <w:rsid w:val="00DD7465"/>
    <w:rsid w:val="00DD75A6"/>
    <w:rsid w:val="00DD7689"/>
    <w:rsid w:val="00DD771E"/>
    <w:rsid w:val="00DD7770"/>
    <w:rsid w:val="00DD782E"/>
    <w:rsid w:val="00DD783B"/>
    <w:rsid w:val="00DD7C40"/>
    <w:rsid w:val="00DD7DDA"/>
    <w:rsid w:val="00DD7E8E"/>
    <w:rsid w:val="00DD7FA3"/>
    <w:rsid w:val="00DE032C"/>
    <w:rsid w:val="00DE0587"/>
    <w:rsid w:val="00DE05AA"/>
    <w:rsid w:val="00DE08CC"/>
    <w:rsid w:val="00DE0E19"/>
    <w:rsid w:val="00DE106B"/>
    <w:rsid w:val="00DE113C"/>
    <w:rsid w:val="00DE11C3"/>
    <w:rsid w:val="00DE1A95"/>
    <w:rsid w:val="00DE1F54"/>
    <w:rsid w:val="00DE24A7"/>
    <w:rsid w:val="00DE2B2B"/>
    <w:rsid w:val="00DE2C8E"/>
    <w:rsid w:val="00DE2F38"/>
    <w:rsid w:val="00DE2F5B"/>
    <w:rsid w:val="00DE3060"/>
    <w:rsid w:val="00DE3394"/>
    <w:rsid w:val="00DE3588"/>
    <w:rsid w:val="00DE3924"/>
    <w:rsid w:val="00DE3AAA"/>
    <w:rsid w:val="00DE3DF4"/>
    <w:rsid w:val="00DE4AD6"/>
    <w:rsid w:val="00DE50E4"/>
    <w:rsid w:val="00DE514B"/>
    <w:rsid w:val="00DE5257"/>
    <w:rsid w:val="00DE5337"/>
    <w:rsid w:val="00DE56B9"/>
    <w:rsid w:val="00DE57BA"/>
    <w:rsid w:val="00DE592F"/>
    <w:rsid w:val="00DE5A96"/>
    <w:rsid w:val="00DE5ADB"/>
    <w:rsid w:val="00DE5DBE"/>
    <w:rsid w:val="00DE5E47"/>
    <w:rsid w:val="00DE65DA"/>
    <w:rsid w:val="00DE6710"/>
    <w:rsid w:val="00DE6B4A"/>
    <w:rsid w:val="00DE6B85"/>
    <w:rsid w:val="00DE6CFC"/>
    <w:rsid w:val="00DE6E3F"/>
    <w:rsid w:val="00DE6FAA"/>
    <w:rsid w:val="00DE73AC"/>
    <w:rsid w:val="00DE7415"/>
    <w:rsid w:val="00DE74F4"/>
    <w:rsid w:val="00DE79A9"/>
    <w:rsid w:val="00DE7AB0"/>
    <w:rsid w:val="00DE7B8E"/>
    <w:rsid w:val="00DE7CD3"/>
    <w:rsid w:val="00DF0194"/>
    <w:rsid w:val="00DF01EF"/>
    <w:rsid w:val="00DF0281"/>
    <w:rsid w:val="00DF0444"/>
    <w:rsid w:val="00DF0583"/>
    <w:rsid w:val="00DF0A03"/>
    <w:rsid w:val="00DF0CCC"/>
    <w:rsid w:val="00DF1317"/>
    <w:rsid w:val="00DF1453"/>
    <w:rsid w:val="00DF1BE0"/>
    <w:rsid w:val="00DF1F2E"/>
    <w:rsid w:val="00DF21E3"/>
    <w:rsid w:val="00DF2285"/>
    <w:rsid w:val="00DF23D1"/>
    <w:rsid w:val="00DF2953"/>
    <w:rsid w:val="00DF29B0"/>
    <w:rsid w:val="00DF2B77"/>
    <w:rsid w:val="00DF2C0E"/>
    <w:rsid w:val="00DF314B"/>
    <w:rsid w:val="00DF330A"/>
    <w:rsid w:val="00DF343F"/>
    <w:rsid w:val="00DF34C6"/>
    <w:rsid w:val="00DF3CCF"/>
    <w:rsid w:val="00DF3E42"/>
    <w:rsid w:val="00DF4003"/>
    <w:rsid w:val="00DF43D8"/>
    <w:rsid w:val="00DF47B0"/>
    <w:rsid w:val="00DF47E2"/>
    <w:rsid w:val="00DF48EB"/>
    <w:rsid w:val="00DF4C21"/>
    <w:rsid w:val="00DF5112"/>
    <w:rsid w:val="00DF51B0"/>
    <w:rsid w:val="00DF543E"/>
    <w:rsid w:val="00DF5A57"/>
    <w:rsid w:val="00DF5AAA"/>
    <w:rsid w:val="00DF5AC5"/>
    <w:rsid w:val="00DF5C63"/>
    <w:rsid w:val="00DF5F50"/>
    <w:rsid w:val="00DF60DB"/>
    <w:rsid w:val="00DF60E8"/>
    <w:rsid w:val="00DF6180"/>
    <w:rsid w:val="00DF632B"/>
    <w:rsid w:val="00DF6397"/>
    <w:rsid w:val="00DF68D8"/>
    <w:rsid w:val="00DF6936"/>
    <w:rsid w:val="00DF6FCE"/>
    <w:rsid w:val="00DF75EE"/>
    <w:rsid w:val="00DF768D"/>
    <w:rsid w:val="00DF787D"/>
    <w:rsid w:val="00DF78AB"/>
    <w:rsid w:val="00DF795F"/>
    <w:rsid w:val="00DF7AB9"/>
    <w:rsid w:val="00DF7BE0"/>
    <w:rsid w:val="00DF7DB8"/>
    <w:rsid w:val="00DF7FE4"/>
    <w:rsid w:val="00E001F0"/>
    <w:rsid w:val="00E008E0"/>
    <w:rsid w:val="00E00BA4"/>
    <w:rsid w:val="00E010E5"/>
    <w:rsid w:val="00E01169"/>
    <w:rsid w:val="00E012CE"/>
    <w:rsid w:val="00E014A1"/>
    <w:rsid w:val="00E014A2"/>
    <w:rsid w:val="00E01513"/>
    <w:rsid w:val="00E018D7"/>
    <w:rsid w:val="00E01938"/>
    <w:rsid w:val="00E01A8D"/>
    <w:rsid w:val="00E01CB5"/>
    <w:rsid w:val="00E01D2C"/>
    <w:rsid w:val="00E01F45"/>
    <w:rsid w:val="00E02165"/>
    <w:rsid w:val="00E022A9"/>
    <w:rsid w:val="00E022FC"/>
    <w:rsid w:val="00E023C6"/>
    <w:rsid w:val="00E02437"/>
    <w:rsid w:val="00E0248D"/>
    <w:rsid w:val="00E024F6"/>
    <w:rsid w:val="00E025F0"/>
    <w:rsid w:val="00E02645"/>
    <w:rsid w:val="00E0264D"/>
    <w:rsid w:val="00E0273A"/>
    <w:rsid w:val="00E02A3A"/>
    <w:rsid w:val="00E02B3B"/>
    <w:rsid w:val="00E02F0C"/>
    <w:rsid w:val="00E030CC"/>
    <w:rsid w:val="00E0330D"/>
    <w:rsid w:val="00E0345A"/>
    <w:rsid w:val="00E03493"/>
    <w:rsid w:val="00E0378D"/>
    <w:rsid w:val="00E03ABD"/>
    <w:rsid w:val="00E03C1F"/>
    <w:rsid w:val="00E040D7"/>
    <w:rsid w:val="00E041A3"/>
    <w:rsid w:val="00E043A4"/>
    <w:rsid w:val="00E044D3"/>
    <w:rsid w:val="00E04544"/>
    <w:rsid w:val="00E0465B"/>
    <w:rsid w:val="00E04A0C"/>
    <w:rsid w:val="00E04C01"/>
    <w:rsid w:val="00E04CCB"/>
    <w:rsid w:val="00E04DD7"/>
    <w:rsid w:val="00E05173"/>
    <w:rsid w:val="00E057C2"/>
    <w:rsid w:val="00E05823"/>
    <w:rsid w:val="00E05844"/>
    <w:rsid w:val="00E059F3"/>
    <w:rsid w:val="00E05F25"/>
    <w:rsid w:val="00E05F90"/>
    <w:rsid w:val="00E05FD7"/>
    <w:rsid w:val="00E06289"/>
    <w:rsid w:val="00E06450"/>
    <w:rsid w:val="00E06598"/>
    <w:rsid w:val="00E06A18"/>
    <w:rsid w:val="00E06CED"/>
    <w:rsid w:val="00E06EF3"/>
    <w:rsid w:val="00E06F68"/>
    <w:rsid w:val="00E07281"/>
    <w:rsid w:val="00E073DA"/>
    <w:rsid w:val="00E074CE"/>
    <w:rsid w:val="00E07773"/>
    <w:rsid w:val="00E079DA"/>
    <w:rsid w:val="00E07C49"/>
    <w:rsid w:val="00E10539"/>
    <w:rsid w:val="00E1059C"/>
    <w:rsid w:val="00E10747"/>
    <w:rsid w:val="00E10C2B"/>
    <w:rsid w:val="00E10CB8"/>
    <w:rsid w:val="00E10FD0"/>
    <w:rsid w:val="00E11000"/>
    <w:rsid w:val="00E1132D"/>
    <w:rsid w:val="00E11512"/>
    <w:rsid w:val="00E11518"/>
    <w:rsid w:val="00E11652"/>
    <w:rsid w:val="00E11AA7"/>
    <w:rsid w:val="00E122BC"/>
    <w:rsid w:val="00E12651"/>
    <w:rsid w:val="00E127B5"/>
    <w:rsid w:val="00E12AB8"/>
    <w:rsid w:val="00E12D75"/>
    <w:rsid w:val="00E1363A"/>
    <w:rsid w:val="00E13752"/>
    <w:rsid w:val="00E13985"/>
    <w:rsid w:val="00E1404E"/>
    <w:rsid w:val="00E1415E"/>
    <w:rsid w:val="00E1419B"/>
    <w:rsid w:val="00E141CE"/>
    <w:rsid w:val="00E14304"/>
    <w:rsid w:val="00E1456F"/>
    <w:rsid w:val="00E149B5"/>
    <w:rsid w:val="00E14AD0"/>
    <w:rsid w:val="00E14B66"/>
    <w:rsid w:val="00E14BE3"/>
    <w:rsid w:val="00E14CBB"/>
    <w:rsid w:val="00E14F1E"/>
    <w:rsid w:val="00E1530A"/>
    <w:rsid w:val="00E1535F"/>
    <w:rsid w:val="00E153FB"/>
    <w:rsid w:val="00E15574"/>
    <w:rsid w:val="00E15804"/>
    <w:rsid w:val="00E16466"/>
    <w:rsid w:val="00E16484"/>
    <w:rsid w:val="00E16897"/>
    <w:rsid w:val="00E16899"/>
    <w:rsid w:val="00E16BBE"/>
    <w:rsid w:val="00E172A9"/>
    <w:rsid w:val="00E17387"/>
    <w:rsid w:val="00E1746D"/>
    <w:rsid w:val="00E175F9"/>
    <w:rsid w:val="00E17798"/>
    <w:rsid w:val="00E17CF1"/>
    <w:rsid w:val="00E17E64"/>
    <w:rsid w:val="00E17FE1"/>
    <w:rsid w:val="00E203D1"/>
    <w:rsid w:val="00E20A95"/>
    <w:rsid w:val="00E20AD9"/>
    <w:rsid w:val="00E2109E"/>
    <w:rsid w:val="00E2150F"/>
    <w:rsid w:val="00E2158C"/>
    <w:rsid w:val="00E21DE0"/>
    <w:rsid w:val="00E21E7C"/>
    <w:rsid w:val="00E21EDC"/>
    <w:rsid w:val="00E222DE"/>
    <w:rsid w:val="00E223CA"/>
    <w:rsid w:val="00E225CC"/>
    <w:rsid w:val="00E22683"/>
    <w:rsid w:val="00E227DC"/>
    <w:rsid w:val="00E228B2"/>
    <w:rsid w:val="00E22E46"/>
    <w:rsid w:val="00E22E80"/>
    <w:rsid w:val="00E23255"/>
    <w:rsid w:val="00E23753"/>
    <w:rsid w:val="00E2378C"/>
    <w:rsid w:val="00E239D2"/>
    <w:rsid w:val="00E23ABA"/>
    <w:rsid w:val="00E23B5B"/>
    <w:rsid w:val="00E23C8F"/>
    <w:rsid w:val="00E23FC7"/>
    <w:rsid w:val="00E23FCB"/>
    <w:rsid w:val="00E240F3"/>
    <w:rsid w:val="00E24373"/>
    <w:rsid w:val="00E244F6"/>
    <w:rsid w:val="00E24546"/>
    <w:rsid w:val="00E245CD"/>
    <w:rsid w:val="00E24AA9"/>
    <w:rsid w:val="00E2503A"/>
    <w:rsid w:val="00E2504F"/>
    <w:rsid w:val="00E255F2"/>
    <w:rsid w:val="00E259D2"/>
    <w:rsid w:val="00E25A84"/>
    <w:rsid w:val="00E25D76"/>
    <w:rsid w:val="00E25E67"/>
    <w:rsid w:val="00E26698"/>
    <w:rsid w:val="00E26792"/>
    <w:rsid w:val="00E268C3"/>
    <w:rsid w:val="00E26B32"/>
    <w:rsid w:val="00E2748A"/>
    <w:rsid w:val="00E274F8"/>
    <w:rsid w:val="00E27AEA"/>
    <w:rsid w:val="00E27BC4"/>
    <w:rsid w:val="00E27FE0"/>
    <w:rsid w:val="00E300ED"/>
    <w:rsid w:val="00E30146"/>
    <w:rsid w:val="00E302A1"/>
    <w:rsid w:val="00E3060C"/>
    <w:rsid w:val="00E31003"/>
    <w:rsid w:val="00E3105E"/>
    <w:rsid w:val="00E315AB"/>
    <w:rsid w:val="00E31962"/>
    <w:rsid w:val="00E319FD"/>
    <w:rsid w:val="00E31B2E"/>
    <w:rsid w:val="00E32311"/>
    <w:rsid w:val="00E323B4"/>
    <w:rsid w:val="00E323CA"/>
    <w:rsid w:val="00E3245A"/>
    <w:rsid w:val="00E32801"/>
    <w:rsid w:val="00E3284D"/>
    <w:rsid w:val="00E32A5C"/>
    <w:rsid w:val="00E32D9D"/>
    <w:rsid w:val="00E32DA0"/>
    <w:rsid w:val="00E32FCA"/>
    <w:rsid w:val="00E3313F"/>
    <w:rsid w:val="00E33389"/>
    <w:rsid w:val="00E334BD"/>
    <w:rsid w:val="00E334D2"/>
    <w:rsid w:val="00E337DF"/>
    <w:rsid w:val="00E33803"/>
    <w:rsid w:val="00E339DF"/>
    <w:rsid w:val="00E33B4D"/>
    <w:rsid w:val="00E33D5F"/>
    <w:rsid w:val="00E33EAD"/>
    <w:rsid w:val="00E33EE1"/>
    <w:rsid w:val="00E33F73"/>
    <w:rsid w:val="00E34035"/>
    <w:rsid w:val="00E3429C"/>
    <w:rsid w:val="00E344E6"/>
    <w:rsid w:val="00E34518"/>
    <w:rsid w:val="00E34ADA"/>
    <w:rsid w:val="00E35179"/>
    <w:rsid w:val="00E3545A"/>
    <w:rsid w:val="00E354AF"/>
    <w:rsid w:val="00E35679"/>
    <w:rsid w:val="00E3579E"/>
    <w:rsid w:val="00E35D33"/>
    <w:rsid w:val="00E35E11"/>
    <w:rsid w:val="00E35FD5"/>
    <w:rsid w:val="00E3611E"/>
    <w:rsid w:val="00E3680F"/>
    <w:rsid w:val="00E36C6B"/>
    <w:rsid w:val="00E36D3C"/>
    <w:rsid w:val="00E370D1"/>
    <w:rsid w:val="00E37699"/>
    <w:rsid w:val="00E3791D"/>
    <w:rsid w:val="00E37925"/>
    <w:rsid w:val="00E37B45"/>
    <w:rsid w:val="00E37C47"/>
    <w:rsid w:val="00E37EE5"/>
    <w:rsid w:val="00E40079"/>
    <w:rsid w:val="00E4037B"/>
    <w:rsid w:val="00E40816"/>
    <w:rsid w:val="00E40ABB"/>
    <w:rsid w:val="00E40DCD"/>
    <w:rsid w:val="00E40F84"/>
    <w:rsid w:val="00E40FD7"/>
    <w:rsid w:val="00E414BC"/>
    <w:rsid w:val="00E417BC"/>
    <w:rsid w:val="00E41887"/>
    <w:rsid w:val="00E418B0"/>
    <w:rsid w:val="00E419D7"/>
    <w:rsid w:val="00E41B43"/>
    <w:rsid w:val="00E41C66"/>
    <w:rsid w:val="00E41D26"/>
    <w:rsid w:val="00E42029"/>
    <w:rsid w:val="00E42084"/>
    <w:rsid w:val="00E423BA"/>
    <w:rsid w:val="00E42460"/>
    <w:rsid w:val="00E42734"/>
    <w:rsid w:val="00E427E9"/>
    <w:rsid w:val="00E42B97"/>
    <w:rsid w:val="00E42BED"/>
    <w:rsid w:val="00E42E3C"/>
    <w:rsid w:val="00E43824"/>
    <w:rsid w:val="00E43CCF"/>
    <w:rsid w:val="00E43D40"/>
    <w:rsid w:val="00E4494E"/>
    <w:rsid w:val="00E44B16"/>
    <w:rsid w:val="00E4537F"/>
    <w:rsid w:val="00E454E7"/>
    <w:rsid w:val="00E45619"/>
    <w:rsid w:val="00E45DB1"/>
    <w:rsid w:val="00E45DBB"/>
    <w:rsid w:val="00E460F9"/>
    <w:rsid w:val="00E464CC"/>
    <w:rsid w:val="00E46574"/>
    <w:rsid w:val="00E467B1"/>
    <w:rsid w:val="00E46817"/>
    <w:rsid w:val="00E46932"/>
    <w:rsid w:val="00E46B02"/>
    <w:rsid w:val="00E46B76"/>
    <w:rsid w:val="00E4743D"/>
    <w:rsid w:val="00E47571"/>
    <w:rsid w:val="00E475C1"/>
    <w:rsid w:val="00E501F0"/>
    <w:rsid w:val="00E507B8"/>
    <w:rsid w:val="00E50CEC"/>
    <w:rsid w:val="00E50D0B"/>
    <w:rsid w:val="00E50DA1"/>
    <w:rsid w:val="00E51194"/>
    <w:rsid w:val="00E51706"/>
    <w:rsid w:val="00E5178C"/>
    <w:rsid w:val="00E51BF4"/>
    <w:rsid w:val="00E520EE"/>
    <w:rsid w:val="00E526B0"/>
    <w:rsid w:val="00E527DB"/>
    <w:rsid w:val="00E52D0B"/>
    <w:rsid w:val="00E52D20"/>
    <w:rsid w:val="00E52E20"/>
    <w:rsid w:val="00E52F11"/>
    <w:rsid w:val="00E52F88"/>
    <w:rsid w:val="00E53408"/>
    <w:rsid w:val="00E5371D"/>
    <w:rsid w:val="00E537E5"/>
    <w:rsid w:val="00E53ED1"/>
    <w:rsid w:val="00E544DB"/>
    <w:rsid w:val="00E54749"/>
    <w:rsid w:val="00E547E3"/>
    <w:rsid w:val="00E547F0"/>
    <w:rsid w:val="00E5483B"/>
    <w:rsid w:val="00E5489D"/>
    <w:rsid w:val="00E54A6E"/>
    <w:rsid w:val="00E54CCF"/>
    <w:rsid w:val="00E54F79"/>
    <w:rsid w:val="00E551A1"/>
    <w:rsid w:val="00E55452"/>
    <w:rsid w:val="00E55CA5"/>
    <w:rsid w:val="00E569FF"/>
    <w:rsid w:val="00E570A3"/>
    <w:rsid w:val="00E57683"/>
    <w:rsid w:val="00E5796E"/>
    <w:rsid w:val="00E60319"/>
    <w:rsid w:val="00E60890"/>
    <w:rsid w:val="00E60B7D"/>
    <w:rsid w:val="00E60DF3"/>
    <w:rsid w:val="00E61063"/>
    <w:rsid w:val="00E615EE"/>
    <w:rsid w:val="00E61663"/>
    <w:rsid w:val="00E616FB"/>
    <w:rsid w:val="00E61854"/>
    <w:rsid w:val="00E61A65"/>
    <w:rsid w:val="00E61D2C"/>
    <w:rsid w:val="00E620E5"/>
    <w:rsid w:val="00E62426"/>
    <w:rsid w:val="00E62B51"/>
    <w:rsid w:val="00E6310B"/>
    <w:rsid w:val="00E6317B"/>
    <w:rsid w:val="00E6337C"/>
    <w:rsid w:val="00E63990"/>
    <w:rsid w:val="00E63D04"/>
    <w:rsid w:val="00E63D95"/>
    <w:rsid w:val="00E6478B"/>
    <w:rsid w:val="00E64A9E"/>
    <w:rsid w:val="00E64B0E"/>
    <w:rsid w:val="00E64E19"/>
    <w:rsid w:val="00E6515D"/>
    <w:rsid w:val="00E65297"/>
    <w:rsid w:val="00E652C6"/>
    <w:rsid w:val="00E6545D"/>
    <w:rsid w:val="00E65744"/>
    <w:rsid w:val="00E65A9E"/>
    <w:rsid w:val="00E65BC6"/>
    <w:rsid w:val="00E65C0D"/>
    <w:rsid w:val="00E65E71"/>
    <w:rsid w:val="00E66006"/>
    <w:rsid w:val="00E6639E"/>
    <w:rsid w:val="00E663BA"/>
    <w:rsid w:val="00E665D1"/>
    <w:rsid w:val="00E66708"/>
    <w:rsid w:val="00E66A1B"/>
    <w:rsid w:val="00E66C58"/>
    <w:rsid w:val="00E67044"/>
    <w:rsid w:val="00E675AD"/>
    <w:rsid w:val="00E6786C"/>
    <w:rsid w:val="00E67D6B"/>
    <w:rsid w:val="00E70FA2"/>
    <w:rsid w:val="00E710B8"/>
    <w:rsid w:val="00E71142"/>
    <w:rsid w:val="00E71241"/>
    <w:rsid w:val="00E712E6"/>
    <w:rsid w:val="00E71B71"/>
    <w:rsid w:val="00E71D0B"/>
    <w:rsid w:val="00E71D70"/>
    <w:rsid w:val="00E72077"/>
    <w:rsid w:val="00E720AA"/>
    <w:rsid w:val="00E72249"/>
    <w:rsid w:val="00E7227C"/>
    <w:rsid w:val="00E72318"/>
    <w:rsid w:val="00E723B1"/>
    <w:rsid w:val="00E72732"/>
    <w:rsid w:val="00E7276C"/>
    <w:rsid w:val="00E7285D"/>
    <w:rsid w:val="00E7286D"/>
    <w:rsid w:val="00E728E7"/>
    <w:rsid w:val="00E728ED"/>
    <w:rsid w:val="00E729B0"/>
    <w:rsid w:val="00E729B3"/>
    <w:rsid w:val="00E7348A"/>
    <w:rsid w:val="00E73D61"/>
    <w:rsid w:val="00E73DD3"/>
    <w:rsid w:val="00E73E15"/>
    <w:rsid w:val="00E7409F"/>
    <w:rsid w:val="00E740FD"/>
    <w:rsid w:val="00E7436F"/>
    <w:rsid w:val="00E74587"/>
    <w:rsid w:val="00E74B0E"/>
    <w:rsid w:val="00E74B7D"/>
    <w:rsid w:val="00E750E5"/>
    <w:rsid w:val="00E75752"/>
    <w:rsid w:val="00E75B35"/>
    <w:rsid w:val="00E75C02"/>
    <w:rsid w:val="00E75E35"/>
    <w:rsid w:val="00E75E89"/>
    <w:rsid w:val="00E76479"/>
    <w:rsid w:val="00E767CF"/>
    <w:rsid w:val="00E77836"/>
    <w:rsid w:val="00E778C9"/>
    <w:rsid w:val="00E77C25"/>
    <w:rsid w:val="00E77F54"/>
    <w:rsid w:val="00E77FF6"/>
    <w:rsid w:val="00E8018A"/>
    <w:rsid w:val="00E80895"/>
    <w:rsid w:val="00E80985"/>
    <w:rsid w:val="00E80B36"/>
    <w:rsid w:val="00E8106F"/>
    <w:rsid w:val="00E81748"/>
    <w:rsid w:val="00E81808"/>
    <w:rsid w:val="00E82359"/>
    <w:rsid w:val="00E82474"/>
    <w:rsid w:val="00E824D8"/>
    <w:rsid w:val="00E82693"/>
    <w:rsid w:val="00E82918"/>
    <w:rsid w:val="00E82A30"/>
    <w:rsid w:val="00E82E49"/>
    <w:rsid w:val="00E8351D"/>
    <w:rsid w:val="00E8369A"/>
    <w:rsid w:val="00E8373B"/>
    <w:rsid w:val="00E83BF2"/>
    <w:rsid w:val="00E83C3F"/>
    <w:rsid w:val="00E8406B"/>
    <w:rsid w:val="00E84164"/>
    <w:rsid w:val="00E8439A"/>
    <w:rsid w:val="00E843EF"/>
    <w:rsid w:val="00E8457A"/>
    <w:rsid w:val="00E845C0"/>
    <w:rsid w:val="00E848C8"/>
    <w:rsid w:val="00E849FD"/>
    <w:rsid w:val="00E84EE4"/>
    <w:rsid w:val="00E855B2"/>
    <w:rsid w:val="00E855F7"/>
    <w:rsid w:val="00E85943"/>
    <w:rsid w:val="00E85B3C"/>
    <w:rsid w:val="00E85C77"/>
    <w:rsid w:val="00E85C94"/>
    <w:rsid w:val="00E85CA3"/>
    <w:rsid w:val="00E8606F"/>
    <w:rsid w:val="00E86B90"/>
    <w:rsid w:val="00E86E9E"/>
    <w:rsid w:val="00E87081"/>
    <w:rsid w:val="00E87191"/>
    <w:rsid w:val="00E873FE"/>
    <w:rsid w:val="00E8764E"/>
    <w:rsid w:val="00E87720"/>
    <w:rsid w:val="00E87A92"/>
    <w:rsid w:val="00E87B5F"/>
    <w:rsid w:val="00E87EAD"/>
    <w:rsid w:val="00E87FFB"/>
    <w:rsid w:val="00E90047"/>
    <w:rsid w:val="00E900B9"/>
    <w:rsid w:val="00E900C4"/>
    <w:rsid w:val="00E900D1"/>
    <w:rsid w:val="00E90339"/>
    <w:rsid w:val="00E90480"/>
    <w:rsid w:val="00E90505"/>
    <w:rsid w:val="00E90CBA"/>
    <w:rsid w:val="00E91329"/>
    <w:rsid w:val="00E91361"/>
    <w:rsid w:val="00E91381"/>
    <w:rsid w:val="00E913FF"/>
    <w:rsid w:val="00E91516"/>
    <w:rsid w:val="00E9269C"/>
    <w:rsid w:val="00E92BFE"/>
    <w:rsid w:val="00E9316B"/>
    <w:rsid w:val="00E9322A"/>
    <w:rsid w:val="00E93539"/>
    <w:rsid w:val="00E9371E"/>
    <w:rsid w:val="00E9399D"/>
    <w:rsid w:val="00E93BAB"/>
    <w:rsid w:val="00E93D3E"/>
    <w:rsid w:val="00E93D9A"/>
    <w:rsid w:val="00E93F3C"/>
    <w:rsid w:val="00E94115"/>
    <w:rsid w:val="00E94163"/>
    <w:rsid w:val="00E941C8"/>
    <w:rsid w:val="00E946D3"/>
    <w:rsid w:val="00E94AA2"/>
    <w:rsid w:val="00E94D27"/>
    <w:rsid w:val="00E94D5C"/>
    <w:rsid w:val="00E94FE7"/>
    <w:rsid w:val="00E95191"/>
    <w:rsid w:val="00E95409"/>
    <w:rsid w:val="00E956FF"/>
    <w:rsid w:val="00E95761"/>
    <w:rsid w:val="00E9579E"/>
    <w:rsid w:val="00E9598C"/>
    <w:rsid w:val="00E95A83"/>
    <w:rsid w:val="00E95B0E"/>
    <w:rsid w:val="00E95BCC"/>
    <w:rsid w:val="00E95C0A"/>
    <w:rsid w:val="00E9678E"/>
    <w:rsid w:val="00E96D7E"/>
    <w:rsid w:val="00E96DBA"/>
    <w:rsid w:val="00E97493"/>
    <w:rsid w:val="00E97697"/>
    <w:rsid w:val="00E977C8"/>
    <w:rsid w:val="00E977F8"/>
    <w:rsid w:val="00E97821"/>
    <w:rsid w:val="00E97FC4"/>
    <w:rsid w:val="00EA0858"/>
    <w:rsid w:val="00EA11EC"/>
    <w:rsid w:val="00EA13B1"/>
    <w:rsid w:val="00EA14A4"/>
    <w:rsid w:val="00EA15D9"/>
    <w:rsid w:val="00EA1654"/>
    <w:rsid w:val="00EA1675"/>
    <w:rsid w:val="00EA19AF"/>
    <w:rsid w:val="00EA1A21"/>
    <w:rsid w:val="00EA1C7B"/>
    <w:rsid w:val="00EA21B5"/>
    <w:rsid w:val="00EA22A5"/>
    <w:rsid w:val="00EA268A"/>
    <w:rsid w:val="00EA2959"/>
    <w:rsid w:val="00EA2A1F"/>
    <w:rsid w:val="00EA2B5A"/>
    <w:rsid w:val="00EA2E2C"/>
    <w:rsid w:val="00EA2F87"/>
    <w:rsid w:val="00EA34BE"/>
    <w:rsid w:val="00EA3537"/>
    <w:rsid w:val="00EA3610"/>
    <w:rsid w:val="00EA373F"/>
    <w:rsid w:val="00EA38C0"/>
    <w:rsid w:val="00EA3B1B"/>
    <w:rsid w:val="00EA3E25"/>
    <w:rsid w:val="00EA3E64"/>
    <w:rsid w:val="00EA3F05"/>
    <w:rsid w:val="00EA4071"/>
    <w:rsid w:val="00EA41AB"/>
    <w:rsid w:val="00EA4315"/>
    <w:rsid w:val="00EA45DB"/>
    <w:rsid w:val="00EA4943"/>
    <w:rsid w:val="00EA4E4D"/>
    <w:rsid w:val="00EA4E5D"/>
    <w:rsid w:val="00EA4FA9"/>
    <w:rsid w:val="00EA5253"/>
    <w:rsid w:val="00EA5470"/>
    <w:rsid w:val="00EA54E6"/>
    <w:rsid w:val="00EA5559"/>
    <w:rsid w:val="00EA5B80"/>
    <w:rsid w:val="00EA6027"/>
    <w:rsid w:val="00EA609A"/>
    <w:rsid w:val="00EA6458"/>
    <w:rsid w:val="00EA649C"/>
    <w:rsid w:val="00EA6912"/>
    <w:rsid w:val="00EA6A92"/>
    <w:rsid w:val="00EA6F40"/>
    <w:rsid w:val="00EA73EE"/>
    <w:rsid w:val="00EA7472"/>
    <w:rsid w:val="00EA7DDE"/>
    <w:rsid w:val="00EA7F9C"/>
    <w:rsid w:val="00EB01A5"/>
    <w:rsid w:val="00EB0817"/>
    <w:rsid w:val="00EB0A32"/>
    <w:rsid w:val="00EB0ABD"/>
    <w:rsid w:val="00EB0B5B"/>
    <w:rsid w:val="00EB0DBD"/>
    <w:rsid w:val="00EB0DD6"/>
    <w:rsid w:val="00EB0FF2"/>
    <w:rsid w:val="00EB140F"/>
    <w:rsid w:val="00EB182F"/>
    <w:rsid w:val="00EB1C6D"/>
    <w:rsid w:val="00EB1DEE"/>
    <w:rsid w:val="00EB1FF4"/>
    <w:rsid w:val="00EB206F"/>
    <w:rsid w:val="00EB2445"/>
    <w:rsid w:val="00EB3107"/>
    <w:rsid w:val="00EB35CA"/>
    <w:rsid w:val="00EB39B4"/>
    <w:rsid w:val="00EB3AA7"/>
    <w:rsid w:val="00EB3C4E"/>
    <w:rsid w:val="00EB3C96"/>
    <w:rsid w:val="00EB3DA7"/>
    <w:rsid w:val="00EB3DF2"/>
    <w:rsid w:val="00EB3EF7"/>
    <w:rsid w:val="00EB3F42"/>
    <w:rsid w:val="00EB3FAA"/>
    <w:rsid w:val="00EB3FEA"/>
    <w:rsid w:val="00EB4051"/>
    <w:rsid w:val="00EB4211"/>
    <w:rsid w:val="00EB42DB"/>
    <w:rsid w:val="00EB433F"/>
    <w:rsid w:val="00EB43BE"/>
    <w:rsid w:val="00EB453D"/>
    <w:rsid w:val="00EB4C17"/>
    <w:rsid w:val="00EB4E5B"/>
    <w:rsid w:val="00EB502C"/>
    <w:rsid w:val="00EB5412"/>
    <w:rsid w:val="00EB5785"/>
    <w:rsid w:val="00EB5996"/>
    <w:rsid w:val="00EB59B6"/>
    <w:rsid w:val="00EB5DBE"/>
    <w:rsid w:val="00EB5E0B"/>
    <w:rsid w:val="00EB5E62"/>
    <w:rsid w:val="00EB5E98"/>
    <w:rsid w:val="00EB5F3F"/>
    <w:rsid w:val="00EB610C"/>
    <w:rsid w:val="00EB631B"/>
    <w:rsid w:val="00EB6539"/>
    <w:rsid w:val="00EB66CA"/>
    <w:rsid w:val="00EB6E17"/>
    <w:rsid w:val="00EB73BD"/>
    <w:rsid w:val="00EB75E5"/>
    <w:rsid w:val="00EB7741"/>
    <w:rsid w:val="00EB7771"/>
    <w:rsid w:val="00EB7807"/>
    <w:rsid w:val="00EB780A"/>
    <w:rsid w:val="00EB7852"/>
    <w:rsid w:val="00EB7A37"/>
    <w:rsid w:val="00EB7CF1"/>
    <w:rsid w:val="00EB7DE1"/>
    <w:rsid w:val="00EB7F37"/>
    <w:rsid w:val="00EC03F3"/>
    <w:rsid w:val="00EC058B"/>
    <w:rsid w:val="00EC090C"/>
    <w:rsid w:val="00EC0A03"/>
    <w:rsid w:val="00EC0A28"/>
    <w:rsid w:val="00EC0BEA"/>
    <w:rsid w:val="00EC0E9F"/>
    <w:rsid w:val="00EC1120"/>
    <w:rsid w:val="00EC14E0"/>
    <w:rsid w:val="00EC1ACC"/>
    <w:rsid w:val="00EC1B83"/>
    <w:rsid w:val="00EC1C62"/>
    <w:rsid w:val="00EC1F78"/>
    <w:rsid w:val="00EC2021"/>
    <w:rsid w:val="00EC203E"/>
    <w:rsid w:val="00EC27B2"/>
    <w:rsid w:val="00EC29E8"/>
    <w:rsid w:val="00EC2B86"/>
    <w:rsid w:val="00EC2C3D"/>
    <w:rsid w:val="00EC2CBD"/>
    <w:rsid w:val="00EC2CCC"/>
    <w:rsid w:val="00EC2F2E"/>
    <w:rsid w:val="00EC3265"/>
    <w:rsid w:val="00EC383C"/>
    <w:rsid w:val="00EC3B9C"/>
    <w:rsid w:val="00EC3DE2"/>
    <w:rsid w:val="00EC3FEB"/>
    <w:rsid w:val="00EC4FBF"/>
    <w:rsid w:val="00EC5173"/>
    <w:rsid w:val="00EC56D4"/>
    <w:rsid w:val="00EC58FD"/>
    <w:rsid w:val="00EC5C78"/>
    <w:rsid w:val="00EC616C"/>
    <w:rsid w:val="00EC62B6"/>
    <w:rsid w:val="00EC632A"/>
    <w:rsid w:val="00EC6731"/>
    <w:rsid w:val="00EC6DD3"/>
    <w:rsid w:val="00EC6F56"/>
    <w:rsid w:val="00EC7206"/>
    <w:rsid w:val="00EC732F"/>
    <w:rsid w:val="00EC7814"/>
    <w:rsid w:val="00EC7A03"/>
    <w:rsid w:val="00EC7D63"/>
    <w:rsid w:val="00EC7EF5"/>
    <w:rsid w:val="00ED018F"/>
    <w:rsid w:val="00ED01B3"/>
    <w:rsid w:val="00ED0211"/>
    <w:rsid w:val="00ED028A"/>
    <w:rsid w:val="00ED0405"/>
    <w:rsid w:val="00ED05F9"/>
    <w:rsid w:val="00ED0857"/>
    <w:rsid w:val="00ED0DB6"/>
    <w:rsid w:val="00ED142E"/>
    <w:rsid w:val="00ED15BF"/>
    <w:rsid w:val="00ED178D"/>
    <w:rsid w:val="00ED19FD"/>
    <w:rsid w:val="00ED1A84"/>
    <w:rsid w:val="00ED1B05"/>
    <w:rsid w:val="00ED1B3F"/>
    <w:rsid w:val="00ED1C5E"/>
    <w:rsid w:val="00ED1EAB"/>
    <w:rsid w:val="00ED2245"/>
    <w:rsid w:val="00ED24B4"/>
    <w:rsid w:val="00ED28A0"/>
    <w:rsid w:val="00ED2E68"/>
    <w:rsid w:val="00ED2F49"/>
    <w:rsid w:val="00ED2F51"/>
    <w:rsid w:val="00ED30C6"/>
    <w:rsid w:val="00ED3139"/>
    <w:rsid w:val="00ED3367"/>
    <w:rsid w:val="00ED3A96"/>
    <w:rsid w:val="00ED3C5E"/>
    <w:rsid w:val="00ED3CD1"/>
    <w:rsid w:val="00ED3CF9"/>
    <w:rsid w:val="00ED41EA"/>
    <w:rsid w:val="00ED4517"/>
    <w:rsid w:val="00ED4562"/>
    <w:rsid w:val="00ED4ABA"/>
    <w:rsid w:val="00ED4B2A"/>
    <w:rsid w:val="00ED4C56"/>
    <w:rsid w:val="00ED4C80"/>
    <w:rsid w:val="00ED5341"/>
    <w:rsid w:val="00ED5367"/>
    <w:rsid w:val="00ED55FB"/>
    <w:rsid w:val="00ED5A38"/>
    <w:rsid w:val="00ED5DCE"/>
    <w:rsid w:val="00ED601A"/>
    <w:rsid w:val="00ED62AE"/>
    <w:rsid w:val="00ED6756"/>
    <w:rsid w:val="00ED67B3"/>
    <w:rsid w:val="00ED6AC0"/>
    <w:rsid w:val="00ED6C34"/>
    <w:rsid w:val="00ED6D68"/>
    <w:rsid w:val="00ED6F13"/>
    <w:rsid w:val="00ED7004"/>
    <w:rsid w:val="00ED7038"/>
    <w:rsid w:val="00ED70AA"/>
    <w:rsid w:val="00ED7211"/>
    <w:rsid w:val="00ED75DE"/>
    <w:rsid w:val="00ED7625"/>
    <w:rsid w:val="00ED76DD"/>
    <w:rsid w:val="00ED776C"/>
    <w:rsid w:val="00ED7791"/>
    <w:rsid w:val="00ED78D3"/>
    <w:rsid w:val="00ED790F"/>
    <w:rsid w:val="00ED79D6"/>
    <w:rsid w:val="00ED7AB1"/>
    <w:rsid w:val="00ED7B31"/>
    <w:rsid w:val="00ED7FBF"/>
    <w:rsid w:val="00EE023D"/>
    <w:rsid w:val="00EE0287"/>
    <w:rsid w:val="00EE03EB"/>
    <w:rsid w:val="00EE0FA0"/>
    <w:rsid w:val="00EE1321"/>
    <w:rsid w:val="00EE13EE"/>
    <w:rsid w:val="00EE146D"/>
    <w:rsid w:val="00EE156E"/>
    <w:rsid w:val="00EE15B7"/>
    <w:rsid w:val="00EE17C5"/>
    <w:rsid w:val="00EE1A39"/>
    <w:rsid w:val="00EE1C97"/>
    <w:rsid w:val="00EE1CC8"/>
    <w:rsid w:val="00EE1E97"/>
    <w:rsid w:val="00EE1F75"/>
    <w:rsid w:val="00EE25B6"/>
    <w:rsid w:val="00EE2680"/>
    <w:rsid w:val="00EE291C"/>
    <w:rsid w:val="00EE2B10"/>
    <w:rsid w:val="00EE2CAC"/>
    <w:rsid w:val="00EE2E13"/>
    <w:rsid w:val="00EE2FF4"/>
    <w:rsid w:val="00EE305E"/>
    <w:rsid w:val="00EE347A"/>
    <w:rsid w:val="00EE36A2"/>
    <w:rsid w:val="00EE3A85"/>
    <w:rsid w:val="00EE3E2F"/>
    <w:rsid w:val="00EE429F"/>
    <w:rsid w:val="00EE42B9"/>
    <w:rsid w:val="00EE42BE"/>
    <w:rsid w:val="00EE42D7"/>
    <w:rsid w:val="00EE4470"/>
    <w:rsid w:val="00EE4B39"/>
    <w:rsid w:val="00EE4BA7"/>
    <w:rsid w:val="00EE5020"/>
    <w:rsid w:val="00EE5084"/>
    <w:rsid w:val="00EE564A"/>
    <w:rsid w:val="00EE5652"/>
    <w:rsid w:val="00EE567E"/>
    <w:rsid w:val="00EE5974"/>
    <w:rsid w:val="00EE5A0D"/>
    <w:rsid w:val="00EE5B07"/>
    <w:rsid w:val="00EE5E52"/>
    <w:rsid w:val="00EE6068"/>
    <w:rsid w:val="00EE624A"/>
    <w:rsid w:val="00EE6729"/>
    <w:rsid w:val="00EE67C1"/>
    <w:rsid w:val="00EE6904"/>
    <w:rsid w:val="00EE6C71"/>
    <w:rsid w:val="00EE6EC8"/>
    <w:rsid w:val="00EE7208"/>
    <w:rsid w:val="00EE7273"/>
    <w:rsid w:val="00EE7558"/>
    <w:rsid w:val="00EE756C"/>
    <w:rsid w:val="00EE76A8"/>
    <w:rsid w:val="00EE7C67"/>
    <w:rsid w:val="00EE7F27"/>
    <w:rsid w:val="00EF0010"/>
    <w:rsid w:val="00EF0586"/>
    <w:rsid w:val="00EF07EA"/>
    <w:rsid w:val="00EF0BC5"/>
    <w:rsid w:val="00EF0F41"/>
    <w:rsid w:val="00EF1018"/>
    <w:rsid w:val="00EF1066"/>
    <w:rsid w:val="00EF10D4"/>
    <w:rsid w:val="00EF16A8"/>
    <w:rsid w:val="00EF176C"/>
    <w:rsid w:val="00EF191E"/>
    <w:rsid w:val="00EF19A8"/>
    <w:rsid w:val="00EF1B80"/>
    <w:rsid w:val="00EF1D7F"/>
    <w:rsid w:val="00EF1FF2"/>
    <w:rsid w:val="00EF251A"/>
    <w:rsid w:val="00EF269A"/>
    <w:rsid w:val="00EF2763"/>
    <w:rsid w:val="00EF2808"/>
    <w:rsid w:val="00EF2AD8"/>
    <w:rsid w:val="00EF3354"/>
    <w:rsid w:val="00EF36C7"/>
    <w:rsid w:val="00EF371D"/>
    <w:rsid w:val="00EF3A1C"/>
    <w:rsid w:val="00EF3B32"/>
    <w:rsid w:val="00EF40B5"/>
    <w:rsid w:val="00EF4530"/>
    <w:rsid w:val="00EF460B"/>
    <w:rsid w:val="00EF4634"/>
    <w:rsid w:val="00EF4873"/>
    <w:rsid w:val="00EF4944"/>
    <w:rsid w:val="00EF4DFD"/>
    <w:rsid w:val="00EF53AC"/>
    <w:rsid w:val="00EF566C"/>
    <w:rsid w:val="00EF5E33"/>
    <w:rsid w:val="00EF6351"/>
    <w:rsid w:val="00EF6486"/>
    <w:rsid w:val="00EF6A05"/>
    <w:rsid w:val="00EF6AA1"/>
    <w:rsid w:val="00EF6B19"/>
    <w:rsid w:val="00EF6C1D"/>
    <w:rsid w:val="00EF6E0F"/>
    <w:rsid w:val="00EF6E3B"/>
    <w:rsid w:val="00EF752E"/>
    <w:rsid w:val="00EF76DC"/>
    <w:rsid w:val="00EF77A6"/>
    <w:rsid w:val="00EF7844"/>
    <w:rsid w:val="00EF7975"/>
    <w:rsid w:val="00EF79C3"/>
    <w:rsid w:val="00EF7A86"/>
    <w:rsid w:val="00EF7D7B"/>
    <w:rsid w:val="00EF7D91"/>
    <w:rsid w:val="00EF7F62"/>
    <w:rsid w:val="00F00234"/>
    <w:rsid w:val="00F002EA"/>
    <w:rsid w:val="00F002F9"/>
    <w:rsid w:val="00F007B1"/>
    <w:rsid w:val="00F007F7"/>
    <w:rsid w:val="00F00CA9"/>
    <w:rsid w:val="00F00D84"/>
    <w:rsid w:val="00F010AB"/>
    <w:rsid w:val="00F01430"/>
    <w:rsid w:val="00F01475"/>
    <w:rsid w:val="00F015BA"/>
    <w:rsid w:val="00F0178A"/>
    <w:rsid w:val="00F018E1"/>
    <w:rsid w:val="00F01CC3"/>
    <w:rsid w:val="00F01F47"/>
    <w:rsid w:val="00F01F7C"/>
    <w:rsid w:val="00F01FE1"/>
    <w:rsid w:val="00F0213C"/>
    <w:rsid w:val="00F02D62"/>
    <w:rsid w:val="00F032E4"/>
    <w:rsid w:val="00F03537"/>
    <w:rsid w:val="00F0354F"/>
    <w:rsid w:val="00F038A3"/>
    <w:rsid w:val="00F038BB"/>
    <w:rsid w:val="00F038D4"/>
    <w:rsid w:val="00F03900"/>
    <w:rsid w:val="00F03A03"/>
    <w:rsid w:val="00F03D21"/>
    <w:rsid w:val="00F03D64"/>
    <w:rsid w:val="00F04079"/>
    <w:rsid w:val="00F040EE"/>
    <w:rsid w:val="00F044CA"/>
    <w:rsid w:val="00F047B9"/>
    <w:rsid w:val="00F048BF"/>
    <w:rsid w:val="00F04AC1"/>
    <w:rsid w:val="00F04B01"/>
    <w:rsid w:val="00F04C98"/>
    <w:rsid w:val="00F04D3C"/>
    <w:rsid w:val="00F05035"/>
    <w:rsid w:val="00F0516B"/>
    <w:rsid w:val="00F055CE"/>
    <w:rsid w:val="00F05AB9"/>
    <w:rsid w:val="00F05AF4"/>
    <w:rsid w:val="00F05C43"/>
    <w:rsid w:val="00F05DDA"/>
    <w:rsid w:val="00F05ECD"/>
    <w:rsid w:val="00F05F5A"/>
    <w:rsid w:val="00F060E1"/>
    <w:rsid w:val="00F0634E"/>
    <w:rsid w:val="00F063C1"/>
    <w:rsid w:val="00F066F2"/>
    <w:rsid w:val="00F06C1E"/>
    <w:rsid w:val="00F06C67"/>
    <w:rsid w:val="00F072BB"/>
    <w:rsid w:val="00F07452"/>
    <w:rsid w:val="00F07491"/>
    <w:rsid w:val="00F074AD"/>
    <w:rsid w:val="00F079AA"/>
    <w:rsid w:val="00F07B31"/>
    <w:rsid w:val="00F07BAC"/>
    <w:rsid w:val="00F10546"/>
    <w:rsid w:val="00F1082C"/>
    <w:rsid w:val="00F1085C"/>
    <w:rsid w:val="00F10B70"/>
    <w:rsid w:val="00F10F1A"/>
    <w:rsid w:val="00F1102B"/>
    <w:rsid w:val="00F11128"/>
    <w:rsid w:val="00F1167A"/>
    <w:rsid w:val="00F1170C"/>
    <w:rsid w:val="00F11A82"/>
    <w:rsid w:val="00F11A97"/>
    <w:rsid w:val="00F11B0E"/>
    <w:rsid w:val="00F11E55"/>
    <w:rsid w:val="00F1229C"/>
    <w:rsid w:val="00F122F3"/>
    <w:rsid w:val="00F1279B"/>
    <w:rsid w:val="00F128F0"/>
    <w:rsid w:val="00F12963"/>
    <w:rsid w:val="00F129EE"/>
    <w:rsid w:val="00F12BD6"/>
    <w:rsid w:val="00F12CAD"/>
    <w:rsid w:val="00F12D9F"/>
    <w:rsid w:val="00F12E31"/>
    <w:rsid w:val="00F12F44"/>
    <w:rsid w:val="00F1300F"/>
    <w:rsid w:val="00F13028"/>
    <w:rsid w:val="00F131B9"/>
    <w:rsid w:val="00F133B0"/>
    <w:rsid w:val="00F13A37"/>
    <w:rsid w:val="00F147DC"/>
    <w:rsid w:val="00F1480A"/>
    <w:rsid w:val="00F14C6E"/>
    <w:rsid w:val="00F1503C"/>
    <w:rsid w:val="00F151F6"/>
    <w:rsid w:val="00F15241"/>
    <w:rsid w:val="00F1546F"/>
    <w:rsid w:val="00F1562E"/>
    <w:rsid w:val="00F156C8"/>
    <w:rsid w:val="00F15792"/>
    <w:rsid w:val="00F15C21"/>
    <w:rsid w:val="00F15C26"/>
    <w:rsid w:val="00F15D2D"/>
    <w:rsid w:val="00F163AB"/>
    <w:rsid w:val="00F164D4"/>
    <w:rsid w:val="00F16512"/>
    <w:rsid w:val="00F16C2B"/>
    <w:rsid w:val="00F16CF8"/>
    <w:rsid w:val="00F16DC3"/>
    <w:rsid w:val="00F16DD0"/>
    <w:rsid w:val="00F16E0F"/>
    <w:rsid w:val="00F16F2C"/>
    <w:rsid w:val="00F16F4C"/>
    <w:rsid w:val="00F17152"/>
    <w:rsid w:val="00F1730A"/>
    <w:rsid w:val="00F17422"/>
    <w:rsid w:val="00F174E8"/>
    <w:rsid w:val="00F17529"/>
    <w:rsid w:val="00F17602"/>
    <w:rsid w:val="00F17816"/>
    <w:rsid w:val="00F20022"/>
    <w:rsid w:val="00F2020C"/>
    <w:rsid w:val="00F203A2"/>
    <w:rsid w:val="00F203AE"/>
    <w:rsid w:val="00F206A0"/>
    <w:rsid w:val="00F2077C"/>
    <w:rsid w:val="00F208EC"/>
    <w:rsid w:val="00F20B63"/>
    <w:rsid w:val="00F20BAB"/>
    <w:rsid w:val="00F20C77"/>
    <w:rsid w:val="00F20EE8"/>
    <w:rsid w:val="00F210F3"/>
    <w:rsid w:val="00F2129E"/>
    <w:rsid w:val="00F213AD"/>
    <w:rsid w:val="00F2176B"/>
    <w:rsid w:val="00F21869"/>
    <w:rsid w:val="00F218A5"/>
    <w:rsid w:val="00F21EEB"/>
    <w:rsid w:val="00F220BB"/>
    <w:rsid w:val="00F2214A"/>
    <w:rsid w:val="00F22477"/>
    <w:rsid w:val="00F2250A"/>
    <w:rsid w:val="00F225D1"/>
    <w:rsid w:val="00F227A8"/>
    <w:rsid w:val="00F22EAA"/>
    <w:rsid w:val="00F22FB3"/>
    <w:rsid w:val="00F23053"/>
    <w:rsid w:val="00F231A6"/>
    <w:rsid w:val="00F2349B"/>
    <w:rsid w:val="00F2361D"/>
    <w:rsid w:val="00F23624"/>
    <w:rsid w:val="00F23C84"/>
    <w:rsid w:val="00F23CFE"/>
    <w:rsid w:val="00F23F68"/>
    <w:rsid w:val="00F24041"/>
    <w:rsid w:val="00F24498"/>
    <w:rsid w:val="00F249E9"/>
    <w:rsid w:val="00F24EA9"/>
    <w:rsid w:val="00F2527A"/>
    <w:rsid w:val="00F252C3"/>
    <w:rsid w:val="00F25332"/>
    <w:rsid w:val="00F253B8"/>
    <w:rsid w:val="00F25663"/>
    <w:rsid w:val="00F2568F"/>
    <w:rsid w:val="00F2591E"/>
    <w:rsid w:val="00F25A47"/>
    <w:rsid w:val="00F25AB0"/>
    <w:rsid w:val="00F25C21"/>
    <w:rsid w:val="00F2665D"/>
    <w:rsid w:val="00F26C19"/>
    <w:rsid w:val="00F26D81"/>
    <w:rsid w:val="00F271AF"/>
    <w:rsid w:val="00F27450"/>
    <w:rsid w:val="00F27476"/>
    <w:rsid w:val="00F276E5"/>
    <w:rsid w:val="00F276EE"/>
    <w:rsid w:val="00F27967"/>
    <w:rsid w:val="00F279DD"/>
    <w:rsid w:val="00F30094"/>
    <w:rsid w:val="00F30526"/>
    <w:rsid w:val="00F309E7"/>
    <w:rsid w:val="00F30CDC"/>
    <w:rsid w:val="00F30EC3"/>
    <w:rsid w:val="00F30F2B"/>
    <w:rsid w:val="00F30F32"/>
    <w:rsid w:val="00F30FCF"/>
    <w:rsid w:val="00F312DB"/>
    <w:rsid w:val="00F3180F"/>
    <w:rsid w:val="00F3189C"/>
    <w:rsid w:val="00F31957"/>
    <w:rsid w:val="00F31C36"/>
    <w:rsid w:val="00F31CD4"/>
    <w:rsid w:val="00F31D23"/>
    <w:rsid w:val="00F326A2"/>
    <w:rsid w:val="00F32B51"/>
    <w:rsid w:val="00F32D5C"/>
    <w:rsid w:val="00F32DAB"/>
    <w:rsid w:val="00F33A7F"/>
    <w:rsid w:val="00F33C80"/>
    <w:rsid w:val="00F33E8F"/>
    <w:rsid w:val="00F33FC6"/>
    <w:rsid w:val="00F33FD7"/>
    <w:rsid w:val="00F3440B"/>
    <w:rsid w:val="00F35335"/>
    <w:rsid w:val="00F353AD"/>
    <w:rsid w:val="00F353DA"/>
    <w:rsid w:val="00F35440"/>
    <w:rsid w:val="00F35761"/>
    <w:rsid w:val="00F35C86"/>
    <w:rsid w:val="00F36272"/>
    <w:rsid w:val="00F36C45"/>
    <w:rsid w:val="00F36CB0"/>
    <w:rsid w:val="00F3705E"/>
    <w:rsid w:val="00F37491"/>
    <w:rsid w:val="00F37660"/>
    <w:rsid w:val="00F376BC"/>
    <w:rsid w:val="00F376F9"/>
    <w:rsid w:val="00F378C9"/>
    <w:rsid w:val="00F37971"/>
    <w:rsid w:val="00F379B1"/>
    <w:rsid w:val="00F40325"/>
    <w:rsid w:val="00F40EB1"/>
    <w:rsid w:val="00F41204"/>
    <w:rsid w:val="00F41592"/>
    <w:rsid w:val="00F41B2B"/>
    <w:rsid w:val="00F41DA5"/>
    <w:rsid w:val="00F421CF"/>
    <w:rsid w:val="00F4252F"/>
    <w:rsid w:val="00F42798"/>
    <w:rsid w:val="00F429D3"/>
    <w:rsid w:val="00F429E7"/>
    <w:rsid w:val="00F42B13"/>
    <w:rsid w:val="00F42B1C"/>
    <w:rsid w:val="00F43003"/>
    <w:rsid w:val="00F430C8"/>
    <w:rsid w:val="00F4328B"/>
    <w:rsid w:val="00F43296"/>
    <w:rsid w:val="00F43368"/>
    <w:rsid w:val="00F434BA"/>
    <w:rsid w:val="00F4365E"/>
    <w:rsid w:val="00F437C2"/>
    <w:rsid w:val="00F438C0"/>
    <w:rsid w:val="00F439DF"/>
    <w:rsid w:val="00F43DB4"/>
    <w:rsid w:val="00F43EE8"/>
    <w:rsid w:val="00F4436B"/>
    <w:rsid w:val="00F4443A"/>
    <w:rsid w:val="00F4481B"/>
    <w:rsid w:val="00F44E3A"/>
    <w:rsid w:val="00F4526A"/>
    <w:rsid w:val="00F45400"/>
    <w:rsid w:val="00F455DA"/>
    <w:rsid w:val="00F45C50"/>
    <w:rsid w:val="00F45E1F"/>
    <w:rsid w:val="00F45EB2"/>
    <w:rsid w:val="00F45FE6"/>
    <w:rsid w:val="00F4702B"/>
    <w:rsid w:val="00F4799B"/>
    <w:rsid w:val="00F47C5C"/>
    <w:rsid w:val="00F47F6D"/>
    <w:rsid w:val="00F47FEB"/>
    <w:rsid w:val="00F500D7"/>
    <w:rsid w:val="00F503B6"/>
    <w:rsid w:val="00F50903"/>
    <w:rsid w:val="00F50E17"/>
    <w:rsid w:val="00F50FBF"/>
    <w:rsid w:val="00F5113A"/>
    <w:rsid w:val="00F51518"/>
    <w:rsid w:val="00F517AA"/>
    <w:rsid w:val="00F51C1C"/>
    <w:rsid w:val="00F51C1F"/>
    <w:rsid w:val="00F5231A"/>
    <w:rsid w:val="00F525F5"/>
    <w:rsid w:val="00F52699"/>
    <w:rsid w:val="00F52753"/>
    <w:rsid w:val="00F529D8"/>
    <w:rsid w:val="00F52DAA"/>
    <w:rsid w:val="00F52F30"/>
    <w:rsid w:val="00F53202"/>
    <w:rsid w:val="00F53C6B"/>
    <w:rsid w:val="00F53CE7"/>
    <w:rsid w:val="00F53E26"/>
    <w:rsid w:val="00F543B4"/>
    <w:rsid w:val="00F5448C"/>
    <w:rsid w:val="00F5463C"/>
    <w:rsid w:val="00F54963"/>
    <w:rsid w:val="00F54A7C"/>
    <w:rsid w:val="00F54BAA"/>
    <w:rsid w:val="00F55334"/>
    <w:rsid w:val="00F558CB"/>
    <w:rsid w:val="00F55914"/>
    <w:rsid w:val="00F55BD0"/>
    <w:rsid w:val="00F55BDA"/>
    <w:rsid w:val="00F55F2E"/>
    <w:rsid w:val="00F56549"/>
    <w:rsid w:val="00F56588"/>
    <w:rsid w:val="00F56BC1"/>
    <w:rsid w:val="00F571B6"/>
    <w:rsid w:val="00F5727F"/>
    <w:rsid w:val="00F5733F"/>
    <w:rsid w:val="00F57797"/>
    <w:rsid w:val="00F57942"/>
    <w:rsid w:val="00F57D2E"/>
    <w:rsid w:val="00F60345"/>
    <w:rsid w:val="00F60523"/>
    <w:rsid w:val="00F6094D"/>
    <w:rsid w:val="00F60957"/>
    <w:rsid w:val="00F60C94"/>
    <w:rsid w:val="00F60DB7"/>
    <w:rsid w:val="00F610EA"/>
    <w:rsid w:val="00F61217"/>
    <w:rsid w:val="00F616C6"/>
    <w:rsid w:val="00F61797"/>
    <w:rsid w:val="00F61820"/>
    <w:rsid w:val="00F619D0"/>
    <w:rsid w:val="00F61F50"/>
    <w:rsid w:val="00F62522"/>
    <w:rsid w:val="00F6255C"/>
    <w:rsid w:val="00F62F94"/>
    <w:rsid w:val="00F631AD"/>
    <w:rsid w:val="00F635B3"/>
    <w:rsid w:val="00F63874"/>
    <w:rsid w:val="00F639BD"/>
    <w:rsid w:val="00F63EDB"/>
    <w:rsid w:val="00F64185"/>
    <w:rsid w:val="00F64282"/>
    <w:rsid w:val="00F6431A"/>
    <w:rsid w:val="00F646A1"/>
    <w:rsid w:val="00F648E9"/>
    <w:rsid w:val="00F64AE2"/>
    <w:rsid w:val="00F64B70"/>
    <w:rsid w:val="00F64B85"/>
    <w:rsid w:val="00F64CF4"/>
    <w:rsid w:val="00F64FB9"/>
    <w:rsid w:val="00F65467"/>
    <w:rsid w:val="00F654E2"/>
    <w:rsid w:val="00F65517"/>
    <w:rsid w:val="00F655F3"/>
    <w:rsid w:val="00F65B39"/>
    <w:rsid w:val="00F65B56"/>
    <w:rsid w:val="00F65D0F"/>
    <w:rsid w:val="00F65E4D"/>
    <w:rsid w:val="00F65EFE"/>
    <w:rsid w:val="00F65F71"/>
    <w:rsid w:val="00F65FC8"/>
    <w:rsid w:val="00F66520"/>
    <w:rsid w:val="00F66525"/>
    <w:rsid w:val="00F66A90"/>
    <w:rsid w:val="00F66C9F"/>
    <w:rsid w:val="00F66E34"/>
    <w:rsid w:val="00F6705A"/>
    <w:rsid w:val="00F67208"/>
    <w:rsid w:val="00F67388"/>
    <w:rsid w:val="00F675C5"/>
    <w:rsid w:val="00F67774"/>
    <w:rsid w:val="00F6787D"/>
    <w:rsid w:val="00F6795D"/>
    <w:rsid w:val="00F67DF1"/>
    <w:rsid w:val="00F67ECE"/>
    <w:rsid w:val="00F67F58"/>
    <w:rsid w:val="00F701F4"/>
    <w:rsid w:val="00F70677"/>
    <w:rsid w:val="00F7076F"/>
    <w:rsid w:val="00F707ED"/>
    <w:rsid w:val="00F70879"/>
    <w:rsid w:val="00F709DB"/>
    <w:rsid w:val="00F70A8D"/>
    <w:rsid w:val="00F71103"/>
    <w:rsid w:val="00F711CD"/>
    <w:rsid w:val="00F714A1"/>
    <w:rsid w:val="00F7179E"/>
    <w:rsid w:val="00F718BF"/>
    <w:rsid w:val="00F71BEA"/>
    <w:rsid w:val="00F71C55"/>
    <w:rsid w:val="00F71D6E"/>
    <w:rsid w:val="00F71E88"/>
    <w:rsid w:val="00F720F0"/>
    <w:rsid w:val="00F722F4"/>
    <w:rsid w:val="00F723A9"/>
    <w:rsid w:val="00F7254D"/>
    <w:rsid w:val="00F7297E"/>
    <w:rsid w:val="00F72CB1"/>
    <w:rsid w:val="00F72CDF"/>
    <w:rsid w:val="00F72E9D"/>
    <w:rsid w:val="00F72FBE"/>
    <w:rsid w:val="00F73555"/>
    <w:rsid w:val="00F7363B"/>
    <w:rsid w:val="00F73ABB"/>
    <w:rsid w:val="00F73E35"/>
    <w:rsid w:val="00F740A7"/>
    <w:rsid w:val="00F740BE"/>
    <w:rsid w:val="00F742BA"/>
    <w:rsid w:val="00F7473E"/>
    <w:rsid w:val="00F747D4"/>
    <w:rsid w:val="00F74910"/>
    <w:rsid w:val="00F74A22"/>
    <w:rsid w:val="00F74A30"/>
    <w:rsid w:val="00F74AEF"/>
    <w:rsid w:val="00F74D78"/>
    <w:rsid w:val="00F74DEE"/>
    <w:rsid w:val="00F750B6"/>
    <w:rsid w:val="00F75637"/>
    <w:rsid w:val="00F757B1"/>
    <w:rsid w:val="00F75843"/>
    <w:rsid w:val="00F75AA6"/>
    <w:rsid w:val="00F75C3F"/>
    <w:rsid w:val="00F75C5E"/>
    <w:rsid w:val="00F75D4A"/>
    <w:rsid w:val="00F75D9B"/>
    <w:rsid w:val="00F75F1A"/>
    <w:rsid w:val="00F75F66"/>
    <w:rsid w:val="00F75FD3"/>
    <w:rsid w:val="00F76652"/>
    <w:rsid w:val="00F76760"/>
    <w:rsid w:val="00F76D46"/>
    <w:rsid w:val="00F76D66"/>
    <w:rsid w:val="00F76DCD"/>
    <w:rsid w:val="00F76ECB"/>
    <w:rsid w:val="00F76F60"/>
    <w:rsid w:val="00F7734F"/>
    <w:rsid w:val="00F77C7F"/>
    <w:rsid w:val="00F80073"/>
    <w:rsid w:val="00F806B5"/>
    <w:rsid w:val="00F806C5"/>
    <w:rsid w:val="00F80A37"/>
    <w:rsid w:val="00F80C3E"/>
    <w:rsid w:val="00F81343"/>
    <w:rsid w:val="00F81439"/>
    <w:rsid w:val="00F814AC"/>
    <w:rsid w:val="00F8190E"/>
    <w:rsid w:val="00F81A66"/>
    <w:rsid w:val="00F81AAE"/>
    <w:rsid w:val="00F81BB0"/>
    <w:rsid w:val="00F81D02"/>
    <w:rsid w:val="00F81D8E"/>
    <w:rsid w:val="00F81E6B"/>
    <w:rsid w:val="00F81F84"/>
    <w:rsid w:val="00F8208A"/>
    <w:rsid w:val="00F8229D"/>
    <w:rsid w:val="00F823C4"/>
    <w:rsid w:val="00F824FE"/>
    <w:rsid w:val="00F8254D"/>
    <w:rsid w:val="00F8281B"/>
    <w:rsid w:val="00F82871"/>
    <w:rsid w:val="00F82A40"/>
    <w:rsid w:val="00F82A9F"/>
    <w:rsid w:val="00F82B97"/>
    <w:rsid w:val="00F82C39"/>
    <w:rsid w:val="00F8307F"/>
    <w:rsid w:val="00F83113"/>
    <w:rsid w:val="00F831F0"/>
    <w:rsid w:val="00F8358B"/>
    <w:rsid w:val="00F836E9"/>
    <w:rsid w:val="00F83CF8"/>
    <w:rsid w:val="00F843F8"/>
    <w:rsid w:val="00F8462E"/>
    <w:rsid w:val="00F8470B"/>
    <w:rsid w:val="00F848B0"/>
    <w:rsid w:val="00F84BD3"/>
    <w:rsid w:val="00F84E11"/>
    <w:rsid w:val="00F85172"/>
    <w:rsid w:val="00F854B5"/>
    <w:rsid w:val="00F856E6"/>
    <w:rsid w:val="00F85A1F"/>
    <w:rsid w:val="00F85C4A"/>
    <w:rsid w:val="00F85D75"/>
    <w:rsid w:val="00F85E65"/>
    <w:rsid w:val="00F8641E"/>
    <w:rsid w:val="00F865A2"/>
    <w:rsid w:val="00F86886"/>
    <w:rsid w:val="00F86B2E"/>
    <w:rsid w:val="00F86CFC"/>
    <w:rsid w:val="00F86DB7"/>
    <w:rsid w:val="00F86ED4"/>
    <w:rsid w:val="00F86F10"/>
    <w:rsid w:val="00F8712D"/>
    <w:rsid w:val="00F87344"/>
    <w:rsid w:val="00F877F7"/>
    <w:rsid w:val="00F87E9B"/>
    <w:rsid w:val="00F87EA9"/>
    <w:rsid w:val="00F906CC"/>
    <w:rsid w:val="00F90A95"/>
    <w:rsid w:val="00F90BE4"/>
    <w:rsid w:val="00F90D95"/>
    <w:rsid w:val="00F91100"/>
    <w:rsid w:val="00F91A31"/>
    <w:rsid w:val="00F91B6F"/>
    <w:rsid w:val="00F91C49"/>
    <w:rsid w:val="00F91DBE"/>
    <w:rsid w:val="00F91EB9"/>
    <w:rsid w:val="00F9237E"/>
    <w:rsid w:val="00F92484"/>
    <w:rsid w:val="00F926F8"/>
    <w:rsid w:val="00F928C5"/>
    <w:rsid w:val="00F92BBA"/>
    <w:rsid w:val="00F92C43"/>
    <w:rsid w:val="00F931E8"/>
    <w:rsid w:val="00F936B0"/>
    <w:rsid w:val="00F93899"/>
    <w:rsid w:val="00F93A25"/>
    <w:rsid w:val="00F93E42"/>
    <w:rsid w:val="00F9434F"/>
    <w:rsid w:val="00F943B3"/>
    <w:rsid w:val="00F94753"/>
    <w:rsid w:val="00F94882"/>
    <w:rsid w:val="00F94A10"/>
    <w:rsid w:val="00F94C8A"/>
    <w:rsid w:val="00F94E6A"/>
    <w:rsid w:val="00F950B5"/>
    <w:rsid w:val="00F95260"/>
    <w:rsid w:val="00F9564D"/>
    <w:rsid w:val="00F95B64"/>
    <w:rsid w:val="00F965CC"/>
    <w:rsid w:val="00F967FC"/>
    <w:rsid w:val="00F969C4"/>
    <w:rsid w:val="00F96BE7"/>
    <w:rsid w:val="00F96DB1"/>
    <w:rsid w:val="00F97063"/>
    <w:rsid w:val="00F97169"/>
    <w:rsid w:val="00F9747E"/>
    <w:rsid w:val="00F97CC6"/>
    <w:rsid w:val="00F97F10"/>
    <w:rsid w:val="00F97F47"/>
    <w:rsid w:val="00FA0106"/>
    <w:rsid w:val="00FA01C7"/>
    <w:rsid w:val="00FA0CFF"/>
    <w:rsid w:val="00FA0D57"/>
    <w:rsid w:val="00FA0F44"/>
    <w:rsid w:val="00FA0F8A"/>
    <w:rsid w:val="00FA1593"/>
    <w:rsid w:val="00FA186B"/>
    <w:rsid w:val="00FA1930"/>
    <w:rsid w:val="00FA22D6"/>
    <w:rsid w:val="00FA23C0"/>
    <w:rsid w:val="00FA26D6"/>
    <w:rsid w:val="00FA28F7"/>
    <w:rsid w:val="00FA2929"/>
    <w:rsid w:val="00FA2A19"/>
    <w:rsid w:val="00FA2A9F"/>
    <w:rsid w:val="00FA3050"/>
    <w:rsid w:val="00FA3063"/>
    <w:rsid w:val="00FA333C"/>
    <w:rsid w:val="00FA3345"/>
    <w:rsid w:val="00FA3613"/>
    <w:rsid w:val="00FA37A0"/>
    <w:rsid w:val="00FA3987"/>
    <w:rsid w:val="00FA4169"/>
    <w:rsid w:val="00FA4287"/>
    <w:rsid w:val="00FA4385"/>
    <w:rsid w:val="00FA49A7"/>
    <w:rsid w:val="00FA49CA"/>
    <w:rsid w:val="00FA5005"/>
    <w:rsid w:val="00FA53F7"/>
    <w:rsid w:val="00FA5691"/>
    <w:rsid w:val="00FA56E8"/>
    <w:rsid w:val="00FA5B2B"/>
    <w:rsid w:val="00FA5D72"/>
    <w:rsid w:val="00FA680F"/>
    <w:rsid w:val="00FA6A95"/>
    <w:rsid w:val="00FA6EE8"/>
    <w:rsid w:val="00FA709A"/>
    <w:rsid w:val="00FA76E3"/>
    <w:rsid w:val="00FA78BC"/>
    <w:rsid w:val="00FB007D"/>
    <w:rsid w:val="00FB012F"/>
    <w:rsid w:val="00FB0713"/>
    <w:rsid w:val="00FB071D"/>
    <w:rsid w:val="00FB0918"/>
    <w:rsid w:val="00FB0B5A"/>
    <w:rsid w:val="00FB0C2D"/>
    <w:rsid w:val="00FB0D5C"/>
    <w:rsid w:val="00FB0DA2"/>
    <w:rsid w:val="00FB16FF"/>
    <w:rsid w:val="00FB1867"/>
    <w:rsid w:val="00FB1997"/>
    <w:rsid w:val="00FB199C"/>
    <w:rsid w:val="00FB1ACA"/>
    <w:rsid w:val="00FB1B5C"/>
    <w:rsid w:val="00FB1B5D"/>
    <w:rsid w:val="00FB1C68"/>
    <w:rsid w:val="00FB1DC9"/>
    <w:rsid w:val="00FB1DDF"/>
    <w:rsid w:val="00FB1E91"/>
    <w:rsid w:val="00FB2671"/>
    <w:rsid w:val="00FB26D9"/>
    <w:rsid w:val="00FB2A96"/>
    <w:rsid w:val="00FB2AE4"/>
    <w:rsid w:val="00FB2B35"/>
    <w:rsid w:val="00FB2DA9"/>
    <w:rsid w:val="00FB30C7"/>
    <w:rsid w:val="00FB30E5"/>
    <w:rsid w:val="00FB311C"/>
    <w:rsid w:val="00FB31B0"/>
    <w:rsid w:val="00FB3342"/>
    <w:rsid w:val="00FB3526"/>
    <w:rsid w:val="00FB3600"/>
    <w:rsid w:val="00FB377E"/>
    <w:rsid w:val="00FB3B74"/>
    <w:rsid w:val="00FB3BF8"/>
    <w:rsid w:val="00FB3CF9"/>
    <w:rsid w:val="00FB4101"/>
    <w:rsid w:val="00FB426B"/>
    <w:rsid w:val="00FB4607"/>
    <w:rsid w:val="00FB4753"/>
    <w:rsid w:val="00FB4C72"/>
    <w:rsid w:val="00FB4CEC"/>
    <w:rsid w:val="00FB4FEF"/>
    <w:rsid w:val="00FB5025"/>
    <w:rsid w:val="00FB5173"/>
    <w:rsid w:val="00FB5265"/>
    <w:rsid w:val="00FB52E3"/>
    <w:rsid w:val="00FB53E9"/>
    <w:rsid w:val="00FB540C"/>
    <w:rsid w:val="00FB54AB"/>
    <w:rsid w:val="00FB5ACD"/>
    <w:rsid w:val="00FB5E1F"/>
    <w:rsid w:val="00FB5F88"/>
    <w:rsid w:val="00FB5FD9"/>
    <w:rsid w:val="00FB6040"/>
    <w:rsid w:val="00FB63DA"/>
    <w:rsid w:val="00FB63FB"/>
    <w:rsid w:val="00FB6B6B"/>
    <w:rsid w:val="00FB7166"/>
    <w:rsid w:val="00FB7222"/>
    <w:rsid w:val="00FB7542"/>
    <w:rsid w:val="00FB76CF"/>
    <w:rsid w:val="00FB771A"/>
    <w:rsid w:val="00FB78DC"/>
    <w:rsid w:val="00FB7B89"/>
    <w:rsid w:val="00FB7C83"/>
    <w:rsid w:val="00FB7D12"/>
    <w:rsid w:val="00FB7D87"/>
    <w:rsid w:val="00FB7E04"/>
    <w:rsid w:val="00FC0130"/>
    <w:rsid w:val="00FC037E"/>
    <w:rsid w:val="00FC045D"/>
    <w:rsid w:val="00FC0536"/>
    <w:rsid w:val="00FC09CC"/>
    <w:rsid w:val="00FC0B11"/>
    <w:rsid w:val="00FC0BEA"/>
    <w:rsid w:val="00FC0EDD"/>
    <w:rsid w:val="00FC0F7E"/>
    <w:rsid w:val="00FC12CF"/>
    <w:rsid w:val="00FC1414"/>
    <w:rsid w:val="00FC14D7"/>
    <w:rsid w:val="00FC1727"/>
    <w:rsid w:val="00FC17AB"/>
    <w:rsid w:val="00FC18A1"/>
    <w:rsid w:val="00FC1A8F"/>
    <w:rsid w:val="00FC1A9A"/>
    <w:rsid w:val="00FC1B8E"/>
    <w:rsid w:val="00FC1CBB"/>
    <w:rsid w:val="00FC207C"/>
    <w:rsid w:val="00FC2199"/>
    <w:rsid w:val="00FC2206"/>
    <w:rsid w:val="00FC223B"/>
    <w:rsid w:val="00FC238B"/>
    <w:rsid w:val="00FC2579"/>
    <w:rsid w:val="00FC2772"/>
    <w:rsid w:val="00FC2CBB"/>
    <w:rsid w:val="00FC2FEF"/>
    <w:rsid w:val="00FC3012"/>
    <w:rsid w:val="00FC32AA"/>
    <w:rsid w:val="00FC3421"/>
    <w:rsid w:val="00FC35B6"/>
    <w:rsid w:val="00FC36DE"/>
    <w:rsid w:val="00FC39D2"/>
    <w:rsid w:val="00FC3A12"/>
    <w:rsid w:val="00FC3B65"/>
    <w:rsid w:val="00FC3D3A"/>
    <w:rsid w:val="00FC438D"/>
    <w:rsid w:val="00FC4530"/>
    <w:rsid w:val="00FC4580"/>
    <w:rsid w:val="00FC45CF"/>
    <w:rsid w:val="00FC470F"/>
    <w:rsid w:val="00FC4781"/>
    <w:rsid w:val="00FC48C3"/>
    <w:rsid w:val="00FC4A6A"/>
    <w:rsid w:val="00FC4BCA"/>
    <w:rsid w:val="00FC4BD1"/>
    <w:rsid w:val="00FC4E31"/>
    <w:rsid w:val="00FC5281"/>
    <w:rsid w:val="00FC5A39"/>
    <w:rsid w:val="00FC6063"/>
    <w:rsid w:val="00FC679C"/>
    <w:rsid w:val="00FC6826"/>
    <w:rsid w:val="00FC6DD8"/>
    <w:rsid w:val="00FC6E2C"/>
    <w:rsid w:val="00FC7150"/>
    <w:rsid w:val="00FC7234"/>
    <w:rsid w:val="00FC7471"/>
    <w:rsid w:val="00FC755C"/>
    <w:rsid w:val="00FC77E9"/>
    <w:rsid w:val="00FC782E"/>
    <w:rsid w:val="00FC7A3B"/>
    <w:rsid w:val="00FC7B9C"/>
    <w:rsid w:val="00FC7C85"/>
    <w:rsid w:val="00FC7ED0"/>
    <w:rsid w:val="00FC7EE9"/>
    <w:rsid w:val="00FC7F68"/>
    <w:rsid w:val="00FD0103"/>
    <w:rsid w:val="00FD01EF"/>
    <w:rsid w:val="00FD07D8"/>
    <w:rsid w:val="00FD087B"/>
    <w:rsid w:val="00FD0AB3"/>
    <w:rsid w:val="00FD0B01"/>
    <w:rsid w:val="00FD0C35"/>
    <w:rsid w:val="00FD0CAA"/>
    <w:rsid w:val="00FD0D6A"/>
    <w:rsid w:val="00FD155C"/>
    <w:rsid w:val="00FD17CD"/>
    <w:rsid w:val="00FD17DC"/>
    <w:rsid w:val="00FD1AF2"/>
    <w:rsid w:val="00FD1C6E"/>
    <w:rsid w:val="00FD1EF0"/>
    <w:rsid w:val="00FD1F65"/>
    <w:rsid w:val="00FD229D"/>
    <w:rsid w:val="00FD22DD"/>
    <w:rsid w:val="00FD2839"/>
    <w:rsid w:val="00FD29F6"/>
    <w:rsid w:val="00FD29FB"/>
    <w:rsid w:val="00FD2CB4"/>
    <w:rsid w:val="00FD2CC2"/>
    <w:rsid w:val="00FD2D18"/>
    <w:rsid w:val="00FD2F9D"/>
    <w:rsid w:val="00FD31AA"/>
    <w:rsid w:val="00FD3278"/>
    <w:rsid w:val="00FD32C2"/>
    <w:rsid w:val="00FD3645"/>
    <w:rsid w:val="00FD3649"/>
    <w:rsid w:val="00FD3914"/>
    <w:rsid w:val="00FD3CC3"/>
    <w:rsid w:val="00FD3EC0"/>
    <w:rsid w:val="00FD42EE"/>
    <w:rsid w:val="00FD4310"/>
    <w:rsid w:val="00FD4344"/>
    <w:rsid w:val="00FD4669"/>
    <w:rsid w:val="00FD4974"/>
    <w:rsid w:val="00FD4ED0"/>
    <w:rsid w:val="00FD51C2"/>
    <w:rsid w:val="00FD5774"/>
    <w:rsid w:val="00FD58AC"/>
    <w:rsid w:val="00FD59B5"/>
    <w:rsid w:val="00FD5BAA"/>
    <w:rsid w:val="00FD5C12"/>
    <w:rsid w:val="00FD618B"/>
    <w:rsid w:val="00FD61A5"/>
    <w:rsid w:val="00FD61FD"/>
    <w:rsid w:val="00FD6206"/>
    <w:rsid w:val="00FD6433"/>
    <w:rsid w:val="00FD64AE"/>
    <w:rsid w:val="00FD6944"/>
    <w:rsid w:val="00FD6C3C"/>
    <w:rsid w:val="00FD6EDE"/>
    <w:rsid w:val="00FD6F93"/>
    <w:rsid w:val="00FD70D4"/>
    <w:rsid w:val="00FD71C0"/>
    <w:rsid w:val="00FD72ED"/>
    <w:rsid w:val="00FD743F"/>
    <w:rsid w:val="00FD75C3"/>
    <w:rsid w:val="00FD7689"/>
    <w:rsid w:val="00FD7877"/>
    <w:rsid w:val="00FD795A"/>
    <w:rsid w:val="00FD798C"/>
    <w:rsid w:val="00FD7B3F"/>
    <w:rsid w:val="00FE0094"/>
    <w:rsid w:val="00FE06FF"/>
    <w:rsid w:val="00FE082D"/>
    <w:rsid w:val="00FE08F2"/>
    <w:rsid w:val="00FE0A43"/>
    <w:rsid w:val="00FE10D0"/>
    <w:rsid w:val="00FE1133"/>
    <w:rsid w:val="00FE1341"/>
    <w:rsid w:val="00FE150A"/>
    <w:rsid w:val="00FE1CE1"/>
    <w:rsid w:val="00FE1FD7"/>
    <w:rsid w:val="00FE2332"/>
    <w:rsid w:val="00FE25E6"/>
    <w:rsid w:val="00FE2D2E"/>
    <w:rsid w:val="00FE2EBD"/>
    <w:rsid w:val="00FE307F"/>
    <w:rsid w:val="00FE33EA"/>
    <w:rsid w:val="00FE3489"/>
    <w:rsid w:val="00FE3496"/>
    <w:rsid w:val="00FE3BA6"/>
    <w:rsid w:val="00FE42E1"/>
    <w:rsid w:val="00FE4546"/>
    <w:rsid w:val="00FE45B4"/>
    <w:rsid w:val="00FE4B9B"/>
    <w:rsid w:val="00FE502F"/>
    <w:rsid w:val="00FE5365"/>
    <w:rsid w:val="00FE53E9"/>
    <w:rsid w:val="00FE5419"/>
    <w:rsid w:val="00FE552C"/>
    <w:rsid w:val="00FE58B9"/>
    <w:rsid w:val="00FE58DE"/>
    <w:rsid w:val="00FE5EF2"/>
    <w:rsid w:val="00FE5F9A"/>
    <w:rsid w:val="00FE6326"/>
    <w:rsid w:val="00FE6974"/>
    <w:rsid w:val="00FE6D70"/>
    <w:rsid w:val="00FE6DC0"/>
    <w:rsid w:val="00FE711E"/>
    <w:rsid w:val="00FE7353"/>
    <w:rsid w:val="00FE7854"/>
    <w:rsid w:val="00FE791B"/>
    <w:rsid w:val="00FE7A8D"/>
    <w:rsid w:val="00FE7B8C"/>
    <w:rsid w:val="00FE7BFB"/>
    <w:rsid w:val="00FE7FE7"/>
    <w:rsid w:val="00FF0493"/>
    <w:rsid w:val="00FF0C98"/>
    <w:rsid w:val="00FF0EB1"/>
    <w:rsid w:val="00FF10AC"/>
    <w:rsid w:val="00FF10B9"/>
    <w:rsid w:val="00FF1112"/>
    <w:rsid w:val="00FF1345"/>
    <w:rsid w:val="00FF153F"/>
    <w:rsid w:val="00FF16D9"/>
    <w:rsid w:val="00FF1A43"/>
    <w:rsid w:val="00FF1E98"/>
    <w:rsid w:val="00FF24AD"/>
    <w:rsid w:val="00FF25AA"/>
    <w:rsid w:val="00FF28B4"/>
    <w:rsid w:val="00FF29BA"/>
    <w:rsid w:val="00FF29CE"/>
    <w:rsid w:val="00FF2F15"/>
    <w:rsid w:val="00FF2F9C"/>
    <w:rsid w:val="00FF3C2C"/>
    <w:rsid w:val="00FF3C74"/>
    <w:rsid w:val="00FF3DED"/>
    <w:rsid w:val="00FF3E00"/>
    <w:rsid w:val="00FF3FA2"/>
    <w:rsid w:val="00FF499A"/>
    <w:rsid w:val="00FF4A18"/>
    <w:rsid w:val="00FF4ACB"/>
    <w:rsid w:val="00FF4CD5"/>
    <w:rsid w:val="00FF505D"/>
    <w:rsid w:val="00FF50E3"/>
    <w:rsid w:val="00FF5767"/>
    <w:rsid w:val="00FF58B9"/>
    <w:rsid w:val="00FF5F23"/>
    <w:rsid w:val="00FF63E3"/>
    <w:rsid w:val="00FF64BE"/>
    <w:rsid w:val="00FF64D7"/>
    <w:rsid w:val="00FF6986"/>
    <w:rsid w:val="00FF6D0C"/>
    <w:rsid w:val="00FF6DD9"/>
    <w:rsid w:val="00FF6E24"/>
    <w:rsid w:val="00FF7157"/>
    <w:rsid w:val="00FF715E"/>
    <w:rsid w:val="00FF71BC"/>
    <w:rsid w:val="00FF71CE"/>
    <w:rsid w:val="00FF72C5"/>
    <w:rsid w:val="00FF7369"/>
    <w:rsid w:val="00FF73FE"/>
    <w:rsid w:val="00FF7711"/>
    <w:rsid w:val="00FF7949"/>
    <w:rsid w:val="00FF7ABE"/>
    <w:rsid w:val="00FF7BAA"/>
    <w:rsid w:val="00FF7BC6"/>
    <w:rsid w:val="00FF7CE5"/>
    <w:rsid w:val="00FF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495A6D"/>
  <w15:docId w15:val="{14460C5B-DE4D-40C3-B3B6-584104A3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59"/>
    <w:rsid w:val="00A242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7423DE"/>
    <w:rPr>
      <w:i/>
      <w:iCs/>
    </w:rPr>
  </w:style>
  <w:style w:type="numbering" w:customStyle="1" w:styleId="Style1">
    <w:name w:val="Style1"/>
    <w:uiPriority w:val="99"/>
    <w:rsid w:val="00BB55FB"/>
    <w:pPr>
      <w:numPr>
        <w:numId w:val="16"/>
      </w:numPr>
    </w:pPr>
  </w:style>
  <w:style w:type="paragraph" w:styleId="TOC2">
    <w:name w:val="toc 2"/>
    <w:basedOn w:val="Normal"/>
    <w:next w:val="Normal"/>
    <w:autoRedefine/>
    <w:unhideWhenUsed/>
    <w:rsid w:val="008D09AE"/>
    <w:pPr>
      <w:spacing w:after="100" w:afterAutospacing="1"/>
      <w:ind w:left="220"/>
    </w:pPr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header" Target="header10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791cc85-132a-4985-b371-ebd4083a2b78" xsi:nil="true"/>
    <Preparer_x0020_Sign_x002d_off xmlns="a40f4ce0-67d3-4282-bdd2-306e70cfe9c1" xsi:nil="true"/>
    <Reviewer_x0020_Sign_x002d_off xmlns="a40f4ce0-67d3-4282-bdd2-306e70cfe9c1" xsi:nil="true"/>
    <lcf76f155ced4ddcb4097134ff3c332f xmlns="a40f4ce0-67d3-4282-bdd2-306e70cfe9c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311A80B596AE4AAFCEB60315124EA5" ma:contentTypeVersion="13" ma:contentTypeDescription="Create a new document." ma:contentTypeScope="" ma:versionID="cd5ca30bcf4dc1d014477fbb1c77f3e7">
  <xsd:schema xmlns:xsd="http://www.w3.org/2001/XMLSchema" xmlns:xs="http://www.w3.org/2001/XMLSchema" xmlns:p="http://schemas.microsoft.com/office/2006/metadata/properties" xmlns:ns2="a40f4ce0-67d3-4282-bdd2-306e70cfe9c1" xmlns:ns3="f791cc85-132a-4985-b371-ebd4083a2b78" targetNamespace="http://schemas.microsoft.com/office/2006/metadata/properties" ma:root="true" ma:fieldsID="c0de6862fe1c1d73c327bd2334c61902" ns2:_="" ns3:_="">
    <xsd:import namespace="a40f4ce0-67d3-4282-bdd2-306e70cfe9c1"/>
    <xsd:import namespace="f791cc85-132a-4985-b371-ebd4083a2b7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0f4ce0-67d3-4282-bdd2-306e70cfe9c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c85-132a-4985-b371-ebd4083a2b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52af6f4-5cfe-4d91-86f1-be3c95a77b94}" ma:internalName="TaxCatchAll" ma:showField="CatchAllData" ma:web="f791cc85-132a-4985-b371-ebd4083a2b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7FA338-61F5-434A-8BBD-ED1D411C32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DD129B-BE69-4E2C-BD15-C9D5369EC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C181FE-B38E-4954-BDC9-51283AAD3A5B}">
  <ds:schemaRefs>
    <ds:schemaRef ds:uri="http://schemas.microsoft.com/office/2006/metadata/properties"/>
    <ds:schemaRef ds:uri="http://schemas.microsoft.com/office/infopath/2007/PartnerControls"/>
    <ds:schemaRef ds:uri="f791cc85-132a-4985-b371-ebd4083a2b78"/>
    <ds:schemaRef ds:uri="a40f4ce0-67d3-4282-bdd2-306e70cfe9c1"/>
  </ds:schemaRefs>
</ds:datastoreItem>
</file>

<file path=customXml/itemProps4.xml><?xml version="1.0" encoding="utf-8"?>
<ds:datastoreItem xmlns:ds="http://schemas.openxmlformats.org/officeDocument/2006/customXml" ds:itemID="{6C83EF3D-9484-4D33-96C2-4E508C3E1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0f4ce0-67d3-4282-bdd2-306e70cfe9c1"/>
    <ds:schemaRef ds:uri="f791cc85-132a-4985-b371-ebd4083a2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18191</TotalTime>
  <Pages>56</Pages>
  <Words>13567</Words>
  <Characters>77338</Characters>
  <Application>Microsoft Office Word</Application>
  <DocSecurity>0</DocSecurity>
  <Lines>644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90724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DIA</dc:creator>
  <cp:keywords/>
  <cp:lastModifiedBy>User1 Lastname</cp:lastModifiedBy>
  <cp:revision>4968</cp:revision>
  <cp:lastPrinted>2025-02-27T02:11:00Z</cp:lastPrinted>
  <dcterms:created xsi:type="dcterms:W3CDTF">2021-08-13T04:53:00Z</dcterms:created>
  <dcterms:modified xsi:type="dcterms:W3CDTF">2025-02-27T03:45:00Z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0x0101002D311A80B596AE4AAFCEB60315124EA5</vt:lpwstr>
  </property>
  <property fmtid="{D5CDD505-2E9C-101B-9397-08002B2CF9AE}" pid="3" name="MediaServiceImageTags">
    <vt:lpwstr/>
  </property>
  <property fmtid="{D5CDD505-2E9C-101B-9397-08002B2CF9AE}" pid="4" name="Order">
    <vt:r8>57900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